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151805" w:rsidTr="00DF382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151805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852B6A" w:rsidRPr="00151805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151805" w:rsidRDefault="002218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151805" w:rsidRDefault="007C467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รายการบัญชีกับบุคคลและ</w:t>
            </w:r>
            <w:r w:rsidR="00221844"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151805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F371D5"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151805" w:rsidRDefault="002218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7E6D09"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151805" w:rsidTr="00DF382D">
        <w:tc>
          <w:tcPr>
            <w:tcW w:w="1278" w:type="dxa"/>
          </w:tcPr>
          <w:p w:rsidR="005930AF" w:rsidRPr="00151805" w:rsidRDefault="005930AF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151805" w:rsidRDefault="002218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:rsidR="005930AF" w:rsidRPr="00151805" w:rsidRDefault="005930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 w:hint="cs"/>
                <w:sz w:val="26"/>
                <w:szCs w:val="26"/>
                <w:cs/>
              </w:rPr>
              <w:t>ค่าความนิยมและ</w:t>
            </w:r>
            <w:r w:rsidR="008E6B51"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</w:t>
            </w:r>
            <w:r w:rsidRPr="00151805">
              <w:rPr>
                <w:rFonts w:ascii="Angsana New" w:eastAsia="MS Mincho" w:hAnsi="Angsana New" w:hint="cs"/>
                <w:sz w:val="26"/>
                <w:szCs w:val="26"/>
                <w:cs/>
              </w:rPr>
              <w:t>อื่น</w:t>
            </w:r>
            <w:r w:rsidR="008E6B51"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093B8C"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7610E" w:rsidRPr="00151805" w:rsidTr="00DF382D">
        <w:tc>
          <w:tcPr>
            <w:tcW w:w="1278" w:type="dxa"/>
          </w:tcPr>
          <w:p w:rsidR="0057610E" w:rsidRPr="00151805" w:rsidRDefault="0057610E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7610E" w:rsidRPr="00151805" w:rsidRDefault="0057610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7610E" w:rsidRPr="00151805" w:rsidRDefault="0057610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:rsidR="0057610E" w:rsidRPr="00151805" w:rsidRDefault="0057610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7D160D" w:rsidRPr="00151805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7D160D" w:rsidRPr="00151805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</w:t>
            </w:r>
            <w:r w:rsidR="002A1A6E" w:rsidRPr="00151805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และส่วนเกินมูลค่าหุ้นสามัญ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2A3DE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151805" w:rsidRDefault="00BC647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การบริหารจัดการส่วนทุน    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151805" w:rsidTr="00DF382D">
        <w:tc>
          <w:tcPr>
            <w:tcW w:w="1278" w:type="dxa"/>
          </w:tcPr>
          <w:p w:rsidR="008E6B51" w:rsidRPr="00151805" w:rsidRDefault="008E6B51" w:rsidP="00666899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62" w:type="dxa"/>
          </w:tcPr>
          <w:p w:rsidR="008E6B51" w:rsidRPr="00151805" w:rsidRDefault="008E6B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:rsidR="005930AF" w:rsidRPr="00151805" w:rsidRDefault="00856A6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ab/>
      </w:r>
      <w:r w:rsidRPr="00151805">
        <w:rPr>
          <w:rFonts w:ascii="Angsana New" w:hAnsi="Angsana New"/>
          <w:sz w:val="26"/>
          <w:szCs w:val="26"/>
          <w:cs/>
        </w:rPr>
        <w:tab/>
      </w:r>
      <w:r w:rsidRPr="00151805">
        <w:rPr>
          <w:rFonts w:ascii="Angsana New" w:hAnsi="Angsana New"/>
          <w:sz w:val="26"/>
          <w:szCs w:val="26"/>
          <w:cs/>
        </w:rPr>
        <w:tab/>
      </w:r>
      <w:r w:rsidR="0029274E" w:rsidRPr="00151805">
        <w:rPr>
          <w:rFonts w:ascii="Angsana New" w:hAnsi="Angsana New"/>
          <w:sz w:val="26"/>
          <w:szCs w:val="26"/>
          <w:cs/>
        </w:rPr>
        <w:t xml:space="preserve">   </w:t>
      </w:r>
    </w:p>
    <w:p w:rsidR="00856A65" w:rsidRPr="00151805" w:rsidRDefault="00CE40A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</w:rPr>
        <w:tab/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856A65" w:rsidRPr="00151805" w:rsidRDefault="00856A6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151805" w:rsidRDefault="0051219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151805" w:rsidRDefault="0051219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D4302" w:rsidRPr="00151805" w:rsidRDefault="002D430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D4302" w:rsidRPr="00151805" w:rsidRDefault="002D430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929BA" w:rsidRPr="00151805" w:rsidRDefault="00E929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E929BA" w:rsidRPr="00151805" w:rsidRDefault="00E929BA" w:rsidP="00666899">
      <w:pPr>
        <w:jc w:val="thaiDistribute"/>
        <w:rPr>
          <w:rFonts w:ascii="Angsana New" w:hAnsi="Angsana New"/>
          <w:sz w:val="20"/>
          <w:szCs w:val="20"/>
          <w:cs/>
        </w:rPr>
      </w:pPr>
    </w:p>
    <w:p w:rsidR="002D4302" w:rsidRPr="00151805" w:rsidRDefault="002D430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</w:t>
      </w:r>
      <w:r w:rsidR="00B06B9B" w:rsidRPr="00151805">
        <w:rPr>
          <w:rFonts w:ascii="Angsana New" w:hAnsi="Angsana New"/>
          <w:sz w:val="26"/>
          <w:szCs w:val="26"/>
          <w:cs/>
        </w:rPr>
        <w:t>การเงินจากคณะกรรมการเมื่อวันที่</w:t>
      </w:r>
      <w:r w:rsidR="00B06B9B" w:rsidRPr="00151805">
        <w:rPr>
          <w:rFonts w:ascii="Angsana New" w:hAnsi="Angsana New"/>
          <w:sz w:val="26"/>
          <w:szCs w:val="26"/>
        </w:rPr>
        <w:t xml:space="preserve"> 19 </w:t>
      </w:r>
      <w:r w:rsidR="007001FC" w:rsidRPr="00151805">
        <w:rPr>
          <w:rFonts w:ascii="Angsana New" w:hAnsi="Angsana New" w:hint="cs"/>
          <w:sz w:val="26"/>
          <w:szCs w:val="26"/>
          <w:cs/>
        </w:rPr>
        <w:t>ตุลาคม</w:t>
      </w:r>
      <w:r w:rsidR="009320DB" w:rsidRPr="00151805">
        <w:rPr>
          <w:rFonts w:ascii="Angsana New" w:hAnsi="Angsana New"/>
          <w:sz w:val="26"/>
          <w:szCs w:val="26"/>
          <w:cs/>
        </w:rPr>
        <w:t xml:space="preserve"> </w:t>
      </w:r>
      <w:r w:rsidR="00DD5919" w:rsidRPr="00151805">
        <w:rPr>
          <w:rFonts w:ascii="Angsana New" w:hAnsi="Angsana New"/>
          <w:sz w:val="26"/>
          <w:szCs w:val="26"/>
        </w:rPr>
        <w:t>256</w:t>
      </w:r>
      <w:r w:rsidR="00B90AD4" w:rsidRPr="00151805">
        <w:rPr>
          <w:rFonts w:ascii="Angsana New" w:hAnsi="Angsana New"/>
          <w:sz w:val="26"/>
          <w:szCs w:val="26"/>
        </w:rPr>
        <w:t>1</w:t>
      </w:r>
    </w:p>
    <w:p w:rsidR="00B30F85" w:rsidRPr="00151805" w:rsidRDefault="00B30F85" w:rsidP="00666899">
      <w:pPr>
        <w:jc w:val="thaiDistribute"/>
        <w:rPr>
          <w:rFonts w:ascii="Angsana New" w:hAnsi="Angsana New"/>
          <w:sz w:val="20"/>
          <w:szCs w:val="20"/>
        </w:rPr>
      </w:pP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</w:rPr>
        <w:t>1</w:t>
      </w: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ข้อมูลทั่วไป</w:t>
      </w:r>
    </w:p>
    <w:p w:rsidR="00B30F85" w:rsidRPr="00151805" w:rsidRDefault="00B30F85" w:rsidP="00666899">
      <w:pPr>
        <w:jc w:val="thaiDistribute"/>
        <w:rPr>
          <w:rFonts w:ascii="Angsana New" w:hAnsi="Angsana New"/>
          <w:sz w:val="20"/>
          <w:szCs w:val="20"/>
        </w:rPr>
      </w:pP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(“บริษัท”) จดทะเบียนเป็นบริษัทจำกัดในประเทศไทยเมื่อวันที่</w:t>
      </w:r>
      <w:r w:rsidRPr="00151805">
        <w:rPr>
          <w:rFonts w:ascii="Angsana New" w:hAnsi="Angsana New"/>
          <w:sz w:val="26"/>
          <w:szCs w:val="26"/>
        </w:rPr>
        <w:t xml:space="preserve"> 1 </w:t>
      </w:r>
      <w:r w:rsidRPr="0015180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151805">
        <w:rPr>
          <w:rFonts w:ascii="Angsana New" w:hAnsi="Angsana New"/>
          <w:sz w:val="26"/>
          <w:szCs w:val="26"/>
        </w:rPr>
        <w:t>2557</w:t>
      </w:r>
      <w:r w:rsidRPr="00151805">
        <w:rPr>
          <w:rFonts w:ascii="Angsana New" w:hAnsi="Angsana New"/>
          <w:sz w:val="26"/>
          <w:szCs w:val="26"/>
          <w:cs/>
        </w:rPr>
        <w:t xml:space="preserve">  บริษัทดำเนินธุรกิจหลักในการให้บริการ</w:t>
      </w:r>
      <w:r w:rsidR="00041FFB" w:rsidRPr="00151805">
        <w:rPr>
          <w:rFonts w:ascii="Angsana New" w:hAnsi="Angsana New"/>
          <w:sz w:val="26"/>
          <w:szCs w:val="26"/>
          <w:cs/>
        </w:rPr>
        <w:t>การ</w:t>
      </w:r>
      <w:r w:rsidRPr="00151805">
        <w:rPr>
          <w:rFonts w:ascii="Angsana New" w:hAnsi="Angsana New"/>
          <w:sz w:val="26"/>
          <w:szCs w:val="26"/>
          <w:cs/>
        </w:rPr>
        <w:t>จัดการแก่บริษัทย่อย</w:t>
      </w:r>
    </w:p>
    <w:p w:rsidR="00B30F85" w:rsidRPr="00151805" w:rsidRDefault="00B30F85" w:rsidP="00666899">
      <w:pPr>
        <w:jc w:val="thaiDistribute"/>
        <w:rPr>
          <w:rFonts w:ascii="Angsana New" w:hAnsi="Angsana New"/>
          <w:sz w:val="20"/>
          <w:szCs w:val="20"/>
        </w:rPr>
      </w:pPr>
    </w:p>
    <w:p w:rsidR="00B30F85" w:rsidRPr="00151805" w:rsidRDefault="000E3913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B30F85" w:rsidRPr="00151805">
        <w:rPr>
          <w:rFonts w:ascii="Angsana New" w:hAnsi="Angsana New"/>
          <w:sz w:val="26"/>
          <w:szCs w:val="26"/>
          <w:cs/>
        </w:rPr>
        <w:t xml:space="preserve"> ผู้ถือหุ้น</w:t>
      </w:r>
      <w:r w:rsidR="00AF7C28" w:rsidRPr="00151805">
        <w:rPr>
          <w:rFonts w:ascii="Angsana New" w:hAnsi="Angsana New"/>
          <w:sz w:val="26"/>
          <w:szCs w:val="26"/>
          <w:cs/>
        </w:rPr>
        <w:t>รายใหญ่</w:t>
      </w:r>
      <w:r w:rsidR="00B30F85" w:rsidRPr="00151805">
        <w:rPr>
          <w:rFonts w:ascii="Angsana New" w:hAnsi="Angsana New"/>
          <w:sz w:val="26"/>
          <w:szCs w:val="26"/>
          <w:cs/>
        </w:rPr>
        <w:t>ของบริษัทที่ถือหุ้นทั้งทางตรงและทางอ้อมสรุปได้ดังนี้</w:t>
      </w:r>
    </w:p>
    <w:p w:rsidR="00D80E4A" w:rsidRPr="00151805" w:rsidRDefault="00D80E4A" w:rsidP="0066689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8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9"/>
        <w:gridCol w:w="850"/>
        <w:gridCol w:w="1541"/>
        <w:gridCol w:w="270"/>
        <w:gridCol w:w="1537"/>
      </w:tblGrid>
      <w:tr w:rsidR="00D80E4A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151805" w:rsidRDefault="00D80E4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D80E4A" w:rsidRPr="00151805" w:rsidTr="00180848"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151805" w:rsidRDefault="00D80E4A" w:rsidP="00666899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151805" w:rsidRDefault="00D80E4A" w:rsidP="006668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151805" w:rsidRDefault="00D80E4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D80E4A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282813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ผู้ถือหุ้นของบริษัทที่ถือหุ้นทางตรง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151805" w:rsidRDefault="00D80E4A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ผู้ถือหุ้นของบริษัทที่ถือหุ้นทางอ้อม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10.78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10.78</w:t>
            </w:r>
          </w:p>
        </w:tc>
      </w:tr>
      <w:tr w:rsidR="000E3913" w:rsidRPr="00151805" w:rsidTr="00180848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100.00</w:t>
            </w:r>
          </w:p>
        </w:tc>
      </w:tr>
    </w:tbl>
    <w:p w:rsidR="00D80E4A" w:rsidRPr="00151805" w:rsidRDefault="00D80E4A" w:rsidP="00666899">
      <w:pPr>
        <w:jc w:val="thaiDistribute"/>
        <w:rPr>
          <w:rFonts w:ascii="Angsana New" w:hAnsi="Angsana New"/>
          <w:sz w:val="20"/>
          <w:szCs w:val="20"/>
          <w:cs/>
        </w:rPr>
      </w:pPr>
    </w:p>
    <w:p w:rsidR="00B30F85" w:rsidRPr="00151805" w:rsidRDefault="00B30F85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151805">
        <w:rPr>
          <w:rFonts w:ascii="Angsana New" w:hAnsi="Angsana New"/>
          <w:sz w:val="26"/>
          <w:szCs w:val="26"/>
        </w:rPr>
        <w:t xml:space="preserve"> 782</w:t>
      </w:r>
      <w:r w:rsidRPr="00151805">
        <w:rPr>
          <w:rFonts w:ascii="Angsana New" w:hAnsi="Angsana New"/>
          <w:sz w:val="26"/>
          <w:szCs w:val="26"/>
          <w:cs/>
        </w:rPr>
        <w:t>/</w:t>
      </w:r>
      <w:r w:rsidRPr="00151805">
        <w:rPr>
          <w:rFonts w:ascii="Angsana New" w:hAnsi="Angsana New"/>
          <w:sz w:val="26"/>
          <w:szCs w:val="26"/>
        </w:rPr>
        <w:t xml:space="preserve">1 </w:t>
      </w:r>
      <w:r w:rsidRPr="00151805">
        <w:rPr>
          <w:rFonts w:ascii="Angsana New" w:hAnsi="Angsana New"/>
          <w:sz w:val="26"/>
          <w:szCs w:val="26"/>
          <w:cs/>
        </w:rPr>
        <w:t xml:space="preserve">ซอยอ่อนนุช </w:t>
      </w:r>
      <w:r w:rsidRPr="00151805">
        <w:rPr>
          <w:rFonts w:ascii="Angsana New" w:hAnsi="Angsana New"/>
          <w:sz w:val="26"/>
          <w:szCs w:val="26"/>
        </w:rPr>
        <w:t xml:space="preserve">17 </w:t>
      </w:r>
      <w:r w:rsidRPr="00151805">
        <w:rPr>
          <w:rFonts w:ascii="Angsana New" w:hAnsi="Angsana New"/>
          <w:sz w:val="26"/>
          <w:szCs w:val="26"/>
          <w:cs/>
        </w:rPr>
        <w:t xml:space="preserve">ถนนพัฒนาการ แขวงสวนหลวง เขตสวนหลวง กรุงเทพมหานคร ประเทศไทย  </w:t>
      </w:r>
    </w:p>
    <w:p w:rsidR="00B30F85" w:rsidRPr="00151805" w:rsidRDefault="00B30F85" w:rsidP="00666899">
      <w:pPr>
        <w:jc w:val="thaiDistribute"/>
        <w:rPr>
          <w:rFonts w:ascii="Angsana New" w:hAnsi="Angsana New"/>
          <w:sz w:val="20"/>
          <w:szCs w:val="20"/>
        </w:rPr>
      </w:pPr>
    </w:p>
    <w:p w:rsidR="00B30F85" w:rsidRPr="00151805" w:rsidRDefault="00B30F85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:rsidR="00B30F85" w:rsidRPr="00151805" w:rsidRDefault="00B30F85" w:rsidP="00666899">
      <w:pPr>
        <w:jc w:val="thaiDistribute"/>
        <w:rPr>
          <w:rFonts w:ascii="Angsana New" w:hAnsi="Angsana New"/>
          <w:sz w:val="20"/>
          <w:szCs w:val="20"/>
        </w:rPr>
      </w:pPr>
    </w:p>
    <w:p w:rsidR="00B30F85" w:rsidRPr="00151805" w:rsidRDefault="00B30F85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0E3913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E3913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0E3913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="004844AD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ได้เปิดเผยเพิ่มเติมไว้ในหมายเหตุ </w:t>
      </w:r>
      <w:r w:rsidRPr="00151805">
        <w:rPr>
          <w:rFonts w:ascii="Angsana New" w:hAnsi="Angsana New"/>
          <w:sz w:val="26"/>
          <w:szCs w:val="26"/>
        </w:rPr>
        <w:t xml:space="preserve">4 </w:t>
      </w:r>
      <w:r w:rsidRPr="00151805">
        <w:rPr>
          <w:rFonts w:ascii="Angsana New" w:hAnsi="Angsana New"/>
          <w:sz w:val="26"/>
          <w:szCs w:val="26"/>
          <w:cs/>
        </w:rPr>
        <w:t xml:space="preserve">และ </w:t>
      </w:r>
      <w:r w:rsidRPr="00151805">
        <w:rPr>
          <w:rFonts w:ascii="Angsana New" w:hAnsi="Angsana New"/>
          <w:sz w:val="26"/>
          <w:szCs w:val="26"/>
        </w:rPr>
        <w:t xml:space="preserve">8 </w:t>
      </w:r>
      <w:r w:rsidRPr="00151805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D80E4A" w:rsidRPr="00151805" w:rsidRDefault="00D80E4A" w:rsidP="00666899">
      <w:pPr>
        <w:spacing w:line="200" w:lineRule="atLeast"/>
        <w:jc w:val="thaiDistribute"/>
        <w:rPr>
          <w:rFonts w:ascii="Angsana New" w:hAnsi="Angsana New"/>
          <w:sz w:val="12"/>
          <w:szCs w:val="12"/>
        </w:rPr>
      </w:pPr>
    </w:p>
    <w:tbl>
      <w:tblPr>
        <w:tblW w:w="993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283"/>
        <w:gridCol w:w="992"/>
        <w:gridCol w:w="284"/>
        <w:gridCol w:w="850"/>
        <w:gridCol w:w="284"/>
        <w:gridCol w:w="994"/>
        <w:gridCol w:w="283"/>
        <w:gridCol w:w="927"/>
      </w:tblGrid>
      <w:tr w:rsidR="00D80E4A" w:rsidRPr="00151805" w:rsidTr="00090152">
        <w:tc>
          <w:tcPr>
            <w:tcW w:w="351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471776" w:rsidRPr="00151805" w:rsidRDefault="0047177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4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สัดส่วน (ร้อยละ)</w:t>
            </w:r>
          </w:p>
        </w:tc>
      </w:tr>
      <w:tr w:rsidR="00D80E4A" w:rsidRPr="00151805" w:rsidTr="00090152">
        <w:tc>
          <w:tcPr>
            <w:tcW w:w="351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0E4A" w:rsidRPr="00151805" w:rsidRDefault="0047177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4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(ล้านบาท)</w:t>
            </w: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การถือหุ้น</w:t>
            </w: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80E4A" w:rsidRPr="00151805" w:rsidRDefault="00471776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D80E4A" w:rsidRPr="00151805" w:rsidRDefault="00471776" w:rsidP="00666899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D80E4A" w:rsidRPr="00151805" w:rsidTr="00090152">
        <w:tc>
          <w:tcPr>
            <w:tcW w:w="351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83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84" w:type="dxa"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hideMark/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:rsidR="00D80E4A" w:rsidRPr="00151805" w:rsidRDefault="00D80E4A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3913" w:rsidRPr="00151805" w:rsidTr="00090152">
        <w:tc>
          <w:tcPr>
            <w:tcW w:w="3510" w:type="dxa"/>
          </w:tcPr>
          <w:p w:rsidR="000E3913" w:rsidRPr="00151805" w:rsidRDefault="000E3913" w:rsidP="0066689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530" w:type="dxa"/>
          </w:tcPr>
          <w:p w:rsidR="000E3913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0E3913" w:rsidRPr="00151805" w:rsidTr="00090152">
        <w:tc>
          <w:tcPr>
            <w:tcW w:w="3510" w:type="dxa"/>
          </w:tcPr>
          <w:p w:rsidR="000E3913" w:rsidRPr="00151805" w:rsidRDefault="000E3913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โตเกียว คอนเซปท์ จำกัด</w:t>
            </w:r>
          </w:p>
        </w:tc>
        <w:tc>
          <w:tcPr>
            <w:tcW w:w="1530" w:type="dxa"/>
          </w:tcPr>
          <w:p w:rsidR="000E3913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0E3913" w:rsidRPr="00151805" w:rsidTr="00090152">
        <w:tc>
          <w:tcPr>
            <w:tcW w:w="3510" w:type="dxa"/>
          </w:tcPr>
          <w:p w:rsidR="000E3913" w:rsidRPr="00151805" w:rsidRDefault="000E3913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105248" w:rsidRPr="00151805">
              <w:rPr>
                <w:rFonts w:ascii="Angsana New" w:hAnsi="Angsana New"/>
                <w:sz w:val="22"/>
                <w:szCs w:val="22"/>
                <w:cs/>
              </w:rPr>
              <w:t>อากะอินเตอร์ฟู้ดส์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0E3913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80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0E3913" w:rsidRPr="00151805" w:rsidTr="00090152">
        <w:tc>
          <w:tcPr>
            <w:tcW w:w="3510" w:type="dxa"/>
          </w:tcPr>
          <w:p w:rsidR="000E3913" w:rsidRPr="00151805" w:rsidRDefault="000E3913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กิวกริลกรุ๊ป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530" w:type="dxa"/>
          </w:tcPr>
          <w:p w:rsidR="000E3913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0E3913" w:rsidRPr="00151805" w:rsidTr="00090152">
        <w:trPr>
          <w:trHeight w:val="335"/>
        </w:trPr>
        <w:tc>
          <w:tcPr>
            <w:tcW w:w="3510" w:type="dxa"/>
          </w:tcPr>
          <w:p w:rsidR="000E3913" w:rsidRPr="00151805" w:rsidRDefault="000E3913" w:rsidP="00666899">
            <w:pPr>
              <w:tabs>
                <w:tab w:val="clear" w:pos="2580"/>
                <w:tab w:val="clear" w:pos="2807"/>
                <w:tab w:val="left" w:pos="3294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เซ็น ซัพพลาย เชน แมเนจเม้นท์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530" w:type="dxa"/>
          </w:tcPr>
          <w:p w:rsidR="00471776" w:rsidRPr="00151805" w:rsidRDefault="00EB094B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ขายและ</w:t>
            </w:r>
            <w:r w:rsidR="000E3913" w:rsidRPr="00151805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  <w:p w:rsidR="000E3913" w:rsidRPr="00151805" w:rsidRDefault="00EB094B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ด้านอาหาร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17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0E3913" w:rsidRPr="00151805" w:rsidTr="007B6601">
        <w:trPr>
          <w:trHeight w:val="279"/>
        </w:trPr>
        <w:tc>
          <w:tcPr>
            <w:tcW w:w="3510" w:type="dxa"/>
          </w:tcPr>
          <w:p w:rsidR="000E3913" w:rsidRPr="00151805" w:rsidRDefault="000E3913" w:rsidP="00666899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เซ็น แอนด์ สไปซี่ จำกัด</w:t>
            </w:r>
          </w:p>
        </w:tc>
        <w:tc>
          <w:tcPr>
            <w:tcW w:w="1530" w:type="dxa"/>
          </w:tcPr>
          <w:p w:rsidR="00471776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  <w:r w:rsidR="00EB094B" w:rsidRPr="00151805">
              <w:rPr>
                <w:rFonts w:ascii="Angsana New" w:hAnsi="Angsana New"/>
                <w:sz w:val="22"/>
                <w:szCs w:val="22"/>
                <w:cs/>
              </w:rPr>
              <w:t>/</w:t>
            </w:r>
          </w:p>
          <w:p w:rsidR="000E3913" w:rsidRPr="00151805" w:rsidRDefault="00EB094B" w:rsidP="006668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ธุรกิจแฟรนชายส์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97</w:t>
            </w:r>
          </w:p>
        </w:tc>
      </w:tr>
      <w:tr w:rsidR="000E3913" w:rsidRPr="00151805" w:rsidTr="00090152">
        <w:trPr>
          <w:trHeight w:val="405"/>
        </w:trPr>
        <w:tc>
          <w:tcPr>
            <w:tcW w:w="3510" w:type="dxa"/>
          </w:tcPr>
          <w:p w:rsidR="000E3913" w:rsidRPr="00151805" w:rsidRDefault="000E3913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สไปซ์ ซินเนอจี้ จำกัด</w:t>
            </w:r>
          </w:p>
        </w:tc>
        <w:tc>
          <w:tcPr>
            <w:tcW w:w="1530" w:type="dxa"/>
          </w:tcPr>
          <w:p w:rsidR="000E3913" w:rsidRPr="00151805" w:rsidRDefault="000E3913" w:rsidP="006668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5.0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8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</w:tbl>
    <w:p w:rsidR="001521F5" w:rsidRPr="00151805" w:rsidRDefault="001521F5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เกณฑ์การจัดทำงบการเงินและหลักการจัดทำงบการเงินรวม</w:t>
      </w:r>
    </w:p>
    <w:p w:rsidR="001521F5" w:rsidRPr="00151805" w:rsidRDefault="001521F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งบการเงินนี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งบการเงินรวมและงบการเงินเฉพาะกิจการมีวัตถุประสงค์ที่จัดทำขึ้นเพื่อแสดงฐานะการเงิน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A56721" w:rsidRPr="00151805" w:rsidRDefault="00A56721" w:rsidP="00666899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:rsidR="00A56721" w:rsidRPr="00151805" w:rsidRDefault="00A56721" w:rsidP="00666899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</w:p>
    <w:p w:rsidR="00E53F3C" w:rsidRPr="00151805" w:rsidRDefault="00E53F3C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การรวมธุรกิจ บริษัทย่อยและการสูญเสียการควบคุม</w:t>
      </w: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both"/>
        <w:rPr>
          <w:rFonts w:ascii="Angsana New" w:hAnsi="Angsana New"/>
          <w:sz w:val="26"/>
          <w:szCs w:val="26"/>
          <w:cs/>
        </w:rPr>
      </w:pP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both"/>
        <w:rPr>
          <w:rFonts w:ascii="Angsana New" w:hAnsi="Angsana New"/>
          <w:sz w:val="26"/>
          <w:szCs w:val="26"/>
        </w:rPr>
      </w:pP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:rsidR="00E53F3C" w:rsidRPr="00151805" w:rsidRDefault="00E53F3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:rsidR="00C03C23" w:rsidRPr="00151805" w:rsidRDefault="00C03C2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  <w:cs/>
        </w:rPr>
      </w:pPr>
    </w:p>
    <w:p w:rsidR="00FF1D16" w:rsidRPr="00151805" w:rsidRDefault="00FF1D16" w:rsidP="00666899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51805">
        <w:rPr>
          <w:rFonts w:ascii="Angsana New" w:hAnsi="Angsana New"/>
          <w:sz w:val="26"/>
          <w:szCs w:val="26"/>
        </w:rPr>
        <w:t> </w:t>
      </w:r>
      <w:r w:rsidRPr="00151805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A56721" w:rsidRPr="00151805" w:rsidRDefault="00A5672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</w:p>
    <w:p w:rsidR="00A25B79" w:rsidRPr="00151805" w:rsidRDefault="00A25B79" w:rsidP="00666899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151805">
        <w:rPr>
          <w:rFonts w:ascii="Angsana New" w:hAnsi="Angsana New"/>
          <w:sz w:val="26"/>
          <w:szCs w:val="26"/>
        </w:rPr>
        <w:t> </w:t>
      </w:r>
      <w:r w:rsidR="0081784B" w:rsidRPr="00151805">
        <w:rPr>
          <w:rFonts w:ascii="Angsana New" w:hAnsi="Angsana New"/>
          <w:sz w:val="26"/>
          <w:szCs w:val="26"/>
          <w:cs/>
        </w:rPr>
        <w:t xml:space="preserve"> กำ</w:t>
      </w:r>
      <w:r w:rsidRPr="00151805">
        <w:rPr>
          <w:rFonts w:ascii="Angsana New" w:hAnsi="Angsana New"/>
          <w:sz w:val="26"/>
          <w:szCs w:val="26"/>
          <w:cs/>
        </w:rPr>
        <w:t>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151805">
        <w:rPr>
          <w:rFonts w:ascii="Angsana New" w:hAnsi="Angsana New"/>
          <w:sz w:val="26"/>
          <w:szCs w:val="26"/>
        </w:rPr>
        <w:t> </w:t>
      </w:r>
      <w:r w:rsidRPr="00151805">
        <w:rPr>
          <w:rFonts w:ascii="Angsana New" w:hAnsi="Angsana New"/>
          <w:sz w:val="26"/>
          <w:szCs w:val="26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A25B79" w:rsidRPr="00151805" w:rsidRDefault="00A25B79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A56721" w:rsidRPr="00151805" w:rsidRDefault="00A56721" w:rsidP="00666899">
      <w:pPr>
        <w:pStyle w:val="BodyText3"/>
        <w:spacing w:line="240" w:lineRule="atLeast"/>
        <w:ind w:left="540"/>
        <w:jc w:val="center"/>
        <w:rPr>
          <w:rFonts w:ascii="Angsana New" w:hAnsi="Angsana New"/>
          <w:sz w:val="26"/>
          <w:szCs w:val="26"/>
          <w:cs/>
          <w:lang w:val="th-TH"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>งบการเงิน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0E3913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E3913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0E3913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ได้รวมงบการเงินของกลุ่มบริษัท ดังนี้</w:t>
      </w:r>
    </w:p>
    <w:p w:rsidR="00A56721" w:rsidRPr="00151805" w:rsidRDefault="00A56721" w:rsidP="00666899">
      <w:pPr>
        <w:tabs>
          <w:tab w:val="clear" w:pos="227"/>
          <w:tab w:val="clear" w:pos="454"/>
          <w:tab w:val="clear" w:pos="680"/>
          <w:tab w:val="left" w:pos="720"/>
        </w:tabs>
        <w:ind w:left="547" w:hanging="547"/>
        <w:jc w:val="both"/>
        <w:rPr>
          <w:rFonts w:ascii="Angsana New" w:hAnsi="Angsana New"/>
          <w:sz w:val="26"/>
          <w:szCs w:val="26"/>
        </w:rPr>
      </w:pPr>
    </w:p>
    <w:tbl>
      <w:tblPr>
        <w:tblW w:w="9137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2304"/>
        <w:gridCol w:w="1620"/>
        <w:gridCol w:w="533"/>
        <w:gridCol w:w="450"/>
        <w:gridCol w:w="270"/>
        <w:gridCol w:w="450"/>
        <w:gridCol w:w="270"/>
        <w:gridCol w:w="630"/>
        <w:gridCol w:w="270"/>
        <w:gridCol w:w="720"/>
        <w:gridCol w:w="270"/>
        <w:gridCol w:w="540"/>
        <w:gridCol w:w="270"/>
        <w:gridCol w:w="540"/>
      </w:tblGrid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ทุนชำระ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จำนวนร้านอาหาร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แล้ว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(ล้านบาท)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การถือหุ้น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hideMark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โตเกียว คอนเซปท์ จำกัด</w:t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  <w:r w:rsidR="002F2F63" w:rsidRPr="0015180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อากะอินเตอร์ฟู้ดส์ จำกัด</w:t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กิวกริลกรุ๊ป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เซน ซัพพลาย เชน </w:t>
            </w:r>
          </w:p>
          <w:p w:rsidR="00DA2DA7" w:rsidRPr="00151805" w:rsidRDefault="00DA2DA7" w:rsidP="00666899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แมเนจเม้นท์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ขายและบริการ</w:t>
            </w:r>
          </w:p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ด้านอาหาร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เซ็น แอนด์ สไปซี่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ร้านอาหาร/</w:t>
            </w:r>
          </w:p>
          <w:p w:rsidR="00DA2DA7" w:rsidRPr="00151805" w:rsidRDefault="00DA2DA7" w:rsidP="00666899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ธุรกิจแฟรนชายส์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0.1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97</w:t>
            </w:r>
          </w:p>
        </w:tc>
      </w:tr>
      <w:tr w:rsidR="00DA2DA7" w:rsidRPr="00151805" w:rsidTr="00B06B9B">
        <w:tc>
          <w:tcPr>
            <w:tcW w:w="2304" w:type="dxa"/>
          </w:tcPr>
          <w:p w:rsidR="00DA2DA7" w:rsidRPr="00151805" w:rsidRDefault="00DA2DA7" w:rsidP="00666899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บริษัท สไปซ์ ซินเนอจี้ จำกัด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6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533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ทางตรง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</w:tcPr>
          <w:p w:rsidR="00DA2DA7" w:rsidRPr="00151805" w:rsidRDefault="00DA2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</w:tbl>
    <w:p w:rsidR="00462E74" w:rsidRPr="00151805" w:rsidRDefault="00462E74" w:rsidP="00666899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  <w:r w:rsidRPr="00151805">
        <w:rPr>
          <w:rFonts w:ascii="Angsana New" w:hAnsi="Angsana New"/>
          <w:sz w:val="26"/>
          <w:szCs w:val="26"/>
          <w:cs/>
          <w:lang w:val="en-US"/>
        </w:rPr>
        <w:tab/>
      </w: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:rsidR="00A56721" w:rsidRPr="00151805" w:rsidRDefault="00A56721" w:rsidP="00666899">
      <w:pPr>
        <w:pStyle w:val="BodyText2"/>
        <w:tabs>
          <w:tab w:val="left" w:pos="-3402"/>
          <w:tab w:val="left" w:pos="-3261"/>
        </w:tabs>
        <w:spacing w:line="240" w:lineRule="atLeast"/>
        <w:ind w:left="547" w:hanging="547"/>
        <w:rPr>
          <w:rFonts w:ascii="Angsana New" w:hAnsi="Angsana New"/>
          <w:sz w:val="26"/>
          <w:szCs w:val="26"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A56721" w:rsidRPr="00151805" w:rsidRDefault="00A56721" w:rsidP="00666899">
      <w:pPr>
        <w:pStyle w:val="BodyText2"/>
        <w:tabs>
          <w:tab w:val="left" w:pos="-3402"/>
          <w:tab w:val="left" w:pos="-3261"/>
        </w:tabs>
        <w:spacing w:line="240" w:lineRule="atLeast"/>
        <w:ind w:left="547" w:hanging="547"/>
        <w:rPr>
          <w:rFonts w:ascii="Angsana New" w:hAnsi="Angsana New"/>
          <w:sz w:val="26"/>
          <w:szCs w:val="26"/>
        </w:rPr>
      </w:pPr>
    </w:p>
    <w:p w:rsidR="00A56721" w:rsidRPr="00151805" w:rsidRDefault="00A56721" w:rsidP="006668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ส่วนได้เสียที่ไม่มีอำนาจควบคุม คือ จำนวนกำไรหรือขาดทุนสุทธิและสินทรัพย์สุทธิของบริษัทย่อย ส่วนที่ไม่ได้เป็นของบริษัทและแสดงเป็นรายการแยกต่างหากในงบกำไรขาดทุนเบ็ดเสร็จ</w:t>
      </w:r>
      <w:r w:rsidR="00FF1D16" w:rsidRPr="00151805">
        <w:rPr>
          <w:rFonts w:ascii="Angsana New" w:hAnsi="Angsana New"/>
          <w:sz w:val="26"/>
          <w:szCs w:val="26"/>
          <w:cs/>
        </w:rPr>
        <w:t>รวม</w:t>
      </w:r>
      <w:r w:rsidRPr="00151805">
        <w:rPr>
          <w:rFonts w:ascii="Angsana New" w:hAnsi="Angsana New"/>
          <w:sz w:val="26"/>
          <w:szCs w:val="26"/>
          <w:cs/>
        </w:rPr>
        <w:t>และส่วนของผู้ถือหุ้นในงบแสดงฐานะการเงิน</w:t>
      </w:r>
      <w:r w:rsidR="00FF1D16" w:rsidRPr="00151805">
        <w:rPr>
          <w:rFonts w:ascii="Angsana New" w:hAnsi="Angsana New"/>
          <w:sz w:val="26"/>
          <w:szCs w:val="26"/>
          <w:cs/>
        </w:rPr>
        <w:t>รวม</w:t>
      </w:r>
    </w:p>
    <w:p w:rsidR="00471776" w:rsidRPr="00151805" w:rsidRDefault="0047177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t>3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สรุปนโยบายการบัญชีที่สำคัญ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151805">
        <w:rPr>
          <w:rFonts w:ascii="Angsana New" w:hAnsi="Angsana New"/>
          <w:sz w:val="26"/>
          <w:szCs w:val="26"/>
          <w:cs/>
        </w:rPr>
        <w:t>ซึ่ง</w:t>
      </w:r>
      <w:r w:rsidRPr="00151805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151805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151805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ลูกหนี้แสดงในราคาตามใบแจ้งหนี้สุทธิจากค่าเผื่อหนี้สงสัยจะสูญ (ถ้ามี)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151805">
        <w:rPr>
          <w:rFonts w:ascii="Angsana New" w:hAnsi="Angsana New"/>
          <w:spacing w:val="4"/>
          <w:sz w:val="26"/>
          <w:szCs w:val="26"/>
          <w:cs/>
        </w:rPr>
        <w:t>กลุ่มบริษัทตั้งค่าเผื่อหนี้สงสัยจะสูญเท่ากับจำนวนหนี้ที่คาดว่าจะเรียกเก็บเงินจากลูกหนี้ไม่ได้  ทั้งนี้ 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471776" w:rsidRPr="00151805" w:rsidRDefault="0047177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lastRenderedPageBreak/>
        <w:t>สินค้าคงเหลือ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(วิธีเข้าก่อน-ออกก่อน) หรือมูลค่าสุทธิที่จะได้รับแล้วแต่ราคาใดจะต่ำกว่า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pStyle w:val="Heading6"/>
        <w:jc w:val="both"/>
        <w:rPr>
          <w:rFonts w:ascii="Angsana New" w:hAnsi="Angsana New" w:cs="Angsana New"/>
          <w:sz w:val="26"/>
          <w:szCs w:val="26"/>
        </w:rPr>
      </w:pPr>
      <w:r w:rsidRPr="00151805">
        <w:rPr>
          <w:rFonts w:ascii="Angsana New" w:hAnsi="Angsana New" w:cs="Angsana New"/>
          <w:sz w:val="26"/>
          <w:szCs w:val="26"/>
          <w:cs/>
        </w:rPr>
        <w:t>เงินลงทุน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="001F4D15" w:rsidRPr="00151805">
        <w:rPr>
          <w:rFonts w:ascii="Angsana New" w:hAnsi="Angsana New"/>
          <w:sz w:val="26"/>
          <w:szCs w:val="26"/>
          <w:cs/>
        </w:rPr>
        <w:t>ย่อย</w:t>
      </w:r>
      <w:r w:rsidR="00FF1D16" w:rsidRPr="00151805">
        <w:rPr>
          <w:rFonts w:ascii="Angsana New" w:hAnsi="Angsana New"/>
          <w:sz w:val="26"/>
          <w:szCs w:val="26"/>
          <w:cs/>
        </w:rPr>
        <w:t>ในงบการเงินเฉพาะกิจการ</w:t>
      </w:r>
      <w:r w:rsidRPr="00151805">
        <w:rPr>
          <w:rFonts w:ascii="Angsana New" w:hAnsi="Angsana New"/>
          <w:sz w:val="26"/>
          <w:szCs w:val="26"/>
          <w:cs/>
        </w:rPr>
        <w:t>แสดงมูลค่าตามราคาทุนหัก</w:t>
      </w:r>
      <w:r w:rsidR="00E020CE" w:rsidRPr="00151805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Pr="00151805">
        <w:rPr>
          <w:rFonts w:ascii="Angsana New" w:hAnsi="Angsana New"/>
          <w:sz w:val="26"/>
          <w:szCs w:val="26"/>
          <w:cs/>
        </w:rPr>
        <w:t xml:space="preserve"> (ถ้ามี)       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ที่ดินแสดงมูลค่าตามราคาทุน  อาคารและอุปกรณ์แสดงมูลค่าตามราคาทุนหักด้วยค่าเสื่อมราคาสะสมและ</w:t>
      </w:r>
      <w:r w:rsidR="002E2507" w:rsidRPr="00151805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5C0049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 กำไรหรือขาดทุนจากการขายหรือตัดจำหน่ายสินทรัพย์จะบันทึกไว้ในงบกำไรขาดทุนเบ็ดเสร็จ</w:t>
      </w:r>
    </w:p>
    <w:p w:rsidR="00E919DA" w:rsidRPr="00151805" w:rsidRDefault="00E919DA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ตัดค่าเสื่อมราคาของอาคารและอุปกรณ์โดยใช้วิธีเส้นตรงตามอายุการใช้งานโดยประมาณดังต่อไปนี้</w:t>
      </w: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bookmarkStart w:id="0" w:name="OLE_LINK7"/>
      <w:bookmarkStart w:id="1" w:name="OLE_LINK8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7802AD" w:rsidRPr="00151805" w:rsidTr="00471776">
        <w:tc>
          <w:tcPr>
            <w:tcW w:w="8100" w:type="dxa"/>
          </w:tcPr>
          <w:p w:rsidR="007802AD" w:rsidRPr="00151805" w:rsidRDefault="007802A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802AD" w:rsidRPr="00151805" w:rsidRDefault="007802A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CF4A12" w:rsidRPr="00151805" w:rsidTr="00471776">
        <w:tc>
          <w:tcPr>
            <w:tcW w:w="8100" w:type="dxa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:rsidR="00CF4A12" w:rsidRPr="00151805" w:rsidRDefault="00E20F65" w:rsidP="00E20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151805" w:rsidTr="00471776">
        <w:tc>
          <w:tcPr>
            <w:tcW w:w="8100" w:type="dxa"/>
          </w:tcPr>
          <w:p w:rsidR="00CF4A12" w:rsidRPr="00151805" w:rsidRDefault="00942179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ส่วนปรับปรุงสิทธิการเช่า</w:t>
            </w:r>
          </w:p>
        </w:tc>
        <w:tc>
          <w:tcPr>
            <w:tcW w:w="1440" w:type="dxa"/>
            <w:shd w:val="clear" w:color="auto" w:fill="auto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151805" w:rsidTr="00471776">
        <w:tc>
          <w:tcPr>
            <w:tcW w:w="8100" w:type="dxa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เครื่องมือ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เครื่องใช้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และอุปกรณ์ใช้ในการดำเนินงาน</w:t>
            </w:r>
          </w:p>
        </w:tc>
        <w:tc>
          <w:tcPr>
            <w:tcW w:w="1440" w:type="dxa"/>
            <w:shd w:val="clear" w:color="auto" w:fill="auto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151805" w:rsidTr="00471776">
        <w:tc>
          <w:tcPr>
            <w:tcW w:w="8100" w:type="dxa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ติดตั้งและอุปกรณ์สำนักงาน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</w:tr>
      <w:tr w:rsidR="00CF4A12" w:rsidRPr="00151805" w:rsidTr="00471776">
        <w:tc>
          <w:tcPr>
            <w:tcW w:w="8100" w:type="dxa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:rsidR="00CF4A12" w:rsidRPr="00151805" w:rsidRDefault="00CF4A12" w:rsidP="00CF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0"/>
      <w:bookmarkEnd w:id="1"/>
    </w:tbl>
    <w:p w:rsidR="00471776" w:rsidRPr="00151805" w:rsidRDefault="0047177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DA2DA7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 w:hint="cs"/>
          <w:b/>
          <w:bCs/>
          <w:sz w:val="26"/>
          <w:szCs w:val="26"/>
          <w:cs/>
        </w:rPr>
        <w:t>ค่าความนิยมและ</w:t>
      </w:r>
      <w:r w:rsidR="007802AD" w:rsidRPr="00151805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151805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6D13B3" w:rsidRPr="00151805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ค่าความนิยม</w:t>
      </w:r>
    </w:p>
    <w:p w:rsidR="003107DE" w:rsidRPr="00151805" w:rsidRDefault="003107DE" w:rsidP="00666899">
      <w:pPr>
        <w:pStyle w:val="IndexHeading"/>
        <w:tabs>
          <w:tab w:val="left" w:pos="9781"/>
        </w:tabs>
        <w:spacing w:line="240" w:lineRule="atLeast"/>
        <w:ind w:left="540"/>
        <w:outlineLvl w:val="0"/>
        <w:rPr>
          <w:rFonts w:ascii="Angsana New" w:hAnsi="Angsana New" w:cs="Angsana New"/>
          <w:b w:val="0"/>
          <w:bCs w:val="0"/>
          <w:sz w:val="26"/>
          <w:szCs w:val="26"/>
        </w:rPr>
      </w:pP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ค่าความนิยมที่เกิดจากการซื้อกิจการของบริษัทย่อยรับรู้มูลค่าเริ่ม</w:t>
      </w:r>
      <w:r w:rsidR="00035D89" w:rsidRPr="00151805">
        <w:rPr>
          <w:rFonts w:ascii="Angsana New" w:hAnsi="Angsana New"/>
          <w:sz w:val="26"/>
          <w:szCs w:val="26"/>
          <w:cs/>
        </w:rPr>
        <w:t xml:space="preserve">แรกตามที่ได้กล่าวไว้ในหมายเหตุ </w:t>
      </w:r>
      <w:r w:rsidR="00035D89" w:rsidRPr="00151805">
        <w:rPr>
          <w:rFonts w:ascii="Angsana New" w:hAnsi="Angsana New"/>
          <w:sz w:val="26"/>
          <w:szCs w:val="26"/>
        </w:rPr>
        <w:t>8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035D89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ภายหลังจากการรับรู้เริ่มแรกค่าความนิยมจะถูกวัดมูลค่าด้วยวิธีราคาทุนหักผลขาดทุนจากการด้อยค่าสะสม</w:t>
      </w:r>
    </w:p>
    <w:p w:rsidR="003107DE" w:rsidRPr="00151805" w:rsidRDefault="003107DE" w:rsidP="00666899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เครื่องหมายการค้า</w:t>
      </w:r>
    </w:p>
    <w:p w:rsidR="003107DE" w:rsidRPr="00151805" w:rsidRDefault="003107DE" w:rsidP="00666899">
      <w:pPr>
        <w:pStyle w:val="Index1"/>
        <w:rPr>
          <w:rFonts w:ascii="Angsana New" w:hAnsi="Angsana New"/>
          <w:sz w:val="26"/>
          <w:szCs w:val="26"/>
        </w:rPr>
      </w:pP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ตราสินค้า ชื่อทางการค้าหรือบริการเฉพาะกลุ่มบริษัทที่ได้รับความนิยมและการยอมรับจากกลุ่มลูกค้าในเชิงพาณิชย์</w:t>
      </w:r>
      <w:r w:rsidR="00B323A4" w:rsidRPr="00151805">
        <w:rPr>
          <w:rFonts w:ascii="Angsana New" w:hAnsi="Angsana New"/>
          <w:sz w:val="26"/>
          <w:szCs w:val="26"/>
          <w:cs/>
        </w:rPr>
        <w:t>อย่างต่อเนื่อง</w:t>
      </w:r>
      <w:r w:rsidRPr="00151805">
        <w:rPr>
          <w:rFonts w:ascii="Angsana New" w:hAnsi="Angsana New"/>
          <w:sz w:val="26"/>
          <w:szCs w:val="26"/>
          <w:cs/>
        </w:rPr>
        <w:t xml:space="preserve"> ไม่มีการตัดจำหน่าย แต่จะมีการทบทวน</w:t>
      </w:r>
      <w:r w:rsidR="00B323A4" w:rsidRPr="00151805">
        <w:rPr>
          <w:rFonts w:ascii="Angsana New" w:hAnsi="Angsana New"/>
          <w:sz w:val="26"/>
          <w:szCs w:val="26"/>
          <w:cs/>
        </w:rPr>
        <w:t>มูลค่า</w:t>
      </w:r>
      <w:r w:rsidRPr="00151805">
        <w:rPr>
          <w:rFonts w:ascii="Angsana New" w:hAnsi="Angsana New"/>
          <w:sz w:val="26"/>
          <w:szCs w:val="26"/>
          <w:cs/>
        </w:rPr>
        <w:t>ตามบัญชีในแต่ละปีและปรับปรุงหากการด้อยค่าเกิดขึ้น</w:t>
      </w:r>
    </w:p>
    <w:p w:rsidR="006D13B3" w:rsidRPr="00151805" w:rsidRDefault="006D13B3" w:rsidP="006D1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lastRenderedPageBreak/>
        <w:t>สัญญาแฟรนไชส์</w:t>
      </w:r>
    </w:p>
    <w:p w:rsidR="006D13B3" w:rsidRPr="00151805" w:rsidRDefault="006D13B3" w:rsidP="006D1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:rsidR="006D13B3" w:rsidRPr="00151805" w:rsidRDefault="006D13B3" w:rsidP="006D1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สัญญาแฟรนไชส์ที่เกิดจากการซื้อกิจการของบริษัทย่อยรับรู้มูลค่าเริ่มแรกตามที่ได้กล่าวไว้ในหมายเหตุ </w:t>
      </w:r>
      <w:r w:rsidRPr="00151805">
        <w:rPr>
          <w:rFonts w:ascii="Angsana New" w:hAnsi="Angsana New"/>
          <w:sz w:val="26"/>
          <w:szCs w:val="26"/>
        </w:rPr>
        <w:t>8</w:t>
      </w:r>
      <w:r w:rsidRPr="00151805">
        <w:rPr>
          <w:rFonts w:ascii="Angsana New" w:hAnsi="Angsana New"/>
          <w:sz w:val="26"/>
          <w:szCs w:val="26"/>
          <w:cs/>
        </w:rPr>
        <w:t xml:space="preserve">  ภายหลังจากการรับรู้เริ่มแรกสัญญาแฟรนไชส์จะถูกวัดมูลค่าด้วยวิธีราคาทุนหักค่าตัดจำหน่ายสะสมและขาดทุนจากการด้อยค่า (ถ้ามี)</w:t>
      </w:r>
    </w:p>
    <w:p w:rsidR="006D13B3" w:rsidRPr="00151805" w:rsidRDefault="006D13B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ค่าลิขสิทธิ์ซอฟท์แวร์</w:t>
      </w:r>
    </w:p>
    <w:p w:rsidR="003107DE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7802AD" w:rsidRPr="00151805" w:rsidRDefault="003107D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="007802AD" w:rsidRPr="00151805">
        <w:rPr>
          <w:rFonts w:ascii="Angsana New" w:hAnsi="Angsana New"/>
          <w:sz w:val="26"/>
          <w:szCs w:val="26"/>
          <w:cs/>
        </w:rPr>
        <w:t>ที่กลุ่มบริษัทซื้อมาแสดงในราคาทุน หักค่าตัดจำหน่ายสะสมและขาดทุนจากการด้อยค่า (ถ้ามี)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6D13B3" w:rsidRPr="00151805" w:rsidRDefault="006D13B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ค่าตัดจำหน่าย</w:t>
      </w:r>
    </w:p>
    <w:p w:rsidR="006D13B3" w:rsidRPr="00151805" w:rsidRDefault="006D13B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0D1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ค่าตัดจำหน่าย</w:t>
      </w:r>
      <w:r w:rsidR="000D1FAA" w:rsidRPr="00151805">
        <w:rPr>
          <w:rFonts w:ascii="Angsana New" w:hAnsi="Angsana New"/>
          <w:sz w:val="26"/>
          <w:szCs w:val="26"/>
          <w:cs/>
        </w:rPr>
        <w:t>สัญญาแฟรนไชส์</w:t>
      </w:r>
      <w:r w:rsidR="000D1FAA" w:rsidRPr="00151805">
        <w:rPr>
          <w:rFonts w:ascii="Angsana New" w:hAnsi="Angsana New" w:hint="cs"/>
          <w:sz w:val="26"/>
          <w:szCs w:val="26"/>
          <w:cs/>
        </w:rPr>
        <w:t>และ</w:t>
      </w:r>
      <w:r w:rsidR="000D1FAA" w:rsidRPr="00151805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Pr="00151805">
        <w:rPr>
          <w:rFonts w:ascii="Angsana New" w:hAnsi="Angsana New"/>
          <w:sz w:val="26"/>
          <w:szCs w:val="26"/>
          <w:cs/>
        </w:rPr>
        <w:t>บันทึกเป็นค่าใช้จ่ายในงบกำไรขาดทุนเบ็ดเสร็จ 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 ยกเว้นในกรณีที่ไม่อาจคาดระยะเวลาสิ้นสุดของประโยชน์ที่จะได้รับซึ่งสินทรัพย์ที่ไม่มีตัวตนดังกล่าวจะไม่ถูกตัดจำหน่าย แต่จะได้รับการทดสอบว่าด้อยค่าหรือไม่ทุกวันที่ในงบแสดงฐานะการเงิน  ระยะเวลาที่คาดว่าจะได้รับประโยชน์เชิงเศรษฐกิจแสดงได้ดังนี้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60"/>
        <w:gridCol w:w="2034"/>
      </w:tblGrid>
      <w:tr w:rsidR="00462E74" w:rsidRPr="00151805" w:rsidTr="00E73D1A">
        <w:tc>
          <w:tcPr>
            <w:tcW w:w="7560" w:type="dxa"/>
          </w:tcPr>
          <w:p w:rsidR="007802AD" w:rsidRPr="00151805" w:rsidRDefault="007802A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7802AD" w:rsidRPr="00151805" w:rsidRDefault="007802A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462E74" w:rsidRPr="00151805" w:rsidTr="00E73D1A">
        <w:tc>
          <w:tcPr>
            <w:tcW w:w="7560" w:type="dxa"/>
          </w:tcPr>
          <w:p w:rsidR="00462E74" w:rsidRPr="00151805" w:rsidRDefault="00462E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034" w:type="dxa"/>
          </w:tcPr>
          <w:p w:rsidR="00462E74" w:rsidRPr="00151805" w:rsidRDefault="00462E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2CDD" w:rsidRPr="00151805" w:rsidTr="00E73D1A">
        <w:tc>
          <w:tcPr>
            <w:tcW w:w="7560" w:type="dxa"/>
          </w:tcPr>
          <w:p w:rsidR="00972CDD" w:rsidRPr="00151805" w:rsidRDefault="00972CDD" w:rsidP="0097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2034" w:type="dxa"/>
          </w:tcPr>
          <w:p w:rsidR="000D1FAA" w:rsidRPr="00151805" w:rsidRDefault="00972CDD" w:rsidP="0097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ตามอายุของสัญญา </w:t>
            </w:r>
          </w:p>
          <w:p w:rsidR="00972CDD" w:rsidRPr="00151805" w:rsidRDefault="00972CDD" w:rsidP="000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D1FAA" w:rsidRPr="00151805">
              <w:rPr>
                <w:rFonts w:ascii="Angsana New" w:hAnsi="Angsana New"/>
                <w:sz w:val="26"/>
                <w:szCs w:val="26"/>
              </w:rPr>
              <w:t xml:space="preserve">0.2 </w:t>
            </w:r>
            <w:r w:rsidR="000D1FAA"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0D1FAA"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0D1FAA"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5.9 </w:t>
            </w:r>
            <w:r w:rsidR="000D1FAA" w:rsidRPr="0015180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462E74" w:rsidRPr="00151805" w:rsidRDefault="00462E7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สิทธิการเช่าและค่าตัดจำหน่าย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151805">
        <w:rPr>
          <w:rFonts w:ascii="Angsana New" w:hAnsi="Angsana New" w:cs="Angsana New"/>
          <w:sz w:val="26"/>
          <w:szCs w:val="26"/>
          <w:cs/>
        </w:rPr>
        <w:t>สิทธิการเช่าแสดงในราคาทุนหักด้วยค่าตัดจำหน่ายสะสมและ</w:t>
      </w:r>
      <w:r w:rsidR="00877DD5" w:rsidRPr="00151805">
        <w:rPr>
          <w:rFonts w:ascii="Angsana New" w:hAnsi="Angsana New" w:cs="Angsana New"/>
          <w:sz w:val="26"/>
          <w:szCs w:val="26"/>
          <w:cs/>
          <w:lang w:val="en-US"/>
        </w:rPr>
        <w:t>ขาดทุนจากการด้อยค่า</w:t>
      </w:r>
      <w:r w:rsidRPr="00151805">
        <w:rPr>
          <w:rFonts w:ascii="Angsana New" w:hAnsi="Angsana New" w:cs="Angsana New"/>
          <w:sz w:val="26"/>
          <w:szCs w:val="26"/>
          <w:cs/>
        </w:rPr>
        <w:t xml:space="preserve"> (ถ้ามี)  เมื่อมีการขายสิทธิในสัญญาเช่า  ต้นทุนและค่าตัดจำหน่ายสะสมของสิทธิการเช่าจะถูกตัดออกจากบัญชีโดยจะแสดงไว้เป็นค่าใช้จ่ายในงบกำไรขาดทุนเบ็ดเสร็จ กลุ่มบริษัทตัดจำหน่ายสิทธิการเช่าเป็นค่าใช้จ่ายโดยใช้วิธีเส้นตรงตามอายุของสัญญาเช่า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งบกำไรขาดทุนเบ็ดเสร็จตลอดอายุสัญญาเงินกู้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 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  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 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</w:t>
      </w:r>
      <w:r w:rsidR="009D7682" w:rsidRPr="00151805">
        <w:rPr>
          <w:rFonts w:ascii="Angsana New" w:hAnsi="Angsana New"/>
          <w:sz w:val="26"/>
          <w:szCs w:val="26"/>
          <w:cs/>
        </w:rPr>
        <w:t xml:space="preserve">เคยมีการตีราคาเพิ่มขึ้นมาก่อน </w:t>
      </w:r>
      <w:r w:rsidRPr="00151805">
        <w:rPr>
          <w:rFonts w:ascii="Angsana New" w:hAnsi="Angsana New"/>
          <w:sz w:val="26"/>
          <w:szCs w:val="26"/>
          <w:cs/>
        </w:rPr>
        <w:t>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</w:t>
      </w:r>
      <w:r w:rsidR="009D7682" w:rsidRPr="00151805">
        <w:rPr>
          <w:rFonts w:ascii="Angsana New" w:hAnsi="Angsana New"/>
          <w:sz w:val="26"/>
          <w:szCs w:val="26"/>
          <w:cs/>
        </w:rPr>
        <w:t xml:space="preserve">โดยบันทึกไว้ในบัญชีรายได้อื่น </w:t>
      </w:r>
      <w:r w:rsidRPr="00151805">
        <w:rPr>
          <w:rFonts w:ascii="Angsana New" w:hAnsi="Angsana New"/>
          <w:sz w:val="26"/>
          <w:szCs w:val="26"/>
          <w:cs/>
        </w:rPr>
        <w:t>หรือนำไปเพิ่มส่วนเกินทุนจากการต</w:t>
      </w:r>
      <w:r w:rsidR="009D7682" w:rsidRPr="00151805">
        <w:rPr>
          <w:rFonts w:ascii="Angsana New" w:hAnsi="Angsana New"/>
          <w:sz w:val="26"/>
          <w:szCs w:val="26"/>
          <w:cs/>
        </w:rPr>
        <w:t>ีราคาของสินทรัพย์แล้วแต่กรณี ทั้งนี้</w:t>
      </w:r>
      <w:r w:rsidRPr="00151805">
        <w:rPr>
          <w:rFonts w:ascii="Angsana New" w:hAnsi="Angsana New"/>
          <w:sz w:val="26"/>
          <w:szCs w:val="26"/>
          <w:cs/>
        </w:rPr>
        <w:t xml:space="preserve"> จำนวนเงินที่เกิดจากการกลับรายการนี้จะต้อง</w:t>
      </w:r>
      <w:r w:rsidR="009D7682" w:rsidRPr="00151805">
        <w:rPr>
          <w:rFonts w:ascii="Angsana New" w:hAnsi="Angsana New"/>
          <w:sz w:val="26"/>
          <w:szCs w:val="26"/>
        </w:rPr>
        <w:t xml:space="preserve">    </w:t>
      </w:r>
      <w:r w:rsidRPr="00151805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6A3C64" w:rsidRPr="00151805" w:rsidRDefault="006A3C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0E39B8" w:rsidRPr="00151805" w:rsidRDefault="000E39B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151805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151805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0E39B8" w:rsidRPr="00151805" w:rsidRDefault="000E39B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ประมาณการหนี้สินการรื้อถอน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ต้นทุนในการรื้อถอนแสดงมูลค่าตามราคาทุนหลังหักค่าเสื่อมราคาสะสมและ</w:t>
      </w:r>
      <w:r w:rsidR="00877DD5" w:rsidRPr="00151805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Pr="00151805">
        <w:rPr>
          <w:rFonts w:ascii="Angsana New" w:hAnsi="Angsana New"/>
          <w:sz w:val="26"/>
          <w:szCs w:val="26"/>
          <w:cs/>
        </w:rPr>
        <w:t xml:space="preserve"> (ถ้ามี) </w:t>
      </w:r>
      <w:r w:rsidR="00431C7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ค่าเสื่อมราคาคำนวณโดยวิธีเส้นตรงตามระยะเวลาที่คาดว่าจะทำการรื้อถอน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7802AD" w:rsidRPr="00151805" w:rsidRDefault="001F4D1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ประมาณการหนี้สินจาก</w:t>
      </w:r>
      <w:r w:rsidR="007802AD" w:rsidRPr="00151805">
        <w:rPr>
          <w:rFonts w:ascii="Angsana New" w:hAnsi="Angsana New"/>
          <w:b/>
          <w:bCs/>
          <w:sz w:val="26"/>
          <w:szCs w:val="26"/>
          <w:cs/>
        </w:rPr>
        <w:t>โปรแกรมสิทธิพิเศษแก่ลูกค้า</w:t>
      </w:r>
    </w:p>
    <w:p w:rsidR="007802AD" w:rsidRPr="00151805" w:rsidRDefault="007802AD" w:rsidP="00666899">
      <w:pPr>
        <w:pStyle w:val="BodyText2"/>
        <w:spacing w:line="24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กลุ่มบริษัทมีโปรแกรมสิทธิพิเศษแก่ลูกค้า ลูกค้าจะได้รับรางวัลเป็นสิทธิ ซึ่งลูกค้าสามารถนำมาใช้เป็นส่วนลดค่าอาหารจากกลุ่มบริษัท มูลค่ายุติธรรมของสิ่งตอบแทนที่ได้รับหรือค้างรับจากการขายเริ่มแรกจะต้องปันส่วนระหว่างสิทธิที่ลูกค้าได้รับและส่วนประกอบอื่น</w:t>
      </w:r>
      <w:r w:rsidR="00282813" w:rsidRPr="00151805">
        <w:rPr>
          <w:rFonts w:ascii="Angsana New" w:hAnsi="Angsana New"/>
          <w:sz w:val="26"/>
          <w:szCs w:val="26"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ๆ ของรายการขายนั้น การปันส่วนใช้วิธีการประมาณโดยอ้างอิงจากมูลค่ายุติธรรมของส่วนลดค่าค่าอาหาร ซึ่งมูลค่ายุติธรรมนี้ประมาณโดยใช้มูลค่าส่วนลดปรับปรุงด้วยอัตราที่คาดว่าจะไม่ใช้สิทธิ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ตกลงไว้ จำนวนที่รับรู้เป็นรายได้ขึ้นอยู่กับจำนวนสิทธิที่ลูกค้าได้ใช้ในการแลกเป็นส่วนลดค่าอาหาร ซึ่งต้องสัมพันธ์กับจำนวนรวมของสิทธิที่คาดว่าจะมีการใช้ นอกจากนี้รายได้รอรับรู้จะรับรู้ในงบกำไรขาดทุนเบ็ดเสร็จเมื่อมีความเป็นไปได้ว่าลูกค้าจะไม่มาใช้สิทธิอีกต่อไป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151805" w:rsidRDefault="00033E83" w:rsidP="00666899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151805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151805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033E83" w:rsidRPr="00151805" w:rsidRDefault="00033E83" w:rsidP="00666899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033E83" w:rsidRPr="00151805" w:rsidRDefault="00033E83" w:rsidP="00666899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151805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151805">
        <w:rPr>
          <w:rFonts w:ascii="Angsana New" w:hAnsi="Angsana New"/>
          <w:sz w:val="26"/>
          <w:szCs w:val="26"/>
        </w:rPr>
        <w:t>De facto control</w:t>
      </w:r>
      <w:r w:rsidRPr="00151805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การจัดประเภทสัญญาเช่า</w:t>
      </w: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151805" w:rsidRDefault="00033E83" w:rsidP="00666899">
      <w:pPr>
        <w:jc w:val="thaiDistribute"/>
        <w:rPr>
          <w:rFonts w:ascii="Angsana New" w:hAnsi="Angsana New"/>
          <w:i/>
          <w:iCs/>
          <w:sz w:val="26"/>
          <w:szCs w:val="26"/>
        </w:rPr>
      </w:pPr>
      <w:r w:rsidRPr="00151805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:rsidR="009D6108" w:rsidRPr="00151805" w:rsidRDefault="009D610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151805" w:rsidRDefault="00033E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</w:rPr>
        <w:t>การรวมธุรกิจ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033E83" w:rsidRPr="00151805" w:rsidRDefault="00033E83" w:rsidP="0066689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การรับรู้รายได้และค่าใช้จ่าย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รายได้จากการขายอาหารและเครื่องดื่มรับรู้เมื่อได้ส่งมอบสินค้าและให้บริการแล้ว รายได้จากการขายและบริการแสดงมูลค่าตามราคาในใบกำกับสินค้าโดยไม่รวมภาษีมูลค่าเพิ่ม สำหรับสินค้าที่ได้ส่งมอบและบริการที่ได้ให้หลังจากหักส่วนลดแล้ว</w:t>
      </w:r>
    </w:p>
    <w:p w:rsidR="007802AD" w:rsidRPr="00151805" w:rsidRDefault="007802AD" w:rsidP="00666899">
      <w:pPr>
        <w:jc w:val="both"/>
        <w:rPr>
          <w:rFonts w:ascii="Angsana New" w:hAnsi="Angsana New"/>
          <w:sz w:val="26"/>
          <w:szCs w:val="26"/>
        </w:rPr>
      </w:pPr>
    </w:p>
    <w:p w:rsidR="00371E6A" w:rsidRPr="00151805" w:rsidRDefault="00371E6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>รายได้จากการบริหารจัดการ จะรับรู้เป็นรายได้เมื่อได้ให้บริการแล้ว</w:t>
      </w:r>
    </w:p>
    <w:p w:rsidR="00371E6A" w:rsidRPr="00151805" w:rsidRDefault="00371E6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371E6A" w:rsidRPr="00151805" w:rsidRDefault="00371E6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รายได้ค่าสิทธิ</w:t>
      </w:r>
      <w:r w:rsidR="00CE0988" w:rsidRPr="00151805">
        <w:rPr>
          <w:rFonts w:ascii="Angsana New" w:hAnsi="Angsana New"/>
          <w:sz w:val="26"/>
          <w:szCs w:val="26"/>
        </w:rPr>
        <w:t xml:space="preserve"> </w:t>
      </w:r>
      <w:r w:rsidR="00CE0988" w:rsidRPr="00151805">
        <w:rPr>
          <w:rFonts w:ascii="Angsana New" w:hAnsi="Angsana New" w:hint="cs"/>
          <w:sz w:val="26"/>
          <w:szCs w:val="26"/>
          <w:cs/>
        </w:rPr>
        <w:t>รายได้ค่าธรรมเนียมแรกเข้า</w:t>
      </w:r>
      <w:r w:rsidRPr="00151805">
        <w:rPr>
          <w:rFonts w:ascii="Angsana New" w:hAnsi="Angsana New"/>
          <w:sz w:val="26"/>
          <w:szCs w:val="26"/>
          <w:cs/>
        </w:rPr>
        <w:t>และ</w:t>
      </w:r>
      <w:r w:rsidR="00C670A3" w:rsidRPr="00151805">
        <w:rPr>
          <w:rFonts w:ascii="Angsana New" w:hAnsi="Angsana New"/>
          <w:sz w:val="26"/>
          <w:szCs w:val="26"/>
          <w:cs/>
        </w:rPr>
        <w:t>แฟรนไชส์</w:t>
      </w:r>
      <w:r w:rsidRPr="00151805">
        <w:rPr>
          <w:rFonts w:ascii="Angsana New" w:hAnsi="Angsana New"/>
          <w:sz w:val="26"/>
          <w:szCs w:val="26"/>
          <w:cs/>
        </w:rPr>
        <w:t xml:space="preserve">  จะรับรู้ตามเกณฑ์คงค้างซึ่งเป็นไปตามเนื้อหาของสัญญาที่เกี่ยวข้อง</w:t>
      </w:r>
    </w:p>
    <w:p w:rsidR="00371E6A" w:rsidRPr="00151805" w:rsidRDefault="00371E6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:rsidR="00A423D3" w:rsidRPr="00151805" w:rsidRDefault="00A423D3" w:rsidP="00A42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รายได้จากบัตรสมาชิกรับรู้โดยวิธีเส้นตรงตลอดอายุของบัตรสมาชิก</w:t>
      </w:r>
    </w:p>
    <w:p w:rsidR="00A423D3" w:rsidRPr="00151805" w:rsidRDefault="00A423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:rsidR="00371E6A" w:rsidRPr="00151805" w:rsidRDefault="00371E6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รายได้เงินปันผล รับรู้เมื่อผู้ถือหุ้นมีสิทธิได้รับเงินปันผล</w:t>
      </w:r>
    </w:p>
    <w:p w:rsidR="00371E6A" w:rsidRPr="00151805" w:rsidRDefault="00371E6A" w:rsidP="00666899">
      <w:pPr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ค่าใช้จ่ายบันทึกตามเกณฑ์คงค้าง</w:t>
      </w:r>
    </w:p>
    <w:p w:rsidR="007802AD" w:rsidRPr="00151805" w:rsidRDefault="007802AD" w:rsidP="00666899">
      <w:pPr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สัญญาเช่าการเงิน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ๆ ให้จัดประเภทเป็นสัญญาเช่าการเงิน  </w:t>
      </w:r>
      <w:r w:rsidRPr="00151805">
        <w:rPr>
          <w:rFonts w:ascii="Angsana New" w:hAnsi="Angsana New"/>
          <w:sz w:val="26"/>
          <w:szCs w:val="26"/>
          <w:cs/>
        </w:rPr>
        <w:t>สินทรัพย์</w:t>
      </w: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ค่าเช่าที่ชำระจะแยกเป็นส่วนที่เป็นค่าใช้จ่ายทางการเงินและส่วนที่จะหักจากหนี้ตามสัญญา 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  <w:lang w:val="th-TH"/>
        </w:rPr>
        <w:t>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ค่าใช้จ่ายทางการเงินจะบันทึกโดยตรงในงบกำไรขาดทุนเบ็ดเสร็จ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สัญญาเช่าดำเนินงาน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151805">
        <w:rPr>
          <w:rFonts w:ascii="Angsana New" w:hAnsi="Angsana New" w:cs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</w:t>
      </w:r>
      <w:r w:rsidR="00307B9B" w:rsidRPr="00151805">
        <w:rPr>
          <w:rFonts w:ascii="Angsana New" w:hAnsi="Angsana New" w:cs="Angsana New"/>
          <w:sz w:val="26"/>
          <w:szCs w:val="26"/>
          <w:cs/>
        </w:rPr>
        <w:t>ญชีโดยถือเป็นสัญญาเช่าดำเนินงาน</w:t>
      </w:r>
      <w:r w:rsidRPr="00151805">
        <w:rPr>
          <w:rFonts w:ascii="Angsana New" w:hAnsi="Angsana New" w:cs="Angsana New"/>
          <w:sz w:val="26"/>
          <w:szCs w:val="26"/>
          <w:cs/>
        </w:rPr>
        <w:t xml:space="preserve">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         </w:t>
      </w:r>
    </w:p>
    <w:p w:rsidR="007802AD" w:rsidRPr="00151805" w:rsidRDefault="007802AD" w:rsidP="0066689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151805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:rsidR="006A3C64" w:rsidRPr="00151805" w:rsidRDefault="006A3C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กลุ่มบริษัทได้ประเมินสินทรัพย์ภาษีเงินได้รอการตัดบัญชีที่ไม่ได้รับรู้ใหม่   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151805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Pr="00151805">
        <w:rPr>
          <w:rFonts w:ascii="Angsana New" w:hAnsi="Angsana New"/>
          <w:b/>
          <w:bCs/>
          <w:sz w:val="26"/>
          <w:szCs w:val="26"/>
          <w:cs/>
        </w:rPr>
        <w:t xml:space="preserve">บริษัทใหญ่ </w:t>
      </w:r>
    </w:p>
    <w:p w:rsidR="007802AD" w:rsidRPr="00151805" w:rsidRDefault="007802A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7802AD" w:rsidRPr="00151805" w:rsidRDefault="007802AD" w:rsidP="0066689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151805">
        <w:rPr>
          <w:rFonts w:ascii="Angsana New" w:hAnsi="Angsana New"/>
          <w:sz w:val="26"/>
          <w:szCs w:val="26"/>
          <w:cs/>
        </w:rPr>
        <w:t>ผู้ถือหุ้น</w:t>
      </w:r>
      <w:r w:rsidRPr="00151805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D1381B" w:rsidRPr="00151805">
        <w:rPr>
          <w:rFonts w:ascii="Angsana New" w:hAnsi="Angsana New"/>
          <w:sz w:val="26"/>
          <w:szCs w:val="26"/>
          <w:cs/>
        </w:rPr>
        <w:t>สำหรับปี</w:t>
      </w:r>
      <w:r w:rsidRPr="00151805">
        <w:rPr>
          <w:rFonts w:ascii="Angsana New" w:hAnsi="Angsana New"/>
          <w:sz w:val="26"/>
          <w:szCs w:val="26"/>
          <w:cs/>
        </w:rPr>
        <w:t xml:space="preserve">ส่วนที่เป็นของบริษัทใหญ่ด้วยจำนวนหุ้นถัวเฉลี่ยถ่วงน้ำหนักที่ออกในระหว่างปี </w:t>
      </w: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br w:type="page"/>
      </w: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B30F85" w:rsidRPr="00151805" w:rsidRDefault="00B30F8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A3C64" w:rsidRPr="00151805" w:rsidRDefault="006A3C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1B49BA" w:rsidRPr="00151805" w:rsidRDefault="001B49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151805">
        <w:rPr>
          <w:rFonts w:ascii="Angsana New" w:hAnsi="Angsana New"/>
          <w:sz w:val="26"/>
          <w:szCs w:val="26"/>
        </w:rPr>
        <w:t>1</w:t>
      </w:r>
      <w:r w:rsidRPr="00151805">
        <w:rPr>
          <w:rFonts w:ascii="Angsana New" w:hAnsi="Angsana New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 มีดังนี้</w:t>
      </w:r>
    </w:p>
    <w:p w:rsidR="001B49BA" w:rsidRPr="00151805" w:rsidRDefault="001B49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890"/>
        <w:gridCol w:w="270"/>
        <w:gridCol w:w="4590"/>
      </w:tblGrid>
      <w:tr w:rsidR="001B49BA" w:rsidRPr="00151805" w:rsidTr="007326D4">
        <w:trPr>
          <w:trHeight w:val="20"/>
          <w:tblHeader/>
        </w:trPr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rtl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49BA" w:rsidRPr="00151805" w:rsidTr="007326D4">
        <w:trPr>
          <w:trHeight w:val="20"/>
        </w:trPr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:rsidR="001B49BA" w:rsidRPr="00151805" w:rsidRDefault="001B49BA" w:rsidP="00666899">
            <w:pPr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270" w:type="dxa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B49BA" w:rsidRPr="00151805" w:rsidRDefault="001B49B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151805"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70" w:type="dxa"/>
          </w:tcPr>
          <w:p w:rsidR="001B49BA" w:rsidRPr="00151805" w:rsidRDefault="001B49BA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:rsidR="001B49BA" w:rsidRPr="00151805" w:rsidRDefault="001B49BA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เป็นกิจการที่เกี่ยวข้องกัน มีกรรมการร่วมกันกับบริษัท</w:t>
            </w:r>
            <w:r w:rsidR="00D62EF3" w:rsidRPr="00151805">
              <w:rPr>
                <w:rFonts w:ascii="Angsana New" w:hAnsi="Angsana New"/>
                <w:sz w:val="24"/>
                <w:szCs w:val="24"/>
                <w:cs/>
              </w:rPr>
              <w:t xml:space="preserve"> (กรรมการร่วมกันได้ลาออกจากการเป็นกรรมการกิจการที่เกี่ยวข้องกันในไตรมาส </w:t>
            </w:r>
            <w:r w:rsidR="00D62EF3"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D62EF3" w:rsidRPr="00151805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="00D62EF3" w:rsidRPr="00151805">
              <w:rPr>
                <w:rFonts w:ascii="Angsana New" w:hAnsi="Angsana New"/>
                <w:sz w:val="24"/>
                <w:szCs w:val="24"/>
              </w:rPr>
              <w:t>2559</w:t>
            </w:r>
            <w:r w:rsidR="00D62EF3"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326D4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151805">
              <w:rPr>
                <w:rFonts w:ascii="Angsana New" w:eastAsia="Batang" w:hAnsi="Angsana New"/>
                <w:sz w:val="24"/>
                <w:szCs w:val="24"/>
                <w:cs/>
              </w:rPr>
              <w:t>บริษัท ฟูดส์ แอนด์ เซอร์วิส จำกัด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151805"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both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vMerge w:val="restart"/>
            <w:shd w:val="clear" w:color="auto" w:fill="auto"/>
            <w:vAlign w:val="center"/>
          </w:tcPr>
          <w:p w:rsidR="007326D4" w:rsidRPr="00151805" w:rsidRDefault="00AF6AF5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เป็นกิจการที่เกี่ยวข้องกัน มี</w:t>
            </w:r>
            <w:r w:rsidR="00A306E6" w:rsidRPr="00151805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ผู้ถือหุ้นและกรรมการเป็นสมาชิกใ</w:t>
            </w:r>
            <w:r w:rsidR="00A306E6" w:rsidRPr="00151805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ครอบครัวที่ใกล้ชิดกับกรรมการและผู้ถือหุ้นของกลุ่มบริษัท</w:t>
            </w:r>
          </w:p>
        </w:tc>
      </w:tr>
      <w:tr w:rsidR="007326D4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both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:rsidR="007326D4" w:rsidRPr="00151805" w:rsidRDefault="007326D4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E4624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6E4624" w:rsidRPr="00151805" w:rsidRDefault="006E4624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eastAsia="Angsana New" w:hAnsi="Angsana New"/>
                <w:sz w:val="24"/>
                <w:szCs w:val="24"/>
                <w:cs/>
              </w:rPr>
              <w:t>บริษัท เพร็ตตี้ ฟู้ดส์ จำกัด</w:t>
            </w:r>
          </w:p>
        </w:tc>
        <w:tc>
          <w:tcPr>
            <w:tcW w:w="270" w:type="dxa"/>
          </w:tcPr>
          <w:p w:rsidR="006E4624" w:rsidRPr="00151805" w:rsidRDefault="006A3C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  <w:r w:rsidRPr="00151805">
              <w:rPr>
                <w:rFonts w:ascii="Angsana New" w:eastAsia="Batang" w:hAnsi="Angsana New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-330835</wp:posOffset>
                      </wp:positionV>
                      <wp:extent cx="85725" cy="676275"/>
                      <wp:effectExtent l="0" t="0" r="47625" b="28575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6762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E4F32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-1.4pt;margin-top:-26.05pt;width:6.7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" adj="228" strokecolor="black [3200]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vMerge/>
            <w:shd w:val="clear" w:color="auto" w:fill="auto"/>
          </w:tcPr>
          <w:p w:rsidR="006E4624" w:rsidRPr="00151805" w:rsidRDefault="006E462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E4624" w:rsidRPr="00151805" w:rsidRDefault="006A3C64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eastAsia="Batang" w:hAnsi="Angsana New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C9CBC5" wp14:editId="7E9B1B54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-356870</wp:posOffset>
                      </wp:positionV>
                      <wp:extent cx="77932" cy="666750"/>
                      <wp:effectExtent l="0" t="0" r="36830" b="1905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32" cy="6667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F6553" id="Right Brace 4" o:spid="_x0000_s1026" type="#_x0000_t88" style="position:absolute;margin-left:.6pt;margin-top:-28.1pt;width:6.1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" adj="210" strokecolor="black [3200]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590" w:type="dxa"/>
            <w:vMerge/>
            <w:shd w:val="clear" w:color="auto" w:fill="auto"/>
          </w:tcPr>
          <w:p w:rsidR="006E4624" w:rsidRPr="00151805" w:rsidRDefault="006E4624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326D4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7326D4" w:rsidRPr="00151805" w:rsidRDefault="007326D4" w:rsidP="00666899">
            <w:pPr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26D4" w:rsidRPr="00151805" w:rsidRDefault="007326D4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vMerge/>
            <w:shd w:val="clear" w:color="auto" w:fill="auto"/>
          </w:tcPr>
          <w:p w:rsidR="007326D4" w:rsidRPr="00151805" w:rsidRDefault="007326D4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B3F8A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2B3F8A" w:rsidRPr="00151805" w:rsidRDefault="002B3F8A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2B3F8A" w:rsidRPr="00151805" w:rsidRDefault="002B3F8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2B3F8A" w:rsidRPr="00151805" w:rsidRDefault="002B3F8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B3F8A" w:rsidRPr="00151805" w:rsidRDefault="002B3F8A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:rsidR="002B3F8A" w:rsidRPr="00151805" w:rsidRDefault="002B3F8A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326D4" w:rsidRPr="00151805" w:rsidTr="007326D4">
        <w:trPr>
          <w:trHeight w:val="20"/>
        </w:trPr>
        <w:tc>
          <w:tcPr>
            <w:tcW w:w="2610" w:type="dxa"/>
            <w:shd w:val="clear" w:color="auto" w:fill="auto"/>
          </w:tcPr>
          <w:p w:rsidR="007326D4" w:rsidRPr="00151805" w:rsidRDefault="007326D4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บริษัท สุทธารา สวีท  จำกัด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7326D4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4"/>
                <w:szCs w:val="24"/>
              </w:rPr>
            </w:pPr>
            <w:r w:rsidRPr="00151805">
              <w:rPr>
                <w:rFonts w:ascii="Angsana New" w:eastAsia="Batang" w:hAnsi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70" w:type="dxa"/>
          </w:tcPr>
          <w:p w:rsidR="007326D4" w:rsidRPr="00151805" w:rsidRDefault="007326D4" w:rsidP="0066689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:rsidR="007326D4" w:rsidRPr="00151805" w:rsidRDefault="00AF6AF5" w:rsidP="00A306E6">
            <w:pPr>
              <w:tabs>
                <w:tab w:val="clear" w:pos="4451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เป็นกิจการที่เกี่ยวข้องกัน มีผู้ถือหุ้นและกรรมการร่วมกันกับบริษัท (ตั้งแต่ไตรมาส </w:t>
            </w:r>
            <w:r w:rsidR="00545EB7" w:rsidRPr="00151805">
              <w:rPr>
                <w:rFonts w:ascii="Angsana New" w:hAnsi="Angsana New"/>
                <w:sz w:val="24"/>
                <w:szCs w:val="24"/>
              </w:rPr>
              <w:t>4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="00545EB7" w:rsidRPr="00151805">
              <w:rPr>
                <w:rFonts w:ascii="Angsana New" w:hAnsi="Angsana New"/>
                <w:sz w:val="24"/>
                <w:szCs w:val="24"/>
              </w:rPr>
              <w:t>2559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 เป็นกิจการที่เกี่ยวข้องกัน โดยมีผู้ถือหุ้นและกรรมการเป็นสมาชิกในครอบครัวที่ใกล้ชิดกับกรรมการและผู้ถือหุ้นของกลุ่มบริษัท)</w:t>
            </w:r>
          </w:p>
        </w:tc>
      </w:tr>
    </w:tbl>
    <w:p w:rsidR="001B49BA" w:rsidRPr="00151805" w:rsidRDefault="001B49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1B49BA" w:rsidRPr="00151805" w:rsidRDefault="001B49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38"/>
        <w:gridCol w:w="6512"/>
      </w:tblGrid>
      <w:tr w:rsidR="003341E9" w:rsidRPr="00151805" w:rsidTr="003341E9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ind w:left="-1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ind w:right="-1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341E9" w:rsidRPr="00151805" w:rsidTr="003341E9">
        <w:tc>
          <w:tcPr>
            <w:tcW w:w="28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  <w:r w:rsidRPr="00151805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ราคาประเมินตามราคาตลาด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ซื้อสินทรัพย์ถาวรและวัสดุสิ้นเปลือง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  <w:r w:rsidRPr="00151805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ราคาประเมินตามราคาตลาด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  <w:t>ซื้อสิทธิการเช่า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  <w:r w:rsidRPr="00151805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ราคาประเมินตามราคาตลาด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ราคาทุนบวกกำไรร้อยละ </w:t>
            </w:r>
            <w:r w:rsidRPr="0015180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ค่าธรรมเนียมบริหารจัดการ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6" w:rsidRPr="00151805" w:rsidRDefault="008409A6" w:rsidP="00666899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B73FDA" w:rsidRPr="00151805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38" w:type="dxa"/>
          </w:tcPr>
          <w:p w:rsidR="008409A6" w:rsidRPr="00151805" w:rsidRDefault="008409A6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9A6" w:rsidRPr="00151805" w:rsidRDefault="00797F34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15180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8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83C90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ต่อปี 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DB7285" w:rsidRPr="0015180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: </w:t>
            </w:r>
            <w:r w:rsidR="007D7F2E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="007D7F2E" w:rsidRPr="0015180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D7F2E" w:rsidRPr="001518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D7F2E" w:rsidRPr="001518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D7F2E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ind w:left="-18"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  <w:r w:rsidR="008409A6" w:rsidRPr="00151805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80EC0" w:rsidRPr="0015180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7285" w:rsidRPr="001518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DB7285" w:rsidRPr="0015180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: อัตราดอกเบี้ยคงที่ร้อยละ </w:t>
            </w:r>
            <w:r w:rsidR="00366418" w:rsidRPr="001518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66418" w:rsidRPr="001518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6418" w:rsidRPr="001518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B7285" w:rsidRPr="0015180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3341E9" w:rsidRPr="00151805" w:rsidTr="003341E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ค่าตอบแทน</w:t>
            </w:r>
            <w:r w:rsidR="001965D9" w:rsidRPr="00151805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  <w:r w:rsidR="00A37276" w:rsidRPr="00151805">
              <w:rPr>
                <w:rFonts w:ascii="Angsana New" w:hAnsi="Angsana New"/>
                <w:sz w:val="26"/>
                <w:szCs w:val="26"/>
                <w:cs/>
              </w:rPr>
              <w:t>และผู้บริหาร</w:t>
            </w:r>
          </w:p>
        </w:tc>
        <w:tc>
          <w:tcPr>
            <w:tcW w:w="238" w:type="dxa"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9BA" w:rsidRPr="00151805" w:rsidRDefault="001B49BA" w:rsidP="00666899">
            <w:pPr>
              <w:pStyle w:val="a3"/>
              <w:spacing w:line="240" w:lineRule="atLeast"/>
              <w:ind w:left="-18" w:right="-10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</w:t>
            </w:r>
            <w:r w:rsidR="005163B9"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C6420A"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ซึ่</w:t>
            </w:r>
            <w:r w:rsidRPr="00151805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งไม่เกินกว่าจำนวนเงินที่ผู้ถือหุ้นอนุมัติ</w:t>
            </w:r>
          </w:p>
        </w:tc>
      </w:tr>
    </w:tbl>
    <w:p w:rsidR="00307B9B" w:rsidRPr="00151805" w:rsidRDefault="00307B9B" w:rsidP="00666899">
      <w:pPr>
        <w:pStyle w:val="a"/>
        <w:tabs>
          <w:tab w:val="clear" w:pos="1080"/>
          <w:tab w:val="left" w:pos="540"/>
        </w:tabs>
        <w:spacing w:before="240" w:line="240" w:lineRule="atLeast"/>
        <w:rPr>
          <w:rFonts w:ascii="Angsana New" w:hAnsi="Angsana New" w:cs="Angsana New"/>
          <w:sz w:val="26"/>
          <w:szCs w:val="26"/>
          <w:cs/>
          <w:lang w:val="en-US"/>
        </w:rPr>
      </w:pPr>
    </w:p>
    <w:p w:rsidR="00307B9B" w:rsidRPr="00151805" w:rsidRDefault="0030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A211D0" w:rsidRPr="00151805" w:rsidRDefault="00EE54D0" w:rsidP="00666899">
      <w:pPr>
        <w:pStyle w:val="a"/>
        <w:tabs>
          <w:tab w:val="clear" w:pos="1080"/>
          <w:tab w:val="left" w:pos="540"/>
        </w:tabs>
        <w:spacing w:before="240"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151805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รายการที่สำคัญกับ</w:t>
      </w:r>
      <w:r w:rsidR="008409A6" w:rsidRPr="00151805">
        <w:rPr>
          <w:rFonts w:ascii="Angsana New" w:hAnsi="Angsana New" w:cs="Angsana New"/>
          <w:sz w:val="26"/>
          <w:szCs w:val="26"/>
          <w:cs/>
          <w:lang w:val="en-US"/>
        </w:rPr>
        <w:t>บุคคลและ</w:t>
      </w:r>
      <w:r w:rsidRPr="00151805">
        <w:rPr>
          <w:rFonts w:ascii="Angsana New" w:hAnsi="Angsana New" w:cs="Angsana New"/>
          <w:sz w:val="26"/>
          <w:szCs w:val="26"/>
          <w:cs/>
          <w:lang w:val="en-US"/>
        </w:rPr>
        <w:t>กิจการที่เกี่ยวข้องกัน</w:t>
      </w:r>
      <w:r w:rsidR="000E3913" w:rsidRPr="00151805">
        <w:rPr>
          <w:rFonts w:ascii="Angsana New" w:hAnsi="Angsana New" w:cs="Angsana New"/>
          <w:sz w:val="26"/>
          <w:szCs w:val="26"/>
          <w:cs/>
          <w:lang w:val="en-US"/>
        </w:rPr>
        <w:t xml:space="preserve">สำหรับแต่ละปีสิ้นสุดวันที่ </w:t>
      </w:r>
      <w:r w:rsidR="000E3913" w:rsidRPr="00151805">
        <w:rPr>
          <w:rFonts w:ascii="Angsana New" w:hAnsi="Angsana New" w:cs="Angsana New"/>
          <w:sz w:val="26"/>
          <w:szCs w:val="26"/>
          <w:lang w:val="en-US"/>
        </w:rPr>
        <w:t>31</w:t>
      </w:r>
      <w:r w:rsidR="000E3913" w:rsidRPr="00151805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="000E3913" w:rsidRPr="00151805">
        <w:rPr>
          <w:rFonts w:ascii="Angsana New" w:hAnsi="Angsana New" w:cs="Angsana New"/>
          <w:sz w:val="26"/>
          <w:szCs w:val="26"/>
          <w:lang w:val="en-US"/>
        </w:rPr>
        <w:t>2560</w:t>
      </w:r>
      <w:r w:rsidR="000E3913" w:rsidRPr="00151805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0E3913" w:rsidRPr="00151805">
        <w:rPr>
          <w:rFonts w:ascii="Angsana New" w:hAnsi="Angsana New" w:cs="Angsana New"/>
          <w:sz w:val="26"/>
          <w:szCs w:val="26"/>
          <w:lang w:val="en-US"/>
        </w:rPr>
        <w:t>2559</w:t>
      </w:r>
      <w:r w:rsidR="000E3913" w:rsidRPr="00151805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151805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tbl>
      <w:tblPr>
        <w:tblW w:w="95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83"/>
        <w:gridCol w:w="1427"/>
        <w:gridCol w:w="266"/>
        <w:gridCol w:w="1336"/>
        <w:gridCol w:w="270"/>
        <w:gridCol w:w="1350"/>
      </w:tblGrid>
      <w:tr w:rsidR="00A211D0" w:rsidRPr="00151805" w:rsidTr="000D1FAA">
        <w:trPr>
          <w:cantSplit/>
        </w:trPr>
        <w:tc>
          <w:tcPr>
            <w:tcW w:w="3240" w:type="dxa"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</w:tcPr>
          <w:p w:rsidR="00A211D0" w:rsidRPr="00151805" w:rsidRDefault="006434A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3042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ab/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ab/>
            </w:r>
          </w:p>
          <w:p w:rsidR="006936CF" w:rsidRPr="00151805" w:rsidRDefault="006936C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3042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A211D0" w:rsidRPr="00151805" w:rsidTr="000D1FAA">
        <w:trPr>
          <w:cantSplit/>
        </w:trPr>
        <w:tc>
          <w:tcPr>
            <w:tcW w:w="3240" w:type="dxa"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11D0" w:rsidRPr="00151805" w:rsidTr="000D1FAA">
        <w:trPr>
          <w:cantSplit/>
        </w:trPr>
        <w:tc>
          <w:tcPr>
            <w:tcW w:w="3240" w:type="dxa"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hideMark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66" w:type="dxa"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11D0" w:rsidRPr="00151805" w:rsidRDefault="00A211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0E3913" w:rsidRPr="00151805" w:rsidTr="000D1FAA">
        <w:trPr>
          <w:trHeight w:val="353"/>
        </w:trPr>
        <w:tc>
          <w:tcPr>
            <w:tcW w:w="3240" w:type="dxa"/>
            <w:vAlign w:val="center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E3913" w:rsidRPr="00151805" w:rsidTr="000D1FAA">
        <w:tc>
          <w:tcPr>
            <w:tcW w:w="3240" w:type="dxa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</w:t>
            </w:r>
            <w:r w:rsidR="00484D98" w:rsidRPr="00151805">
              <w:rPr>
                <w:rFonts w:ascii="Angsana New" w:hAnsi="Angsana New"/>
                <w:sz w:val="26"/>
                <w:szCs w:val="26"/>
              </w:rPr>
              <w:t>19,965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211,407</w:t>
            </w:r>
          </w:p>
        </w:tc>
      </w:tr>
      <w:tr w:rsidR="000E3913" w:rsidRPr="00151805" w:rsidTr="000D1FAA">
        <w:tc>
          <w:tcPr>
            <w:tcW w:w="3240" w:type="dxa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913" w:rsidRPr="00151805" w:rsidTr="000D1FAA">
        <w:tc>
          <w:tcPr>
            <w:tcW w:w="3240" w:type="dxa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3913" w:rsidRPr="00151805" w:rsidTr="000D1FAA">
        <w:tc>
          <w:tcPr>
            <w:tcW w:w="3240" w:type="dxa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7326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340,848</w:t>
            </w:r>
          </w:p>
        </w:tc>
      </w:tr>
      <w:tr w:rsidR="00010FDB" w:rsidRPr="00151805" w:rsidTr="000D1FAA">
        <w:tc>
          <w:tcPr>
            <w:tcW w:w="3240" w:type="dxa"/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10FDB" w:rsidRPr="00151805" w:rsidRDefault="00010F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0A" w:rsidRPr="00151805" w:rsidTr="000D1FAA">
        <w:tc>
          <w:tcPr>
            <w:tcW w:w="3240" w:type="dxa"/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รายได้จากการให้สิทธิแฟรนไชส์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3750A" w:rsidRPr="00151805" w:rsidRDefault="009375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15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189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2,525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29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816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29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816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0D03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28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28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41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282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69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310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9,333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80"/>
        </w:trPr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ขายอื่น ๆ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13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137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137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decimal" w:pos="558"/>
              </w:tabs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  <w:tab w:val="decimal" w:pos="873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13</w:t>
            </w: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396"/>
        </w:trPr>
        <w:tc>
          <w:tcPr>
            <w:tcW w:w="3240" w:type="dxa"/>
            <w:vAlign w:val="center"/>
            <w:hideMark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  <w:hideMark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16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8,065</w:t>
            </w: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16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  <w:vAlign w:val="center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9,164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11,512</w:t>
            </w:r>
          </w:p>
        </w:tc>
        <w:tc>
          <w:tcPr>
            <w:tcW w:w="266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07B9B" w:rsidRPr="00151805" w:rsidTr="000D1FAA">
        <w:tc>
          <w:tcPr>
            <w:tcW w:w="3240" w:type="dxa"/>
            <w:vAlign w:val="center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307B9B" w:rsidRPr="00151805" w:rsidTr="000D1FAA">
        <w:tc>
          <w:tcPr>
            <w:tcW w:w="3240" w:type="dxa"/>
            <w:vAlign w:val="center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B9B" w:rsidRPr="00151805" w:rsidTr="000D1FAA">
        <w:tc>
          <w:tcPr>
            <w:tcW w:w="3240" w:type="dxa"/>
            <w:vAlign w:val="center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2559</w:t>
            </w:r>
          </w:p>
        </w:tc>
        <w:tc>
          <w:tcPr>
            <w:tcW w:w="266" w:type="dxa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07B9B" w:rsidRPr="00151805" w:rsidRDefault="00307B9B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2559</w:t>
            </w:r>
          </w:p>
        </w:tc>
      </w:tr>
      <w:tr w:rsidR="00A26995" w:rsidRPr="00151805" w:rsidTr="000D1FAA">
        <w:trPr>
          <w:trHeight w:val="402"/>
        </w:trPr>
        <w:tc>
          <w:tcPr>
            <w:tcW w:w="3240" w:type="dxa"/>
          </w:tcPr>
          <w:p w:rsidR="00A26995" w:rsidRPr="00151805" w:rsidRDefault="00A26995" w:rsidP="0066689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995" w:rsidRPr="00151805" w:rsidTr="000D1FAA">
        <w:trPr>
          <w:trHeight w:val="402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rPr>
          <w:trHeight w:val="341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rPr>
          <w:trHeight w:val="341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rPr>
          <w:trHeight w:val="50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E2BEF" w:rsidRPr="00151805" w:rsidTr="000D1FAA">
        <w:trPr>
          <w:trHeight w:val="204"/>
        </w:trPr>
        <w:tc>
          <w:tcPr>
            <w:tcW w:w="324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ซื้ออื่น ๆ </w:t>
            </w:r>
          </w:p>
        </w:tc>
        <w:tc>
          <w:tcPr>
            <w:tcW w:w="135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36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2BEF" w:rsidRPr="00151805" w:rsidTr="000D1FAA">
        <w:trPr>
          <w:trHeight w:val="204"/>
        </w:trPr>
        <w:tc>
          <w:tcPr>
            <w:tcW w:w="324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36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E2BEF" w:rsidRPr="00151805" w:rsidRDefault="002E2BEF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2E2BEF" w:rsidRPr="00151805" w:rsidRDefault="002E2B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66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left="886" w:right="-130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eastAsia="Batang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66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285</w:t>
            </w:r>
          </w:p>
        </w:tc>
      </w:tr>
      <w:tr w:rsidR="00A26995" w:rsidRPr="00151805" w:rsidTr="000D1FAA">
        <w:trPr>
          <w:trHeight w:val="204"/>
        </w:trPr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2,782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A26995" w:rsidRPr="00151805" w:rsidTr="000D1FAA">
        <w:trPr>
          <w:trHeight w:val="87"/>
        </w:trPr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  <w:vAlign w:val="center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83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26995" w:rsidRPr="00151805" w:rsidTr="000D1FAA">
        <w:tc>
          <w:tcPr>
            <w:tcW w:w="3240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A26995" w:rsidRPr="00151805" w:rsidRDefault="00A2699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51" w:rsidRPr="00151805" w:rsidTr="000D1FAA">
        <w:tc>
          <w:tcPr>
            <w:tcW w:w="3240" w:type="dxa"/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27,095</w:t>
            </w:r>
          </w:p>
        </w:tc>
        <w:tc>
          <w:tcPr>
            <w:tcW w:w="283" w:type="dxa"/>
          </w:tcPr>
          <w:p w:rsidR="00052151" w:rsidRPr="00151805" w:rsidRDefault="00052151" w:rsidP="0005215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28,486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28,48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052151" w:rsidRPr="00151805" w:rsidTr="000D1FAA">
        <w:tc>
          <w:tcPr>
            <w:tcW w:w="3240" w:type="dxa"/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7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83" w:type="dxa"/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501</w:t>
            </w:r>
          </w:p>
        </w:tc>
      </w:tr>
      <w:tr w:rsidR="00052151" w:rsidRPr="00151805" w:rsidTr="000D1FAA">
        <w:tc>
          <w:tcPr>
            <w:tcW w:w="3240" w:type="dxa"/>
          </w:tcPr>
          <w:p w:rsidR="00052151" w:rsidRPr="00151805" w:rsidRDefault="00052151" w:rsidP="0005215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27,897</w:t>
            </w:r>
          </w:p>
        </w:tc>
        <w:tc>
          <w:tcPr>
            <w:tcW w:w="283" w:type="dxa"/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28,987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left" w:pos="327"/>
                <w:tab w:val="left" w:pos="1782"/>
              </w:tabs>
              <w:ind w:lef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2151" w:rsidRPr="00151805" w:rsidRDefault="00052151" w:rsidP="0005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28,987</w:t>
            </w:r>
          </w:p>
        </w:tc>
      </w:tr>
    </w:tbl>
    <w:p w:rsidR="001F48D0" w:rsidRPr="00151805" w:rsidRDefault="001F48D0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052151" w:rsidRPr="00151805" w:rsidRDefault="006E614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5237C9" w:rsidRPr="00151805" w:rsidRDefault="009F469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="007C68A2" w:rsidRPr="00151805">
        <w:rPr>
          <w:rFonts w:ascii="Angsana New" w:hAnsi="Angsana New"/>
          <w:sz w:val="26"/>
          <w:szCs w:val="26"/>
          <w:cs/>
        </w:rPr>
        <w:t xml:space="preserve">วันที่ </w:t>
      </w:r>
      <w:r w:rsidR="007C68A2" w:rsidRPr="00151805">
        <w:rPr>
          <w:rFonts w:ascii="Angsana New" w:hAnsi="Angsana New"/>
          <w:sz w:val="26"/>
          <w:szCs w:val="26"/>
        </w:rPr>
        <w:t>31</w:t>
      </w:r>
      <w:r w:rsidR="007C68A2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66418" w:rsidRPr="00151805">
        <w:rPr>
          <w:rFonts w:ascii="Angsana New" w:hAnsi="Angsana New"/>
          <w:sz w:val="26"/>
          <w:szCs w:val="26"/>
        </w:rPr>
        <w:t>25</w:t>
      </w:r>
      <w:r w:rsidR="00927FDF" w:rsidRPr="00151805">
        <w:rPr>
          <w:rFonts w:ascii="Angsana New" w:hAnsi="Angsana New"/>
          <w:sz w:val="26"/>
          <w:szCs w:val="26"/>
        </w:rPr>
        <w:t>60</w:t>
      </w:r>
      <w:r w:rsidR="00283DDB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366418" w:rsidRPr="00151805">
        <w:rPr>
          <w:rFonts w:ascii="Angsana New" w:hAnsi="Angsana New"/>
          <w:sz w:val="26"/>
          <w:szCs w:val="26"/>
        </w:rPr>
        <w:t>255</w:t>
      </w:r>
      <w:r w:rsidR="00927FDF" w:rsidRPr="00151805">
        <w:rPr>
          <w:rFonts w:ascii="Angsana New" w:hAnsi="Angsana New"/>
          <w:sz w:val="26"/>
          <w:szCs w:val="26"/>
        </w:rPr>
        <w:t>9</w:t>
      </w:r>
      <w:r w:rsidR="007C68A2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มีดังนี้</w:t>
      </w:r>
    </w:p>
    <w:p w:rsidR="001F48D0" w:rsidRPr="00151805" w:rsidRDefault="001F48D0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7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22"/>
        <w:gridCol w:w="1239"/>
        <w:gridCol w:w="270"/>
        <w:gridCol w:w="1262"/>
        <w:gridCol w:w="250"/>
        <w:gridCol w:w="1188"/>
        <w:gridCol w:w="244"/>
        <w:gridCol w:w="31"/>
        <w:gridCol w:w="1165"/>
      </w:tblGrid>
      <w:tr w:rsidR="00BE0922" w:rsidRPr="00151805" w:rsidTr="004C0CBC">
        <w:tc>
          <w:tcPr>
            <w:tcW w:w="2109" w:type="pct"/>
          </w:tcPr>
          <w:p w:rsidR="00795929" w:rsidRPr="00151805" w:rsidRDefault="00795929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1" w:type="pct"/>
            <w:gridSpan w:val="8"/>
            <w:tcBorders>
              <w:bottom w:val="single" w:sz="4" w:space="0" w:color="auto"/>
            </w:tcBorders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E0922" w:rsidRPr="00151805" w:rsidTr="008D1720">
        <w:tc>
          <w:tcPr>
            <w:tcW w:w="2109" w:type="pct"/>
          </w:tcPr>
          <w:p w:rsidR="00795929" w:rsidRPr="00151805" w:rsidRDefault="00795929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CBC" w:rsidRPr="00151805" w:rsidTr="008D1720">
        <w:tc>
          <w:tcPr>
            <w:tcW w:w="2109" w:type="pct"/>
          </w:tcPr>
          <w:p w:rsidR="00795929" w:rsidRPr="00151805" w:rsidRDefault="00795929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795929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3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795929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59</w:t>
            </w:r>
          </w:p>
        </w:tc>
        <w:tc>
          <w:tcPr>
            <w:tcW w:w="12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795929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25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:rsidR="00795929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0E3913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795929" w:rsidRPr="00151805" w:rsidRDefault="00E3746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634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  <w:hideMark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34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</w:tcPr>
          <w:p w:rsidR="00795929" w:rsidRPr="00151805" w:rsidRDefault="0079592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  <w:hideMark/>
          </w:tcPr>
          <w:p w:rsidR="000E3913" w:rsidRPr="00151805" w:rsidRDefault="000E3913" w:rsidP="0066689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380D7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9,006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10,502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0E3913" w:rsidRPr="00151805" w:rsidRDefault="000E3913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380D7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3,0</w:t>
            </w:r>
            <w:r w:rsidR="00B53C18" w:rsidRPr="00151805">
              <w:rPr>
                <w:rFonts w:ascii="Angsana New" w:eastAsia="Batang" w:hAnsi="Angsana New"/>
                <w:sz w:val="26"/>
                <w:szCs w:val="26"/>
              </w:rPr>
              <w:t>37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3,077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0E3913" w:rsidRPr="00151805" w:rsidRDefault="000E3913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="00105248" w:rsidRPr="00151805">
              <w:rPr>
                <w:rFonts w:ascii="Angsana New" w:hAnsi="Angsana New"/>
                <w:sz w:val="26"/>
                <w:szCs w:val="26"/>
                <w:cs/>
              </w:rPr>
              <w:t>อากะอินเตอร์ฟู้ดส์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4,421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4,139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0E3913" w:rsidRPr="00151805" w:rsidRDefault="000E3913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1,176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768</w:t>
            </w:r>
          </w:p>
        </w:tc>
      </w:tr>
      <w:tr w:rsidR="004C0CBC" w:rsidRPr="00151805" w:rsidTr="008D1720">
        <w:tc>
          <w:tcPr>
            <w:tcW w:w="2109" w:type="pct"/>
          </w:tcPr>
          <w:p w:rsidR="000E3913" w:rsidRPr="00151805" w:rsidRDefault="000E3913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1,053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2,185</w:t>
            </w:r>
          </w:p>
        </w:tc>
      </w:tr>
      <w:tr w:rsidR="004C0CBC" w:rsidRPr="00151805" w:rsidTr="008D1720">
        <w:tc>
          <w:tcPr>
            <w:tcW w:w="2109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634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46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0E3913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3,1</w:t>
            </w:r>
            <w:r w:rsidR="00C958CE" w:rsidRPr="00151805">
              <w:rPr>
                <w:rFonts w:ascii="Angsana New" w:eastAsia="Batang" w:hAnsi="Angsana New"/>
                <w:sz w:val="26"/>
                <w:szCs w:val="26"/>
              </w:rPr>
              <w:t>01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2,743</w:t>
            </w:r>
          </w:p>
        </w:tc>
      </w:tr>
      <w:tr w:rsidR="004C0CBC" w:rsidRPr="00151805" w:rsidTr="008D1720">
        <w:tc>
          <w:tcPr>
            <w:tcW w:w="2109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634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46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32</w:t>
            </w:r>
          </w:p>
        </w:tc>
        <w:tc>
          <w:tcPr>
            <w:tcW w:w="125" w:type="pct"/>
          </w:tcPr>
          <w:p w:rsidR="00B53C18" w:rsidRPr="00151805" w:rsidRDefault="00B53C18" w:rsidP="00666899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B53C18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รวมบริษัทย่อย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913" w:rsidRPr="00151805" w:rsidRDefault="00B53C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21,8</w:t>
            </w:r>
            <w:r w:rsidR="00C958CE" w:rsidRPr="00151805">
              <w:rPr>
                <w:rFonts w:ascii="Angsana New" w:eastAsia="Batang" w:hAnsi="Angsana New"/>
                <w:sz w:val="26"/>
                <w:szCs w:val="26"/>
              </w:rPr>
              <w:t>26</w:t>
            </w:r>
          </w:p>
        </w:tc>
        <w:tc>
          <w:tcPr>
            <w:tcW w:w="125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23,414</w:t>
            </w:r>
          </w:p>
        </w:tc>
      </w:tr>
      <w:tr w:rsidR="004C0CBC" w:rsidRPr="00151805" w:rsidTr="008D1720">
        <w:trPr>
          <w:trHeight w:val="116"/>
        </w:trPr>
        <w:tc>
          <w:tcPr>
            <w:tcW w:w="2109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" w:type="pct"/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913" w:rsidRPr="00151805" w:rsidRDefault="000E39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 :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</w:p>
        </w:tc>
        <w:tc>
          <w:tcPr>
            <w:tcW w:w="125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บริษัท สุทธารา สวีท  จำกัด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32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รวมกิจการอื่นที่เกี่ยวข้องกัน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</w:p>
        </w:tc>
        <w:tc>
          <w:tcPr>
            <w:tcW w:w="125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927FDF" w:rsidRPr="00151805" w:rsidRDefault="007C7DC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21,</w:t>
            </w:r>
            <w:r w:rsidR="00C958CE" w:rsidRPr="00151805">
              <w:rPr>
                <w:rFonts w:ascii="Angsana New" w:hAnsi="Angsana New"/>
                <w:sz w:val="26"/>
                <w:szCs w:val="26"/>
                <w:lang w:bidi="ar-SA"/>
              </w:rPr>
              <w:t>857</w:t>
            </w:r>
          </w:p>
        </w:tc>
        <w:tc>
          <w:tcPr>
            <w:tcW w:w="125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23,424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กิจการอื่นที่เกี่ยวข้องกัน: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667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927FDF" w:rsidRPr="00151805" w:rsidRDefault="00927FD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0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ab/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rPr>
          <w:trHeight w:val="80"/>
        </w:trPr>
        <w:tc>
          <w:tcPr>
            <w:tcW w:w="2109" w:type="pct"/>
            <w:hideMark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กิจการอื่นที่เกี่ยวข้องกัน: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C0CBC" w:rsidRPr="00151805" w:rsidTr="008D1720">
        <w:tc>
          <w:tcPr>
            <w:tcW w:w="2109" w:type="pct"/>
            <w:hideMark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1518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ฟู้ดส์ กิมมิคส์ จำกัด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C0CBC" w:rsidRPr="00151805" w:rsidTr="008D1720">
        <w:tc>
          <w:tcPr>
            <w:tcW w:w="210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634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4C0CBC" w:rsidRPr="00151805" w:rsidTr="008D1720">
        <w:tc>
          <w:tcPr>
            <w:tcW w:w="2109" w:type="pct"/>
            <w:hideMark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962</w:t>
            </w:r>
          </w:p>
        </w:tc>
        <w:tc>
          <w:tcPr>
            <w:tcW w:w="1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51805">
              <w:rPr>
                <w:rFonts w:ascii="Angsana New" w:hAnsi="Angsana New"/>
                <w:sz w:val="26"/>
                <w:szCs w:val="26"/>
                <w:lang w:bidi="ar-SA"/>
              </w:rPr>
              <w:t>1,344</w:t>
            </w:r>
          </w:p>
        </w:tc>
        <w:tc>
          <w:tcPr>
            <w:tcW w:w="12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41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</w:tbl>
    <w:p w:rsidR="00813FB8" w:rsidRPr="00151805" w:rsidRDefault="00813FB8">
      <w:r w:rsidRPr="00151805">
        <w:br w:type="page"/>
      </w:r>
    </w:p>
    <w:tbl>
      <w:tblPr>
        <w:tblW w:w="977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21"/>
        <w:gridCol w:w="1239"/>
        <w:gridCol w:w="270"/>
        <w:gridCol w:w="1262"/>
        <w:gridCol w:w="250"/>
        <w:gridCol w:w="1188"/>
        <w:gridCol w:w="276"/>
        <w:gridCol w:w="1165"/>
      </w:tblGrid>
      <w:tr w:rsidR="004C0CBC" w:rsidRPr="00151805" w:rsidTr="00646A75">
        <w:tc>
          <w:tcPr>
            <w:tcW w:w="2109" w:type="pct"/>
          </w:tcPr>
          <w:p w:rsidR="004C0CBC" w:rsidRPr="00151805" w:rsidRDefault="004C0CB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1" w:type="pct"/>
            <w:gridSpan w:val="7"/>
            <w:tcBorders>
              <w:bottom w:val="single" w:sz="4" w:space="0" w:color="auto"/>
            </w:tcBorders>
          </w:tcPr>
          <w:p w:rsidR="004C0CBC" w:rsidRPr="00151805" w:rsidRDefault="004C0CB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30" w:right="-7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D1720" w:rsidRPr="00151805" w:rsidTr="00646A75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2559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2559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996C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 16 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 27 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28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รวมบริษัทย่อย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36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43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ind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11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กิจการอื่นที่เกี่ยวข้องกัน: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ฟูดส์ แอนด์ เซอร์วิส จำกัด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634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3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รวมกิจการอื่นที่เกี่ยวข้องกัน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3 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3D7FE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36</w:t>
            </w: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46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8D1720" w:rsidRPr="00151805" w:rsidTr="008D1720">
        <w:tc>
          <w:tcPr>
            <w:tcW w:w="2109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85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เงินประกันวัตถุดิบ (รวมอยู่ในหนี้สินหมุนเวียนอื่น)</w:t>
            </w:r>
          </w:p>
        </w:tc>
        <w:tc>
          <w:tcPr>
            <w:tcW w:w="634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D1720" w:rsidRPr="00151805" w:rsidTr="008D1720">
        <w:tc>
          <w:tcPr>
            <w:tcW w:w="2109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กิจการอื่นที่เกี่ยวข้องกัน:</w:t>
            </w:r>
          </w:p>
        </w:tc>
        <w:tc>
          <w:tcPr>
            <w:tcW w:w="634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8D1720" w:rsidRPr="00151805" w:rsidRDefault="008D1720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8D1720" w:rsidRPr="00151805" w:rsidRDefault="008D1720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8D1720" w:rsidRPr="00151805" w:rsidRDefault="008D1720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1720" w:rsidRPr="00151805" w:rsidTr="00DA4B62">
        <w:tc>
          <w:tcPr>
            <w:tcW w:w="2109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162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8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:rsidR="008D1720" w:rsidRPr="00151805" w:rsidRDefault="008D172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4B62" w:rsidRPr="00151805" w:rsidTr="00DA4B62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16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4B62" w:rsidRPr="00151805" w:rsidTr="00DA4B62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ค่าเช่าค้างจ่าย (รวมอยู่ในค่าใช้จ่ายค้างจ่าย)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A4B62" w:rsidRPr="00151805" w:rsidTr="00F726AB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กิจการอื่นที่เกี่ยวข้องกัน: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A4B62" w:rsidRPr="00151805" w:rsidTr="00F726AB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4B62" w:rsidRPr="00151805" w:rsidTr="00F726AB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A4B62" w:rsidRPr="00151805" w:rsidTr="00DA4B62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7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A4B62" w:rsidRPr="00151805" w:rsidTr="00DA4B62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A4B62" w:rsidRPr="00151805" w:rsidTr="00DA4B62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57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591</w:t>
            </w:r>
          </w:p>
        </w:tc>
      </w:tr>
      <w:tr w:rsidR="00DA4B62" w:rsidRPr="00151805" w:rsidTr="00323C43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="00105248" w:rsidRPr="00151805">
              <w:rPr>
                <w:rFonts w:ascii="Angsana New" w:hAnsi="Angsana New"/>
                <w:sz w:val="26"/>
                <w:szCs w:val="26"/>
                <w:cs/>
              </w:rPr>
              <w:t>อากะอินเตอร์ฟู้ดส์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DA4B62" w:rsidRPr="00151805" w:rsidTr="00323C43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133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27</w:t>
            </w:r>
          </w:p>
        </w:tc>
      </w:tr>
      <w:tr w:rsidR="00DA4B62" w:rsidRPr="00151805" w:rsidTr="00323C43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141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236</w:t>
            </w:r>
          </w:p>
        </w:tc>
      </w:tr>
      <w:tr w:rsidR="00DA4B62" w:rsidRPr="00151805" w:rsidTr="00323C43">
        <w:tc>
          <w:tcPr>
            <w:tcW w:w="2109" w:type="pct"/>
            <w:shd w:val="clear" w:color="auto" w:fill="auto"/>
          </w:tcPr>
          <w:p w:rsidR="00DA4B62" w:rsidRPr="00151805" w:rsidRDefault="00DA4B62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634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202</w:t>
            </w:r>
          </w:p>
        </w:tc>
        <w:tc>
          <w:tcPr>
            <w:tcW w:w="141" w:type="pct"/>
            <w:shd w:val="clear" w:color="auto" w:fill="auto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DA4B62" w:rsidRPr="00151805" w:rsidRDefault="00DA4B6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</w:p>
        </w:tc>
      </w:tr>
      <w:tr w:rsidR="00271759" w:rsidRPr="00151805" w:rsidTr="00B2163E">
        <w:tc>
          <w:tcPr>
            <w:tcW w:w="2109" w:type="pct"/>
            <w:shd w:val="clear" w:color="auto" w:fill="auto"/>
          </w:tcPr>
          <w:p w:rsidR="00271759" w:rsidRPr="00151805" w:rsidRDefault="00271759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141</w:t>
            </w:r>
          </w:p>
        </w:tc>
        <w:tc>
          <w:tcPr>
            <w:tcW w:w="141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71759" w:rsidRPr="00151805" w:rsidTr="006E614C">
        <w:tc>
          <w:tcPr>
            <w:tcW w:w="2109" w:type="pct"/>
            <w:shd w:val="clear" w:color="auto" w:fill="auto"/>
          </w:tcPr>
          <w:p w:rsidR="00271759" w:rsidRPr="00151805" w:rsidRDefault="00271759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38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8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674</w:t>
            </w:r>
          </w:p>
        </w:tc>
        <w:tc>
          <w:tcPr>
            <w:tcW w:w="141" w:type="pct"/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759" w:rsidRPr="00151805" w:rsidRDefault="00271759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89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</w:tr>
    </w:tbl>
    <w:p w:rsidR="00D66366" w:rsidRPr="00151805" w:rsidRDefault="00D66366" w:rsidP="00666899">
      <w:pPr>
        <w:rPr>
          <w:rFonts w:ascii="Angsana New" w:hAnsi="Angsana New"/>
          <w:sz w:val="26"/>
          <w:szCs w:val="26"/>
        </w:rPr>
      </w:pPr>
    </w:p>
    <w:p w:rsidR="00DA4B62" w:rsidRPr="00151805" w:rsidRDefault="00DA4B62" w:rsidP="00666899">
      <w:pPr>
        <w:rPr>
          <w:rFonts w:ascii="Angsana New" w:hAnsi="Angsana New"/>
          <w:sz w:val="26"/>
          <w:szCs w:val="26"/>
        </w:rPr>
      </w:pPr>
    </w:p>
    <w:p w:rsidR="00DA4B62" w:rsidRPr="00151805" w:rsidRDefault="00DA4B62" w:rsidP="00666899">
      <w:pPr>
        <w:rPr>
          <w:rFonts w:ascii="Angsana New" w:hAnsi="Angsana New"/>
          <w:sz w:val="26"/>
          <w:szCs w:val="26"/>
        </w:rPr>
      </w:pPr>
    </w:p>
    <w:p w:rsidR="00DA4B62" w:rsidRPr="00151805" w:rsidRDefault="00DA4B62" w:rsidP="00666899">
      <w:pPr>
        <w:rPr>
          <w:rFonts w:ascii="Angsana New" w:hAnsi="Angsana New"/>
          <w:sz w:val="26"/>
          <w:szCs w:val="26"/>
        </w:rPr>
      </w:pPr>
    </w:p>
    <w:tbl>
      <w:tblPr>
        <w:tblW w:w="986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26"/>
        <w:gridCol w:w="1260"/>
        <w:gridCol w:w="270"/>
        <w:gridCol w:w="1259"/>
        <w:gridCol w:w="245"/>
        <w:gridCol w:w="6"/>
        <w:gridCol w:w="1186"/>
        <w:gridCol w:w="274"/>
        <w:gridCol w:w="1243"/>
      </w:tblGrid>
      <w:tr w:rsidR="00D66366" w:rsidRPr="00151805" w:rsidTr="00DA4B62">
        <w:tc>
          <w:tcPr>
            <w:tcW w:w="2090" w:type="pct"/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10" w:type="pct"/>
            <w:gridSpan w:val="8"/>
            <w:tcBorders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66366" w:rsidRPr="00151805" w:rsidTr="000B07BD">
        <w:tc>
          <w:tcPr>
            <w:tcW w:w="2090" w:type="pct"/>
          </w:tcPr>
          <w:p w:rsidR="00D66366" w:rsidRPr="00151805" w:rsidRDefault="00D66366" w:rsidP="00666899">
            <w:pPr>
              <w:keepNext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6366" w:rsidRPr="00151805" w:rsidTr="00DA4B62">
        <w:tc>
          <w:tcPr>
            <w:tcW w:w="2090" w:type="pct"/>
          </w:tcPr>
          <w:p w:rsidR="00D66366" w:rsidRPr="00151805" w:rsidRDefault="00D66366" w:rsidP="00666899">
            <w:pPr>
              <w:keepNext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B841ED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7" w:type="pct"/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B841ED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7" w:type="pct"/>
            <w:gridSpan w:val="2"/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9" w:type="pct"/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66366" w:rsidRPr="00151805" w:rsidRDefault="00D6636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27FDF" w:rsidRPr="00151805" w:rsidTr="00DA4B62">
        <w:tc>
          <w:tcPr>
            <w:tcW w:w="2090" w:type="pct"/>
          </w:tcPr>
          <w:p w:rsidR="00927FDF" w:rsidRPr="00151805" w:rsidRDefault="00927FDF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6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7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927FDF" w:rsidRPr="00151805" w:rsidTr="00DA4B62">
        <w:tc>
          <w:tcPr>
            <w:tcW w:w="2090" w:type="pct"/>
            <w:hideMark/>
          </w:tcPr>
          <w:p w:rsidR="00927FDF" w:rsidRPr="00151805" w:rsidRDefault="00927FDF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7" w:type="pct"/>
            <w:gridSpan w:val="2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pct"/>
          </w:tcPr>
          <w:p w:rsidR="00927FDF" w:rsidRPr="00151805" w:rsidRDefault="00927FDF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AF6AF5" w:rsidRPr="00151805" w:rsidTr="00DA4B62">
        <w:tc>
          <w:tcPr>
            <w:tcW w:w="2090" w:type="pct"/>
            <w:hideMark/>
          </w:tcPr>
          <w:p w:rsidR="00AF6AF5" w:rsidRPr="00151805" w:rsidRDefault="00AF6AF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7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27" w:type="pct"/>
            <w:gridSpan w:val="2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18</w:t>
            </w:r>
          </w:p>
        </w:tc>
        <w:tc>
          <w:tcPr>
            <w:tcW w:w="139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0" w:type="pct"/>
            <w:hideMark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AF6AF5" w:rsidRPr="00151805" w:rsidTr="00DA4B62">
        <w:tc>
          <w:tcPr>
            <w:tcW w:w="2090" w:type="pct"/>
            <w:hideMark/>
          </w:tcPr>
          <w:p w:rsidR="00AF6AF5" w:rsidRPr="00151805" w:rsidRDefault="00AF6AF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 </w:t>
            </w: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37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-               </w:t>
            </w:r>
          </w:p>
        </w:tc>
        <w:tc>
          <w:tcPr>
            <w:tcW w:w="127" w:type="pct"/>
            <w:gridSpan w:val="2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0" w:type="pct"/>
            <w:hideMark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17</w:t>
            </w:r>
          </w:p>
        </w:tc>
      </w:tr>
      <w:tr w:rsidR="00AF6AF5" w:rsidRPr="00151805" w:rsidTr="00DA4B62">
        <w:tc>
          <w:tcPr>
            <w:tcW w:w="2090" w:type="pct"/>
          </w:tcPr>
          <w:p w:rsidR="00AF6AF5" w:rsidRPr="00151805" w:rsidRDefault="00AF6AF5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</w:t>
            </w:r>
            <w:r w:rsidR="008F1BD8" w:rsidRPr="00151805">
              <w:rPr>
                <w:rFonts w:ascii="Angsana New" w:hAnsi="Angsana New"/>
                <w:sz w:val="26"/>
                <w:szCs w:val="26"/>
                <w:cs/>
              </w:rPr>
              <w:t xml:space="preserve">ซ์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ซ</w:t>
            </w:r>
            <w:r w:rsidR="008F1BD8" w:rsidRPr="00151805">
              <w:rPr>
                <w:rFonts w:ascii="Angsana New" w:hAnsi="Angsana New"/>
                <w:sz w:val="26"/>
                <w:szCs w:val="26"/>
                <w:cs/>
              </w:rPr>
              <w:t>ินเนอจี้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" w:type="pct"/>
            <w:gridSpan w:val="2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11</w:t>
            </w:r>
          </w:p>
        </w:tc>
        <w:tc>
          <w:tcPr>
            <w:tcW w:w="139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0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</w:p>
        </w:tc>
      </w:tr>
      <w:tr w:rsidR="00AF6AF5" w:rsidRPr="00151805" w:rsidTr="006E614C">
        <w:tc>
          <w:tcPr>
            <w:tcW w:w="2090" w:type="pct"/>
            <w:hideMark/>
          </w:tcPr>
          <w:p w:rsidR="00AF6AF5" w:rsidRPr="00151805" w:rsidRDefault="00AF6AF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37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               </w:t>
            </w:r>
          </w:p>
        </w:tc>
        <w:tc>
          <w:tcPr>
            <w:tcW w:w="127" w:type="pct"/>
            <w:gridSpan w:val="2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29</w:t>
            </w:r>
          </w:p>
        </w:tc>
        <w:tc>
          <w:tcPr>
            <w:tcW w:w="139" w:type="pct"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F6AF5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</w:tr>
    </w:tbl>
    <w:p w:rsidR="00971184" w:rsidRPr="00151805" w:rsidRDefault="00971184" w:rsidP="00666899">
      <w:pPr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18"/>
        <w:gridCol w:w="626"/>
        <w:gridCol w:w="292"/>
        <w:gridCol w:w="611"/>
        <w:gridCol w:w="287"/>
        <w:gridCol w:w="708"/>
        <w:gridCol w:w="287"/>
        <w:gridCol w:w="712"/>
        <w:gridCol w:w="287"/>
        <w:gridCol w:w="879"/>
        <w:gridCol w:w="271"/>
        <w:gridCol w:w="804"/>
      </w:tblGrid>
      <w:tr w:rsidR="00163A83" w:rsidRPr="00151805" w:rsidTr="00C8218D">
        <w:trPr>
          <w:tblHeader/>
        </w:trPr>
        <w:tc>
          <w:tcPr>
            <w:tcW w:w="2084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3"/>
            <w:hideMark/>
          </w:tcPr>
          <w:p w:rsidR="00B943AC" w:rsidRPr="00151805" w:rsidRDefault="00B943AC" w:rsidP="00666899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163A83" w:rsidRPr="00151805" w:rsidTr="00C8218D">
        <w:trPr>
          <w:tblHeader/>
        </w:trPr>
        <w:tc>
          <w:tcPr>
            <w:tcW w:w="2084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A83" w:rsidRPr="00151805" w:rsidTr="00C8218D">
        <w:trPr>
          <w:tblHeader/>
        </w:trPr>
        <w:tc>
          <w:tcPr>
            <w:tcW w:w="2084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48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37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163A83" w:rsidRPr="00151805" w:rsidTr="00C8218D">
        <w:tc>
          <w:tcPr>
            <w:tcW w:w="2084" w:type="pct"/>
            <w:hideMark/>
          </w:tcPr>
          <w:p w:rsidR="00B943AC" w:rsidRPr="00151805" w:rsidRDefault="00971184" w:rsidP="00666899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414B0A"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317" w:type="pct"/>
          </w:tcPr>
          <w:p w:rsidR="00B943AC" w:rsidRPr="00151805" w:rsidRDefault="00B943AC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B943AC" w:rsidRPr="00151805" w:rsidRDefault="00B943AC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B943AC" w:rsidRPr="00151805" w:rsidRDefault="00B943AC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5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8" w:type="pct"/>
          </w:tcPr>
          <w:p w:rsidR="00B943AC" w:rsidRPr="00151805" w:rsidRDefault="00B943AC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A83" w:rsidRPr="00151805" w:rsidTr="00C8218D">
        <w:tc>
          <w:tcPr>
            <w:tcW w:w="2084" w:type="pct"/>
            <w:hideMark/>
          </w:tcPr>
          <w:p w:rsidR="00DB7285" w:rsidRPr="00151805" w:rsidRDefault="00DB7285" w:rsidP="0066689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317" w:type="pct"/>
            <w:hideMark/>
          </w:tcPr>
          <w:p w:rsidR="00DB7285" w:rsidRPr="00151805" w:rsidRDefault="00DB728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8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09" w:type="pct"/>
          </w:tcPr>
          <w:p w:rsidR="00DB7285" w:rsidRPr="00151805" w:rsidRDefault="00DB728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5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58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DB7285" w:rsidRPr="00151805" w:rsidRDefault="009065D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4,488</w:t>
            </w:r>
          </w:p>
        </w:tc>
        <w:tc>
          <w:tcPr>
            <w:tcW w:w="137" w:type="pct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  <w:hideMark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910</w:t>
            </w:r>
          </w:p>
        </w:tc>
      </w:tr>
      <w:tr w:rsidR="00C8218D" w:rsidRPr="00151805" w:rsidTr="00C8218D">
        <w:tc>
          <w:tcPr>
            <w:tcW w:w="2084" w:type="pct"/>
            <w:hideMark/>
          </w:tcPr>
          <w:p w:rsidR="00C8218D" w:rsidRPr="00151805" w:rsidRDefault="00C8218D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317" w:type="pct"/>
            <w:hideMark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  <w:hideMark/>
          </w:tcPr>
          <w:p w:rsidR="00C8218D" w:rsidRPr="00151805" w:rsidRDefault="00C8218D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  <w:hideMark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986</w:t>
            </w:r>
          </w:p>
        </w:tc>
      </w:tr>
      <w:tr w:rsidR="00C8218D" w:rsidRPr="00151805" w:rsidTr="00C8218D">
        <w:tc>
          <w:tcPr>
            <w:tcW w:w="2084" w:type="pct"/>
            <w:hideMark/>
          </w:tcPr>
          <w:p w:rsidR="00C8218D" w:rsidRPr="00151805" w:rsidRDefault="00C8218D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</w:p>
        </w:tc>
        <w:tc>
          <w:tcPr>
            <w:tcW w:w="317" w:type="pct"/>
            <w:hideMark/>
          </w:tcPr>
          <w:p w:rsidR="00C8218D" w:rsidRPr="00151805" w:rsidRDefault="00C8218D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  <w:hideMark/>
          </w:tcPr>
          <w:p w:rsidR="00C8218D" w:rsidRPr="00151805" w:rsidRDefault="00C8218D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37,776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  <w:hideMark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886</w:t>
            </w:r>
          </w:p>
        </w:tc>
      </w:tr>
      <w:tr w:rsidR="00C8218D" w:rsidRPr="00151805" w:rsidTr="00C8218D">
        <w:tc>
          <w:tcPr>
            <w:tcW w:w="2084" w:type="pct"/>
          </w:tcPr>
          <w:p w:rsidR="00C8218D" w:rsidRPr="00151805" w:rsidRDefault="00C8218D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317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37,931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68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793</w:t>
            </w:r>
          </w:p>
        </w:tc>
      </w:tr>
      <w:tr w:rsidR="00C8218D" w:rsidRPr="00151805" w:rsidTr="00C8218D">
        <w:tc>
          <w:tcPr>
            <w:tcW w:w="2084" w:type="pct"/>
          </w:tcPr>
          <w:p w:rsidR="00C8218D" w:rsidRPr="00151805" w:rsidRDefault="00C8218D" w:rsidP="0066689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317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6,707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8218D" w:rsidRPr="00151805" w:rsidTr="00C8218D">
        <w:tc>
          <w:tcPr>
            <w:tcW w:w="2084" w:type="pct"/>
            <w:hideMark/>
          </w:tcPr>
          <w:p w:rsidR="00C8218D" w:rsidRPr="00151805" w:rsidRDefault="00C8218D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317" w:type="pct"/>
            <w:shd w:val="clear" w:color="auto" w:fill="auto"/>
            <w:hideMark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hideMark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54,278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  <w:hideMark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595</w:t>
            </w:r>
          </w:p>
        </w:tc>
      </w:tr>
      <w:tr w:rsidR="00C8218D" w:rsidRPr="00151805" w:rsidTr="00C8218D">
        <w:trPr>
          <w:trHeight w:val="330"/>
        </w:trPr>
        <w:tc>
          <w:tcPr>
            <w:tcW w:w="2084" w:type="pct"/>
            <w:hideMark/>
          </w:tcPr>
          <w:p w:rsidR="00C8218D" w:rsidRPr="00151805" w:rsidRDefault="00C8218D" w:rsidP="00666899">
            <w:pPr>
              <w:tabs>
                <w:tab w:val="clear" w:pos="227"/>
                <w:tab w:val="left" w:pos="144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317" w:type="pct"/>
          </w:tcPr>
          <w:p w:rsidR="00C8218D" w:rsidRPr="00151805" w:rsidRDefault="00C8218D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C8218D" w:rsidRPr="00151805" w:rsidRDefault="00C8218D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C8218D" w:rsidRPr="00151805" w:rsidRDefault="00C8218D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145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  <w:tc>
          <w:tcPr>
            <w:tcW w:w="137" w:type="pct"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8218D" w:rsidRPr="00151805" w:rsidRDefault="00C8218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265,170</w:t>
            </w:r>
          </w:p>
        </w:tc>
      </w:tr>
    </w:tbl>
    <w:p w:rsidR="008A0DEA" w:rsidRPr="00151805" w:rsidRDefault="008A0DEA" w:rsidP="00666899">
      <w:pPr>
        <w:rPr>
          <w:rFonts w:ascii="Angsana New" w:hAnsi="Angsana New"/>
          <w:sz w:val="26"/>
          <w:szCs w:val="26"/>
        </w:rPr>
      </w:pPr>
    </w:p>
    <w:p w:rsidR="00971184" w:rsidRPr="00151805" w:rsidRDefault="00971184" w:rsidP="00666899">
      <w:pPr>
        <w:rPr>
          <w:rFonts w:ascii="Angsana New" w:hAnsi="Angsana New"/>
          <w:vanish/>
          <w:sz w:val="26"/>
          <w:szCs w:val="26"/>
        </w:rPr>
      </w:pPr>
    </w:p>
    <w:p w:rsidR="00553956" w:rsidRPr="00151805" w:rsidRDefault="0055395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</w:t>
      </w:r>
      <w:r w:rsidR="00414B0A" w:rsidRPr="00151805">
        <w:rPr>
          <w:rFonts w:ascii="Angsana New" w:hAnsi="Angsana New"/>
          <w:sz w:val="26"/>
          <w:szCs w:val="26"/>
          <w:cs/>
        </w:rPr>
        <w:t>ระยะสั้น</w:t>
      </w:r>
      <w:r w:rsidRPr="00151805">
        <w:rPr>
          <w:rFonts w:ascii="Angsana New" w:hAnsi="Angsana New"/>
          <w:sz w:val="26"/>
          <w:szCs w:val="26"/>
          <w:cs/>
        </w:rPr>
        <w:t>แก่บริษัทย่อย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EC15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C15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EC15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B29DB" w:rsidRPr="00151805" w:rsidRDefault="00EB29DB" w:rsidP="00666899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53"/>
        <w:jc w:val="thaiDistribute"/>
        <w:outlineLvl w:val="1"/>
        <w:rPr>
          <w:rFonts w:ascii="Angsana New" w:eastAsia="Batang" w:hAnsi="Angsana New"/>
          <w:b/>
          <w:bCs/>
          <w:sz w:val="26"/>
          <w:szCs w:val="26"/>
        </w:rPr>
      </w:pPr>
    </w:p>
    <w:tbl>
      <w:tblPr>
        <w:tblW w:w="9715" w:type="dxa"/>
        <w:tblInd w:w="1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EB29DB" w:rsidRPr="00151805" w:rsidTr="00522D22">
        <w:trPr>
          <w:cantSplit/>
          <w:tblHeader/>
        </w:trPr>
        <w:tc>
          <w:tcPr>
            <w:tcW w:w="6030" w:type="dxa"/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EB29DB" w:rsidRPr="00151805" w:rsidTr="00522D22">
        <w:trPr>
          <w:cantSplit/>
          <w:tblHeader/>
        </w:trPr>
        <w:tc>
          <w:tcPr>
            <w:tcW w:w="6030" w:type="dxa"/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29DB" w:rsidRPr="00151805" w:rsidTr="00522D22">
        <w:tc>
          <w:tcPr>
            <w:tcW w:w="6030" w:type="dxa"/>
            <w:tcBorders>
              <w:bottom w:val="nil"/>
            </w:tcBorders>
            <w:vAlign w:val="center"/>
            <w:hideMark/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414B0A"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แก่</w:t>
            </w:r>
            <w:r w:rsidR="00217DAE"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B29DB" w:rsidRPr="00151805" w:rsidRDefault="00EB29D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5EF" w:rsidRPr="00151805" w:rsidTr="00522D22">
        <w:tc>
          <w:tcPr>
            <w:tcW w:w="6030" w:type="dxa"/>
            <w:tcBorders>
              <w:top w:val="nil"/>
              <w:bottom w:val="nil"/>
            </w:tcBorders>
            <w:vAlign w:val="center"/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15EF" w:rsidRPr="00151805" w:rsidRDefault="00EC15E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58,013</w:t>
            </w:r>
          </w:p>
        </w:tc>
      </w:tr>
      <w:tr w:rsidR="00EC15EF" w:rsidRPr="00151805" w:rsidTr="00522D22">
        <w:tc>
          <w:tcPr>
            <w:tcW w:w="6030" w:type="dxa"/>
            <w:tcBorders>
              <w:top w:val="nil"/>
              <w:bottom w:val="nil"/>
            </w:tcBorders>
            <w:vAlign w:val="center"/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C15EF" w:rsidRPr="00151805" w:rsidRDefault="00EC15E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960,848</w:t>
            </w:r>
          </w:p>
        </w:tc>
      </w:tr>
      <w:tr w:rsidR="00EC15EF" w:rsidRPr="00151805" w:rsidTr="00522D22">
        <w:tc>
          <w:tcPr>
            <w:tcW w:w="6030" w:type="dxa"/>
            <w:tcBorders>
              <w:top w:val="nil"/>
            </w:tcBorders>
            <w:vAlign w:val="center"/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C15EF" w:rsidRPr="00151805" w:rsidRDefault="00EC15E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753,691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15EF" w:rsidRPr="00151805" w:rsidTr="00522D22">
        <w:tc>
          <w:tcPr>
            <w:tcW w:w="6030" w:type="dxa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C15EF" w:rsidRPr="00151805" w:rsidRDefault="00EC15E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265,170</w:t>
            </w:r>
          </w:p>
        </w:tc>
      </w:tr>
      <w:tr w:rsidR="00934FC2" w:rsidRPr="00151805" w:rsidTr="00522D22">
        <w:tc>
          <w:tcPr>
            <w:tcW w:w="6030" w:type="dxa"/>
            <w:vAlign w:val="center"/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nil"/>
            </w:tcBorders>
          </w:tcPr>
          <w:p w:rsidR="00934FC2" w:rsidRPr="00151805" w:rsidRDefault="00934FC2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34FC2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1,726,049</w:t>
            </w:r>
          </w:p>
        </w:tc>
      </w:tr>
      <w:tr w:rsidR="00934FC2" w:rsidRPr="00151805" w:rsidTr="00522D22">
        <w:tc>
          <w:tcPr>
            <w:tcW w:w="6030" w:type="dxa"/>
            <w:tcBorders>
              <w:bottom w:val="nil"/>
            </w:tcBorders>
            <w:vAlign w:val="center"/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34FC2" w:rsidRPr="00151805" w:rsidRDefault="00934FC2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34FC2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1,850,039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34FC2" w:rsidRPr="00151805" w:rsidTr="00522D22"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66418"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34FC2" w:rsidRPr="00151805" w:rsidRDefault="00934FC2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34FC2" w:rsidRPr="00151805" w:rsidRDefault="00934FC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34FC2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</w:tr>
    </w:tbl>
    <w:p w:rsidR="00522D22" w:rsidRPr="00151805" w:rsidRDefault="00522D22" w:rsidP="00666899">
      <w:r w:rsidRPr="00151805">
        <w:br w:type="page"/>
      </w:r>
    </w:p>
    <w:tbl>
      <w:tblPr>
        <w:tblW w:w="97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52"/>
        <w:gridCol w:w="906"/>
        <w:gridCol w:w="284"/>
        <w:gridCol w:w="855"/>
        <w:gridCol w:w="284"/>
        <w:gridCol w:w="843"/>
        <w:gridCol w:w="239"/>
        <w:gridCol w:w="853"/>
        <w:gridCol w:w="280"/>
        <w:gridCol w:w="847"/>
        <w:gridCol w:w="263"/>
        <w:gridCol w:w="829"/>
      </w:tblGrid>
      <w:tr w:rsidR="006E4732" w:rsidRPr="00151805" w:rsidTr="00522D22">
        <w:trPr>
          <w:tblHeader/>
        </w:trPr>
        <w:tc>
          <w:tcPr>
            <w:tcW w:w="3252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45" w:type="dxa"/>
            <w:gridSpan w:val="3"/>
            <w:hideMark/>
          </w:tcPr>
          <w:p w:rsidR="006E4732" w:rsidRPr="00151805" w:rsidRDefault="006E4732" w:rsidP="00666899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E4732" w:rsidRPr="00151805" w:rsidTr="00522D22">
        <w:trPr>
          <w:tblHeader/>
        </w:trPr>
        <w:tc>
          <w:tcPr>
            <w:tcW w:w="3252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5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732" w:rsidRPr="00151805" w:rsidTr="00522D22">
        <w:trPr>
          <w:tblHeader/>
        </w:trPr>
        <w:tc>
          <w:tcPr>
            <w:tcW w:w="3252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39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8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63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6E4732" w:rsidRPr="00151805" w:rsidTr="00522D22">
        <w:tc>
          <w:tcPr>
            <w:tcW w:w="3252" w:type="dxa"/>
            <w:hideMark/>
          </w:tcPr>
          <w:p w:rsidR="006E4732" w:rsidRPr="00151805" w:rsidRDefault="00971184" w:rsidP="0066689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414B0A"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906" w:type="dxa"/>
          </w:tcPr>
          <w:p w:rsidR="006E4732" w:rsidRPr="00151805" w:rsidRDefault="006E4732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6E4732" w:rsidRPr="00151805" w:rsidRDefault="006E4732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5EF" w:rsidRPr="00151805" w:rsidTr="00522D22">
        <w:tc>
          <w:tcPr>
            <w:tcW w:w="3252" w:type="dxa"/>
            <w:hideMark/>
          </w:tcPr>
          <w:p w:rsidR="00EC15EF" w:rsidRPr="00151805" w:rsidRDefault="00EC15EF" w:rsidP="00666899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906" w:type="dxa"/>
            <w:hideMark/>
          </w:tcPr>
          <w:p w:rsidR="00EC15EF" w:rsidRPr="00151805" w:rsidRDefault="00522D22" w:rsidP="00666899">
            <w:pPr>
              <w:tabs>
                <w:tab w:val="clear" w:pos="227"/>
                <w:tab w:val="decimal" w:pos="322"/>
              </w:tabs>
              <w:ind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hideMark/>
          </w:tcPr>
          <w:p w:rsidR="00EC15EF" w:rsidRPr="00151805" w:rsidRDefault="00EC15EF" w:rsidP="0066689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39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80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hideMark/>
          </w:tcPr>
          <w:p w:rsidR="00EC15EF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16,772</w:t>
            </w:r>
          </w:p>
        </w:tc>
      </w:tr>
      <w:tr w:rsidR="00EC15EF" w:rsidRPr="00151805" w:rsidTr="00522D22">
        <w:tc>
          <w:tcPr>
            <w:tcW w:w="3252" w:type="dxa"/>
          </w:tcPr>
          <w:p w:rsidR="00EC15EF" w:rsidRPr="00151805" w:rsidRDefault="00EC15EF" w:rsidP="00666899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06" w:type="dxa"/>
          </w:tcPr>
          <w:p w:rsidR="00EC15EF" w:rsidRPr="00151805" w:rsidRDefault="00EC15EF" w:rsidP="0066689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B7285" w:rsidRPr="00151805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C15EF" w:rsidRPr="00151805" w:rsidRDefault="00EC15EF" w:rsidP="0066689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39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80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E2635D" w:rsidRPr="00151805">
              <w:rPr>
                <w:rFonts w:ascii="Angsana New" w:eastAsia="Batang" w:hAnsi="Angsana New"/>
                <w:sz w:val="26"/>
                <w:szCs w:val="26"/>
              </w:rPr>
              <w:t>3,491</w:t>
            </w:r>
          </w:p>
        </w:tc>
        <w:tc>
          <w:tcPr>
            <w:tcW w:w="263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1,794</w:t>
            </w:r>
          </w:p>
        </w:tc>
      </w:tr>
      <w:tr w:rsidR="00DB7285" w:rsidRPr="00151805" w:rsidTr="00522D22">
        <w:tc>
          <w:tcPr>
            <w:tcW w:w="3252" w:type="dxa"/>
          </w:tcPr>
          <w:p w:rsidR="00DB7285" w:rsidRPr="00151805" w:rsidRDefault="00DB7285" w:rsidP="00666899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06" w:type="dxa"/>
          </w:tcPr>
          <w:p w:rsidR="00DB7285" w:rsidRPr="00151805" w:rsidRDefault="00E2635D" w:rsidP="0066689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84" w:type="dxa"/>
          </w:tcPr>
          <w:p w:rsidR="00DB7285" w:rsidRPr="00151805" w:rsidRDefault="00DB7285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B7285" w:rsidRPr="00151805" w:rsidRDefault="00522D22" w:rsidP="00666899">
            <w:pPr>
              <w:tabs>
                <w:tab w:val="clear" w:pos="227"/>
                <w:tab w:val="decimal" w:pos="322"/>
              </w:tabs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E2635D"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:rsidR="00DB728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-</w:t>
            </w:r>
          </w:p>
        </w:tc>
        <w:tc>
          <w:tcPr>
            <w:tcW w:w="239" w:type="dxa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:rsidR="00DB728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-</w:t>
            </w:r>
          </w:p>
        </w:tc>
        <w:tc>
          <w:tcPr>
            <w:tcW w:w="280" w:type="dxa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</w:tcPr>
          <w:p w:rsidR="00DB7285" w:rsidRPr="00151805" w:rsidRDefault="00E2635D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20,753</w:t>
            </w:r>
          </w:p>
        </w:tc>
        <w:tc>
          <w:tcPr>
            <w:tcW w:w="263" w:type="dxa"/>
          </w:tcPr>
          <w:p w:rsidR="00DB7285" w:rsidRPr="00151805" w:rsidRDefault="00DB7285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:rsidR="00DB728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522D22">
        <w:tc>
          <w:tcPr>
            <w:tcW w:w="3252" w:type="dxa"/>
          </w:tcPr>
          <w:p w:rsidR="00EC15EF" w:rsidRPr="00151805" w:rsidRDefault="00EC15EF" w:rsidP="0066689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6" w:type="dxa"/>
          </w:tcPr>
          <w:p w:rsidR="00EC15EF" w:rsidRPr="00151805" w:rsidRDefault="00EC15EF" w:rsidP="0066689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C15EF" w:rsidRPr="00151805" w:rsidRDefault="00EC15EF" w:rsidP="00666899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39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77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   -</w:t>
            </w:r>
          </w:p>
        </w:tc>
        <w:tc>
          <w:tcPr>
            <w:tcW w:w="280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15EF" w:rsidRPr="00151805" w:rsidRDefault="00E2635D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34,244</w:t>
            </w:r>
          </w:p>
        </w:tc>
        <w:tc>
          <w:tcPr>
            <w:tcW w:w="263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18,566</w:t>
            </w:r>
          </w:p>
        </w:tc>
      </w:tr>
    </w:tbl>
    <w:p w:rsidR="00474E91" w:rsidRPr="00151805" w:rsidRDefault="00474E9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5396F" w:rsidRPr="00151805" w:rsidRDefault="00F5396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414B0A" w:rsidRPr="00151805">
        <w:rPr>
          <w:rFonts w:ascii="Angsana New" w:hAnsi="Angsana New"/>
          <w:sz w:val="26"/>
          <w:szCs w:val="26"/>
          <w:cs/>
        </w:rPr>
        <w:t>ระยะสั้น</w:t>
      </w:r>
      <w:r w:rsidRPr="00151805">
        <w:rPr>
          <w:rFonts w:ascii="Angsana New" w:hAnsi="Angsana New"/>
          <w:sz w:val="26"/>
          <w:szCs w:val="26"/>
          <w:cs/>
        </w:rPr>
        <w:t>จา</w:t>
      </w:r>
      <w:r w:rsidR="00AF1030" w:rsidRPr="00151805">
        <w:rPr>
          <w:rFonts w:ascii="Angsana New" w:hAnsi="Angsana New"/>
          <w:sz w:val="26"/>
          <w:szCs w:val="26"/>
          <w:cs/>
        </w:rPr>
        <w:t>ก</w:t>
      </w:r>
      <w:r w:rsidR="002E5206" w:rsidRPr="00151805">
        <w:rPr>
          <w:rFonts w:ascii="Angsana New" w:hAnsi="Angsana New" w:hint="cs"/>
          <w:sz w:val="26"/>
          <w:szCs w:val="26"/>
          <w:cs/>
        </w:rPr>
        <w:t>บริษัทย่อย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EC15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C15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EC15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="00692965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มีดังนี้</w:t>
      </w:r>
    </w:p>
    <w:p w:rsidR="00A54B73" w:rsidRPr="00151805" w:rsidRDefault="00A54B7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2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187"/>
        <w:gridCol w:w="1557"/>
        <w:gridCol w:w="284"/>
        <w:gridCol w:w="1693"/>
      </w:tblGrid>
      <w:tr w:rsidR="00F16701" w:rsidRPr="00151805" w:rsidTr="00E9686F">
        <w:tc>
          <w:tcPr>
            <w:tcW w:w="3182" w:type="pct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18" w:type="pct"/>
            <w:gridSpan w:val="3"/>
            <w:tcBorders>
              <w:bottom w:val="single" w:sz="4" w:space="0" w:color="auto"/>
            </w:tcBorders>
            <w:vAlign w:val="center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F16701" w:rsidRPr="00151805" w:rsidTr="002D4866">
        <w:tc>
          <w:tcPr>
            <w:tcW w:w="3182" w:type="pct"/>
            <w:vAlign w:val="center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6701" w:rsidRPr="00151805" w:rsidRDefault="00F1670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74E" w:rsidRPr="00151805" w:rsidTr="00EC15EF">
        <w:tc>
          <w:tcPr>
            <w:tcW w:w="3182" w:type="pct"/>
            <w:vAlign w:val="center"/>
          </w:tcPr>
          <w:p w:rsidR="0007474E" w:rsidRPr="00151805" w:rsidRDefault="00BB7FDB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414B0A"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จาก</w:t>
            </w:r>
            <w:r w:rsidR="002E5206" w:rsidRPr="0015180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1" w:type="pct"/>
            <w:tcBorders>
              <w:top w:val="single" w:sz="4" w:space="0" w:color="auto"/>
            </w:tcBorders>
            <w:vAlign w:val="center"/>
          </w:tcPr>
          <w:p w:rsidR="0007474E" w:rsidRPr="00151805" w:rsidRDefault="0007474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:rsidR="0007474E" w:rsidRPr="00151805" w:rsidRDefault="0007474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07474E" w:rsidRPr="00151805" w:rsidRDefault="0007474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EC15EF" w:rsidRPr="00151805" w:rsidTr="00EC15EF">
        <w:tc>
          <w:tcPr>
            <w:tcW w:w="3182" w:type="pct"/>
            <w:vAlign w:val="center"/>
          </w:tcPr>
          <w:p w:rsidR="00EC15EF" w:rsidRPr="00151805" w:rsidRDefault="00EC15E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801" w:type="pct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106,377</w:t>
            </w:r>
          </w:p>
        </w:tc>
      </w:tr>
      <w:tr w:rsidR="00EC15EF" w:rsidRPr="00151805" w:rsidTr="005A7327">
        <w:tc>
          <w:tcPr>
            <w:tcW w:w="3182" w:type="pct"/>
            <w:vAlign w:val="center"/>
          </w:tcPr>
          <w:p w:rsidR="00EC15EF" w:rsidRPr="00151805" w:rsidRDefault="00EC15E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1" w:type="pct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3,900</w:t>
            </w:r>
          </w:p>
        </w:tc>
        <w:tc>
          <w:tcPr>
            <w:tcW w:w="146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733,927</w:t>
            </w:r>
          </w:p>
        </w:tc>
      </w:tr>
      <w:tr w:rsidR="00EC15EF" w:rsidRPr="00151805" w:rsidTr="00A30F73">
        <w:tc>
          <w:tcPr>
            <w:tcW w:w="3182" w:type="pct"/>
            <w:vAlign w:val="center"/>
          </w:tcPr>
          <w:p w:rsidR="00EC15EF" w:rsidRPr="00151805" w:rsidRDefault="00EC15E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801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3,900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6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vAlign w:val="center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821,738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30ED5" w:rsidRPr="00151805" w:rsidTr="002D4866">
        <w:tc>
          <w:tcPr>
            <w:tcW w:w="3182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 255</w:t>
            </w:r>
            <w:r w:rsidR="00EC15EF"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230ED5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18,566</w:t>
            </w:r>
          </w:p>
        </w:tc>
      </w:tr>
      <w:tr w:rsidR="00230ED5" w:rsidRPr="00151805" w:rsidTr="002D4866">
        <w:tc>
          <w:tcPr>
            <w:tcW w:w="3182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1" w:type="pct"/>
          </w:tcPr>
          <w:p w:rsidR="00230ED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vAlign w:val="center"/>
          </w:tcPr>
          <w:p w:rsidR="00230ED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403,176</w:t>
            </w:r>
          </w:p>
        </w:tc>
      </w:tr>
      <w:tr w:rsidR="00230ED5" w:rsidRPr="00151805" w:rsidTr="00E51ACB">
        <w:tc>
          <w:tcPr>
            <w:tcW w:w="3182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:rsidR="00230ED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1" w:type="pct"/>
            <w:vAlign w:val="center"/>
          </w:tcPr>
          <w:p w:rsidR="00230ED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387,498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30ED5" w:rsidRPr="00151805" w:rsidTr="002301FA">
        <w:tblPrEx>
          <w:tblLook w:val="01E0" w:firstRow="1" w:lastRow="1" w:firstColumn="1" w:lastColumn="1" w:noHBand="0" w:noVBand="0"/>
        </w:tblPrEx>
        <w:tc>
          <w:tcPr>
            <w:tcW w:w="3182" w:type="pct"/>
            <w:vAlign w:val="center"/>
          </w:tcPr>
          <w:p w:rsidR="00230ED5" w:rsidRPr="00151805" w:rsidRDefault="0023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:rsidR="00230ED5" w:rsidRPr="00151805" w:rsidRDefault="001B05B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ab/>
            </w:r>
            <w:r w:rsidR="00230ED5"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:rsidR="00230ED5" w:rsidRPr="00151805" w:rsidRDefault="00230ED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30ED5" w:rsidRPr="00151805" w:rsidRDefault="00E2635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34,244</w:t>
            </w:r>
          </w:p>
        </w:tc>
      </w:tr>
    </w:tbl>
    <w:p w:rsidR="00927FDF" w:rsidRPr="00151805" w:rsidRDefault="00927FD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275A2" w:rsidRPr="00151805" w:rsidRDefault="00416E77" w:rsidP="00666899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5</w:t>
      </w:r>
      <w:r w:rsidR="000275A2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0275A2" w:rsidRPr="00151805">
        <w:rPr>
          <w:rFonts w:ascii="Angsana New" w:hAnsi="Angsana New"/>
          <w:b/>
          <w:bCs/>
          <w:sz w:val="26"/>
          <w:szCs w:val="26"/>
          <w:cs/>
        </w:rPr>
        <w:tab/>
        <w:t>ลูกหนี้การค้า</w:t>
      </w:r>
      <w:r w:rsidR="002A0A9B" w:rsidRPr="00151805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200C2B" w:rsidRPr="00151805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151805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F0530F" w:rsidRPr="00151805" w:rsidRDefault="00F0530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0530F" w:rsidRPr="00151805" w:rsidRDefault="00F0530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Pr="00151805">
        <w:rPr>
          <w:rFonts w:ascii="Angsana New" w:hAnsi="Angsana New"/>
          <w:sz w:val="26"/>
          <w:szCs w:val="26"/>
        </w:rPr>
        <w:t>3</w:t>
      </w:r>
      <w:r w:rsidR="00AD01D2" w:rsidRPr="00151805">
        <w:rPr>
          <w:rFonts w:ascii="Angsana New" w:hAnsi="Angsana New"/>
          <w:sz w:val="26"/>
          <w:szCs w:val="26"/>
        </w:rPr>
        <w:t>1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AD01D2" w:rsidRPr="00151805">
        <w:rPr>
          <w:rFonts w:ascii="Angsana New" w:hAnsi="Angsana New"/>
          <w:sz w:val="26"/>
          <w:szCs w:val="26"/>
          <w:cs/>
        </w:rPr>
        <w:t>ธันวาคม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:rsidR="00BE5ECA" w:rsidRPr="00151805" w:rsidRDefault="00BE5EC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2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149"/>
        <w:gridCol w:w="1260"/>
        <w:gridCol w:w="270"/>
        <w:gridCol w:w="1170"/>
        <w:gridCol w:w="270"/>
        <w:gridCol w:w="1170"/>
        <w:gridCol w:w="270"/>
        <w:gridCol w:w="1170"/>
      </w:tblGrid>
      <w:tr w:rsidR="00F0530F" w:rsidRPr="00151805" w:rsidTr="00AA0784">
        <w:trPr>
          <w:cantSplit/>
        </w:trPr>
        <w:tc>
          <w:tcPr>
            <w:tcW w:w="414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0530F" w:rsidRPr="00151805" w:rsidTr="00AA0784">
        <w:trPr>
          <w:cantSplit/>
        </w:trPr>
        <w:tc>
          <w:tcPr>
            <w:tcW w:w="414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530F" w:rsidRPr="00151805" w:rsidTr="00AA0784">
        <w:tc>
          <w:tcPr>
            <w:tcW w:w="414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BE5ECA">
            <w:pPr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C70735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19</w:t>
            </w:r>
            <w:r w:rsidR="00F0530F" w:rsidRPr="00151805">
              <w:rPr>
                <w:rFonts w:ascii="Angsana New" w:hAnsi="Angsana New"/>
                <w:bCs/>
                <w:sz w:val="26"/>
                <w:szCs w:val="26"/>
              </w:rPr>
              <w:t>,3</w:t>
            </w:r>
            <w:r w:rsidRPr="00151805">
              <w:rPr>
                <w:rFonts w:ascii="Angsana New" w:hAnsi="Angsana New"/>
                <w:bCs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16,738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6A5304">
        <w:tblPrEx>
          <w:tblLook w:val="04A0" w:firstRow="1" w:lastRow="0" w:firstColumn="1" w:lastColumn="0" w:noHBand="0" w:noVBand="1"/>
        </w:tblPrEx>
        <w:tc>
          <w:tcPr>
            <w:tcW w:w="4149" w:type="dxa"/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307B9B">
            <w:pPr>
              <w:tabs>
                <w:tab w:val="clear" w:pos="907"/>
                <w:tab w:val="left" w:pos="905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307B9B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307B9B">
            <w:pPr>
              <w:tabs>
                <w:tab w:val="clear" w:pos="907"/>
                <w:tab w:val="left" w:pos="905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F0530F" w:rsidRPr="00151805" w:rsidRDefault="00AD01D2" w:rsidP="00666899">
            <w:pPr>
              <w:tabs>
                <w:tab w:val="clear" w:pos="907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42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21,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857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23,424</w:t>
            </w: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6F7CE2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6,707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530F" w:rsidRPr="00151805" w:rsidRDefault="006F7CE2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6,738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 xml:space="preserve">           5,784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</w:t>
            </w:r>
            <w:r w:rsidR="00927FDF" w:rsidRPr="00151805">
              <w:rPr>
                <w:rFonts w:ascii="Angsana New" w:hAnsi="Angsana New"/>
                <w:bCs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23,424</w:t>
            </w: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F0530F" w:rsidRPr="00151805" w:rsidRDefault="00F0530F" w:rsidP="00666899">
            <w:pPr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530F" w:rsidRPr="00151805" w:rsidTr="00AA0784">
        <w:tblPrEx>
          <w:tblLook w:val="04A0" w:firstRow="1" w:lastRow="0" w:firstColumn="1" w:lastColumn="0" w:noHBand="0" w:noVBand="1"/>
        </w:tblPrEx>
        <w:tc>
          <w:tcPr>
            <w:tcW w:w="4149" w:type="dxa"/>
            <w:hideMark/>
          </w:tcPr>
          <w:p w:rsidR="00F0530F" w:rsidRPr="00151805" w:rsidRDefault="00F0530F" w:rsidP="0066689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26,</w:t>
            </w:r>
            <w:r w:rsidR="006F7CE2" w:rsidRPr="00151805">
              <w:rPr>
                <w:rFonts w:ascii="Angsana New" w:hAnsi="Angsana New"/>
                <w:bCs/>
                <w:sz w:val="26"/>
                <w:szCs w:val="26"/>
              </w:rPr>
              <w:t>049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 xml:space="preserve">         22,522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21,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23,424</w:t>
            </w:r>
          </w:p>
        </w:tc>
      </w:tr>
    </w:tbl>
    <w:p w:rsidR="00EB29DB" w:rsidRPr="00151805" w:rsidRDefault="00EB29DB" w:rsidP="00666899">
      <w:pPr>
        <w:rPr>
          <w:rFonts w:ascii="Angsana New" w:hAnsi="Angsana New"/>
          <w:sz w:val="26"/>
          <w:szCs w:val="26"/>
        </w:rPr>
      </w:pPr>
    </w:p>
    <w:p w:rsidR="00EB29DB" w:rsidRPr="00151805" w:rsidRDefault="00C73BE5" w:rsidP="00666899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 xml:space="preserve">การวิเคราะห์อายุหนี้ของลูกหนี้การค้าและลูกหนี้อื่น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C15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C15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EC15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:rsidR="00307B9B" w:rsidRPr="00151805" w:rsidRDefault="00307B9B" w:rsidP="00666899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74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345"/>
        <w:gridCol w:w="1171"/>
        <w:gridCol w:w="270"/>
        <w:gridCol w:w="1082"/>
        <w:gridCol w:w="270"/>
        <w:gridCol w:w="1080"/>
        <w:gridCol w:w="270"/>
        <w:gridCol w:w="1259"/>
      </w:tblGrid>
      <w:tr w:rsidR="00F0530F" w:rsidRPr="00151805" w:rsidTr="00B24578">
        <w:trPr>
          <w:cantSplit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0530F" w:rsidRPr="00151805" w:rsidTr="00B24578">
        <w:trPr>
          <w:cantSplit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530F" w:rsidRPr="00151805" w:rsidTr="00B24578"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0530F" w:rsidRPr="00151805" w:rsidRDefault="00F0530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F0530F" w:rsidRPr="00151805" w:rsidRDefault="00F0530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</w:t>
            </w:r>
            <w:r w:rsidR="00C70735" w:rsidRPr="00151805">
              <w:rPr>
                <w:rFonts w:ascii="Angsana New" w:hAnsi="Angsana New"/>
                <w:bCs/>
                <w:sz w:val="26"/>
                <w:szCs w:val="26"/>
              </w:rPr>
              <w:t>4,499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13,091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4,802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3,645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C70735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19,311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16,738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1" w:type="dxa"/>
          </w:tcPr>
          <w:p w:rsidR="00F0530F" w:rsidRPr="00151805" w:rsidRDefault="00C70735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4,</w:t>
            </w:r>
            <w:r w:rsidR="00603B03" w:rsidRPr="00151805">
              <w:rPr>
                <w:rFonts w:ascii="Angsana New" w:hAnsi="Angsana New"/>
                <w:bCs/>
                <w:sz w:val="26"/>
                <w:szCs w:val="26"/>
              </w:rPr>
              <w:t>162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1,964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21,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23,414</w:t>
            </w:r>
          </w:p>
        </w:tc>
      </w:tr>
      <w:tr w:rsidR="00F0530F" w:rsidRPr="00151805" w:rsidTr="00F0530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0530F" w:rsidRPr="00151805" w:rsidTr="00F0530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2,2</w:t>
            </w:r>
            <w:r w:rsidR="00C70735" w:rsidRPr="00151805">
              <w:rPr>
                <w:rFonts w:ascii="Angsana New" w:hAnsi="Angsana New"/>
                <w:bCs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 xml:space="preserve">           3,820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0530F" w:rsidRPr="00151805" w:rsidRDefault="00C7073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10</w:t>
            </w:r>
          </w:p>
        </w:tc>
      </w:tr>
      <w:tr w:rsidR="00F0530F" w:rsidRPr="00151805" w:rsidTr="00F0530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 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361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5"/>
              </w:tabs>
              <w:ind w:right="25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603B03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6,738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 xml:space="preserve">           5,784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21,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23,424</w:t>
            </w:r>
          </w:p>
        </w:tc>
      </w:tr>
      <w:tr w:rsidR="00F0530F" w:rsidRPr="00151805" w:rsidTr="00B2457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345" w:type="dxa"/>
          </w:tcPr>
          <w:p w:rsidR="00F0530F" w:rsidRPr="00151805" w:rsidRDefault="00F0530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000000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26,</w:t>
            </w:r>
            <w:r w:rsidR="006A5304" w:rsidRPr="00151805">
              <w:rPr>
                <w:rFonts w:ascii="Angsana New" w:hAnsi="Angsana New" w:hint="cs"/>
                <w:b/>
                <w:sz w:val="26"/>
                <w:szCs w:val="26"/>
                <w:cs/>
              </w:rPr>
              <w:t>049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000000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 xml:space="preserve">         22,522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21,</w:t>
            </w:r>
            <w:r w:rsidR="00C958CE" w:rsidRPr="00151805">
              <w:rPr>
                <w:rFonts w:ascii="Angsana New" w:hAnsi="Angsana New"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</w:tcPr>
          <w:p w:rsidR="00F0530F" w:rsidRPr="00151805" w:rsidRDefault="00F0530F" w:rsidP="00666899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000000"/>
            </w:tcBorders>
          </w:tcPr>
          <w:p w:rsidR="00F0530F" w:rsidRPr="00151805" w:rsidRDefault="00F0530F" w:rsidP="00666899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23,424</w:t>
            </w:r>
          </w:p>
        </w:tc>
      </w:tr>
    </w:tbl>
    <w:p w:rsidR="00162C4C" w:rsidRPr="00151805" w:rsidRDefault="00162C4C" w:rsidP="00666899">
      <w:pPr>
        <w:rPr>
          <w:rFonts w:ascii="Angsana New" w:hAnsi="Angsana New"/>
          <w:sz w:val="26"/>
          <w:szCs w:val="26"/>
        </w:rPr>
      </w:pPr>
    </w:p>
    <w:p w:rsidR="007A44CE" w:rsidRPr="00151805" w:rsidRDefault="0085755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6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8A758F" w:rsidRPr="00151805">
        <w:rPr>
          <w:rFonts w:ascii="Angsana New" w:hAnsi="Angsana New"/>
          <w:b/>
          <w:bCs/>
          <w:sz w:val="26"/>
          <w:szCs w:val="26"/>
        </w:rPr>
        <w:tab/>
      </w:r>
      <w:r w:rsidR="007A44CE" w:rsidRPr="00151805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3F278E" w:rsidRPr="00151805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B855D5" w:rsidRPr="00151805">
        <w:rPr>
          <w:rFonts w:ascii="Angsana New" w:hAnsi="Angsana New"/>
          <w:b/>
          <w:bCs/>
          <w:sz w:val="26"/>
          <w:szCs w:val="26"/>
          <w:cs/>
        </w:rPr>
        <w:t>-</w:t>
      </w:r>
      <w:r w:rsidR="003F278E" w:rsidRPr="00151805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307B9B" w:rsidRPr="00151805" w:rsidRDefault="00307B9B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4250"/>
        <w:gridCol w:w="1146"/>
        <w:gridCol w:w="300"/>
        <w:gridCol w:w="1147"/>
        <w:gridCol w:w="284"/>
        <w:gridCol w:w="1063"/>
        <w:gridCol w:w="284"/>
        <w:gridCol w:w="1246"/>
      </w:tblGrid>
      <w:tr w:rsidR="00616AE3" w:rsidRPr="00151805" w:rsidTr="00B45264">
        <w:trPr>
          <w:tblHeader/>
        </w:trPr>
        <w:tc>
          <w:tcPr>
            <w:tcW w:w="425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70" w:type="dxa"/>
            <w:gridSpan w:val="7"/>
            <w:tcBorders>
              <w:bottom w:val="single" w:sz="4" w:space="0" w:color="auto"/>
            </w:tcBorders>
          </w:tcPr>
          <w:p w:rsidR="006E4732" w:rsidRPr="00151805" w:rsidRDefault="006E4732" w:rsidP="006668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16AE3" w:rsidRPr="00151805" w:rsidTr="00B45264">
        <w:tblPrEx>
          <w:tblLook w:val="04A0" w:firstRow="1" w:lastRow="0" w:firstColumn="1" w:lastColumn="0" w:noHBand="0" w:noVBand="1"/>
        </w:tblPrEx>
        <w:tc>
          <w:tcPr>
            <w:tcW w:w="425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6AE3" w:rsidRPr="00151805" w:rsidTr="00B45264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425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300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C15EF" w:rsidRPr="00151805" w:rsidTr="00B45264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EC15EF" w:rsidRPr="00151805" w:rsidRDefault="005803DA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71,</w:t>
            </w:r>
            <w:r w:rsidR="00E31C7F" w:rsidRPr="00151805">
              <w:rPr>
                <w:rFonts w:ascii="Angsana New" w:hAnsi="Angsana New"/>
                <w:bCs/>
                <w:sz w:val="26"/>
                <w:szCs w:val="26"/>
              </w:rPr>
              <w:t>555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59,405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146" w:type="dxa"/>
          </w:tcPr>
          <w:p w:rsidR="00EC15EF" w:rsidRPr="00151805" w:rsidRDefault="005803DA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3,2</w:t>
            </w:r>
            <w:r w:rsidR="00E31C7F" w:rsidRPr="00151805">
              <w:rPr>
                <w:rFonts w:ascii="Angsana New" w:hAnsi="Angsana New"/>
                <w:bCs/>
                <w:sz w:val="26"/>
                <w:szCs w:val="26"/>
              </w:rPr>
              <w:t>16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3,353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EC15EF" w:rsidRPr="00151805" w:rsidRDefault="00E46FF0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22,</w:t>
            </w:r>
            <w:r w:rsidR="00E31C7F" w:rsidRPr="00151805">
              <w:rPr>
                <w:rFonts w:ascii="Angsana New" w:hAnsi="Angsana New"/>
                <w:bCs/>
                <w:sz w:val="26"/>
                <w:szCs w:val="26"/>
              </w:rPr>
              <w:t>781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16,143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EC15EF" w:rsidRPr="00151805" w:rsidRDefault="00E46FF0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97,</w:t>
            </w:r>
            <w:r w:rsidR="00E31C7F" w:rsidRPr="00151805">
              <w:rPr>
                <w:rFonts w:ascii="Angsana New" w:hAnsi="Angsana New"/>
                <w:bCs/>
                <w:sz w:val="26"/>
                <w:szCs w:val="26"/>
              </w:rPr>
              <w:t>552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78,901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EC15EF" w:rsidRPr="00151805" w:rsidRDefault="005803DA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bCs/>
                <w:sz w:val="26"/>
                <w:szCs w:val="26"/>
              </w:rPr>
              <w:t>420</w:t>
            </w:r>
            <w:r w:rsidRPr="00151805">
              <w:rPr>
                <w:rFonts w:ascii="Angsana New" w:hAnsi="Angsan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148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hRule="exact" w:val="312"/>
        </w:trPr>
        <w:tc>
          <w:tcPr>
            <w:tcW w:w="425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E46FF0" w:rsidP="00B4526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</w:rPr>
              <w:t>9</w:t>
            </w:r>
            <w:r w:rsidR="00E31C7F" w:rsidRPr="00151805">
              <w:rPr>
                <w:rFonts w:ascii="Angsana New" w:hAnsi="Angsana New"/>
                <w:bCs/>
                <w:sz w:val="26"/>
                <w:szCs w:val="26"/>
              </w:rPr>
              <w:t>7,132</w:t>
            </w:r>
          </w:p>
        </w:tc>
        <w:tc>
          <w:tcPr>
            <w:tcW w:w="300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78,753</w:t>
            </w:r>
          </w:p>
        </w:tc>
        <w:tc>
          <w:tcPr>
            <w:tcW w:w="284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val="69"/>
        </w:trPr>
        <w:tc>
          <w:tcPr>
            <w:tcW w:w="4250" w:type="dxa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5EF" w:rsidRPr="00151805" w:rsidTr="00B45264">
        <w:trPr>
          <w:trHeight w:val="625"/>
        </w:trPr>
        <w:tc>
          <w:tcPr>
            <w:tcW w:w="4250" w:type="dxa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มูลค่าของสินค้าคงเหลือที่รับรู้เป็นค่าใช้จ่ายในการบริหารในระหว่างปี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:rsidR="00EC15EF" w:rsidRPr="00151805" w:rsidRDefault="005803D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300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433</w:t>
            </w:r>
          </w:p>
        </w:tc>
        <w:tc>
          <w:tcPr>
            <w:tcW w:w="284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B45264">
        <w:trPr>
          <w:trHeight w:val="69"/>
        </w:trPr>
        <w:tc>
          <w:tcPr>
            <w:tcW w:w="4250" w:type="dxa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EC15EF" w:rsidRPr="00151805" w:rsidTr="00B45264">
        <w:trPr>
          <w:trHeight w:val="243"/>
        </w:trPr>
        <w:tc>
          <w:tcPr>
            <w:tcW w:w="4250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 (กลับรายการ) สินค้าคงเหลือ</w:t>
            </w:r>
          </w:p>
          <w:p w:rsidR="00EC15EF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:rsidR="00EC15EF" w:rsidRPr="00151805" w:rsidRDefault="005803D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300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762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C15EF" w:rsidRPr="00151805" w:rsidRDefault="00EC15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8F1C1A" w:rsidRPr="00151805" w:rsidRDefault="008F1C1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8F1C1A" w:rsidRPr="00151805" w:rsidRDefault="008F1C1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:rsidR="00162C4C" w:rsidRPr="00151805" w:rsidRDefault="00162C4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EE5E19" w:rsidRPr="00151805" w:rsidRDefault="00560B3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EE3F6B" w:rsidRPr="00151805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:rsidR="00307B9B" w:rsidRPr="00151805" w:rsidRDefault="00307B9B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729" w:type="dxa"/>
        <w:tblLayout w:type="fixed"/>
        <w:tblLook w:val="01E0" w:firstRow="1" w:lastRow="1" w:firstColumn="1" w:lastColumn="1" w:noHBand="0" w:noVBand="0"/>
      </w:tblPr>
      <w:tblGrid>
        <w:gridCol w:w="4275"/>
        <w:gridCol w:w="1133"/>
        <w:gridCol w:w="236"/>
        <w:gridCol w:w="1214"/>
        <w:gridCol w:w="288"/>
        <w:gridCol w:w="1053"/>
        <w:gridCol w:w="285"/>
        <w:gridCol w:w="1245"/>
      </w:tblGrid>
      <w:tr w:rsidR="006E4732" w:rsidRPr="00151805" w:rsidTr="00E245B7">
        <w:trPr>
          <w:tblHeader/>
        </w:trPr>
        <w:tc>
          <w:tcPr>
            <w:tcW w:w="4275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6E4732" w:rsidRPr="00151805" w:rsidRDefault="006E4732" w:rsidP="00666899">
            <w:pPr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6E4732" w:rsidRPr="00151805" w:rsidTr="00E245B7">
        <w:tblPrEx>
          <w:tblLook w:val="04A0" w:firstRow="1" w:lastRow="0" w:firstColumn="1" w:lastColumn="0" w:noHBand="0" w:noVBand="1"/>
        </w:tblPrEx>
        <w:tc>
          <w:tcPr>
            <w:tcW w:w="4275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732" w:rsidRPr="00151805" w:rsidTr="00E245B7">
        <w:tblPrEx>
          <w:tblLook w:val="04A0" w:firstRow="1" w:lastRow="0" w:firstColumn="1" w:lastColumn="0" w:noHBand="0" w:noVBand="1"/>
        </w:tblPrEx>
        <w:tc>
          <w:tcPr>
            <w:tcW w:w="4275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37"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8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6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EC15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5" w:type="dxa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6E4732" w:rsidRPr="00151805" w:rsidRDefault="006E473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23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EC15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C15EF" w:rsidRPr="00151805" w:rsidTr="00E245B7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7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133" w:type="dxa"/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4,1</w:t>
            </w:r>
            <w:r w:rsidR="00C958CE" w:rsidRPr="00151805">
              <w:rPr>
                <w:rFonts w:ascii="Angsana New" w:eastAsia="Batang" w:hAnsi="Angsana New"/>
                <w:sz w:val="26"/>
                <w:szCs w:val="26"/>
              </w:rPr>
              <w:t>38</w:t>
            </w:r>
          </w:p>
        </w:tc>
        <w:tc>
          <w:tcPr>
            <w:tcW w:w="236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4,151</w:t>
            </w:r>
          </w:p>
        </w:tc>
        <w:tc>
          <w:tcPr>
            <w:tcW w:w="288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8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326</w:t>
            </w:r>
          </w:p>
        </w:tc>
      </w:tr>
      <w:tr w:rsidR="00EC15EF" w:rsidRPr="00151805" w:rsidTr="00E245B7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7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7,6</w:t>
            </w:r>
            <w:r w:rsidR="00A72960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  <w:r w:rsidR="00F52042" w:rsidRPr="0015180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5,599</w:t>
            </w:r>
          </w:p>
        </w:tc>
        <w:tc>
          <w:tcPr>
            <w:tcW w:w="288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2,777</w:t>
            </w:r>
          </w:p>
        </w:tc>
        <w:tc>
          <w:tcPr>
            <w:tcW w:w="28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1,689</w:t>
            </w:r>
          </w:p>
        </w:tc>
      </w:tr>
      <w:tr w:rsidR="008B6663" w:rsidRPr="00151805" w:rsidTr="00E245B7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75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  <w:r w:rsidR="00974E8E" w:rsidRPr="00151805">
              <w:rPr>
                <w:rFonts w:ascii="Angsana New" w:hAnsi="Angsana New" w:hint="cs"/>
                <w:sz w:val="26"/>
                <w:szCs w:val="26"/>
                <w:cs/>
              </w:rPr>
              <w:t>ที่ขอคืนภายในหนึ่งปี</w:t>
            </w:r>
          </w:p>
        </w:tc>
        <w:tc>
          <w:tcPr>
            <w:tcW w:w="1133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3,594</w:t>
            </w:r>
          </w:p>
        </w:tc>
        <w:tc>
          <w:tcPr>
            <w:tcW w:w="236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286</w:t>
            </w:r>
          </w:p>
        </w:tc>
        <w:tc>
          <w:tcPr>
            <w:tcW w:w="288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8B6663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C15EF" w:rsidRPr="00151805" w:rsidTr="00E245B7">
        <w:trPr>
          <w:trHeight w:hRule="exact" w:val="312"/>
        </w:trPr>
        <w:tc>
          <w:tcPr>
            <w:tcW w:w="4275" w:type="dxa"/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C15EF" w:rsidRPr="00151805" w:rsidRDefault="001D756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6,836</w:t>
            </w:r>
          </w:p>
        </w:tc>
        <w:tc>
          <w:tcPr>
            <w:tcW w:w="236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4,</w:t>
            </w:r>
            <w:r w:rsidR="00927FDF" w:rsidRPr="00151805">
              <w:rPr>
                <w:rFonts w:ascii="Angsana New" w:eastAsia="Batang" w:hAnsi="Angsana New"/>
                <w:sz w:val="26"/>
                <w:szCs w:val="26"/>
              </w:rPr>
              <w:t>799</w:t>
            </w:r>
          </w:p>
        </w:tc>
        <w:tc>
          <w:tcPr>
            <w:tcW w:w="288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285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</w:rPr>
              <w:t>,251</w:t>
            </w:r>
          </w:p>
        </w:tc>
      </w:tr>
      <w:tr w:rsidR="00EC15EF" w:rsidRPr="00151805" w:rsidTr="00E245B7">
        <w:trPr>
          <w:trHeight w:hRule="exact" w:val="312"/>
        </w:trPr>
        <w:tc>
          <w:tcPr>
            <w:tcW w:w="4275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</w:t>
            </w:r>
            <w:r w:rsidR="001D756F" w:rsidRPr="00151805">
              <w:rPr>
                <w:rFonts w:ascii="Angsana New" w:eastAsia="Batang" w:hAnsi="Angsana New"/>
                <w:sz w:val="26"/>
                <w:szCs w:val="26"/>
              </w:rPr>
              <w:t>2,26</w:t>
            </w:r>
            <w:r w:rsidR="00C958CE" w:rsidRPr="00151805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:rsidR="00EC15EF" w:rsidRPr="00151805" w:rsidRDefault="00EC15EF" w:rsidP="00666899">
            <w:pPr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14,835</w:t>
            </w:r>
          </w:p>
        </w:tc>
        <w:tc>
          <w:tcPr>
            <w:tcW w:w="288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8B6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4,108</w:t>
            </w:r>
          </w:p>
        </w:tc>
        <w:tc>
          <w:tcPr>
            <w:tcW w:w="285" w:type="dxa"/>
          </w:tcPr>
          <w:p w:rsidR="00EC15EF" w:rsidRPr="00151805" w:rsidRDefault="00EC15E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EC15EF" w:rsidRPr="00151805" w:rsidRDefault="00EC15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3,266</w:t>
            </w:r>
          </w:p>
        </w:tc>
      </w:tr>
    </w:tbl>
    <w:p w:rsidR="00EE652D" w:rsidRPr="00151805" w:rsidRDefault="00EE652D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8C0DAA" w:rsidRPr="00151805" w:rsidRDefault="00560B3C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8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626A6C" w:rsidRPr="00151805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481D6E" w:rsidRPr="00151805">
        <w:rPr>
          <w:rFonts w:ascii="Angsana New" w:hAnsi="Angsana New"/>
          <w:b/>
          <w:bCs/>
          <w:sz w:val="26"/>
          <w:szCs w:val="26"/>
        </w:rPr>
        <w:t>-</w:t>
      </w:r>
      <w:r w:rsidR="00626A6C" w:rsidRPr="00151805">
        <w:rPr>
          <w:rFonts w:ascii="Angsana New" w:hAnsi="Angsana New"/>
          <w:b/>
          <w:bCs/>
          <w:sz w:val="26"/>
          <w:szCs w:val="26"/>
          <w:cs/>
        </w:rPr>
        <w:t xml:space="preserve"> ราคาทุน</w:t>
      </w:r>
    </w:p>
    <w:p w:rsidR="00F75CA1" w:rsidRPr="00151805" w:rsidRDefault="00F75CA1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E6638C" w:rsidRPr="00151805" w:rsidRDefault="000E3913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EC15EF"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31</w:t>
      </w:r>
      <w:r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</w:t>
      </w:r>
      <w:r w:rsidR="00EC15EF"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EC15EF" w:rsidRPr="00151805">
        <w:rPr>
          <w:rFonts w:ascii="Angsana New" w:eastAsia="Cordia New" w:hAnsi="Angsana New"/>
          <w:snapToGrid w:val="0"/>
          <w:sz w:val="26"/>
          <w:szCs w:val="26"/>
          <w:lang w:eastAsia="th-TH"/>
        </w:rPr>
        <w:t>2560</w:t>
      </w:r>
      <w:r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DF513B" w:rsidRPr="00151805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2559</w:t>
      </w:r>
      <w:r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F75CA1" w:rsidRPr="0015180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307B9B" w:rsidRPr="00151805" w:rsidRDefault="00307B9B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22"/>
        <w:gridCol w:w="834"/>
        <w:gridCol w:w="246"/>
        <w:gridCol w:w="812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EB7EFA" w:rsidRPr="00151805" w:rsidTr="002026A9">
        <w:tc>
          <w:tcPr>
            <w:tcW w:w="3222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B7EFA" w:rsidRPr="00151805" w:rsidTr="002026A9">
        <w:tc>
          <w:tcPr>
            <w:tcW w:w="3222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EB7EFA" w:rsidRPr="00151805" w:rsidRDefault="00EB7EFA" w:rsidP="00666899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4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EB7EFA" w:rsidRPr="00151805" w:rsidTr="002026A9">
        <w:tc>
          <w:tcPr>
            <w:tcW w:w="3222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(งบการเงินเฉพาะกิจการ)</w:t>
            </w:r>
          </w:p>
        </w:tc>
      </w:tr>
      <w:tr w:rsidR="00EB7EFA" w:rsidRPr="00151805" w:rsidTr="002026A9">
        <w:tc>
          <w:tcPr>
            <w:tcW w:w="3222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69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74" w:type="dxa"/>
          </w:tcPr>
          <w:p w:rsidR="00EB7EFA" w:rsidRPr="00151805" w:rsidRDefault="00EB7EFA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4" w:type="dxa"/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EB7EFA" w:rsidRPr="00151805" w:rsidRDefault="00EB7EF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594DA7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594DA7" w:rsidRPr="00151805" w:rsidTr="002026A9">
        <w:tc>
          <w:tcPr>
            <w:tcW w:w="322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594DA7" w:rsidRPr="00151805" w:rsidTr="002026A9">
        <w:tc>
          <w:tcPr>
            <w:tcW w:w="322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594DA7" w:rsidRPr="00151805" w:rsidTr="002026A9">
        <w:tc>
          <w:tcPr>
            <w:tcW w:w="322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105248" w:rsidRPr="00151805">
              <w:rPr>
                <w:rFonts w:ascii="Angsana New" w:hAnsi="Angsana New"/>
                <w:sz w:val="26"/>
                <w:szCs w:val="26"/>
                <w:cs/>
              </w:rPr>
              <w:t>อากะอินเตอร์ฟู้ดส์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594DA7" w:rsidRPr="00151805" w:rsidTr="002026A9">
        <w:tc>
          <w:tcPr>
            <w:tcW w:w="322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594DA7" w:rsidRPr="00151805" w:rsidTr="002026A9">
        <w:tblPrEx>
          <w:tblLook w:val="01E0" w:firstRow="1" w:lastRow="1" w:firstColumn="1" w:lastColumn="1" w:noHBand="0" w:noVBand="0"/>
        </w:tblPrEx>
        <w:tc>
          <w:tcPr>
            <w:tcW w:w="322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594DA7" w:rsidRPr="00151805" w:rsidTr="002026A9">
        <w:tblPrEx>
          <w:tblLook w:val="01E0" w:firstRow="1" w:lastRow="1" w:firstColumn="1" w:lastColumn="1" w:noHBand="0" w:noVBand="0"/>
        </w:tblPrEx>
        <w:tc>
          <w:tcPr>
            <w:tcW w:w="3222" w:type="dxa"/>
          </w:tcPr>
          <w:p w:rsidR="00594DA7" w:rsidRPr="00151805" w:rsidRDefault="00594DA7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83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97</w:t>
            </w:r>
          </w:p>
        </w:tc>
        <w:tc>
          <w:tcPr>
            <w:tcW w:w="274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:rsidR="00594DA7" w:rsidRPr="00151805" w:rsidRDefault="00594DA7" w:rsidP="00666899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00</w:t>
            </w:r>
          </w:p>
        </w:tc>
      </w:tr>
      <w:tr w:rsidR="00C41651" w:rsidRPr="00151805" w:rsidTr="002026A9">
        <w:tblPrEx>
          <w:tblLook w:val="01E0" w:firstRow="1" w:lastRow="1" w:firstColumn="1" w:lastColumn="1" w:noHBand="0" w:noVBand="0"/>
        </w:tblPrEx>
        <w:tc>
          <w:tcPr>
            <w:tcW w:w="3222" w:type="dxa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834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4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:rsidR="00C41651" w:rsidRPr="00151805" w:rsidRDefault="00C41651" w:rsidP="00C41651">
            <w:pPr>
              <w:tabs>
                <w:tab w:val="left" w:pos="327"/>
                <w:tab w:val="left" w:pos="1782"/>
              </w:tabs>
              <w:ind w:lef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252,384</w:t>
            </w:r>
          </w:p>
        </w:tc>
      </w:tr>
      <w:tr w:rsidR="00C41651" w:rsidRPr="00151805" w:rsidTr="002026A9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222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34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:rsidR="00C41651" w:rsidRPr="00151805" w:rsidRDefault="00C41651" w:rsidP="00C416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41651" w:rsidRPr="00151805" w:rsidRDefault="00C41651" w:rsidP="00C416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C41651" w:rsidRPr="00151805" w:rsidRDefault="00C41651" w:rsidP="00C416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433,916</w:t>
            </w:r>
          </w:p>
        </w:tc>
        <w:tc>
          <w:tcPr>
            <w:tcW w:w="284" w:type="dxa"/>
          </w:tcPr>
          <w:p w:rsidR="00C41651" w:rsidRPr="00151805" w:rsidRDefault="00C41651" w:rsidP="00C4165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434,983</w:t>
            </w:r>
          </w:p>
        </w:tc>
      </w:tr>
    </w:tbl>
    <w:p w:rsidR="002026A9" w:rsidRPr="00151805" w:rsidRDefault="002026A9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7B6601" w:rsidRPr="00151805" w:rsidRDefault="007B6601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51805">
        <w:rPr>
          <w:rFonts w:ascii="Angsana New" w:hAnsi="Angsana New"/>
          <w:sz w:val="26"/>
          <w:szCs w:val="26"/>
        </w:rPr>
        <w:t xml:space="preserve">14 </w:t>
      </w:r>
      <w:r w:rsidRPr="00151805">
        <w:rPr>
          <w:rFonts w:ascii="Angsana New" w:hAnsi="Angsana New"/>
          <w:sz w:val="26"/>
          <w:szCs w:val="26"/>
          <w:cs/>
        </w:rPr>
        <w:t xml:space="preserve">มีนาคม </w:t>
      </w:r>
      <w:r w:rsidRPr="00151805">
        <w:rPr>
          <w:rFonts w:ascii="Angsana New" w:hAnsi="Angsana New"/>
          <w:sz w:val="26"/>
          <w:szCs w:val="26"/>
        </w:rPr>
        <w:t xml:space="preserve">2559 </w:t>
      </w:r>
      <w:r w:rsidRPr="00151805">
        <w:rPr>
          <w:rFonts w:ascii="Angsana New" w:hAnsi="Angsana New"/>
          <w:sz w:val="26"/>
          <w:szCs w:val="26"/>
          <w:cs/>
        </w:rPr>
        <w:t xml:space="preserve"> บริษัท เซ็นเรสเตอร์รองโฮลดิ้ง จำกัด ได้ทำสัญญาเข้าร่วมลงทุน (สัญญาร่วมลงทุน) กับบุคคลรายหนึ่ง เพื่อดำเนินกิจการภัตตาคาร/ร้านอาหารและกิจการอื่นใดที่เกี่ยวข้อง โดยจัดตั้งบริษัทภายใต้ชื่อ บริษัท เซ็น แอนด์ สไปซี่ จำกัด และบริษัทย่อยดังกล่าวถือหุ้นจำนวน </w:t>
      </w:r>
      <w:r w:rsidRPr="00151805">
        <w:rPr>
          <w:rFonts w:ascii="Angsana New" w:hAnsi="Angsana New"/>
          <w:sz w:val="26"/>
          <w:szCs w:val="26"/>
        </w:rPr>
        <w:t xml:space="preserve">6,998 </w:t>
      </w:r>
      <w:r w:rsidRPr="00151805">
        <w:rPr>
          <w:rFonts w:ascii="Angsana New" w:hAnsi="Angsana New"/>
          <w:sz w:val="26"/>
          <w:szCs w:val="26"/>
          <w:cs/>
        </w:rPr>
        <w:t>หุ้น (คิดเป็น</w:t>
      </w:r>
      <w:r w:rsidR="00CD6AFE" w:rsidRPr="00151805">
        <w:rPr>
          <w:rFonts w:ascii="Angsana New" w:hAnsi="Angsana New"/>
          <w:sz w:val="26"/>
          <w:szCs w:val="26"/>
          <w:cs/>
        </w:rPr>
        <w:t>ร้อยละ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</w:rPr>
        <w:t>69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 xml:space="preserve">98 </w:t>
      </w:r>
      <w:r w:rsidRPr="00151805">
        <w:rPr>
          <w:rFonts w:ascii="Angsana New" w:hAnsi="Angsana New"/>
          <w:sz w:val="26"/>
          <w:szCs w:val="26"/>
          <w:cs/>
        </w:rPr>
        <w:t xml:space="preserve">ของหุ้นทั้งหมด) ในราคา </w:t>
      </w:r>
      <w:r w:rsidRPr="00151805">
        <w:rPr>
          <w:rFonts w:ascii="Angsana New" w:hAnsi="Angsana New"/>
          <w:sz w:val="26"/>
          <w:szCs w:val="26"/>
        </w:rPr>
        <w:t xml:space="preserve">69,980 </w:t>
      </w:r>
      <w:r w:rsidRPr="00151805">
        <w:rPr>
          <w:rFonts w:ascii="Angsana New" w:hAnsi="Angsana New"/>
          <w:sz w:val="26"/>
          <w:szCs w:val="26"/>
          <w:cs/>
        </w:rPr>
        <w:t xml:space="preserve">บาท  ต่อมาเมื่อวันที่ </w:t>
      </w:r>
      <w:r w:rsidR="002C73D3" w:rsidRPr="00151805">
        <w:rPr>
          <w:rFonts w:ascii="Angsana New" w:hAnsi="Angsana New"/>
          <w:sz w:val="26"/>
          <w:szCs w:val="26"/>
        </w:rPr>
        <w:t>3</w:t>
      </w:r>
      <w:r w:rsidRPr="00151805">
        <w:rPr>
          <w:rFonts w:ascii="Angsana New" w:hAnsi="Angsana New"/>
          <w:sz w:val="26"/>
          <w:szCs w:val="26"/>
          <w:cs/>
        </w:rPr>
        <w:t xml:space="preserve"> ตุลาคม </w:t>
      </w:r>
      <w:r w:rsidR="002C73D3"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B31EDF" w:rsidRPr="00151805">
        <w:rPr>
          <w:rFonts w:ascii="Angsana New" w:hAnsi="Angsana New"/>
          <w:sz w:val="26"/>
          <w:szCs w:val="26"/>
          <w:cs/>
        </w:rPr>
        <w:t>บริษัทเข้าซื้อหุ้น</w:t>
      </w:r>
      <w:r w:rsidR="00CD6AFE" w:rsidRPr="00151805">
        <w:rPr>
          <w:rFonts w:ascii="Angsana New" w:hAnsi="Angsana New"/>
          <w:sz w:val="26"/>
          <w:szCs w:val="26"/>
          <w:cs/>
        </w:rPr>
        <w:t>ร้อยละ</w:t>
      </w:r>
      <w:r w:rsidR="00B31EDF" w:rsidRPr="00151805">
        <w:rPr>
          <w:rFonts w:ascii="Angsana New" w:hAnsi="Angsana New"/>
          <w:sz w:val="26"/>
          <w:szCs w:val="26"/>
          <w:cs/>
        </w:rPr>
        <w:t xml:space="preserve"> </w:t>
      </w:r>
      <w:r w:rsidR="002C73D3" w:rsidRPr="00151805">
        <w:rPr>
          <w:rFonts w:ascii="Angsana New" w:hAnsi="Angsana New"/>
          <w:sz w:val="26"/>
          <w:szCs w:val="26"/>
        </w:rPr>
        <w:t>99</w:t>
      </w:r>
      <w:r w:rsidR="002C73D3" w:rsidRPr="00151805">
        <w:rPr>
          <w:rFonts w:ascii="Angsana New" w:hAnsi="Angsana New"/>
          <w:sz w:val="26"/>
          <w:szCs w:val="26"/>
          <w:cs/>
        </w:rPr>
        <w:t>.</w:t>
      </w:r>
      <w:r w:rsidR="002C73D3" w:rsidRPr="00151805">
        <w:rPr>
          <w:rFonts w:ascii="Angsana New" w:hAnsi="Angsana New"/>
          <w:sz w:val="26"/>
          <w:szCs w:val="26"/>
        </w:rPr>
        <w:t>97</w:t>
      </w:r>
      <w:r w:rsidR="00B31EDF" w:rsidRPr="00151805">
        <w:rPr>
          <w:rFonts w:ascii="Angsana New" w:hAnsi="Angsana New"/>
          <w:sz w:val="26"/>
          <w:szCs w:val="26"/>
          <w:cs/>
        </w:rPr>
        <w:t xml:space="preserve"> ของบริษัท เซ็น แอนด์ สไปซี่ จำกัด ในราคาตามมูลค่าที่ตราไว้จากบริษัท เซ็นเรสเตอร์รองโฮลดิ้ง จำกัด จำนวน </w:t>
      </w:r>
      <w:r w:rsidR="00B31EDF" w:rsidRPr="00151805">
        <w:rPr>
          <w:rFonts w:ascii="Angsana New" w:hAnsi="Angsana New"/>
          <w:sz w:val="26"/>
          <w:szCs w:val="26"/>
        </w:rPr>
        <w:t xml:space="preserve">69,980 </w:t>
      </w:r>
      <w:r w:rsidR="00B31EDF" w:rsidRPr="00151805">
        <w:rPr>
          <w:rFonts w:ascii="Angsana New" w:hAnsi="Angsana New"/>
          <w:sz w:val="26"/>
          <w:szCs w:val="26"/>
          <w:cs/>
        </w:rPr>
        <w:t>บาท และจาก</w:t>
      </w:r>
      <w:r w:rsidR="009F78CE" w:rsidRPr="00151805">
        <w:rPr>
          <w:rFonts w:ascii="Angsana New" w:hAnsi="Angsana New"/>
          <w:sz w:val="26"/>
          <w:szCs w:val="26"/>
          <w:cs/>
        </w:rPr>
        <w:t xml:space="preserve">               </w:t>
      </w:r>
      <w:r w:rsidR="008E416E" w:rsidRPr="00151805">
        <w:rPr>
          <w:rFonts w:ascii="Angsana New" w:hAnsi="Angsana New" w:hint="cs"/>
          <w:sz w:val="26"/>
          <w:szCs w:val="26"/>
          <w:cs/>
        </w:rPr>
        <w:t>นาย</w:t>
      </w:r>
      <w:r w:rsidR="00B31EDF" w:rsidRPr="00151805">
        <w:rPr>
          <w:rFonts w:ascii="Angsana New" w:hAnsi="Angsana New"/>
          <w:sz w:val="26"/>
          <w:szCs w:val="26"/>
          <w:cs/>
        </w:rPr>
        <w:t xml:space="preserve">ศิรุวัฒน์ ชัชวาลย์ จำนวน </w:t>
      </w:r>
      <w:r w:rsidR="002C73D3" w:rsidRPr="00151805">
        <w:rPr>
          <w:rFonts w:ascii="Angsana New" w:hAnsi="Angsana New"/>
          <w:sz w:val="26"/>
          <w:szCs w:val="26"/>
        </w:rPr>
        <w:t>29,990</w:t>
      </w:r>
      <w:r w:rsidR="00B31EDF" w:rsidRPr="00151805">
        <w:rPr>
          <w:rFonts w:ascii="Angsana New" w:hAnsi="Angsana New"/>
          <w:sz w:val="26"/>
          <w:szCs w:val="26"/>
          <w:cs/>
        </w:rPr>
        <w:t xml:space="preserve"> บาท</w:t>
      </w:r>
      <w:r w:rsidR="00B31EDF" w:rsidRPr="00151805">
        <w:rPr>
          <w:rFonts w:ascii="Angsana New" w:hAnsi="Angsana New"/>
          <w:sz w:val="26"/>
          <w:szCs w:val="26"/>
        </w:rPr>
        <w:t> </w:t>
      </w:r>
      <w:r w:rsidR="00B31EDF" w:rsidRPr="00151805">
        <w:rPr>
          <w:rFonts w:ascii="Angsana New" w:hAnsi="Angsana New"/>
          <w:sz w:val="26"/>
          <w:szCs w:val="26"/>
          <w:cs/>
        </w:rPr>
        <w:t xml:space="preserve"> จำนวนเงินรวมทั้งสิ้น </w:t>
      </w:r>
      <w:r w:rsidR="00B31EDF" w:rsidRPr="00151805">
        <w:rPr>
          <w:rFonts w:ascii="Angsana New" w:hAnsi="Angsana New"/>
          <w:sz w:val="26"/>
          <w:szCs w:val="26"/>
        </w:rPr>
        <w:t>99,9</w:t>
      </w:r>
      <w:r w:rsidR="002C73D3" w:rsidRPr="00151805">
        <w:rPr>
          <w:rFonts w:ascii="Angsana New" w:hAnsi="Angsana New"/>
          <w:sz w:val="26"/>
          <w:szCs w:val="26"/>
        </w:rPr>
        <w:t>7</w:t>
      </w:r>
      <w:r w:rsidR="00B31EDF" w:rsidRPr="00151805">
        <w:rPr>
          <w:rFonts w:ascii="Angsana New" w:hAnsi="Angsana New"/>
          <w:sz w:val="26"/>
          <w:szCs w:val="26"/>
        </w:rPr>
        <w:t xml:space="preserve">0 </w:t>
      </w:r>
      <w:r w:rsidR="00B31EDF" w:rsidRPr="00151805">
        <w:rPr>
          <w:rFonts w:ascii="Angsana New" w:hAnsi="Angsana New"/>
          <w:sz w:val="26"/>
          <w:szCs w:val="26"/>
          <w:cs/>
        </w:rPr>
        <w:t>บาท</w:t>
      </w:r>
    </w:p>
    <w:p w:rsidR="00F72EE4" w:rsidRPr="00151805" w:rsidRDefault="00F72EE4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0D1FAA" w:rsidRPr="00151805" w:rsidRDefault="000D1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0D1FAA" w:rsidRPr="00151805" w:rsidRDefault="000D1FAA" w:rsidP="000D1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151805">
        <w:rPr>
          <w:rFonts w:ascii="Angsana New" w:hAnsi="Angsana New"/>
          <w:sz w:val="26"/>
          <w:szCs w:val="26"/>
        </w:rPr>
        <w:t>3</w:t>
      </w:r>
      <w:r w:rsidRPr="00151805">
        <w:rPr>
          <w:rFonts w:ascii="Angsana New" w:hAnsi="Angsana New"/>
          <w:sz w:val="26"/>
          <w:szCs w:val="26"/>
          <w:cs/>
        </w:rPr>
        <w:t xml:space="preserve"> ตุลาคม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บริษัทเข้าซื้อหุ้นร้อยละ </w:t>
      </w:r>
      <w:r w:rsidRPr="00151805">
        <w:rPr>
          <w:rFonts w:ascii="Angsana New" w:hAnsi="Angsana New"/>
          <w:sz w:val="26"/>
          <w:szCs w:val="26"/>
        </w:rPr>
        <w:t>99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9994</w:t>
      </w:r>
      <w:r w:rsidRPr="00151805">
        <w:rPr>
          <w:rFonts w:ascii="Angsana New" w:hAnsi="Angsana New"/>
          <w:sz w:val="26"/>
          <w:szCs w:val="26"/>
          <w:cs/>
        </w:rPr>
        <w:t xml:space="preserve"> ของบริษัท สไปซ์ ซินเนอจี้ จำกัด ซึ่งประกอบกิจการเป็นเจ้าของเครื่องหมายการค้า/การบริการภายใต้ธุรกิจอาหารไทยจากบริษัทต่างประเทศแห่งหนึ่ง 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ในการจัดทำงบการเงินรวมสำหรับปีสิ้นสุดวันที่ 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31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D23A06" w:rsidRPr="00151805">
        <w:rPr>
          <w:rFonts w:ascii="Angsana New" w:hAnsi="Angsana New"/>
          <w:spacing w:val="-2"/>
          <w:sz w:val="26"/>
          <w:szCs w:val="26"/>
          <w:lang w:val="en-GB"/>
        </w:rPr>
        <w:t>2559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บริษัทได้ประมาณมูลค่ายุติธรรมของสิ่งตอบแทนที่ได้รับจากการซื้อธุรกิจครั้งนี้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โดยพิจารณาจากข้อมูลในรายงานของที่ปรึกษาทางการเงินอิสระแห่งหนึ่ง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ลงวันที่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28 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ธันวาคม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2559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และปัจจัยต่าง ๆ ที่อาจจะกระทบต่อข้อมูลดังกล่าว  </w:t>
      </w:r>
    </w:p>
    <w:p w:rsidR="000D1FAA" w:rsidRPr="00151805" w:rsidRDefault="000D1FAA" w:rsidP="0066689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0D1FAA" w:rsidRPr="00151805" w:rsidRDefault="000D1FAA" w:rsidP="000D1FAA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  <w:lang w:val="en-GB"/>
        </w:rPr>
      </w:pPr>
      <w:r w:rsidRPr="00151805">
        <w:rPr>
          <w:rFonts w:ascii="Angsana New" w:hAnsi="Angsana New" w:hint="cs"/>
          <w:spacing w:val="-2"/>
          <w:sz w:val="26"/>
          <w:szCs w:val="26"/>
          <w:cs/>
        </w:rPr>
        <w:t>ต่อมาผู้บริหารของ</w:t>
      </w:r>
      <w:r w:rsidRPr="00151805">
        <w:rPr>
          <w:rFonts w:ascii="Angsana New" w:hAnsi="Angsana New"/>
          <w:spacing w:val="-2"/>
          <w:sz w:val="26"/>
          <w:szCs w:val="26"/>
          <w:cs/>
        </w:rPr>
        <w:t>บริษัทได้</w:t>
      </w:r>
      <w:r w:rsidR="009D7682" w:rsidRPr="00151805">
        <w:rPr>
          <w:rFonts w:ascii="Angsana New" w:hAnsi="Angsana New" w:hint="cs"/>
          <w:spacing w:val="-2"/>
          <w:sz w:val="26"/>
          <w:szCs w:val="26"/>
          <w:cs/>
        </w:rPr>
        <w:t>ทบทวน</w:t>
      </w:r>
      <w:r w:rsidRPr="00151805">
        <w:rPr>
          <w:rFonts w:ascii="Angsana New" w:hAnsi="Angsana New"/>
          <w:spacing w:val="-2"/>
          <w:sz w:val="26"/>
          <w:szCs w:val="26"/>
          <w:cs/>
        </w:rPr>
        <w:t>มูลค่าของสิ่งตอบแทน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ที่โอนให้จากการจ่าย</w:t>
      </w:r>
      <w:r w:rsidRPr="00151805">
        <w:rPr>
          <w:rFonts w:ascii="Angsana New" w:hAnsi="Angsana New"/>
          <w:spacing w:val="-2"/>
          <w:sz w:val="26"/>
          <w:szCs w:val="26"/>
          <w:cs/>
        </w:rPr>
        <w:t>ซื้อ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ธุรกิจ</w:t>
      </w:r>
      <w:r w:rsidRPr="00151805">
        <w:rPr>
          <w:rFonts w:asciiTheme="majorBidi" w:hAnsiTheme="majorBidi"/>
          <w:sz w:val="26"/>
          <w:szCs w:val="26"/>
          <w:cs/>
        </w:rPr>
        <w:t>อาหารไทยจากบริษัทต่างประเทศแห่งหนึ่ง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ใหม่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     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โดยได้พิจารณารวมมูลค่ายุติธรรมของหุ้นสามัญของบริษัทที่ให้สิทธิในการซื้อหุ้น</w:t>
      </w:r>
      <w:r w:rsidR="009D7682" w:rsidRPr="00151805">
        <w:rPr>
          <w:rFonts w:ascii="Angsana New" w:hAnsi="Angsana New" w:hint="cs"/>
          <w:spacing w:val="-2"/>
          <w:sz w:val="26"/>
          <w:szCs w:val="26"/>
          <w:cs/>
        </w:rPr>
        <w:t>สามัญ</w:t>
      </w:r>
      <w:r w:rsidR="00D23A06" w:rsidRPr="00151805">
        <w:rPr>
          <w:rFonts w:ascii="Angsana New" w:hAnsi="Angsana New" w:hint="cs"/>
          <w:spacing w:val="-2"/>
          <w:sz w:val="26"/>
          <w:szCs w:val="26"/>
          <w:cs/>
        </w:rPr>
        <w:t>ที่ออกใหม่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แก่เจ้าของธุรกิจดังกล่าวซื้อ</w:t>
      </w:r>
      <w:r w:rsidR="009D7682" w:rsidRPr="00151805">
        <w:rPr>
          <w:rFonts w:ascii="Angsana New" w:hAnsi="Angsana New" w:hint="cs"/>
          <w:spacing w:val="-2"/>
          <w:sz w:val="26"/>
          <w:szCs w:val="26"/>
          <w:cs/>
        </w:rPr>
        <w:t>หุ้นสามัญ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ได้ในราคาตามมูลค่าเป็นส่วนหนึ่งของสิ่งตอบแทนจากการจ่ายซื้อธุรกิจ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และพิจารณาสิ่งตอบแทนที่เป็นสินทรัพย์ไม่มีตัวตนซึ่งระ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>บุได้จากการซื้อธุรกิจเพิ่มเติม</w:t>
      </w:r>
      <w:r w:rsidR="009D7682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>โดยการว่าจ้าง</w:t>
      </w:r>
      <w:r w:rsidR="00DD0629" w:rsidRPr="00151805">
        <w:rPr>
          <w:rFonts w:ascii="Angsana New" w:hAnsi="Angsana New"/>
          <w:spacing w:val="-2"/>
          <w:sz w:val="26"/>
          <w:szCs w:val="26"/>
          <w:cs/>
        </w:rPr>
        <w:t>ที่ปรึกษาทางการเงินอิสระ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>ดังกล่าวข้างต้น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DD0629" w:rsidRPr="00151805">
        <w:rPr>
          <w:rFonts w:ascii="Angsana New" w:hAnsi="Angsana New"/>
          <w:spacing w:val="-2"/>
          <w:sz w:val="26"/>
          <w:szCs w:val="26"/>
          <w:cs/>
        </w:rPr>
        <w:t>รายงานของที่ปรึกษาทางการเงินอิสระ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ดังกล่าวลงวันที่ </w:t>
      </w:r>
      <w:r w:rsidR="009D7682" w:rsidRPr="00151805">
        <w:rPr>
          <w:rFonts w:ascii="Angsana New" w:hAnsi="Angsana New"/>
          <w:spacing w:val="-2"/>
          <w:sz w:val="26"/>
          <w:szCs w:val="26"/>
        </w:rPr>
        <w:t>5</w:t>
      </w:r>
      <w:r w:rsidR="00DD0629"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ตุลาคม </w:t>
      </w:r>
      <w:r w:rsidR="009D7682" w:rsidRPr="00151805">
        <w:rPr>
          <w:rFonts w:ascii="Angsana New" w:hAnsi="Angsana New"/>
          <w:spacing w:val="-2"/>
          <w:sz w:val="26"/>
          <w:szCs w:val="26"/>
          <w:lang w:val="en-GB"/>
        </w:rPr>
        <w:t>2561</w:t>
      </w:r>
      <w:r w:rsidR="00DD0629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หุ้นสามัญของบริษัทมีมูลค่ายุติธรรมจำนวนเงิน </w:t>
      </w:r>
      <w:r w:rsidR="009D7682" w:rsidRPr="00151805">
        <w:rPr>
          <w:rFonts w:ascii="Angsana New" w:hAnsi="Angsana New"/>
          <w:spacing w:val="-2"/>
          <w:sz w:val="26"/>
          <w:szCs w:val="26"/>
          <w:lang w:val="en-GB"/>
        </w:rPr>
        <w:t>84.0</w:t>
      </w:r>
      <w:r w:rsidR="00DD0629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ล้านบาท และสัญญาแฟรนไชส์มีมูลค่ายุติธรรมจำนวน </w:t>
      </w:r>
      <w:r w:rsidR="009D7682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36.0 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7C7798"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="007C7798" w:rsidRPr="00151805">
        <w:rPr>
          <w:rFonts w:ascii="Angsana New" w:hAnsi="Angsana New" w:hint="cs"/>
          <w:spacing w:val="-2"/>
          <w:sz w:val="26"/>
          <w:szCs w:val="26"/>
          <w:cs/>
        </w:rPr>
        <w:t>ได้ถูกระบุเพิ่มจากการซื้อธุรกิจ</w:t>
      </w:r>
      <w:r w:rsidR="00DD0629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กลุ่มบริษัทจึงได้ปรับปรุงข้อมูลทางบัญชีย้อนหลังเกี่ยวกับค่าความนิยม สินทรัพย์ไม่มีตัวตนอื่นและส่วนเกินมูลค่าหุ้นสามัญสำหรับงบการเงินรวมปี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>2560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2559 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>และเงินลงทุนในบริษัทย่อยและส่วนเกินมูลค่าหุ้นสามัญ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ใน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>งบแสดง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ฐานะ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การเงินเฉพาะกิจการ ณ วันที่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ธันวาคม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2560 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และ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>2559</w:t>
      </w:r>
      <w:r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ซึ่งการปฏิบัติในเรื่อง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="00D23A06" w:rsidRPr="00151805">
        <w:rPr>
          <w:rFonts w:ascii="Angsana New" w:hAnsi="Angsana New"/>
          <w:spacing w:val="-2"/>
          <w:sz w:val="26"/>
          <w:szCs w:val="26"/>
          <w:lang w:val="en-GB"/>
        </w:rPr>
        <w:t>19</w:t>
      </w:r>
      <w:r w:rsidR="009D7682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9D7682"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ตุลาคม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>2561</w:t>
      </w:r>
    </w:p>
    <w:p w:rsidR="00DD0629" w:rsidRPr="00151805" w:rsidRDefault="00DD0629" w:rsidP="000D1FAA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F72EE4" w:rsidRPr="00151805" w:rsidRDefault="00DD0629" w:rsidP="00CA4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ในการนี้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บริษัทได้รับรู้รายการรวมธุรกิจให้เป็นไปตามมาตรฐานการรายงานทางการเงินฉบับที่ </w:t>
      </w:r>
      <w:r w:rsidRPr="00151805">
        <w:rPr>
          <w:rFonts w:ascii="Angsana New" w:hAnsi="Angsana New"/>
          <w:spacing w:val="-2"/>
          <w:sz w:val="26"/>
          <w:szCs w:val="26"/>
        </w:rPr>
        <w:t>3</w:t>
      </w:r>
      <w:r w:rsidR="00481D6E" w:rsidRPr="00151805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เรื่อง การรวมธุรกิจ โดยข้อมูลของสิ่งตอบแทนทั้งหมดที่โอนให้และมูลค่าที่รับรู้สำหรับสินทรัพย์ที่ได้มาแต่ละประเภทที่สำคัญ</w:t>
      </w:r>
      <w:r w:rsidR="00481D6E"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ณ วันที่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>3</w:t>
      </w:r>
      <w:r w:rsidR="00A66529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A66529" w:rsidRPr="00151805">
        <w:rPr>
          <w:rFonts w:ascii="Angsana New" w:hAnsi="Angsana New" w:hint="cs"/>
          <w:spacing w:val="-2"/>
          <w:sz w:val="26"/>
          <w:szCs w:val="26"/>
          <w:cs/>
        </w:rPr>
        <w:t>ตุลาคม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>2559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มีดังนี้</w:t>
      </w:r>
    </w:p>
    <w:p w:rsidR="00C41651" w:rsidRPr="00151805" w:rsidRDefault="00C41651" w:rsidP="00CA4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10"/>
        <w:gridCol w:w="1710"/>
      </w:tblGrid>
      <w:tr w:rsidR="008C7E41" w:rsidRPr="00151805" w:rsidTr="009F5BBB">
        <w:tc>
          <w:tcPr>
            <w:tcW w:w="8010" w:type="dxa"/>
          </w:tcPr>
          <w:p w:rsidR="008C7E41" w:rsidRPr="00151805" w:rsidRDefault="008C7E41" w:rsidP="009F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C7E41" w:rsidRPr="00151805" w:rsidRDefault="008C7E41" w:rsidP="009F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8C7E41" w:rsidRPr="00151805" w:rsidTr="009F5BBB">
        <w:tc>
          <w:tcPr>
            <w:tcW w:w="8010" w:type="dxa"/>
          </w:tcPr>
          <w:p w:rsidR="008C7E41" w:rsidRPr="00151805" w:rsidRDefault="007F3BFA" w:rsidP="009F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สินทรัพย์ที่ได้มาที่ระบุ</w:t>
            </w:r>
            <w:r w:rsidRPr="00151805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ได้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C7E41" w:rsidRPr="00151805" w:rsidRDefault="008C7E41" w:rsidP="009F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เงินสดจากการเพิ่มทุนในหุ้นสามัญของบริษัทในราคาตามมูลค่าหุ้น </w:t>
            </w:r>
            <w:r w:rsidRPr="00151805">
              <w:rPr>
                <w:rFonts w:ascii="Angsana New" w:hAnsi="Angsana New"/>
                <w:sz w:val="26"/>
                <w:szCs w:val="26"/>
              </w:rPr>
              <w:t>(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18)</w:t>
            </w:r>
          </w:p>
        </w:tc>
        <w:tc>
          <w:tcPr>
            <w:tcW w:w="1710" w:type="dxa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5,625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3,075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รถยนต์และอุปกรณ์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5,637</w:t>
            </w:r>
          </w:p>
        </w:tc>
      </w:tr>
      <w:tr w:rsidR="00C41651" w:rsidRPr="00151805" w:rsidTr="009F5BBB">
        <w:tc>
          <w:tcPr>
            <w:tcW w:w="8010" w:type="dxa"/>
            <w:vAlign w:val="center"/>
          </w:tcPr>
          <w:p w:rsidR="00C41651" w:rsidRPr="00151805" w:rsidRDefault="009D7682" w:rsidP="00C416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C41651" w:rsidRPr="00151805" w:rsidTr="009F5BBB">
        <w:tc>
          <w:tcPr>
            <w:tcW w:w="8010" w:type="dxa"/>
            <w:vAlign w:val="center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มูลค่ายุติธรรมของเครื่องหมายการค้า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33,000 </w:t>
            </w:r>
          </w:p>
        </w:tc>
      </w:tr>
      <w:tr w:rsidR="00C41651" w:rsidRPr="00151805" w:rsidTr="009F5BBB">
        <w:tc>
          <w:tcPr>
            <w:tcW w:w="8010" w:type="dxa"/>
            <w:vAlign w:val="bottom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สัญญาแฟรนไชส์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36,034 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ค่าความนิยม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183,023 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สิ่งตอบแทนที่โอน</w:t>
            </w:r>
            <w:r w:rsidRPr="001518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ให้</w:t>
            </w: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266,721 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รับคืนเงินจากการซื้อธุรกิจ</w:t>
            </w:r>
            <w:r w:rsidRPr="00151805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C41651" w:rsidRPr="00151805" w:rsidRDefault="00C41651" w:rsidP="00C41651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(1,067)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รวมสิ่งตอบแทนที่โอน</w:t>
            </w:r>
            <w:r w:rsidRPr="001518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ให้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1651" w:rsidRPr="00151805" w:rsidRDefault="00C41651" w:rsidP="000521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265,654 </w:t>
            </w:r>
          </w:p>
        </w:tc>
      </w:tr>
      <w:tr w:rsidR="007F3BFA" w:rsidRPr="00151805" w:rsidTr="009F5BBB">
        <w:tc>
          <w:tcPr>
            <w:tcW w:w="8010" w:type="dxa"/>
          </w:tcPr>
          <w:p w:rsidR="007F3BFA" w:rsidRPr="00151805" w:rsidRDefault="007F3BFA" w:rsidP="007F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F3BFA" w:rsidRPr="00151805" w:rsidRDefault="007F3BFA" w:rsidP="007F3BFA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BFA" w:rsidRPr="00151805" w:rsidTr="009F5BBB">
        <w:tc>
          <w:tcPr>
            <w:tcW w:w="8010" w:type="dxa"/>
          </w:tcPr>
          <w:p w:rsidR="007F3BFA" w:rsidRPr="00151805" w:rsidRDefault="007F3BFA" w:rsidP="007F3BF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สิ่งตอบแทนที่โอนให้</w:t>
            </w:r>
            <w:r w:rsidRPr="001518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710" w:type="dxa"/>
          </w:tcPr>
          <w:p w:rsidR="007F3BFA" w:rsidRPr="00151805" w:rsidRDefault="007F3BFA" w:rsidP="007F3BFA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710" w:type="dxa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182,763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</w:rPr>
              <w:t xml:space="preserve">- </w:t>
            </w:r>
            <w:r w:rsidRPr="0015180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หุ้นสามัญของบริษัทที่คำนวณในมูลค่ายุติธรรม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</w:rPr>
              <w:t>(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18)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83,958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266,721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รับคืนเงินจากการซื้อธุรกิจ</w:t>
            </w:r>
            <w:r w:rsidRPr="00151805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10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C41651" w:rsidRPr="00151805" w:rsidRDefault="00C41651" w:rsidP="00C41651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    (1,067)</w:t>
            </w:r>
          </w:p>
        </w:tc>
      </w:tr>
      <w:tr w:rsidR="00C41651" w:rsidRPr="00151805" w:rsidTr="009F5BBB">
        <w:tc>
          <w:tcPr>
            <w:tcW w:w="801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1651" w:rsidRPr="00151805" w:rsidRDefault="00C41651" w:rsidP="00C41651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  265,654 </w:t>
            </w:r>
          </w:p>
        </w:tc>
      </w:tr>
    </w:tbl>
    <w:p w:rsidR="00C41651" w:rsidRPr="00151805" w:rsidRDefault="00C41651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lastRenderedPageBreak/>
        <w:t xml:space="preserve">ในการจัดทำงบการเงินรวมสำหรับปีสิ้นสุดวันที่ 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31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151805">
        <w:rPr>
          <w:rFonts w:ascii="Angsana New" w:hAnsi="Angsana New"/>
          <w:spacing w:val="-2"/>
          <w:sz w:val="26"/>
          <w:szCs w:val="26"/>
        </w:rPr>
        <w:t>255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9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บริษัทได้ประมาณมูลค่ายุติธรรมของสิ่งตอบแทนที่ได้รับจากการซื้อธุรกิจครั้งนี้ 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เป็นจำนวนเงิน </w:t>
      </w:r>
      <w:r w:rsidR="00C41651" w:rsidRPr="00151805">
        <w:rPr>
          <w:rFonts w:ascii="Angsana New" w:hAnsi="Angsana New"/>
          <w:spacing w:val="-2"/>
          <w:sz w:val="26"/>
          <w:szCs w:val="26"/>
          <w:lang w:val="en-GB"/>
        </w:rPr>
        <w:t>183.0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ล้านบาท โดยพิจารณาจากข้อมูลในรายงานของที่ปรึกษาทางการเงินอิสระดังกล่าวและปัจจัยต่าง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ๆ ที่อาจจะกระทบต่อข้อมูลดังกล่าว 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 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ค่าความนิยมที่เกิดจากการซื้อธุรกิจนี้ไม่สามารถนำมาหักเป็นค่าใช้จ่ายทางภาษีเงินได้</w:t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ในเดือน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2560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151805">
        <w:rPr>
          <w:rFonts w:ascii="Angsana New" w:hAnsi="Angsana New"/>
          <w:spacing w:val="-2"/>
          <w:sz w:val="26"/>
          <w:szCs w:val="26"/>
          <w:cs/>
        </w:rPr>
        <w:t>บริษัทได้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รับเงินคืนจากการซื้อธุรกิจจำนวนเงิน 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1.1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ล้านบาท และบันทึกลด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บัญชี “ค่าความนิยม” 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ในจำนวนเงินเดียวกัน </w:t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มูลค่ายุติธรรมของเครื่องหมายการค้า </w:t>
      </w:r>
      <w:r w:rsidRPr="00151805">
        <w:rPr>
          <w:rFonts w:ascii="Angsana New" w:hAnsi="Angsana New" w:hint="cs"/>
          <w:sz w:val="26"/>
          <w:szCs w:val="26"/>
          <w:cs/>
        </w:rPr>
        <w:t>สัญญาแฟรนไชส์และหุ้นสามัญของบริษัท</w:t>
      </w:r>
      <w:r w:rsidRPr="00151805">
        <w:rPr>
          <w:rFonts w:ascii="Angsana New" w:hAnsi="Angsana New"/>
          <w:sz w:val="26"/>
          <w:szCs w:val="26"/>
          <w:cs/>
        </w:rPr>
        <w:t>ดังกล่าว</w:t>
      </w:r>
      <w:r w:rsidRPr="00151805">
        <w:rPr>
          <w:rFonts w:ascii="Angsana New" w:hAnsi="Angsana New" w:hint="cs"/>
          <w:sz w:val="26"/>
          <w:szCs w:val="26"/>
          <w:cs/>
        </w:rPr>
        <w:t>ข้างต้น</w:t>
      </w:r>
      <w:r w:rsidRPr="00151805">
        <w:rPr>
          <w:rFonts w:ascii="Angsana New" w:hAnsi="Angsana New"/>
          <w:sz w:val="26"/>
          <w:szCs w:val="26"/>
          <w:cs/>
        </w:rPr>
        <w:t>ตามรายงานของ</w:t>
      </w:r>
      <w:r w:rsidRPr="00151805">
        <w:rPr>
          <w:rFonts w:ascii="Angsana New" w:hAnsi="Angsana New"/>
          <w:spacing w:val="-2"/>
          <w:sz w:val="26"/>
          <w:szCs w:val="26"/>
          <w:cs/>
        </w:rPr>
        <w:t>ปรึกษาทางการเงินอิสระ</w:t>
      </w:r>
      <w:r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กระทำภายใต้สมมติฐานดังต่อไปนี้</w:t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มูลค่ายุติธรรมของเครื่องหมายการค้า </w:t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504F72" w:rsidRPr="00151805" w:rsidTr="00504F72">
        <w:tc>
          <w:tcPr>
            <w:tcW w:w="1763" w:type="dxa"/>
          </w:tcPr>
          <w:p w:rsidR="00504F72" w:rsidRPr="00151805" w:rsidRDefault="00504F72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:rsidR="00504F72" w:rsidRPr="00151805" w:rsidRDefault="00504F72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504F72" w:rsidRPr="00151805" w:rsidRDefault="00504F72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504F72" w:rsidRPr="00151805" w:rsidTr="00504F72">
        <w:tc>
          <w:tcPr>
            <w:tcW w:w="1763" w:type="dxa"/>
          </w:tcPr>
          <w:p w:rsidR="00504F72" w:rsidRPr="00151805" w:rsidRDefault="00504F72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04F72" w:rsidRPr="00151805" w:rsidRDefault="00504F72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504F72" w:rsidRPr="00151805" w:rsidRDefault="00504F72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504F72" w:rsidRPr="00151805" w:rsidTr="00504F72">
        <w:tc>
          <w:tcPr>
            <w:tcW w:w="1763" w:type="dxa"/>
          </w:tcPr>
          <w:p w:rsidR="00504F72" w:rsidRPr="00151805" w:rsidRDefault="00504F72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</w:tcPr>
          <w:p w:rsidR="00504F72" w:rsidRPr="00151805" w:rsidRDefault="00504F72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504F72" w:rsidRPr="00151805" w:rsidRDefault="00E50251" w:rsidP="00E502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เครื่องหมายการค้า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ยี่ห้อ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คือ ตำมั่ว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เฝอและลาวญวน</w:t>
            </w:r>
            <w:r w:rsidR="00504F72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04F72" w:rsidRPr="00151805" w:rsidTr="00504F72">
        <w:tc>
          <w:tcPr>
            <w:tcW w:w="1763" w:type="dxa"/>
          </w:tcPr>
          <w:p w:rsidR="00504F72" w:rsidRPr="00151805" w:rsidRDefault="00504F72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04F72" w:rsidRPr="00151805" w:rsidRDefault="00504F72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504F72" w:rsidRPr="00151805" w:rsidRDefault="00504F72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504F72" w:rsidRPr="00151805" w:rsidTr="00504F72">
        <w:tc>
          <w:tcPr>
            <w:tcW w:w="1763" w:type="dxa"/>
          </w:tcPr>
          <w:p w:rsidR="00504F72" w:rsidRPr="00151805" w:rsidRDefault="00E50251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:rsidR="00504F72" w:rsidRPr="00151805" w:rsidRDefault="00504F72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E50251" w:rsidRPr="00151805" w:rsidRDefault="0083142C" w:rsidP="007C7798">
            <w:pPr>
              <w:jc w:val="thaiDistribute"/>
              <w:rPr>
                <w:cs/>
                <w:lang w:eastAsia="x-none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  <w:lang w:val="x-none"/>
              </w:rPr>
              <w:t>พิจารณา</w:t>
            </w:r>
            <w:r w:rsidR="00E50251" w:rsidRPr="00151805">
              <w:rPr>
                <w:rFonts w:ascii="Angsana New" w:hAnsi="Angsana New"/>
                <w:sz w:val="26"/>
                <w:szCs w:val="26"/>
                <w:cs/>
              </w:rPr>
              <w:t>ความสามารถของ</w:t>
            </w:r>
            <w:r w:rsidR="00E50251" w:rsidRPr="00151805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  <w:r w:rsidR="00E50251" w:rsidRPr="00151805">
              <w:rPr>
                <w:rFonts w:ascii="Angsana New" w:hAnsi="Angsana New"/>
                <w:sz w:val="26"/>
                <w:szCs w:val="26"/>
                <w:cs/>
              </w:rPr>
              <w:t>ในการสร้างรายได้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จากประมาณการทางการเงิน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  <w:r w:rsidR="00E50251"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7798" w:rsidRPr="00151805">
              <w:rPr>
                <w:rFonts w:ascii="Angsana New" w:hAnsi="Angsana New" w:hint="cs"/>
                <w:sz w:val="26"/>
                <w:szCs w:val="26"/>
                <w:cs/>
              </w:rPr>
              <w:t>โดยประมาณการ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จากผลประกอบการในอดีตย้อนหลัง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2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ปี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แผนการตลาดและวิสัยทัศน์ของผู้บริหารระดับสูง และแนวโน้มการเติบโตของ</w:t>
            </w:r>
            <w:r w:rsidR="004A337D" w:rsidRPr="00151805">
              <w:rPr>
                <w:rFonts w:ascii="Angsana New" w:hAnsi="Angsana New" w:hint="cs"/>
                <w:sz w:val="26"/>
                <w:szCs w:val="26"/>
                <w:cs/>
              </w:rPr>
              <w:t>ธุรกิจใน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อุตสาหกรรม</w:t>
            </w: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83142C" w:rsidP="0083142C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83142C" w:rsidRPr="00151805" w:rsidRDefault="0083142C" w:rsidP="0083142C">
            <w:pPr>
              <w:pStyle w:val="Heading7"/>
              <w:ind w:right="72"/>
              <w:jc w:val="thaiDistribute"/>
              <w:rPr>
                <w:rFonts w:cs="Times New Roman"/>
                <w:i/>
                <w:iCs/>
                <w:color w:val="000000" w:themeColor="text1"/>
                <w:szCs w:val="18"/>
                <w:cs/>
              </w:rPr>
            </w:pP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83142C" w:rsidP="006B45D0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</w:t>
            </w:r>
            <w:r w:rsidR="006B45D0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เครื่องหมายการค้า</w:t>
            </w: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83142C" w:rsidRPr="00151805" w:rsidRDefault="0083142C" w:rsidP="004A337D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0.5 </w:t>
            </w:r>
            <w:r w:rsidR="004A337D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="004A337D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4A337D" w:rsidP="004A337D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83142C" w:rsidRPr="00151805" w:rsidRDefault="004A337D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83142C" w:rsidRPr="00151805" w:rsidRDefault="0083142C" w:rsidP="00565447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4A337D" w:rsidP="0083142C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="0083142C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83142C" w:rsidRPr="00151805" w:rsidRDefault="007C7798" w:rsidP="00481D6E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ประมาณการ</w:t>
            </w:r>
            <w:r w:rsidR="00565447"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="00565447" w:rsidRPr="00151805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1 </w:t>
            </w:r>
            <w:r w:rsidR="00565447"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="00565447" w:rsidRPr="0015180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="00565447" w:rsidRPr="0015180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ของเครื่องหมายการค้าแต่ละยี่ห้อ</w:t>
            </w: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83142C" w:rsidRPr="00151805" w:rsidRDefault="0083142C" w:rsidP="0083142C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3142C" w:rsidRPr="00151805" w:rsidTr="00504F72">
        <w:tc>
          <w:tcPr>
            <w:tcW w:w="1763" w:type="dxa"/>
          </w:tcPr>
          <w:p w:rsidR="0083142C" w:rsidRPr="00151805" w:rsidRDefault="00EB1DA5" w:rsidP="0083142C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83142C" w:rsidRPr="00151805" w:rsidRDefault="0083142C" w:rsidP="0083142C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83142C" w:rsidRPr="00151805" w:rsidRDefault="007C7798" w:rsidP="0083142C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อัตรา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EB1DA5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14.18 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ซึ่งประกอบด้วยค่าเฉลี่ยของอุตสาหกรรมของต้นทุนหนี้สิน อัตราผลตอบแทนที่ปราศจากความเสี่ยง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และผลตอนแทนที่ชดเชยความเสี่ยงที่เพิ่มขึ้น </w:t>
            </w:r>
          </w:p>
        </w:tc>
      </w:tr>
    </w:tbl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EB1DA5" w:rsidRPr="00151805" w:rsidRDefault="00EB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มูลค่ายุติธรรมของ</w:t>
      </w:r>
      <w:r w:rsidRPr="0015180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สัญญาแฟรนไชส์</w:t>
      </w:r>
    </w:p>
    <w:p w:rsidR="00EB1DA5" w:rsidRPr="00151805" w:rsidRDefault="00EB1DA5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EB1DA5" w:rsidRPr="00151805" w:rsidRDefault="00EB1DA5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EB1DA5" w:rsidRPr="00151805" w:rsidRDefault="00EB1DA5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ระยะเวลาที่คาดว่าจะได้รับประโยชน์</w:t>
            </w: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EB1DA5" w:rsidRPr="00151805" w:rsidRDefault="00EB1DA5" w:rsidP="007C779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อายุที่เหลืออยู่</w:t>
            </w:r>
            <w:r w:rsidR="007C7798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ของสัญญาแฟรนไชส์ที่มีอยู่แต่ละสัญญา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(</w:t>
            </w:r>
            <w:r w:rsidR="007C7798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ระหว่าง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0.2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  <w:r w:rsidR="007C7798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ถึง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5.9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ปี) </w:t>
            </w: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EB1DA5" w:rsidRPr="00151805" w:rsidRDefault="00EB1DA5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6B45D0" w:rsidRPr="00151805" w:rsidTr="009F5BBB">
        <w:tc>
          <w:tcPr>
            <w:tcW w:w="1763" w:type="dxa"/>
          </w:tcPr>
          <w:p w:rsidR="006B45D0" w:rsidRPr="00151805" w:rsidRDefault="006B45D0" w:rsidP="006B45D0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:rsidR="006B45D0" w:rsidRPr="00151805" w:rsidRDefault="006B45D0" w:rsidP="006B45D0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6B45D0" w:rsidRPr="00151805" w:rsidRDefault="006B45D0" w:rsidP="00A66529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พิจารณาจากอัตราค่าใช้สิทธิเครื่องหมายการค้า</w:t>
            </w:r>
            <w:r w:rsidR="00481D6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จริง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ของแต่ละสัญญาหักด้วยต้นทุนของเครื่องหมายการค้าในอัตราร้อยละ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0.5 </w:t>
            </w: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EB1DA5" w:rsidRPr="00151805" w:rsidRDefault="00E52544" w:rsidP="00E52544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ประมาณการจากข้อมูลทางการเงินในอดีตและอัตราการเติบโตของรายได้ของแฟรนไชส์ซี </w:t>
            </w:r>
            <w:r w:rsidR="00EB1DA5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ในอัตราร้อยละ</w:t>
            </w:r>
            <w:r w:rsidR="00EB1DA5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EB1DA5" w:rsidRPr="00151805" w:rsidTr="009F5BBB">
        <w:tc>
          <w:tcPr>
            <w:tcW w:w="1763" w:type="dxa"/>
          </w:tcPr>
          <w:p w:rsidR="00EB1DA5" w:rsidRPr="00151805" w:rsidRDefault="00EB1DA5" w:rsidP="009F5BBB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EB1DA5" w:rsidRPr="00151805" w:rsidRDefault="00EB1DA5" w:rsidP="009F5BBB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EB1DA5" w:rsidRPr="00151805" w:rsidRDefault="007C7798" w:rsidP="009F5BBB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อัตรา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EB1DA5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14.18 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="00481D6E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อุตสาหกรรมของต้นทุนหนี้สิน อัตราผลตอบแทนที่ปราศจากความเสี่ยง</w:t>
            </w:r>
            <w:r w:rsidR="00EB1DA5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EB1DA5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และผลตอนแทนที่ชดเชยความเสี่ยงที่เพิ่มขึ้น </w:t>
            </w:r>
          </w:p>
        </w:tc>
      </w:tr>
    </w:tbl>
    <w:p w:rsidR="004B308A" w:rsidRPr="00151805" w:rsidRDefault="004B308A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:rsidR="004B308A" w:rsidRPr="00151805" w:rsidRDefault="004B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504F72" w:rsidRPr="00151805" w:rsidRDefault="00504F72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มูลค่ายุติธรรมของ</w:t>
      </w:r>
      <w:r w:rsidRPr="0015180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หุ้นสามัญของบริษัท</w:t>
      </w:r>
    </w:p>
    <w:p w:rsidR="004B308A" w:rsidRPr="00151805" w:rsidRDefault="004B308A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2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19"/>
        <w:gridCol w:w="7901"/>
      </w:tblGrid>
      <w:tr w:rsidR="00337C3F" w:rsidRPr="00151805" w:rsidTr="00337C3F">
        <w:tc>
          <w:tcPr>
            <w:tcW w:w="1710" w:type="dxa"/>
          </w:tcPr>
          <w:p w:rsidR="00337C3F" w:rsidRPr="00151805" w:rsidRDefault="00337C3F" w:rsidP="00337C3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</w:tcPr>
          <w:p w:rsidR="00337C3F" w:rsidRPr="00151805" w:rsidRDefault="00337C3F" w:rsidP="00337C3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337C3F" w:rsidRPr="00151805" w:rsidRDefault="00337C3F" w:rsidP="00B45B2C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</w:t>
            </w:r>
            <w:r w:rsidR="00B45B2C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คิดลดกระแสเงินสด</w:t>
            </w:r>
          </w:p>
        </w:tc>
      </w:tr>
      <w:tr w:rsidR="00337C3F" w:rsidRPr="00151805" w:rsidTr="00337C3F">
        <w:tc>
          <w:tcPr>
            <w:tcW w:w="1710" w:type="dxa"/>
          </w:tcPr>
          <w:p w:rsidR="00337C3F" w:rsidRPr="00151805" w:rsidRDefault="00337C3F" w:rsidP="00337C3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337C3F" w:rsidRPr="00151805" w:rsidRDefault="00337C3F" w:rsidP="00337C3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337C3F" w:rsidRPr="00151805" w:rsidRDefault="00337C3F" w:rsidP="00337C3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89" w:type="dxa"/>
            <w:gridSpan w:val="2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AB39CF" w:rsidRPr="00151805" w:rsidRDefault="00AB39CF" w:rsidP="00AB39CF">
            <w:pPr>
              <w:jc w:val="thaiDistribute"/>
              <w:rPr>
                <w:cs/>
                <w:lang w:eastAsia="x-none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ประมาณการทางการเงิน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คำนวณจากผลประกอบการในอดีตของธุรกิจอาหารที่มีอยู่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ไม่รวมธุรกิจอาหารไทยและธุรกิจอาหารญี่ปุ่นภายใต้ชื่อ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 “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ซูชิชู”</w:t>
            </w:r>
            <w:r w:rsidR="00481D6E"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และประมาณการ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ผลประโยชน์ที่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จะ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AB39CF" w:rsidRPr="00151805" w:rsidTr="007C7798">
        <w:tc>
          <w:tcPr>
            <w:tcW w:w="1710" w:type="dxa"/>
          </w:tcPr>
          <w:p w:rsidR="00AB39CF" w:rsidRPr="00151805" w:rsidRDefault="00AB39CF" w:rsidP="007C779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B39CF" w:rsidRPr="00151805" w:rsidRDefault="00AB39CF" w:rsidP="007C779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AB39CF" w:rsidRPr="00151805" w:rsidRDefault="00AB39CF" w:rsidP="007C779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อัตราการเติบโตของรายได้ของร้านอาหารที่เป็นเจ้าของเอง</w:t>
            </w: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AB39CF" w:rsidRPr="00151805" w:rsidRDefault="00AB39CF" w:rsidP="00DE19C4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อัตราร้อยละ</w:t>
            </w:r>
            <w:r w:rsidR="00DE19C4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3 </w:t>
            </w:r>
            <w:r w:rsidR="00DE19C4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และร้อยละ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4 </w:t>
            </w:r>
            <w:r w:rsidR="00481D6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ต่อปี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307FF8">
            <w:pPr>
              <w:pStyle w:val="Heading7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จำนวน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ร้านอาหารที่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เป็นเจ้าของเองและ</w:t>
            </w:r>
            <w:r w:rsidR="00307FF8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ร้านอาหาร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แฟรนไชส์</w:t>
            </w: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ใช้ข้อมูล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จำนวนร้านอาหารที่เป็นเจ้าของเองและ</w:t>
            </w:r>
            <w:r w:rsidR="00307FF8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ร้านอาหาร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แฟรนไชส์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ตามที่มีอยู่จริงในปี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2560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และหลังจากนั้นจากประมาณการโดยผู้บริหาร</w:t>
            </w:r>
          </w:p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AB39CF" w:rsidRPr="00151805" w:rsidRDefault="007C7798" w:rsidP="00AB39C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x-none"/>
              </w:rPr>
              <w:t>ประมาณการ</w:t>
            </w:r>
            <w:r w:rsidR="00AB39CF"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="00AB39CF" w:rsidRPr="00151805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="00AB39CF"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="00AB39CF" w:rsidRPr="0015180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AB39CF" w:rsidRPr="00151805" w:rsidRDefault="007C7798" w:rsidP="007C779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อัตรา</w:t>
            </w:r>
            <w:r w:rsidR="00AB39C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AB39CF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14.64 </w:t>
            </w:r>
            <w:r w:rsidR="00AB39C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ซึ่งประกอบด้วยค่าเฉลี่ยของอุตสาหกรรมของต้นทุนหนี้สิน อัตราผลตอบแทนที่ปราศจากความเสี่ยง</w:t>
            </w:r>
            <w:r w:rsidR="00AB39CF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AB39C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ผลตอนแทนที่ชดเชยความเสี่ยงที่เพิ่มขึ้น</w:t>
            </w:r>
            <w:r w:rsidR="008D4D37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AB39C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และค่าเบต้าโดยเฉลี่ยของอุตสาหกรรม</w:t>
            </w: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  <w:gridSpan w:val="2"/>
          </w:tcPr>
          <w:p w:rsidR="00AB39CF" w:rsidRPr="00151805" w:rsidRDefault="00AB39CF" w:rsidP="00AB39C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B39CF" w:rsidRPr="00151805" w:rsidTr="00337C3F">
        <w:tc>
          <w:tcPr>
            <w:tcW w:w="1710" w:type="dxa"/>
          </w:tcPr>
          <w:p w:rsidR="00AB39CF" w:rsidRPr="00151805" w:rsidRDefault="00AB39CF" w:rsidP="00AB39C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:rsidR="00AB39CF" w:rsidRPr="00151805" w:rsidRDefault="00AB39CF" w:rsidP="00AB39C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gridSpan w:val="2"/>
          </w:tcPr>
          <w:p w:rsidR="00AB39CF" w:rsidRPr="00151805" w:rsidRDefault="00AB39CF" w:rsidP="001E17B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ประมาณการจากข้อมูลทางการเงินในอดีต และ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ประมาณการ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ผลประโยชน์ที่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จะ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อุตสาหกรรม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ที่คาดไว้</w:t>
            </w:r>
          </w:p>
        </w:tc>
      </w:tr>
    </w:tbl>
    <w:p w:rsidR="004B308A" w:rsidRPr="00151805" w:rsidRDefault="004B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26"/>
          <w:szCs w:val="26"/>
          <w:lang w:val="x-none" w:eastAsia="x-none"/>
        </w:rPr>
      </w:pPr>
    </w:p>
    <w:p w:rsidR="00504F72" w:rsidRPr="00151805" w:rsidRDefault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</w:rPr>
        <w:br w:type="page"/>
      </w: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</w:t>
      </w:r>
      <w:r w:rsidRPr="0015180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ของมูลค่ายุติธรรมของหุ้นสามัญของบริษัท</w:t>
      </w: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มูลค่า</w:t>
      </w:r>
      <w:r w:rsidRPr="00151805">
        <w:rPr>
          <w:rFonts w:ascii="Angsana New" w:hAnsi="Angsana New"/>
          <w:spacing w:val="-2"/>
          <w:sz w:val="26"/>
          <w:szCs w:val="26"/>
          <w:cs/>
        </w:rPr>
        <w:t>หุ้นสามัญของบริษัท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ซึ่งจะ</w:t>
      </w:r>
      <w:r w:rsidRPr="00151805">
        <w:rPr>
          <w:rFonts w:ascii="Angsana New" w:hAnsi="Angsana New"/>
          <w:spacing w:val="-2"/>
          <w:sz w:val="26"/>
          <w:szCs w:val="26"/>
          <w:cs/>
        </w:rPr>
        <w:t>เพิ่มขึ้นหรือลดลงเนื่องมาจากความผันผวนของ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       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ข้อสมมติที่ใช้ในการคำนวณ </w:t>
      </w: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การเปลี่ยนแปลงในแต่ละข้อสมมติที่เกี่ยวข้องในการ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วัดมูลค่ายุติธรรม</w:t>
      </w:r>
      <w:r w:rsidRPr="00151805">
        <w:rPr>
          <w:rFonts w:ascii="Angsana New" w:hAnsi="Angsana New"/>
          <w:spacing w:val="-2"/>
          <w:sz w:val="26"/>
          <w:szCs w:val="26"/>
          <w:cs/>
        </w:rPr>
        <w:t>ที่อาจเป็นไปได</w:t>
      </w:r>
      <w:r w:rsidR="00481D6E" w:rsidRPr="00151805">
        <w:rPr>
          <w:rFonts w:ascii="Angsana New" w:hAnsi="Angsana New"/>
          <w:spacing w:val="-2"/>
          <w:sz w:val="26"/>
          <w:szCs w:val="26"/>
          <w:cs/>
        </w:rPr>
        <w:t>้อย่างสมเหตุสมผล ณ วันที่</w:t>
      </w:r>
      <w:r w:rsidR="0048088D" w:rsidRPr="00151805">
        <w:rPr>
          <w:rFonts w:ascii="Angsana New" w:hAnsi="Angsana New" w:hint="cs"/>
          <w:spacing w:val="-2"/>
          <w:sz w:val="26"/>
          <w:szCs w:val="26"/>
          <w:cs/>
        </w:rPr>
        <w:t>วัดมูลค่า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481D6E" w:rsidRPr="00151805">
        <w:rPr>
          <w:rFonts w:ascii="Angsana New" w:hAnsi="Angsana New"/>
          <w:spacing w:val="-2"/>
          <w:sz w:val="26"/>
          <w:szCs w:val="26"/>
        </w:rPr>
        <w:t>(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วันที่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30 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กันยายน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>2559</w:t>
      </w:r>
      <w:r w:rsidR="00481D6E" w:rsidRPr="00151805">
        <w:rPr>
          <w:rFonts w:ascii="Angsana New" w:hAnsi="Angsana New"/>
          <w:spacing w:val="-2"/>
          <w:sz w:val="26"/>
          <w:szCs w:val="26"/>
        </w:rPr>
        <w:t xml:space="preserve">)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โดยถือว่าข้อสมมติฐานอื่น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ๆ คงที่ จะมีผลกระทบต่อ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มูลค่ายุติธรรม</w:t>
      </w:r>
      <w:r w:rsidRPr="00151805">
        <w:rPr>
          <w:rFonts w:ascii="Angsana New" w:hAnsi="Angsana New"/>
          <w:spacing w:val="-2"/>
          <w:sz w:val="26"/>
          <w:szCs w:val="26"/>
          <w:cs/>
        </w:rPr>
        <w:t>ของหุ้นสามัญของบริษัท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ที่กำหนดไว้เป็นจำนวนเงินดังต่อไปนี้</w:t>
      </w:r>
    </w:p>
    <w:p w:rsidR="00AB39CF" w:rsidRPr="00151805" w:rsidRDefault="00AB39CF" w:rsidP="00AB39CF">
      <w:pPr>
        <w:tabs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010"/>
        <w:gridCol w:w="284"/>
        <w:gridCol w:w="1644"/>
        <w:gridCol w:w="270"/>
        <w:gridCol w:w="1620"/>
      </w:tblGrid>
      <w:tr w:rsidR="00AB39CF" w:rsidRPr="00151805" w:rsidTr="00AB39CF">
        <w:tc>
          <w:tcPr>
            <w:tcW w:w="6010" w:type="dxa"/>
            <w:tcBorders>
              <w:top w:val="nil"/>
              <w:left w:val="nil"/>
              <w:right w:val="nil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 (ลดลง)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ต่อมูลค่ายุติธรรม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AB39CF" w:rsidRPr="00151805" w:rsidTr="00AB39CF">
        <w:tc>
          <w:tcPr>
            <w:tcW w:w="6010" w:type="dxa"/>
            <w:tcBorders>
              <w:left w:val="nil"/>
              <w:right w:val="nil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ของหุ้นสามัญของบริษัท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AB39CF" w:rsidRPr="00151805" w:rsidTr="00AB39CF">
        <w:tc>
          <w:tcPr>
            <w:tcW w:w="6010" w:type="dxa"/>
            <w:tcBorders>
              <w:left w:val="nil"/>
              <w:right w:val="nil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สมมติฐาน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สมมติฐาน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AB39CF" w:rsidRPr="00151805" w:rsidTr="00AB39CF">
        <w:tc>
          <w:tcPr>
            <w:tcW w:w="6010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AB39CF" w:rsidRPr="00151805" w:rsidTr="00AB39CF">
        <w:tc>
          <w:tcPr>
            <w:tcW w:w="6010" w:type="dxa"/>
          </w:tcPr>
          <w:p w:rsidR="00AB39CF" w:rsidRPr="00151805" w:rsidRDefault="00AB39CF" w:rsidP="007C7798">
            <w:pPr>
              <w:tabs>
                <w:tab w:val="clear" w:pos="227"/>
                <w:tab w:val="left" w:pos="162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8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AB39CF" w:rsidRPr="00151805" w:rsidRDefault="00AB39CF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39BD" w:rsidRPr="00151805" w:rsidTr="00AB39CF">
        <w:tc>
          <w:tcPr>
            <w:tcW w:w="6010" w:type="dxa"/>
          </w:tcPr>
          <w:p w:rsidR="00C639BD" w:rsidRPr="00151805" w:rsidRDefault="00C639BD" w:rsidP="00C639BD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84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639BD" w:rsidRPr="00151805" w:rsidRDefault="0038629E" w:rsidP="0038629E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(5.4)</w:t>
            </w:r>
          </w:p>
        </w:tc>
        <w:tc>
          <w:tcPr>
            <w:tcW w:w="270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639BD" w:rsidRPr="00151805" w:rsidRDefault="0038629E" w:rsidP="00C639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5.9</w:t>
            </w:r>
          </w:p>
        </w:tc>
      </w:tr>
      <w:tr w:rsidR="00C639BD" w:rsidRPr="00151805" w:rsidTr="00AB39CF">
        <w:tc>
          <w:tcPr>
            <w:tcW w:w="6010" w:type="dxa"/>
          </w:tcPr>
          <w:p w:rsidR="00C639BD" w:rsidRPr="00151805" w:rsidRDefault="00C639BD" w:rsidP="00C639BD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639BD" w:rsidRPr="00151805" w:rsidRDefault="0038629E" w:rsidP="00C639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(10.3)</w:t>
            </w:r>
          </w:p>
        </w:tc>
        <w:tc>
          <w:tcPr>
            <w:tcW w:w="270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639BD" w:rsidRPr="00151805" w:rsidRDefault="0038629E" w:rsidP="00C639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12.3</w:t>
            </w:r>
          </w:p>
        </w:tc>
      </w:tr>
    </w:tbl>
    <w:p w:rsidR="0038629E" w:rsidRPr="00151805" w:rsidRDefault="0038629E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AB39CF" w:rsidRPr="00151805" w:rsidRDefault="00AB39CF" w:rsidP="00AB3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Pr="00151805">
        <w:rPr>
          <w:rFonts w:ascii="Angsana New" w:hAnsi="Angsana New"/>
          <w:spacing w:val="-2"/>
          <w:sz w:val="26"/>
          <w:szCs w:val="26"/>
          <w:cs/>
        </w:rPr>
        <w:t>ประมาณการทางการเงินดังกล่าว แต่ได้แสดงประมาณการความอ่อนไหวของข้อสมมติต่าง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ๆ</w:t>
      </w:r>
    </w:p>
    <w:p w:rsidR="00AB39CF" w:rsidRPr="00151805" w:rsidRDefault="00AB39CF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BF7978" w:rsidRPr="00151805" w:rsidRDefault="000E2A2A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ณ </w:t>
      </w:r>
      <w:r w:rsidR="00BF7978" w:rsidRPr="00151805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BF7978" w:rsidRPr="00151805">
        <w:rPr>
          <w:rFonts w:ascii="Angsana New" w:hAnsi="Angsana New"/>
          <w:spacing w:val="-2"/>
          <w:sz w:val="26"/>
          <w:szCs w:val="26"/>
        </w:rPr>
        <w:t xml:space="preserve">31 </w:t>
      </w:r>
      <w:r w:rsidR="00BF7978" w:rsidRPr="00151805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DB7285" w:rsidRPr="00151805">
        <w:rPr>
          <w:rFonts w:ascii="Angsana New" w:hAnsi="Angsana New"/>
          <w:spacing w:val="-2"/>
          <w:sz w:val="26"/>
          <w:szCs w:val="26"/>
        </w:rPr>
        <w:t>2560</w:t>
      </w:r>
      <w:r w:rsidR="00DB7285" w:rsidRPr="00151805">
        <w:rPr>
          <w:rFonts w:ascii="Angsana New" w:hAnsi="Angsana New"/>
          <w:spacing w:val="-2"/>
          <w:sz w:val="26"/>
          <w:szCs w:val="26"/>
          <w:cs/>
        </w:rPr>
        <w:t xml:space="preserve">  และ </w:t>
      </w:r>
      <w:r w:rsidR="00BF7978" w:rsidRPr="00151805">
        <w:rPr>
          <w:rFonts w:ascii="Angsana New" w:hAnsi="Angsana New"/>
          <w:spacing w:val="-2"/>
          <w:sz w:val="26"/>
          <w:szCs w:val="26"/>
        </w:rPr>
        <w:t>2559</w:t>
      </w:r>
      <w:r w:rsidR="00BF7978" w:rsidRPr="00151805">
        <w:rPr>
          <w:rFonts w:ascii="Angsana New" w:hAnsi="Angsana New"/>
          <w:spacing w:val="-2"/>
          <w:sz w:val="26"/>
          <w:szCs w:val="26"/>
          <w:cs/>
        </w:rPr>
        <w:t xml:space="preserve"> บริษัทได้ใช้ใบหุ้นของบริษัทย่อย </w:t>
      </w:r>
      <w:r w:rsidR="00BF7978" w:rsidRPr="00151805">
        <w:rPr>
          <w:rFonts w:ascii="Angsana New" w:hAnsi="Angsana New"/>
          <w:spacing w:val="-2"/>
          <w:sz w:val="26"/>
          <w:szCs w:val="26"/>
        </w:rPr>
        <w:t>2</w:t>
      </w:r>
      <w:r w:rsidR="00BF7978" w:rsidRPr="00151805">
        <w:rPr>
          <w:rFonts w:ascii="Angsana New" w:hAnsi="Angsana New"/>
          <w:spacing w:val="-2"/>
          <w:sz w:val="26"/>
          <w:szCs w:val="26"/>
          <w:cs/>
        </w:rPr>
        <w:t xml:space="preserve"> แห่งไม่ต่ำกว่าร้อยละ </w:t>
      </w:r>
      <w:r w:rsidR="00BF7978" w:rsidRPr="00151805">
        <w:rPr>
          <w:rFonts w:ascii="Angsana New" w:hAnsi="Angsana New"/>
          <w:spacing w:val="-2"/>
          <w:sz w:val="26"/>
          <w:szCs w:val="26"/>
        </w:rPr>
        <w:t>99</w:t>
      </w:r>
      <w:r w:rsidR="00BF7978" w:rsidRPr="00151805">
        <w:rPr>
          <w:rFonts w:ascii="Angsana New" w:hAnsi="Angsana New"/>
          <w:spacing w:val="-2"/>
          <w:sz w:val="26"/>
          <w:szCs w:val="26"/>
          <w:cs/>
        </w:rPr>
        <w:t xml:space="preserve">  ของหุ้นทั้งหมดค้ำประกันเงินกู้ยืมระยะสั้นจากธนาคารในประเทศแห่งหนึ่งของบริษัทตามที่กล่าวไว้ในหมายเหตุ </w:t>
      </w:r>
      <w:r w:rsidR="00DB7285" w:rsidRPr="00151805">
        <w:rPr>
          <w:rFonts w:ascii="Angsana New" w:hAnsi="Angsana New"/>
          <w:spacing w:val="-2"/>
          <w:sz w:val="26"/>
          <w:szCs w:val="26"/>
          <w:cs/>
        </w:rPr>
        <w:t>1</w:t>
      </w:r>
      <w:r w:rsidR="00E267DA" w:rsidRPr="00151805">
        <w:rPr>
          <w:rFonts w:ascii="Angsana New" w:hAnsi="Angsana New"/>
          <w:spacing w:val="-2"/>
          <w:sz w:val="26"/>
          <w:szCs w:val="26"/>
          <w:cs/>
        </w:rPr>
        <w:t>3</w:t>
      </w:r>
    </w:p>
    <w:p w:rsidR="006A7B5A" w:rsidRPr="00151805" w:rsidRDefault="006A7B5A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:rsidR="00307B9B" w:rsidRPr="00151805" w:rsidRDefault="00307B9B" w:rsidP="0050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</w:rPr>
        <w:br w:type="page"/>
      </w:r>
    </w:p>
    <w:p w:rsidR="007A38A5" w:rsidRPr="00151805" w:rsidRDefault="00560B3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4405CB" w:rsidRPr="00151805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151805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9D417B" w:rsidRPr="00151805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</w:t>
      </w:r>
      <w:r w:rsidR="00CB7B8F" w:rsidRPr="00151805">
        <w:rPr>
          <w:rFonts w:ascii="Angsana New" w:hAnsi="Angsana New"/>
          <w:b/>
          <w:bCs/>
          <w:sz w:val="26"/>
          <w:szCs w:val="26"/>
          <w:cs/>
        </w:rPr>
        <w:t>-</w:t>
      </w:r>
      <w:r w:rsidR="009D417B" w:rsidRPr="00151805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CB7B8F" w:rsidRPr="00151805" w:rsidRDefault="00CB7B8F" w:rsidP="00666899">
      <w:pPr>
        <w:tabs>
          <w:tab w:val="clear" w:pos="227"/>
        </w:tabs>
        <w:rPr>
          <w:rFonts w:ascii="Angsana New" w:hAnsi="Angsana New"/>
          <w:b/>
          <w:bCs/>
        </w:rPr>
      </w:pP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1080"/>
        <w:gridCol w:w="270"/>
        <w:gridCol w:w="982"/>
        <w:gridCol w:w="8"/>
      </w:tblGrid>
      <w:tr w:rsidR="008F1544" w:rsidRPr="00151805" w:rsidTr="008F2947">
        <w:trPr>
          <w:gridAfter w:val="1"/>
          <w:wAfter w:w="8" w:type="dxa"/>
        </w:trPr>
        <w:tc>
          <w:tcPr>
            <w:tcW w:w="1980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2" w:type="dxa"/>
            <w:gridSpan w:val="13"/>
          </w:tcPr>
          <w:p w:rsidR="00355664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งบการเงินรวม (</w:t>
            </w:r>
            <w:r w:rsidR="00355664" w:rsidRPr="0015180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FC5D70" w:rsidRPr="00151805" w:rsidTr="008F2947">
        <w:trPr>
          <w:trHeight w:val="1178"/>
        </w:trPr>
        <w:tc>
          <w:tcPr>
            <w:tcW w:w="198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="00F0530F" w:rsidRPr="00151805">
              <w:rPr>
                <w:rFonts w:ascii="Angsana New" w:hAnsi="Angsana New"/>
                <w:sz w:val="24"/>
                <w:szCs w:val="24"/>
                <w:cs/>
              </w:rPr>
              <w:t>และส่วนปรับปรุง</w:t>
            </w:r>
            <w:r w:rsidR="00CD339D" w:rsidRPr="00151805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026A9" w:rsidRPr="00151805" w:rsidRDefault="002026A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31C7C" w:rsidRPr="00151805" w:rsidRDefault="00C31C7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C5D70" w:rsidRPr="00151805" w:rsidRDefault="0094217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เครื่องมือเครื่องใช้และ</w:t>
            </w:r>
          </w:p>
          <w:p w:rsidR="00FC5D70" w:rsidRPr="00151805" w:rsidRDefault="00FC5D70" w:rsidP="00666899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อุปกรณ์</w:t>
            </w:r>
            <w:r w:rsidR="00435F3B" w:rsidRPr="0015180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ใช้ในการ</w:t>
            </w: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026A9" w:rsidRPr="00151805" w:rsidRDefault="002026A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  <w:p w:rsidR="00FC5D70" w:rsidRPr="00151805" w:rsidRDefault="00FC5D70" w:rsidP="00666899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2026A9" w:rsidRPr="00151805" w:rsidRDefault="002026A9" w:rsidP="0066689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งานระหว่างก่อสร้างและทรัพย์สินระหว่าง</w:t>
            </w:r>
          </w:p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2026A9" w:rsidRPr="00151805" w:rsidRDefault="002026A9" w:rsidP="0066689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FC5D70" w:rsidRPr="00151805" w:rsidRDefault="00FC5D70" w:rsidP="0066689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C5D70" w:rsidRPr="00151805" w:rsidTr="008F2947">
        <w:tc>
          <w:tcPr>
            <w:tcW w:w="198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DA7" w:rsidRPr="00151805" w:rsidTr="008F2947">
        <w:tc>
          <w:tcPr>
            <w:tcW w:w="19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81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555,137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72,209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70,719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10,202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20,616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1,047,117</w:t>
            </w:r>
          </w:p>
        </w:tc>
      </w:tr>
      <w:tr w:rsidR="00594DA7" w:rsidRPr="00151805" w:rsidTr="008F2947">
        <w:tc>
          <w:tcPr>
            <w:tcW w:w="19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80,311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7,841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10,6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1,131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5,026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104,95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</w:tr>
      <w:tr w:rsidR="00594DA7" w:rsidRPr="00151805" w:rsidTr="008F2947">
        <w:tc>
          <w:tcPr>
            <w:tcW w:w="19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21,848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4,403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4,0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10)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30,26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1)</w:t>
            </w:r>
          </w:p>
        </w:tc>
      </w:tr>
      <w:tr w:rsidR="00594DA7" w:rsidRPr="00151805" w:rsidTr="008F2947">
        <w:tc>
          <w:tcPr>
            <w:tcW w:w="19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10,296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11,212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94DA7" w:rsidRPr="00151805" w:rsidTr="008F2947">
        <w:tc>
          <w:tcPr>
            <w:tcW w:w="198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623,896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75,724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77,922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11,609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14,430</w:t>
            </w:r>
          </w:p>
        </w:tc>
        <w:tc>
          <w:tcPr>
            <w:tcW w:w="270" w:type="dxa"/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594DA7" w:rsidRPr="00151805" w:rsidRDefault="00594DA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1,121,815</w:t>
            </w:r>
          </w:p>
        </w:tc>
      </w:tr>
      <w:tr w:rsidR="00FC5D70" w:rsidRPr="00151805" w:rsidTr="008F2947">
        <w:tc>
          <w:tcPr>
            <w:tcW w:w="198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2,394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168,679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15,326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16,538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1,378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5D70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8,876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FC5D70" w:rsidRPr="00151805" w:rsidRDefault="00AF6A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213,191</w:t>
            </w:r>
          </w:p>
        </w:tc>
      </w:tr>
      <w:tr w:rsidR="00FC5D70" w:rsidRPr="00151805" w:rsidTr="008F2947">
        <w:tc>
          <w:tcPr>
            <w:tcW w:w="198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45,479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4,930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2,132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FC5D70" w:rsidRPr="00151805" w:rsidRDefault="00F0530F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189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5D70" w:rsidRPr="00151805" w:rsidRDefault="00F0530F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5,643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FC5D70" w:rsidRPr="00151805" w:rsidRDefault="00FC5D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FC5D70" w:rsidRPr="00151805" w:rsidRDefault="00F0530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58,373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โอนมาจากบัญชีสินทรัพย์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8F2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ไม่มีตัวตน</w:t>
            </w:r>
            <w:r w:rsidR="008F2947" w:rsidRPr="00151805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 xml:space="preserve"> (หมายเหตุ </w:t>
            </w:r>
            <w:r w:rsidR="008F2947" w:rsidRPr="00151805">
              <w:rPr>
                <w:rFonts w:ascii="Angsana New" w:hAnsi="Angsana New"/>
                <w:sz w:val="24"/>
                <w:szCs w:val="24"/>
              </w:rPr>
              <w:t>10</w:t>
            </w: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396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2,678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2,864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749,774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86,206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92,724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12,798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14,799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1,277,029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12"/>
                <w:szCs w:val="12"/>
                <w:cs/>
              </w:rPr>
              <w:br w:type="page"/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188,428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24,645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26,043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1,381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240,497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116,822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14,986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18,151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2,314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152,273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6,206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3,060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2,760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12,026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299,044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36,571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41,434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3,695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380,744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bookmarkStart w:id="2" w:name="_Hlk161712871"/>
            <w:r w:rsidRPr="0015180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115,310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14,716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16,681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149,207</w:t>
            </w:r>
          </w:p>
        </w:tc>
      </w:tr>
      <w:bookmarkEnd w:id="2"/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34,332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3,467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1,341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69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39,209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91C48" w:rsidRPr="00151805" w:rsidTr="008F2947">
        <w:tc>
          <w:tcPr>
            <w:tcW w:w="198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380,022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47,820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56,774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6,126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1C48" w:rsidRPr="00151805" w:rsidRDefault="00B91C4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490,742</w:t>
            </w:r>
          </w:p>
        </w:tc>
      </w:tr>
    </w:tbl>
    <w:p w:rsidR="002026A9" w:rsidRPr="00151805" w:rsidRDefault="002026A9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813FB8" w:rsidRPr="00151805" w:rsidRDefault="00813FB8">
      <w:r w:rsidRPr="00151805">
        <w:br w:type="page"/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33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1080"/>
        <w:gridCol w:w="270"/>
        <w:gridCol w:w="1037"/>
      </w:tblGrid>
      <w:tr w:rsidR="002026A9" w:rsidRPr="00151805" w:rsidTr="00CA4981">
        <w:tc>
          <w:tcPr>
            <w:tcW w:w="1933" w:type="dxa"/>
          </w:tcPr>
          <w:p w:rsidR="002026A9" w:rsidRPr="00151805" w:rsidRDefault="002026A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27" w:type="dxa"/>
            <w:gridSpan w:val="13"/>
          </w:tcPr>
          <w:p w:rsidR="002026A9" w:rsidRPr="00151805" w:rsidRDefault="002026A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4A665F" w:rsidRPr="00151805" w:rsidTr="00CA4981">
        <w:trPr>
          <w:trHeight w:val="1178"/>
        </w:trPr>
        <w:tc>
          <w:tcPr>
            <w:tcW w:w="1933" w:type="dxa"/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ที่ดินและส่วนปรับปรุง</w:t>
            </w: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31C7C" w:rsidRPr="00151805" w:rsidRDefault="00C31C7C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A665F" w:rsidRPr="00151805" w:rsidRDefault="00942179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เครื่องมือเครื่องใช้และ</w:t>
            </w:r>
          </w:p>
          <w:p w:rsidR="004A665F" w:rsidRPr="00151805" w:rsidRDefault="004A665F" w:rsidP="004A665F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อุปกรณ์</w:t>
            </w:r>
            <w:r w:rsidRPr="0015180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ใช้ในการ</w:t>
            </w: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  <w:p w:rsidR="004A665F" w:rsidRPr="00151805" w:rsidRDefault="004A665F" w:rsidP="004A665F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งานระหว่างก่อสร้างและทรัพย์สินระหว่าง</w:t>
            </w:r>
          </w:p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A665F" w:rsidRPr="00151805" w:rsidRDefault="004A665F" w:rsidP="004A665F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A665F" w:rsidRPr="00151805" w:rsidRDefault="004A665F" w:rsidP="004A665F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ค่าเผื่อผลขาดทุนจาก</w:t>
            </w:r>
          </w:p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81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1,453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1,453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1,180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1,180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2,633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2,633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กลับรายการค่าเผื่อผลขาดทุนจากการด้อยค่า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2,633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2,633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322,219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39,153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36,488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4,829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5F3B" w:rsidRPr="00151805" w:rsidRDefault="00435F3B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14,430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735,353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left" w:pos="428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left" w:pos="428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3,085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3,085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322,219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39,153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36,488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7,914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14,430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738,438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369,752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38,386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35,950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4,495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5F3B" w:rsidRPr="00151805" w:rsidRDefault="00435F3B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14,799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784,110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left" w:pos="428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left" w:pos="428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</w:tr>
      <w:tr w:rsidR="00435F3B" w:rsidRPr="00151805" w:rsidTr="00CA4981">
        <w:tc>
          <w:tcPr>
            <w:tcW w:w="1933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369,752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38,386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35,950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6,672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14,799</w:t>
            </w:r>
          </w:p>
        </w:tc>
        <w:tc>
          <w:tcPr>
            <w:tcW w:w="270" w:type="dxa"/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435F3B" w:rsidRPr="00151805" w:rsidRDefault="00435F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786,287</w:t>
            </w:r>
          </w:p>
        </w:tc>
      </w:tr>
    </w:tbl>
    <w:p w:rsidR="002026A9" w:rsidRPr="00151805" w:rsidRDefault="002026A9" w:rsidP="00666899">
      <w:r w:rsidRPr="00151805">
        <w:br w:type="page"/>
      </w:r>
    </w:p>
    <w:tbl>
      <w:tblPr>
        <w:tblW w:w="1027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4"/>
      </w:tblGrid>
      <w:tr w:rsidR="008F1544" w:rsidRPr="00151805" w:rsidTr="002026A9">
        <w:tc>
          <w:tcPr>
            <w:tcW w:w="2070" w:type="dxa"/>
          </w:tcPr>
          <w:p w:rsidR="002026A9" w:rsidRPr="00151805" w:rsidRDefault="002026A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01" w:type="dxa"/>
            <w:gridSpan w:val="13"/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8F1544" w:rsidRPr="00151805" w:rsidTr="002026A9">
        <w:tc>
          <w:tcPr>
            <w:tcW w:w="2070" w:type="dxa"/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4B1992" w:rsidRPr="00151805" w:rsidRDefault="004B199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1B9A" w:rsidRPr="00151805" w:rsidTr="002026A9">
        <w:tc>
          <w:tcPr>
            <w:tcW w:w="20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771B9A" w:rsidRPr="00151805" w:rsidRDefault="00771B9A" w:rsidP="0077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196064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:rsidR="00C31C7C" w:rsidRPr="00151805" w:rsidRDefault="00C31C7C" w:rsidP="00C31C7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:rsidR="00C31C7C" w:rsidRPr="00151805" w:rsidRDefault="00C31C7C" w:rsidP="00C31C7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สิทธิการเช่า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17,114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5,443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11,394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11,474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4,650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368,309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388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1,16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1,130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1805">
              <w:rPr>
                <w:rFonts w:ascii="Angsana New" w:hAnsi="Angsana New"/>
                <w:sz w:val="24"/>
                <w:szCs w:val="24"/>
              </w:rPr>
              <w:t>,648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4,4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80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141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22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6)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</w:tabs>
              <w:ind w:right="-1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</w:tabs>
              <w:ind w:right="-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5)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276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(276)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17,484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5,447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12,337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12,880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6,022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372,404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2,394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3,611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1,824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3,411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11,297</w:t>
            </w:r>
          </w:p>
        </w:tc>
      </w:tr>
      <w:tr w:rsidR="00C31C7C" w:rsidRPr="00151805" w:rsidTr="00B91C48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37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967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9,333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10,337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31C7C" w:rsidRPr="00151805" w:rsidTr="00B91C48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โอนมาจากบัญชีสินทรัพย์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B91C48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 xml:space="preserve">ไม่มีตัวตนอื่น (หมายเหตุ </w:t>
            </w:r>
            <w:r w:rsidRPr="00151805">
              <w:rPr>
                <w:rFonts w:ascii="Angsana New" w:hAnsi="Angsana New"/>
                <w:sz w:val="24"/>
                <w:szCs w:val="24"/>
              </w:rPr>
              <w:t>10</w:t>
            </w:r>
            <w:r w:rsidRPr="0015180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396</w:t>
            </w:r>
          </w:p>
        </w:tc>
      </w:tr>
      <w:tr w:rsidR="00C31C7C" w:rsidRPr="00151805" w:rsidTr="00B91C48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100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21,095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5,504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14,520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11,913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373,760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 xml:space="preserve">มกราคา </w:t>
            </w:r>
            <w:r w:rsidRPr="0015180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3,300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2,679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1,678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8,573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3,451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3,322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2,568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10,451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7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51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93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151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6,744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1,975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5,908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4,246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18,873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4,194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3,792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2,496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11,575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19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479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805">
              <w:rPr>
                <w:rFonts w:ascii="Angsana New" w:hAnsi="Angsana New"/>
                <w:sz w:val="24"/>
                <w:szCs w:val="24"/>
              </w:rPr>
              <w:t>498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10,938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3,068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9,681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6,263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29,950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10,740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3,472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6,429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5,5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6,022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350,44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3,08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3,08</w:t>
            </w:r>
            <w:r w:rsidRPr="00151805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318,234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10,740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3,472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6,429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8,634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6,022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353,531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97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10,157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2,436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4,839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3,473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341,633</w:t>
            </w:r>
          </w:p>
        </w:tc>
      </w:tr>
      <w:tr w:rsidR="00C31C7C" w:rsidRPr="00151805" w:rsidTr="00D072C5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</w:tr>
      <w:tr w:rsidR="00C31C7C" w:rsidRPr="00151805" w:rsidTr="00153F56">
        <w:tc>
          <w:tcPr>
            <w:tcW w:w="20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320,728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10,157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2,436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4,839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5,650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31C7C" w:rsidRPr="00151805" w:rsidRDefault="00C31C7C" w:rsidP="00C3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C31C7C" w:rsidRPr="00151805" w:rsidRDefault="00C31C7C" w:rsidP="00C31C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805">
              <w:rPr>
                <w:rFonts w:ascii="Angsana New" w:hAnsi="Angsana New"/>
                <w:sz w:val="24"/>
                <w:szCs w:val="24"/>
              </w:rPr>
              <w:t>343,810</w:t>
            </w:r>
          </w:p>
        </w:tc>
      </w:tr>
    </w:tbl>
    <w:p w:rsidR="004B1992" w:rsidRPr="00151805" w:rsidRDefault="004B199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:rsidR="001B7BA2" w:rsidRPr="00151805" w:rsidRDefault="001B7BA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ที่ดินทั้งหมดของบริษัท</w:t>
      </w:r>
      <w:r w:rsidR="0042036A" w:rsidRPr="00151805">
        <w:rPr>
          <w:rFonts w:ascii="Angsana New" w:hAnsi="Angsana New" w:hint="cs"/>
          <w:spacing w:val="-2"/>
          <w:sz w:val="26"/>
          <w:szCs w:val="26"/>
          <w:cs/>
        </w:rPr>
        <w:t>และสินทรัพย์ของบริษัทย่อย</w:t>
      </w:r>
      <w:r w:rsidR="00275A1A" w:rsidRPr="00151805">
        <w:rPr>
          <w:rFonts w:ascii="Angsana New" w:hAnsi="Angsana New" w:hint="cs"/>
          <w:spacing w:val="-2"/>
          <w:sz w:val="26"/>
          <w:szCs w:val="26"/>
          <w:cs/>
        </w:rPr>
        <w:t>แห่งหนึ่ง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</w:t>
      </w:r>
      <w:r w:rsidR="000E3913" w:rsidRPr="00151805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="00A30F73" w:rsidRPr="00151805">
        <w:rPr>
          <w:rFonts w:ascii="Angsana New" w:hAnsi="Angsana New"/>
          <w:spacing w:val="-2"/>
          <w:sz w:val="26"/>
          <w:szCs w:val="26"/>
        </w:rPr>
        <w:t>31</w:t>
      </w:r>
      <w:r w:rsidR="000E3913" w:rsidRPr="00151805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A30F73" w:rsidRPr="00151805">
        <w:rPr>
          <w:rFonts w:ascii="Angsana New" w:hAnsi="Angsana New"/>
          <w:spacing w:val="-2"/>
          <w:sz w:val="26"/>
          <w:szCs w:val="26"/>
        </w:rPr>
        <w:t>2560</w:t>
      </w:r>
      <w:r w:rsidR="000E3913" w:rsidRPr="00151805">
        <w:rPr>
          <w:rFonts w:ascii="Angsana New" w:hAnsi="Angsana New"/>
          <w:spacing w:val="-2"/>
          <w:sz w:val="26"/>
          <w:szCs w:val="26"/>
          <w:cs/>
        </w:rPr>
        <w:t xml:space="preserve"> และ </w:t>
      </w:r>
      <w:r w:rsidR="00A30F73" w:rsidRPr="00151805">
        <w:rPr>
          <w:rFonts w:ascii="Angsana New" w:hAnsi="Angsana New"/>
          <w:spacing w:val="-2"/>
          <w:sz w:val="26"/>
          <w:szCs w:val="26"/>
        </w:rPr>
        <w:t>2559</w:t>
      </w:r>
      <w:r w:rsidR="000E3913" w:rsidRPr="00151805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จำนวนเงินรวม</w:t>
      </w:r>
      <w:r w:rsidR="0042036A" w:rsidRPr="00151805">
        <w:rPr>
          <w:rFonts w:ascii="Angsana New" w:hAnsi="Angsana New"/>
          <w:spacing w:val="-2"/>
          <w:sz w:val="26"/>
          <w:szCs w:val="26"/>
        </w:rPr>
        <w:t xml:space="preserve"> 334.6</w:t>
      </w:r>
      <w:r w:rsidR="008C703F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42036A" w:rsidRPr="00151805">
        <w:rPr>
          <w:rFonts w:ascii="Angsana New" w:hAnsi="Angsana New" w:hint="cs"/>
          <w:spacing w:val="-2"/>
          <w:sz w:val="26"/>
          <w:szCs w:val="26"/>
          <w:cs/>
        </w:rPr>
        <w:t>ล้านบาท และ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 318</w:t>
      </w:r>
      <w:r w:rsidRPr="00151805">
        <w:rPr>
          <w:rFonts w:ascii="Angsana New" w:hAnsi="Angsana New"/>
          <w:spacing w:val="-2"/>
          <w:sz w:val="26"/>
          <w:szCs w:val="26"/>
          <w:cs/>
        </w:rPr>
        <w:t>.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2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42036A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ตามลำดับ</w:t>
      </w:r>
      <w:r w:rsidRPr="00151805">
        <w:rPr>
          <w:rFonts w:ascii="Angsana New" w:hAnsi="Angsana New"/>
          <w:sz w:val="26"/>
          <w:szCs w:val="26"/>
          <w:cs/>
        </w:rPr>
        <w:t xml:space="preserve"> ได้จำนองเพื่อใช้เป็นหลักทรัพย์ค้ำประกันวงเงินสินเชื่อและเงินกู้ยืมจากสถาบันการเงินในประเทศตามที่กล่าวไว้ในหมายเหตุ </w:t>
      </w:r>
      <w:r w:rsidRPr="00151805">
        <w:rPr>
          <w:rFonts w:ascii="Angsana New" w:hAnsi="Angsana New"/>
          <w:sz w:val="26"/>
          <w:szCs w:val="26"/>
        </w:rPr>
        <w:t>1</w:t>
      </w:r>
      <w:r w:rsidR="00323E74" w:rsidRPr="00151805">
        <w:rPr>
          <w:rFonts w:ascii="Angsana New" w:hAnsi="Angsana New"/>
          <w:sz w:val="26"/>
          <w:szCs w:val="26"/>
        </w:rPr>
        <w:t>3</w:t>
      </w:r>
    </w:p>
    <w:p w:rsidR="001B7BA2" w:rsidRPr="00151805" w:rsidRDefault="001B7BA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>ยานพาหนะ</w:t>
      </w:r>
      <w:r w:rsidR="00095C4B" w:rsidRPr="00151805">
        <w:rPr>
          <w:rFonts w:ascii="Angsana New" w:hAnsi="Angsana New"/>
          <w:sz w:val="26"/>
          <w:szCs w:val="26"/>
          <w:cs/>
        </w:rPr>
        <w:t>บางส่วน</w:t>
      </w:r>
      <w:r w:rsidRPr="00151805">
        <w:rPr>
          <w:rFonts w:ascii="Angsana New" w:hAnsi="Angsana New"/>
          <w:sz w:val="26"/>
          <w:szCs w:val="26"/>
          <w:cs/>
        </w:rPr>
        <w:t xml:space="preserve">ของบริษัทอยู่ภายใต้สัญญาเช่าการเงินตามที่กล่าวไว้ในหมายเหตุ  </w:t>
      </w:r>
      <w:r w:rsidRPr="00151805">
        <w:rPr>
          <w:rFonts w:ascii="Angsana New" w:hAnsi="Angsana New"/>
          <w:sz w:val="26"/>
          <w:szCs w:val="26"/>
        </w:rPr>
        <w:t>1</w:t>
      </w:r>
      <w:r w:rsidR="00CA756E" w:rsidRPr="00151805">
        <w:rPr>
          <w:rFonts w:ascii="Angsana New" w:hAnsi="Angsana New"/>
          <w:sz w:val="26"/>
          <w:szCs w:val="26"/>
        </w:rPr>
        <w:t>5</w:t>
      </w:r>
    </w:p>
    <w:p w:rsidR="001B7BA2" w:rsidRPr="00151805" w:rsidRDefault="001B7BA2" w:rsidP="00666899">
      <w:pPr>
        <w:tabs>
          <w:tab w:val="clear" w:pos="22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="0029748B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ซึ่งตัดค่าเสื่อมราคาเต็มจำนวนแล้ว แต่</w:t>
      </w:r>
      <w:r w:rsidR="0029748B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ยังสามารถใช้ประโยชน์ในสินทรัพย์เหล่านั้นได้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30F73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30F73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A30F73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มีจำนวนเงินรวมประมาณ</w:t>
      </w:r>
      <w:r w:rsidR="005532BD" w:rsidRPr="00151805">
        <w:rPr>
          <w:rFonts w:ascii="Angsana New" w:hAnsi="Angsana New"/>
          <w:sz w:val="26"/>
          <w:szCs w:val="26"/>
          <w:cs/>
        </w:rPr>
        <w:t xml:space="preserve"> </w:t>
      </w:r>
      <w:r w:rsidR="001930F4" w:rsidRPr="00151805">
        <w:rPr>
          <w:rFonts w:ascii="Angsana New" w:hAnsi="Angsana New"/>
          <w:sz w:val="26"/>
          <w:szCs w:val="26"/>
        </w:rPr>
        <w:t>92</w:t>
      </w:r>
      <w:r w:rsidR="001930F4" w:rsidRPr="00151805">
        <w:rPr>
          <w:rFonts w:ascii="Angsana New" w:hAnsi="Angsana New"/>
          <w:sz w:val="26"/>
          <w:szCs w:val="26"/>
          <w:cs/>
        </w:rPr>
        <w:t>.</w:t>
      </w:r>
      <w:r w:rsidR="001930F4" w:rsidRPr="00151805">
        <w:rPr>
          <w:rFonts w:ascii="Angsana New" w:hAnsi="Angsana New"/>
          <w:sz w:val="26"/>
          <w:szCs w:val="26"/>
        </w:rPr>
        <w:t>5</w:t>
      </w:r>
      <w:r w:rsidR="00E9686F" w:rsidRPr="00151805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A30F73" w:rsidRPr="00151805">
        <w:rPr>
          <w:rFonts w:ascii="Angsana New" w:hAnsi="Angsana New"/>
          <w:sz w:val="26"/>
          <w:szCs w:val="26"/>
        </w:rPr>
        <w:t>41</w:t>
      </w:r>
      <w:r w:rsidR="00A30F73" w:rsidRPr="00151805">
        <w:rPr>
          <w:rFonts w:ascii="Angsana New" w:hAnsi="Angsana New"/>
          <w:sz w:val="26"/>
          <w:szCs w:val="26"/>
          <w:cs/>
        </w:rPr>
        <w:t>.</w:t>
      </w:r>
      <w:r w:rsidR="00A30F73" w:rsidRPr="00151805">
        <w:rPr>
          <w:rFonts w:ascii="Angsana New" w:hAnsi="Angsana New"/>
          <w:sz w:val="26"/>
          <w:szCs w:val="26"/>
        </w:rPr>
        <w:t>6</w:t>
      </w:r>
      <w:r w:rsidR="00922E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ล้านบาท</w:t>
      </w:r>
      <w:r w:rsidR="00E9686F" w:rsidRPr="00151805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:rsidR="008A23F8" w:rsidRPr="00151805" w:rsidRDefault="008A23F8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355664" w:rsidRPr="00151805" w:rsidRDefault="00355664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E245B7" w:rsidRPr="00151805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151805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355664" w:rsidRPr="00151805" w:rsidRDefault="00355664" w:rsidP="00666899">
      <w:pPr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รายการเคลื่อนไหวของประมาณการหนี้สิน</w:t>
      </w:r>
      <w:r w:rsidR="00E245B7" w:rsidRPr="00151805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151805">
        <w:rPr>
          <w:rFonts w:ascii="Angsana New" w:hAnsi="Angsana New"/>
          <w:sz w:val="26"/>
          <w:szCs w:val="26"/>
          <w:cs/>
        </w:rPr>
        <w:t>การรื้อถอน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30F73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A30F73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40" w:type="dxa"/>
        <w:tblInd w:w="18" w:type="dxa"/>
        <w:tblLook w:val="01E0" w:firstRow="1" w:lastRow="1" w:firstColumn="1" w:lastColumn="1" w:noHBand="0" w:noVBand="0"/>
      </w:tblPr>
      <w:tblGrid>
        <w:gridCol w:w="4344"/>
        <w:gridCol w:w="1133"/>
        <w:gridCol w:w="236"/>
        <w:gridCol w:w="1184"/>
        <w:gridCol w:w="285"/>
        <w:gridCol w:w="1133"/>
        <w:gridCol w:w="285"/>
        <w:gridCol w:w="1140"/>
      </w:tblGrid>
      <w:tr w:rsidR="00355664" w:rsidRPr="00151805" w:rsidTr="000551F5">
        <w:trPr>
          <w:tblHeader/>
        </w:trPr>
        <w:tc>
          <w:tcPr>
            <w:tcW w:w="4344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:rsidR="00355664" w:rsidRPr="00151805" w:rsidRDefault="00355664" w:rsidP="00666899">
            <w:pPr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355664" w:rsidRPr="00151805" w:rsidTr="000551F5">
        <w:tblPrEx>
          <w:tblLook w:val="04A0" w:firstRow="1" w:lastRow="0" w:firstColumn="1" w:lastColumn="0" w:noHBand="0" w:noVBand="1"/>
        </w:tblPrEx>
        <w:tc>
          <w:tcPr>
            <w:tcW w:w="4344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664" w:rsidRPr="00151805" w:rsidTr="000551F5">
        <w:tblPrEx>
          <w:tblLook w:val="04A0" w:firstRow="1" w:lastRow="0" w:firstColumn="1" w:lastColumn="0" w:noHBand="0" w:noVBand="1"/>
        </w:tblPrEx>
        <w:tc>
          <w:tcPr>
            <w:tcW w:w="4344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355664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355664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A30F73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85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355664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5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355664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A30F73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A30F73" w:rsidRPr="00151805" w:rsidTr="000551F5">
        <w:tblPrEx>
          <w:tblLook w:val="04A0" w:firstRow="1" w:lastRow="0" w:firstColumn="1" w:lastColumn="0" w:noHBand="0" w:noVBand="1"/>
        </w:tblPrEx>
        <w:tc>
          <w:tcPr>
            <w:tcW w:w="4344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30F73" w:rsidRPr="00151805" w:rsidRDefault="001930F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85,106</w:t>
            </w:r>
          </w:p>
        </w:tc>
        <w:tc>
          <w:tcPr>
            <w:tcW w:w="236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86,158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A30F73" w:rsidRPr="00151805" w:rsidTr="00CE644C">
        <w:tblPrEx>
          <w:tblLook w:val="04A0" w:firstRow="1" w:lastRow="0" w:firstColumn="1" w:lastColumn="0" w:noHBand="0" w:noVBand="1"/>
        </w:tblPrEx>
        <w:tc>
          <w:tcPr>
            <w:tcW w:w="4344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3" w:type="dxa"/>
          </w:tcPr>
          <w:p w:rsidR="00A30F73" w:rsidRPr="00151805" w:rsidRDefault="001930F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32,301</w:t>
            </w:r>
          </w:p>
        </w:tc>
        <w:tc>
          <w:tcPr>
            <w:tcW w:w="236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8,550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A30F73" w:rsidRPr="00151805" w:rsidRDefault="006263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3,302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CE644C" w:rsidRPr="00151805" w:rsidTr="00CE644C">
        <w:tc>
          <w:tcPr>
            <w:tcW w:w="4344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3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(304)</w:t>
            </w:r>
          </w:p>
        </w:tc>
        <w:tc>
          <w:tcPr>
            <w:tcW w:w="236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(930)</w:t>
            </w:r>
          </w:p>
        </w:tc>
        <w:tc>
          <w:tcPr>
            <w:tcW w:w="285" w:type="dxa"/>
          </w:tcPr>
          <w:p w:rsidR="00CE644C" w:rsidRPr="00151805" w:rsidRDefault="00CE644C" w:rsidP="00CE64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:rsidR="00CE644C" w:rsidRPr="00151805" w:rsidRDefault="00CE644C" w:rsidP="00CE64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CE644C" w:rsidRPr="00151805" w:rsidTr="00CE644C">
        <w:tc>
          <w:tcPr>
            <w:tcW w:w="4344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(13,092)</w:t>
            </w:r>
          </w:p>
        </w:tc>
        <w:tc>
          <w:tcPr>
            <w:tcW w:w="236" w:type="dxa"/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(8,672)</w:t>
            </w:r>
          </w:p>
        </w:tc>
        <w:tc>
          <w:tcPr>
            <w:tcW w:w="285" w:type="dxa"/>
          </w:tcPr>
          <w:p w:rsidR="00CE644C" w:rsidRPr="00151805" w:rsidRDefault="00CE644C" w:rsidP="00CE64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:rsidR="00CE644C" w:rsidRPr="00151805" w:rsidRDefault="00CE644C" w:rsidP="00CE64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CE644C" w:rsidRPr="00151805" w:rsidRDefault="00CE644C" w:rsidP="00CE6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A30F73" w:rsidRPr="00151805" w:rsidTr="000551F5">
        <w:trPr>
          <w:trHeight w:val="280"/>
        </w:trPr>
        <w:tc>
          <w:tcPr>
            <w:tcW w:w="4344" w:type="dxa"/>
          </w:tcPr>
          <w:p w:rsidR="00A30F73" w:rsidRPr="00151805" w:rsidRDefault="00A30F73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>31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30F73" w:rsidRPr="00151805" w:rsidRDefault="001930F4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104,011</w:t>
            </w:r>
          </w:p>
        </w:tc>
        <w:tc>
          <w:tcPr>
            <w:tcW w:w="236" w:type="dxa"/>
          </w:tcPr>
          <w:p w:rsidR="00A30F73" w:rsidRPr="00151805" w:rsidRDefault="00A30F73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A30F73" w:rsidRPr="00151805" w:rsidRDefault="00A30F73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85,106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30F73" w:rsidRPr="00151805" w:rsidRDefault="00626373" w:rsidP="00666899">
            <w:pPr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3,</w:t>
            </w:r>
            <w:r w:rsidRPr="00151805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85" w:type="dxa"/>
          </w:tcPr>
          <w:p w:rsidR="00A30F73" w:rsidRPr="00151805" w:rsidRDefault="00A30F73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0551F5" w:rsidRPr="00151805" w:rsidRDefault="000551F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ประมาณการรื้อถอนดังกล่าวได้รวมไว้ในต้นทุนของ</w:t>
      </w:r>
      <w:r w:rsidR="00942179" w:rsidRPr="00151805">
        <w:rPr>
          <w:rFonts w:ascii="Angsana New" w:hAnsi="Angsana New"/>
          <w:sz w:val="26"/>
          <w:szCs w:val="26"/>
          <w:cs/>
        </w:rPr>
        <w:t>ส่วนปรับปรุงสิทธิการเช่า</w:t>
      </w:r>
      <w:r w:rsidRPr="00151805">
        <w:rPr>
          <w:rFonts w:ascii="Angsana New" w:hAnsi="Angsana New"/>
          <w:sz w:val="26"/>
          <w:szCs w:val="26"/>
          <w:cs/>
        </w:rPr>
        <w:t xml:space="preserve">สำหรับร้านอาหารของบริษัทย่อยที่ตั้งอยู่บนพื้นที่เช่าตามสัญญาเช่าดำเนินงานตามที่กล่าวไว้ในหมายเหตุ </w:t>
      </w:r>
      <w:r w:rsidR="006222A4" w:rsidRPr="00151805">
        <w:rPr>
          <w:rFonts w:ascii="Angsana New" w:hAnsi="Angsana New"/>
          <w:sz w:val="26"/>
          <w:szCs w:val="26"/>
        </w:rPr>
        <w:t>2</w:t>
      </w:r>
      <w:r w:rsidR="00E418E8" w:rsidRPr="00151805">
        <w:rPr>
          <w:rFonts w:ascii="Angsana New" w:hAnsi="Angsana New"/>
          <w:sz w:val="26"/>
          <w:szCs w:val="26"/>
        </w:rPr>
        <w:t>4</w:t>
      </w:r>
    </w:p>
    <w:p w:rsidR="00E9686F" w:rsidRPr="00151805" w:rsidRDefault="00E9686F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t>10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A95A80" w:rsidRPr="00151805">
        <w:rPr>
          <w:rFonts w:ascii="Angsana New" w:hAnsi="Angsana New" w:hint="cs"/>
          <w:b/>
          <w:bCs/>
          <w:sz w:val="26"/>
          <w:szCs w:val="26"/>
          <w:cs/>
        </w:rPr>
        <w:t>ค่าความนิยมและ</w:t>
      </w:r>
      <w:r w:rsidRPr="00151805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A95A80" w:rsidRPr="00151805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Pr="00151805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920"/>
        <w:gridCol w:w="236"/>
        <w:gridCol w:w="1655"/>
      </w:tblGrid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E66F1" w:rsidRPr="00151805" w:rsidRDefault="007E66F1" w:rsidP="002A1A6E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55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E66F1" w:rsidRPr="00151805" w:rsidRDefault="007E66F1" w:rsidP="002A1A6E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55" w:type="dxa"/>
          </w:tcPr>
          <w:p w:rsidR="007E66F1" w:rsidRPr="00151805" w:rsidRDefault="007E66F1" w:rsidP="002A1A6E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</w:tcPr>
          <w:p w:rsidR="007E66F1" w:rsidRPr="00151805" w:rsidRDefault="00CA4981" w:rsidP="00450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18</w:t>
            </w:r>
            <w:r w:rsidR="00450E8D" w:rsidRPr="00151805">
              <w:rPr>
                <w:rFonts w:ascii="Angsana New" w:hAnsi="Angsana New"/>
                <w:sz w:val="26"/>
                <w:szCs w:val="26"/>
              </w:rPr>
              <w:t>3,023</w:t>
            </w: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</w:tcPr>
          <w:p w:rsidR="007E66F1" w:rsidRPr="00151805" w:rsidRDefault="00CA4981" w:rsidP="00450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18</w:t>
            </w:r>
            <w:r w:rsidR="00450E8D" w:rsidRPr="00151805">
              <w:rPr>
                <w:rFonts w:ascii="Angsana New" w:hAnsi="Angsana New"/>
                <w:sz w:val="26"/>
                <w:szCs w:val="26"/>
              </w:rPr>
              <w:t>3,023</w:t>
            </w: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8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55" w:type="dxa"/>
          </w:tcPr>
          <w:p w:rsidR="007E66F1" w:rsidRPr="00151805" w:rsidRDefault="007E66F1" w:rsidP="002A1A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1,067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E66F1" w:rsidRPr="00151805" w:rsidTr="002A1A6E">
        <w:tc>
          <w:tcPr>
            <w:tcW w:w="7920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E66F1" w:rsidRPr="00151805" w:rsidRDefault="007E66F1" w:rsidP="002A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:rsidR="007E66F1" w:rsidRPr="00151805" w:rsidRDefault="007E66F1" w:rsidP="00450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="00CA4981" w:rsidRPr="00151805">
              <w:rPr>
                <w:rFonts w:ascii="Angsana New" w:hAnsi="Angsana New"/>
                <w:sz w:val="26"/>
                <w:szCs w:val="26"/>
              </w:rPr>
              <w:t>8</w:t>
            </w:r>
            <w:r w:rsidR="00450E8D" w:rsidRPr="00151805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</w:tr>
    </w:tbl>
    <w:p w:rsidR="007E66F1" w:rsidRPr="00151805" w:rsidRDefault="007E66F1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  <w:cs/>
        </w:rPr>
      </w:pPr>
    </w:p>
    <w:p w:rsidR="00813FB8" w:rsidRPr="00151805" w:rsidRDefault="00813FB8">
      <w:r w:rsidRPr="00151805">
        <w:br w:type="page"/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270"/>
        <w:gridCol w:w="1348"/>
        <w:gridCol w:w="236"/>
        <w:gridCol w:w="1386"/>
        <w:gridCol w:w="270"/>
        <w:gridCol w:w="1350"/>
      </w:tblGrid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Pr="001518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:rsidR="00813FB8" w:rsidRPr="00151805" w:rsidRDefault="00813FB8" w:rsidP="00813FB8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813FB8" w:rsidRPr="00151805" w:rsidRDefault="00813FB8" w:rsidP="00813FB8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36" w:type="dxa"/>
          </w:tcPr>
          <w:p w:rsidR="00813FB8" w:rsidRPr="00151805" w:rsidRDefault="00813FB8" w:rsidP="00813FB8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13FB8" w:rsidRPr="00151805" w:rsidRDefault="00813FB8" w:rsidP="00813FB8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สัญญาแฟรนไชส์</w:t>
            </w:r>
          </w:p>
        </w:tc>
        <w:tc>
          <w:tcPr>
            <w:tcW w:w="270" w:type="dxa"/>
          </w:tcPr>
          <w:p w:rsidR="00813FB8" w:rsidRPr="00151805" w:rsidRDefault="00813FB8" w:rsidP="00813FB8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13FB8" w:rsidRPr="00151805" w:rsidRDefault="00813FB8" w:rsidP="00813FB8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4,290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36,034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73,324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201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20,525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36,034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89,559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35,893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38,435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124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DE19C4" w:rsidRPr="00151805" w:rsidTr="00813FB8">
        <w:tc>
          <w:tcPr>
            <w:tcW w:w="3870" w:type="dxa"/>
          </w:tcPr>
          <w:p w:rsidR="00DE19C4" w:rsidRPr="00151805" w:rsidRDefault="00DE19C4" w:rsidP="00DE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โอนออกไปเป็นที่ดิน อาคารและอุปกรณ์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9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DE19C4" w:rsidRPr="00151805" w:rsidRDefault="00DE19C4" w:rsidP="00DE19C4">
            <w:pPr>
              <w:tabs>
                <w:tab w:val="clear" w:pos="454"/>
                <w:tab w:val="left" w:pos="440"/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396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DE19C4" w:rsidRPr="00151805" w:rsidRDefault="00DE19C4" w:rsidP="00DE19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:rsidR="00DE19C4" w:rsidRPr="00151805" w:rsidRDefault="00DE19C4" w:rsidP="00DE19C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19C4" w:rsidRPr="00151805" w:rsidRDefault="00DE19C4" w:rsidP="00DE19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DE19C4" w:rsidRPr="00151805" w:rsidRDefault="00DE19C4" w:rsidP="00DE19C4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E19C4" w:rsidRPr="00151805" w:rsidRDefault="00DE19C4" w:rsidP="00DE19C4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E19C4" w:rsidRPr="00151805" w:rsidRDefault="00DE19C4" w:rsidP="00DE19C4">
            <w:pPr>
              <w:tabs>
                <w:tab w:val="clear" w:pos="454"/>
                <w:tab w:val="left" w:pos="440"/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396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22,547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68,893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36,034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DE19C4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127,474</w:t>
            </w:r>
          </w:p>
        </w:tc>
      </w:tr>
      <w:tr w:rsidR="00C41651" w:rsidRPr="00151805" w:rsidTr="00813FB8">
        <w:trPr>
          <w:trHeight w:val="150"/>
        </w:trPr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16"/>
                <w:szCs w:val="16"/>
                <w:cs/>
              </w:rPr>
            </w:pPr>
            <w:r w:rsidRPr="00151805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153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348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3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7,554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7,554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5,217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2,838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8,055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201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12,570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2,838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15,408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4,794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10,733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15,527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118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:rsidR="00C41651" w:rsidRPr="00151805" w:rsidRDefault="00C41651" w:rsidP="00C41651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41651" w:rsidRPr="00151805" w:rsidRDefault="00C41651" w:rsidP="001D5E88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(118)</w:t>
            </w:r>
          </w:p>
        </w:tc>
      </w:tr>
      <w:tr w:rsidR="00C41651" w:rsidRPr="00151805" w:rsidTr="00813FB8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17,246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C4165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13,571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30,817</w:t>
            </w:r>
          </w:p>
        </w:tc>
      </w:tr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160" w:lineRule="atLeast"/>
              <w:ind w:left="86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FB8" w:rsidRPr="00151805" w:rsidTr="00813FB8">
        <w:tc>
          <w:tcPr>
            <w:tcW w:w="38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348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3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386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:rsidR="00813FB8" w:rsidRPr="00151805" w:rsidRDefault="00813FB8" w:rsidP="0081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C41651" w:rsidRPr="00151805" w:rsidTr="00C41651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7,955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33,196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74,151</w:t>
            </w:r>
          </w:p>
        </w:tc>
      </w:tr>
      <w:tr w:rsidR="00C41651" w:rsidRPr="00151805" w:rsidTr="00C41651">
        <w:tc>
          <w:tcPr>
            <w:tcW w:w="38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C41651" w:rsidRPr="00151805" w:rsidRDefault="00C41651" w:rsidP="001D5E88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5,301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:rsidR="00C41651" w:rsidRPr="00151805" w:rsidRDefault="00C41651" w:rsidP="001D5E88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68,893</w:t>
            </w:r>
          </w:p>
        </w:tc>
        <w:tc>
          <w:tcPr>
            <w:tcW w:w="236" w:type="dxa"/>
          </w:tcPr>
          <w:p w:rsidR="00C41651" w:rsidRPr="00151805" w:rsidRDefault="00C41651" w:rsidP="00C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22,463</w:t>
            </w:r>
          </w:p>
        </w:tc>
        <w:tc>
          <w:tcPr>
            <w:tcW w:w="270" w:type="dxa"/>
          </w:tcPr>
          <w:p w:rsidR="00C41651" w:rsidRPr="00151805" w:rsidRDefault="00C41651" w:rsidP="00C41651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41651" w:rsidRPr="00151805" w:rsidRDefault="00C41651" w:rsidP="00C41651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96,657</w:t>
            </w:r>
          </w:p>
        </w:tc>
      </w:tr>
    </w:tbl>
    <w:p w:rsidR="000C3A04" w:rsidRPr="00151805" w:rsidRDefault="000C3A04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434492" w:rsidRPr="00151805" w:rsidRDefault="0043449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51805">
        <w:rPr>
          <w:rFonts w:ascii="Angsana New" w:hAnsi="Angsana New"/>
          <w:sz w:val="26"/>
          <w:szCs w:val="26"/>
        </w:rPr>
        <w:t xml:space="preserve">1 </w:t>
      </w:r>
      <w:r w:rsidRPr="00151805">
        <w:rPr>
          <w:rFonts w:ascii="Angsana New" w:hAnsi="Angsana New"/>
          <w:sz w:val="26"/>
          <w:szCs w:val="26"/>
          <w:cs/>
        </w:rPr>
        <w:t xml:space="preserve">เมษายน </w:t>
      </w:r>
      <w:r w:rsidRPr="00151805">
        <w:rPr>
          <w:rFonts w:ascii="Angsana New" w:hAnsi="Angsana New"/>
          <w:sz w:val="26"/>
          <w:szCs w:val="26"/>
        </w:rPr>
        <w:t xml:space="preserve">2560 </w:t>
      </w:r>
      <w:r w:rsidRPr="00151805">
        <w:rPr>
          <w:rFonts w:ascii="Angsana New" w:hAnsi="Angsana New"/>
          <w:sz w:val="26"/>
          <w:szCs w:val="26"/>
          <w:cs/>
        </w:rPr>
        <w:t xml:space="preserve">บริษัทย่อยแห่งหนึ่งของบริษัทได้ทำสัญญาซื้อธุรกิจกับบริษัทในประเทศสองแห่ง เพื่อดำเนินกิจการร้านอาหารญี่ปุ่น โดยบริษัทย่อยดังกล่าวได้จ่ายซื้อธุรกิจดังกล่าวจำนวนเงินรวม </w:t>
      </w:r>
      <w:r w:rsidR="006A2DFB" w:rsidRPr="00151805">
        <w:rPr>
          <w:rFonts w:ascii="Angsana New" w:hAnsi="Angsana New"/>
          <w:sz w:val="26"/>
          <w:szCs w:val="26"/>
        </w:rPr>
        <w:t>35.9</w:t>
      </w:r>
      <w:r w:rsidRPr="00151805">
        <w:rPr>
          <w:rFonts w:ascii="Angsana New" w:hAnsi="Angsana New"/>
          <w:sz w:val="26"/>
          <w:szCs w:val="26"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>ล้านบาท</w:t>
      </w:r>
    </w:p>
    <w:p w:rsidR="00307FF8" w:rsidRPr="00151805" w:rsidRDefault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ไม่ทราบแน่นอน</w:t>
      </w: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151805">
        <w:rPr>
          <w:rFonts w:ascii="Angsana New" w:hAnsi="Angsana New"/>
          <w:sz w:val="26"/>
          <w:szCs w:val="26"/>
          <w:cs/>
        </w:rPr>
        <w:t>มูลค่าที่</w:t>
      </w:r>
      <w:r w:rsidR="00E81E78" w:rsidRPr="00151805">
        <w:rPr>
          <w:rFonts w:ascii="Angsana New" w:hAnsi="Angsana New"/>
          <w:sz w:val="26"/>
          <w:szCs w:val="26"/>
          <w:cs/>
        </w:rPr>
        <w:t xml:space="preserve">จะได้รับคืนมาจากมูลค่าจากการใช้ </w:t>
      </w:r>
      <w:r w:rsidR="00E81E78" w:rsidRPr="00151805">
        <w:rPr>
          <w:rFonts w:ascii="Angsana New" w:hAnsi="Angsana New" w:hint="cs"/>
          <w:sz w:val="26"/>
          <w:szCs w:val="26"/>
          <w:cs/>
        </w:rPr>
        <w:t>คำนวณโดยการว่าจ้างที่ปรึกษาทางการเงินอิสระแห่งหนึ่ง ตาม</w:t>
      </w:r>
      <w:r w:rsidRPr="00151805">
        <w:rPr>
          <w:rFonts w:ascii="Angsana New" w:hAnsi="Angsana New"/>
          <w:sz w:val="26"/>
          <w:szCs w:val="26"/>
          <w:cs/>
        </w:rPr>
        <w:t>รายงาน</w:t>
      </w:r>
      <w:r w:rsidRPr="00151805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="00E81E78" w:rsidRPr="00151805">
        <w:rPr>
          <w:rFonts w:ascii="Angsana New" w:hAnsi="Angsana New"/>
          <w:sz w:val="26"/>
          <w:szCs w:val="26"/>
          <w:lang w:val="en-GB"/>
        </w:rPr>
        <w:t xml:space="preserve">12 </w:t>
      </w:r>
      <w:r w:rsidR="00E81E78" w:rsidRPr="0015180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81E78" w:rsidRPr="00151805">
        <w:rPr>
          <w:rFonts w:ascii="Angsana New" w:hAnsi="Angsana New"/>
          <w:sz w:val="26"/>
          <w:szCs w:val="26"/>
          <w:lang w:val="en-GB"/>
        </w:rPr>
        <w:t xml:space="preserve">2561 </w:t>
      </w:r>
      <w:r w:rsidR="00E81E78" w:rsidRPr="0015180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E19C4" w:rsidRPr="00151805">
        <w:rPr>
          <w:rFonts w:ascii="Angsana New" w:hAnsi="Angsana New"/>
          <w:sz w:val="26"/>
          <w:szCs w:val="26"/>
          <w:lang w:val="en-GB"/>
        </w:rPr>
        <w:t xml:space="preserve">5 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 xml:space="preserve">ตุลาคม </w:t>
      </w:r>
      <w:r w:rsidR="00481D6E" w:rsidRPr="00151805">
        <w:rPr>
          <w:rFonts w:ascii="Angsana New" w:hAnsi="Angsana New"/>
          <w:sz w:val="26"/>
          <w:szCs w:val="26"/>
          <w:lang w:val="en-GB"/>
        </w:rPr>
        <w:t>256</w:t>
      </w:r>
      <w:r w:rsidR="00DE19C4" w:rsidRPr="00151805">
        <w:rPr>
          <w:rFonts w:ascii="Angsana New" w:hAnsi="Angsana New"/>
          <w:sz w:val="26"/>
          <w:szCs w:val="26"/>
          <w:lang w:val="en-GB"/>
        </w:rPr>
        <w:t>1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:rsidR="00307FF8" w:rsidRPr="00151805" w:rsidRDefault="00307FF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E81E78" w:rsidRPr="00151805" w:rsidRDefault="00E8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E81E78" w:rsidRPr="00151805" w:rsidRDefault="00E81E78" w:rsidP="0030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 w:hint="cs"/>
          <w:b/>
          <w:bCs/>
          <w:sz w:val="26"/>
          <w:szCs w:val="26"/>
          <w:cs/>
        </w:rPr>
        <w:lastRenderedPageBreak/>
        <w:t>ค่าความนิยม</w:t>
      </w:r>
    </w:p>
    <w:p w:rsidR="00E81E78" w:rsidRPr="00151805" w:rsidRDefault="00E81E78" w:rsidP="00E8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7920"/>
      </w:tblGrid>
      <w:tr w:rsidR="00E81E78" w:rsidRPr="00151805" w:rsidTr="00B45B2C">
        <w:tc>
          <w:tcPr>
            <w:tcW w:w="1710" w:type="dxa"/>
            <w:shd w:val="clear" w:color="auto" w:fill="auto"/>
          </w:tcPr>
          <w:p w:rsidR="00E81E78" w:rsidRPr="00151805" w:rsidRDefault="00E81E78" w:rsidP="00E81E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:rsidR="00E81E78" w:rsidRPr="00151805" w:rsidRDefault="00E81E78" w:rsidP="00E81E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shd w:val="clear" w:color="auto" w:fill="auto"/>
          </w:tcPr>
          <w:p w:rsidR="00E81E78" w:rsidRPr="00151805" w:rsidRDefault="00E81E78" w:rsidP="00B45B2C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</w:t>
            </w:r>
            <w:r w:rsidR="00B45B2C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คิดลดกระแสเงินสด</w:t>
            </w:r>
          </w:p>
        </w:tc>
      </w:tr>
      <w:tr w:rsidR="00E81E78" w:rsidRPr="00151805" w:rsidTr="00E81E78">
        <w:tc>
          <w:tcPr>
            <w:tcW w:w="1710" w:type="dxa"/>
          </w:tcPr>
          <w:p w:rsidR="00E81E78" w:rsidRPr="00151805" w:rsidRDefault="00E81E78" w:rsidP="00BC7AEE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E81E78" w:rsidRPr="00151805" w:rsidRDefault="00E81E78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E81E78" w:rsidRPr="00151805" w:rsidRDefault="00E81E78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307FF8" w:rsidRPr="00151805" w:rsidTr="00D14F2F">
        <w:tc>
          <w:tcPr>
            <w:tcW w:w="1710" w:type="dxa"/>
          </w:tcPr>
          <w:p w:rsidR="00307FF8" w:rsidRPr="00151805" w:rsidRDefault="00307FF8" w:rsidP="007C779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:rsidR="00307FF8" w:rsidRPr="00151805" w:rsidRDefault="00307FF8" w:rsidP="007C779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307FF8" w:rsidRPr="00151805" w:rsidRDefault="00307FF8" w:rsidP="008D4D37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5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ปี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คำนวณจากผลประกอบการในอดีตของธุรกิจอาหาร</w:t>
            </w:r>
            <w:r w:rsidR="00D14F2F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ไทย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และประมาณการ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ผลประโยชน์ที่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จะ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307FF8" w:rsidRPr="00151805" w:rsidTr="00D14F2F">
        <w:tc>
          <w:tcPr>
            <w:tcW w:w="1710" w:type="dxa"/>
          </w:tcPr>
          <w:p w:rsidR="00307FF8" w:rsidRPr="00151805" w:rsidRDefault="00307FF8" w:rsidP="00BC7AEE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307FF8" w:rsidRPr="00151805" w:rsidRDefault="00307FF8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307FF8" w:rsidRPr="00151805" w:rsidRDefault="00307FF8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307FF8" w:rsidRPr="00151805" w:rsidTr="00D14F2F">
        <w:tc>
          <w:tcPr>
            <w:tcW w:w="1710" w:type="dxa"/>
          </w:tcPr>
          <w:p w:rsidR="00307FF8" w:rsidRPr="00151805" w:rsidRDefault="00307FF8" w:rsidP="00D14F2F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อัตราการเติบโตของรายได้ของร้านอาหารที่เป็นเจ้าของเอง</w:t>
            </w:r>
          </w:p>
        </w:tc>
        <w:tc>
          <w:tcPr>
            <w:tcW w:w="270" w:type="dxa"/>
          </w:tcPr>
          <w:p w:rsidR="00307FF8" w:rsidRPr="00151805" w:rsidRDefault="00307FF8" w:rsidP="007C779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307FF8" w:rsidRPr="00151805" w:rsidRDefault="00307FF8" w:rsidP="00D14F2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3 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07FF8" w:rsidRPr="00151805" w:rsidTr="00D14F2F">
        <w:tc>
          <w:tcPr>
            <w:tcW w:w="1710" w:type="dxa"/>
          </w:tcPr>
          <w:p w:rsidR="00307FF8" w:rsidRPr="00151805" w:rsidRDefault="00307FF8" w:rsidP="00BC7AEE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307FF8" w:rsidRPr="00151805" w:rsidRDefault="00307FF8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307FF8" w:rsidRPr="00151805" w:rsidRDefault="00307FF8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307FF8" w:rsidRPr="00151805" w:rsidTr="00D14F2F">
        <w:tc>
          <w:tcPr>
            <w:tcW w:w="1710" w:type="dxa"/>
          </w:tcPr>
          <w:p w:rsidR="00307FF8" w:rsidRPr="00151805" w:rsidRDefault="00307FF8" w:rsidP="00D14F2F">
            <w:pPr>
              <w:pStyle w:val="Heading7"/>
              <w:ind w:right="-74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รายได้จากแฟรนไชส์</w:t>
            </w:r>
            <w:r w:rsidR="00D14F2F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ซี</w:t>
            </w:r>
          </w:p>
        </w:tc>
        <w:tc>
          <w:tcPr>
            <w:tcW w:w="270" w:type="dxa"/>
          </w:tcPr>
          <w:p w:rsidR="00307FF8" w:rsidRPr="00151805" w:rsidRDefault="00307FF8" w:rsidP="007C779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307FF8" w:rsidRPr="00151805" w:rsidRDefault="00D14F2F" w:rsidP="008D4D37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ประมาณการรายได้จากแฟรนไชส์ซี</w:t>
            </w:r>
            <w:r w:rsidR="008D4D37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ที่มีสาระสำคัญ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มีดังนี้</w:t>
            </w:r>
          </w:p>
        </w:tc>
      </w:tr>
      <w:tr w:rsidR="00D14F2F" w:rsidRPr="00151805" w:rsidTr="00D14F2F">
        <w:tc>
          <w:tcPr>
            <w:tcW w:w="1710" w:type="dxa"/>
          </w:tcPr>
          <w:p w:rsidR="00D14F2F" w:rsidRPr="00151805" w:rsidRDefault="00D14F2F" w:rsidP="007C779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14F2F" w:rsidRPr="00151805" w:rsidRDefault="00D14F2F" w:rsidP="007C779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="008D4D37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ให้ใช้สิทธิเครื่องหมายการค้า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และค่าการตลาด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ประมาณการจากรายได้จากการขายของ</w:t>
            </w:r>
            <w:r w:rsidR="00A554C9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       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แฟรนไชส์ซีในอัตรา</w:t>
            </w:r>
            <w:r w:rsidR="008D4D37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ต่าง ๆ กัน 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ตามประมาณการของผู้บริหาร</w:t>
            </w:r>
          </w:p>
        </w:tc>
      </w:tr>
      <w:tr w:rsidR="00D14F2F" w:rsidRPr="00151805" w:rsidTr="00D14F2F">
        <w:tc>
          <w:tcPr>
            <w:tcW w:w="1710" w:type="dxa"/>
          </w:tcPr>
          <w:p w:rsidR="00D14F2F" w:rsidRPr="00151805" w:rsidRDefault="00D14F2F" w:rsidP="00D14F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รายได้ค่าธรรมเนียมแรกเข้าต่อร้านอาหารแฟรนไชส์ใหม่</w:t>
            </w:r>
            <w:r w:rsidR="00BC7AEE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มีอัตราคงที่ในอัตราที่ต่าง ๆ กัน 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ตามประมาณการของผู้บริหาร</w:t>
            </w:r>
          </w:p>
        </w:tc>
      </w:tr>
      <w:tr w:rsidR="00D14F2F" w:rsidRPr="00151805" w:rsidTr="00D14F2F">
        <w:tc>
          <w:tcPr>
            <w:tcW w:w="1710" w:type="dxa"/>
          </w:tcPr>
          <w:p w:rsidR="00D14F2F" w:rsidRPr="00151805" w:rsidRDefault="00D14F2F" w:rsidP="00D14F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6B45D0" w:rsidP="006B45D0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="00D14F2F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ขายวัตถุดิบอาหารมี</w:t>
            </w:r>
            <w:r w:rsidR="00D14F2F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การเติบโต</w:t>
            </w:r>
            <w:r w:rsidR="00481D6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เฉลี่ย</w:t>
            </w:r>
            <w:r w:rsidR="00D14F2F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D14F2F"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14F2F" w:rsidRPr="00151805" w:rsidTr="00D14F2F">
        <w:tc>
          <w:tcPr>
            <w:tcW w:w="1710" w:type="dxa"/>
          </w:tcPr>
          <w:p w:rsidR="00D14F2F" w:rsidRPr="00151805" w:rsidRDefault="00D14F2F" w:rsidP="00BC7AEE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14F2F" w:rsidRPr="00151805" w:rsidTr="00D14F2F">
        <w:tc>
          <w:tcPr>
            <w:tcW w:w="1710" w:type="dxa"/>
          </w:tcPr>
          <w:p w:rsidR="00D14F2F" w:rsidRPr="00151805" w:rsidRDefault="00D14F2F" w:rsidP="006D2269">
            <w:pPr>
              <w:pStyle w:val="Heading7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จำนวนร้านอาหารที่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เป็นเจ้าของเองและ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ร้านอาหาร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แฟรนไชส์</w:t>
            </w: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14F2F" w:rsidRPr="00151805" w:rsidRDefault="00D14F2F" w:rsidP="00D14F2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ใช้ข้อมูล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จำนวนร้านอาหารที่เป็นเจ้าของเองและ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ร้านอาหาร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แฟรนไชส์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ตามที่มีอยู่จริงในปี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2560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และหลังจา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กนั้นประมาณการโดยผู้บริหาร</w:t>
            </w:r>
          </w:p>
          <w:p w:rsidR="00D14F2F" w:rsidRPr="00151805" w:rsidRDefault="00D14F2F" w:rsidP="00D14F2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D14F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14F2F" w:rsidRPr="00151805" w:rsidRDefault="00D14F2F" w:rsidP="00D14F2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D14F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14F2F" w:rsidRPr="00151805" w:rsidRDefault="008D4D37" w:rsidP="008D4D37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อัตรา</w:t>
            </w:r>
            <w:r w:rsidR="00D14F2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D14F2F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81D6E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3.</w:t>
            </w:r>
            <w:r w:rsidR="00A527F4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81D6E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14F2F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14F2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D14F2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อุตสาหกรรมของต้นทุนหนี้สิน อัตราผลตอบแทนที่ปราศจากความเสี่ยง</w:t>
            </w:r>
            <w:r w:rsidR="00D14F2F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D14F2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ผลตอนแทนที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่ชดเชยความเสี่ยงที่เพิ่มขึ้น และ</w:t>
            </w:r>
            <w:r w:rsidR="00D14F2F"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ค่าเบต้าโดยเฉลี่ยของอุตสาหกรรม</w:t>
            </w: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BC7AEE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14F2F" w:rsidRPr="00151805" w:rsidRDefault="00D14F2F" w:rsidP="00BC7AEE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14F2F" w:rsidRPr="00151805" w:rsidRDefault="00D14F2F" w:rsidP="00BC7AE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14F2F" w:rsidRPr="00151805" w:rsidTr="007C7798">
        <w:tc>
          <w:tcPr>
            <w:tcW w:w="1710" w:type="dxa"/>
          </w:tcPr>
          <w:p w:rsidR="00D14F2F" w:rsidRPr="00151805" w:rsidRDefault="00D14F2F" w:rsidP="00D14F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:rsidR="00D14F2F" w:rsidRPr="00151805" w:rsidRDefault="00D14F2F" w:rsidP="00D14F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14F2F" w:rsidRPr="00151805" w:rsidRDefault="00D14F2F" w:rsidP="001E17BE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ประมาณการจากข้อมูลทางการเงินในอดีต และ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ประมาณการ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ผลประโยชน์ที่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จะ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อุตสาหกรรม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ที่คาดไว้</w:t>
            </w:r>
          </w:p>
        </w:tc>
      </w:tr>
    </w:tbl>
    <w:p w:rsidR="00E81E78" w:rsidRPr="00151805" w:rsidRDefault="00E81E78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BC7AEE" w:rsidRPr="00151805" w:rsidRDefault="00BC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91631B" w:rsidRPr="00151805" w:rsidRDefault="0091631B" w:rsidP="00916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เครื่องหมายการค้า </w:t>
      </w:r>
    </w:p>
    <w:p w:rsidR="0091631B" w:rsidRPr="00151805" w:rsidRDefault="0091631B" w:rsidP="00916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เครื่องหมายการค้า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ยี่ห้อ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คือ ตำมั่ว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เฝอและลาวญวน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C41651">
            <w:pPr>
              <w:jc w:val="thaiDistribute"/>
              <w:rPr>
                <w:cs/>
                <w:lang w:eastAsia="x-none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  <w:lang w:val="x-none"/>
              </w:rPr>
              <w:t>พิจารณา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ความสามารถของ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ในการสร้างรายได้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จากประมาณการทางการเงิน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โดยประมาณการจากผลประกอบการในอดีตย้อนหลัง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2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ปี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แผนการตลาดและวิสัยทัศน์ของผู้บริหารระดับสูง และแนวโน้มการเติบโตของธุรกิจในอุตสาหกรรม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cs="Times New Roman"/>
                <w:i/>
                <w:iCs/>
                <w:color w:val="000000" w:themeColor="text1"/>
                <w:szCs w:val="18"/>
                <w:cs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0.5 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7AEE"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481D6E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ประมาณการ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15180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Pr="0015180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ของเครื่องหมายการค้าแต่ละยี่ห้อ</w:t>
            </w: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151805" w:rsidRDefault="0091631B" w:rsidP="00C4165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151805" w:rsidTr="00C41651">
        <w:tc>
          <w:tcPr>
            <w:tcW w:w="1763" w:type="dxa"/>
          </w:tcPr>
          <w:p w:rsidR="0091631B" w:rsidRPr="00151805" w:rsidRDefault="0091631B" w:rsidP="00C41651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91631B" w:rsidRPr="00151805" w:rsidRDefault="0091631B" w:rsidP="00C41651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151805" w:rsidRDefault="0091631B" w:rsidP="001E17BE">
            <w:pPr>
              <w:pStyle w:val="Heading7"/>
              <w:ind w:right="-18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13.42 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="001E17BE" w:rsidRPr="001518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  <w:r w:rsidRPr="00151805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อุตสาหกรรมของต้นทุนหนี้สิน อัตราผลตอบแทนที่ปราศจากความเสี่ยง และผลตอนแทนที่ชดเชยความเสี่ยงที่เพิ่มขึ้น </w:t>
            </w:r>
          </w:p>
        </w:tc>
      </w:tr>
    </w:tbl>
    <w:p w:rsidR="0091631B" w:rsidRPr="00151805" w:rsidRDefault="0091631B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A527F4" w:rsidRPr="00151805" w:rsidRDefault="00A527F4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AA625B" w:rsidRPr="00151805">
        <w:rPr>
          <w:rFonts w:ascii="Angsana New" w:hAnsi="Angsana New"/>
          <w:spacing w:val="-2"/>
          <w:sz w:val="26"/>
          <w:szCs w:val="26"/>
        </w:rPr>
        <w:t xml:space="preserve"> </w:t>
      </w:r>
      <w:r w:rsidR="00AA625B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การประเมินมูลค่านี้พิจารณาจากข้อมูลระดับ </w:t>
      </w:r>
      <w:r w:rsidR="00AA625B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3 </w:t>
      </w:r>
      <w:r w:rsidR="00AA625B" w:rsidRPr="00151805">
        <w:rPr>
          <w:rFonts w:ascii="Angsana New" w:hAnsi="Angsana New" w:hint="cs"/>
          <w:spacing w:val="-2"/>
          <w:sz w:val="26"/>
          <w:szCs w:val="26"/>
          <w:cs/>
        </w:rPr>
        <w:t>เนื่องจากมีการใช้ข้อมูลที่ไม่สามารถสังเกตได้นำมาใช้ในการประเมินมูลค่า</w:t>
      </w:r>
    </w:p>
    <w:p w:rsidR="0091631B" w:rsidRPr="00151805" w:rsidRDefault="0091631B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91631B" w:rsidRPr="00151805" w:rsidRDefault="00916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5180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</w:t>
      </w:r>
      <w:r w:rsidR="0091631B" w:rsidRPr="0015180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จากการทดสอบการด้อยค่าในค่าความนิยม</w:t>
      </w: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มูลค่า</w:t>
      </w:r>
      <w:r w:rsidR="00AA625B" w:rsidRPr="00151805">
        <w:rPr>
          <w:rFonts w:ascii="Angsana New" w:hAnsi="Angsana New" w:hint="cs"/>
          <w:spacing w:val="-2"/>
          <w:sz w:val="26"/>
          <w:szCs w:val="26"/>
          <w:cs/>
        </w:rPr>
        <w:t>ที่คาดว่าจะได้รับคืนของธุรกิจอาหารไทย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ซึ่งจะ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เพิ่มขึ้นหรือลดลงเนื่องมาจากความผันผวนของข้อสมมติที่ใช้ในการคำนวณ </w:t>
      </w: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การเปลี่ยนแปลงในแต่ละข้อสมมติที่เกี่ยวข้องในการ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วัดมูลค่ายุติธรรม</w:t>
      </w:r>
      <w:r w:rsidRPr="00151805">
        <w:rPr>
          <w:rFonts w:ascii="Angsana New" w:hAnsi="Angsana New"/>
          <w:spacing w:val="-2"/>
          <w:sz w:val="26"/>
          <w:szCs w:val="26"/>
          <w:cs/>
        </w:rPr>
        <w:t>ที่อาจเป็นไปได้อย่างสมเหตุสมผล ณ วันที่</w:t>
      </w:r>
      <w:r w:rsidR="0048088D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วัดมูลค่า </w:t>
      </w:r>
      <w:r w:rsidR="00481D6E" w:rsidRPr="00151805">
        <w:rPr>
          <w:rFonts w:ascii="Angsana New" w:hAnsi="Angsana New"/>
          <w:spacing w:val="-2"/>
          <w:sz w:val="26"/>
          <w:szCs w:val="26"/>
        </w:rPr>
        <w:t>(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วันที่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="00481D6E" w:rsidRPr="00151805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ธันวาคม </w:t>
      </w:r>
      <w:r w:rsidR="00481D6E" w:rsidRPr="00151805">
        <w:rPr>
          <w:rFonts w:ascii="Angsana New" w:hAnsi="Angsana New"/>
          <w:spacing w:val="-2"/>
          <w:sz w:val="26"/>
          <w:szCs w:val="26"/>
          <w:lang w:val="en-GB"/>
        </w:rPr>
        <w:t>2560)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ๆ คงที่ จะมีผลกระทบต่อ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มูลค่ายุติธรรม</w:t>
      </w:r>
      <w:r w:rsidR="008D4D37" w:rsidRPr="00151805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ที่กำหนดไว้เป็นจำนวนเงินดังต่อไปนี้</w:t>
      </w:r>
    </w:p>
    <w:p w:rsidR="007217D2" w:rsidRPr="00151805" w:rsidRDefault="007217D2" w:rsidP="007217D2">
      <w:pPr>
        <w:tabs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010"/>
        <w:gridCol w:w="284"/>
        <w:gridCol w:w="1644"/>
        <w:gridCol w:w="270"/>
        <w:gridCol w:w="1620"/>
      </w:tblGrid>
      <w:tr w:rsidR="007217D2" w:rsidRPr="00151805" w:rsidTr="00AA625B">
        <w:tc>
          <w:tcPr>
            <w:tcW w:w="6010" w:type="dxa"/>
            <w:tcBorders>
              <w:top w:val="nil"/>
              <w:left w:val="nil"/>
              <w:right w:val="nil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 (ลดลง)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ต่อมูลค่ายุติธรรม</w:t>
            </w:r>
            <w:r w:rsidR="00AA625B" w:rsidRPr="00151805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AA625B" w:rsidRPr="00151805" w:rsidTr="00AA625B">
        <w:tc>
          <w:tcPr>
            <w:tcW w:w="6010" w:type="dxa"/>
            <w:tcBorders>
              <w:left w:val="nil"/>
              <w:right w:val="nil"/>
            </w:tcBorders>
          </w:tcPr>
          <w:p w:rsidR="00AA625B" w:rsidRPr="00151805" w:rsidRDefault="00AA625B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A625B" w:rsidRPr="00151805" w:rsidRDefault="00AA625B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:rsidR="00AA625B" w:rsidRPr="00151805" w:rsidRDefault="00AA625B" w:rsidP="00AA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มูลค่าที่คาดว่าจะได้รับคืนของธุรกิจอาหารไทย</w:t>
            </w:r>
          </w:p>
        </w:tc>
      </w:tr>
      <w:tr w:rsidR="007217D2" w:rsidRPr="00151805" w:rsidTr="00AA625B">
        <w:tc>
          <w:tcPr>
            <w:tcW w:w="6010" w:type="dxa"/>
            <w:tcBorders>
              <w:left w:val="nil"/>
              <w:right w:val="nil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7217D2" w:rsidRPr="00151805" w:rsidRDefault="00AA625B" w:rsidP="00AA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17D2" w:rsidRPr="00151805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7217D2" w:rsidRPr="00151805" w:rsidTr="007C7798">
        <w:tc>
          <w:tcPr>
            <w:tcW w:w="6010" w:type="dxa"/>
            <w:tcBorders>
              <w:left w:val="nil"/>
              <w:right w:val="nil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สมมติฐาน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สมมติฐาน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17D2" w:rsidRPr="00151805" w:rsidTr="007C7798">
        <w:tc>
          <w:tcPr>
            <w:tcW w:w="6010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7217D2" w:rsidRPr="00151805" w:rsidTr="007C7798">
        <w:tc>
          <w:tcPr>
            <w:tcW w:w="6010" w:type="dxa"/>
          </w:tcPr>
          <w:p w:rsidR="007217D2" w:rsidRPr="00151805" w:rsidRDefault="007217D2" w:rsidP="007C7798">
            <w:pPr>
              <w:tabs>
                <w:tab w:val="clear" w:pos="227"/>
                <w:tab w:val="left" w:pos="162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8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7217D2" w:rsidRPr="00151805" w:rsidRDefault="007217D2" w:rsidP="007C77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39BD" w:rsidRPr="00151805" w:rsidTr="007C7798">
        <w:tc>
          <w:tcPr>
            <w:tcW w:w="6010" w:type="dxa"/>
          </w:tcPr>
          <w:p w:rsidR="00C639BD" w:rsidRPr="00151805" w:rsidRDefault="00C639BD" w:rsidP="00C639BD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84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639BD" w:rsidRPr="00151805" w:rsidRDefault="00D940BD" w:rsidP="00C639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(24</w:t>
            </w:r>
            <w:r w:rsidR="00B258F0" w:rsidRPr="00151805">
              <w:rPr>
                <w:rFonts w:ascii="Angsana New" w:eastAsia="Cordia New" w:hAnsi="Angsana New"/>
                <w:sz w:val="26"/>
                <w:szCs w:val="26"/>
              </w:rPr>
              <w:t>.0)</w:t>
            </w:r>
          </w:p>
        </w:tc>
        <w:tc>
          <w:tcPr>
            <w:tcW w:w="270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639BD" w:rsidRPr="00151805" w:rsidRDefault="00B258F0" w:rsidP="00C639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26.0</w:t>
            </w:r>
          </w:p>
        </w:tc>
      </w:tr>
      <w:tr w:rsidR="00C639BD" w:rsidRPr="00151805" w:rsidTr="007C7798">
        <w:tc>
          <w:tcPr>
            <w:tcW w:w="6010" w:type="dxa"/>
          </w:tcPr>
          <w:p w:rsidR="00C639BD" w:rsidRPr="00151805" w:rsidRDefault="00C639BD" w:rsidP="00C639BD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151805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151805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639BD" w:rsidRPr="00151805" w:rsidRDefault="00B258F0" w:rsidP="00B258F0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(45.0)</w:t>
            </w:r>
          </w:p>
        </w:tc>
        <w:tc>
          <w:tcPr>
            <w:tcW w:w="270" w:type="dxa"/>
          </w:tcPr>
          <w:p w:rsidR="00C639BD" w:rsidRPr="00151805" w:rsidRDefault="00C639BD" w:rsidP="00C639BD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639BD" w:rsidRPr="00151805" w:rsidRDefault="00B258F0" w:rsidP="00D940BD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="00D940BD">
              <w:rPr>
                <w:rFonts w:ascii="Angsana New" w:eastAsia="Cordia New" w:hAnsi="Angsana New"/>
                <w:sz w:val="26"/>
                <w:szCs w:val="26"/>
              </w:rPr>
              <w:t>5</w:t>
            </w:r>
            <w:bookmarkStart w:id="3" w:name="_GoBack"/>
            <w:bookmarkEnd w:id="3"/>
            <w:r w:rsidRPr="00151805">
              <w:rPr>
                <w:rFonts w:ascii="Angsana New" w:eastAsia="Cordia New" w:hAnsi="Angsana New"/>
                <w:sz w:val="26"/>
                <w:szCs w:val="26"/>
              </w:rPr>
              <w:t>.0</w:t>
            </w:r>
          </w:p>
        </w:tc>
      </w:tr>
    </w:tbl>
    <w:p w:rsidR="00B258F0" w:rsidRPr="00151805" w:rsidRDefault="00B258F0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7217D2" w:rsidRPr="00151805" w:rsidRDefault="007217D2" w:rsidP="00721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Pr="00151805">
        <w:rPr>
          <w:rFonts w:ascii="Angsana New" w:hAnsi="Angsana New"/>
          <w:spacing w:val="-2"/>
          <w:sz w:val="26"/>
          <w:szCs w:val="26"/>
          <w:cs/>
        </w:rPr>
        <w:t>ประมาณการทางการเงินดังกล่าว แต่ได้แสดงประมาณการความอ่อนไหวของข้อสมมติต่าง</w:t>
      </w:r>
      <w:r w:rsidRPr="0015180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pacing w:val="-2"/>
          <w:sz w:val="26"/>
          <w:szCs w:val="26"/>
          <w:cs/>
        </w:rPr>
        <w:t>ๆ</w:t>
      </w:r>
    </w:p>
    <w:p w:rsidR="00307FF8" w:rsidRPr="00151805" w:rsidRDefault="00307FF8" w:rsidP="00666899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270"/>
        <w:gridCol w:w="1800"/>
      </w:tblGrid>
      <w:tr w:rsidR="00564813" w:rsidRPr="00151805" w:rsidTr="00C90E2E">
        <w:tc>
          <w:tcPr>
            <w:tcW w:w="8010" w:type="dxa"/>
            <w:gridSpan w:val="3"/>
          </w:tcPr>
          <w:p w:rsidR="00564813" w:rsidRPr="00151805" w:rsidRDefault="00564813" w:rsidP="00666899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564813" w:rsidRPr="00151805" w:rsidRDefault="00564813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64813" w:rsidRPr="00151805" w:rsidTr="00C90E2E">
        <w:tc>
          <w:tcPr>
            <w:tcW w:w="594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0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64813" w:rsidRPr="00151805" w:rsidRDefault="00564813" w:rsidP="00666899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vAlign w:val="bottom"/>
          </w:tcPr>
          <w:p w:rsidR="00564813" w:rsidRPr="00151805" w:rsidRDefault="00564813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64813" w:rsidRPr="00151805" w:rsidTr="00C90E2E">
        <w:tc>
          <w:tcPr>
            <w:tcW w:w="594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F73" w:rsidRPr="00151805" w:rsidTr="00C90E2E">
        <w:tc>
          <w:tcPr>
            <w:tcW w:w="594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30F73" w:rsidRPr="00151805" w:rsidRDefault="00A30F73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8,34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30F73" w:rsidRPr="00151805" w:rsidTr="00C90E2E">
        <w:tc>
          <w:tcPr>
            <w:tcW w:w="594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A30F73" w:rsidRPr="00151805" w:rsidRDefault="00A30F73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2,706</w:t>
            </w:r>
          </w:p>
        </w:tc>
      </w:tr>
      <w:tr w:rsidR="00A30F73" w:rsidRPr="00151805" w:rsidTr="00C90E2E">
        <w:tc>
          <w:tcPr>
            <w:tcW w:w="594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A30F73" w:rsidRPr="00151805" w:rsidRDefault="00A30F73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11,05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64813" w:rsidRPr="00151805" w:rsidTr="00C90E2E">
        <w:tc>
          <w:tcPr>
            <w:tcW w:w="594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64813" w:rsidRPr="00151805" w:rsidRDefault="0056481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564813" w:rsidRPr="00151805" w:rsidRDefault="001930F4" w:rsidP="00A021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="00A021E9"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โอนออกไปเป็นที่ดิน อาคารและอุปกรณ์ (หมายเหตุ </w:t>
            </w:r>
            <w:r w:rsidRPr="00151805">
              <w:rPr>
                <w:rFonts w:ascii="Angsana New" w:hAnsi="Angsana New"/>
                <w:sz w:val="26"/>
                <w:szCs w:val="26"/>
              </w:rPr>
              <w:t>9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90E2E" w:rsidRPr="00151805" w:rsidRDefault="00C90E2E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396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E" w:rsidRPr="00151805" w:rsidRDefault="00C90E2E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11,60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FE6CE1" w:rsidRPr="00151805" w:rsidRDefault="00FE6CE1">
      <w:r w:rsidRPr="00151805"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270"/>
        <w:gridCol w:w="1800"/>
      </w:tblGrid>
      <w:tr w:rsidR="00FE6CE1" w:rsidRPr="00151805" w:rsidTr="00196064">
        <w:tc>
          <w:tcPr>
            <w:tcW w:w="8010" w:type="dxa"/>
            <w:gridSpan w:val="3"/>
          </w:tcPr>
          <w:p w:rsidR="00FE6CE1" w:rsidRPr="00151805" w:rsidRDefault="00FE6CE1" w:rsidP="00196064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FE6CE1" w:rsidRPr="00151805" w:rsidRDefault="00FE6CE1" w:rsidP="001960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E6CE1" w:rsidRPr="00151805" w:rsidTr="00196064">
        <w:tc>
          <w:tcPr>
            <w:tcW w:w="5940" w:type="dxa"/>
          </w:tcPr>
          <w:p w:rsidR="00FE6CE1" w:rsidRPr="00151805" w:rsidRDefault="00FE6CE1" w:rsidP="0019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00" w:type="dxa"/>
          </w:tcPr>
          <w:p w:rsidR="00FE6CE1" w:rsidRPr="00151805" w:rsidRDefault="00FE6CE1" w:rsidP="0019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E6CE1" w:rsidRPr="00151805" w:rsidRDefault="00FE6CE1" w:rsidP="00196064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vAlign w:val="bottom"/>
          </w:tcPr>
          <w:p w:rsidR="00FE6CE1" w:rsidRPr="00151805" w:rsidRDefault="00FE6CE1" w:rsidP="001960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2,223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2,95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5,1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3,66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8,84</w:t>
            </w:r>
            <w:r w:rsidR="00E97ADB"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00" w:type="dxa"/>
          </w:tcPr>
          <w:p w:rsidR="00C90E2E" w:rsidRPr="00151805" w:rsidRDefault="00C90E2E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C90E2E" w:rsidRPr="00151805" w:rsidRDefault="00C90E2E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90E2E" w:rsidRPr="00151805" w:rsidRDefault="00C90E2E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5,875</w:t>
            </w:r>
          </w:p>
        </w:tc>
      </w:tr>
      <w:tr w:rsidR="00C90E2E" w:rsidRPr="00151805" w:rsidTr="00C90E2E">
        <w:tc>
          <w:tcPr>
            <w:tcW w:w="594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80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90E2E" w:rsidRPr="00151805" w:rsidRDefault="00C90E2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</w:tr>
    </w:tbl>
    <w:p w:rsidR="00DF01CC" w:rsidRPr="00151805" w:rsidRDefault="00DF01CC" w:rsidP="00FE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355664" w:rsidRPr="00151805" w:rsidRDefault="0035566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11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 xml:space="preserve">สิทธิการเช่า </w:t>
      </w:r>
      <w:r w:rsidR="00874418" w:rsidRPr="00151805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151805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874418" w:rsidRPr="00151805" w:rsidRDefault="00874418" w:rsidP="00FE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602"/>
      </w:tblGrid>
      <w:tr w:rsidR="00770086" w:rsidRPr="00151805" w:rsidTr="00CA4981">
        <w:tc>
          <w:tcPr>
            <w:tcW w:w="8100" w:type="dxa"/>
          </w:tcPr>
          <w:p w:rsidR="00770086" w:rsidRPr="00151805" w:rsidRDefault="00770086" w:rsidP="00666899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770086" w:rsidRPr="00151805" w:rsidRDefault="007700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5664" w:rsidRPr="00151805" w:rsidTr="00CA4981">
        <w:tc>
          <w:tcPr>
            <w:tcW w:w="8100" w:type="dxa"/>
          </w:tcPr>
          <w:p w:rsidR="00355664" w:rsidRPr="00151805" w:rsidRDefault="00355664" w:rsidP="00666899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55664" w:rsidRPr="00151805" w:rsidRDefault="007700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55664"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5664" w:rsidRPr="00151805" w:rsidTr="00CA4981">
        <w:tc>
          <w:tcPr>
            <w:tcW w:w="8100" w:type="dxa"/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355664" w:rsidRPr="00151805" w:rsidRDefault="0035566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F73" w:rsidRPr="00151805" w:rsidTr="00CA4981">
        <w:tc>
          <w:tcPr>
            <w:tcW w:w="81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602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39,104</w:t>
            </w:r>
          </w:p>
        </w:tc>
      </w:tr>
      <w:tr w:rsidR="00820E44" w:rsidRPr="00151805" w:rsidTr="00CA4981">
        <w:tc>
          <w:tcPr>
            <w:tcW w:w="8100" w:type="dxa"/>
          </w:tcPr>
          <w:p w:rsidR="00820E44" w:rsidRPr="00151805" w:rsidRDefault="00820E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2" w:type="dxa"/>
          </w:tcPr>
          <w:p w:rsidR="00820E44" w:rsidRPr="00151805" w:rsidRDefault="00820E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4,045</w:t>
            </w:r>
          </w:p>
        </w:tc>
      </w:tr>
      <w:tr w:rsidR="00820E44" w:rsidRPr="00151805" w:rsidTr="00CA4981">
        <w:tc>
          <w:tcPr>
            <w:tcW w:w="8100" w:type="dxa"/>
          </w:tcPr>
          <w:p w:rsidR="00820E44" w:rsidRPr="00151805" w:rsidRDefault="00820E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เงินจ่ายล่วงหน้าค่าสิทธิการเช่า</w:t>
            </w:r>
          </w:p>
        </w:tc>
        <w:tc>
          <w:tcPr>
            <w:tcW w:w="1602" w:type="dxa"/>
          </w:tcPr>
          <w:p w:rsidR="00820E44" w:rsidRPr="00151805" w:rsidRDefault="00820E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24,785</w:t>
            </w:r>
          </w:p>
        </w:tc>
      </w:tr>
      <w:tr w:rsidR="00A30F73" w:rsidRPr="00151805" w:rsidTr="00CA4981">
        <w:tc>
          <w:tcPr>
            <w:tcW w:w="81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67,934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A2D7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16,06</w:t>
            </w:r>
            <w:r w:rsidR="00CA49BA" w:rsidRPr="0015180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3A2D7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83,99</w:t>
            </w:r>
            <w:r w:rsidR="00CA49BA" w:rsidRPr="0015180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602" w:type="dxa"/>
          </w:tcPr>
          <w:p w:rsidR="003A2D75" w:rsidRPr="00151805" w:rsidRDefault="003A2D75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02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F73" w:rsidRPr="00151805" w:rsidTr="00CA4981">
        <w:tc>
          <w:tcPr>
            <w:tcW w:w="81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602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11,300</w:t>
            </w:r>
          </w:p>
        </w:tc>
      </w:tr>
      <w:tr w:rsidR="00A30F73" w:rsidRPr="00151805" w:rsidTr="00CA4981">
        <w:tc>
          <w:tcPr>
            <w:tcW w:w="81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5,895</w:t>
            </w:r>
          </w:p>
        </w:tc>
      </w:tr>
      <w:tr w:rsidR="00A30F73" w:rsidRPr="00151805" w:rsidTr="00CA4981">
        <w:tc>
          <w:tcPr>
            <w:tcW w:w="8100" w:type="dxa"/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A30F73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17,195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A2D7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9,08</w:t>
            </w:r>
            <w:r w:rsidR="00CA49BA" w:rsidRPr="0015180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3A2D7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26,2</w:t>
            </w:r>
            <w:r w:rsidR="00CA49BA" w:rsidRPr="00151805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3A2D75" w:rsidRPr="00151805" w:rsidRDefault="003A2D75" w:rsidP="00FE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02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2D75" w:rsidRPr="00151805" w:rsidTr="00CA4981">
        <w:trPr>
          <w:trHeight w:val="396"/>
        </w:trPr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:rsidR="003A2D75" w:rsidRPr="00151805" w:rsidRDefault="00A30F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50,739</w:t>
            </w:r>
          </w:p>
        </w:tc>
      </w:tr>
      <w:tr w:rsidR="003A2D75" w:rsidRPr="00151805" w:rsidTr="00CA4981">
        <w:tc>
          <w:tcPr>
            <w:tcW w:w="8100" w:type="dxa"/>
          </w:tcPr>
          <w:p w:rsidR="003A2D75" w:rsidRPr="00151805" w:rsidRDefault="003A2D7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A30F73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</w:tcPr>
          <w:p w:rsidR="003A2D7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57,71</w:t>
            </w:r>
            <w:r w:rsidR="00626373" w:rsidRPr="0015180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FE6CE1" w:rsidRPr="00151805" w:rsidRDefault="00FE6CE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820E44" w:rsidRPr="00151805" w:rsidRDefault="00820E4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กลุ่มบริษัทได้จ่ายเงินล่วงหน้าค่าสิทธิการเช่าจำนวนเงินรวม</w:t>
      </w:r>
      <w:r w:rsidRPr="00151805">
        <w:rPr>
          <w:rFonts w:ascii="Angsana New" w:hAnsi="Angsana New"/>
          <w:sz w:val="26"/>
          <w:szCs w:val="26"/>
        </w:rPr>
        <w:t xml:space="preserve"> 24.8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และได้บันทึกไว้ในบัญชี “เงินจ่ายล่วงหน้าค่าสิทธิการเช่า” ในงบแสดงฐานะการเงินรวม ณ วันที่ </w:t>
      </w:r>
      <w:r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151805">
        <w:rPr>
          <w:rFonts w:ascii="Angsana New" w:hAnsi="Angsana New"/>
          <w:sz w:val="26"/>
          <w:szCs w:val="26"/>
        </w:rPr>
        <w:t>2558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 w:hint="cs"/>
          <w:sz w:val="26"/>
          <w:szCs w:val="26"/>
          <w:cs/>
        </w:rPr>
        <w:t xml:space="preserve"> ซึ่งเงินจ่ายล่วงหน้าค่าสิทธิการเช่าดังกล่าวได้ถูกโอนไปเป็นสิทธิการเช่า ณ วันที่ </w:t>
      </w:r>
      <w:r w:rsidRPr="00151805">
        <w:rPr>
          <w:rFonts w:ascii="Angsana New" w:hAnsi="Angsana New"/>
          <w:sz w:val="26"/>
          <w:szCs w:val="26"/>
        </w:rPr>
        <w:t xml:space="preserve">31 </w:t>
      </w:r>
      <w:r w:rsidRPr="0015180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151805">
        <w:rPr>
          <w:rFonts w:ascii="Angsana New" w:hAnsi="Angsana New"/>
          <w:sz w:val="26"/>
          <w:szCs w:val="26"/>
        </w:rPr>
        <w:t>2559</w:t>
      </w:r>
    </w:p>
    <w:p w:rsidR="008C7CE2" w:rsidRPr="00151805" w:rsidRDefault="008C7CE2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4CE5" w:rsidRPr="00151805">
        <w:rPr>
          <w:rFonts w:ascii="Angsana New" w:hAnsi="Angsana New"/>
          <w:b/>
          <w:bCs/>
          <w:sz w:val="26"/>
          <w:szCs w:val="26"/>
        </w:rPr>
        <w:t>2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 – สุทธิ</w:t>
      </w:r>
    </w:p>
    <w:p w:rsidR="00223B8F" w:rsidRPr="00151805" w:rsidRDefault="00223B8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p w:rsidR="008D058B" w:rsidRPr="00151805" w:rsidRDefault="008D058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รายละเอียดของสินทรัพย์ภาษีเงินได้รอการตัดบัญชี - สุทธิ ในงบการเงินรวม ณ วันที่ </w:t>
      </w:r>
      <w:r w:rsidRPr="00151805">
        <w:rPr>
          <w:rFonts w:ascii="Angsana New" w:hAnsi="Angsana New"/>
          <w:sz w:val="26"/>
          <w:szCs w:val="26"/>
        </w:rPr>
        <w:t xml:space="preserve">31 </w:t>
      </w:r>
      <w:r w:rsidRPr="00151805">
        <w:rPr>
          <w:rFonts w:ascii="Angsana New" w:hAnsi="Angsana New"/>
          <w:sz w:val="26"/>
          <w:szCs w:val="26"/>
          <w:cs/>
        </w:rPr>
        <w:t>ธันวาคม</w:t>
      </w:r>
      <w:r w:rsidRPr="00151805">
        <w:rPr>
          <w:rFonts w:ascii="Angsana New" w:hAnsi="Angsana New"/>
          <w:sz w:val="26"/>
          <w:szCs w:val="26"/>
        </w:rPr>
        <w:t xml:space="preserve"> 25</w:t>
      </w:r>
      <w:r w:rsidR="00A30F73" w:rsidRPr="00151805">
        <w:rPr>
          <w:rFonts w:ascii="Angsana New" w:hAnsi="Angsana New"/>
          <w:sz w:val="26"/>
          <w:szCs w:val="26"/>
        </w:rPr>
        <w:t>60</w:t>
      </w:r>
      <w:r w:rsidRPr="00151805">
        <w:rPr>
          <w:rFonts w:ascii="Angsana New" w:hAnsi="Angsana New"/>
          <w:sz w:val="26"/>
          <w:szCs w:val="26"/>
          <w:cs/>
        </w:rPr>
        <w:t xml:space="preserve">  และ </w:t>
      </w:r>
      <w:r w:rsidRPr="00151805">
        <w:rPr>
          <w:rFonts w:ascii="Angsana New" w:hAnsi="Angsana New"/>
          <w:sz w:val="26"/>
          <w:szCs w:val="26"/>
        </w:rPr>
        <w:t>255</w:t>
      </w:r>
      <w:r w:rsidR="00A30F73"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D058B" w:rsidRPr="00151805" w:rsidRDefault="008D058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84"/>
        <w:gridCol w:w="1134"/>
        <w:gridCol w:w="283"/>
        <w:gridCol w:w="993"/>
        <w:gridCol w:w="283"/>
        <w:gridCol w:w="1433"/>
      </w:tblGrid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8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3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8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8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151805">
              <w:rPr>
                <w:rFonts w:ascii="Angsana New" w:hAnsi="Angsana New"/>
                <w:sz w:val="26"/>
                <w:szCs w:val="26"/>
              </w:rPr>
              <w:t>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84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575FD"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575FD"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  <w:shd w:val="clear" w:color="auto" w:fill="FFFFFF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7,518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2801F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</w:t>
            </w:r>
            <w:r w:rsidR="002801FC" w:rsidRPr="00151805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2801F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11,176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527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พนักงานเมื่อเกษียณอายุ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1,597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0459AA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0459A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53"/>
              </w:tabs>
              <w:ind w:left="34" w:right="-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(320)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</w:t>
            </w:r>
            <w:r w:rsidR="00A86C17" w:rsidRPr="00151805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19</w:t>
            </w:r>
            <w:r w:rsidR="004E024E"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="00A86C17" w:rsidRPr="00151805">
              <w:rPr>
                <w:rFonts w:ascii="Angsana New" w:hAnsi="Angsana New"/>
                <w:sz w:val="26"/>
                <w:szCs w:val="26"/>
              </w:rPr>
              <w:t>9</w:t>
            </w:r>
            <w:r w:rsidR="004E024E"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</w:t>
            </w:r>
            <w:r w:rsidR="00A86C17" w:rsidRPr="00151805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8,244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</w:t>
            </w:r>
            <w:r w:rsidR="00A86C17" w:rsidRPr="00151805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9,</w:t>
            </w:r>
            <w:r w:rsidR="00A86C17" w:rsidRPr="00151805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317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356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:rsidR="00361356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834</w:t>
            </w:r>
          </w:p>
        </w:tc>
      </w:tr>
      <w:tr w:rsidR="00361356" w:rsidRPr="00151805" w:rsidTr="00A86C17">
        <w:trPr>
          <w:trHeight w:hRule="exact" w:val="312"/>
        </w:trPr>
        <w:tc>
          <w:tcPr>
            <w:tcW w:w="3960" w:type="dxa"/>
          </w:tcPr>
          <w:p w:rsidR="00361356" w:rsidRPr="00151805" w:rsidRDefault="003317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284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61356" w:rsidRPr="00151805" w:rsidRDefault="00D5765F" w:rsidP="002801F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</w:t>
            </w:r>
            <w:r w:rsidR="00361356" w:rsidRPr="00151805">
              <w:rPr>
                <w:rFonts w:ascii="Angsana New" w:hAnsi="Angsana New"/>
                <w:sz w:val="26"/>
                <w:szCs w:val="26"/>
              </w:rPr>
              <w:t>,</w:t>
            </w:r>
            <w:r w:rsidR="002801FC" w:rsidRPr="00151805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361356" w:rsidRPr="00151805" w:rsidRDefault="00B400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53"/>
              </w:tabs>
              <w:ind w:left="34" w:right="-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(320)</w:t>
            </w:r>
          </w:p>
        </w:tc>
        <w:tc>
          <w:tcPr>
            <w:tcW w:w="283" w:type="dxa"/>
          </w:tcPr>
          <w:p w:rsidR="00361356" w:rsidRPr="00151805" w:rsidRDefault="00361356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:rsidR="00361356" w:rsidRPr="00151805" w:rsidRDefault="00361356" w:rsidP="0028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53"/>
              </w:tabs>
              <w:ind w:left="34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25,</w:t>
            </w:r>
            <w:r w:rsidR="002801FC" w:rsidRPr="00151805">
              <w:rPr>
                <w:rFonts w:ascii="Angsana New" w:hAnsi="Angsana New"/>
                <w:sz w:val="26"/>
                <w:szCs w:val="26"/>
              </w:rPr>
              <w:t>858</w:t>
            </w:r>
          </w:p>
        </w:tc>
      </w:tr>
    </w:tbl>
    <w:p w:rsidR="008D058B" w:rsidRPr="00151805" w:rsidRDefault="008D058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8D058B" w:rsidRPr="00151805" w:rsidRDefault="008D058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รายละเอียดของสินทรัพย์ภาษีเงินได้รอการตัดบัญชี - สุทธิ ในงบการเงินเฉพาะกิจการ ณ วันที่ </w:t>
      </w:r>
      <w:r w:rsidRPr="00151805">
        <w:rPr>
          <w:rFonts w:ascii="Angsana New" w:hAnsi="Angsana New"/>
          <w:sz w:val="26"/>
          <w:szCs w:val="26"/>
        </w:rPr>
        <w:t xml:space="preserve">31 </w:t>
      </w:r>
      <w:r w:rsidRPr="00151805">
        <w:rPr>
          <w:rFonts w:ascii="Angsana New" w:hAnsi="Angsana New"/>
          <w:sz w:val="26"/>
          <w:szCs w:val="26"/>
          <w:cs/>
        </w:rPr>
        <w:t>ธันวาคม</w:t>
      </w:r>
      <w:r w:rsidRPr="00151805">
        <w:rPr>
          <w:rFonts w:ascii="Angsana New" w:hAnsi="Angsana New"/>
          <w:sz w:val="26"/>
          <w:szCs w:val="26"/>
        </w:rPr>
        <w:t xml:space="preserve"> 25</w:t>
      </w:r>
      <w:r w:rsidR="00A30F73" w:rsidRPr="00151805">
        <w:rPr>
          <w:rFonts w:ascii="Angsana New" w:hAnsi="Angsana New"/>
          <w:sz w:val="26"/>
          <w:szCs w:val="26"/>
        </w:rPr>
        <w:t>60</w:t>
      </w:r>
      <w:r w:rsidRPr="00151805">
        <w:rPr>
          <w:rFonts w:ascii="Angsana New" w:hAnsi="Angsana New"/>
          <w:sz w:val="26"/>
          <w:szCs w:val="26"/>
          <w:cs/>
        </w:rPr>
        <w:t xml:space="preserve">  และ </w:t>
      </w:r>
      <w:r w:rsidRPr="00151805">
        <w:rPr>
          <w:rFonts w:ascii="Angsana New" w:hAnsi="Angsana New"/>
          <w:sz w:val="26"/>
          <w:szCs w:val="26"/>
        </w:rPr>
        <w:t>255</w:t>
      </w:r>
      <w:r w:rsidR="00A30F73"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A36F1" w:rsidRPr="00151805" w:rsidRDefault="008A36F1" w:rsidP="00666899">
      <w:pPr>
        <w:tabs>
          <w:tab w:val="clear" w:pos="227"/>
        </w:tabs>
        <w:rPr>
          <w:rFonts w:ascii="Angsana New" w:hAnsi="Angsana New"/>
          <w:sz w:val="26"/>
          <w:szCs w:val="26"/>
        </w:rPr>
      </w:pPr>
    </w:p>
    <w:tbl>
      <w:tblPr>
        <w:tblW w:w="962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9"/>
        <w:gridCol w:w="1251"/>
        <w:gridCol w:w="284"/>
        <w:gridCol w:w="1134"/>
        <w:gridCol w:w="283"/>
        <w:gridCol w:w="993"/>
        <w:gridCol w:w="283"/>
        <w:gridCol w:w="1424"/>
      </w:tblGrid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2" w:type="dxa"/>
            <w:gridSpan w:val="7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(พันบาท) </w:t>
            </w: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 xml:space="preserve"> 2559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151805">
              <w:rPr>
                <w:rFonts w:ascii="Angsana New" w:hAnsi="Angsana New"/>
                <w:sz w:val="26"/>
                <w:szCs w:val="26"/>
              </w:rPr>
              <w:t>50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=</w:t>
            </w: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575FD"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575FD"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C17" w:rsidRPr="00151805" w:rsidTr="00BD2AA1">
        <w:trPr>
          <w:trHeight w:hRule="exact" w:val="369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51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A86C17" w:rsidRPr="00151805" w:rsidTr="00BD2AA1">
        <w:trPr>
          <w:trHeight w:hRule="exact" w:val="378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พนักงานเมื่อเกษียณอายุ</w:t>
            </w:r>
          </w:p>
        </w:tc>
        <w:tc>
          <w:tcPr>
            <w:tcW w:w="1251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6C17" w:rsidRPr="00151805" w:rsidRDefault="00B40070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C17" w:rsidRPr="00151805" w:rsidRDefault="00B400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151805">
              <w:rPr>
                <w:rFonts w:ascii="Angsana New" w:hAnsi="Angsana New"/>
                <w:sz w:val="26"/>
                <w:szCs w:val="26"/>
              </w:rPr>
              <w:t>(253)</w:t>
            </w:r>
            <w:r w:rsidR="00A86C17"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  <w:tab w:val="decimal" w:pos="88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927</w:t>
            </w: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1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64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-        -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  <w:tab w:val="decimal" w:pos="88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51" w:type="dxa"/>
          </w:tcPr>
          <w:p w:rsidR="00A86C17" w:rsidRPr="00151805" w:rsidRDefault="00A86C17" w:rsidP="00666899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left="720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A86C17" w:rsidRPr="00151805" w:rsidTr="00BD2AA1">
        <w:trPr>
          <w:trHeight w:hRule="exact" w:val="340"/>
        </w:trPr>
        <w:tc>
          <w:tcPr>
            <w:tcW w:w="3969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284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86C17" w:rsidRPr="00151805" w:rsidRDefault="00C439E8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86C17" w:rsidRPr="00151805" w:rsidRDefault="009C2CC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0"/>
              </w:tabs>
              <w:ind w:right="-546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      (253)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8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1,060</w:t>
            </w:r>
          </w:p>
        </w:tc>
      </w:tr>
    </w:tbl>
    <w:p w:rsidR="007B3A0D" w:rsidRPr="00151805" w:rsidRDefault="007B3A0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8C7CE2" w:rsidRPr="00151805" w:rsidRDefault="00EF5211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>ค่าใช้จ่าย</w:t>
      </w:r>
      <w:r w:rsidR="008C7CE2" w:rsidRPr="00151805">
        <w:rPr>
          <w:rFonts w:ascii="Angsana New" w:hAnsi="Angsana New"/>
          <w:sz w:val="26"/>
          <w:szCs w:val="26"/>
          <w:cs/>
        </w:rPr>
        <w:t>ภาษีเงินได้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30F73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A30F73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="008C7CE2" w:rsidRPr="00151805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CF55DD" w:rsidRPr="00151805" w:rsidRDefault="00CF55DD" w:rsidP="00BC6505">
      <w:pPr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698"/>
        <w:gridCol w:w="1080"/>
        <w:gridCol w:w="243"/>
        <w:gridCol w:w="1107"/>
        <w:gridCol w:w="236"/>
        <w:gridCol w:w="34"/>
        <w:gridCol w:w="990"/>
        <w:gridCol w:w="250"/>
        <w:gridCol w:w="1100"/>
      </w:tblGrid>
      <w:tr w:rsidR="00A86C17" w:rsidRPr="00151805" w:rsidTr="00A86C17">
        <w:trPr>
          <w:cantSplit/>
        </w:trPr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8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86C17" w:rsidRPr="00151805" w:rsidTr="00A86C17">
        <w:trPr>
          <w:cantSplit/>
        </w:trPr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4" w:type="dxa"/>
            <w:gridSpan w:val="4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86C17" w:rsidRPr="00151805" w:rsidTr="00A86C17"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  <w:hideMark/>
          </w:tcPr>
          <w:p w:rsidR="00A86C17" w:rsidRPr="00151805" w:rsidRDefault="00A86C17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</w:tcPr>
          <w:p w:rsidR="00A86C17" w:rsidRPr="00151805" w:rsidRDefault="002801F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26,754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27,016</w:t>
            </w:r>
          </w:p>
        </w:tc>
        <w:tc>
          <w:tcPr>
            <w:tcW w:w="236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:rsidR="00A86C17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6,</w:t>
            </w:r>
            <w:r w:rsidR="00227BFF" w:rsidRPr="00151805">
              <w:rPr>
                <w:rFonts w:ascii="Angsana New" w:eastAsia="Cordia New" w:hAnsi="Angsana New"/>
                <w:sz w:val="26"/>
                <w:szCs w:val="26"/>
              </w:rPr>
              <w:t>310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6,349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9738" w:type="dxa"/>
            <w:gridSpan w:val="9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right="3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9738" w:type="dxa"/>
            <w:gridSpan w:val="9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right="36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:rsidR="00A86C17" w:rsidRPr="00151805" w:rsidRDefault="00A86C17" w:rsidP="0028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3,</w:t>
            </w:r>
            <w:r w:rsidR="002801FC" w:rsidRPr="00151805">
              <w:rPr>
                <w:rFonts w:ascii="Angsana New" w:eastAsia="Cordia New" w:hAnsi="Angsana New"/>
                <w:sz w:val="26"/>
                <w:szCs w:val="26"/>
              </w:rPr>
              <w:t>658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</w:rPr>
              <w:t>2,181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54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306A86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080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527</w:t>
            </w:r>
          </w:p>
        </w:tc>
        <w:tc>
          <w:tcPr>
            <w:tcW w:w="243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236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306A86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="00227BFF" w:rsidRPr="00151805">
              <w:rPr>
                <w:rFonts w:ascii="Angsana New" w:eastAsia="Cordia New" w:hAnsi="Angsana New"/>
                <w:sz w:val="26"/>
                <w:szCs w:val="26"/>
              </w:rPr>
              <w:t>883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(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</w:rPr>
              <w:t>551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="00227BFF" w:rsidRPr="00151805">
              <w:rPr>
                <w:rFonts w:ascii="Angsana New" w:eastAsia="Cordia New" w:hAnsi="Angsana New"/>
                <w:sz w:val="26"/>
                <w:szCs w:val="26"/>
              </w:rPr>
              <w:t>508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</w:rPr>
              <w:t>224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A86C17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08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19</w:t>
            </w:r>
            <w:r w:rsidR="004E024E" w:rsidRPr="00151805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(</w:t>
            </w:r>
            <w:r w:rsidR="00306A86" w:rsidRPr="00151805">
              <w:rPr>
                <w:rFonts w:ascii="Angsana New" w:eastAsia="Cordia New" w:hAnsi="Angsana New"/>
                <w:sz w:val="26"/>
                <w:szCs w:val="26"/>
              </w:rPr>
              <w:t>140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A86C17" w:rsidRPr="00151805" w:rsidRDefault="00A86C1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C958CE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ค่าธรรมเนียมการจัดหาเงินกู้รอการตัดบัญชี</w:t>
            </w:r>
          </w:p>
        </w:tc>
        <w:tc>
          <w:tcPr>
            <w:tcW w:w="108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65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65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C958CE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16</w:t>
            </w:r>
          </w:p>
        </w:tc>
        <w:tc>
          <w:tcPr>
            <w:tcW w:w="243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61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64</w:t>
            </w:r>
          </w:p>
        </w:tc>
        <w:tc>
          <w:tcPr>
            <w:tcW w:w="25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21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</w:tr>
      <w:tr w:rsidR="00C958CE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</w:p>
        </w:tc>
        <w:tc>
          <w:tcPr>
            <w:tcW w:w="108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1,601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3,037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132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</w:tr>
      <w:tr w:rsidR="00C958CE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958CE" w:rsidRPr="00151805" w:rsidRDefault="00EE179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08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>834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</w:tr>
      <w:tr w:rsidR="00C958CE" w:rsidRPr="00151805" w:rsidTr="00A86C17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58CE" w:rsidRPr="00151805" w:rsidRDefault="002801F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20,076</w:t>
            </w:r>
          </w:p>
        </w:tc>
        <w:tc>
          <w:tcPr>
            <w:tcW w:w="243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20,897</w:t>
            </w:r>
          </w:p>
        </w:tc>
        <w:tc>
          <w:tcPr>
            <w:tcW w:w="270" w:type="dxa"/>
            <w:gridSpan w:val="2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5,734</w:t>
            </w:r>
          </w:p>
        </w:tc>
        <w:tc>
          <w:tcPr>
            <w:tcW w:w="250" w:type="dxa"/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C958CE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6,039</w:t>
            </w:r>
          </w:p>
        </w:tc>
      </w:tr>
    </w:tbl>
    <w:p w:rsidR="008C7CE2" w:rsidRPr="00151805" w:rsidRDefault="008C7CE2" w:rsidP="00BC6505">
      <w:pPr>
        <w:rPr>
          <w:rFonts w:ascii="Angsana New" w:hAnsi="Angsana New"/>
          <w:sz w:val="20"/>
          <w:szCs w:val="20"/>
        </w:rPr>
      </w:pPr>
    </w:p>
    <w:p w:rsidR="008C7CE2" w:rsidRPr="00151805" w:rsidRDefault="008C7CE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7042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C7042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C6505" w:rsidRPr="00151805" w:rsidRDefault="00BC6505" w:rsidP="00F754CB">
      <w:pPr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698"/>
        <w:gridCol w:w="1080"/>
        <w:gridCol w:w="236"/>
        <w:gridCol w:w="9"/>
        <w:gridCol w:w="1105"/>
        <w:gridCol w:w="236"/>
        <w:gridCol w:w="1024"/>
        <w:gridCol w:w="250"/>
        <w:gridCol w:w="1100"/>
      </w:tblGrid>
      <w:tr w:rsidR="00CF55DD" w:rsidRPr="00151805" w:rsidTr="006F7D46">
        <w:trPr>
          <w:cantSplit/>
        </w:trPr>
        <w:tc>
          <w:tcPr>
            <w:tcW w:w="4698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8"/>
            <w:tcBorders>
              <w:bottom w:val="single" w:sz="4" w:space="0" w:color="auto"/>
            </w:tcBorders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CF55DD" w:rsidRPr="00151805" w:rsidTr="006F7D46">
        <w:trPr>
          <w:cantSplit/>
        </w:trPr>
        <w:tc>
          <w:tcPr>
            <w:tcW w:w="4698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4" w:type="dxa"/>
            <w:gridSpan w:val="3"/>
            <w:tcBorders>
              <w:bottom w:val="single" w:sz="4" w:space="0" w:color="auto"/>
            </w:tcBorders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55DD" w:rsidRPr="00151805" w:rsidTr="006F7D46">
        <w:tc>
          <w:tcPr>
            <w:tcW w:w="4698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55DD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5" w:type="dxa"/>
            <w:gridSpan w:val="2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CF55DD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F55DD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50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CF55DD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F55DD" w:rsidRPr="00151805" w:rsidTr="006F7D46">
        <w:tc>
          <w:tcPr>
            <w:tcW w:w="4698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5" w:type="dxa"/>
            <w:gridSpan w:val="2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5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24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0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</w:tcPr>
          <w:p w:rsidR="00CF55DD" w:rsidRPr="00151805" w:rsidRDefault="00CF55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00247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000247" w:rsidRPr="00151805" w:rsidRDefault="00A66F0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 w:rsidR="00000247"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00247" w:rsidRPr="00151805" w:rsidRDefault="00BC65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101,888</w:t>
            </w:r>
          </w:p>
        </w:tc>
        <w:tc>
          <w:tcPr>
            <w:tcW w:w="236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000247" w:rsidRPr="00151805" w:rsidRDefault="00BC65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110,515</w:t>
            </w:r>
          </w:p>
        </w:tc>
        <w:tc>
          <w:tcPr>
            <w:tcW w:w="236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000247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="00C958CE" w:rsidRPr="00151805">
              <w:rPr>
                <w:rFonts w:ascii="Angsana New" w:eastAsia="Cordia New" w:hAnsi="Angsana New"/>
                <w:sz w:val="26"/>
                <w:szCs w:val="26"/>
              </w:rPr>
              <w:t>6,562</w:t>
            </w:r>
          </w:p>
        </w:tc>
        <w:tc>
          <w:tcPr>
            <w:tcW w:w="250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:rsidR="00000247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360,502</w:t>
            </w:r>
          </w:p>
        </w:tc>
      </w:tr>
      <w:tr w:rsidR="00000247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:rsidR="00000247" w:rsidRPr="00151805" w:rsidRDefault="00000247" w:rsidP="00F754CB">
            <w:pPr>
              <w:spacing w:line="16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7042F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7042F" w:rsidRPr="00151805" w:rsidRDefault="00C7042F" w:rsidP="003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="00617E97"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617E97" w:rsidRPr="00151805">
              <w:rPr>
                <w:rFonts w:ascii="Angsana New" w:eastAsia="Cordia New" w:hAnsi="Angsana New"/>
                <w:sz w:val="26"/>
                <w:szCs w:val="26"/>
              </w:rPr>
              <w:t xml:space="preserve">10 </w:t>
            </w:r>
            <w:r w:rsidR="003317CE"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ถึงร้อยละ</w:t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080" w:type="dxa"/>
          </w:tcPr>
          <w:p w:rsidR="00C7042F" w:rsidRPr="00151805" w:rsidRDefault="00BC6505" w:rsidP="0070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20,</w:t>
            </w:r>
            <w:r w:rsidR="00703ACB" w:rsidRPr="00151805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236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7042F" w:rsidRPr="00151805" w:rsidRDefault="00BC6505" w:rsidP="0070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22,10</w:t>
            </w:r>
            <w:r w:rsidR="00703ACB" w:rsidRPr="001518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7042F" w:rsidRPr="00151805" w:rsidRDefault="00306A8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3,</w:t>
            </w:r>
            <w:r w:rsidR="00C958CE" w:rsidRPr="00151805">
              <w:rPr>
                <w:rFonts w:ascii="Angsana New" w:eastAsia="Cordia New" w:hAnsi="Angsana New"/>
                <w:sz w:val="26"/>
                <w:szCs w:val="26"/>
              </w:rPr>
              <w:t>312</w:t>
            </w:r>
          </w:p>
        </w:tc>
        <w:tc>
          <w:tcPr>
            <w:tcW w:w="25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72,100</w:t>
            </w:r>
          </w:p>
        </w:tc>
      </w:tr>
      <w:tr w:rsidR="00C7042F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</w:t>
            </w:r>
            <w:r w:rsidRPr="0015180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: ผลกระทบทางภาษีของผลแตกต่างถาวรจาก</w:t>
            </w:r>
          </w:p>
        </w:tc>
        <w:tc>
          <w:tcPr>
            <w:tcW w:w="108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80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   ค่าใช้จ่ายที่ไม่สามารถนำมาหักภาษีได้</w:t>
            </w:r>
          </w:p>
        </w:tc>
        <w:tc>
          <w:tcPr>
            <w:tcW w:w="108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4,618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3,069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842C9" w:rsidRPr="00151805" w:rsidRDefault="006F7D46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842C9" w:rsidRPr="00151805" w:rsidRDefault="006F7D46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2,537</w:t>
            </w: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80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   ค่าใช้จ่ายที่สามารถนำมาหักภาษีได้</w:t>
            </w:r>
            <w:r w:rsidRPr="00151805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เพิ่มเติม</w:t>
            </w:r>
          </w:p>
        </w:tc>
        <w:tc>
          <w:tcPr>
            <w:tcW w:w="1080" w:type="dxa"/>
          </w:tcPr>
          <w:p w:rsidR="00C842C9" w:rsidRPr="00151805" w:rsidRDefault="00C842C9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(5,609)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842C9" w:rsidRPr="00151805" w:rsidRDefault="00C842C9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(3,412)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842C9" w:rsidRPr="00151805" w:rsidRDefault="006F7D46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842C9" w:rsidRPr="00151805" w:rsidRDefault="006F7D46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(308)</w:t>
            </w: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80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</w:t>
            </w:r>
          </w:p>
        </w:tc>
        <w:tc>
          <w:tcPr>
            <w:tcW w:w="108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720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720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720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720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90"/>
              </w:tabs>
              <w:ind w:left="80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สินทรัพย์จากบริษัทที่อยู่ภายใต้การควบคุมเดียวกัน</w:t>
            </w:r>
          </w:p>
        </w:tc>
        <w:tc>
          <w:tcPr>
            <w:tcW w:w="108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950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:rsidR="00C842C9" w:rsidRPr="00151805" w:rsidRDefault="00C842C9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       (</w:t>
            </w:r>
            <w:r w:rsidRPr="00151805">
              <w:rPr>
                <w:rFonts w:ascii="Angsana New" w:hAnsi="Angsana New"/>
                <w:sz w:val="26"/>
                <w:szCs w:val="26"/>
              </w:rPr>
              <w:t>862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842C9" w:rsidRPr="00151805" w:rsidRDefault="00C842C9" w:rsidP="00C842C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:rsidR="00C842C9" w:rsidRPr="00151805" w:rsidRDefault="00C842C9" w:rsidP="00C842C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80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151805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รายได้ที่ได้รับยกเว้นทางภาษี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42C9" w:rsidRPr="00151805" w:rsidRDefault="00C842C9" w:rsidP="00C842C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8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C842C9" w:rsidRPr="00151805" w:rsidRDefault="00C842C9" w:rsidP="00C842C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8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842C9" w:rsidRPr="00151805" w:rsidRDefault="00C842C9" w:rsidP="00C842C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C842C9" w:rsidRPr="00151805" w:rsidRDefault="00C842C9" w:rsidP="006F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68,290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842C9" w:rsidRPr="00151805" w:rsidTr="006F7D46">
        <w:tblPrEx>
          <w:tblLook w:val="04A0" w:firstRow="1" w:lastRow="0" w:firstColumn="1" w:lastColumn="0" w:noHBand="0" w:noVBand="1"/>
        </w:tblPrEx>
        <w:tc>
          <w:tcPr>
            <w:tcW w:w="4698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20,076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8" w:right="10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20,897</w:t>
            </w:r>
          </w:p>
        </w:tc>
        <w:tc>
          <w:tcPr>
            <w:tcW w:w="236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8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5,734</w:t>
            </w:r>
          </w:p>
        </w:tc>
        <w:tc>
          <w:tcPr>
            <w:tcW w:w="250" w:type="dxa"/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9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C842C9" w:rsidRPr="00151805" w:rsidRDefault="00C842C9" w:rsidP="00C8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51805">
              <w:rPr>
                <w:rFonts w:ascii="Angsana New" w:eastAsia="Cordia New" w:hAnsi="Angsana New"/>
                <w:sz w:val="26"/>
                <w:szCs w:val="26"/>
              </w:rPr>
              <w:t>6,039</w:t>
            </w:r>
          </w:p>
        </w:tc>
      </w:tr>
    </w:tbl>
    <w:p w:rsidR="00B04F62" w:rsidRPr="00151805" w:rsidRDefault="00B4441E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4CE5" w:rsidRPr="00151805">
        <w:rPr>
          <w:rFonts w:ascii="Angsana New" w:hAnsi="Angsana New"/>
          <w:b/>
          <w:bCs/>
          <w:sz w:val="26"/>
          <w:szCs w:val="26"/>
        </w:rPr>
        <w:t>3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B04F62" w:rsidRPr="00151805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813FB8" w:rsidRPr="00151805">
        <w:rPr>
          <w:rFonts w:ascii="Angsana New" w:hAnsi="Angsana New"/>
          <w:b/>
          <w:bCs/>
          <w:sz w:val="26"/>
          <w:szCs w:val="26"/>
        </w:rPr>
        <w:t xml:space="preserve"> </w:t>
      </w:r>
      <w:r w:rsidR="00813FB8" w:rsidRPr="00151805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="003A0608" w:rsidRPr="00151805">
        <w:rPr>
          <w:rFonts w:ascii="Angsana New" w:hAnsi="Angsana New"/>
          <w:b/>
          <w:bCs/>
          <w:sz w:val="26"/>
          <w:szCs w:val="26"/>
        </w:rPr>
        <w:t xml:space="preserve"> </w:t>
      </w:r>
      <w:r w:rsidR="003A0608" w:rsidRPr="00151805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B4441E" w:rsidRPr="00151805" w:rsidRDefault="00B4441E" w:rsidP="00666899">
      <w:pPr>
        <w:rPr>
          <w:rFonts w:ascii="Angsana New" w:hAnsi="Angsana New"/>
          <w:sz w:val="20"/>
          <w:szCs w:val="20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539"/>
        <w:gridCol w:w="1037"/>
        <w:gridCol w:w="270"/>
        <w:gridCol w:w="1103"/>
        <w:gridCol w:w="247"/>
        <w:gridCol w:w="1148"/>
        <w:gridCol w:w="254"/>
        <w:gridCol w:w="1080"/>
        <w:gridCol w:w="270"/>
        <w:gridCol w:w="1161"/>
        <w:gridCol w:w="270"/>
        <w:gridCol w:w="1170"/>
      </w:tblGrid>
      <w:tr w:rsidR="00000247" w:rsidRPr="00151805" w:rsidTr="004A1C3C">
        <w:trPr>
          <w:cantSplit/>
          <w:trHeight w:val="323"/>
        </w:trPr>
        <w:tc>
          <w:tcPr>
            <w:tcW w:w="1539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7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3" w:type="dxa"/>
            <w:gridSpan w:val="7"/>
            <w:tcBorders>
              <w:bottom w:val="single" w:sz="4" w:space="0" w:color="auto"/>
            </w:tcBorders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000247" w:rsidRPr="00151805" w:rsidTr="004A1C3C">
        <w:trPr>
          <w:cantSplit/>
          <w:trHeight w:val="323"/>
        </w:trPr>
        <w:tc>
          <w:tcPr>
            <w:tcW w:w="1539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000247" w:rsidRPr="00151805" w:rsidRDefault="0000024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676F0" w:rsidRPr="00151805" w:rsidTr="006A5B5E">
        <w:trPr>
          <w:trHeight w:val="188"/>
        </w:trPr>
        <w:tc>
          <w:tcPr>
            <w:tcW w:w="1539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7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54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676F0" w:rsidRPr="00151805" w:rsidRDefault="00B676F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C7042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7042F" w:rsidRPr="00151805" w:rsidTr="00C24D50">
        <w:trPr>
          <w:trHeight w:hRule="exact" w:val="340"/>
        </w:trPr>
        <w:tc>
          <w:tcPr>
            <w:tcW w:w="1539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037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01A37"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A396F"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3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01A37"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A396F"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7" w:type="dxa"/>
          </w:tcPr>
          <w:p w:rsidR="00C7042F" w:rsidRPr="00151805" w:rsidDel="00B97A8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C7042F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54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  <w:tc>
          <w:tcPr>
            <w:tcW w:w="27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1" w:type="dxa"/>
          </w:tcPr>
          <w:p w:rsidR="00C7042F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7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</w:tr>
      <w:tr w:rsidR="00C24D50" w:rsidRPr="00151805" w:rsidTr="00F754CB">
        <w:trPr>
          <w:trHeight w:hRule="exact" w:val="340"/>
        </w:trPr>
        <w:tc>
          <w:tcPr>
            <w:tcW w:w="1539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ค่าธรรมเนียม</w:t>
            </w:r>
          </w:p>
        </w:tc>
        <w:tc>
          <w:tcPr>
            <w:tcW w:w="1037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3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C24D50" w:rsidRPr="00151805" w:rsidDel="00B97A8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1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:rsidR="00C24D50" w:rsidRPr="00151805" w:rsidRDefault="00C24D5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54CB" w:rsidRPr="00151805" w:rsidTr="00F754CB">
        <w:trPr>
          <w:trHeight w:hRule="exact" w:val="340"/>
        </w:trPr>
        <w:tc>
          <w:tcPr>
            <w:tcW w:w="1539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จัดหาเงินกู้</w:t>
            </w:r>
          </w:p>
        </w:tc>
        <w:tc>
          <w:tcPr>
            <w:tcW w:w="1037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3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F754CB" w:rsidRPr="00151805" w:rsidDel="00B97A8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1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54CB" w:rsidRPr="00151805" w:rsidTr="00F754CB">
        <w:trPr>
          <w:trHeight w:hRule="exact" w:val="340"/>
        </w:trPr>
        <w:tc>
          <w:tcPr>
            <w:tcW w:w="1539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037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3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F754CB" w:rsidRPr="00151805" w:rsidDel="00B97A8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1,353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4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1,353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754CB" w:rsidRPr="00151805" w:rsidTr="00A44CE5">
        <w:trPr>
          <w:trHeight w:hRule="exact" w:val="340"/>
        </w:trPr>
        <w:tc>
          <w:tcPr>
            <w:tcW w:w="1539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37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3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F754CB" w:rsidRPr="00151805" w:rsidDel="00B97A8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  <w:tc>
          <w:tcPr>
            <w:tcW w:w="254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  <w:tc>
          <w:tcPr>
            <w:tcW w:w="270" w:type="dxa"/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54CB" w:rsidRPr="00151805" w:rsidRDefault="00F754CB" w:rsidP="00F7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</w:tr>
    </w:tbl>
    <w:p w:rsidR="00000247" w:rsidRPr="00151805" w:rsidRDefault="00000247" w:rsidP="00F754CB">
      <w:pPr>
        <w:rPr>
          <w:rFonts w:ascii="Angsana New" w:hAnsi="Angsana New"/>
          <w:sz w:val="20"/>
          <w:szCs w:val="20"/>
        </w:rPr>
      </w:pPr>
    </w:p>
    <w:p w:rsidR="00000247" w:rsidRPr="00151805" w:rsidRDefault="00000247" w:rsidP="00666899">
      <w:pPr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รายการเคลื่อนไหวของเงินกู้ยืมระยะสั้นจากสถาบันการเงิน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7042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C7042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D4C44" w:rsidRPr="00151805" w:rsidRDefault="00ED4C44" w:rsidP="00666899">
      <w:pPr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5580"/>
        <w:gridCol w:w="1710"/>
        <w:gridCol w:w="413"/>
        <w:gridCol w:w="1837"/>
      </w:tblGrid>
      <w:tr w:rsidR="00ED4C44" w:rsidRPr="00151805" w:rsidTr="00955624">
        <w:tc>
          <w:tcPr>
            <w:tcW w:w="5580" w:type="dxa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center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D4C44" w:rsidRPr="00151805" w:rsidTr="00955624">
        <w:tc>
          <w:tcPr>
            <w:tcW w:w="5580" w:type="dxa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13" w:type="dxa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ED4C44" w:rsidRPr="00151805" w:rsidRDefault="00ED4C4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042F" w:rsidRPr="00151805" w:rsidTr="00997C3C">
        <w:tc>
          <w:tcPr>
            <w:tcW w:w="558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75</w:t>
            </w:r>
            <w:r w:rsidRPr="0015180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413" w:type="dxa"/>
          </w:tcPr>
          <w:p w:rsidR="00C7042F" w:rsidRPr="00151805" w:rsidRDefault="00C7042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35,000</w:t>
            </w:r>
          </w:p>
        </w:tc>
      </w:tr>
      <w:tr w:rsidR="00C7042F" w:rsidRPr="00151805" w:rsidTr="00955624">
        <w:tc>
          <w:tcPr>
            <w:tcW w:w="558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10" w:type="dxa"/>
          </w:tcPr>
          <w:p w:rsidR="00C7042F" w:rsidRPr="00151805" w:rsidRDefault="00C7042F" w:rsidP="00666899">
            <w:pPr>
              <w:tabs>
                <w:tab w:val="clear" w:pos="1644"/>
                <w:tab w:val="decimal" w:pos="1067"/>
              </w:tabs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1,047,850</w:t>
            </w:r>
          </w:p>
        </w:tc>
        <w:tc>
          <w:tcPr>
            <w:tcW w:w="413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1,013,850</w:t>
            </w:r>
          </w:p>
        </w:tc>
      </w:tr>
      <w:tr w:rsidR="00C7042F" w:rsidRPr="00151805" w:rsidTr="00955624">
        <w:tc>
          <w:tcPr>
            <w:tcW w:w="5580" w:type="dxa"/>
          </w:tcPr>
          <w:p w:rsidR="00C7042F" w:rsidRPr="00151805" w:rsidRDefault="00C7042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1644"/>
                <w:tab w:val="decimal" w:pos="1067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567,000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13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1644"/>
                <w:tab w:val="decimal" w:pos="1067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493,000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7042F" w:rsidRPr="00151805" w:rsidTr="00C7042F">
        <w:tc>
          <w:tcPr>
            <w:tcW w:w="5580" w:type="dxa"/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  <w:tc>
          <w:tcPr>
            <w:tcW w:w="413" w:type="dxa"/>
          </w:tcPr>
          <w:p w:rsidR="00C7042F" w:rsidRPr="00151805" w:rsidRDefault="00C7042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C7042F" w:rsidRPr="00151805" w:rsidRDefault="00C7042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555,850</w:t>
            </w:r>
          </w:p>
        </w:tc>
      </w:tr>
      <w:tr w:rsidR="00955624" w:rsidRPr="00151805" w:rsidTr="00955624">
        <w:tc>
          <w:tcPr>
            <w:tcW w:w="5580" w:type="dxa"/>
          </w:tcPr>
          <w:p w:rsidR="00955624" w:rsidRPr="00151805" w:rsidRDefault="0095562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10" w:type="dxa"/>
          </w:tcPr>
          <w:p w:rsidR="00955624" w:rsidRPr="00151805" w:rsidRDefault="00C958CE" w:rsidP="00666899">
            <w:pPr>
              <w:tabs>
                <w:tab w:val="clear" w:pos="1644"/>
                <w:tab w:val="decimal" w:pos="1067"/>
              </w:tabs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534</w:t>
            </w:r>
            <w:r w:rsidR="00A44CE5" w:rsidRPr="0015180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413" w:type="dxa"/>
          </w:tcPr>
          <w:p w:rsidR="00955624" w:rsidRPr="00151805" w:rsidRDefault="0095562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:rsidR="00955624" w:rsidRPr="00151805" w:rsidRDefault="00C958C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534</w:t>
            </w:r>
            <w:r w:rsidR="00A021E9" w:rsidRPr="00151805">
              <w:rPr>
                <w:rFonts w:ascii="Angsana New" w:eastAsia="Batang" w:hAnsi="Angsana New"/>
                <w:sz w:val="26"/>
                <w:szCs w:val="26"/>
              </w:rPr>
              <w:t>,</w:t>
            </w:r>
            <w:r w:rsidR="00A44CE5" w:rsidRPr="00151805">
              <w:rPr>
                <w:rFonts w:ascii="Angsana New" w:eastAsia="Batang" w:hAnsi="Angsana New"/>
                <w:sz w:val="26"/>
                <w:szCs w:val="26"/>
              </w:rPr>
              <w:t>000</w:t>
            </w:r>
          </w:p>
        </w:tc>
      </w:tr>
      <w:tr w:rsidR="00955624" w:rsidRPr="00151805" w:rsidTr="00955624">
        <w:tblPrEx>
          <w:tblLook w:val="01E0" w:firstRow="1" w:lastRow="1" w:firstColumn="1" w:lastColumn="1" w:noHBand="0" w:noVBand="0"/>
        </w:tblPrEx>
        <w:tc>
          <w:tcPr>
            <w:tcW w:w="5580" w:type="dxa"/>
          </w:tcPr>
          <w:p w:rsidR="00955624" w:rsidRPr="00151805" w:rsidRDefault="00955624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55624" w:rsidRPr="00151805" w:rsidRDefault="00A44CE5" w:rsidP="00666899">
            <w:pPr>
              <w:tabs>
                <w:tab w:val="clear" w:pos="1644"/>
                <w:tab w:val="decimal" w:pos="1067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958CE" w:rsidRPr="00151805">
              <w:rPr>
                <w:rFonts w:ascii="Angsana New" w:hAnsi="Angsana New"/>
                <w:sz w:val="26"/>
                <w:szCs w:val="26"/>
              </w:rPr>
              <w:t>389</w:t>
            </w:r>
            <w:r w:rsidRPr="00151805">
              <w:rPr>
                <w:rFonts w:ascii="Angsana New" w:hAnsi="Angsana New"/>
                <w:sz w:val="26"/>
                <w:szCs w:val="26"/>
              </w:rPr>
              <w:t>,850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13" w:type="dxa"/>
          </w:tcPr>
          <w:p w:rsidR="00955624" w:rsidRPr="00151805" w:rsidRDefault="0095562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955624" w:rsidRPr="00151805" w:rsidRDefault="00A44CE5" w:rsidP="00666899">
            <w:pPr>
              <w:tabs>
                <w:tab w:val="clear" w:pos="1644"/>
                <w:tab w:val="decimal" w:pos="1067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958CE" w:rsidRPr="00151805">
              <w:rPr>
                <w:rFonts w:ascii="Angsana New" w:hAnsi="Angsana New"/>
                <w:sz w:val="26"/>
                <w:szCs w:val="26"/>
              </w:rPr>
              <w:t>389</w:t>
            </w:r>
            <w:r w:rsidRPr="00151805">
              <w:rPr>
                <w:rFonts w:ascii="Angsana New" w:hAnsi="Angsana New"/>
                <w:sz w:val="26"/>
                <w:szCs w:val="26"/>
              </w:rPr>
              <w:t>,850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55624" w:rsidRPr="00151805" w:rsidTr="00955624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5580" w:type="dxa"/>
          </w:tcPr>
          <w:p w:rsidR="00955624" w:rsidRPr="00151805" w:rsidRDefault="00955624" w:rsidP="006668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C7042F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955624" w:rsidRPr="00151805" w:rsidRDefault="00A44CE5" w:rsidP="00666899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413" w:type="dxa"/>
          </w:tcPr>
          <w:p w:rsidR="00955624" w:rsidRPr="00151805" w:rsidRDefault="00955624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:rsidR="00955624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700,000</w:t>
            </w:r>
          </w:p>
        </w:tc>
      </w:tr>
    </w:tbl>
    <w:p w:rsidR="00CA4981" w:rsidRPr="00151805" w:rsidRDefault="00CA498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000247" w:rsidRPr="00151805" w:rsidRDefault="00000247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วันที่ </w:t>
      </w:r>
      <w:r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151805">
        <w:rPr>
          <w:rFonts w:ascii="Angsana New" w:hAnsi="Angsana New"/>
          <w:sz w:val="26"/>
          <w:szCs w:val="26"/>
        </w:rPr>
        <w:t>25</w:t>
      </w:r>
      <w:r w:rsidR="00A44CE5" w:rsidRPr="00151805">
        <w:rPr>
          <w:rFonts w:ascii="Angsana New" w:hAnsi="Angsana New"/>
          <w:sz w:val="26"/>
          <w:szCs w:val="26"/>
        </w:rPr>
        <w:t>60</w:t>
      </w:r>
      <w:r w:rsidR="00050B94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050B94" w:rsidRPr="00151805">
        <w:rPr>
          <w:rFonts w:ascii="Angsana New" w:hAnsi="Angsana New"/>
          <w:sz w:val="26"/>
          <w:szCs w:val="26"/>
        </w:rPr>
        <w:t>255</w:t>
      </w:r>
      <w:r w:rsidR="00A44CE5"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กลุ่มบริษัทมี</w:t>
      </w:r>
    </w:p>
    <w:p w:rsidR="00000247" w:rsidRPr="00151805" w:rsidRDefault="00000247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000247" w:rsidRPr="00151805" w:rsidRDefault="00000247" w:rsidP="0066689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วงเงินเบิกเกินบัญชีจำนวนเงิน </w:t>
      </w:r>
      <w:r w:rsidRPr="00151805">
        <w:rPr>
          <w:rFonts w:ascii="Angsana New" w:hAnsi="Angsana New"/>
          <w:spacing w:val="-2"/>
          <w:sz w:val="26"/>
          <w:szCs w:val="26"/>
        </w:rPr>
        <w:t>10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ล้านบาท และวงเงินกู้ยืมระยะสั้นจำนวนเงิน </w:t>
      </w:r>
      <w:r w:rsidRPr="00151805">
        <w:rPr>
          <w:rFonts w:ascii="Angsana New" w:hAnsi="Angsana New"/>
          <w:spacing w:val="-2"/>
          <w:sz w:val="26"/>
          <w:szCs w:val="26"/>
        </w:rPr>
        <w:t>90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ล้านบาท กับสถาบันการเงินในประเทศแห่งหนึ่ง</w:t>
      </w:r>
      <w:r w:rsidRPr="00151805">
        <w:rPr>
          <w:rFonts w:ascii="Angsana New" w:hAnsi="Angsana New"/>
          <w:spacing w:val="-4"/>
          <w:sz w:val="26"/>
          <w:szCs w:val="26"/>
          <w:cs/>
        </w:rPr>
        <w:t xml:space="preserve">และมีดอกเบี้ยในอัตราเงินเบิกเกินบัญชีขั้นต่ำและอัตราเงินกู้ยืมขั้นต่ำลบร้อยละ </w:t>
      </w:r>
      <w:r w:rsidRPr="00151805">
        <w:rPr>
          <w:rFonts w:ascii="Angsana New" w:hAnsi="Angsana New"/>
          <w:spacing w:val="-4"/>
          <w:sz w:val="26"/>
          <w:szCs w:val="26"/>
        </w:rPr>
        <w:t>2</w:t>
      </w:r>
      <w:r w:rsidRPr="00151805">
        <w:rPr>
          <w:rFonts w:ascii="Angsana New" w:hAnsi="Angsana New"/>
          <w:spacing w:val="-4"/>
          <w:sz w:val="26"/>
          <w:szCs w:val="26"/>
          <w:cs/>
        </w:rPr>
        <w:t>.</w:t>
      </w:r>
      <w:r w:rsidRPr="00151805">
        <w:rPr>
          <w:rFonts w:ascii="Angsana New" w:hAnsi="Angsana New"/>
          <w:spacing w:val="-4"/>
          <w:sz w:val="26"/>
          <w:szCs w:val="26"/>
        </w:rPr>
        <w:t xml:space="preserve">5 </w:t>
      </w:r>
      <w:r w:rsidRPr="00151805">
        <w:rPr>
          <w:rFonts w:ascii="Angsana New" w:hAnsi="Angsana New"/>
          <w:spacing w:val="-4"/>
          <w:sz w:val="26"/>
          <w:szCs w:val="26"/>
          <w:cs/>
        </w:rPr>
        <w:t>ต่อปี ตามลำดับ วงเงินสินเชื่อดังกล่าวค้ำประกัน</w:t>
      </w:r>
      <w:r w:rsidRPr="00151805">
        <w:rPr>
          <w:rFonts w:ascii="Angsana New" w:hAnsi="Angsana New"/>
          <w:sz w:val="26"/>
          <w:szCs w:val="26"/>
          <w:cs/>
        </w:rPr>
        <w:t xml:space="preserve">โดยการจำนองที่ดินของบริษัทตามที่กล่าวไว้ในหมายเหตุ </w:t>
      </w:r>
      <w:r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และค้ำประกันเพิ่มเติมโดยบริษัทย่อยแห่งหนึ่ง โดยบริษัทได้ยกเลิกวงเงินดังกล่าวในวันที่ </w:t>
      </w:r>
      <w:r w:rsidRPr="00151805">
        <w:rPr>
          <w:rFonts w:ascii="Angsana New" w:hAnsi="Angsana New"/>
          <w:sz w:val="26"/>
          <w:szCs w:val="26"/>
        </w:rPr>
        <w:t xml:space="preserve">9 </w:t>
      </w:r>
      <w:r w:rsidRPr="00151805">
        <w:rPr>
          <w:rFonts w:ascii="Angsana New" w:hAnsi="Angsana New"/>
          <w:sz w:val="26"/>
          <w:szCs w:val="26"/>
          <w:cs/>
        </w:rPr>
        <w:t xml:space="preserve">กันยายน </w:t>
      </w:r>
      <w:r w:rsidR="00A9526E" w:rsidRPr="00151805">
        <w:rPr>
          <w:rFonts w:ascii="Angsana New" w:hAnsi="Angsana New"/>
          <w:sz w:val="26"/>
          <w:szCs w:val="26"/>
        </w:rPr>
        <w:t>2559</w:t>
      </w:r>
    </w:p>
    <w:p w:rsidR="00000247" w:rsidRPr="00151805" w:rsidRDefault="00000247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000247" w:rsidRPr="00151805" w:rsidRDefault="00000247" w:rsidP="0066689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thaiDistribute"/>
        <w:rPr>
          <w:rFonts w:ascii="Angsana New" w:hAnsi="Angsana New"/>
          <w:spacing w:val="-2"/>
          <w:sz w:val="26"/>
          <w:szCs w:val="26"/>
        </w:rPr>
      </w:pP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วงเงินสินเชื่อระยะสั้นจำนวนเงินรวม </w:t>
      </w:r>
      <w:r w:rsidRPr="00151805">
        <w:rPr>
          <w:rFonts w:ascii="Angsana New" w:hAnsi="Angsana New"/>
          <w:spacing w:val="-2"/>
          <w:sz w:val="26"/>
          <w:szCs w:val="26"/>
        </w:rPr>
        <w:t>100</w:t>
      </w:r>
      <w:r w:rsidRPr="00151805">
        <w:rPr>
          <w:rFonts w:ascii="Angsana New" w:hAnsi="Angsana New"/>
          <w:spacing w:val="-2"/>
          <w:sz w:val="26"/>
          <w:szCs w:val="26"/>
          <w:cs/>
        </w:rPr>
        <w:t xml:space="preserve"> ล้านบาท กับสถาบันการเงินในประเทศแห่งหนึ่ง  ซึ่งมีดอกเบี้ยในอัตราเงินกู้ยืมขั้นต่ำลบร้อยละ </w:t>
      </w:r>
      <w:r w:rsidRPr="00151805">
        <w:rPr>
          <w:rFonts w:ascii="Angsana New" w:hAnsi="Angsana New"/>
          <w:spacing w:val="-2"/>
          <w:sz w:val="26"/>
          <w:szCs w:val="26"/>
        </w:rPr>
        <w:t>3</w:t>
      </w:r>
      <w:r w:rsidRPr="00151805">
        <w:rPr>
          <w:rFonts w:ascii="Angsana New" w:hAnsi="Angsana New"/>
          <w:spacing w:val="-2"/>
          <w:sz w:val="26"/>
          <w:szCs w:val="26"/>
          <w:cs/>
        </w:rPr>
        <w:t>.</w:t>
      </w:r>
      <w:r w:rsidRPr="00151805">
        <w:rPr>
          <w:rFonts w:ascii="Angsana New" w:hAnsi="Angsana New"/>
          <w:spacing w:val="-2"/>
          <w:sz w:val="26"/>
          <w:szCs w:val="26"/>
        </w:rPr>
        <w:t xml:space="preserve">0 </w:t>
      </w:r>
      <w:r w:rsidRPr="00151805">
        <w:rPr>
          <w:rFonts w:ascii="Angsana New" w:hAnsi="Angsana New"/>
          <w:spacing w:val="-2"/>
          <w:sz w:val="26"/>
          <w:szCs w:val="26"/>
          <w:cs/>
        </w:rPr>
        <w:t>ต่อปี และไม่มีหลักทรัพย์ค้ำประกัน</w:t>
      </w:r>
    </w:p>
    <w:p w:rsidR="00050B94" w:rsidRPr="00151805" w:rsidRDefault="00050B9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813FB8" w:rsidRPr="00151805" w:rsidRDefault="0081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000247" w:rsidRPr="00151805" w:rsidRDefault="003743A8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 xml:space="preserve">ในปี </w:t>
      </w:r>
      <w:r w:rsidR="00000247" w:rsidRPr="00151805">
        <w:rPr>
          <w:rFonts w:ascii="Angsana New" w:hAnsi="Angsana New"/>
          <w:sz w:val="26"/>
          <w:szCs w:val="26"/>
        </w:rPr>
        <w:t xml:space="preserve">2559 </w:t>
      </w:r>
      <w:r w:rsidR="00000247" w:rsidRPr="00151805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</w:t>
      </w:r>
      <w:r w:rsidR="00641C12" w:rsidRPr="00151805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000247" w:rsidRPr="00151805">
        <w:rPr>
          <w:rFonts w:ascii="Angsana New" w:hAnsi="Angsana New"/>
          <w:sz w:val="26"/>
          <w:szCs w:val="26"/>
          <w:cs/>
        </w:rPr>
        <w:t xml:space="preserve">ในประเทศอีกแห่งหนึ่งจำนวนเงินรวม </w:t>
      </w:r>
      <w:r w:rsidR="00000247" w:rsidRPr="00151805">
        <w:rPr>
          <w:rFonts w:ascii="Angsana New" w:hAnsi="Angsana New"/>
          <w:sz w:val="26"/>
          <w:szCs w:val="26"/>
        </w:rPr>
        <w:t>1,</w:t>
      </w:r>
      <w:r w:rsidR="008A396F" w:rsidRPr="00151805">
        <w:rPr>
          <w:rFonts w:ascii="Angsana New" w:hAnsi="Angsana New"/>
          <w:sz w:val="26"/>
          <w:szCs w:val="26"/>
        </w:rPr>
        <w:t>3</w:t>
      </w:r>
      <w:r w:rsidR="00000247" w:rsidRPr="00151805">
        <w:rPr>
          <w:rFonts w:ascii="Angsana New" w:hAnsi="Angsana New"/>
          <w:sz w:val="26"/>
          <w:szCs w:val="26"/>
        </w:rPr>
        <w:t xml:space="preserve">05 </w:t>
      </w:r>
      <w:r w:rsidR="00000247" w:rsidRPr="00151805">
        <w:rPr>
          <w:rFonts w:ascii="Angsana New" w:hAnsi="Angsana New"/>
          <w:sz w:val="26"/>
          <w:szCs w:val="26"/>
          <w:cs/>
        </w:rPr>
        <w:t xml:space="preserve">ล้านบาท ซึ่งประกอบด้วย </w:t>
      </w:r>
    </w:p>
    <w:p w:rsidR="00925A8D" w:rsidRPr="00151805" w:rsidRDefault="00925A8D" w:rsidP="00666899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50"/>
        <w:gridCol w:w="288"/>
        <w:gridCol w:w="1245"/>
        <w:gridCol w:w="278"/>
        <w:gridCol w:w="6"/>
        <w:gridCol w:w="1518"/>
        <w:gridCol w:w="283"/>
        <w:gridCol w:w="4124"/>
        <w:gridCol w:w="9"/>
      </w:tblGrid>
      <w:tr w:rsidR="00925A8D" w:rsidRPr="00151805" w:rsidTr="00206136">
        <w:trPr>
          <w:gridAfter w:val="1"/>
          <w:wAfter w:w="9" w:type="dxa"/>
        </w:trPr>
        <w:tc>
          <w:tcPr>
            <w:tcW w:w="2050" w:type="dxa"/>
            <w:tcBorders>
              <w:bottom w:val="single" w:sz="4" w:space="0" w:color="auto"/>
            </w:tcBorders>
          </w:tcPr>
          <w:p w:rsidR="00925A8D" w:rsidRPr="00151805" w:rsidRDefault="00925A8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288" w:type="dxa"/>
          </w:tcPr>
          <w:p w:rsidR="00925A8D" w:rsidRPr="00151805" w:rsidRDefault="00925A8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25A8D" w:rsidRPr="00151805" w:rsidRDefault="00925A8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วงเงิน (ล้านบาท)</w:t>
            </w:r>
          </w:p>
        </w:tc>
        <w:tc>
          <w:tcPr>
            <w:tcW w:w="284" w:type="dxa"/>
            <w:gridSpan w:val="2"/>
          </w:tcPr>
          <w:p w:rsidR="00925A8D" w:rsidRPr="00151805" w:rsidRDefault="00925A8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25A8D" w:rsidRPr="00151805" w:rsidRDefault="00925A8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83" w:type="dxa"/>
          </w:tcPr>
          <w:p w:rsidR="00925A8D" w:rsidRPr="00151805" w:rsidRDefault="00925A8D" w:rsidP="00666899">
            <w:pPr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124" w:type="dxa"/>
            <w:tcBorders>
              <w:bottom w:val="single" w:sz="4" w:space="0" w:color="auto"/>
            </w:tcBorders>
          </w:tcPr>
          <w:p w:rsidR="00925A8D" w:rsidRPr="00151805" w:rsidRDefault="00925A8D" w:rsidP="00666899">
            <w:pPr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925A8D" w:rsidRPr="00151805" w:rsidTr="00206136">
        <w:trPr>
          <w:gridAfter w:val="1"/>
          <w:wAfter w:w="9" w:type="dxa"/>
          <w:trHeight w:val="305"/>
        </w:trPr>
        <w:tc>
          <w:tcPr>
            <w:tcW w:w="2050" w:type="dxa"/>
            <w:tcBorders>
              <w:top w:val="single" w:sz="4" w:space="0" w:color="auto"/>
            </w:tcBorders>
          </w:tcPr>
          <w:p w:rsidR="00925A8D" w:rsidRPr="00151805" w:rsidRDefault="00925A8D" w:rsidP="00666899">
            <w:pPr>
              <w:pStyle w:val="acctfourfigures"/>
              <w:numPr>
                <w:ilvl w:val="0"/>
                <w:numId w:val="40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วงเงิน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Term Loan </w:t>
            </w:r>
            <w:r w:rsidR="00206136"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(ค่าก่อสร้างอาคาร)</w:t>
            </w:r>
          </w:p>
        </w:tc>
        <w:tc>
          <w:tcPr>
            <w:tcW w:w="288" w:type="dxa"/>
          </w:tcPr>
          <w:p w:rsidR="00925A8D" w:rsidRPr="00151805" w:rsidRDefault="00925A8D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925A8D" w:rsidRPr="00151805" w:rsidRDefault="00925A8D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525</w:t>
            </w:r>
          </w:p>
        </w:tc>
        <w:tc>
          <w:tcPr>
            <w:tcW w:w="284" w:type="dxa"/>
            <w:gridSpan w:val="2"/>
          </w:tcPr>
          <w:p w:rsidR="00925A8D" w:rsidRPr="00151805" w:rsidRDefault="00925A8D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925A8D" w:rsidRPr="00151805" w:rsidRDefault="00925A8D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75 </w:t>
            </w:r>
            <w:r w:rsidR="00641C12" w:rsidRPr="0015180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:rsidR="00925A8D" w:rsidRPr="00151805" w:rsidRDefault="00925A8D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124" w:type="dxa"/>
            <w:tcBorders>
              <w:top w:val="single" w:sz="4" w:space="0" w:color="auto"/>
            </w:tcBorders>
          </w:tcPr>
          <w:p w:rsidR="00925A8D" w:rsidRPr="00151805" w:rsidRDefault="00925A8D" w:rsidP="00666899">
            <w:pPr>
              <w:pStyle w:val="acctfourfigures"/>
              <w:numPr>
                <w:ilvl w:val="0"/>
                <w:numId w:val="41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ครั้งแรกภายในเดือนมิถุนายน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2560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Final Maturity Date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) 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925A8D" w:rsidRPr="00151805" w:rsidRDefault="00925A8D" w:rsidP="00666899">
            <w:pPr>
              <w:pStyle w:val="acctfourfigures"/>
              <w:numPr>
                <w:ilvl w:val="0"/>
                <w:numId w:val="41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90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206136" w:rsidRPr="00151805" w:rsidRDefault="00206136" w:rsidP="00666899">
            <w:pPr>
              <w:pStyle w:val="acctfourfigures"/>
              <w:numPr>
                <w:ilvl w:val="0"/>
                <w:numId w:val="41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b/>
                <w:sz w:val="26"/>
                <w:szCs w:val="26"/>
                <w:rtl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206136" w:rsidRPr="00151805" w:rsidTr="00206136">
        <w:trPr>
          <w:gridAfter w:val="1"/>
          <w:wAfter w:w="9" w:type="dxa"/>
          <w:trHeight w:val="162"/>
        </w:trPr>
        <w:tc>
          <w:tcPr>
            <w:tcW w:w="2050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8" w:type="dxa"/>
          </w:tcPr>
          <w:p w:rsidR="00206136" w:rsidRPr="00151805" w:rsidRDefault="00206136" w:rsidP="00666899">
            <w:pPr>
              <w:spacing w:line="160" w:lineRule="atLeast"/>
              <w:jc w:val="right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45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160" w:lineRule="atLeast"/>
              <w:ind w:right="-18"/>
              <w:jc w:val="center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  <w:tab w:val="left" w:pos="702"/>
              </w:tabs>
              <w:spacing w:line="160" w:lineRule="atLeast"/>
              <w:ind w:right="-18"/>
              <w:jc w:val="right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518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206136" w:rsidRPr="00151805" w:rsidRDefault="00206136" w:rsidP="00666899">
            <w:pPr>
              <w:spacing w:line="160" w:lineRule="atLeast"/>
              <w:jc w:val="right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4124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jc w:val="thaiDistribute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206136" w:rsidRPr="00151805" w:rsidTr="00206136">
        <w:trPr>
          <w:trHeight w:val="81"/>
        </w:trPr>
        <w:tc>
          <w:tcPr>
            <w:tcW w:w="2050" w:type="dxa"/>
          </w:tcPr>
          <w:p w:rsidR="00206136" w:rsidRPr="00151805" w:rsidRDefault="00206136" w:rsidP="00666899">
            <w:pPr>
              <w:pStyle w:val="acctfourfigures"/>
              <w:numPr>
                <w:ilvl w:val="0"/>
                <w:numId w:val="40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วงเงิน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Term Loan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       (ค่าที่ดิน ค่าสินทรัพย์จากบริษัทที่เกี่ยวข้องกัน และเงินลงทุนในหุ้นของบริษัท กิวกริล กรุ๊ป จำกัด)</w:t>
            </w:r>
          </w:p>
        </w:tc>
        <w:tc>
          <w:tcPr>
            <w:tcW w:w="288" w:type="dxa"/>
          </w:tcPr>
          <w:p w:rsidR="00206136" w:rsidRPr="00151805" w:rsidRDefault="002061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5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380</w:t>
            </w:r>
          </w:p>
        </w:tc>
        <w:tc>
          <w:tcPr>
            <w:tcW w:w="278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gridSpan w:val="2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75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283" w:type="dxa"/>
          </w:tcPr>
          <w:p w:rsidR="00206136" w:rsidRPr="00151805" w:rsidRDefault="002061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133" w:type="dxa"/>
            <w:gridSpan w:val="2"/>
          </w:tcPr>
          <w:p w:rsidR="00206136" w:rsidRPr="00151805" w:rsidRDefault="00206136" w:rsidP="00666899">
            <w:pPr>
              <w:pStyle w:val="acctfourfigures"/>
              <w:numPr>
                <w:ilvl w:val="0"/>
                <w:numId w:val="42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Final Maturity Date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) 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</w:tc>
      </w:tr>
    </w:tbl>
    <w:p w:rsidR="00206136" w:rsidRPr="00151805" w:rsidRDefault="00206136" w:rsidP="00666899"/>
    <w:p w:rsidR="00206136" w:rsidRPr="00151805" w:rsidRDefault="00206136" w:rsidP="00666899"/>
    <w:p w:rsidR="00206136" w:rsidRPr="00151805" w:rsidRDefault="00206136" w:rsidP="00666899">
      <w:r w:rsidRPr="00151805">
        <w:br w:type="page"/>
      </w: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42"/>
        <w:gridCol w:w="284"/>
        <w:gridCol w:w="1156"/>
        <w:gridCol w:w="284"/>
        <w:gridCol w:w="1426"/>
        <w:gridCol w:w="283"/>
        <w:gridCol w:w="3947"/>
      </w:tblGrid>
      <w:tr w:rsidR="00175523" w:rsidRPr="00151805" w:rsidTr="00175523">
        <w:trPr>
          <w:trHeight w:val="81"/>
        </w:trPr>
        <w:tc>
          <w:tcPr>
            <w:tcW w:w="2142" w:type="dxa"/>
            <w:tcBorders>
              <w:bottom w:val="single" w:sz="4" w:space="0" w:color="auto"/>
            </w:tcBorders>
          </w:tcPr>
          <w:p w:rsidR="00175523" w:rsidRPr="00151805" w:rsidRDefault="00175523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lastRenderedPageBreak/>
              <w:t>ประเภทของสินเชื่อ</w:t>
            </w:r>
          </w:p>
        </w:tc>
        <w:tc>
          <w:tcPr>
            <w:tcW w:w="284" w:type="dxa"/>
          </w:tcPr>
          <w:p w:rsidR="00175523" w:rsidRPr="00151805" w:rsidRDefault="00175523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75523" w:rsidRPr="00151805" w:rsidRDefault="00175523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วงเงิน (ล้านบาท)</w:t>
            </w:r>
          </w:p>
        </w:tc>
        <w:tc>
          <w:tcPr>
            <w:tcW w:w="284" w:type="dxa"/>
          </w:tcPr>
          <w:p w:rsidR="00175523" w:rsidRPr="00151805" w:rsidRDefault="00175523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175523" w:rsidRPr="00151805" w:rsidRDefault="00175523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83" w:type="dxa"/>
          </w:tcPr>
          <w:p w:rsidR="00175523" w:rsidRPr="00151805" w:rsidRDefault="00175523" w:rsidP="00666899">
            <w:pPr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947" w:type="dxa"/>
            <w:tcBorders>
              <w:bottom w:val="single" w:sz="4" w:space="0" w:color="auto"/>
            </w:tcBorders>
          </w:tcPr>
          <w:p w:rsidR="00175523" w:rsidRPr="00151805" w:rsidRDefault="00175523" w:rsidP="00666899">
            <w:pPr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306A86" w:rsidRPr="00151805" w:rsidTr="00175523">
        <w:trPr>
          <w:trHeight w:val="81"/>
        </w:trPr>
        <w:tc>
          <w:tcPr>
            <w:tcW w:w="2142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252"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5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947" w:type="dxa"/>
          </w:tcPr>
          <w:p w:rsidR="00206136" w:rsidRPr="00151805" w:rsidRDefault="00206136" w:rsidP="00666899">
            <w:pPr>
              <w:pStyle w:val="acctfourfigures"/>
              <w:numPr>
                <w:ilvl w:val="0"/>
                <w:numId w:val="42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บริษัทสามารถจะออกตั๋วสัญญาใช้เงินตามแบบที่ธนาคารกำหนด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90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306A86" w:rsidRPr="00151805" w:rsidRDefault="00306A86" w:rsidP="00666899">
            <w:pPr>
              <w:pStyle w:val="acctfourfigures"/>
              <w:numPr>
                <w:ilvl w:val="0"/>
                <w:numId w:val="42"/>
              </w:numPr>
              <w:tabs>
                <w:tab w:val="clear" w:pos="765"/>
              </w:tabs>
              <w:spacing w:line="240" w:lineRule="atLeast"/>
              <w:ind w:left="329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206136" w:rsidRPr="00151805" w:rsidTr="00175523">
        <w:trPr>
          <w:trHeight w:val="81"/>
        </w:trPr>
        <w:tc>
          <w:tcPr>
            <w:tcW w:w="2142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56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26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3947" w:type="dxa"/>
          </w:tcPr>
          <w:p w:rsidR="00206136" w:rsidRPr="00151805" w:rsidRDefault="00206136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306A86" w:rsidRPr="00151805" w:rsidTr="00175523">
        <w:trPr>
          <w:trHeight w:val="81"/>
        </w:trPr>
        <w:tc>
          <w:tcPr>
            <w:tcW w:w="2142" w:type="dxa"/>
          </w:tcPr>
          <w:p w:rsidR="00306A86" w:rsidRPr="00151805" w:rsidRDefault="00306A86" w:rsidP="00666899">
            <w:pPr>
              <w:pStyle w:val="acctfourfigures"/>
              <w:numPr>
                <w:ilvl w:val="0"/>
                <w:numId w:val="40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5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190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283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947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มีกำหนดชำระคืนเงินต้นเมื่อทวงถาม แต่ไม่เกิน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วัน</w:t>
            </w:r>
          </w:p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5C162B" w:rsidRPr="00151805" w:rsidTr="00E24C42">
        <w:trPr>
          <w:trHeight w:val="81"/>
        </w:trPr>
        <w:tc>
          <w:tcPr>
            <w:tcW w:w="2142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56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26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3947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306A86" w:rsidRPr="00151805" w:rsidTr="00175523">
        <w:trPr>
          <w:trHeight w:val="774"/>
        </w:trPr>
        <w:tc>
          <w:tcPr>
            <w:tcW w:w="2142" w:type="dxa"/>
          </w:tcPr>
          <w:p w:rsidR="00306A86" w:rsidRPr="00151805" w:rsidRDefault="00306A86" w:rsidP="00666899">
            <w:pPr>
              <w:pStyle w:val="acctfourfigures"/>
              <w:numPr>
                <w:ilvl w:val="0"/>
                <w:numId w:val="40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5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10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283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947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มีกำหนดชำระคืนเมื่อทวงถาม</w:t>
            </w:r>
          </w:p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5C162B" w:rsidRPr="00151805" w:rsidTr="00E24C42">
        <w:trPr>
          <w:trHeight w:val="81"/>
        </w:trPr>
        <w:tc>
          <w:tcPr>
            <w:tcW w:w="2142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56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26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3947" w:type="dxa"/>
          </w:tcPr>
          <w:p w:rsidR="005C162B" w:rsidRPr="00151805" w:rsidRDefault="005C162B" w:rsidP="00666899">
            <w:pPr>
              <w:pStyle w:val="acctfourfigures"/>
              <w:tabs>
                <w:tab w:val="clear" w:pos="765"/>
              </w:tabs>
              <w:spacing w:line="160" w:lineRule="atLeast"/>
              <w:ind w:right="-1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306A86" w:rsidRPr="00151805" w:rsidTr="00175523">
        <w:trPr>
          <w:trHeight w:val="774"/>
        </w:trPr>
        <w:tc>
          <w:tcPr>
            <w:tcW w:w="2142" w:type="dxa"/>
          </w:tcPr>
          <w:p w:rsidR="00306A86" w:rsidRPr="00151805" w:rsidRDefault="00306A86" w:rsidP="00666899">
            <w:pPr>
              <w:pStyle w:val="acctfourfigures"/>
              <w:numPr>
                <w:ilvl w:val="0"/>
                <w:numId w:val="40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วงเงิน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Term Loan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(เพื่อลงทุนซื้อกิจการธุรกิจอาหารไทย)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5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284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6" w:type="dxa"/>
          </w:tcPr>
          <w:p w:rsidR="00306A86" w:rsidRPr="00151805" w:rsidRDefault="00306A86" w:rsidP="0066689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25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ต่อปี</w:t>
            </w:r>
          </w:p>
        </w:tc>
        <w:tc>
          <w:tcPr>
            <w:tcW w:w="283" w:type="dxa"/>
          </w:tcPr>
          <w:p w:rsidR="00306A86" w:rsidRPr="00151805" w:rsidRDefault="00306A8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947" w:type="dxa"/>
          </w:tcPr>
          <w:p w:rsidR="00306A86" w:rsidRPr="00151805" w:rsidRDefault="00306A86" w:rsidP="00666899">
            <w:pPr>
              <w:pStyle w:val="acctfourfigures"/>
              <w:numPr>
                <w:ilvl w:val="0"/>
                <w:numId w:val="46"/>
              </w:numPr>
              <w:tabs>
                <w:tab w:val="clear" w:pos="765"/>
              </w:tabs>
              <w:spacing w:line="240" w:lineRule="atLeast"/>
              <w:ind w:left="361" w:right="-18" w:hanging="42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Final Maturity Date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) ภายใน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</w:t>
            </w:r>
          </w:p>
          <w:p w:rsidR="00306A86" w:rsidRPr="00151805" w:rsidRDefault="00306A86" w:rsidP="00666899">
            <w:pPr>
              <w:pStyle w:val="acctfourfigures"/>
              <w:numPr>
                <w:ilvl w:val="0"/>
                <w:numId w:val="46"/>
              </w:numPr>
              <w:tabs>
                <w:tab w:val="clear" w:pos="765"/>
              </w:tabs>
              <w:spacing w:line="240" w:lineRule="atLeast"/>
              <w:ind w:left="361" w:right="-18" w:hanging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>90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วัน หรือตามที่ธนาคารพิจารณาเห็นสมควร</w:t>
            </w:r>
          </w:p>
          <w:p w:rsidR="005C162B" w:rsidRPr="00151805" w:rsidRDefault="005C162B" w:rsidP="00666899">
            <w:pPr>
              <w:pStyle w:val="acctfourfigures"/>
              <w:numPr>
                <w:ilvl w:val="0"/>
                <w:numId w:val="46"/>
              </w:numPr>
              <w:tabs>
                <w:tab w:val="clear" w:pos="765"/>
              </w:tabs>
              <w:spacing w:line="240" w:lineRule="atLeast"/>
              <w:ind w:left="361" w:right="-18" w:hanging="42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  <w:p w:rsidR="005C162B" w:rsidRPr="00151805" w:rsidRDefault="005C162B" w:rsidP="00666899">
            <w:pPr>
              <w:pStyle w:val="acctfourfigures"/>
              <w:numPr>
                <w:ilvl w:val="0"/>
                <w:numId w:val="46"/>
              </w:numPr>
              <w:tabs>
                <w:tab w:val="clear" w:pos="765"/>
              </w:tabs>
              <w:spacing w:line="240" w:lineRule="atLeast"/>
              <w:ind w:left="361" w:right="-18" w:hanging="425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วงเงินค้ำประกันโดยใบหุ้นของบริษัทย่อย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2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แห่ง ไม่ต่ำกว่าร้อยละ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99 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ของหุ้นทั้งหมดตามที่กล่าวไว้ในหมายเหตุ 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</w:tbl>
    <w:p w:rsidR="005C162B" w:rsidRPr="00151805" w:rsidRDefault="005C162B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000247" w:rsidRPr="00151805" w:rsidRDefault="003743A8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วงเงินสินเชื่อ ก) - ง) ค้ำประกันโดยการจำนองที่ดินของบริษัทตามที่กล่าวไว้ในหมายเหตุ </w:t>
      </w:r>
      <w:r w:rsidRPr="00151805">
        <w:rPr>
          <w:rFonts w:ascii="Angsana New" w:hAnsi="Angsana New"/>
          <w:sz w:val="26"/>
          <w:szCs w:val="26"/>
        </w:rPr>
        <w:t xml:space="preserve">9 </w:t>
      </w:r>
      <w:r w:rsidRPr="00151805">
        <w:rPr>
          <w:rFonts w:ascii="Angsana New" w:hAnsi="Angsana New"/>
          <w:sz w:val="26"/>
          <w:szCs w:val="26"/>
          <w:cs/>
        </w:rPr>
        <w:t xml:space="preserve">และค้ำประกันเพิ่มเติมโดยบริษัทย่อยแห่งหนึ่งตามที่กล่าวไว้ในหมายเหตุ </w:t>
      </w:r>
      <w:r w:rsidRPr="00151805">
        <w:rPr>
          <w:rFonts w:ascii="Angsana New" w:hAnsi="Angsana New"/>
          <w:sz w:val="26"/>
          <w:szCs w:val="26"/>
        </w:rPr>
        <w:t>2</w:t>
      </w:r>
      <w:r w:rsidR="000C7798" w:rsidRPr="00151805">
        <w:rPr>
          <w:rFonts w:ascii="Angsana New" w:hAnsi="Angsana New"/>
          <w:sz w:val="26"/>
          <w:szCs w:val="26"/>
        </w:rPr>
        <w:t>7</w:t>
      </w:r>
      <w:r w:rsidRPr="00151805">
        <w:rPr>
          <w:rFonts w:ascii="Angsana New" w:hAnsi="Angsana New"/>
          <w:sz w:val="26"/>
          <w:szCs w:val="26"/>
          <w:cs/>
        </w:rPr>
        <w:t xml:space="preserve">  และ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ให้คงอัตราส่วนหนี้สินที่มีภาระดอกเบี้ยต่อกำไรก่อนหักดอกเบี้ยจ่าย ภาษีเงินได้ ค่าเสื่อมราคา และค่าตัดจำหน่าย เป็นต้น</w:t>
      </w:r>
    </w:p>
    <w:p w:rsidR="00066607" w:rsidRPr="00151805" w:rsidRDefault="00066607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066607" w:rsidRPr="00151805" w:rsidRDefault="00066607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151805">
        <w:rPr>
          <w:rFonts w:ascii="Angsana New" w:hAnsi="Angsana New"/>
          <w:sz w:val="26"/>
          <w:szCs w:val="26"/>
        </w:rPr>
        <w:t xml:space="preserve">10 </w:t>
      </w:r>
      <w:r w:rsidRPr="00151805">
        <w:rPr>
          <w:rFonts w:ascii="Angsana New" w:hAnsi="Angsana New"/>
          <w:sz w:val="26"/>
          <w:szCs w:val="26"/>
          <w:cs/>
        </w:rPr>
        <w:t xml:space="preserve">ตุลาคม </w:t>
      </w:r>
      <w:r w:rsidRPr="00151805">
        <w:rPr>
          <w:rFonts w:ascii="Angsana New" w:hAnsi="Angsana New"/>
          <w:sz w:val="26"/>
          <w:szCs w:val="26"/>
        </w:rPr>
        <w:t xml:space="preserve">2560 </w:t>
      </w:r>
      <w:r w:rsidRPr="00151805">
        <w:rPr>
          <w:rFonts w:ascii="Angsana New" w:hAnsi="Angsana New"/>
          <w:sz w:val="26"/>
          <w:szCs w:val="26"/>
          <w:cs/>
        </w:rPr>
        <w:t>บริษั</w:t>
      </w:r>
      <w:r w:rsidR="000917C3" w:rsidRPr="00151805">
        <w:rPr>
          <w:rFonts w:ascii="Angsana New" w:hAnsi="Angsana New"/>
          <w:sz w:val="26"/>
          <w:szCs w:val="26"/>
          <w:cs/>
        </w:rPr>
        <w:t>ท</w:t>
      </w:r>
      <w:r w:rsidR="0064340C" w:rsidRPr="00151805">
        <w:rPr>
          <w:rFonts w:ascii="Angsana New" w:hAnsi="Angsana New"/>
          <w:sz w:val="26"/>
          <w:szCs w:val="26"/>
          <w:cs/>
        </w:rPr>
        <w:t>ได้รับวงเงินสินเชื่อจาก</w:t>
      </w:r>
      <w:r w:rsidR="00641C12" w:rsidRPr="00151805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64340C" w:rsidRPr="00151805">
        <w:rPr>
          <w:rFonts w:ascii="Angsana New" w:hAnsi="Angsana New"/>
          <w:sz w:val="26"/>
          <w:szCs w:val="26"/>
          <w:cs/>
        </w:rPr>
        <w:t>ในประเทศ</w:t>
      </w:r>
      <w:r w:rsidR="00641C12" w:rsidRPr="00151805">
        <w:rPr>
          <w:rFonts w:ascii="Angsana New" w:hAnsi="Angsana New" w:hint="cs"/>
          <w:sz w:val="26"/>
          <w:szCs w:val="26"/>
          <w:cs/>
        </w:rPr>
        <w:t>อีก</w:t>
      </w:r>
      <w:r w:rsidR="0064340C" w:rsidRPr="00151805">
        <w:rPr>
          <w:rFonts w:ascii="Angsana New" w:hAnsi="Angsana New"/>
          <w:sz w:val="26"/>
          <w:szCs w:val="26"/>
          <w:cs/>
        </w:rPr>
        <w:t>แห่งหนึ่ง</w:t>
      </w:r>
      <w:r w:rsidR="000917C3" w:rsidRPr="00151805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0917C3" w:rsidRPr="00151805">
        <w:rPr>
          <w:rFonts w:ascii="Angsana New" w:hAnsi="Angsana New"/>
          <w:sz w:val="26"/>
          <w:szCs w:val="26"/>
        </w:rPr>
        <w:t xml:space="preserve">200 </w:t>
      </w:r>
      <w:r w:rsidR="000917C3" w:rsidRPr="00151805">
        <w:rPr>
          <w:rFonts w:ascii="Angsana New" w:hAnsi="Angsana New"/>
          <w:sz w:val="26"/>
          <w:szCs w:val="26"/>
          <w:cs/>
        </w:rPr>
        <w:t xml:space="preserve">ล้านบาท เพื่อใช้รองรับการจ่ายเงินปันผล </w:t>
      </w:r>
      <w:bookmarkStart w:id="4" w:name="_Hlk505717053"/>
      <w:r w:rsidR="00690411" w:rsidRPr="00151805">
        <w:rPr>
          <w:rFonts w:ascii="Angsana New" w:hAnsi="Angsana New"/>
          <w:sz w:val="26"/>
          <w:szCs w:val="26"/>
          <w:cs/>
        </w:rPr>
        <w:t>มี</w:t>
      </w:r>
      <w:r w:rsidR="000917C3" w:rsidRPr="00151805">
        <w:rPr>
          <w:rFonts w:ascii="Angsana New" w:hAnsi="Angsana New"/>
          <w:sz w:val="26"/>
          <w:szCs w:val="26"/>
          <w:cs/>
        </w:rPr>
        <w:t xml:space="preserve">อัตราดอกเบี้ยเงินกู้ยืมขั้นต่ำลบร้อยละ </w:t>
      </w:r>
      <w:r w:rsidR="000917C3" w:rsidRPr="00151805">
        <w:rPr>
          <w:rFonts w:ascii="Angsana New" w:hAnsi="Angsana New"/>
          <w:sz w:val="26"/>
          <w:szCs w:val="26"/>
        </w:rPr>
        <w:t>2</w:t>
      </w:r>
      <w:r w:rsidR="000917C3" w:rsidRPr="00151805">
        <w:rPr>
          <w:rFonts w:ascii="Angsana New" w:hAnsi="Angsana New"/>
          <w:sz w:val="26"/>
          <w:szCs w:val="26"/>
          <w:cs/>
        </w:rPr>
        <w:t>.</w:t>
      </w:r>
      <w:r w:rsidR="000917C3" w:rsidRPr="00151805">
        <w:rPr>
          <w:rFonts w:ascii="Angsana New" w:hAnsi="Angsana New"/>
          <w:sz w:val="26"/>
          <w:szCs w:val="26"/>
        </w:rPr>
        <w:t>95</w:t>
      </w:r>
      <w:r w:rsidR="000917C3" w:rsidRPr="00151805">
        <w:rPr>
          <w:rFonts w:ascii="Angsana New" w:hAnsi="Angsana New"/>
          <w:sz w:val="26"/>
          <w:szCs w:val="26"/>
          <w:cs/>
        </w:rPr>
        <w:t xml:space="preserve"> ต่อปี </w:t>
      </w:r>
      <w:r w:rsidR="00690411" w:rsidRPr="00151805">
        <w:rPr>
          <w:rFonts w:ascii="Angsana New" w:hAnsi="Angsana New"/>
          <w:sz w:val="26"/>
          <w:szCs w:val="26"/>
          <w:cs/>
        </w:rPr>
        <w:t>วงเงินสินเชื่อดังกล่าวค้ำประกันโดยการจำนองที่ดิน</w:t>
      </w:r>
      <w:r w:rsidR="00F17BF7" w:rsidRPr="00151805">
        <w:rPr>
          <w:rFonts w:ascii="Angsana New" w:hAnsi="Angsana New"/>
          <w:sz w:val="26"/>
          <w:szCs w:val="26"/>
          <w:cs/>
        </w:rPr>
        <w:t>พร้อมสิ่งปลูกสร้างที่จะมีขึ้นในภายหน้า</w:t>
      </w:r>
      <w:r w:rsidR="008701E9" w:rsidRPr="00151805">
        <w:rPr>
          <w:rFonts w:ascii="Angsana New" w:hAnsi="Angsana New"/>
          <w:sz w:val="26"/>
          <w:szCs w:val="26"/>
          <w:cs/>
        </w:rPr>
        <w:t>ของบริษัท และค้ำประกันเพิ่มเติมโดย</w:t>
      </w:r>
      <w:r w:rsidR="007D4EAD" w:rsidRPr="00151805">
        <w:rPr>
          <w:rFonts w:ascii="Angsana New" w:hAnsi="Angsana New" w:hint="cs"/>
          <w:sz w:val="26"/>
          <w:szCs w:val="26"/>
          <w:cs/>
        </w:rPr>
        <w:t>สินทรัพย์</w:t>
      </w:r>
      <w:r w:rsidR="008701E9" w:rsidRPr="00151805">
        <w:rPr>
          <w:rFonts w:ascii="Angsana New" w:hAnsi="Angsana New"/>
          <w:sz w:val="26"/>
          <w:szCs w:val="26"/>
          <w:cs/>
        </w:rPr>
        <w:t>ของบริษัทย่อยแห่งหนึ่ง</w:t>
      </w:r>
      <w:r w:rsidR="008527BD" w:rsidRPr="0015180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B85159" w:rsidRPr="00151805">
        <w:rPr>
          <w:rFonts w:ascii="Angsana New" w:hAnsi="Angsana New"/>
          <w:sz w:val="26"/>
          <w:szCs w:val="26"/>
        </w:rPr>
        <w:t>9</w:t>
      </w:r>
    </w:p>
    <w:bookmarkEnd w:id="4"/>
    <w:p w:rsidR="008701E9" w:rsidRPr="00151805" w:rsidRDefault="008701E9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5D0D5C" w:rsidRPr="00151805" w:rsidRDefault="005D0D5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1</w:t>
      </w:r>
      <w:r w:rsidR="00A44CE5" w:rsidRPr="00151805">
        <w:rPr>
          <w:rFonts w:ascii="Angsana New" w:hAnsi="Angsana New"/>
          <w:b/>
          <w:bCs/>
          <w:sz w:val="26"/>
          <w:szCs w:val="26"/>
        </w:rPr>
        <w:t>4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CB6036" w:rsidRPr="00151805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Pr="00151805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5D0D5C" w:rsidRPr="00151805" w:rsidRDefault="005D0D5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7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56"/>
        <w:gridCol w:w="1134"/>
        <w:gridCol w:w="282"/>
        <w:gridCol w:w="1138"/>
        <w:gridCol w:w="284"/>
        <w:gridCol w:w="1134"/>
        <w:gridCol w:w="284"/>
        <w:gridCol w:w="1128"/>
      </w:tblGrid>
      <w:tr w:rsidR="005D0D5C" w:rsidRPr="00151805" w:rsidTr="004557C0">
        <w:tc>
          <w:tcPr>
            <w:tcW w:w="223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4" w:type="pct"/>
            <w:gridSpan w:val="7"/>
            <w:tcBorders>
              <w:bottom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D0D5C" w:rsidRPr="00151805" w:rsidTr="004557C0">
        <w:tc>
          <w:tcPr>
            <w:tcW w:w="223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pct"/>
            <w:gridSpan w:val="3"/>
            <w:tcBorders>
              <w:bottom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D5C" w:rsidRPr="00151805" w:rsidTr="004557C0">
        <w:tc>
          <w:tcPr>
            <w:tcW w:w="223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14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5D0D5C" w:rsidRPr="00151805" w:rsidTr="004557C0">
        <w:tc>
          <w:tcPr>
            <w:tcW w:w="223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D0D5C" w:rsidRPr="00151805" w:rsidRDefault="005D0D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5E3C" w:rsidRPr="00151805" w:rsidTr="004557C0">
        <w:trPr>
          <w:trHeight w:val="280"/>
        </w:trPr>
        <w:tc>
          <w:tcPr>
            <w:tcW w:w="223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582" w:type="pct"/>
          </w:tcPr>
          <w:p w:rsidR="007A5E3C" w:rsidRPr="00151805" w:rsidRDefault="00D94A7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96</w:t>
            </w:r>
            <w:r w:rsidR="00306A86" w:rsidRPr="001518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5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4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1,344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:rsidR="007A5E3C" w:rsidRPr="00151805" w:rsidRDefault="000F7D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7A5E3C" w:rsidRPr="00151805" w:rsidTr="004557C0">
        <w:trPr>
          <w:trHeight w:val="280"/>
        </w:trPr>
        <w:tc>
          <w:tcPr>
            <w:tcW w:w="223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582" w:type="pct"/>
          </w:tcPr>
          <w:p w:rsidR="007A5E3C" w:rsidRPr="00151805" w:rsidRDefault="000F7D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</w:t>
            </w:r>
            <w:r w:rsidR="00B13FD0" w:rsidRPr="00151805">
              <w:rPr>
                <w:rFonts w:ascii="Angsana New" w:hAnsi="Angsana New"/>
                <w:sz w:val="26"/>
                <w:szCs w:val="26"/>
              </w:rPr>
              <w:t>5,172</w:t>
            </w:r>
          </w:p>
        </w:tc>
        <w:tc>
          <w:tcPr>
            <w:tcW w:w="145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4" w:type="pct"/>
          </w:tcPr>
          <w:p w:rsidR="007A5E3C" w:rsidRPr="00151805" w:rsidRDefault="00B13F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="007A5E3C" w:rsidRPr="00151805">
              <w:rPr>
                <w:rFonts w:ascii="Angsana New" w:hAnsi="Angsana New"/>
                <w:sz w:val="26"/>
                <w:szCs w:val="26"/>
              </w:rPr>
              <w:t>0</w:t>
            </w:r>
            <w:r w:rsidRPr="00151805">
              <w:rPr>
                <w:rFonts w:ascii="Angsana New" w:hAnsi="Angsana New"/>
                <w:sz w:val="26"/>
                <w:szCs w:val="26"/>
              </w:rPr>
              <w:t>3,881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:rsidR="007A5E3C" w:rsidRPr="00151805" w:rsidRDefault="000F7D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</w:tcPr>
          <w:p w:rsidR="007A5E3C" w:rsidRPr="00151805" w:rsidRDefault="00B13FD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7A5E3C" w:rsidRPr="00151805" w:rsidTr="004557C0">
        <w:tc>
          <w:tcPr>
            <w:tcW w:w="2236" w:type="pct"/>
          </w:tcPr>
          <w:p w:rsidR="007A5E3C" w:rsidRPr="00151805" w:rsidRDefault="00235EA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82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84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5E3C" w:rsidRPr="00151805" w:rsidTr="00997C3C">
        <w:trPr>
          <w:trHeight w:val="280"/>
        </w:trPr>
        <w:tc>
          <w:tcPr>
            <w:tcW w:w="223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582" w:type="pct"/>
          </w:tcPr>
          <w:p w:rsidR="007A5E3C" w:rsidRPr="00151805" w:rsidRDefault="00DF7AD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4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:rsidR="007A5E3C" w:rsidRPr="00151805" w:rsidRDefault="000F7D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7A5E3C" w:rsidRPr="00151805" w:rsidTr="00997C3C">
        <w:trPr>
          <w:trHeight w:val="280"/>
        </w:trPr>
        <w:tc>
          <w:tcPr>
            <w:tcW w:w="223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151805">
              <w:rPr>
                <w:rFonts w:ascii="Angsana New" w:eastAsia="Angsana New" w:hAnsi="Angsan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582" w:type="pct"/>
          </w:tcPr>
          <w:p w:rsidR="007A5E3C" w:rsidRPr="00151805" w:rsidRDefault="000F21E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73,415</w:t>
            </w:r>
          </w:p>
        </w:tc>
        <w:tc>
          <w:tcPr>
            <w:tcW w:w="145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4" w:type="pct"/>
          </w:tcPr>
          <w:p w:rsidR="007A5E3C" w:rsidRPr="00151805" w:rsidRDefault="00AC1D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21,881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:rsidR="007A5E3C" w:rsidRPr="00151805" w:rsidRDefault="000F7DF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</w:tcPr>
          <w:p w:rsidR="007A5E3C" w:rsidRPr="00151805" w:rsidRDefault="000F21E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</w:tr>
      <w:tr w:rsidR="007A5E3C" w:rsidRPr="00151805" w:rsidTr="004557C0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2236" w:type="pct"/>
          </w:tcPr>
          <w:p w:rsidR="007A5E3C" w:rsidRPr="00151805" w:rsidRDefault="007A5E3C" w:rsidP="00666899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7A5E3C" w:rsidRPr="00151805" w:rsidRDefault="000F21EA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249,</w:t>
            </w:r>
            <w:r w:rsidR="00DD072A"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Pr="0015180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5" w:type="pct"/>
          </w:tcPr>
          <w:p w:rsidR="007A5E3C" w:rsidRPr="00151805" w:rsidRDefault="007A5E3C" w:rsidP="00666899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A5E3C" w:rsidRPr="00151805" w:rsidRDefault="00F149CE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127,186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7A5E3C" w:rsidRPr="00151805" w:rsidRDefault="00DD072A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1,806</w:t>
            </w:r>
          </w:p>
        </w:tc>
        <w:tc>
          <w:tcPr>
            <w:tcW w:w="146" w:type="pct"/>
          </w:tcPr>
          <w:p w:rsidR="007A5E3C" w:rsidRPr="00151805" w:rsidRDefault="007A5E3C" w:rsidP="00666899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7A5E3C" w:rsidRPr="00151805" w:rsidRDefault="007A5E3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2,098</w:t>
            </w:r>
          </w:p>
        </w:tc>
      </w:tr>
    </w:tbl>
    <w:p w:rsidR="008701E9" w:rsidRPr="00151805" w:rsidRDefault="008701E9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851A2A" w:rsidRPr="00151805" w:rsidRDefault="000924AA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1</w:t>
      </w:r>
      <w:r w:rsidR="00B47B21" w:rsidRPr="00151805">
        <w:rPr>
          <w:rFonts w:ascii="Angsana New" w:hAnsi="Angsana New"/>
          <w:b/>
          <w:bCs/>
          <w:sz w:val="26"/>
          <w:szCs w:val="26"/>
        </w:rPr>
        <w:t>5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851A2A" w:rsidRPr="00151805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หนี้สินตามสัญญาเช่าการเงิน – สุทธิ</w:t>
      </w:r>
    </w:p>
    <w:p w:rsidR="00C47DBF" w:rsidRPr="00151805" w:rsidRDefault="00C47DBF" w:rsidP="00666899">
      <w:pPr>
        <w:ind w:firstLine="709"/>
        <w:jc w:val="thaiDistribute"/>
        <w:rPr>
          <w:rFonts w:ascii="Angsana New" w:hAnsi="Angsana New"/>
          <w:sz w:val="26"/>
          <w:szCs w:val="26"/>
          <w:cs/>
        </w:rPr>
      </w:pPr>
    </w:p>
    <w:p w:rsidR="00C47DBF" w:rsidRPr="00151805" w:rsidRDefault="00BD7379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บริษัท</w:t>
      </w:r>
      <w:r w:rsidR="00C47DBF" w:rsidRPr="00151805">
        <w:rPr>
          <w:rFonts w:ascii="Angsana New" w:hAnsi="Angsana New"/>
          <w:sz w:val="26"/>
          <w:szCs w:val="26"/>
          <w:cs/>
        </w:rPr>
        <w:t>ได้ทำสัญญาเช่าการเงิน</w:t>
      </w:r>
      <w:r w:rsidR="00895439" w:rsidRPr="00151805">
        <w:rPr>
          <w:rFonts w:ascii="Angsana New" w:hAnsi="Angsana New"/>
          <w:sz w:val="26"/>
          <w:szCs w:val="26"/>
          <w:cs/>
        </w:rPr>
        <w:t>หลาย</w:t>
      </w:r>
      <w:r w:rsidR="00C47DBF" w:rsidRPr="00151805">
        <w:rPr>
          <w:rFonts w:ascii="Angsana New" w:hAnsi="Angsana New"/>
          <w:sz w:val="26"/>
          <w:szCs w:val="26"/>
          <w:cs/>
        </w:rPr>
        <w:t xml:space="preserve">ฉบับกับบริษัทในประเทศแห่งหนึ่งเพื่อซื้อยานพาหนะตามที่กล่าวไว้ในหมายเหตุ </w:t>
      </w:r>
      <w:r w:rsidR="00C47DBF" w:rsidRPr="00151805">
        <w:rPr>
          <w:rFonts w:ascii="Angsana New" w:hAnsi="Angsana New"/>
          <w:sz w:val="26"/>
          <w:szCs w:val="26"/>
        </w:rPr>
        <w:t>9</w:t>
      </w:r>
      <w:r w:rsidR="00C47DBF" w:rsidRPr="00151805">
        <w:rPr>
          <w:rFonts w:ascii="Angsana New" w:hAnsi="Angsana New"/>
          <w:sz w:val="26"/>
          <w:szCs w:val="26"/>
          <w:cs/>
        </w:rPr>
        <w:t xml:space="preserve"> โดยมีจำนวนงวดการผ่อนชำระ </w:t>
      </w:r>
      <w:r w:rsidR="002F0368" w:rsidRPr="00151805">
        <w:rPr>
          <w:rFonts w:ascii="Angsana New" w:hAnsi="Angsana New"/>
          <w:sz w:val="26"/>
          <w:szCs w:val="26"/>
        </w:rPr>
        <w:t>60</w:t>
      </w:r>
      <w:r w:rsidR="00C47DBF" w:rsidRPr="00151805">
        <w:rPr>
          <w:rFonts w:ascii="Angsana New" w:hAnsi="Angsana New"/>
          <w:sz w:val="26"/>
          <w:szCs w:val="26"/>
          <w:cs/>
        </w:rPr>
        <w:t xml:space="preserve"> งวด งวดละเท่า ๆ กันทุกเดือน สัญญาดังกล่าวมีระยะเวลาเช่าสิ้นสุดปี </w:t>
      </w:r>
      <w:r w:rsidR="00DB15FA" w:rsidRPr="00151805">
        <w:rPr>
          <w:rFonts w:ascii="Angsana New" w:hAnsi="Angsana New"/>
          <w:sz w:val="26"/>
          <w:szCs w:val="26"/>
        </w:rPr>
        <w:t>2563</w:t>
      </w:r>
      <w:r w:rsidR="00010155" w:rsidRPr="00151805">
        <w:rPr>
          <w:rFonts w:ascii="Angsana New" w:hAnsi="Angsana New"/>
          <w:sz w:val="26"/>
          <w:szCs w:val="26"/>
          <w:cs/>
        </w:rPr>
        <w:t xml:space="preserve"> </w:t>
      </w:r>
      <w:r w:rsidR="00C47DBF" w:rsidRPr="00151805">
        <w:rPr>
          <w:rFonts w:ascii="Angsana New" w:hAnsi="Angsana New"/>
          <w:sz w:val="26"/>
          <w:szCs w:val="26"/>
          <w:cs/>
        </w:rPr>
        <w:t>กรรมสิทธิ์ในสินทรัพย์ที่ซื้อภายใต้สัญญาเช่าการเงินนี้จะโอนเป็นของบริษัทต่อเมื่อบริษัทชำระเงินทั้งหมดให้แก่บริษัทลิสซิ่งดังกล่าวแล้ว โดยสรุปได้ดังนี้</w:t>
      </w:r>
    </w:p>
    <w:p w:rsidR="003031D2" w:rsidRPr="00151805" w:rsidRDefault="003031D2" w:rsidP="00666899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620" w:type="dxa"/>
        <w:tblInd w:w="108" w:type="dxa"/>
        <w:tblLook w:val="04A0" w:firstRow="1" w:lastRow="0" w:firstColumn="1" w:lastColumn="0" w:noHBand="0" w:noVBand="1"/>
      </w:tblPr>
      <w:tblGrid>
        <w:gridCol w:w="4138"/>
        <w:gridCol w:w="283"/>
        <w:gridCol w:w="1134"/>
        <w:gridCol w:w="284"/>
        <w:gridCol w:w="1134"/>
        <w:gridCol w:w="283"/>
        <w:gridCol w:w="995"/>
        <w:gridCol w:w="283"/>
        <w:gridCol w:w="1086"/>
      </w:tblGrid>
      <w:tr w:rsidR="00A83449" w:rsidRPr="00151805" w:rsidTr="00A83449">
        <w:tc>
          <w:tcPr>
            <w:tcW w:w="4138" w:type="dxa"/>
          </w:tcPr>
          <w:p w:rsidR="00BE605A" w:rsidRPr="00151805" w:rsidRDefault="00BE605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BE605A" w:rsidRPr="00151805" w:rsidRDefault="00BE605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99" w:type="dxa"/>
            <w:gridSpan w:val="7"/>
            <w:tcBorders>
              <w:bottom w:val="single" w:sz="4" w:space="0" w:color="auto"/>
            </w:tcBorders>
          </w:tcPr>
          <w:p w:rsidR="00BE605A" w:rsidRPr="00151805" w:rsidRDefault="00BE605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83449" w:rsidRPr="00151805" w:rsidTr="00A83449">
        <w:tc>
          <w:tcPr>
            <w:tcW w:w="4138" w:type="dxa"/>
          </w:tcPr>
          <w:p w:rsidR="001D2126" w:rsidRPr="00151805" w:rsidRDefault="001D212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D2126" w:rsidRPr="00151805" w:rsidRDefault="001D212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2126" w:rsidRPr="00151805" w:rsidRDefault="001D212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D2126" w:rsidRPr="00151805" w:rsidRDefault="001D212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2126" w:rsidRPr="00151805" w:rsidRDefault="001D212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3449" w:rsidRPr="00151805" w:rsidTr="00A83449">
        <w:tc>
          <w:tcPr>
            <w:tcW w:w="4138" w:type="dxa"/>
            <w:tcBorders>
              <w:bottom w:val="single" w:sz="4" w:space="0" w:color="auto"/>
            </w:tcBorders>
          </w:tcPr>
          <w:p w:rsidR="009D2E96" w:rsidRPr="00151805" w:rsidRDefault="009D2E9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283" w:type="dxa"/>
          </w:tcPr>
          <w:p w:rsidR="000924AA" w:rsidRPr="00151805" w:rsidRDefault="000924A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4AA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924AA" w:rsidRPr="00151805" w:rsidRDefault="000924A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4AA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:rsidR="000924AA" w:rsidRPr="00151805" w:rsidRDefault="000924A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:rsidR="000924AA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</w:tcPr>
          <w:p w:rsidR="000924AA" w:rsidRPr="00151805" w:rsidRDefault="000924A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0924AA" w:rsidRPr="00151805" w:rsidRDefault="0036641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7A5E3C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A44CE5" w:rsidRPr="00151805" w:rsidTr="004F2B4B">
        <w:tc>
          <w:tcPr>
            <w:tcW w:w="4138" w:type="dxa"/>
            <w:tcBorders>
              <w:top w:val="single" w:sz="4" w:space="0" w:color="auto"/>
            </w:tcBorders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ind w:left="151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</w:tr>
      <w:tr w:rsidR="00A44CE5" w:rsidRPr="00151805" w:rsidTr="004F2B4B">
        <w:tc>
          <w:tcPr>
            <w:tcW w:w="4138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</w:tr>
      <w:tr w:rsidR="00A44CE5" w:rsidRPr="00151805" w:rsidTr="004F2B4B">
        <w:tc>
          <w:tcPr>
            <w:tcW w:w="4138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</w:tr>
      <w:tr w:rsidR="00A44CE5" w:rsidRPr="00151805" w:rsidTr="004F2B4B">
        <w:tc>
          <w:tcPr>
            <w:tcW w:w="4138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2,891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2,891</w:t>
            </w: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125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237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125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237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2,654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2,654</w:t>
            </w: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หัก    ส่วนที่ถึงกำหนดชำระภายในหนึ่งปี -      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ab/>
            </w:r>
            <w:r w:rsidRPr="00151805">
              <w:rPr>
                <w:rFonts w:ascii="Angsana New" w:hAnsi="Angsana New"/>
                <w:sz w:val="26"/>
                <w:szCs w:val="26"/>
              </w:rPr>
              <w:tab/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751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716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751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716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44CE5" w:rsidRPr="00151805" w:rsidTr="004F2B4B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4138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284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283" w:type="dxa"/>
          </w:tcPr>
          <w:p w:rsidR="00A44CE5" w:rsidRPr="00151805" w:rsidRDefault="00A44CE5" w:rsidP="00666899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A44CE5" w:rsidRPr="00151805" w:rsidRDefault="00A44CE5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</w:tr>
    </w:tbl>
    <w:p w:rsidR="00480A65" w:rsidRPr="00151805" w:rsidRDefault="00480A65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9C29AF" w:rsidRPr="00151805" w:rsidRDefault="009C29AF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17A69" w:rsidRPr="00151805">
        <w:rPr>
          <w:rFonts w:ascii="Angsana New" w:hAnsi="Angsana New"/>
          <w:b/>
          <w:bCs/>
          <w:sz w:val="26"/>
          <w:szCs w:val="26"/>
        </w:rPr>
        <w:t>6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151805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151805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:rsidR="009C29AF" w:rsidRPr="00151805" w:rsidRDefault="009C29AF" w:rsidP="00666899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p w:rsidR="009C29AF" w:rsidRPr="00151805" w:rsidRDefault="009C29AF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รายการเปลี่ยนแปลงของประมาณการหนี้สิน</w:t>
      </w:r>
      <w:r w:rsidR="00B23231" w:rsidRPr="00151805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151805">
        <w:rPr>
          <w:rFonts w:ascii="Angsana New" w:hAnsi="Angsana New"/>
          <w:sz w:val="26"/>
          <w:szCs w:val="26"/>
          <w:cs/>
        </w:rPr>
        <w:t>จากโปรแกรมสิทธิพิเศษแก่ลูกค้า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7A5E3C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A5E3C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7A5E3C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มีดังต่อไปนี้</w:t>
      </w:r>
    </w:p>
    <w:p w:rsidR="009C29AF" w:rsidRPr="00151805" w:rsidRDefault="009C29AF" w:rsidP="00666899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tbl>
      <w:tblPr>
        <w:tblW w:w="9660" w:type="dxa"/>
        <w:tblInd w:w="18" w:type="dxa"/>
        <w:tblLook w:val="04A0" w:firstRow="1" w:lastRow="0" w:firstColumn="1" w:lastColumn="0" w:noHBand="0" w:noVBand="1"/>
      </w:tblPr>
      <w:tblGrid>
        <w:gridCol w:w="5940"/>
        <w:gridCol w:w="1734"/>
        <w:gridCol w:w="283"/>
        <w:gridCol w:w="1703"/>
      </w:tblGrid>
      <w:tr w:rsidR="009C29AF" w:rsidRPr="00151805" w:rsidTr="00D75903">
        <w:tc>
          <w:tcPr>
            <w:tcW w:w="5940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720" w:type="dxa"/>
            <w:gridSpan w:val="3"/>
            <w:tcBorders>
              <w:bottom w:val="single" w:sz="4" w:space="0" w:color="auto"/>
            </w:tcBorders>
            <w:vAlign w:val="center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9C29AF" w:rsidRPr="00151805" w:rsidTr="00D75903">
        <w:tc>
          <w:tcPr>
            <w:tcW w:w="5940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center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5E3C" w:rsidRPr="00151805" w:rsidTr="00D75903">
        <w:tc>
          <w:tcPr>
            <w:tcW w:w="5940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1,293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7A5E3C" w:rsidRPr="00151805" w:rsidTr="00D75903">
        <w:tc>
          <w:tcPr>
            <w:tcW w:w="5940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4" w:type="dxa"/>
            <w:shd w:val="clear" w:color="auto" w:fill="auto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1,610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7A5E3C" w:rsidRPr="00151805" w:rsidTr="00D75903">
        <w:tblPrEx>
          <w:tblLook w:val="01E0" w:firstRow="1" w:lastRow="1" w:firstColumn="1" w:lastColumn="1" w:noHBand="0" w:noVBand="0"/>
        </w:tblPrEx>
        <w:tc>
          <w:tcPr>
            <w:tcW w:w="5940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911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7A5E3C" w:rsidRPr="00151805" w:rsidTr="007A5E3C">
        <w:tc>
          <w:tcPr>
            <w:tcW w:w="5940" w:type="dxa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1,992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7A5E3C" w:rsidRPr="00151805" w:rsidRDefault="007A5E3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9C29AF" w:rsidRPr="00151805" w:rsidTr="00D75903">
        <w:tc>
          <w:tcPr>
            <w:tcW w:w="5940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4" w:type="dxa"/>
            <w:shd w:val="clear" w:color="auto" w:fill="auto"/>
          </w:tcPr>
          <w:p w:rsidR="009C29AF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2,312</w:t>
            </w:r>
          </w:p>
        </w:tc>
        <w:tc>
          <w:tcPr>
            <w:tcW w:w="283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9C29AF" w:rsidRPr="00151805" w:rsidRDefault="00DA348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9C29AF" w:rsidRPr="00151805" w:rsidTr="00D75903">
        <w:tblPrEx>
          <w:tblLook w:val="01E0" w:firstRow="1" w:lastRow="1" w:firstColumn="1" w:lastColumn="1" w:noHBand="0" w:noVBand="0"/>
        </w:tblPrEx>
        <w:tc>
          <w:tcPr>
            <w:tcW w:w="5940" w:type="dxa"/>
          </w:tcPr>
          <w:p w:rsidR="009C29AF" w:rsidRPr="00151805" w:rsidRDefault="009C29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:rsidR="009C29AF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1,352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9C29AF" w:rsidRPr="00151805" w:rsidRDefault="009C29A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9C29AF" w:rsidRPr="00151805" w:rsidRDefault="00DA348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9C29AF" w:rsidRPr="00151805" w:rsidTr="00D75903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5940" w:type="dxa"/>
          </w:tcPr>
          <w:p w:rsidR="009C29AF" w:rsidRPr="00151805" w:rsidRDefault="009C29AF" w:rsidP="006668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</w:t>
            </w:r>
            <w:r w:rsidR="005C1E0B"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คงเหลือ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66418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7A5E3C" w:rsidRPr="00151805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29AF" w:rsidRPr="00151805" w:rsidRDefault="00A44CE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GB"/>
              </w:rPr>
              <w:t>2,952</w:t>
            </w:r>
          </w:p>
        </w:tc>
        <w:tc>
          <w:tcPr>
            <w:tcW w:w="283" w:type="dxa"/>
          </w:tcPr>
          <w:p w:rsidR="009C29AF" w:rsidRPr="00151805" w:rsidRDefault="009C29A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:rsidR="009C29AF" w:rsidRPr="00151805" w:rsidRDefault="00DA348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:rsidR="00484F5C" w:rsidRPr="00151805" w:rsidRDefault="00484F5C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F06809" w:rsidRPr="00151805" w:rsidRDefault="00BC78DD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1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7</w:t>
      </w:r>
      <w:r w:rsidR="003B53D8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B53D8" w:rsidRPr="00151805">
        <w:rPr>
          <w:rFonts w:ascii="Angsana New" w:hAnsi="Angsana New"/>
          <w:b/>
          <w:bCs/>
          <w:sz w:val="26"/>
          <w:szCs w:val="26"/>
        </w:rPr>
        <w:tab/>
      </w:r>
      <w:r w:rsidR="00F06809" w:rsidRPr="00151805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151805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F06809" w:rsidRPr="00151805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3B53D8" w:rsidRPr="00151805" w:rsidRDefault="003B53D8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4D4ADC" w:rsidRPr="00151805" w:rsidRDefault="004C10ED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บริษัท</w:t>
      </w:r>
      <w:r w:rsidR="009C29AF" w:rsidRPr="00151805">
        <w:rPr>
          <w:rFonts w:ascii="Angsana New" w:hAnsi="Angsana New"/>
          <w:sz w:val="26"/>
          <w:szCs w:val="26"/>
          <w:cs/>
        </w:rPr>
        <w:t>และกลุ่มบริษัท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จัดการโครงการบำเหน็จพนักงานตามข้อกำหนดของพระราชบัญญัติคุ้มครองแรงงาน พ.ศ. </w:t>
      </w:r>
      <w:r w:rsidRPr="00151805">
        <w:rPr>
          <w:rFonts w:ascii="Angsana New" w:hAnsi="Angsana New"/>
          <w:sz w:val="26"/>
          <w:szCs w:val="26"/>
        </w:rPr>
        <w:t xml:space="preserve">2541 </w:t>
      </w:r>
      <w:r w:rsidRPr="00151805">
        <w:rPr>
          <w:rFonts w:ascii="Angsana New" w:hAnsi="Angsana New"/>
          <w:sz w:val="26"/>
          <w:szCs w:val="26"/>
          <w:cs/>
        </w:rPr>
        <w:t>ในการให้ผลประโยชน์เมื่อเกษียณแก่พนักงานตามสิทธิและอายุงาน</w:t>
      </w:r>
    </w:p>
    <w:p w:rsidR="003B53D8" w:rsidRPr="00151805" w:rsidRDefault="003B53D8" w:rsidP="00666899">
      <w:pPr>
        <w:jc w:val="thaiDistribute"/>
        <w:rPr>
          <w:rFonts w:ascii="Angsana New" w:hAnsi="Angsana New"/>
          <w:sz w:val="26"/>
          <w:szCs w:val="26"/>
        </w:rPr>
      </w:pPr>
    </w:p>
    <w:p w:rsidR="001368DC" w:rsidRPr="00151805" w:rsidRDefault="00130000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B23231" w:rsidRPr="00151805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151805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A5E3C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A5E3C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7A5E3C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แสดงดังต่อไปนี้</w:t>
      </w:r>
    </w:p>
    <w:p w:rsidR="00CA57B2" w:rsidRPr="00151805" w:rsidRDefault="00CA57B2" w:rsidP="00666899">
      <w:pPr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6044"/>
        <w:gridCol w:w="1701"/>
        <w:gridCol w:w="283"/>
        <w:gridCol w:w="1701"/>
      </w:tblGrid>
      <w:tr w:rsidR="007A0858" w:rsidRPr="00151805" w:rsidTr="000258B1">
        <w:tc>
          <w:tcPr>
            <w:tcW w:w="6044" w:type="dxa"/>
          </w:tcPr>
          <w:p w:rsidR="007A0858" w:rsidRPr="00151805" w:rsidRDefault="007A0858" w:rsidP="006668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A0858" w:rsidRPr="00151805" w:rsidRDefault="007A0858" w:rsidP="00666899">
            <w:pPr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7A0858" w:rsidRPr="00151805" w:rsidTr="000258B1">
        <w:tc>
          <w:tcPr>
            <w:tcW w:w="6044" w:type="dxa"/>
          </w:tcPr>
          <w:p w:rsidR="007A0858" w:rsidRPr="00151805" w:rsidRDefault="007A0858" w:rsidP="00666899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0858" w:rsidRPr="00151805" w:rsidRDefault="007A085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A0858" w:rsidRPr="00151805" w:rsidRDefault="007A085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0858" w:rsidRPr="00151805" w:rsidRDefault="007A085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5E3C" w:rsidRPr="00151805" w:rsidTr="000258B1">
        <w:tc>
          <w:tcPr>
            <w:tcW w:w="6044" w:type="dxa"/>
          </w:tcPr>
          <w:p w:rsidR="007A5E3C" w:rsidRPr="00151805" w:rsidRDefault="007A5E3C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1,979</w:t>
            </w:r>
          </w:p>
        </w:tc>
      </w:tr>
      <w:tr w:rsidR="007A5E3C" w:rsidRPr="00151805" w:rsidTr="004A1C3C">
        <w:tc>
          <w:tcPr>
            <w:tcW w:w="6044" w:type="dxa"/>
          </w:tcPr>
          <w:p w:rsidR="007A5E3C" w:rsidRPr="00151805" w:rsidRDefault="007A5E3C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796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079</w:t>
            </w:r>
          </w:p>
        </w:tc>
      </w:tr>
      <w:tr w:rsidR="007A5E3C" w:rsidRPr="00151805" w:rsidTr="004A1C3C">
        <w:tc>
          <w:tcPr>
            <w:tcW w:w="6044" w:type="dxa"/>
          </w:tcPr>
          <w:p w:rsidR="007A5E3C" w:rsidRPr="00151805" w:rsidRDefault="007A5E3C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283" w:type="dxa"/>
          </w:tcPr>
          <w:p w:rsidR="007A5E3C" w:rsidRPr="00151805" w:rsidRDefault="007A5E3C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7A5E3C" w:rsidRPr="00151805" w:rsidRDefault="007A5E3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</w:tr>
      <w:tr w:rsidR="00C5245C" w:rsidRPr="00151805" w:rsidTr="004A1C3C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1701" w:type="dxa"/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145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C5245C" w:rsidRPr="00151805" w:rsidRDefault="00C5245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5245C" w:rsidRPr="00151805" w:rsidTr="004A1C3C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589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</w:tr>
      <w:tr w:rsidR="00C5245C" w:rsidRPr="00151805" w:rsidTr="007A5E3C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7,987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3,358</w:t>
            </w:r>
          </w:p>
        </w:tc>
      </w:tr>
      <w:tr w:rsidR="00C5245C" w:rsidRPr="00151805" w:rsidTr="000258B1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4,224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2,464</w:t>
            </w:r>
          </w:p>
        </w:tc>
      </w:tr>
      <w:tr w:rsidR="00C5245C" w:rsidRPr="00151805" w:rsidTr="006031CE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185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</w:p>
        </w:tc>
      </w:tr>
      <w:tr w:rsidR="00C5245C" w:rsidRPr="00151805" w:rsidTr="006031CE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1,598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245C" w:rsidRPr="00151805" w:rsidRDefault="003A68EE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1,267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C5245C" w:rsidRPr="00151805" w:rsidTr="009C29AF">
        <w:tc>
          <w:tcPr>
            <w:tcW w:w="6044" w:type="dxa"/>
          </w:tcPr>
          <w:p w:rsidR="00C5245C" w:rsidRPr="00151805" w:rsidRDefault="00C5245C" w:rsidP="00666899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51805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10,798</w:t>
            </w:r>
          </w:p>
        </w:tc>
        <w:tc>
          <w:tcPr>
            <w:tcW w:w="283" w:type="dxa"/>
          </w:tcPr>
          <w:p w:rsidR="00C5245C" w:rsidRPr="00151805" w:rsidRDefault="00C5245C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5245C" w:rsidRPr="00151805" w:rsidRDefault="00C5245C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/>
              </w:rPr>
              <w:t>4,632</w:t>
            </w:r>
          </w:p>
        </w:tc>
      </w:tr>
    </w:tbl>
    <w:p w:rsidR="009C29AF" w:rsidRPr="00151805" w:rsidRDefault="009C29AF" w:rsidP="00666899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8701E9" w:rsidRPr="00151805" w:rsidRDefault="008701E9" w:rsidP="00666899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065A2E" w:rsidRPr="00151805" w:rsidRDefault="00065A2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4D4ADC" w:rsidRPr="00151805" w:rsidRDefault="004D4ADC" w:rsidP="00666899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>ค่าใช้จ่ายที่รับรู้ในกำไรหรือขาดทุน</w:t>
      </w:r>
      <w:r w:rsidR="009079CA" w:rsidRPr="00151805">
        <w:rPr>
          <w:rFonts w:ascii="Angsana New" w:hAnsi="Angsana New"/>
          <w:sz w:val="26"/>
          <w:szCs w:val="26"/>
          <w:cs/>
        </w:rPr>
        <w:t>เบ็ดเสร็จ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4B3936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3936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4B3936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3B53D8" w:rsidRPr="00151805" w:rsidRDefault="003B53D8" w:rsidP="00666899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3060"/>
        <w:gridCol w:w="1440"/>
        <w:gridCol w:w="283"/>
        <w:gridCol w:w="1427"/>
        <w:gridCol w:w="267"/>
        <w:gridCol w:w="1533"/>
        <w:gridCol w:w="267"/>
        <w:gridCol w:w="1443"/>
      </w:tblGrid>
      <w:tr w:rsidR="005D3B78" w:rsidRPr="00151805" w:rsidTr="000E47A1">
        <w:tc>
          <w:tcPr>
            <w:tcW w:w="3060" w:type="dxa"/>
          </w:tcPr>
          <w:p w:rsidR="00340463" w:rsidRPr="00151805" w:rsidRDefault="00340463" w:rsidP="006668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:rsidR="00340463" w:rsidRPr="00151805" w:rsidRDefault="00340463" w:rsidP="00666899">
            <w:pPr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5D3B78" w:rsidRPr="00151805" w:rsidTr="000E47A1">
        <w:tc>
          <w:tcPr>
            <w:tcW w:w="3060" w:type="dxa"/>
          </w:tcPr>
          <w:p w:rsidR="00727C5D" w:rsidRPr="00151805" w:rsidRDefault="00727C5D" w:rsidP="00666899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3B78" w:rsidRPr="00151805" w:rsidTr="000E47A1">
        <w:tc>
          <w:tcPr>
            <w:tcW w:w="3060" w:type="dxa"/>
          </w:tcPr>
          <w:p w:rsidR="00727C5D" w:rsidRPr="00151805" w:rsidRDefault="00727C5D" w:rsidP="00666899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67" w:type="dxa"/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9</w:t>
            </w:r>
          </w:p>
        </w:tc>
      </w:tr>
      <w:tr w:rsidR="005D3B78" w:rsidRPr="00151805" w:rsidTr="000E47A1">
        <w:tc>
          <w:tcPr>
            <w:tcW w:w="3060" w:type="dxa"/>
          </w:tcPr>
          <w:p w:rsidR="004D0ED5" w:rsidRPr="00151805" w:rsidRDefault="004D0ED5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ในกำไรสำหรับปี :</w:t>
            </w:r>
          </w:p>
        </w:tc>
        <w:tc>
          <w:tcPr>
            <w:tcW w:w="1440" w:type="dxa"/>
          </w:tcPr>
          <w:p w:rsidR="004D0ED5" w:rsidRPr="00151805" w:rsidRDefault="004D0ED5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:rsidR="004D0ED5" w:rsidRPr="00151805" w:rsidRDefault="004D0ED5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D0ED5" w:rsidRPr="00151805" w:rsidRDefault="004D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7" w:type="dxa"/>
          </w:tcPr>
          <w:p w:rsidR="004D0ED5" w:rsidRPr="00151805" w:rsidRDefault="004D0ED5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D0ED5" w:rsidRPr="00151805" w:rsidRDefault="004D0ED5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:rsidR="004D0ED5" w:rsidRPr="00151805" w:rsidRDefault="004D0ED5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3" w:type="dxa"/>
          </w:tcPr>
          <w:p w:rsidR="004D0ED5" w:rsidRPr="00151805" w:rsidRDefault="004D0E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4,224</w:t>
            </w: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2,79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2,464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1,079</w:t>
            </w: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185</w:t>
            </w: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39</w:t>
            </w: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ในกำไรเบ็ดเสร็จอื่นสำหรับปี :</w:t>
            </w:r>
          </w:p>
        </w:tc>
        <w:tc>
          <w:tcPr>
            <w:tcW w:w="1440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:rsidR="004B3936" w:rsidRPr="00151805" w:rsidRDefault="004B3936" w:rsidP="0066689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ขาดทุน (กำไร) จากการประมาณการ</w:t>
            </w:r>
          </w:p>
        </w:tc>
        <w:tc>
          <w:tcPr>
            <w:tcW w:w="1440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:rsidR="004B3936" w:rsidRPr="00151805" w:rsidRDefault="004B3936" w:rsidP="0066689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40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  <w:lang w:bidi="th-TH"/>
              </w:rPr>
              <w:t>(</w:t>
            </w:r>
            <w:r w:rsidRPr="00151805">
              <w:rPr>
                <w:rFonts w:ascii="Angsana New" w:eastAsia="Batang" w:hAnsi="Angsana New"/>
                <w:sz w:val="26"/>
                <w:szCs w:val="26"/>
              </w:rPr>
              <w:t>1,598</w:t>
            </w:r>
            <w:r w:rsidRPr="00151805">
              <w:rPr>
                <w:rFonts w:ascii="Angsana New" w:eastAsia="Batang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2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9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1,267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261</w:t>
            </w:r>
          </w:p>
        </w:tc>
      </w:tr>
      <w:tr w:rsidR="004B3936" w:rsidRPr="00151805" w:rsidTr="000E47A1">
        <w:tc>
          <w:tcPr>
            <w:tcW w:w="3060" w:type="dxa"/>
          </w:tcPr>
          <w:p w:rsidR="004B3936" w:rsidRPr="00151805" w:rsidRDefault="004B3936" w:rsidP="00666899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2,811</w:t>
            </w:r>
          </w:p>
        </w:tc>
        <w:tc>
          <w:tcPr>
            <w:tcW w:w="283" w:type="dxa"/>
          </w:tcPr>
          <w:p w:rsidR="004B3936" w:rsidRPr="00151805" w:rsidRDefault="004B3936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3,49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:rsidR="004B3936" w:rsidRPr="00151805" w:rsidRDefault="003077D4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1,274</w:t>
            </w:r>
          </w:p>
        </w:tc>
        <w:tc>
          <w:tcPr>
            <w:tcW w:w="267" w:type="dxa"/>
          </w:tcPr>
          <w:p w:rsidR="004B3936" w:rsidRPr="00151805" w:rsidRDefault="004B3936" w:rsidP="00666899">
            <w:pPr>
              <w:tabs>
                <w:tab w:val="clear" w:pos="68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:rsidR="004B3936" w:rsidRPr="00151805" w:rsidRDefault="004B393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1,379</w:t>
            </w:r>
          </w:p>
        </w:tc>
      </w:tr>
    </w:tbl>
    <w:p w:rsidR="003B53D8" w:rsidRPr="00151805" w:rsidRDefault="003B53D8" w:rsidP="00666899">
      <w:pPr>
        <w:jc w:val="both"/>
        <w:outlineLvl w:val="0"/>
        <w:rPr>
          <w:rFonts w:ascii="Angsana New" w:hAnsi="Angsana New"/>
          <w:sz w:val="26"/>
          <w:szCs w:val="26"/>
        </w:rPr>
      </w:pPr>
    </w:p>
    <w:p w:rsidR="004D4ADC" w:rsidRPr="00151805" w:rsidRDefault="004D4ADC" w:rsidP="00666899">
      <w:pPr>
        <w:jc w:val="both"/>
        <w:outlineLvl w:val="0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ข้อสมมุติ</w:t>
      </w:r>
      <w:r w:rsidR="007C786D" w:rsidRPr="00151805">
        <w:rPr>
          <w:rFonts w:ascii="Angsana New" w:hAnsi="Angsana New"/>
          <w:sz w:val="26"/>
          <w:szCs w:val="26"/>
          <w:cs/>
        </w:rPr>
        <w:t>ฐาน</w:t>
      </w:r>
      <w:r w:rsidRPr="00151805">
        <w:rPr>
          <w:rFonts w:ascii="Angsana New" w:hAnsi="Angsana New"/>
          <w:sz w:val="26"/>
          <w:szCs w:val="26"/>
          <w:cs/>
        </w:rPr>
        <w:t>ในการประมาณก</w:t>
      </w:r>
      <w:r w:rsidR="007C786D" w:rsidRPr="00151805">
        <w:rPr>
          <w:rFonts w:ascii="Angsana New" w:hAnsi="Angsana New"/>
          <w:sz w:val="26"/>
          <w:szCs w:val="26"/>
          <w:cs/>
        </w:rPr>
        <w:t>ารตามหลักการคณิตศาสตร์ประกันภัย</w:t>
      </w:r>
    </w:p>
    <w:p w:rsidR="009D2E96" w:rsidRPr="00151805" w:rsidRDefault="009D2E96" w:rsidP="00666899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112"/>
        <w:gridCol w:w="2070"/>
        <w:gridCol w:w="270"/>
        <w:gridCol w:w="2250"/>
      </w:tblGrid>
      <w:tr w:rsidR="00727C5D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727C5D" w:rsidRPr="00151805" w:rsidRDefault="00727C5D" w:rsidP="006668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7C5D" w:rsidRPr="00151805" w:rsidRDefault="00727C5D" w:rsidP="00666899">
            <w:pPr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727C5D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727C5D" w:rsidRPr="00151805" w:rsidRDefault="00727C5D" w:rsidP="006668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C5D" w:rsidRPr="00151805" w:rsidRDefault="00727C5D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C5D" w:rsidRPr="00151805" w:rsidRDefault="00366418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255</w:t>
            </w:r>
            <w:r w:rsidR="004B3936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9</w:t>
            </w:r>
          </w:p>
        </w:tc>
      </w:tr>
      <w:tr w:rsidR="004A1C3C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4A1C3C" w:rsidRPr="00151805" w:rsidRDefault="004A1C3C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1C3C" w:rsidRPr="00151805" w:rsidRDefault="00355661" w:rsidP="00622760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8701E9"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="008701E9"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701E9" w:rsidRPr="00151805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C3C" w:rsidRPr="00151805" w:rsidRDefault="004A1C3C" w:rsidP="00666899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1C3C" w:rsidRPr="00151805" w:rsidRDefault="00355661" w:rsidP="00622760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A1C3C" w:rsidRPr="00151805">
              <w:rPr>
                <w:rFonts w:ascii="Angsana New" w:hAnsi="Angsana New"/>
                <w:sz w:val="26"/>
                <w:szCs w:val="26"/>
              </w:rPr>
              <w:t>2</w:t>
            </w:r>
            <w:r w:rsidR="004A1C3C"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A1C3C"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="004B3936" w:rsidRPr="0015180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55661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355661" w:rsidRPr="00151805" w:rsidRDefault="00355661" w:rsidP="00355661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อัตราการเพิ่มขึ้นของเงินเดือนในอนาคตเฉลี่ย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55661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355661" w:rsidRPr="00151805" w:rsidRDefault="00355661" w:rsidP="003556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355661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355661" w:rsidRPr="00151805" w:rsidRDefault="00355661" w:rsidP="003556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DF1550" w:rsidRPr="00151805">
              <w:rPr>
                <w:rFonts w:ascii="Angsana New" w:hAnsi="Angsana New" w:hint="cs"/>
                <w:sz w:val="26"/>
                <w:szCs w:val="26"/>
                <w:cs/>
              </w:rPr>
              <w:t>ทุพ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พลภาพ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61" w:rsidRPr="00151805" w:rsidRDefault="00355661" w:rsidP="00355661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6512B" w:rsidRPr="00151805" w:rsidTr="0076512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76512B" w:rsidRPr="00151805" w:rsidRDefault="0076512B" w:rsidP="0076512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6512B" w:rsidRPr="00151805" w:rsidRDefault="0076512B" w:rsidP="007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100%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ตารางมรณะไทย พ.ศ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6512B" w:rsidRPr="00151805" w:rsidRDefault="0076512B" w:rsidP="007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6512B" w:rsidRPr="00151805" w:rsidRDefault="0076512B" w:rsidP="007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100%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ตารางมรณะไทย พ.ศ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1805">
              <w:rPr>
                <w:rFonts w:ascii="Angsana New" w:hAnsi="Angsana New" w:hint="cs"/>
                <w:sz w:val="26"/>
                <w:szCs w:val="26"/>
                <w:cs/>
              </w:rPr>
              <w:t>2551</w:t>
            </w:r>
          </w:p>
        </w:tc>
      </w:tr>
    </w:tbl>
    <w:p w:rsidR="004D4ADC" w:rsidRPr="00151805" w:rsidRDefault="004D4ADC" w:rsidP="00CA4981">
      <w:pPr>
        <w:jc w:val="both"/>
        <w:outlineLvl w:val="0"/>
        <w:rPr>
          <w:rFonts w:ascii="Angsana New" w:hAnsi="Angsana New"/>
          <w:sz w:val="26"/>
          <w:szCs w:val="26"/>
        </w:rPr>
      </w:pPr>
    </w:p>
    <w:p w:rsidR="004D4ADC" w:rsidRPr="00151805" w:rsidRDefault="004D4ADC" w:rsidP="00666899">
      <w:pPr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อ้างอิงตามตารางมรณะซึ่งประกาศโดยสำนักงานคณะกรรมการกำกับและส่งเสริมการประกอบธุรกิจประกันภัย</w:t>
      </w:r>
    </w:p>
    <w:p w:rsidR="00427190" w:rsidRPr="00151805" w:rsidRDefault="00427190" w:rsidP="00666899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p w:rsidR="0034270F" w:rsidRPr="00151805" w:rsidRDefault="003077D4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t>1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8</w:t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151805">
        <w:rPr>
          <w:rFonts w:ascii="Angsana New" w:hAnsi="Angsana New"/>
          <w:b/>
          <w:bCs/>
          <w:sz w:val="26"/>
          <w:szCs w:val="26"/>
        </w:rPr>
        <w:tab/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  <w:r w:rsidR="00813FB8" w:rsidRPr="00151805">
        <w:rPr>
          <w:rFonts w:ascii="Angsana New" w:hAnsi="Angsana New" w:hint="cs"/>
          <w:b/>
          <w:bCs/>
          <w:sz w:val="26"/>
          <w:szCs w:val="26"/>
          <w:cs/>
        </w:rPr>
        <w:t>และส่วนเกินมูลค่าหุ้นสามัญ</w:t>
      </w:r>
    </w:p>
    <w:p w:rsidR="0034270F" w:rsidRPr="00151805" w:rsidRDefault="0034270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A36AA1" w:rsidRPr="00151805" w:rsidRDefault="00A36AA1" w:rsidP="0081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 ผู้ถือหุ้นได้มีมติอนุมัติให้เพิ่มทุนจดทะเบียนของบริษัทจากจำนวน </w:t>
      </w:r>
      <w:r w:rsidRPr="00151805">
        <w:rPr>
          <w:rFonts w:ascii="Angsana New" w:hAnsi="Angsana New"/>
          <w:sz w:val="26"/>
          <w:szCs w:val="26"/>
        </w:rPr>
        <w:t>135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(แบ่งเป็นหุ้นสามัญจำนวน </w:t>
      </w:r>
      <w:r w:rsidRPr="00151805">
        <w:rPr>
          <w:rFonts w:ascii="Angsana New" w:hAnsi="Angsana New"/>
          <w:sz w:val="26"/>
          <w:szCs w:val="26"/>
        </w:rPr>
        <w:t>13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5</w:t>
      </w:r>
      <w:r w:rsidRPr="00151805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151805">
        <w:rPr>
          <w:rFonts w:ascii="Angsana New" w:hAnsi="Angsana New"/>
          <w:sz w:val="26"/>
          <w:szCs w:val="26"/>
        </w:rPr>
        <w:t>10</w:t>
      </w:r>
      <w:r w:rsidRPr="00151805">
        <w:rPr>
          <w:rFonts w:ascii="Angsana New" w:hAnsi="Angsana New"/>
          <w:sz w:val="26"/>
          <w:szCs w:val="26"/>
          <w:cs/>
        </w:rPr>
        <w:t xml:space="preserve"> บาท) เป็น </w:t>
      </w:r>
      <w:r w:rsidRPr="00151805">
        <w:rPr>
          <w:rFonts w:ascii="Angsana New" w:hAnsi="Angsana New"/>
          <w:sz w:val="26"/>
          <w:szCs w:val="26"/>
        </w:rPr>
        <w:t>140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625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(แบ่งเป็นหุ้นสามัญจำนวน </w:t>
      </w:r>
      <w:r w:rsidRPr="00151805">
        <w:rPr>
          <w:rFonts w:ascii="Angsana New" w:hAnsi="Angsana New"/>
          <w:sz w:val="26"/>
          <w:szCs w:val="26"/>
        </w:rPr>
        <w:t>14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 xml:space="preserve">0625 </w:t>
      </w:r>
      <w:r w:rsidRPr="00151805">
        <w:rPr>
          <w:rFonts w:ascii="Angsana New" w:hAnsi="Angsana New"/>
          <w:sz w:val="26"/>
          <w:szCs w:val="26"/>
          <w:cs/>
        </w:rPr>
        <w:t>ล้านหุ้น มูลค่า</w:t>
      </w:r>
      <w:r w:rsidR="0010305B" w:rsidRPr="00151805">
        <w:rPr>
          <w:rFonts w:ascii="Angsana New" w:hAnsi="Angsana New"/>
          <w:sz w:val="26"/>
          <w:szCs w:val="26"/>
        </w:rPr>
        <w:t xml:space="preserve">       </w:t>
      </w:r>
      <w:r w:rsidRPr="00151805">
        <w:rPr>
          <w:rFonts w:ascii="Angsana New" w:hAnsi="Angsana New"/>
          <w:sz w:val="26"/>
          <w:szCs w:val="26"/>
          <w:cs/>
        </w:rPr>
        <w:t xml:space="preserve">หุ้นละ </w:t>
      </w:r>
      <w:r w:rsidRPr="00151805">
        <w:rPr>
          <w:rFonts w:ascii="Angsana New" w:hAnsi="Angsana New"/>
          <w:sz w:val="26"/>
          <w:szCs w:val="26"/>
        </w:rPr>
        <w:t xml:space="preserve">10 </w:t>
      </w:r>
      <w:r w:rsidRPr="00151805">
        <w:rPr>
          <w:rFonts w:ascii="Angsana New" w:hAnsi="Angsana New"/>
          <w:sz w:val="26"/>
          <w:szCs w:val="26"/>
          <w:cs/>
        </w:rPr>
        <w:t xml:space="preserve">บาท)  บริษัทได้จดทะเบียนการเพิ่มทุนจดทะเบียนกับกระทรวงพาณิชย์แล้วในวันที่ </w:t>
      </w:r>
      <w:r w:rsidRPr="00151805">
        <w:rPr>
          <w:rFonts w:ascii="Angsana New" w:hAnsi="Angsana New"/>
          <w:sz w:val="26"/>
          <w:szCs w:val="26"/>
        </w:rPr>
        <w:t>3</w:t>
      </w:r>
      <w:r w:rsidRPr="00151805">
        <w:rPr>
          <w:rFonts w:ascii="Angsana New" w:hAnsi="Angsana New"/>
          <w:sz w:val="26"/>
          <w:szCs w:val="26"/>
          <w:cs/>
        </w:rPr>
        <w:t xml:space="preserve"> ตุลาคม </w:t>
      </w:r>
      <w:r w:rsidRPr="00151805">
        <w:rPr>
          <w:rFonts w:ascii="Angsana New" w:hAnsi="Angsana New"/>
          <w:sz w:val="26"/>
          <w:szCs w:val="26"/>
        </w:rPr>
        <w:t>2559</w:t>
      </w:r>
    </w:p>
    <w:p w:rsidR="00813FB8" w:rsidRPr="00151805" w:rsidRDefault="00813FB8" w:rsidP="0081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:rsidR="00F72EE4" w:rsidRPr="00151805" w:rsidRDefault="00F72EE4" w:rsidP="0081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en-GB"/>
        </w:rPr>
      </w:pPr>
      <w:r w:rsidRPr="00151805">
        <w:rPr>
          <w:rFonts w:ascii="Angsana New" w:hAnsi="Angsana New" w:hint="cs"/>
          <w:sz w:val="26"/>
          <w:szCs w:val="26"/>
          <w:cs/>
        </w:rPr>
        <w:t xml:space="preserve">ในระหว่างปี </w:t>
      </w:r>
      <w:r w:rsidRPr="00151805">
        <w:rPr>
          <w:rFonts w:ascii="Angsana New" w:hAnsi="Angsana New"/>
          <w:sz w:val="26"/>
          <w:szCs w:val="26"/>
          <w:lang w:val="en-GB"/>
        </w:rPr>
        <w:t xml:space="preserve">2559 </w:t>
      </w:r>
      <w:r w:rsidRPr="00151805">
        <w:rPr>
          <w:rFonts w:ascii="Angsana New" w:hAnsi="Angsana New" w:hint="cs"/>
          <w:sz w:val="26"/>
          <w:szCs w:val="26"/>
          <w:cs/>
        </w:rPr>
        <w:t>บริษัทได้รับเงินจากการเพิ่มทุนจากผู้ถือหุ้นใหม่รายหนึ่ง</w:t>
      </w:r>
      <w:r w:rsidR="00CA4981" w:rsidRPr="00151805">
        <w:rPr>
          <w:rFonts w:ascii="Angsana New" w:hAnsi="Angsana New" w:hint="cs"/>
          <w:sz w:val="26"/>
          <w:szCs w:val="26"/>
          <w:cs/>
        </w:rPr>
        <w:t>เป็น</w:t>
      </w:r>
      <w:r w:rsidRPr="00151805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77198E" w:rsidRPr="00151805">
        <w:rPr>
          <w:rFonts w:ascii="Angsana New" w:hAnsi="Angsana New"/>
          <w:sz w:val="26"/>
          <w:szCs w:val="26"/>
        </w:rPr>
        <w:t xml:space="preserve">5.6 </w:t>
      </w:r>
      <w:r w:rsidR="0077198E" w:rsidRPr="00151805">
        <w:rPr>
          <w:rFonts w:ascii="Angsana New" w:hAnsi="Angsana New" w:hint="cs"/>
          <w:sz w:val="26"/>
          <w:szCs w:val="26"/>
          <w:cs/>
        </w:rPr>
        <w:t xml:space="preserve">ล้านบาท (หุ้นสามัญ </w:t>
      </w:r>
      <w:r w:rsidRPr="00151805">
        <w:rPr>
          <w:rFonts w:ascii="Angsana New" w:hAnsi="Angsana New"/>
          <w:sz w:val="26"/>
          <w:szCs w:val="26"/>
          <w:lang w:val="en-GB"/>
        </w:rPr>
        <w:t xml:space="preserve">562,500 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>หุ้น ในราคา</w:t>
      </w:r>
      <w:r w:rsidR="0077198E" w:rsidRPr="00151805">
        <w:rPr>
          <w:rFonts w:ascii="Angsana New" w:hAnsi="Angsana New" w:hint="cs"/>
          <w:sz w:val="26"/>
          <w:szCs w:val="26"/>
          <w:cs/>
          <w:lang w:val="en-GB"/>
        </w:rPr>
        <w:t>มูลค่า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 xml:space="preserve">หุ้นละ </w:t>
      </w:r>
      <w:r w:rsidRPr="00151805">
        <w:rPr>
          <w:rFonts w:ascii="Angsana New" w:hAnsi="Angsana New"/>
          <w:sz w:val="26"/>
          <w:szCs w:val="26"/>
          <w:lang w:val="en-GB"/>
        </w:rPr>
        <w:t xml:space="preserve">10 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>บาท</w:t>
      </w:r>
      <w:r w:rsidR="0077198E" w:rsidRPr="00151805">
        <w:rPr>
          <w:rFonts w:ascii="Angsana New" w:hAnsi="Angsana New" w:hint="cs"/>
          <w:sz w:val="26"/>
          <w:szCs w:val="26"/>
          <w:cs/>
          <w:lang w:val="en-GB"/>
        </w:rPr>
        <w:t>)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 xml:space="preserve"> และบันทึกส่วนเกินมูลค่าหุ้นสามัญจำนวน</w:t>
      </w:r>
      <w:r w:rsidR="00BC6505" w:rsidRPr="00151805">
        <w:rPr>
          <w:rFonts w:ascii="Angsana New" w:hAnsi="Angsana New"/>
          <w:sz w:val="26"/>
          <w:szCs w:val="26"/>
          <w:lang w:val="en-GB"/>
        </w:rPr>
        <w:t xml:space="preserve"> 78.3</w:t>
      </w:r>
      <w:r w:rsidRPr="00151805">
        <w:rPr>
          <w:rFonts w:ascii="Angsana New" w:hAnsi="Angsana New"/>
          <w:sz w:val="26"/>
          <w:szCs w:val="26"/>
          <w:lang w:val="en-GB"/>
        </w:rPr>
        <w:t xml:space="preserve"> </w:t>
      </w:r>
      <w:r w:rsidRPr="00151805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151805">
        <w:rPr>
          <w:rFonts w:ascii="Angsana New" w:hAnsi="Angsana New"/>
          <w:sz w:val="26"/>
          <w:szCs w:val="26"/>
          <w:cs/>
        </w:rPr>
        <w:t>ที่เกิดจากการ</w:t>
      </w:r>
      <w:r w:rsidRPr="00151805">
        <w:rPr>
          <w:rFonts w:ascii="Angsana New" w:hAnsi="Angsana New" w:hint="cs"/>
          <w:sz w:val="26"/>
          <w:szCs w:val="26"/>
          <w:cs/>
        </w:rPr>
        <w:t xml:space="preserve">ธุรกิจตามที่กล่าวไว้ในหมายเหตุ </w:t>
      </w:r>
      <w:r w:rsidRPr="00151805">
        <w:rPr>
          <w:rFonts w:ascii="Angsana New" w:hAnsi="Angsana New"/>
          <w:sz w:val="26"/>
          <w:szCs w:val="26"/>
          <w:lang w:val="en-GB"/>
        </w:rPr>
        <w:t xml:space="preserve">8 </w:t>
      </w:r>
      <w:r w:rsidRPr="00151805">
        <w:rPr>
          <w:rFonts w:ascii="Angsana New" w:hAnsi="Angsana New"/>
          <w:sz w:val="26"/>
          <w:szCs w:val="26"/>
          <w:cs/>
          <w:lang w:val="en-GB"/>
        </w:rPr>
        <w:t>บัญชี</w:t>
      </w:r>
      <w:r w:rsidR="00621511" w:rsidRPr="00151805">
        <w:rPr>
          <w:rFonts w:ascii="Angsana New" w:hAnsi="Angsana New" w:hint="cs"/>
          <w:sz w:val="26"/>
          <w:szCs w:val="26"/>
          <w:cs/>
          <w:lang w:val="en-GB"/>
        </w:rPr>
        <w:t>ส่วนเกินมูลค่าหุ้น</w:t>
      </w:r>
      <w:r w:rsidRPr="00151805">
        <w:rPr>
          <w:rFonts w:ascii="Angsana New" w:hAnsi="Angsana New"/>
          <w:sz w:val="26"/>
          <w:szCs w:val="26"/>
          <w:cs/>
          <w:lang w:val="en-GB"/>
        </w:rPr>
        <w:t>นี้จะนำไปจ่ายเป็นเงินปันผลไม่ได้</w:t>
      </w:r>
    </w:p>
    <w:p w:rsidR="00CA4981" w:rsidRPr="00151805" w:rsidRDefault="00CA4981" w:rsidP="0081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34270F" w:rsidRPr="00151805" w:rsidRDefault="00DF5D8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151805">
        <w:rPr>
          <w:rFonts w:ascii="Angsana New" w:hAnsi="Angsana New"/>
          <w:b/>
          <w:bCs/>
          <w:sz w:val="26"/>
          <w:szCs w:val="26"/>
        </w:rPr>
        <w:tab/>
      </w:r>
      <w:r w:rsidR="00087CE9" w:rsidRPr="00151805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:rsidR="0034270F" w:rsidRPr="00151805" w:rsidRDefault="0034270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34270F" w:rsidRPr="00151805" w:rsidRDefault="0034270F" w:rsidP="006A0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ตามบทบัญญัติแห่งประมวลกฎหมายแพ่งและพาณิชย์ </w:t>
      </w:r>
      <w:r w:rsidR="0029748B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ต้องจัดสรร</w:t>
      </w:r>
      <w:r w:rsidR="006A0B69" w:rsidRPr="00151805">
        <w:rPr>
          <w:rFonts w:ascii="Angsana New" w:hAnsi="Angsana New" w:hint="cs"/>
          <w:sz w:val="26"/>
          <w:szCs w:val="26"/>
          <w:cs/>
        </w:rPr>
        <w:t>ทุน</w:t>
      </w:r>
      <w:r w:rsidRPr="00151805">
        <w:rPr>
          <w:rFonts w:ascii="Angsana New" w:hAnsi="Angsana New"/>
          <w:sz w:val="26"/>
          <w:szCs w:val="26"/>
          <w:cs/>
        </w:rPr>
        <w:t xml:space="preserve">สำรองตามกฎหมายอย่างน้อยร้อยละ </w:t>
      </w:r>
      <w:r w:rsidRPr="00151805">
        <w:rPr>
          <w:rFonts w:ascii="Angsana New" w:hAnsi="Angsana New"/>
          <w:sz w:val="26"/>
          <w:szCs w:val="26"/>
        </w:rPr>
        <w:t>5</w:t>
      </w:r>
      <w:r w:rsidRPr="00151805">
        <w:rPr>
          <w:rFonts w:ascii="Angsana New" w:hAnsi="Angsana New"/>
          <w:sz w:val="26"/>
          <w:szCs w:val="26"/>
          <w:cs/>
        </w:rPr>
        <w:t xml:space="preserve"> ของกำไรสุทธิทุกคราวที่ประกาศจ่ายเงินปันผลจนกว่า</w:t>
      </w:r>
      <w:r w:rsidR="006A0B69" w:rsidRPr="00151805">
        <w:rPr>
          <w:rFonts w:ascii="Angsana New" w:hAnsi="Angsana New" w:hint="cs"/>
          <w:sz w:val="26"/>
          <w:szCs w:val="26"/>
          <w:cs/>
        </w:rPr>
        <w:t>ทุน</w:t>
      </w:r>
      <w:r w:rsidRPr="00151805">
        <w:rPr>
          <w:rFonts w:ascii="Angsana New" w:hAnsi="Angsana New"/>
          <w:sz w:val="26"/>
          <w:szCs w:val="26"/>
          <w:cs/>
        </w:rPr>
        <w:t>สำรองดังกล่าวมีจำนวนเท่ากับร้อยละ</w:t>
      </w:r>
      <w:r w:rsidRPr="00151805">
        <w:rPr>
          <w:rFonts w:ascii="Angsana New" w:hAnsi="Angsana New"/>
          <w:sz w:val="26"/>
          <w:szCs w:val="26"/>
        </w:rPr>
        <w:t xml:space="preserve"> 10 </w:t>
      </w:r>
      <w:r w:rsidRPr="00151805">
        <w:rPr>
          <w:rFonts w:ascii="Angsana New" w:hAnsi="Angsana New"/>
          <w:sz w:val="26"/>
          <w:szCs w:val="26"/>
          <w:cs/>
        </w:rPr>
        <w:t>ของทุนจดทะเบียน สำรองนี้จะนำไปจ่ายเป็นเงินปันผลไม่ได้</w:t>
      </w:r>
    </w:p>
    <w:p w:rsidR="004C4F25" w:rsidRPr="00151805" w:rsidRDefault="004C4F25" w:rsidP="004C4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F53583" w:rsidRPr="00151805" w:rsidRDefault="00F53583" w:rsidP="004C4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เมษายน </w:t>
      </w:r>
      <w:r w:rsidRPr="00151805">
        <w:rPr>
          <w:rFonts w:ascii="Angsana New" w:hAnsi="Angsana New"/>
          <w:sz w:val="26"/>
          <w:szCs w:val="26"/>
        </w:rPr>
        <w:t xml:space="preserve">2560 </w:t>
      </w:r>
      <w:r w:rsidRPr="00151805">
        <w:rPr>
          <w:rFonts w:ascii="Angsana New" w:hAnsi="Angsana New"/>
          <w:sz w:val="26"/>
          <w:szCs w:val="26"/>
          <w:cs/>
        </w:rPr>
        <w:t xml:space="preserve">ที่ประชุมสามัญผู้ถือหุ้นประจำปี </w:t>
      </w:r>
      <w:r w:rsidRPr="00151805">
        <w:rPr>
          <w:rFonts w:ascii="Angsana New" w:hAnsi="Angsana New"/>
          <w:sz w:val="26"/>
          <w:szCs w:val="26"/>
        </w:rPr>
        <w:t xml:space="preserve">2560 </w:t>
      </w:r>
      <w:r w:rsidRPr="00151805">
        <w:rPr>
          <w:rFonts w:ascii="Angsana New" w:hAnsi="Angsana New"/>
          <w:sz w:val="26"/>
          <w:szCs w:val="26"/>
          <w:cs/>
        </w:rPr>
        <w:t xml:space="preserve">มีมติอนุมัติเพิ่มการจัดสรรทุนสำรองตามกฎหมายจาก </w:t>
      </w:r>
      <w:r w:rsidRPr="00151805">
        <w:rPr>
          <w:rFonts w:ascii="Angsana New" w:hAnsi="Angsana New"/>
          <w:sz w:val="26"/>
          <w:szCs w:val="26"/>
        </w:rPr>
        <w:t>13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 xml:space="preserve">50 </w:t>
      </w:r>
      <w:r w:rsidRPr="00151805">
        <w:rPr>
          <w:rFonts w:ascii="Angsana New" w:hAnsi="Angsana New"/>
          <w:sz w:val="26"/>
          <w:szCs w:val="26"/>
          <w:cs/>
        </w:rPr>
        <w:t xml:space="preserve">ล้านบาท เป็น </w:t>
      </w:r>
      <w:r w:rsidRPr="00151805">
        <w:rPr>
          <w:rFonts w:ascii="Angsana New" w:hAnsi="Angsana New"/>
          <w:sz w:val="26"/>
          <w:szCs w:val="26"/>
        </w:rPr>
        <w:t>14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06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</w:t>
      </w:r>
    </w:p>
    <w:p w:rsidR="004C4F25" w:rsidRPr="00151805" w:rsidRDefault="004C4F25" w:rsidP="004C4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34270F" w:rsidRPr="00151805" w:rsidRDefault="00BC78DD" w:rsidP="0066689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0</w:t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151805">
        <w:rPr>
          <w:rFonts w:ascii="Angsana New" w:hAnsi="Angsana New"/>
          <w:b/>
          <w:bCs/>
          <w:sz w:val="26"/>
          <w:szCs w:val="26"/>
        </w:rPr>
        <w:tab/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:rsidR="0034270F" w:rsidRPr="00151805" w:rsidRDefault="0034270F" w:rsidP="00666899">
      <w:pPr>
        <w:tabs>
          <w:tab w:val="clear" w:pos="227"/>
          <w:tab w:val="clear" w:pos="454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ในการประชุมคณะกรรมการของบริษัทเมื่อวันที่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คณะกรรมการมีมติอนุมัติการจัดสรรกำไรเป็นเงินปันผลระหว่างกาลในอัตราหุ้นละ </w:t>
      </w:r>
      <w:r w:rsidRPr="00151805">
        <w:rPr>
          <w:rFonts w:ascii="Angsana New" w:hAnsi="Angsana New"/>
          <w:sz w:val="26"/>
          <w:szCs w:val="26"/>
        </w:rPr>
        <w:t>22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 xml:space="preserve">50 </w:t>
      </w:r>
      <w:r w:rsidRPr="00151805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Pr="00151805">
        <w:rPr>
          <w:rFonts w:ascii="Angsana New" w:hAnsi="Angsana New"/>
          <w:sz w:val="26"/>
          <w:szCs w:val="26"/>
        </w:rPr>
        <w:t>13,500,000</w:t>
      </w:r>
      <w:r w:rsidRPr="00151805">
        <w:rPr>
          <w:rFonts w:ascii="Angsana New" w:hAnsi="Angsana New"/>
          <w:sz w:val="26"/>
          <w:szCs w:val="26"/>
          <w:cs/>
        </w:rPr>
        <w:t xml:space="preserve"> หุ้น เป็นจำนวนเงินทั้งสิ้น </w:t>
      </w:r>
      <w:r w:rsidRPr="00151805">
        <w:rPr>
          <w:rFonts w:ascii="Angsana New" w:hAnsi="Angsana New"/>
          <w:sz w:val="26"/>
          <w:szCs w:val="26"/>
        </w:rPr>
        <w:t>303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75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</w:t>
      </w:r>
      <w:r w:rsidR="004F77BA" w:rsidRPr="00151805">
        <w:rPr>
          <w:rFonts w:ascii="Angsana New" w:hAnsi="Angsana New"/>
          <w:sz w:val="26"/>
          <w:szCs w:val="26"/>
          <w:cs/>
        </w:rPr>
        <w:t xml:space="preserve">เงินปันผลดังกล่าวจ่ายให้แก่ผู้ถือหุ้นเมื่อวันที่ </w:t>
      </w:r>
      <w:r w:rsidR="00992406" w:rsidRPr="00151805">
        <w:rPr>
          <w:rFonts w:ascii="Angsana New" w:hAnsi="Angsana New"/>
          <w:sz w:val="26"/>
          <w:szCs w:val="26"/>
        </w:rPr>
        <w:t xml:space="preserve">26 </w:t>
      </w:r>
      <w:r w:rsidR="00992406" w:rsidRPr="00151805">
        <w:rPr>
          <w:rFonts w:ascii="Angsana New" w:hAnsi="Angsana New"/>
          <w:sz w:val="26"/>
          <w:szCs w:val="26"/>
          <w:cs/>
        </w:rPr>
        <w:t xml:space="preserve">พฤษภาคม </w:t>
      </w:r>
      <w:r w:rsidR="00992406" w:rsidRPr="00151805">
        <w:rPr>
          <w:rFonts w:ascii="Angsana New" w:hAnsi="Angsana New"/>
          <w:sz w:val="26"/>
          <w:szCs w:val="26"/>
        </w:rPr>
        <w:t xml:space="preserve">2560 </w:t>
      </w:r>
      <w:r w:rsidR="009E62AB" w:rsidRPr="00151805">
        <w:rPr>
          <w:rFonts w:ascii="Angsana New" w:hAnsi="Angsana New"/>
          <w:sz w:val="26"/>
          <w:szCs w:val="26"/>
        </w:rPr>
        <w:t>12</w:t>
      </w:r>
      <w:r w:rsidR="004F77BA" w:rsidRPr="00151805">
        <w:rPr>
          <w:rFonts w:ascii="Angsana New" w:hAnsi="Angsana New"/>
          <w:sz w:val="26"/>
          <w:szCs w:val="26"/>
          <w:cs/>
        </w:rPr>
        <w:t xml:space="preserve"> </w:t>
      </w:r>
      <w:r w:rsidR="006D134A" w:rsidRPr="00151805">
        <w:rPr>
          <w:rFonts w:ascii="Angsana New" w:hAnsi="Angsana New"/>
          <w:sz w:val="26"/>
          <w:szCs w:val="26"/>
          <w:cs/>
        </w:rPr>
        <w:t>มิถุนายน</w:t>
      </w:r>
      <w:r w:rsidR="004F77BA" w:rsidRPr="00151805">
        <w:rPr>
          <w:rFonts w:ascii="Angsana New" w:hAnsi="Angsana New"/>
          <w:sz w:val="26"/>
          <w:szCs w:val="26"/>
          <w:cs/>
        </w:rPr>
        <w:t xml:space="preserve"> </w:t>
      </w:r>
      <w:r w:rsidR="006D134A" w:rsidRPr="00151805">
        <w:rPr>
          <w:rFonts w:ascii="Angsana New" w:hAnsi="Angsana New"/>
          <w:sz w:val="26"/>
          <w:szCs w:val="26"/>
        </w:rPr>
        <w:t xml:space="preserve">2560 </w:t>
      </w:r>
      <w:r w:rsidR="006D134A" w:rsidRPr="00151805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6D134A" w:rsidRPr="00151805">
        <w:rPr>
          <w:rFonts w:ascii="Angsana New" w:hAnsi="Angsana New"/>
          <w:sz w:val="26"/>
          <w:szCs w:val="26"/>
        </w:rPr>
        <w:t>2</w:t>
      </w:r>
      <w:r w:rsidR="00992406" w:rsidRPr="00151805">
        <w:rPr>
          <w:rFonts w:ascii="Angsana New" w:hAnsi="Angsana New"/>
          <w:sz w:val="26"/>
          <w:szCs w:val="26"/>
        </w:rPr>
        <w:t>2</w:t>
      </w:r>
      <w:r w:rsidR="006D134A" w:rsidRPr="00151805">
        <w:rPr>
          <w:rFonts w:ascii="Angsana New" w:hAnsi="Angsana New"/>
          <w:sz w:val="26"/>
          <w:szCs w:val="26"/>
          <w:cs/>
        </w:rPr>
        <w:t xml:space="preserve"> สิงหาคม </w:t>
      </w:r>
      <w:r w:rsidR="006D134A" w:rsidRPr="00151805">
        <w:rPr>
          <w:rFonts w:ascii="Angsana New" w:hAnsi="Angsana New"/>
          <w:sz w:val="26"/>
          <w:szCs w:val="26"/>
        </w:rPr>
        <w:t>2560</w:t>
      </w:r>
    </w:p>
    <w:p w:rsidR="004F77BA" w:rsidRPr="00151805" w:rsidRDefault="004F77BA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ในการประชุมคณะกรรมการของบริษัทย่อยแห่งหนึ่งเมื่อวันที่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คณะกรรมการมีมติอนุมัติการจัดสรรกำไรเป็นเงินปันผลระหว่างกาลในอัตราหุ้นละ </w:t>
      </w:r>
      <w:r w:rsidR="00D15D97" w:rsidRPr="00151805">
        <w:rPr>
          <w:rFonts w:ascii="Angsana New" w:hAnsi="Angsana New"/>
          <w:sz w:val="26"/>
          <w:szCs w:val="26"/>
        </w:rPr>
        <w:t>980</w:t>
      </w:r>
      <w:r w:rsidRPr="00151805">
        <w:rPr>
          <w:rFonts w:ascii="Angsana New" w:hAnsi="Angsana New"/>
          <w:sz w:val="26"/>
          <w:szCs w:val="26"/>
          <w:cs/>
        </w:rPr>
        <w:t xml:space="preserve"> บาท สำหรับหุ้นสามัญจำนวน </w:t>
      </w:r>
      <w:r w:rsidRPr="00151805">
        <w:rPr>
          <w:rFonts w:ascii="Angsana New" w:hAnsi="Angsana New"/>
          <w:sz w:val="26"/>
          <w:szCs w:val="26"/>
        </w:rPr>
        <w:t>300,000</w:t>
      </w:r>
      <w:r w:rsidRPr="00151805">
        <w:rPr>
          <w:rFonts w:ascii="Angsana New" w:hAnsi="Angsana New"/>
          <w:sz w:val="26"/>
          <w:szCs w:val="26"/>
          <w:cs/>
        </w:rPr>
        <w:t xml:space="preserve"> หุ้น เป็นจำนวนเงินทั้งสิ้น </w:t>
      </w:r>
      <w:r w:rsidR="00D15D97" w:rsidRPr="00151805">
        <w:rPr>
          <w:rFonts w:ascii="Angsana New" w:hAnsi="Angsana New"/>
          <w:sz w:val="26"/>
          <w:szCs w:val="26"/>
        </w:rPr>
        <w:t>294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เงินปันผลดังกล่าวจ่ายให้แก่ผู้ถือหุ้นเมื่อวันที่ </w:t>
      </w:r>
      <w:r w:rsidRPr="00151805">
        <w:rPr>
          <w:rFonts w:ascii="Angsana New" w:hAnsi="Angsana New"/>
          <w:sz w:val="26"/>
          <w:szCs w:val="26"/>
        </w:rPr>
        <w:t>29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ในการประชุมคณะกรรมการของบริษัทย่อยอีกแห่งหนึ่งเมื่อวันที่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คณะกรรมการมีมติอนุมัติการจัดสรรกำไรเป็นเงินปันผลระหว่างกาลในอัตราหุ้นละ </w:t>
      </w:r>
      <w:r w:rsidRPr="00151805">
        <w:rPr>
          <w:rFonts w:ascii="Angsana New" w:hAnsi="Angsana New"/>
          <w:sz w:val="26"/>
          <w:szCs w:val="26"/>
        </w:rPr>
        <w:t xml:space="preserve">176 </w:t>
      </w:r>
      <w:r w:rsidRPr="00151805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="006C5CC8" w:rsidRPr="00151805">
        <w:rPr>
          <w:rFonts w:ascii="Angsana New" w:hAnsi="Angsana New"/>
          <w:sz w:val="26"/>
          <w:szCs w:val="26"/>
        </w:rPr>
        <w:t>25</w:t>
      </w:r>
      <w:r w:rsidRPr="00151805">
        <w:rPr>
          <w:rFonts w:ascii="Angsana New" w:hAnsi="Angsana New"/>
          <w:sz w:val="26"/>
          <w:szCs w:val="26"/>
        </w:rPr>
        <w:t>0,000</w:t>
      </w:r>
      <w:r w:rsidRPr="00151805">
        <w:rPr>
          <w:rFonts w:ascii="Angsana New" w:hAnsi="Angsana New"/>
          <w:sz w:val="26"/>
          <w:szCs w:val="26"/>
          <w:cs/>
        </w:rPr>
        <w:t xml:space="preserve"> หุ้น เป็นจำนวนเงินทั้งสิ้น </w:t>
      </w:r>
      <w:r w:rsidRPr="00151805">
        <w:rPr>
          <w:rFonts w:ascii="Angsana New" w:hAnsi="Angsana New"/>
          <w:sz w:val="26"/>
          <w:szCs w:val="26"/>
        </w:rPr>
        <w:t>44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เงินปันผลดังกล่าวจ่ายให้แก่ผู้ถือหุ้นเมื่อวันที่ </w:t>
      </w:r>
      <w:r w:rsidRPr="00151805">
        <w:rPr>
          <w:rFonts w:ascii="Angsana New" w:hAnsi="Angsana New"/>
          <w:sz w:val="26"/>
          <w:szCs w:val="26"/>
        </w:rPr>
        <w:t>29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</w:p>
    <w:p w:rsidR="00143BFB" w:rsidRPr="00151805" w:rsidRDefault="00143BF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ในการประชุมคณะกรรมการของบริษัทย่อยอีกแห่งหนึ่งเมื่อวันที่ </w:t>
      </w:r>
      <w:r w:rsidRPr="00151805">
        <w:rPr>
          <w:rFonts w:ascii="Angsana New" w:hAnsi="Angsana New"/>
          <w:sz w:val="26"/>
          <w:szCs w:val="26"/>
        </w:rPr>
        <w:t>27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คณะกรรมการมีมติอนุมัติการจัดสรรกำไรเป็นเงินปันผลระหว่างกาลในอัตราหุ้นละ </w:t>
      </w:r>
      <w:r w:rsidRPr="00151805">
        <w:rPr>
          <w:rFonts w:ascii="Angsana New" w:hAnsi="Angsana New"/>
          <w:sz w:val="26"/>
          <w:szCs w:val="26"/>
        </w:rPr>
        <w:t>3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5625</w:t>
      </w:r>
      <w:r w:rsidRPr="00151805">
        <w:rPr>
          <w:rFonts w:ascii="Angsana New" w:hAnsi="Angsana New"/>
          <w:sz w:val="26"/>
          <w:szCs w:val="26"/>
          <w:cs/>
        </w:rPr>
        <w:t xml:space="preserve"> บาท สำหรับหุ้นสามัญจำนวน </w:t>
      </w:r>
      <w:r w:rsidRPr="00151805">
        <w:rPr>
          <w:rFonts w:ascii="Angsana New" w:hAnsi="Angsana New"/>
          <w:sz w:val="26"/>
          <w:szCs w:val="26"/>
        </w:rPr>
        <w:t>800,000</w:t>
      </w:r>
      <w:r w:rsidRPr="00151805">
        <w:rPr>
          <w:rFonts w:ascii="Angsana New" w:hAnsi="Angsana New"/>
          <w:sz w:val="26"/>
          <w:szCs w:val="26"/>
          <w:cs/>
        </w:rPr>
        <w:t xml:space="preserve"> หุ้น เป็นจำนวนเงินทั้งสิ้น </w:t>
      </w:r>
      <w:r w:rsidRPr="00151805">
        <w:rPr>
          <w:rFonts w:ascii="Angsana New" w:hAnsi="Angsana New"/>
          <w:sz w:val="26"/>
          <w:szCs w:val="26"/>
        </w:rPr>
        <w:t>2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85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เงินปันผลดังกล่าวจ่ายให้แก่ผู้ถือหุ้นเมื่อวันที่ </w:t>
      </w:r>
      <w:r w:rsidRPr="00151805">
        <w:rPr>
          <w:rFonts w:ascii="Angsana New" w:hAnsi="Angsana New"/>
          <w:sz w:val="26"/>
          <w:szCs w:val="26"/>
        </w:rPr>
        <w:t>29</w:t>
      </w:r>
      <w:r w:rsidRPr="00151805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51805">
        <w:rPr>
          <w:rFonts w:ascii="Angsana New" w:hAnsi="Angsana New"/>
          <w:sz w:val="26"/>
          <w:szCs w:val="26"/>
        </w:rPr>
        <w:t>2559</w:t>
      </w:r>
    </w:p>
    <w:p w:rsidR="00CB3CD8" w:rsidRPr="00151805" w:rsidRDefault="00CB3CD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34270F" w:rsidRPr="00151805" w:rsidRDefault="00BC78D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1</w:t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151805">
        <w:rPr>
          <w:rFonts w:ascii="Angsana New" w:hAnsi="Angsana New"/>
          <w:b/>
          <w:bCs/>
          <w:sz w:val="26"/>
          <w:szCs w:val="26"/>
        </w:rPr>
        <w:tab/>
      </w:r>
      <w:r w:rsidR="0034270F" w:rsidRPr="00151805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:rsidR="0034270F" w:rsidRPr="00151805" w:rsidRDefault="0034270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34270F" w:rsidRPr="00151805" w:rsidRDefault="0029748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34270F" w:rsidRPr="00151805">
        <w:rPr>
          <w:rFonts w:ascii="Angsana New" w:hAnsi="Angsana New"/>
          <w:sz w:val="26"/>
          <w:szCs w:val="26"/>
        </w:rPr>
        <w:t>2530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 และเข้าเป็นกองทุนจดทะเบียนโดยได้รับอนุมัติจากกระทรวงการคลัง</w:t>
      </w:r>
      <w:r w:rsidR="0034270F" w:rsidRPr="00151805">
        <w:rPr>
          <w:rFonts w:ascii="Angsana New" w:hAnsi="Angsana New"/>
          <w:sz w:val="26"/>
          <w:szCs w:val="26"/>
        </w:rPr>
        <w:t xml:space="preserve"> </w:t>
      </w:r>
      <w:r w:rsidR="00A07156" w:rsidRPr="00151805">
        <w:rPr>
          <w:rFonts w:ascii="Angsana New" w:hAnsi="Angsana New"/>
          <w:sz w:val="26"/>
          <w:szCs w:val="26"/>
        </w:rPr>
        <w:t xml:space="preserve"> </w:t>
      </w:r>
      <w:r w:rsidR="0034270F" w:rsidRPr="00151805">
        <w:rPr>
          <w:rFonts w:ascii="Angsana New" w:hAnsi="Angsana New"/>
          <w:sz w:val="26"/>
          <w:szCs w:val="26"/>
          <w:cs/>
        </w:rPr>
        <w:t>ตามระเบียบกองทุนสมาชิกต้องจ่ายเงินสะสมและ</w:t>
      </w: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ต้องจ่ายสมทบเข้ากองทุนในอัตราร้อยละ </w:t>
      </w:r>
      <w:r w:rsidR="0034270F" w:rsidRPr="00151805">
        <w:rPr>
          <w:rFonts w:ascii="Angsana New" w:hAnsi="Angsana New"/>
          <w:sz w:val="26"/>
          <w:szCs w:val="26"/>
        </w:rPr>
        <w:t xml:space="preserve">3 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หรือ </w:t>
      </w:r>
      <w:r w:rsidR="0034270F" w:rsidRPr="00151805">
        <w:rPr>
          <w:rFonts w:ascii="Angsana New" w:hAnsi="Angsana New"/>
          <w:sz w:val="26"/>
          <w:szCs w:val="26"/>
        </w:rPr>
        <w:t>5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 ของเงินเดือนพนักงาน  </w:t>
      </w: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34270F" w:rsidRPr="00151805">
        <w:rPr>
          <w:rFonts w:ascii="Angsana New" w:hAnsi="Angsana New"/>
          <w:sz w:val="26"/>
          <w:szCs w:val="26"/>
        </w:rPr>
        <w:t xml:space="preserve">2 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(พ.ศ. </w:t>
      </w:r>
      <w:r w:rsidR="0034270F" w:rsidRPr="00151805">
        <w:rPr>
          <w:rFonts w:ascii="Angsana New" w:hAnsi="Angsana New"/>
          <w:sz w:val="26"/>
          <w:szCs w:val="26"/>
        </w:rPr>
        <w:t>2532</w:t>
      </w:r>
      <w:r w:rsidR="0034270F" w:rsidRPr="00151805">
        <w:rPr>
          <w:rFonts w:ascii="Angsana New" w:hAnsi="Angsana New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="0034270F" w:rsidRPr="00151805">
        <w:rPr>
          <w:rFonts w:ascii="Angsana New" w:hAnsi="Angsana New"/>
          <w:sz w:val="26"/>
          <w:szCs w:val="26"/>
        </w:rPr>
        <w:t>2530</w:t>
      </w:r>
    </w:p>
    <w:p w:rsidR="00050122" w:rsidRPr="00151805" w:rsidRDefault="0005012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9452B4" w:rsidRPr="00151805" w:rsidRDefault="00586120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="009452B4" w:rsidRPr="00151805">
        <w:rPr>
          <w:rFonts w:ascii="Angsana New" w:hAnsi="Angsana New"/>
          <w:sz w:val="26"/>
          <w:szCs w:val="26"/>
          <w:cs/>
        </w:rPr>
        <w:t xml:space="preserve">จ่ายสมทบเข้ากองทุนดังกล่าวข้างต้นเป็นเงินรวมประมาณ </w:t>
      </w:r>
      <w:r w:rsidR="009452B4" w:rsidRPr="00151805">
        <w:rPr>
          <w:rFonts w:ascii="Angsana New" w:hAnsi="Angsana New"/>
          <w:sz w:val="26"/>
          <w:szCs w:val="26"/>
        </w:rPr>
        <w:t>4</w:t>
      </w:r>
      <w:r w:rsidR="009452B4" w:rsidRPr="00151805">
        <w:rPr>
          <w:rFonts w:ascii="Angsana New" w:hAnsi="Angsana New"/>
          <w:sz w:val="26"/>
          <w:szCs w:val="26"/>
          <w:cs/>
        </w:rPr>
        <w:t>.</w:t>
      </w:r>
      <w:r w:rsidR="006D59E7" w:rsidRPr="00151805">
        <w:rPr>
          <w:rFonts w:ascii="Angsana New" w:hAnsi="Angsana New"/>
          <w:sz w:val="26"/>
          <w:szCs w:val="26"/>
        </w:rPr>
        <w:t>6</w:t>
      </w:r>
      <w:r w:rsidR="009452B4" w:rsidRPr="00151805">
        <w:rPr>
          <w:rFonts w:ascii="Angsana New" w:hAnsi="Angsana New"/>
          <w:sz w:val="26"/>
          <w:szCs w:val="26"/>
        </w:rPr>
        <w:t xml:space="preserve"> </w:t>
      </w:r>
      <w:r w:rsidR="009452B4" w:rsidRPr="00151805">
        <w:rPr>
          <w:rFonts w:ascii="Angsana New" w:hAnsi="Angsana New"/>
          <w:sz w:val="26"/>
          <w:szCs w:val="26"/>
          <w:cs/>
        </w:rPr>
        <w:t>ล้านบาท</w:t>
      </w:r>
      <w:r w:rsidR="00891F09" w:rsidRPr="00151805">
        <w:rPr>
          <w:rFonts w:ascii="Angsana New" w:hAnsi="Angsana New"/>
          <w:sz w:val="26"/>
          <w:szCs w:val="26"/>
          <w:cs/>
        </w:rPr>
        <w:t xml:space="preserve"> </w:t>
      </w:r>
      <w:r w:rsidR="009C1D48" w:rsidRPr="00151805">
        <w:rPr>
          <w:rFonts w:ascii="Angsana New" w:hAnsi="Angsana New"/>
          <w:sz w:val="26"/>
          <w:szCs w:val="26"/>
          <w:cs/>
        </w:rPr>
        <w:t xml:space="preserve">และ </w:t>
      </w:r>
      <w:r w:rsidR="009C1D48" w:rsidRPr="00151805">
        <w:rPr>
          <w:rFonts w:ascii="Angsana New" w:hAnsi="Angsana New"/>
          <w:sz w:val="26"/>
          <w:szCs w:val="26"/>
        </w:rPr>
        <w:t xml:space="preserve">4.5 </w:t>
      </w:r>
      <w:r w:rsidR="009C1D48" w:rsidRPr="00151805">
        <w:rPr>
          <w:rFonts w:ascii="Angsana New" w:hAnsi="Angsana New"/>
          <w:sz w:val="26"/>
          <w:szCs w:val="26"/>
          <w:cs/>
        </w:rPr>
        <w:t>ล้านบาท</w:t>
      </w:r>
      <w:r w:rsidR="009452B4" w:rsidRPr="00151805">
        <w:rPr>
          <w:rFonts w:ascii="Angsana New" w:hAnsi="Angsana New"/>
          <w:sz w:val="26"/>
          <w:szCs w:val="26"/>
          <w:cs/>
        </w:rPr>
        <w:t xml:space="preserve">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="00852D16" w:rsidRPr="00151805">
        <w:rPr>
          <w:rFonts w:ascii="Angsana New" w:hAnsi="Angsana New"/>
          <w:sz w:val="26"/>
          <w:szCs w:val="26"/>
          <w:cs/>
        </w:rPr>
        <w:t xml:space="preserve"> </w:t>
      </w:r>
      <w:r w:rsidR="009C1D48" w:rsidRPr="00151805">
        <w:rPr>
          <w:rFonts w:ascii="Angsana New" w:hAnsi="Angsana New"/>
          <w:sz w:val="26"/>
          <w:szCs w:val="26"/>
          <w:cs/>
        </w:rPr>
        <w:t>ตามลำดับ</w:t>
      </w:r>
      <w:r w:rsidR="009452B4" w:rsidRPr="00151805">
        <w:rPr>
          <w:rFonts w:ascii="Angsana New" w:hAnsi="Angsana New"/>
          <w:sz w:val="26"/>
          <w:szCs w:val="26"/>
          <w:cs/>
        </w:rPr>
        <w:t xml:space="preserve"> (ของบริษัทจำนวนเงินประมาณ</w:t>
      </w:r>
      <w:r w:rsidR="008F1BD8" w:rsidRPr="00151805">
        <w:rPr>
          <w:rFonts w:ascii="Angsana New" w:hAnsi="Angsana New"/>
          <w:sz w:val="26"/>
          <w:szCs w:val="26"/>
        </w:rPr>
        <w:t xml:space="preserve"> 2.2 </w:t>
      </w:r>
      <w:r w:rsidR="008F1BD8" w:rsidRPr="00151805">
        <w:rPr>
          <w:rFonts w:ascii="Angsana New" w:hAnsi="Angsana New"/>
          <w:sz w:val="26"/>
          <w:szCs w:val="26"/>
          <w:cs/>
        </w:rPr>
        <w:t>ล้านบาท และ</w:t>
      </w:r>
      <w:r w:rsidR="009452B4" w:rsidRPr="00151805">
        <w:rPr>
          <w:rFonts w:ascii="Angsana New" w:hAnsi="Angsana New"/>
          <w:sz w:val="26"/>
          <w:szCs w:val="26"/>
          <w:cs/>
        </w:rPr>
        <w:t xml:space="preserve"> </w:t>
      </w:r>
      <w:r w:rsidR="009452B4" w:rsidRPr="00151805">
        <w:rPr>
          <w:rFonts w:ascii="Angsana New" w:hAnsi="Angsana New"/>
          <w:sz w:val="26"/>
          <w:szCs w:val="26"/>
        </w:rPr>
        <w:t>2</w:t>
      </w:r>
      <w:r w:rsidR="009452B4" w:rsidRPr="00151805">
        <w:rPr>
          <w:rFonts w:ascii="Angsana New" w:hAnsi="Angsana New"/>
          <w:sz w:val="26"/>
          <w:szCs w:val="26"/>
          <w:cs/>
        </w:rPr>
        <w:t>.</w:t>
      </w:r>
      <w:r w:rsidR="009452B4" w:rsidRPr="00151805">
        <w:rPr>
          <w:rFonts w:ascii="Angsana New" w:hAnsi="Angsana New"/>
          <w:sz w:val="26"/>
          <w:szCs w:val="26"/>
        </w:rPr>
        <w:t xml:space="preserve">0 </w:t>
      </w:r>
      <w:r w:rsidR="009452B4" w:rsidRPr="00151805">
        <w:rPr>
          <w:rFonts w:ascii="Angsana New" w:hAnsi="Angsana New"/>
          <w:sz w:val="26"/>
          <w:szCs w:val="26"/>
          <w:cs/>
        </w:rPr>
        <w:t xml:space="preserve">ล้านบาท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="008F1BD8" w:rsidRPr="00151805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="0025389C" w:rsidRPr="00151805">
        <w:rPr>
          <w:rFonts w:ascii="Angsana New" w:hAnsi="Angsana New"/>
          <w:sz w:val="26"/>
          <w:szCs w:val="26"/>
          <w:cs/>
        </w:rPr>
        <w:t>)</w:t>
      </w:r>
    </w:p>
    <w:p w:rsidR="00F53583" w:rsidRPr="00151805" w:rsidRDefault="00F5358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3714F2" w:rsidRPr="00151805" w:rsidRDefault="00BC78DD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2</w:t>
      </w:r>
      <w:r w:rsidR="003714F2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3714F2" w:rsidRPr="00151805">
        <w:rPr>
          <w:rFonts w:ascii="Angsana New" w:hAnsi="Angsana New"/>
          <w:b/>
          <w:bCs/>
          <w:sz w:val="26"/>
          <w:szCs w:val="26"/>
        </w:rPr>
        <w:tab/>
      </w:r>
      <w:r w:rsidR="003714F2" w:rsidRPr="00151805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:rsidR="003714F2" w:rsidRPr="00151805" w:rsidRDefault="003714F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714F2" w:rsidRPr="00151805" w:rsidRDefault="003714F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รายการค่าใช้จ่ายตามลักษณะที่สำคัญ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ได้แก่</w:t>
      </w:r>
    </w:p>
    <w:p w:rsidR="003714F2" w:rsidRPr="00151805" w:rsidRDefault="003714F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2790"/>
        <w:gridCol w:w="1530"/>
        <w:gridCol w:w="283"/>
        <w:gridCol w:w="1517"/>
        <w:gridCol w:w="267"/>
        <w:gridCol w:w="1526"/>
        <w:gridCol w:w="267"/>
        <w:gridCol w:w="1540"/>
      </w:tblGrid>
      <w:tr w:rsidR="005129A7" w:rsidRPr="00151805" w:rsidTr="00085C0A">
        <w:tc>
          <w:tcPr>
            <w:tcW w:w="2790" w:type="dxa"/>
          </w:tcPr>
          <w:p w:rsidR="005129A7" w:rsidRPr="00151805" w:rsidRDefault="005129A7" w:rsidP="006668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</w:tcPr>
          <w:p w:rsidR="005129A7" w:rsidRPr="00151805" w:rsidRDefault="005129A7" w:rsidP="00666899">
            <w:pPr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5129A7" w:rsidRPr="00151805" w:rsidTr="00085C0A">
        <w:tc>
          <w:tcPr>
            <w:tcW w:w="2790" w:type="dxa"/>
          </w:tcPr>
          <w:p w:rsidR="005129A7" w:rsidRPr="00151805" w:rsidRDefault="005129A7" w:rsidP="00666899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5D4" w:rsidRPr="00151805" w:rsidTr="00085C0A">
        <w:tc>
          <w:tcPr>
            <w:tcW w:w="2790" w:type="dxa"/>
          </w:tcPr>
          <w:p w:rsidR="005129A7" w:rsidRPr="00151805" w:rsidRDefault="005129A7" w:rsidP="00666899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3C480A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</w:t>
            </w:r>
            <w:r w:rsidR="00135DEF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3C480A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255</w:t>
            </w:r>
            <w:r w:rsidR="00135DEF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67" w:type="dxa"/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3C480A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</w:t>
            </w:r>
            <w:r w:rsidR="00135DEF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5129A7" w:rsidRPr="00151805" w:rsidRDefault="005129A7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5129A7" w:rsidRPr="00151805" w:rsidRDefault="003C480A" w:rsidP="006668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255</w:t>
            </w:r>
            <w:r w:rsidR="00135DEF" w:rsidRPr="00151805">
              <w:rPr>
                <w:rFonts w:ascii="Angsana New" w:hAnsi="Angsana New"/>
                <w:bCs/>
                <w:sz w:val="26"/>
                <w:szCs w:val="26"/>
                <w:lang w:val="en-US"/>
              </w:rPr>
              <w:t>9</w:t>
            </w:r>
          </w:p>
        </w:tc>
      </w:tr>
      <w:tr w:rsidR="00135DEF" w:rsidRPr="00151805" w:rsidTr="00085C0A">
        <w:tc>
          <w:tcPr>
            <w:tcW w:w="2790" w:type="dxa"/>
          </w:tcPr>
          <w:p w:rsidR="00135DEF" w:rsidRPr="00151805" w:rsidRDefault="00135DEF" w:rsidP="006668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ต้นทุนวัตถุดิบ</w:t>
            </w:r>
          </w:p>
        </w:tc>
        <w:tc>
          <w:tcPr>
            <w:tcW w:w="1530" w:type="dxa"/>
          </w:tcPr>
          <w:p w:rsidR="00135DEF" w:rsidRPr="00151805" w:rsidRDefault="009D6C08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868,338</w:t>
            </w:r>
          </w:p>
        </w:tc>
        <w:tc>
          <w:tcPr>
            <w:tcW w:w="283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7" w:type="dxa"/>
          </w:tcPr>
          <w:p w:rsidR="00135DEF" w:rsidRPr="00151805" w:rsidRDefault="009D6C08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731,445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</w:tcPr>
          <w:p w:rsidR="00135DEF" w:rsidRPr="00151805" w:rsidRDefault="00C01BD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40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135DEF" w:rsidRPr="00151805" w:rsidTr="00085C0A">
        <w:tc>
          <w:tcPr>
            <w:tcW w:w="2790" w:type="dxa"/>
          </w:tcPr>
          <w:p w:rsidR="00135DEF" w:rsidRPr="00151805" w:rsidRDefault="00135DEF" w:rsidP="006668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</w:tcPr>
          <w:p w:rsidR="00135DEF" w:rsidRPr="00151805" w:rsidRDefault="00B44B58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678,929</w:t>
            </w:r>
          </w:p>
        </w:tc>
        <w:tc>
          <w:tcPr>
            <w:tcW w:w="283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7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573,484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</w:tcPr>
          <w:p w:rsidR="00135DEF" w:rsidRPr="00151805" w:rsidRDefault="00B92486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141</w:t>
            </w:r>
            <w:r w:rsidR="001855CC"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,980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40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120,534</w:t>
            </w:r>
          </w:p>
        </w:tc>
      </w:tr>
      <w:tr w:rsidR="00135DEF" w:rsidRPr="00151805" w:rsidTr="00085C0A">
        <w:tc>
          <w:tcPr>
            <w:tcW w:w="2790" w:type="dxa"/>
          </w:tcPr>
          <w:p w:rsidR="00135DEF" w:rsidRPr="00151805" w:rsidRDefault="00135DEF" w:rsidP="00666899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1530" w:type="dxa"/>
          </w:tcPr>
          <w:p w:rsidR="00135DEF" w:rsidRPr="00151805" w:rsidRDefault="00B44B58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428,814</w:t>
            </w:r>
          </w:p>
        </w:tc>
        <w:tc>
          <w:tcPr>
            <w:tcW w:w="283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7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403,399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</w:tcPr>
          <w:p w:rsidR="00135DEF" w:rsidRPr="00151805" w:rsidRDefault="00C01BDD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8,47</w:t>
            </w:r>
            <w:r w:rsidR="00D62EF3"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67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40" w:type="dxa"/>
          </w:tcPr>
          <w:p w:rsidR="00135DEF" w:rsidRPr="00151805" w:rsidRDefault="00135DEF" w:rsidP="006668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19,309</w:t>
            </w:r>
          </w:p>
        </w:tc>
      </w:tr>
      <w:tr w:rsidR="00BC6505" w:rsidRPr="00151805" w:rsidTr="00085C0A">
        <w:tc>
          <w:tcPr>
            <w:tcW w:w="2790" w:type="dxa"/>
          </w:tcPr>
          <w:p w:rsidR="00BC6505" w:rsidRPr="00151805" w:rsidRDefault="00BC6505" w:rsidP="00BC650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173,818</w:t>
            </w:r>
          </w:p>
        </w:tc>
        <w:tc>
          <w:tcPr>
            <w:tcW w:w="283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17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166,223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15,240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40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13,408</w:t>
            </w:r>
          </w:p>
        </w:tc>
      </w:tr>
      <w:tr w:rsidR="00BC6505" w:rsidRPr="00151805" w:rsidTr="00085C0A">
        <w:tc>
          <w:tcPr>
            <w:tcW w:w="2790" w:type="dxa"/>
          </w:tcPr>
          <w:p w:rsidR="00BC6505" w:rsidRPr="00151805" w:rsidRDefault="00BC6505" w:rsidP="00BC650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238,921</w:t>
            </w:r>
          </w:p>
        </w:tc>
        <w:tc>
          <w:tcPr>
            <w:tcW w:w="283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179,465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24,871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29,104</w:t>
            </w:r>
          </w:p>
        </w:tc>
      </w:tr>
      <w:tr w:rsidR="00BC6505" w:rsidRPr="00151805" w:rsidTr="00085C0A">
        <w:tc>
          <w:tcPr>
            <w:tcW w:w="2790" w:type="dxa"/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2,388,820</w:t>
            </w:r>
          </w:p>
        </w:tc>
        <w:tc>
          <w:tcPr>
            <w:tcW w:w="283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2,054,016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190,566</w:t>
            </w:r>
          </w:p>
        </w:tc>
        <w:tc>
          <w:tcPr>
            <w:tcW w:w="267" w:type="dxa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BC6505" w:rsidRPr="00151805" w:rsidRDefault="00BC6505" w:rsidP="00BC65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51805">
              <w:rPr>
                <w:rFonts w:ascii="Angsana New" w:hAnsi="Angsana New"/>
                <w:sz w:val="26"/>
                <w:szCs w:val="26"/>
                <w:lang w:val="en-US" w:bidi="th-TH"/>
              </w:rPr>
              <w:t>182,355</w:t>
            </w:r>
          </w:p>
        </w:tc>
      </w:tr>
    </w:tbl>
    <w:p w:rsidR="002A48AE" w:rsidRPr="00151805" w:rsidRDefault="002A48AE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5D10D3" w:rsidRPr="00151805" w:rsidRDefault="005D10D3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3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6D1D05" w:rsidRPr="00151805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:rsidR="005D10D3" w:rsidRPr="00151805" w:rsidRDefault="005D10D3" w:rsidP="006668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 w:firstLine="709"/>
        <w:jc w:val="thaiDistribute"/>
        <w:rPr>
          <w:rFonts w:ascii="Angsana New" w:hAnsi="Angsana New"/>
          <w:sz w:val="26"/>
          <w:szCs w:val="26"/>
          <w:cs/>
        </w:rPr>
      </w:pPr>
    </w:p>
    <w:p w:rsidR="005D10D3" w:rsidRPr="00151805" w:rsidRDefault="005D10D3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6E2808" w:rsidRPr="00151805">
        <w:rPr>
          <w:rFonts w:ascii="Angsana New" w:hAnsi="Angsana New"/>
          <w:sz w:val="26"/>
          <w:szCs w:val="26"/>
          <w:cs/>
        </w:rPr>
        <w:t>ผู้ถือหุ้น</w:t>
      </w:r>
      <w:r w:rsidRPr="00151805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9C6893" w:rsidRPr="00151805">
        <w:rPr>
          <w:rFonts w:ascii="Angsana New" w:hAnsi="Angsana New"/>
          <w:sz w:val="26"/>
          <w:szCs w:val="26"/>
          <w:cs/>
        </w:rPr>
        <w:t>สุทธิส่วนที่เป็นของบริษัทใหญ่</w:t>
      </w:r>
      <w:r w:rsidRPr="00151805">
        <w:rPr>
          <w:rFonts w:ascii="Angsana New" w:hAnsi="Angsana New"/>
          <w:sz w:val="26"/>
          <w:szCs w:val="26"/>
          <w:cs/>
        </w:rPr>
        <w:t>สำหรับแต่ละปีด้วยจำนวนหุ้นสามัญถัวเฉลี่ยถ่วงน้ำหนักที่ออกในระหว่างปี</w:t>
      </w:r>
    </w:p>
    <w:p w:rsidR="005201AB" w:rsidRPr="00151805" w:rsidRDefault="005201AB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="000E3913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5D10D3" w:rsidRPr="00151805" w:rsidRDefault="005D10D3" w:rsidP="006668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6390"/>
        <w:gridCol w:w="270"/>
        <w:gridCol w:w="1350"/>
        <w:gridCol w:w="270"/>
        <w:gridCol w:w="1350"/>
      </w:tblGrid>
      <w:tr w:rsidR="005D10D3" w:rsidRPr="00151805" w:rsidTr="005201AB">
        <w:tc>
          <w:tcPr>
            <w:tcW w:w="6390" w:type="dxa"/>
          </w:tcPr>
          <w:p w:rsidR="005D10D3" w:rsidRPr="00151805" w:rsidRDefault="005D10D3" w:rsidP="0066689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D10D3" w:rsidRPr="00151805" w:rsidRDefault="005D10D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5D10D3" w:rsidRPr="00151805" w:rsidRDefault="005D10D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F22F16" w:rsidRPr="00151805" w:rsidTr="005201AB">
        <w:tc>
          <w:tcPr>
            <w:tcW w:w="6390" w:type="dxa"/>
          </w:tcPr>
          <w:p w:rsidR="00F22F16" w:rsidRPr="00151805" w:rsidRDefault="00F22F16" w:rsidP="0066689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22F16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22F16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35DEF" w:rsidRPr="00151805" w:rsidTr="005201AB">
        <w:tc>
          <w:tcPr>
            <w:tcW w:w="6390" w:type="dxa"/>
          </w:tcPr>
          <w:p w:rsidR="00135DEF" w:rsidRPr="00151805" w:rsidRDefault="00135DEF" w:rsidP="0066689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35DEF" w:rsidRPr="00151805" w:rsidRDefault="00B90937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="004F77BA"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="004F77BA"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35DEF" w:rsidRPr="00151805" w:rsidRDefault="00135DE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35DEF" w:rsidRPr="00151805" w:rsidTr="005201AB">
        <w:trPr>
          <w:trHeight w:val="139"/>
        </w:trPr>
        <w:tc>
          <w:tcPr>
            <w:tcW w:w="6390" w:type="dxa"/>
          </w:tcPr>
          <w:p w:rsidR="00135DEF" w:rsidRPr="00151805" w:rsidRDefault="00135DEF" w:rsidP="0066689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ผลกระทบจากหุ้นสามัญที่ออกจำหน่ายในระหว่างปี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35DEF" w:rsidRPr="00151805" w:rsidRDefault="00B90937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35DEF" w:rsidRPr="00151805" w:rsidRDefault="00135DE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35DEF" w:rsidRPr="00151805" w:rsidTr="005201AB">
        <w:tc>
          <w:tcPr>
            <w:tcW w:w="6390" w:type="dxa"/>
          </w:tcPr>
          <w:p w:rsidR="00135DEF" w:rsidRPr="00151805" w:rsidRDefault="00135DEF" w:rsidP="0066689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B90937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="004F77BA"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="004F77BA" w:rsidRPr="00151805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:rsidR="00135DEF" w:rsidRPr="00151805" w:rsidRDefault="00135DEF" w:rsidP="00666899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135DEF" w:rsidP="006668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E954A3" w:rsidRPr="00151805" w:rsidRDefault="00E954A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165E47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4</w:t>
      </w:r>
      <w:r w:rsidR="00FD1899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FD1899" w:rsidRPr="00151805">
        <w:rPr>
          <w:rFonts w:ascii="Angsana New" w:hAnsi="Angsana New"/>
          <w:b/>
          <w:bCs/>
          <w:sz w:val="26"/>
          <w:szCs w:val="26"/>
        </w:rPr>
        <w:tab/>
      </w:r>
      <w:r w:rsidR="00165E47" w:rsidRPr="00151805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151805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:rsidR="00FD1899" w:rsidRPr="00151805" w:rsidRDefault="00FD1899" w:rsidP="00666899">
      <w:pPr>
        <w:rPr>
          <w:rFonts w:ascii="Angsana New" w:hAnsi="Angsana New"/>
          <w:sz w:val="26"/>
          <w:szCs w:val="26"/>
        </w:rPr>
      </w:pPr>
    </w:p>
    <w:p w:rsidR="0010031A" w:rsidRPr="00151805" w:rsidRDefault="000E3913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0430B0" w:rsidRPr="00151805">
        <w:rPr>
          <w:rFonts w:ascii="Angsana New" w:hAnsi="Angsana New"/>
          <w:sz w:val="26"/>
          <w:szCs w:val="26"/>
          <w:cs/>
        </w:rPr>
        <w:t xml:space="preserve"> </w:t>
      </w:r>
      <w:r w:rsidR="0010031A" w:rsidRPr="00151805">
        <w:rPr>
          <w:rFonts w:ascii="Angsana New" w:hAnsi="Angsana New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  พื้นที่ร้านอาหารและอุปกรณ์ภายใต้สัญญาดังกล่าว ซึ่งแสดงไว้เป็นส่วนหนึ่งของ “สินทรัพย์หมุนเวียนอื่น</w:t>
      </w:r>
      <w:r w:rsidR="00A94C9E" w:rsidRPr="00151805">
        <w:rPr>
          <w:rFonts w:ascii="Angsana New" w:hAnsi="Angsana New" w:hint="cs"/>
          <w:sz w:val="26"/>
          <w:szCs w:val="26"/>
          <w:cs/>
        </w:rPr>
        <w:t xml:space="preserve">” </w:t>
      </w:r>
      <w:r w:rsidR="0010031A" w:rsidRPr="00151805">
        <w:rPr>
          <w:rFonts w:ascii="Angsana New" w:hAnsi="Angsana New"/>
          <w:sz w:val="26"/>
          <w:szCs w:val="26"/>
          <w:cs/>
        </w:rPr>
        <w:t>และ</w:t>
      </w:r>
      <w:r w:rsidR="00A94C9E" w:rsidRPr="00151805">
        <w:rPr>
          <w:rFonts w:ascii="Angsana New" w:hAnsi="Angsana New" w:hint="cs"/>
          <w:sz w:val="26"/>
          <w:szCs w:val="26"/>
          <w:cs/>
        </w:rPr>
        <w:t xml:space="preserve"> “</w:t>
      </w:r>
      <w:r w:rsidR="0010031A" w:rsidRPr="00151805">
        <w:rPr>
          <w:rFonts w:ascii="Angsana New" w:hAnsi="Angsana New"/>
          <w:sz w:val="26"/>
          <w:szCs w:val="26"/>
          <w:cs/>
        </w:rPr>
        <w:t xml:space="preserve">เงินมัดจำ” ในงบแสดงฐานะการเงินรวม จำนวนเงินรวม </w:t>
      </w:r>
      <w:r w:rsidR="0010031A" w:rsidRPr="00151805">
        <w:rPr>
          <w:rFonts w:ascii="Angsana New" w:hAnsi="Angsana New"/>
          <w:sz w:val="26"/>
          <w:szCs w:val="26"/>
        </w:rPr>
        <w:t>14</w:t>
      </w:r>
      <w:r w:rsidR="008F1BD8" w:rsidRPr="00151805">
        <w:rPr>
          <w:rFonts w:ascii="Angsana New" w:hAnsi="Angsana New"/>
          <w:sz w:val="26"/>
          <w:szCs w:val="26"/>
        </w:rPr>
        <w:t>5</w:t>
      </w:r>
      <w:r w:rsidR="0010031A" w:rsidRPr="00151805">
        <w:rPr>
          <w:rFonts w:ascii="Angsana New" w:hAnsi="Angsana New"/>
          <w:sz w:val="26"/>
          <w:szCs w:val="26"/>
          <w:cs/>
        </w:rPr>
        <w:t>.</w:t>
      </w:r>
      <w:r w:rsidR="008F1BD8" w:rsidRPr="00151805">
        <w:rPr>
          <w:rFonts w:ascii="Angsana New" w:hAnsi="Angsana New"/>
          <w:sz w:val="26"/>
          <w:szCs w:val="26"/>
        </w:rPr>
        <w:t>9</w:t>
      </w:r>
      <w:r w:rsidR="0010031A" w:rsidRPr="00151805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10031A" w:rsidRPr="00151805">
        <w:rPr>
          <w:rFonts w:ascii="Angsana New" w:hAnsi="Angsana New"/>
          <w:sz w:val="26"/>
          <w:szCs w:val="26"/>
        </w:rPr>
        <w:t>128</w:t>
      </w:r>
      <w:r w:rsidR="0010031A" w:rsidRPr="00151805">
        <w:rPr>
          <w:rFonts w:ascii="Angsana New" w:hAnsi="Angsana New"/>
          <w:sz w:val="26"/>
          <w:szCs w:val="26"/>
          <w:cs/>
        </w:rPr>
        <w:t>.</w:t>
      </w:r>
      <w:r w:rsidR="0010031A" w:rsidRPr="00151805">
        <w:rPr>
          <w:rFonts w:ascii="Angsana New" w:hAnsi="Angsana New"/>
          <w:sz w:val="26"/>
          <w:szCs w:val="26"/>
        </w:rPr>
        <w:t xml:space="preserve">3 </w:t>
      </w:r>
      <w:r w:rsidR="0010031A" w:rsidRPr="00151805">
        <w:rPr>
          <w:rFonts w:ascii="Angsana New" w:hAnsi="Angsana New"/>
          <w:sz w:val="26"/>
          <w:szCs w:val="26"/>
          <w:cs/>
        </w:rPr>
        <w:t xml:space="preserve">ล้านบาท ตามลำดับ และในงบแสดงฐานะการเงินเฉพาะกิจการ จำนวนเงินรวม </w:t>
      </w:r>
      <w:r w:rsidR="0010031A" w:rsidRPr="00151805">
        <w:rPr>
          <w:rFonts w:ascii="Angsana New" w:hAnsi="Angsana New"/>
          <w:sz w:val="26"/>
          <w:szCs w:val="26"/>
        </w:rPr>
        <w:t>0</w:t>
      </w:r>
      <w:r w:rsidR="0010031A" w:rsidRPr="00151805">
        <w:rPr>
          <w:rFonts w:ascii="Angsana New" w:hAnsi="Angsana New"/>
          <w:sz w:val="26"/>
          <w:szCs w:val="26"/>
          <w:cs/>
        </w:rPr>
        <w:t>.</w:t>
      </w:r>
      <w:r w:rsidR="0010031A" w:rsidRPr="00151805">
        <w:rPr>
          <w:rFonts w:ascii="Angsana New" w:hAnsi="Angsana New"/>
          <w:sz w:val="26"/>
          <w:szCs w:val="26"/>
        </w:rPr>
        <w:t xml:space="preserve">8 </w:t>
      </w:r>
      <w:r w:rsidR="0010031A" w:rsidRPr="00151805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0031A" w:rsidRPr="00151805">
        <w:rPr>
          <w:rFonts w:ascii="Angsana New" w:hAnsi="Angsana New"/>
          <w:sz w:val="26"/>
          <w:szCs w:val="26"/>
        </w:rPr>
        <w:t>2</w:t>
      </w:r>
      <w:r w:rsidR="0010031A" w:rsidRPr="00151805">
        <w:rPr>
          <w:rFonts w:ascii="Angsana New" w:hAnsi="Angsana New"/>
          <w:sz w:val="26"/>
          <w:szCs w:val="26"/>
          <w:cs/>
        </w:rPr>
        <w:t>.</w:t>
      </w:r>
      <w:r w:rsidR="0010031A" w:rsidRPr="00151805">
        <w:rPr>
          <w:rFonts w:ascii="Angsana New" w:hAnsi="Angsana New"/>
          <w:sz w:val="26"/>
          <w:szCs w:val="26"/>
        </w:rPr>
        <w:t xml:space="preserve">9 </w:t>
      </w:r>
      <w:r w:rsidR="0010031A" w:rsidRPr="00151805">
        <w:rPr>
          <w:rFonts w:ascii="Angsana New" w:hAnsi="Angsana New"/>
          <w:sz w:val="26"/>
          <w:szCs w:val="26"/>
          <w:cs/>
        </w:rPr>
        <w:t>ล้านบาท ตามลำดับ</w:t>
      </w:r>
      <w:r w:rsidR="00725BE4"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C01BDD" w:rsidRPr="00151805" w:rsidRDefault="00C01BDD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5201AB" w:rsidRPr="00151805" w:rsidRDefault="005201A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br w:type="page"/>
      </w:r>
    </w:p>
    <w:p w:rsidR="003863FD" w:rsidRPr="00151805" w:rsidRDefault="003863FD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lastRenderedPageBreak/>
        <w:t>จำนวนเงินขั้นต่ำที่</w:t>
      </w:r>
      <w:r w:rsidR="0005571E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ต้องจ่ายในอนาคตทั้งสิ้นภายใต้สัญญาเช่าดำเนินงานที่บอกเลิกไม่ได้มีดังนี้</w:t>
      </w:r>
    </w:p>
    <w:p w:rsidR="00FD1899" w:rsidRPr="00151805" w:rsidRDefault="00FD1899" w:rsidP="00666899">
      <w:pPr>
        <w:rPr>
          <w:rFonts w:ascii="Angsana New" w:hAnsi="Angsana New"/>
          <w:sz w:val="26"/>
          <w:szCs w:val="26"/>
        </w:rPr>
      </w:pPr>
    </w:p>
    <w:tbl>
      <w:tblPr>
        <w:tblW w:w="9692" w:type="dxa"/>
        <w:tblInd w:w="18" w:type="dxa"/>
        <w:tblLook w:val="04A0" w:firstRow="1" w:lastRow="0" w:firstColumn="1" w:lastColumn="0" w:noHBand="0" w:noVBand="1"/>
      </w:tblPr>
      <w:tblGrid>
        <w:gridCol w:w="4129"/>
        <w:gridCol w:w="281"/>
        <w:gridCol w:w="1130"/>
        <w:gridCol w:w="282"/>
        <w:gridCol w:w="1130"/>
        <w:gridCol w:w="281"/>
        <w:gridCol w:w="1089"/>
        <w:gridCol w:w="281"/>
        <w:gridCol w:w="1089"/>
      </w:tblGrid>
      <w:tr w:rsidR="00FD1899" w:rsidRPr="00151805" w:rsidTr="00D76A7B">
        <w:tc>
          <w:tcPr>
            <w:tcW w:w="4129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2" w:type="dxa"/>
            <w:gridSpan w:val="7"/>
            <w:tcBorders>
              <w:bottom w:val="single" w:sz="4" w:space="0" w:color="auto"/>
            </w:tcBorders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FD1899" w:rsidRPr="00151805" w:rsidTr="00D76A7B">
        <w:tc>
          <w:tcPr>
            <w:tcW w:w="4129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946" w:rsidRPr="00151805" w:rsidTr="00D76A7B">
        <w:tc>
          <w:tcPr>
            <w:tcW w:w="4129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1899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1899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135D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81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FD1899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eastAsia="Batang" w:hAnsi="Angsana New"/>
                <w:sz w:val="26"/>
                <w:szCs w:val="26"/>
              </w:rPr>
              <w:t>60</w:t>
            </w:r>
          </w:p>
        </w:tc>
        <w:tc>
          <w:tcPr>
            <w:tcW w:w="281" w:type="dxa"/>
          </w:tcPr>
          <w:p w:rsidR="00FD1899" w:rsidRPr="00151805" w:rsidRDefault="00FD1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FD1899" w:rsidRPr="00151805" w:rsidRDefault="003C480A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</w:rPr>
              <w:t>255</w:t>
            </w:r>
            <w:r w:rsidR="00135DEF" w:rsidRPr="00151805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</w:tr>
      <w:tr w:rsidR="00135DEF" w:rsidRPr="00151805" w:rsidTr="00D76A7B">
        <w:tc>
          <w:tcPr>
            <w:tcW w:w="412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27</w:t>
            </w:r>
            <w:r w:rsidR="008F1BD8" w:rsidRPr="00151805">
              <w:rPr>
                <w:rFonts w:ascii="Angsana New" w:hAnsi="Angsana New"/>
                <w:sz w:val="26"/>
                <w:szCs w:val="26"/>
              </w:rPr>
              <w:t>6,893</w:t>
            </w:r>
          </w:p>
        </w:tc>
        <w:tc>
          <w:tcPr>
            <w:tcW w:w="282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256,431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</w:t>
            </w:r>
            <w:r w:rsidR="008F1BD8" w:rsidRPr="00151805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4,622</w:t>
            </w:r>
          </w:p>
        </w:tc>
      </w:tr>
      <w:tr w:rsidR="00135DEF" w:rsidRPr="00151805" w:rsidTr="00D76A7B">
        <w:tc>
          <w:tcPr>
            <w:tcW w:w="412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="008F1BD8" w:rsidRPr="00151805">
              <w:rPr>
                <w:rFonts w:ascii="Angsana New" w:hAnsi="Angsana New"/>
                <w:sz w:val="26"/>
                <w:szCs w:val="26"/>
              </w:rPr>
              <w:t>01,052</w:t>
            </w:r>
          </w:p>
        </w:tc>
        <w:tc>
          <w:tcPr>
            <w:tcW w:w="282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170,066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617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6,758</w:t>
            </w:r>
          </w:p>
        </w:tc>
      </w:tr>
      <w:tr w:rsidR="00135DEF" w:rsidRPr="00151805" w:rsidTr="00D76A7B">
        <w:tc>
          <w:tcPr>
            <w:tcW w:w="4129" w:type="dxa"/>
          </w:tcPr>
          <w:p w:rsidR="00135DEF" w:rsidRPr="00151805" w:rsidRDefault="00135DE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82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17,834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151805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135DEF" w:rsidRPr="00151805" w:rsidTr="00D76A7B">
        <w:tc>
          <w:tcPr>
            <w:tcW w:w="4129" w:type="dxa"/>
          </w:tcPr>
          <w:p w:rsidR="00135DEF" w:rsidRPr="00151805" w:rsidRDefault="00135DEF" w:rsidP="00666899">
            <w:pPr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58</w:t>
            </w:r>
            <w:r w:rsidR="008F1BD8" w:rsidRPr="00151805">
              <w:rPr>
                <w:rFonts w:ascii="Angsana New" w:hAnsi="Angsana New"/>
                <w:sz w:val="26"/>
                <w:szCs w:val="26"/>
              </w:rPr>
              <w:t>8,724</w:t>
            </w:r>
          </w:p>
        </w:tc>
        <w:tc>
          <w:tcPr>
            <w:tcW w:w="282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444,331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37595B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3,</w:t>
            </w:r>
            <w:r w:rsidR="008F1BD8" w:rsidRPr="00151805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135DEF" w:rsidRPr="00151805" w:rsidRDefault="00135DEF" w:rsidP="006668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11,380</w:t>
            </w:r>
          </w:p>
        </w:tc>
      </w:tr>
    </w:tbl>
    <w:p w:rsidR="00BE605A" w:rsidRPr="00151805" w:rsidRDefault="00BE605A" w:rsidP="00666899">
      <w:pPr>
        <w:rPr>
          <w:rFonts w:ascii="Angsana New" w:hAnsi="Angsana New"/>
          <w:sz w:val="26"/>
          <w:szCs w:val="26"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5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Pr="00151805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:rsidR="005D10D3" w:rsidRPr="00151805" w:rsidRDefault="005D10D3" w:rsidP="00666899">
      <w:pPr>
        <w:rPr>
          <w:rFonts w:ascii="Angsana New" w:hAnsi="Angsana New"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</w:t>
      </w:r>
      <w:r w:rsidR="00E84521" w:rsidRPr="00151805">
        <w:rPr>
          <w:rFonts w:ascii="Angsana New" w:hAnsi="Angsana New"/>
          <w:sz w:val="26"/>
          <w:szCs w:val="26"/>
          <w:cs/>
          <w:lang w:val="th-TH"/>
        </w:rPr>
        <w:t>งบแสดงฐานะการเงิน</w:t>
      </w:r>
      <w:r w:rsidR="004814F7" w:rsidRPr="00151805">
        <w:rPr>
          <w:rFonts w:ascii="Angsana New" w:hAnsi="Angsana New"/>
          <w:sz w:val="26"/>
          <w:szCs w:val="26"/>
          <w:cs/>
        </w:rPr>
        <w:t>รวม</w:t>
      </w:r>
      <w:r w:rsidR="00E84521" w:rsidRPr="00151805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</w:t>
      </w:r>
      <w:r w:rsidR="004814F7" w:rsidRPr="00151805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151805">
        <w:rPr>
          <w:rFonts w:ascii="Angsana New" w:hAnsi="Angsana New"/>
          <w:sz w:val="26"/>
          <w:szCs w:val="26"/>
          <w:cs/>
        </w:rPr>
        <w:t>ได้รวม</w:t>
      </w:r>
      <w:r w:rsidR="00E84521" w:rsidRPr="00151805">
        <w:rPr>
          <w:rFonts w:ascii="Angsana New" w:hAnsi="Angsana New"/>
          <w:sz w:val="26"/>
          <w:szCs w:val="26"/>
          <w:cs/>
        </w:rPr>
        <w:t>เงินสดและ</w:t>
      </w:r>
      <w:r w:rsidRPr="00151805">
        <w:rPr>
          <w:rFonts w:ascii="Angsana New" w:hAnsi="Angsana New"/>
          <w:sz w:val="26"/>
          <w:szCs w:val="26"/>
          <w:cs/>
        </w:rPr>
        <w:t>รายการเทียบเท่าเงินสด ลูกหนี้การค้าและลูกหนี้</w:t>
      </w:r>
      <w:r w:rsidR="00CE29FF" w:rsidRPr="00151805">
        <w:rPr>
          <w:rFonts w:ascii="Angsana New" w:hAnsi="Angsana New" w:hint="cs"/>
          <w:sz w:val="26"/>
          <w:szCs w:val="26"/>
          <w:cs/>
        </w:rPr>
        <w:t>หมุนเวียน</w:t>
      </w:r>
      <w:r w:rsidRPr="00151805">
        <w:rPr>
          <w:rFonts w:ascii="Angsana New" w:hAnsi="Angsana New"/>
          <w:sz w:val="26"/>
          <w:szCs w:val="26"/>
          <w:cs/>
        </w:rPr>
        <w:t xml:space="preserve">อื่น  </w:t>
      </w:r>
      <w:r w:rsidR="00E84521" w:rsidRPr="00151805">
        <w:rPr>
          <w:rFonts w:ascii="Angsana New" w:hAnsi="Angsana New"/>
          <w:sz w:val="26"/>
          <w:szCs w:val="26"/>
          <w:cs/>
        </w:rPr>
        <w:t>เงินให้กู้ยืม</w:t>
      </w:r>
      <w:r w:rsidR="00DF3E97" w:rsidRPr="00151805">
        <w:rPr>
          <w:rFonts w:ascii="Angsana New" w:hAnsi="Angsana New"/>
          <w:sz w:val="26"/>
          <w:szCs w:val="26"/>
          <w:cs/>
        </w:rPr>
        <w:t>ระยะสั้น</w:t>
      </w:r>
      <w:r w:rsidR="00E84521" w:rsidRPr="00151805">
        <w:rPr>
          <w:rFonts w:ascii="Angsana New" w:hAnsi="Angsana New"/>
          <w:sz w:val="26"/>
          <w:szCs w:val="26"/>
          <w:cs/>
        </w:rPr>
        <w:t>แก่บริษัทย่อย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B20574" w:rsidRPr="00151805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  </w:t>
      </w:r>
      <w:r w:rsidRPr="00151805">
        <w:rPr>
          <w:rFonts w:ascii="Angsana New" w:hAnsi="Angsana New"/>
          <w:sz w:val="26"/>
          <w:szCs w:val="26"/>
          <w:cs/>
        </w:rPr>
        <w:t>เจ้าหนี้การค้าและเจ้าหนี้</w:t>
      </w:r>
      <w:r w:rsidR="00CE29FF" w:rsidRPr="00151805">
        <w:rPr>
          <w:rFonts w:ascii="Angsana New" w:hAnsi="Angsana New" w:hint="cs"/>
          <w:sz w:val="26"/>
          <w:szCs w:val="26"/>
          <w:cs/>
        </w:rPr>
        <w:t>หมุนเวียน</w:t>
      </w:r>
      <w:r w:rsidRPr="00151805">
        <w:rPr>
          <w:rFonts w:ascii="Angsana New" w:hAnsi="Angsana New"/>
          <w:sz w:val="26"/>
          <w:szCs w:val="26"/>
          <w:cs/>
        </w:rPr>
        <w:t>อื่น เงินกู้ยืม</w:t>
      </w:r>
      <w:r w:rsidR="00DF3E97" w:rsidRPr="00151805">
        <w:rPr>
          <w:rFonts w:ascii="Angsana New" w:hAnsi="Angsana New"/>
          <w:sz w:val="26"/>
          <w:szCs w:val="26"/>
          <w:cs/>
        </w:rPr>
        <w:t>ระยะสั้น</w:t>
      </w:r>
      <w:r w:rsidRPr="00151805">
        <w:rPr>
          <w:rFonts w:ascii="Angsana New" w:hAnsi="Angsana New"/>
          <w:sz w:val="26"/>
          <w:szCs w:val="26"/>
          <w:cs/>
        </w:rPr>
        <w:t>จากบริษัท</w:t>
      </w:r>
      <w:r w:rsidR="00DF3E97" w:rsidRPr="00151805">
        <w:rPr>
          <w:rFonts w:ascii="Angsana New" w:hAnsi="Angsana New"/>
          <w:sz w:val="26"/>
          <w:szCs w:val="26"/>
          <w:cs/>
        </w:rPr>
        <w:t>ย่อย</w:t>
      </w:r>
      <w:r w:rsidRPr="00151805">
        <w:rPr>
          <w:rFonts w:ascii="Angsana New" w:hAnsi="Angsana New"/>
          <w:sz w:val="26"/>
          <w:szCs w:val="26"/>
          <w:cs/>
        </w:rPr>
        <w:t xml:space="preserve">  เจ้าหนี้เงินประกันผลงาน  </w:t>
      </w:r>
      <w:r w:rsidR="001D25EF" w:rsidRPr="00151805">
        <w:rPr>
          <w:rFonts w:ascii="Angsana New" w:hAnsi="Angsana New"/>
          <w:sz w:val="26"/>
          <w:szCs w:val="26"/>
          <w:cs/>
        </w:rPr>
        <w:t>และ</w:t>
      </w:r>
      <w:r w:rsidRPr="00151805">
        <w:rPr>
          <w:rFonts w:ascii="Angsana New" w:hAnsi="Angsana New"/>
          <w:sz w:val="26"/>
          <w:szCs w:val="26"/>
          <w:cs/>
        </w:rPr>
        <w:t>หนี้สินตามสัญญาเช่าการเงิน</w:t>
      </w:r>
      <w:r w:rsidR="00DF3E97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151805">
        <w:rPr>
          <w:rFonts w:ascii="Angsana New" w:hAnsi="Angsana New"/>
          <w:sz w:val="26"/>
          <w:szCs w:val="26"/>
        </w:rPr>
        <w:t>3</w:t>
      </w:r>
    </w:p>
    <w:p w:rsidR="00176AD2" w:rsidRPr="00151805" w:rsidRDefault="00176AD2" w:rsidP="00666899">
      <w:pPr>
        <w:rPr>
          <w:rFonts w:ascii="Angsana New" w:hAnsi="Angsana New"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5D10D3" w:rsidRPr="00151805" w:rsidRDefault="005D10D3" w:rsidP="00666899">
      <w:pPr>
        <w:rPr>
          <w:rFonts w:ascii="Angsana New" w:hAnsi="Angsana New"/>
          <w:sz w:val="26"/>
          <w:szCs w:val="26"/>
          <w:cs/>
        </w:rPr>
      </w:pPr>
    </w:p>
    <w:p w:rsidR="00CE29FF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 ข้อมูลเหล่านี้ชี้ให้เห็นว่า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1F6F45" w:rsidRPr="00151805" w:rsidRDefault="001F6F4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:rsidR="00B33D6E" w:rsidRPr="00151805" w:rsidRDefault="00B33D6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33D6E" w:rsidRPr="00151805" w:rsidRDefault="00B33D6E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ซึ่งเกิดจากการซื้อหรือขายสินค้าและบริการที่เป็นเงินตราต่างประเทศ  อย่างไรก็ตาม ณ วันที่</w:t>
      </w:r>
      <w:r w:rsidR="00E74BC2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</w:rPr>
        <w:t>31</w:t>
      </w:r>
      <w:r w:rsidR="00E74BC2" w:rsidRPr="00151805">
        <w:rPr>
          <w:rFonts w:ascii="Angsana New" w:hAnsi="Angsana New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151805">
        <w:rPr>
          <w:rFonts w:ascii="Angsana New" w:hAnsi="Angsana New"/>
          <w:sz w:val="26"/>
          <w:szCs w:val="26"/>
        </w:rPr>
        <w:t xml:space="preserve">2560 </w:t>
      </w:r>
      <w:r w:rsidRPr="00151805">
        <w:rPr>
          <w:rFonts w:ascii="Angsana New" w:hAnsi="Angsana New"/>
          <w:sz w:val="26"/>
          <w:szCs w:val="26"/>
          <w:cs/>
        </w:rPr>
        <w:t xml:space="preserve">และ </w:t>
      </w:r>
      <w:r w:rsidRPr="00151805">
        <w:rPr>
          <w:rFonts w:ascii="Angsana New" w:hAnsi="Angsana New"/>
          <w:sz w:val="26"/>
          <w:szCs w:val="26"/>
        </w:rPr>
        <w:t xml:space="preserve">2559 </w:t>
      </w:r>
      <w:r w:rsidRPr="00151805">
        <w:rPr>
          <w:rFonts w:ascii="Angsana New" w:hAnsi="Angsana New"/>
          <w:sz w:val="26"/>
          <w:szCs w:val="26"/>
          <w:cs/>
        </w:rPr>
        <w:t>บริษัทไม่มีความเสี่ยงจาก</w:t>
      </w:r>
      <w:r w:rsidR="00300517" w:rsidRPr="00151805">
        <w:rPr>
          <w:rFonts w:ascii="Angsana New" w:hAnsi="Angsana New"/>
          <w:sz w:val="26"/>
          <w:szCs w:val="26"/>
          <w:cs/>
        </w:rPr>
        <w:t>อัตราแลกเปลี่ยน</w:t>
      </w:r>
      <w:r w:rsidRPr="00151805">
        <w:rPr>
          <w:rFonts w:ascii="Angsana New" w:hAnsi="Angsana New"/>
          <w:sz w:val="26"/>
          <w:szCs w:val="26"/>
          <w:cs/>
        </w:rPr>
        <w:t>เงินตราต่างประเทศที่เป็นสาระสําคัญ</w:t>
      </w:r>
    </w:p>
    <w:p w:rsidR="001A3C09" w:rsidRPr="00151805" w:rsidRDefault="001A3C09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6D4C51" w:rsidRPr="00151805" w:rsidRDefault="006D4C5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20574" w:rsidRPr="00151805" w:rsidRDefault="00F44B22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ความเสี่ยงทางด้าน</w:t>
      </w:r>
      <w:r w:rsidR="005220EC" w:rsidRPr="00151805">
        <w:rPr>
          <w:rFonts w:ascii="Angsana New" w:hAnsi="Angsana New"/>
          <w:sz w:val="26"/>
          <w:szCs w:val="26"/>
          <w:cs/>
        </w:rPr>
        <w:t>การให้</w:t>
      </w:r>
      <w:r w:rsidRPr="00151805">
        <w:rPr>
          <w:rFonts w:ascii="Angsana New" w:hAnsi="Angsana New"/>
          <w:sz w:val="26"/>
          <w:szCs w:val="26"/>
          <w:cs/>
        </w:rPr>
        <w:t xml:space="preserve">สินเชื่อ คือความเสี่ยงที่ลูกค้าหรือคู่สัญญาไม่สามารถชำระหนี้ให้แก่กลุ่มบริษัทตามเงื่อนไขที่ตกลงไว้เมื่อครบกำหนด  </w:t>
      </w:r>
      <w:r w:rsidR="002B2F72" w:rsidRPr="00151805">
        <w:rPr>
          <w:rFonts w:ascii="Angsana New" w:hAnsi="Angsana New"/>
          <w:sz w:val="26"/>
          <w:szCs w:val="26"/>
          <w:cs/>
        </w:rPr>
        <w:t>ฝ่ายบริหารได้ควบคุมความเสี่ยงนี้</w:t>
      </w:r>
      <w:r w:rsidRPr="00151805">
        <w:rPr>
          <w:rFonts w:ascii="Angsana New" w:hAnsi="Angsana New"/>
          <w:sz w:val="26"/>
          <w:szCs w:val="26"/>
          <w:cs/>
        </w:rPr>
        <w:t>โดยการกำหนดให้มีนโยบายการให้สินเชื่อและวิธีการควบคุมสินเชื่อที่เหมาะสม นอกจากนี้การให้สินเชื่อไม่มีการกระจุกตัว เนื่องจากกลุ่มบริษัทมีฐานลูกค้าที่หลากหลายและมีอยู่จำนวนมากราย ณ วันที่รายงานไม่พบว่ามีความเสี่ยงจากสินเชื่อที่เป็นนัยสำคัญจากการการเก็บหนี้ไม่ได้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:rsidR="00A57FEF" w:rsidRPr="00151805" w:rsidRDefault="00A57FE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CE29FF" w:rsidRPr="00151805" w:rsidRDefault="00CE29F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ความเสี่ยงจากอัตราดอกเบี้ย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ทั้งในปัจจุบันและอนาคต 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มีความเสี่ยงจากอัตราดอกเบี้ยอันเกี่ยวเนื่องกับเงินฝากสถาบันการเงินและเงินกู้ยืมระยะสั้นจากสถาบันการเงินและหนี้สินตามสัญญาเช่าการเงิน </w:t>
      </w:r>
    </w:p>
    <w:p w:rsidR="00F22F16" w:rsidRPr="00151805" w:rsidRDefault="00F22F1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90937" w:rsidRPr="00151805" w:rsidRDefault="000E391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bookmarkStart w:id="5" w:name="_Hlk504303280"/>
      <w:r w:rsidR="00135DEF"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5D10D3" w:rsidRPr="00151805">
        <w:rPr>
          <w:rFonts w:ascii="Angsana New" w:hAnsi="Angsana New"/>
          <w:sz w:val="26"/>
          <w:szCs w:val="26"/>
          <w:cs/>
        </w:rPr>
        <w:t xml:space="preserve"> </w:t>
      </w:r>
      <w:bookmarkEnd w:id="5"/>
      <w:r w:rsidR="005D10D3" w:rsidRPr="00151805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E76AE" w:rsidRPr="00151805" w:rsidRDefault="00DE76AE" w:rsidP="00666899">
      <w:pPr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72" w:type="dxa"/>
        <w:tblLook w:val="00A0" w:firstRow="1" w:lastRow="0" w:firstColumn="1" w:lastColumn="0" w:noHBand="0" w:noVBand="0"/>
      </w:tblPr>
      <w:tblGrid>
        <w:gridCol w:w="2970"/>
        <w:gridCol w:w="1080"/>
        <w:gridCol w:w="990"/>
        <w:gridCol w:w="990"/>
        <w:gridCol w:w="957"/>
        <w:gridCol w:w="967"/>
        <w:gridCol w:w="1046"/>
        <w:gridCol w:w="1170"/>
      </w:tblGrid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  <w:r w:rsidR="00135DEF" w:rsidRPr="00151805">
              <w:rPr>
                <w:rFonts w:ascii="Angsana New" w:hAnsi="Angsana New"/>
                <w:sz w:val="22"/>
                <w:szCs w:val="22"/>
              </w:rPr>
              <w:t>60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6893" w:rsidRPr="00151805" w:rsidRDefault="009C689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6893" w:rsidRPr="00151805" w:rsidRDefault="009C689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6893" w:rsidRPr="00151805" w:rsidRDefault="009C689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:rsidR="009C6893" w:rsidRPr="00151805" w:rsidRDefault="009C689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46" w:type="dxa"/>
          </w:tcPr>
          <w:p w:rsidR="009C6893" w:rsidRPr="00151805" w:rsidRDefault="009C689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820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474D0D" w:rsidRPr="00151805" w:rsidRDefault="004362A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112,</w:t>
            </w:r>
            <w:r w:rsidR="003077D4" w:rsidRPr="00151805">
              <w:rPr>
                <w:rFonts w:ascii="Angsana New" w:hAnsi="Angsana New"/>
                <w:sz w:val="22"/>
                <w:szCs w:val="22"/>
              </w:rPr>
              <w:t>6</w:t>
            </w:r>
            <w:r w:rsidRPr="00151805">
              <w:rPr>
                <w:rFonts w:ascii="Angsana New" w:hAnsi="Angsana New"/>
                <w:sz w:val="22"/>
                <w:szCs w:val="22"/>
              </w:rPr>
              <w:t>2</w:t>
            </w:r>
            <w:r w:rsidR="00901887" w:rsidRPr="0015180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:rsidR="00474D0D" w:rsidRPr="00151805" w:rsidRDefault="00A6214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21,0</w:t>
            </w:r>
            <w:r w:rsidR="007D5712" w:rsidRPr="00151805">
              <w:rPr>
                <w:rFonts w:ascii="Angsana New" w:hAnsi="Angsana New"/>
                <w:sz w:val="22"/>
                <w:szCs w:val="22"/>
              </w:rPr>
              <w:t>2</w:t>
            </w:r>
            <w:r w:rsidRPr="0015180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46" w:type="dxa"/>
            <w:shd w:val="clear" w:color="auto" w:fill="auto"/>
          </w:tcPr>
          <w:p w:rsidR="00474D0D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133,65</w:t>
            </w:r>
            <w:r w:rsidR="00536A75" w:rsidRPr="001518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474D0D" w:rsidRPr="00151805" w:rsidRDefault="006D4C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37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10464" w:rsidRPr="0015180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9049AE" w:rsidRPr="00151805" w:rsidTr="0083511F">
        <w:tc>
          <w:tcPr>
            <w:tcW w:w="2970" w:type="dxa"/>
          </w:tcPr>
          <w:p w:rsidR="009049AE" w:rsidRPr="00151805" w:rsidRDefault="009049AE" w:rsidP="009049AE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26,049</w:t>
            </w:r>
          </w:p>
        </w:tc>
        <w:tc>
          <w:tcPr>
            <w:tcW w:w="1046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</w:rPr>
              <w:t>26,049</w:t>
            </w:r>
          </w:p>
        </w:tc>
        <w:tc>
          <w:tcPr>
            <w:tcW w:w="1170" w:type="dxa"/>
            <w:shd w:val="clear" w:color="auto" w:fill="auto"/>
          </w:tcPr>
          <w:p w:rsidR="009049AE" w:rsidRPr="00151805" w:rsidRDefault="009049AE" w:rsidP="009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74D0D" w:rsidRPr="00151805" w:rsidTr="0083511F">
        <w:tc>
          <w:tcPr>
            <w:tcW w:w="2970" w:type="dxa"/>
          </w:tcPr>
          <w:p w:rsidR="00474D0D" w:rsidRPr="00151805" w:rsidRDefault="009049AE" w:rsidP="00666899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08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474D0D" w:rsidRPr="00151805" w:rsidRDefault="009049A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148,235</w:t>
            </w:r>
          </w:p>
        </w:tc>
        <w:tc>
          <w:tcPr>
            <w:tcW w:w="1046" w:type="dxa"/>
            <w:shd w:val="clear" w:color="auto" w:fill="auto"/>
          </w:tcPr>
          <w:p w:rsidR="00474D0D" w:rsidRPr="00151805" w:rsidRDefault="009049A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148,235</w:t>
            </w:r>
          </w:p>
        </w:tc>
        <w:tc>
          <w:tcPr>
            <w:tcW w:w="1170" w:type="dxa"/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74D0D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65490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="004362A5" w:rsidRPr="00151805">
              <w:rPr>
                <w:rFonts w:ascii="Angsana New" w:hAnsi="Angsana New"/>
                <w:sz w:val="22"/>
                <w:szCs w:val="22"/>
                <w:u w:val="double"/>
              </w:rPr>
              <w:t>112,6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  <w:r w:rsidR="00C4728D" w:rsidRPr="00151805">
              <w:rPr>
                <w:rFonts w:ascii="Angsana New" w:hAnsi="Angsana New"/>
                <w:sz w:val="22"/>
                <w:szCs w:val="22"/>
                <w:u w:val="double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9049A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195,313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9049A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307,941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4D0D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4D0D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4D0D" w:rsidRPr="00151805" w:rsidRDefault="00474D0D" w:rsidP="00666899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2FAC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C2FAC" w:rsidRPr="00151805" w:rsidRDefault="001C2FAC" w:rsidP="00666899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6D4C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5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</w:rPr>
              <w:t>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1C2FAC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C2FAC" w:rsidRPr="00151805" w:rsidRDefault="00FA388B" w:rsidP="00666899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</w:t>
            </w:r>
            <w:r w:rsidR="00A14CF1" w:rsidRPr="00151805">
              <w:rPr>
                <w:rFonts w:ascii="Angsana New" w:hAnsi="Angsana New"/>
                <w:sz w:val="22"/>
                <w:szCs w:val="22"/>
              </w:rPr>
              <w:t>49,549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</w:t>
            </w:r>
            <w:r w:rsidR="00A14CF1" w:rsidRPr="00151805">
              <w:rPr>
                <w:rFonts w:ascii="Angsana New" w:hAnsi="Angsana New"/>
                <w:sz w:val="22"/>
                <w:szCs w:val="22"/>
              </w:rPr>
              <w:t>49,549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C2FAC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C2FAC" w:rsidRPr="00151805" w:rsidRDefault="001C2FAC" w:rsidP="00666899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12,395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12,395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C2FAC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C2FAC" w:rsidRPr="00151805" w:rsidRDefault="001C2FAC" w:rsidP="00666899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DF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="00DF1550"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="003077D4" w:rsidRPr="00151805">
              <w:rPr>
                <w:rFonts w:ascii="Angsana New" w:hAnsi="Angsana New"/>
                <w:sz w:val="22"/>
                <w:szCs w:val="22"/>
                <w:u w:val="single"/>
              </w:rPr>
              <w:t>751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</w:t>
            </w:r>
            <w:r w:rsidR="00A64EF1" w:rsidRPr="00151805">
              <w:rPr>
                <w:rFonts w:ascii="Angsana New" w:hAnsi="Angsana New"/>
                <w:sz w:val="22"/>
                <w:szCs w:val="22"/>
                <w:u w:val="single"/>
              </w:rPr>
              <w:t>,</w:t>
            </w:r>
            <w:r w:rsidR="003077D4" w:rsidRPr="00151805">
              <w:rPr>
                <w:rFonts w:ascii="Angsana New" w:hAnsi="Angsana New"/>
                <w:sz w:val="22"/>
                <w:szCs w:val="22"/>
                <w:u w:val="single"/>
              </w:rPr>
              <w:t>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</w:t>
            </w:r>
            <w:r w:rsidR="003077D4" w:rsidRPr="00151805">
              <w:rPr>
                <w:rFonts w:ascii="Angsana New" w:hAnsi="Angsana New"/>
                <w:sz w:val="22"/>
                <w:szCs w:val="22"/>
                <w:u w:val="single"/>
              </w:rPr>
              <w:t>1,938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6D4C5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1C2FAC" w:rsidRPr="00151805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C2FAC" w:rsidRPr="00151805" w:rsidRDefault="001C2FAC" w:rsidP="00666899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DF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="00DF1550"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="006F58E8"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="00A03298" w:rsidRPr="00151805">
              <w:rPr>
                <w:rFonts w:ascii="Angsana New" w:hAnsi="Angsana New"/>
                <w:sz w:val="22"/>
                <w:szCs w:val="22"/>
                <w:u w:val="double"/>
              </w:rPr>
              <w:t>7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 </w:t>
            </w:r>
            <w:r w:rsidR="00A64EF1" w:rsidRPr="00151805">
              <w:rPr>
                <w:rFonts w:ascii="Angsana New" w:hAnsi="Angsana New"/>
                <w:sz w:val="22"/>
                <w:szCs w:val="22"/>
                <w:u w:val="double"/>
              </w:rPr>
              <w:t>1,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698,647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E01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  <w:r w:rsidR="007067A0" w:rsidRPr="00151805">
              <w:rPr>
                <w:rFonts w:ascii="Angsana New" w:hAnsi="Angsana New"/>
                <w:sz w:val="22"/>
                <w:szCs w:val="22"/>
                <w:u w:val="double"/>
              </w:rPr>
              <w:t>61,944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E0166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="003077D4" w:rsidRPr="00151805">
              <w:rPr>
                <w:rFonts w:ascii="Angsana New" w:hAnsi="Angsana New"/>
                <w:sz w:val="22"/>
                <w:szCs w:val="22"/>
                <w:u w:val="double"/>
              </w:rPr>
              <w:t>9</w:t>
            </w:r>
            <w:r w:rsidR="007067A0" w:rsidRPr="00151805">
              <w:rPr>
                <w:rFonts w:ascii="Angsana New" w:hAnsi="Angsana New"/>
                <w:sz w:val="22"/>
                <w:szCs w:val="22"/>
                <w:u w:val="double"/>
              </w:rPr>
              <w:t>62,529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FAC" w:rsidRPr="00151805" w:rsidRDefault="001C2FA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6D3B01" w:rsidRPr="00151805" w:rsidRDefault="006D3B01" w:rsidP="00666899">
      <w:pPr>
        <w:rPr>
          <w:rFonts w:ascii="Angsana New" w:hAnsi="Angsana New"/>
          <w:sz w:val="22"/>
          <w:szCs w:val="22"/>
        </w:rPr>
      </w:pPr>
    </w:p>
    <w:p w:rsidR="00B90937" w:rsidRPr="00151805" w:rsidRDefault="00B90937" w:rsidP="00666899">
      <w:pPr>
        <w:rPr>
          <w:rFonts w:ascii="Angsana New" w:hAnsi="Angsana New"/>
          <w:sz w:val="22"/>
          <w:szCs w:val="22"/>
        </w:rPr>
      </w:pPr>
    </w:p>
    <w:p w:rsidR="00CE29FF" w:rsidRPr="00151805" w:rsidRDefault="00CE29FF" w:rsidP="00666899">
      <w:r w:rsidRPr="00151805">
        <w:br w:type="page"/>
      </w:r>
    </w:p>
    <w:tbl>
      <w:tblPr>
        <w:tblW w:w="9936" w:type="dxa"/>
        <w:tblInd w:w="-72" w:type="dxa"/>
        <w:tblLook w:val="00A0" w:firstRow="1" w:lastRow="0" w:firstColumn="1" w:lastColumn="0" w:noHBand="0" w:noVBand="0"/>
      </w:tblPr>
      <w:tblGrid>
        <w:gridCol w:w="2970"/>
        <w:gridCol w:w="882"/>
        <w:gridCol w:w="1009"/>
        <w:gridCol w:w="971"/>
        <w:gridCol w:w="957"/>
        <w:gridCol w:w="1032"/>
        <w:gridCol w:w="1026"/>
        <w:gridCol w:w="1089"/>
      </w:tblGrid>
      <w:tr w:rsidR="00F22F16" w:rsidRPr="00151805" w:rsidTr="00CE29FF">
        <w:tc>
          <w:tcPr>
            <w:tcW w:w="2970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77" w:type="dxa"/>
            <w:gridSpan w:val="6"/>
            <w:tcBorders>
              <w:bottom w:val="single" w:sz="4" w:space="0" w:color="auto"/>
            </w:tcBorders>
            <w:vAlign w:val="bottom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8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22F16" w:rsidRPr="00151805" w:rsidTr="00CE29FF">
        <w:tc>
          <w:tcPr>
            <w:tcW w:w="2970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7" w:type="dxa"/>
            <w:gridSpan w:val="6"/>
            <w:tcBorders>
              <w:bottom w:val="single" w:sz="4" w:space="0" w:color="auto"/>
            </w:tcBorders>
            <w:vAlign w:val="bottom"/>
          </w:tcPr>
          <w:p w:rsidR="00F22F16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2559</w:t>
            </w:r>
            <w:r w:rsidR="00F22F16" w:rsidRPr="00151805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22F16" w:rsidRPr="00151805" w:rsidTr="00CE29FF">
        <w:tc>
          <w:tcPr>
            <w:tcW w:w="2970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2F16" w:rsidRPr="00151805" w:rsidTr="00CE29FF">
        <w:tc>
          <w:tcPr>
            <w:tcW w:w="2970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1032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รวม     </w:t>
            </w:r>
          </w:p>
        </w:tc>
        <w:tc>
          <w:tcPr>
            <w:tcW w:w="108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F22F16" w:rsidRPr="00151805" w:rsidTr="00CE29FF">
        <w:tc>
          <w:tcPr>
            <w:tcW w:w="2970" w:type="dxa"/>
          </w:tcPr>
          <w:p w:rsidR="00F22F16" w:rsidRPr="00151805" w:rsidRDefault="00F22F16" w:rsidP="00666899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82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F22F16" w:rsidRPr="00151805" w:rsidRDefault="00F22F16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5DEF" w:rsidRPr="00151805" w:rsidTr="00CE29FF">
        <w:tc>
          <w:tcPr>
            <w:tcW w:w="2970" w:type="dxa"/>
          </w:tcPr>
          <w:p w:rsidR="00135DEF" w:rsidRPr="00151805" w:rsidRDefault="00135DEF" w:rsidP="00666899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1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115,330</w:t>
            </w:r>
          </w:p>
        </w:tc>
        <w:tc>
          <w:tcPr>
            <w:tcW w:w="1032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12,926</w:t>
            </w:r>
          </w:p>
        </w:tc>
        <w:tc>
          <w:tcPr>
            <w:tcW w:w="1026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128,256</w:t>
            </w:r>
          </w:p>
        </w:tc>
        <w:tc>
          <w:tcPr>
            <w:tcW w:w="1089" w:type="dxa"/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37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1C1D08" w:rsidRPr="001518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4D54FF" w:rsidRPr="00151805" w:rsidTr="00CE29FF">
        <w:tc>
          <w:tcPr>
            <w:tcW w:w="2970" w:type="dxa"/>
          </w:tcPr>
          <w:p w:rsidR="004D54FF" w:rsidRPr="00151805" w:rsidRDefault="004D54FF" w:rsidP="004D54FF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2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09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1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32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22,522</w:t>
            </w:r>
          </w:p>
        </w:tc>
        <w:tc>
          <w:tcPr>
            <w:tcW w:w="1026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</w:rPr>
              <w:t>22,522</w:t>
            </w:r>
          </w:p>
        </w:tc>
        <w:tc>
          <w:tcPr>
            <w:tcW w:w="1089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D54FF" w:rsidRPr="00151805" w:rsidTr="00CE29FF">
        <w:tc>
          <w:tcPr>
            <w:tcW w:w="2970" w:type="dxa"/>
          </w:tcPr>
          <w:p w:rsidR="004D54FF" w:rsidRPr="00151805" w:rsidRDefault="004D54FF" w:rsidP="004D54FF">
            <w:pPr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882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9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1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32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132,498</w:t>
            </w:r>
          </w:p>
        </w:tc>
        <w:tc>
          <w:tcPr>
            <w:tcW w:w="1026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132,498</w:t>
            </w:r>
          </w:p>
        </w:tc>
        <w:tc>
          <w:tcPr>
            <w:tcW w:w="1089" w:type="dxa"/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115,330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167,946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283,276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555,850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555,850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127,186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127,186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6,743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6,743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716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1,938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2,654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716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1,938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555,850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133,929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692,433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54FF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4D54FF" w:rsidRPr="00151805" w:rsidRDefault="004D54FF" w:rsidP="004D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255E08" w:rsidRPr="00151805" w:rsidRDefault="00255E08" w:rsidP="00666899">
      <w:pPr>
        <w:rPr>
          <w:rFonts w:ascii="Angsana New" w:hAnsi="Angsana New"/>
          <w:sz w:val="22"/>
          <w:szCs w:val="22"/>
        </w:rPr>
      </w:pPr>
    </w:p>
    <w:p w:rsidR="00F70EA2" w:rsidRPr="00151805" w:rsidRDefault="00F70EA2" w:rsidP="00666899"/>
    <w:tbl>
      <w:tblPr>
        <w:tblW w:w="9939" w:type="dxa"/>
        <w:tblInd w:w="-81" w:type="dxa"/>
        <w:tblLook w:val="00A0" w:firstRow="1" w:lastRow="0" w:firstColumn="1" w:lastColumn="0" w:noHBand="0" w:noVBand="0"/>
      </w:tblPr>
      <w:tblGrid>
        <w:gridCol w:w="2970"/>
        <w:gridCol w:w="900"/>
        <w:gridCol w:w="999"/>
        <w:gridCol w:w="972"/>
        <w:gridCol w:w="954"/>
        <w:gridCol w:w="1026"/>
        <w:gridCol w:w="1029"/>
        <w:gridCol w:w="1089"/>
      </w:tblGrid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  <w:r w:rsidR="00135DEF" w:rsidRPr="00151805">
              <w:rPr>
                <w:rFonts w:ascii="Angsana New" w:hAnsi="Angsana New"/>
                <w:sz w:val="22"/>
                <w:szCs w:val="22"/>
              </w:rPr>
              <w:t>60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E29FF" w:rsidRPr="00151805" w:rsidTr="00CE29FF">
        <w:tc>
          <w:tcPr>
            <w:tcW w:w="2970" w:type="dxa"/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4" w:type="dxa"/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:rsidR="00CE29FF" w:rsidRPr="00151805" w:rsidRDefault="00CE29F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69A1" w:rsidRPr="00151805" w:rsidTr="00CE29FF">
        <w:tc>
          <w:tcPr>
            <w:tcW w:w="297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4169A1" w:rsidRPr="00151805" w:rsidRDefault="003077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86</w:t>
            </w:r>
            <w:r w:rsidR="004F2B4B" w:rsidRPr="00151805">
              <w:rPr>
                <w:rFonts w:ascii="Angsana New" w:hAnsi="Angsana New"/>
                <w:sz w:val="22"/>
                <w:szCs w:val="22"/>
              </w:rPr>
              <w:t>,9</w:t>
            </w:r>
            <w:r w:rsidR="00B705D4" w:rsidRPr="00151805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026" w:type="dxa"/>
          </w:tcPr>
          <w:p w:rsidR="004169A1" w:rsidRPr="00151805" w:rsidRDefault="00B705D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29" w:type="dxa"/>
          </w:tcPr>
          <w:p w:rsidR="004169A1" w:rsidRPr="00151805" w:rsidRDefault="004F2B4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86,94</w:t>
            </w:r>
            <w:r w:rsidR="001F5FA2" w:rsidRPr="0015180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9" w:type="dxa"/>
          </w:tcPr>
          <w:p w:rsidR="004169A1" w:rsidRPr="00151805" w:rsidRDefault="009A15EE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37</w:t>
            </w:r>
            <w:r w:rsidR="00857033" w:rsidRPr="00151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4867CA" w:rsidRPr="0015180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4867CA"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37283" w:rsidRPr="0015180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9D0260" w:rsidRPr="00151805" w:rsidTr="00CE29FF">
        <w:tc>
          <w:tcPr>
            <w:tcW w:w="297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  <w:r w:rsidRPr="00151805">
              <w:rPr>
                <w:rFonts w:ascii="Angsana New" w:hAnsi="Angsana New"/>
                <w:sz w:val="22"/>
                <w:szCs w:val="22"/>
              </w:rPr>
              <w:t>21,891</w:t>
            </w:r>
          </w:p>
        </w:tc>
        <w:tc>
          <w:tcPr>
            <w:tcW w:w="102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  <w:r w:rsidRPr="00151805">
              <w:rPr>
                <w:rFonts w:ascii="Angsana New" w:hAnsi="Angsana New"/>
                <w:sz w:val="22"/>
                <w:szCs w:val="22"/>
              </w:rPr>
              <w:t>21,891</w:t>
            </w:r>
          </w:p>
        </w:tc>
        <w:tc>
          <w:tcPr>
            <w:tcW w:w="108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D0260" w:rsidRPr="00151805" w:rsidTr="00CE29FF">
        <w:tc>
          <w:tcPr>
            <w:tcW w:w="297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151805">
              <w:rPr>
                <w:rFonts w:ascii="Angsana New" w:hAnsi="Angsana New"/>
                <w:sz w:val="22"/>
                <w:szCs w:val="22"/>
              </w:rPr>
              <w:t>141,180</w:t>
            </w:r>
          </w:p>
        </w:tc>
        <w:tc>
          <w:tcPr>
            <w:tcW w:w="1026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</w:rPr>
              <w:t>141,180</w:t>
            </w:r>
          </w:p>
        </w:tc>
        <w:tc>
          <w:tcPr>
            <w:tcW w:w="108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9D0260" w:rsidRPr="00151805" w:rsidTr="00CE29FF">
        <w:tc>
          <w:tcPr>
            <w:tcW w:w="297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0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1,376</w:t>
            </w:r>
          </w:p>
        </w:tc>
        <w:tc>
          <w:tcPr>
            <w:tcW w:w="102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1,376</w:t>
            </w:r>
          </w:p>
        </w:tc>
        <w:tc>
          <w:tcPr>
            <w:tcW w:w="108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D0260" w:rsidRPr="00151805" w:rsidTr="00CE29FF">
        <w:tc>
          <w:tcPr>
            <w:tcW w:w="297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228,090</w:t>
            </w:r>
          </w:p>
        </w:tc>
        <w:tc>
          <w:tcPr>
            <w:tcW w:w="1026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23,306</w:t>
            </w:r>
          </w:p>
        </w:tc>
        <w:tc>
          <w:tcPr>
            <w:tcW w:w="102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 251,396</w:t>
            </w:r>
          </w:p>
        </w:tc>
        <w:tc>
          <w:tcPr>
            <w:tcW w:w="1089" w:type="dxa"/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50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1,806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1,806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17CEC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34,244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34,244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05</w:t>
            </w:r>
          </w:p>
        </w:tc>
      </w:tr>
      <w:tr w:rsidR="00717CEC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751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1,187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>1,938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9D0260" w:rsidRPr="00151805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34,995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       1,187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698,647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1,975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736,804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D0260" w:rsidRPr="00151805" w:rsidRDefault="009D0260" w:rsidP="009D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F1351C" w:rsidRPr="00151805" w:rsidRDefault="00F1351C" w:rsidP="00666899">
      <w:pPr>
        <w:rPr>
          <w:rFonts w:ascii="Angsana New" w:hAnsi="Angsana New"/>
          <w:sz w:val="22"/>
          <w:szCs w:val="22"/>
        </w:rPr>
      </w:pPr>
    </w:p>
    <w:p w:rsidR="00603BAF" w:rsidRPr="00151805" w:rsidRDefault="00603BAF" w:rsidP="00666899">
      <w:r w:rsidRPr="00151805">
        <w:br w:type="page"/>
      </w:r>
    </w:p>
    <w:tbl>
      <w:tblPr>
        <w:tblW w:w="9957" w:type="dxa"/>
        <w:tblInd w:w="-90" w:type="dxa"/>
        <w:tblLook w:val="00A0" w:firstRow="1" w:lastRow="0" w:firstColumn="1" w:lastColumn="0" w:noHBand="0" w:noVBand="0"/>
      </w:tblPr>
      <w:tblGrid>
        <w:gridCol w:w="2988"/>
        <w:gridCol w:w="891"/>
        <w:gridCol w:w="999"/>
        <w:gridCol w:w="972"/>
        <w:gridCol w:w="963"/>
        <w:gridCol w:w="1026"/>
        <w:gridCol w:w="1029"/>
        <w:gridCol w:w="1089"/>
      </w:tblGrid>
      <w:tr w:rsidR="004169A1" w:rsidRPr="00151805" w:rsidTr="00603BAF">
        <w:tc>
          <w:tcPr>
            <w:tcW w:w="2988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151805" w:rsidTr="00603BAF">
        <w:tc>
          <w:tcPr>
            <w:tcW w:w="2988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255</w:t>
            </w:r>
            <w:r w:rsidR="00135DEF" w:rsidRPr="00151805">
              <w:rPr>
                <w:rFonts w:ascii="Angsana New" w:hAnsi="Angsana New"/>
                <w:sz w:val="22"/>
                <w:szCs w:val="22"/>
              </w:rPr>
              <w:t>9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151805" w:rsidTr="00603BAF">
        <w:tc>
          <w:tcPr>
            <w:tcW w:w="2988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03BAF" w:rsidRPr="00151805" w:rsidTr="00603BAF">
        <w:tc>
          <w:tcPr>
            <w:tcW w:w="2988" w:type="dxa"/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63" w:type="dxa"/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:rsidR="00603BAF" w:rsidRPr="00151805" w:rsidRDefault="00603BA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169A1" w:rsidRPr="00151805" w:rsidTr="00603BAF">
        <w:tc>
          <w:tcPr>
            <w:tcW w:w="2988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69A1" w:rsidRPr="00151805" w:rsidTr="00603BAF">
        <w:tc>
          <w:tcPr>
            <w:tcW w:w="2988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91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151805" w:rsidRDefault="004169A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5DEF" w:rsidRPr="00151805" w:rsidTr="00603BAF">
        <w:tc>
          <w:tcPr>
            <w:tcW w:w="2988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91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74,319</w:t>
            </w:r>
          </w:p>
        </w:tc>
        <w:tc>
          <w:tcPr>
            <w:tcW w:w="1026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02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74,372</w:t>
            </w:r>
          </w:p>
        </w:tc>
        <w:tc>
          <w:tcPr>
            <w:tcW w:w="1089" w:type="dxa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0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37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-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717CEC" w:rsidRPr="00151805" w:rsidTr="00603BAF">
        <w:tc>
          <w:tcPr>
            <w:tcW w:w="2988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891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 xml:space="preserve">           23,424</w:t>
            </w:r>
          </w:p>
        </w:tc>
        <w:tc>
          <w:tcPr>
            <w:tcW w:w="102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 xml:space="preserve">           23,424</w:t>
            </w:r>
          </w:p>
        </w:tc>
        <w:tc>
          <w:tcPr>
            <w:tcW w:w="108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17CEC" w:rsidRPr="00151805" w:rsidTr="00603BAF">
        <w:tc>
          <w:tcPr>
            <w:tcW w:w="2988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91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 xml:space="preserve">      265,170</w:t>
            </w:r>
          </w:p>
        </w:tc>
        <w:tc>
          <w:tcPr>
            <w:tcW w:w="1026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 xml:space="preserve">      265,170</w:t>
            </w:r>
          </w:p>
        </w:tc>
        <w:tc>
          <w:tcPr>
            <w:tcW w:w="108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717CEC" w:rsidRPr="00151805" w:rsidTr="00603BAF">
        <w:tc>
          <w:tcPr>
            <w:tcW w:w="2988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891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3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 3,637</w:t>
            </w:r>
          </w:p>
        </w:tc>
        <w:tc>
          <w:tcPr>
            <w:tcW w:w="102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3,637</w:t>
            </w:r>
          </w:p>
        </w:tc>
        <w:tc>
          <w:tcPr>
            <w:tcW w:w="108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17CEC" w:rsidRPr="00151805" w:rsidTr="00603BAF">
        <w:tc>
          <w:tcPr>
            <w:tcW w:w="2988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91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3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339,489</w:t>
            </w:r>
          </w:p>
        </w:tc>
        <w:tc>
          <w:tcPr>
            <w:tcW w:w="1026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27,114</w:t>
            </w:r>
          </w:p>
        </w:tc>
        <w:tc>
          <w:tcPr>
            <w:tcW w:w="102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366,603</w:t>
            </w:r>
          </w:p>
        </w:tc>
        <w:tc>
          <w:tcPr>
            <w:tcW w:w="1089" w:type="dxa"/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8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555,850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555,850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50 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151805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Pr="0015180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2,098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2,098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18,566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18,566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1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716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1,938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single"/>
              </w:rPr>
              <w:t xml:space="preserve">     2,654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805">
              <w:rPr>
                <w:rFonts w:ascii="Angsana New" w:hAnsi="Angsana New"/>
                <w:sz w:val="22"/>
                <w:szCs w:val="22"/>
              </w:rPr>
              <w:t>5</w:t>
            </w:r>
            <w:r w:rsidRPr="0015180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5180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717CEC" w:rsidRPr="00151805" w:rsidTr="00603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1518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 19,282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       1,938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 xml:space="preserve">  555,850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</w:t>
            </w: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2,133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1805">
              <w:rPr>
                <w:rFonts w:ascii="Angsana New" w:hAnsi="Angsana New"/>
                <w:sz w:val="22"/>
                <w:szCs w:val="22"/>
                <w:u w:val="double"/>
              </w:rPr>
              <w:t>579,203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17CEC" w:rsidRPr="00151805" w:rsidRDefault="00717CEC" w:rsidP="0071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135DEF" w:rsidRPr="00151805" w:rsidRDefault="00135DEF" w:rsidP="00666899">
      <w:pPr>
        <w:rPr>
          <w:rFonts w:ascii="Angsana New" w:hAnsi="Angsana New"/>
          <w:b/>
          <w:bCs/>
          <w:sz w:val="26"/>
          <w:szCs w:val="26"/>
        </w:rPr>
      </w:pPr>
    </w:p>
    <w:p w:rsidR="005D10D3" w:rsidRPr="00151805" w:rsidRDefault="005D10D3" w:rsidP="00666899">
      <w:pPr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 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>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733B80" w:rsidRPr="00151805" w:rsidRDefault="00733B80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เงินสดและรายการเทียบเท่าเงินสด</w:t>
      </w:r>
      <w:r w:rsidRPr="00151805">
        <w:rPr>
          <w:rFonts w:ascii="Angsana New" w:hAnsi="Angsana New"/>
          <w:sz w:val="26"/>
          <w:szCs w:val="26"/>
          <w:cs/>
        </w:rPr>
        <w:t xml:space="preserve"> ลูกหนี้การค้าและลูกหนี้</w:t>
      </w:r>
      <w:r w:rsidR="007046B1" w:rsidRPr="00151805">
        <w:rPr>
          <w:rFonts w:ascii="Angsana New" w:hAnsi="Angsana New" w:hint="cs"/>
          <w:sz w:val="26"/>
          <w:szCs w:val="26"/>
          <w:cs/>
        </w:rPr>
        <w:t>หมุนเวียน</w:t>
      </w:r>
      <w:r w:rsidRPr="00151805">
        <w:rPr>
          <w:rFonts w:ascii="Angsana New" w:hAnsi="Angsana New"/>
          <w:sz w:val="26"/>
          <w:szCs w:val="26"/>
          <w:cs/>
        </w:rPr>
        <w:t>อื่น</w:t>
      </w:r>
      <w:r w:rsidR="00502305" w:rsidRPr="00151805">
        <w:rPr>
          <w:rFonts w:ascii="Angsana New" w:hAnsi="Angsana New"/>
          <w:sz w:val="26"/>
          <w:szCs w:val="26"/>
          <w:cs/>
        </w:rPr>
        <w:t xml:space="preserve"> และเงินให้กู้ยืม</w:t>
      </w:r>
      <w:r w:rsidR="006B6C1E" w:rsidRPr="00151805">
        <w:rPr>
          <w:rFonts w:ascii="Angsana New" w:hAnsi="Angsana New"/>
          <w:sz w:val="26"/>
          <w:szCs w:val="26"/>
          <w:cs/>
        </w:rPr>
        <w:t>ระยะสั้น</w:t>
      </w:r>
      <w:r w:rsidR="00502305" w:rsidRPr="00151805">
        <w:rPr>
          <w:rFonts w:ascii="Angsana New" w:hAnsi="Angsana New"/>
          <w:sz w:val="26"/>
          <w:szCs w:val="26"/>
          <w:cs/>
        </w:rPr>
        <w:t xml:space="preserve">แก่บริษัทย่อย </w:t>
      </w:r>
      <w:r w:rsidRPr="00151805">
        <w:rPr>
          <w:rFonts w:ascii="Angsana New" w:hAnsi="Angsana New"/>
          <w:sz w:val="26"/>
          <w:szCs w:val="26"/>
          <w:cs/>
        </w:rPr>
        <w:t xml:space="preserve">: </w:t>
      </w:r>
      <w:r w:rsidRPr="00151805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เงินกู้ยืมระยะสั้นจากสถาบันการเงิน  </w:t>
      </w:r>
      <w:r w:rsidR="00502305" w:rsidRPr="00151805">
        <w:rPr>
          <w:rFonts w:ascii="Angsana New" w:hAnsi="Angsana New"/>
          <w:sz w:val="26"/>
          <w:szCs w:val="26"/>
          <w:cs/>
          <w:lang w:val="th-TH"/>
        </w:rPr>
        <w:t>เจ้าหนี้การค้าและเจ้าหนี้</w:t>
      </w:r>
      <w:r w:rsidR="007046B1" w:rsidRPr="00151805">
        <w:rPr>
          <w:rFonts w:ascii="Angsana New" w:hAnsi="Angsana New" w:hint="cs"/>
          <w:sz w:val="26"/>
          <w:szCs w:val="26"/>
          <w:cs/>
          <w:lang w:val="th-TH"/>
        </w:rPr>
        <w:t>หมุนเวียน</w:t>
      </w:r>
      <w:r w:rsidR="00502305" w:rsidRPr="00151805">
        <w:rPr>
          <w:rFonts w:ascii="Angsana New" w:hAnsi="Angsana New"/>
          <w:sz w:val="26"/>
          <w:szCs w:val="26"/>
          <w:cs/>
          <w:lang w:val="th-TH"/>
        </w:rPr>
        <w:t xml:space="preserve">อื่น  </w:t>
      </w:r>
      <w:r w:rsidR="000C2814" w:rsidRPr="00151805">
        <w:rPr>
          <w:rFonts w:ascii="Angsana New" w:hAnsi="Angsana New"/>
          <w:sz w:val="26"/>
          <w:szCs w:val="26"/>
          <w:cs/>
          <w:lang w:val="th-TH"/>
        </w:rPr>
        <w:t>และ</w:t>
      </w:r>
      <w:r w:rsidRPr="00151805">
        <w:rPr>
          <w:rFonts w:ascii="Angsana New" w:hAnsi="Angsana New"/>
          <w:sz w:val="26"/>
          <w:szCs w:val="26"/>
          <w:cs/>
          <w:lang w:val="th-TH"/>
        </w:rPr>
        <w:t>เงินกู้ยืม</w:t>
      </w:r>
      <w:r w:rsidR="006B6C1E" w:rsidRPr="00151805">
        <w:rPr>
          <w:rFonts w:ascii="Angsana New" w:hAnsi="Angsana New"/>
          <w:sz w:val="26"/>
          <w:szCs w:val="26"/>
          <w:cs/>
          <w:lang w:val="th-TH"/>
        </w:rPr>
        <w:t>ระยะสั้น</w:t>
      </w:r>
      <w:r w:rsidRPr="00151805">
        <w:rPr>
          <w:rFonts w:ascii="Angsana New" w:hAnsi="Angsana New"/>
          <w:sz w:val="26"/>
          <w:szCs w:val="26"/>
          <w:cs/>
          <w:lang w:val="th-TH"/>
        </w:rPr>
        <w:t>จากบริษัท</w:t>
      </w:r>
      <w:r w:rsidR="006B6C1E" w:rsidRPr="00151805">
        <w:rPr>
          <w:rFonts w:ascii="Angsana New" w:hAnsi="Angsana New"/>
          <w:sz w:val="26"/>
          <w:szCs w:val="26"/>
          <w:cs/>
          <w:lang w:val="th-TH"/>
        </w:rPr>
        <w:t xml:space="preserve">ย่อย </w:t>
      </w:r>
      <w:r w:rsidRPr="00151805">
        <w:rPr>
          <w:rFonts w:ascii="Angsana New" w:hAnsi="Angsana New"/>
          <w:sz w:val="26"/>
          <w:szCs w:val="26"/>
          <w:cs/>
          <w:lang w:val="th-TH"/>
        </w:rPr>
        <w:t>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502305" w:rsidRPr="00151805" w:rsidRDefault="0050230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เจ้าหนี้เงินประกันผลงาน </w:t>
      </w:r>
      <w:r w:rsidRPr="00151805">
        <w:rPr>
          <w:rFonts w:ascii="Angsana New" w:hAnsi="Angsana New"/>
          <w:sz w:val="26"/>
          <w:szCs w:val="26"/>
          <w:cs/>
        </w:rPr>
        <w:t>: ไม่สามารถคำนวนมูลค่ายุติธรรมได้เนื่องจากไม่สามารถกำหนดอัตราดอกเบี้ยที่เหมาะสมได้</w:t>
      </w:r>
    </w:p>
    <w:p w:rsidR="00502305" w:rsidRPr="00151805" w:rsidRDefault="00502305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151805" w:rsidRDefault="005D10D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หนี้สินตามสัญญาเช่าการเงินซึ่งมีอัตราดอกเบี้ยคงที่ มีราคาตามบัญชีไม่แตกต่างจากราคายุติธรรมอย่างเป็นสาระสำคัญ   เนื่องจากมีอัตราดอกเบี้ยคงที่ซึ่งใกล้เคียงกับอัตราดอกเบี้ยตามท้องตลาด</w:t>
      </w:r>
    </w:p>
    <w:p w:rsidR="00F70EA2" w:rsidRPr="00151805" w:rsidRDefault="00F70EA2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7046B1" w:rsidRPr="00151805" w:rsidRDefault="007046B1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br w:type="page"/>
      </w:r>
    </w:p>
    <w:p w:rsidR="00814137" w:rsidRPr="00151805" w:rsidRDefault="00845923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6</w:t>
      </w:r>
      <w:r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Pr="00151805">
        <w:rPr>
          <w:rFonts w:ascii="Angsana New" w:hAnsi="Angsana New"/>
          <w:b/>
          <w:bCs/>
          <w:sz w:val="26"/>
          <w:szCs w:val="26"/>
        </w:rPr>
        <w:tab/>
      </w:r>
      <w:r w:rsidR="00963733" w:rsidRPr="00151805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:rsidR="00845923" w:rsidRPr="00151805" w:rsidRDefault="00845923" w:rsidP="00666899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5F3446" w:rsidRPr="00151805" w:rsidRDefault="005F344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ส่วนงานธุรกิจ</w:t>
      </w:r>
    </w:p>
    <w:p w:rsidR="00973FE1" w:rsidRPr="00151805" w:rsidRDefault="00973FE1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5F3446" w:rsidRPr="00151805" w:rsidRDefault="005F344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กลุ่มบริษัทดำเนินธุรกิจหลักคือธุรกิจอาหาร ดังนั้นฝ่ายบริหารจึงพิจารณาว่า กลุ่มบริษัทมีส่วนงานเพียงส่วนงานเดียว</w:t>
      </w:r>
    </w:p>
    <w:p w:rsidR="005F3446" w:rsidRPr="00151805" w:rsidRDefault="005F344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C52322" w:rsidRPr="00151805" w:rsidRDefault="00C52322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>ส่วนงานภูมิศาสตร์</w:t>
      </w:r>
    </w:p>
    <w:p w:rsidR="00973FE1" w:rsidRPr="00151805" w:rsidRDefault="00973FE1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C52322" w:rsidRPr="00151805" w:rsidRDefault="00C52322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รายละเอียดข้อมูลทางการเงินจำแนกตามส่วนงานภูมิศาสตร์ของกลุ่มบริษัทในงบการเงินรวมสำหรับปีสิ้นสุดวันที่ </w:t>
      </w:r>
      <w:r w:rsidR="007046B1" w:rsidRPr="00151805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135DEF" w:rsidRPr="00151805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601835" w:rsidRPr="00151805">
        <w:rPr>
          <w:rFonts w:ascii="Angsana New" w:hAnsi="Angsana New" w:hint="cs"/>
          <w:sz w:val="26"/>
          <w:szCs w:val="26"/>
          <w:cs/>
          <w:lang w:val="th-TH"/>
        </w:rPr>
        <w:t>2560</w:t>
      </w:r>
      <w:r w:rsidR="00135DEF" w:rsidRPr="00151805">
        <w:rPr>
          <w:rFonts w:ascii="Angsana New" w:hAnsi="Angsana New"/>
          <w:sz w:val="26"/>
          <w:szCs w:val="26"/>
          <w:cs/>
          <w:lang w:val="th-TH"/>
        </w:rPr>
        <w:t xml:space="preserve"> และ 2559 </w:t>
      </w:r>
      <w:r w:rsidR="008355E2" w:rsidRPr="00151805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  </w:t>
      </w:r>
    </w:p>
    <w:p w:rsidR="00973FE1" w:rsidRPr="00151805" w:rsidRDefault="00973FE1" w:rsidP="00666899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6" w:name="_Hlk504303311"/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322" w:rsidRPr="00151805" w:rsidRDefault="00C52322" w:rsidP="00666899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60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B9093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2,42</w:t>
            </w:r>
            <w:r w:rsidR="000E4B10" w:rsidRPr="00151805">
              <w:rPr>
                <w:rFonts w:ascii="Angsana New" w:hAnsi="Angsana New"/>
                <w:sz w:val="26"/>
                <w:szCs w:val="26"/>
              </w:rPr>
              <w:t>2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E4B10"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AE71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2,425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1,8</w:t>
            </w:r>
            <w:r w:rsidR="00B34D64" w:rsidRPr="00151805">
              <w:rPr>
                <w:rFonts w:ascii="Angsana New" w:hAnsi="Angsana New"/>
                <w:sz w:val="26"/>
                <w:szCs w:val="26"/>
              </w:rPr>
              <w:t>77.3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1,8</w:t>
            </w:r>
            <w:r w:rsidR="00B34D64" w:rsidRPr="00151805">
              <w:rPr>
                <w:rFonts w:ascii="Angsana New" w:hAnsi="Angsana New"/>
                <w:sz w:val="26"/>
                <w:szCs w:val="26"/>
              </w:rPr>
              <w:t>78.7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54</w:t>
            </w:r>
            <w:r w:rsidR="00B34D64" w:rsidRPr="00151805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2322" w:rsidRPr="00151805" w:rsidRDefault="00AE71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="00B34D64" w:rsidRPr="00151805">
              <w:rPr>
                <w:rFonts w:ascii="Angsana New" w:hAnsi="Angsana New"/>
                <w:sz w:val="26"/>
                <w:szCs w:val="26"/>
              </w:rPr>
              <w:t>46.3</w:t>
            </w:r>
          </w:p>
        </w:tc>
      </w:tr>
      <w:tr w:rsidR="00BC6505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90.2</w:t>
            </w:r>
          </w:p>
        </w:tc>
      </w:tr>
      <w:tr w:rsidR="00BC6505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C6505" w:rsidRPr="00151805" w:rsidRDefault="00BC6505" w:rsidP="00BC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(86.7)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973FE1" w:rsidRPr="00151805">
              <w:rPr>
                <w:rFonts w:ascii="Angsana New" w:hAnsi="Angsana New"/>
                <w:sz w:val="26"/>
                <w:szCs w:val="26"/>
                <w:cs/>
              </w:rPr>
              <w:t>ในการ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="00B34D64" w:rsidRPr="00151805">
              <w:rPr>
                <w:rFonts w:ascii="Angsana New" w:hAnsi="Angsana New"/>
                <w:sz w:val="26"/>
                <w:szCs w:val="26"/>
              </w:rPr>
              <w:t>23.4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5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37595B" w:rsidP="00666899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C52322" w:rsidRPr="0015180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322" w:rsidRPr="00151805" w:rsidRDefault="0037595B" w:rsidP="0036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61CDD" w:rsidRPr="00151805">
              <w:rPr>
                <w:rFonts w:ascii="Angsana New" w:hAnsi="Angsana New"/>
                <w:sz w:val="26"/>
                <w:szCs w:val="26"/>
              </w:rPr>
              <w:t>20.1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2322" w:rsidRPr="00151805" w:rsidTr="00C52322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2322" w:rsidRPr="00151805" w:rsidRDefault="00C52322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2322" w:rsidRPr="00151805" w:rsidRDefault="00BC65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81.8</w:t>
            </w:r>
          </w:p>
        </w:tc>
      </w:tr>
      <w:bookmarkEnd w:id="6"/>
    </w:tbl>
    <w:p w:rsidR="00C52322" w:rsidRPr="00151805" w:rsidRDefault="00C52322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DEF" w:rsidRPr="00151805" w:rsidRDefault="00135DEF" w:rsidP="00666899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2559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B90937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2,157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2,158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35DEF" w:rsidRPr="00151805" w:rsidTr="00700D71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outlineLvl w:val="6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51805">
              <w:rPr>
                <w:rFonts w:ascii="Angsana New" w:hAnsi="Angsana New"/>
                <w:sz w:val="26"/>
                <w:szCs w:val="26"/>
              </w:rPr>
              <w:t>1,</w:t>
            </w:r>
            <w:r w:rsidR="00911CEC" w:rsidRPr="00151805">
              <w:rPr>
                <w:rFonts w:ascii="Angsana New" w:hAnsi="Angsana New"/>
                <w:sz w:val="26"/>
                <w:szCs w:val="26"/>
              </w:rPr>
              <w:t>668.8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51805">
              <w:rPr>
                <w:rFonts w:ascii="Angsana New" w:hAnsi="Angsana New"/>
                <w:sz w:val="26"/>
                <w:szCs w:val="26"/>
              </w:rPr>
              <w:t>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1,</w:t>
            </w:r>
            <w:r w:rsidR="00911CEC" w:rsidRPr="00151805">
              <w:rPr>
                <w:rFonts w:ascii="Angsana New" w:hAnsi="Angsana New"/>
                <w:sz w:val="26"/>
                <w:szCs w:val="26"/>
              </w:rPr>
              <w:t>669.2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35DEF" w:rsidRPr="00151805" w:rsidTr="00700D71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11CEC" w:rsidRPr="00151805">
              <w:rPr>
                <w:rFonts w:ascii="Angsana New" w:hAnsi="Angsana New"/>
                <w:sz w:val="26"/>
                <w:szCs w:val="26"/>
              </w:rPr>
              <w:t>488.8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 xml:space="preserve"> 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 xml:space="preserve">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911CE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488.9</w:t>
            </w:r>
          </w:p>
        </w:tc>
      </w:tr>
      <w:tr w:rsidR="00135DEF" w:rsidRPr="00151805" w:rsidTr="00700D71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DEF" w:rsidRPr="00151805" w:rsidRDefault="0022467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3</w:t>
            </w:r>
            <w:r w:rsidRPr="00151805">
              <w:rPr>
                <w:rFonts w:ascii="Angsana New" w:hAnsi="Angsana New"/>
                <w:sz w:val="26"/>
                <w:szCs w:val="26"/>
              </w:rPr>
              <w:t>.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7595B" w:rsidRPr="00151805" w:rsidTr="00700D71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37595B" w:rsidRPr="00151805" w:rsidRDefault="0037595B" w:rsidP="00666899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C6505" w:rsidRPr="00151805">
              <w:rPr>
                <w:rFonts w:ascii="Angsana New" w:hAnsi="Angsana New"/>
                <w:sz w:val="26"/>
                <w:szCs w:val="26"/>
              </w:rPr>
              <w:t>56.2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7595B" w:rsidRPr="00151805" w:rsidTr="00700D71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37595B" w:rsidRPr="00151805" w:rsidRDefault="0037595B" w:rsidP="00666899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5B" w:rsidRPr="00151805" w:rsidRDefault="0037595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2467C" w:rsidRPr="00151805">
              <w:rPr>
                <w:rFonts w:ascii="Angsana New" w:hAnsi="Angsana New"/>
                <w:sz w:val="26"/>
                <w:szCs w:val="26"/>
              </w:rPr>
              <w:t>328.6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17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4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DAE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960DAE" w:rsidRPr="00151805" w:rsidRDefault="00960DAE" w:rsidP="00960DAE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60DAE" w:rsidRPr="00151805" w:rsidRDefault="00960DAE" w:rsidP="0096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0DAE" w:rsidRPr="00151805" w:rsidRDefault="00960DAE" w:rsidP="0096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60DAE" w:rsidRPr="00151805" w:rsidRDefault="00960DAE" w:rsidP="0096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0DAE" w:rsidRPr="00151805" w:rsidRDefault="00960DAE" w:rsidP="0096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E" w:rsidRPr="00151805" w:rsidRDefault="00960DAE" w:rsidP="0096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1805">
              <w:rPr>
                <w:rFonts w:ascii="Angsana New" w:hAnsi="Angsana New"/>
                <w:sz w:val="26"/>
                <w:szCs w:val="26"/>
              </w:rPr>
              <w:t>20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1805">
              <w:rPr>
                <w:rFonts w:ascii="Angsana New" w:hAnsi="Angsana New"/>
                <w:sz w:val="26"/>
                <w:szCs w:val="26"/>
              </w:rPr>
              <w:t>9</w:t>
            </w:r>
            <w:r w:rsidRPr="001518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35DEF" w:rsidRPr="00151805" w:rsidTr="00997C3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DEF" w:rsidRPr="00151805" w:rsidRDefault="00135DE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5DEF" w:rsidRPr="00151805" w:rsidRDefault="00BC650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89.6</w:t>
            </w:r>
          </w:p>
        </w:tc>
      </w:tr>
    </w:tbl>
    <w:p w:rsidR="00135DEF" w:rsidRPr="00151805" w:rsidRDefault="00135DEF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9D5826" w:rsidRPr="00151805" w:rsidRDefault="0029748B" w:rsidP="00666899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7</w:t>
      </w:r>
      <w:r w:rsidR="00845923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845923" w:rsidRPr="00151805">
        <w:rPr>
          <w:rFonts w:ascii="Angsana New" w:hAnsi="Angsana New"/>
          <w:b/>
          <w:bCs/>
          <w:sz w:val="26"/>
          <w:szCs w:val="26"/>
        </w:rPr>
        <w:tab/>
      </w:r>
      <w:r w:rsidR="00A83357" w:rsidRPr="00151805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845923" w:rsidRPr="00151805" w:rsidRDefault="00845923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45923" w:rsidRPr="00151805" w:rsidRDefault="000E3913" w:rsidP="00666899">
      <w:pPr>
        <w:tabs>
          <w:tab w:val="left" w:pos="2160"/>
          <w:tab w:val="left" w:pos="2880"/>
        </w:tabs>
        <w:ind w:left="544" w:hanging="544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="00845923" w:rsidRPr="00151805">
        <w:rPr>
          <w:rFonts w:ascii="Angsana New" w:hAnsi="Angsana New"/>
          <w:sz w:val="26"/>
          <w:szCs w:val="26"/>
          <w:cs/>
        </w:rPr>
        <w:t xml:space="preserve"> </w:t>
      </w:r>
    </w:p>
    <w:p w:rsidR="00845923" w:rsidRPr="00151805" w:rsidRDefault="00845923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BA4617" w:rsidRPr="00151805" w:rsidRDefault="0010031A" w:rsidP="0066689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บริษัทและกลุ่มบริษัทมีภาระผูกพันตามสัญญาการจัดซื้อสินทรัพย์ </w:t>
      </w:r>
      <w:r w:rsidR="005A1D88" w:rsidRPr="00151805">
        <w:rPr>
          <w:rFonts w:ascii="Angsana New" w:hAnsi="Angsana New" w:hint="cs"/>
          <w:sz w:val="26"/>
          <w:szCs w:val="26"/>
          <w:cs/>
        </w:rPr>
        <w:t xml:space="preserve"> </w:t>
      </w:r>
      <w:r w:rsidRPr="00151805">
        <w:rPr>
          <w:rFonts w:ascii="Angsana New" w:hAnsi="Angsana New"/>
          <w:sz w:val="26"/>
          <w:szCs w:val="26"/>
          <w:cs/>
        </w:rPr>
        <w:t xml:space="preserve">สินค้าและบริการจำนวนเงินรวม </w:t>
      </w:r>
      <w:r w:rsidR="00D110FA" w:rsidRPr="00151805">
        <w:rPr>
          <w:rFonts w:ascii="Angsana New" w:hAnsi="Angsana New"/>
          <w:sz w:val="26"/>
          <w:szCs w:val="26"/>
        </w:rPr>
        <w:t>50.4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110FA" w:rsidRPr="00151805">
        <w:rPr>
          <w:rFonts w:ascii="Angsana New" w:hAnsi="Angsana New"/>
          <w:sz w:val="26"/>
          <w:szCs w:val="26"/>
        </w:rPr>
        <w:t>107</w:t>
      </w:r>
      <w:r w:rsidR="0037595B" w:rsidRPr="00151805">
        <w:rPr>
          <w:rFonts w:ascii="Angsana New" w:hAnsi="Angsana New"/>
          <w:sz w:val="26"/>
          <w:szCs w:val="26"/>
          <w:cs/>
        </w:rPr>
        <w:t>.</w:t>
      </w:r>
      <w:r w:rsidR="00D110FA" w:rsidRPr="00151805">
        <w:rPr>
          <w:rFonts w:ascii="Angsana New" w:hAnsi="Angsana New"/>
          <w:sz w:val="26"/>
          <w:szCs w:val="26"/>
        </w:rPr>
        <w:t>3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5A1D88" w:rsidRPr="00151805">
        <w:rPr>
          <w:rFonts w:ascii="Angsana New" w:hAnsi="Angsana New" w:hint="cs"/>
          <w:sz w:val="26"/>
          <w:szCs w:val="26"/>
          <w:cs/>
        </w:rPr>
        <w:t xml:space="preserve">        </w:t>
      </w:r>
      <w:r w:rsidRPr="00151805">
        <w:rPr>
          <w:rFonts w:ascii="Angsana New" w:hAnsi="Angsana New"/>
          <w:sz w:val="26"/>
          <w:szCs w:val="26"/>
          <w:cs/>
        </w:rPr>
        <w:t>ล้านบาท ตามลำดับ (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: </w:t>
      </w:r>
      <w:r w:rsidRPr="00151805">
        <w:rPr>
          <w:rFonts w:ascii="Angsana New" w:hAnsi="Angsana New"/>
          <w:sz w:val="26"/>
          <w:szCs w:val="26"/>
        </w:rPr>
        <w:t>2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2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Pr="00151805">
        <w:rPr>
          <w:rFonts w:ascii="Angsana New" w:hAnsi="Angsana New"/>
          <w:sz w:val="26"/>
          <w:szCs w:val="26"/>
        </w:rPr>
        <w:t>29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1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:rsidR="00845923" w:rsidRPr="00151805" w:rsidRDefault="000E2343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51805">
        <w:rPr>
          <w:rFonts w:ascii="Angsana New" w:hAnsi="Angsana New"/>
          <w:sz w:val="26"/>
          <w:szCs w:val="26"/>
          <w:cs/>
          <w:lang w:val="th-TH"/>
        </w:rPr>
        <w:t xml:space="preserve">       </w:t>
      </w:r>
    </w:p>
    <w:p w:rsidR="0010031A" w:rsidRPr="00151805" w:rsidRDefault="0010031A" w:rsidP="0066689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กลุ่มบริษัทมีหนี้สินที่อาจเกิดขึ้นจากการที่ธนาคารในประเทศแห่งหนึ่งออกหนังสือค้ำประกันต่อบริษัทเอกชนหลายแห่งเป็นจำนวนเงิน </w:t>
      </w:r>
      <w:r w:rsidRPr="00151805">
        <w:rPr>
          <w:rFonts w:ascii="Angsana New" w:hAnsi="Angsana New"/>
          <w:sz w:val="26"/>
          <w:szCs w:val="26"/>
        </w:rPr>
        <w:t>0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="00A44D4E" w:rsidRPr="00151805">
        <w:rPr>
          <w:rFonts w:ascii="Angsana New" w:hAnsi="Angsana New"/>
          <w:sz w:val="26"/>
          <w:szCs w:val="26"/>
        </w:rPr>
        <w:t>6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(</w:t>
      </w:r>
      <w:r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: </w:t>
      </w:r>
      <w:r w:rsidRPr="00151805">
        <w:rPr>
          <w:rFonts w:ascii="Angsana New" w:hAnsi="Angsana New"/>
          <w:sz w:val="26"/>
          <w:szCs w:val="26"/>
        </w:rPr>
        <w:t>0</w:t>
      </w:r>
      <w:r w:rsidRPr="00151805">
        <w:rPr>
          <w:rFonts w:ascii="Angsana New" w:hAnsi="Angsana New"/>
          <w:sz w:val="26"/>
          <w:szCs w:val="26"/>
          <w:cs/>
        </w:rPr>
        <w:t>.</w:t>
      </w:r>
      <w:r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ล้านบาท)</w:t>
      </w:r>
    </w:p>
    <w:p w:rsidR="00BA4617" w:rsidRPr="00151805" w:rsidRDefault="00BA4617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F45378" w:rsidRPr="00151805" w:rsidRDefault="00F45378" w:rsidP="0066689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บริษัทย่อยแห่งหนึ่งเป็นผู้ค้ำประกันเงินกู้ยืมของบริษัทจำนวนเงิน </w:t>
      </w:r>
      <w:r w:rsidR="00B83655" w:rsidRPr="00151805">
        <w:rPr>
          <w:rFonts w:ascii="Angsana New" w:hAnsi="Angsana New"/>
          <w:sz w:val="26"/>
          <w:szCs w:val="26"/>
        </w:rPr>
        <w:t>7</w:t>
      </w:r>
      <w:r w:rsidR="00CA7D02" w:rsidRPr="00151805">
        <w:rPr>
          <w:rFonts w:ascii="Angsana New" w:hAnsi="Angsana New"/>
          <w:sz w:val="26"/>
          <w:szCs w:val="26"/>
        </w:rPr>
        <w:t>80</w:t>
      </w:r>
      <w:r w:rsidR="00CA7D02" w:rsidRPr="00151805">
        <w:rPr>
          <w:rFonts w:ascii="Angsana New" w:hAnsi="Angsana New"/>
          <w:sz w:val="26"/>
          <w:szCs w:val="26"/>
          <w:cs/>
        </w:rPr>
        <w:t>.</w:t>
      </w:r>
      <w:r w:rsidR="00CA7D02" w:rsidRPr="00151805">
        <w:rPr>
          <w:rFonts w:ascii="Angsana New" w:hAnsi="Angsana New"/>
          <w:sz w:val="26"/>
          <w:szCs w:val="26"/>
        </w:rPr>
        <w:t>0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 (</w:t>
      </w:r>
      <w:r w:rsidRPr="00151805">
        <w:rPr>
          <w:rFonts w:ascii="Angsana New" w:hAnsi="Angsana New"/>
          <w:sz w:val="26"/>
          <w:szCs w:val="26"/>
        </w:rPr>
        <w:t>255</w:t>
      </w:r>
      <w:r w:rsidR="0010031A" w:rsidRPr="00151805">
        <w:rPr>
          <w:rFonts w:ascii="Angsana New" w:hAnsi="Angsana New"/>
          <w:sz w:val="26"/>
          <w:szCs w:val="26"/>
        </w:rPr>
        <w:t>9</w:t>
      </w:r>
      <w:r w:rsidRPr="00151805">
        <w:rPr>
          <w:rFonts w:ascii="Angsana New" w:hAnsi="Angsana New"/>
          <w:sz w:val="26"/>
          <w:szCs w:val="26"/>
          <w:cs/>
        </w:rPr>
        <w:t xml:space="preserve"> : </w:t>
      </w:r>
      <w:r w:rsidR="0010031A" w:rsidRPr="00151805">
        <w:rPr>
          <w:rFonts w:ascii="Angsana New" w:hAnsi="Angsana New"/>
          <w:sz w:val="26"/>
          <w:szCs w:val="26"/>
        </w:rPr>
        <w:t>380</w:t>
      </w:r>
      <w:r w:rsidR="0010031A" w:rsidRPr="00151805">
        <w:rPr>
          <w:rFonts w:ascii="Angsana New" w:hAnsi="Angsana New"/>
          <w:sz w:val="26"/>
          <w:szCs w:val="26"/>
          <w:cs/>
        </w:rPr>
        <w:t>.</w:t>
      </w:r>
      <w:r w:rsidR="0010031A" w:rsidRPr="00151805">
        <w:rPr>
          <w:rFonts w:ascii="Angsana New" w:hAnsi="Angsana New"/>
          <w:sz w:val="26"/>
          <w:szCs w:val="26"/>
        </w:rPr>
        <w:t>0</w:t>
      </w:r>
      <w:r w:rsidRPr="00151805">
        <w:rPr>
          <w:rFonts w:ascii="Angsana New" w:hAnsi="Angsana New"/>
          <w:sz w:val="26"/>
          <w:szCs w:val="26"/>
          <w:cs/>
        </w:rPr>
        <w:t xml:space="preserve"> ล้านบาท)</w:t>
      </w:r>
    </w:p>
    <w:p w:rsidR="00762559" w:rsidRPr="00151805" w:rsidRDefault="00762559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0A2766" w:rsidRPr="00151805" w:rsidRDefault="00D07E88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</w:t>
      </w:r>
      <w:r w:rsidR="00DF5D8F" w:rsidRPr="00151805">
        <w:rPr>
          <w:rFonts w:ascii="Angsana New" w:hAnsi="Angsana New"/>
          <w:b/>
          <w:bCs/>
          <w:sz w:val="26"/>
          <w:szCs w:val="26"/>
        </w:rPr>
        <w:t>8</w:t>
      </w:r>
      <w:r w:rsidR="000A2766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0A2766" w:rsidRPr="00151805">
        <w:rPr>
          <w:rFonts w:ascii="Angsana New" w:hAnsi="Angsana New"/>
          <w:b/>
          <w:bCs/>
          <w:sz w:val="26"/>
          <w:szCs w:val="26"/>
        </w:rPr>
        <w:tab/>
      </w:r>
      <w:r w:rsidR="000A2766" w:rsidRPr="00151805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:rsidR="000A2766" w:rsidRPr="00151805" w:rsidRDefault="000A276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A2766" w:rsidRPr="00151805" w:rsidRDefault="000A276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ผู้บริหารของ</w:t>
      </w:r>
      <w:r w:rsidR="00F22F16"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:rsidR="000A2766" w:rsidRPr="00151805" w:rsidRDefault="000A276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ABF" w:rsidRPr="00151805" w:rsidRDefault="000E3913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151805">
        <w:rPr>
          <w:rFonts w:ascii="Angsana New" w:hAnsi="Angsana New"/>
          <w:sz w:val="26"/>
          <w:szCs w:val="26"/>
        </w:rPr>
        <w:t>31</w:t>
      </w:r>
      <w:r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35DEF" w:rsidRPr="00151805">
        <w:rPr>
          <w:rFonts w:ascii="Angsana New" w:hAnsi="Angsana New"/>
          <w:sz w:val="26"/>
          <w:szCs w:val="26"/>
        </w:rPr>
        <w:t>2560</w:t>
      </w:r>
      <w:r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135DEF" w:rsidRPr="00151805">
        <w:rPr>
          <w:rFonts w:ascii="Angsana New" w:hAnsi="Angsana New"/>
          <w:sz w:val="26"/>
          <w:szCs w:val="26"/>
        </w:rPr>
        <w:t>2559</w:t>
      </w:r>
      <w:r w:rsidRPr="00151805">
        <w:rPr>
          <w:rFonts w:ascii="Angsana New" w:hAnsi="Angsana New"/>
          <w:sz w:val="26"/>
          <w:szCs w:val="26"/>
          <w:cs/>
        </w:rPr>
        <w:t xml:space="preserve"> </w:t>
      </w:r>
      <w:r w:rsidR="000F4ABF" w:rsidRPr="00151805">
        <w:rPr>
          <w:rFonts w:ascii="Angsana New" w:hAnsi="Angsana New"/>
          <w:sz w:val="26"/>
          <w:szCs w:val="26"/>
          <w:cs/>
        </w:rPr>
        <w:t xml:space="preserve"> อัตราส่วนหนี้สินต่อ</w:t>
      </w:r>
      <w:r w:rsidR="0030761C" w:rsidRPr="00151805">
        <w:rPr>
          <w:rFonts w:ascii="Angsana New" w:hAnsi="Angsana New"/>
          <w:sz w:val="26"/>
          <w:szCs w:val="26"/>
          <w:cs/>
        </w:rPr>
        <w:t>ทุน</w:t>
      </w:r>
      <w:r w:rsidR="000F4ABF" w:rsidRPr="00151805">
        <w:rPr>
          <w:rFonts w:ascii="Angsana New" w:hAnsi="Angsana New"/>
          <w:sz w:val="26"/>
          <w:szCs w:val="26"/>
          <w:cs/>
        </w:rPr>
        <w:t>มีดังนี้</w:t>
      </w:r>
    </w:p>
    <w:p w:rsidR="000A2766" w:rsidRPr="00151805" w:rsidRDefault="000A2766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0F4ABF" w:rsidRPr="00151805" w:rsidTr="009F5BED">
        <w:tc>
          <w:tcPr>
            <w:tcW w:w="3888" w:type="dxa"/>
          </w:tcPr>
          <w:p w:rsidR="000F4ABF" w:rsidRPr="00151805" w:rsidRDefault="000F4ABF" w:rsidP="0066689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auto"/>
            </w:tcBorders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4ABF" w:rsidRPr="00151805" w:rsidTr="009F5BED">
        <w:tc>
          <w:tcPr>
            <w:tcW w:w="3888" w:type="dxa"/>
          </w:tcPr>
          <w:p w:rsidR="000F4ABF" w:rsidRPr="00151805" w:rsidRDefault="000F4ABF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F4ABF" w:rsidRPr="00151805" w:rsidRDefault="003C480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0F4ABF" w:rsidRPr="00151805" w:rsidRDefault="003C480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0F4ABF" w:rsidRPr="00151805" w:rsidRDefault="003C480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0F4ABF" w:rsidRPr="00151805" w:rsidRDefault="000F4ABF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0F4ABF" w:rsidRPr="00151805" w:rsidRDefault="003C480A" w:rsidP="006668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255</w:t>
            </w:r>
            <w:r w:rsidR="00135DEF" w:rsidRPr="0015180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C6505" w:rsidRPr="00151805" w:rsidTr="009D7682">
        <w:tc>
          <w:tcPr>
            <w:tcW w:w="3888" w:type="dxa"/>
          </w:tcPr>
          <w:p w:rsidR="00BC6505" w:rsidRPr="00151805" w:rsidRDefault="00BC6505" w:rsidP="00BC650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151805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236" w:type="dxa"/>
          </w:tcPr>
          <w:p w:rsidR="00BC6505" w:rsidRPr="00151805" w:rsidRDefault="00BC6505" w:rsidP="00BC650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BC6505" w:rsidRPr="00151805" w:rsidRDefault="00BC6505" w:rsidP="00BC6505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3.4 : 1</w:t>
            </w:r>
          </w:p>
        </w:tc>
        <w:tc>
          <w:tcPr>
            <w:tcW w:w="238" w:type="dxa"/>
            <w:vAlign w:val="bottom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:rsidR="00BC6505" w:rsidRPr="00151805" w:rsidRDefault="00BC6505" w:rsidP="00BC6505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4.4 : 1</w:t>
            </w:r>
          </w:p>
        </w:tc>
        <w:tc>
          <w:tcPr>
            <w:tcW w:w="238" w:type="dxa"/>
            <w:vAlign w:val="bottom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:rsidR="00BC6505" w:rsidRPr="00151805" w:rsidRDefault="00BC6505" w:rsidP="00BC6505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2.8 : 1</w:t>
            </w:r>
          </w:p>
        </w:tc>
        <w:tc>
          <w:tcPr>
            <w:tcW w:w="236" w:type="dxa"/>
            <w:vAlign w:val="bottom"/>
          </w:tcPr>
          <w:p w:rsidR="00BC6505" w:rsidRPr="00151805" w:rsidRDefault="00BC6505" w:rsidP="00BC6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BC6505" w:rsidRPr="00151805" w:rsidRDefault="00BC6505" w:rsidP="00BC6505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805">
              <w:rPr>
                <w:rFonts w:ascii="Angsana New" w:hAnsi="Angsana New"/>
                <w:sz w:val="26"/>
                <w:szCs w:val="26"/>
              </w:rPr>
              <w:t>3.4 : 1</w:t>
            </w:r>
          </w:p>
        </w:tc>
      </w:tr>
    </w:tbl>
    <w:p w:rsidR="000F4ABF" w:rsidRPr="00151805" w:rsidRDefault="000F4ABF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94E2B" w:rsidRPr="00151805" w:rsidRDefault="00494E2B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หนี้สินหมายถึงหนี้สินรวมและทุนหมายถึงส่วนของผู้ถือหุ้น</w:t>
      </w:r>
      <w:r w:rsidR="006D7C4D" w:rsidRPr="00151805">
        <w:rPr>
          <w:rFonts w:ascii="Angsana New" w:hAnsi="Angsana New"/>
          <w:sz w:val="26"/>
          <w:szCs w:val="26"/>
          <w:cs/>
        </w:rPr>
        <w:t>ที่เป็นของบริษัทใหญ่</w:t>
      </w:r>
    </w:p>
    <w:p w:rsidR="009F5BED" w:rsidRPr="00151805" w:rsidRDefault="009F5BED" w:rsidP="006668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A2766" w:rsidRPr="00151805" w:rsidRDefault="00F22F16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  <w:r w:rsidR="000A2766" w:rsidRPr="00151805">
        <w:rPr>
          <w:rFonts w:ascii="Angsana New" w:hAnsi="Angsana New"/>
          <w:sz w:val="26"/>
          <w:szCs w:val="26"/>
          <w:cs/>
        </w:rPr>
        <w:t xml:space="preserve">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="000A2766" w:rsidRPr="00151805">
        <w:rPr>
          <w:rFonts w:ascii="Angsana New" w:hAnsi="Angsana New"/>
          <w:sz w:val="26"/>
          <w:szCs w:val="26"/>
        </w:rPr>
        <w:t>31</w:t>
      </w:r>
      <w:r w:rsidR="000A2766" w:rsidRPr="0015180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80A" w:rsidRPr="00151805">
        <w:rPr>
          <w:rFonts w:ascii="Angsana New" w:hAnsi="Angsana New"/>
          <w:sz w:val="26"/>
          <w:szCs w:val="26"/>
        </w:rPr>
        <w:t>25</w:t>
      </w:r>
      <w:r w:rsidR="00D07E88" w:rsidRPr="00151805">
        <w:rPr>
          <w:rFonts w:ascii="Angsana New" w:hAnsi="Angsana New"/>
          <w:sz w:val="26"/>
          <w:szCs w:val="26"/>
        </w:rPr>
        <w:t>60</w:t>
      </w:r>
      <w:r w:rsidR="000A2766" w:rsidRPr="00151805">
        <w:rPr>
          <w:rFonts w:ascii="Angsana New" w:hAnsi="Angsana New"/>
          <w:sz w:val="26"/>
          <w:szCs w:val="26"/>
          <w:cs/>
        </w:rPr>
        <w:t xml:space="preserve"> และ </w:t>
      </w:r>
      <w:r w:rsidR="003C480A" w:rsidRPr="00151805">
        <w:rPr>
          <w:rFonts w:ascii="Angsana New" w:hAnsi="Angsana New"/>
          <w:sz w:val="26"/>
          <w:szCs w:val="26"/>
        </w:rPr>
        <w:t>255</w:t>
      </w:r>
      <w:r w:rsidR="00D07E88" w:rsidRPr="00151805">
        <w:rPr>
          <w:rFonts w:ascii="Angsana New" w:hAnsi="Angsana New"/>
          <w:sz w:val="26"/>
          <w:szCs w:val="26"/>
        </w:rPr>
        <w:t>9</w:t>
      </w:r>
    </w:p>
    <w:p w:rsidR="00B90937" w:rsidRPr="00151805" w:rsidRDefault="00B90937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11001D" w:rsidRPr="00151805" w:rsidRDefault="00DF5D8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51805">
        <w:rPr>
          <w:rFonts w:ascii="Angsana New" w:hAnsi="Angsana New"/>
          <w:b/>
          <w:bCs/>
          <w:sz w:val="26"/>
          <w:szCs w:val="26"/>
        </w:rPr>
        <w:t>29</w:t>
      </w:r>
      <w:r w:rsidR="0011001D" w:rsidRPr="00151805">
        <w:rPr>
          <w:rFonts w:ascii="Angsana New" w:hAnsi="Angsana New"/>
          <w:b/>
          <w:bCs/>
          <w:sz w:val="26"/>
          <w:szCs w:val="26"/>
          <w:cs/>
        </w:rPr>
        <w:t>.</w:t>
      </w:r>
      <w:r w:rsidR="0011001D" w:rsidRPr="00151805">
        <w:rPr>
          <w:rFonts w:ascii="Angsana New" w:hAnsi="Angsana New"/>
          <w:b/>
          <w:bCs/>
          <w:sz w:val="26"/>
          <w:szCs w:val="26"/>
        </w:rPr>
        <w:tab/>
      </w:r>
      <w:r w:rsidR="0011001D" w:rsidRPr="00151805">
        <w:rPr>
          <w:rFonts w:ascii="Angsana New" w:hAnsi="Angsana New"/>
          <w:b/>
          <w:bCs/>
          <w:sz w:val="26"/>
          <w:szCs w:val="26"/>
          <w:cs/>
        </w:rPr>
        <w:t xml:space="preserve">มาตรฐานการรายงานทางการเงินที่ยังไม่ได้ใช้    </w:t>
      </w:r>
    </w:p>
    <w:p w:rsidR="0011001D" w:rsidRPr="00151805" w:rsidRDefault="0011001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11001D" w:rsidRPr="00151805" w:rsidRDefault="0011001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51805">
        <w:rPr>
          <w:rFonts w:ascii="Angsana New" w:hAnsi="Angsana New"/>
          <w:sz w:val="26"/>
          <w:szCs w:val="26"/>
          <w:cs/>
        </w:rPr>
        <w:t>กลุ่มบริษัทยังไม่ได้ใช้มาตรฐานการรายงานทางการเงินที่ปรับปรุงใหม่ที่ยังไม่มีการบังคับใช้ ณ วันที่รายงาน</w:t>
      </w:r>
      <w:r w:rsidR="0077256B" w:rsidRPr="00151805">
        <w:rPr>
          <w:rFonts w:ascii="Angsana New" w:hAnsi="Angsana New" w:hint="cs"/>
          <w:sz w:val="26"/>
          <w:szCs w:val="26"/>
          <w:cs/>
        </w:rPr>
        <w:t>เฉพาะที่เกี่ยวกับธุรกิจของกลุ่มบริษัท</w:t>
      </w:r>
      <w:r w:rsidRPr="00151805">
        <w:rPr>
          <w:rFonts w:ascii="Angsana New" w:hAnsi="Angsana New"/>
          <w:sz w:val="26"/>
          <w:szCs w:val="26"/>
          <w:cs/>
        </w:rPr>
        <w:t xml:space="preserve"> ดังต่อไปนี้ </w:t>
      </w:r>
    </w:p>
    <w:p w:rsidR="00C6270C" w:rsidRPr="00151805" w:rsidRDefault="00C6270C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9"/>
        <w:gridCol w:w="4761"/>
        <w:gridCol w:w="3870"/>
        <w:gridCol w:w="1260"/>
      </w:tblGrid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  <w:t xml:space="preserve">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 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  <w:t>เรื่อง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2D30EC">
            <w:pPr>
              <w:pStyle w:val="BodyText"/>
              <w:spacing w:after="0"/>
              <w:ind w:hanging="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9874D2" w:rsidRPr="00151805" w:rsidTr="009874D2">
        <w:tc>
          <w:tcPr>
            <w:tcW w:w="4770" w:type="dxa"/>
            <w:gridSpan w:val="2"/>
          </w:tcPr>
          <w:p w:rsidR="009874D2" w:rsidRPr="00151805" w:rsidRDefault="009874D2" w:rsidP="0066689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lastRenderedPageBreak/>
              <w:tab/>
              <w:t xml:space="preserve">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 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3870" w:type="dxa"/>
          </w:tcPr>
          <w:p w:rsidR="009874D2" w:rsidRPr="00151805" w:rsidRDefault="009874D2" w:rsidP="0066689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  <w:t>เรื่อง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1260" w:type="dxa"/>
          </w:tcPr>
          <w:p w:rsidR="009874D2" w:rsidRPr="00151805" w:rsidRDefault="009874D2" w:rsidP="0066689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77256B" w:rsidRPr="00151805" w:rsidTr="00D1381B">
        <w:tc>
          <w:tcPr>
            <w:tcW w:w="4770" w:type="dxa"/>
            <w:gridSpan w:val="2"/>
          </w:tcPr>
          <w:p w:rsidR="0077256B" w:rsidRPr="00151805" w:rsidRDefault="0077256B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77256B" w:rsidRPr="00151805" w:rsidRDefault="0077256B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1260" w:type="dxa"/>
          </w:tcPr>
          <w:p w:rsidR="0077256B" w:rsidRPr="00151805" w:rsidRDefault="0077256B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9874D2" w:rsidRPr="00151805" w:rsidTr="00D1381B">
        <w:tc>
          <w:tcPr>
            <w:tcW w:w="4770" w:type="dxa"/>
            <w:gridSpan w:val="2"/>
          </w:tcPr>
          <w:p w:rsidR="009874D2" w:rsidRPr="00151805" w:rsidRDefault="009874D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9874D2" w:rsidRPr="00151805" w:rsidRDefault="009874D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:rsidR="009874D2" w:rsidRPr="00151805" w:rsidRDefault="009874D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การวัดมูลค่ายุติธรรม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1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การนำเสนองบการเงิน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7 (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3109E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109EA" w:rsidRPr="001518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19 (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21 (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3870" w:type="dxa"/>
          </w:tcPr>
          <w:p w:rsidR="00E24C42" w:rsidRPr="00151805" w:rsidRDefault="00E24C42" w:rsidP="002D30EC">
            <w:pPr>
              <w:pStyle w:val="BodyText"/>
              <w:spacing w:after="0"/>
              <w:ind w:hanging="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การเงินระหว่างกาล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หนี้สินที่อาจเกิดขึ้น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และสินทรัพย์ที่อาจเกิดขึ้น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การตีความมาตรฐานการรายงานทางการเงิน ฉบับที่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9874D2" w:rsidRPr="00151805" w:rsidTr="009874D2">
        <w:tc>
          <w:tcPr>
            <w:tcW w:w="4770" w:type="dxa"/>
            <w:gridSpan w:val="2"/>
          </w:tcPr>
          <w:p w:rsidR="009874D2" w:rsidRPr="00151805" w:rsidRDefault="009874D2" w:rsidP="0066689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lastRenderedPageBreak/>
              <w:tab/>
              <w:t xml:space="preserve">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    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3870" w:type="dxa"/>
          </w:tcPr>
          <w:p w:rsidR="009874D2" w:rsidRPr="00151805" w:rsidRDefault="009874D2" w:rsidP="0066689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  <w:t>เรื่อง</w:t>
            </w: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ab/>
            </w:r>
          </w:p>
        </w:tc>
        <w:tc>
          <w:tcPr>
            <w:tcW w:w="1260" w:type="dxa"/>
          </w:tcPr>
          <w:p w:rsidR="009874D2" w:rsidRPr="00151805" w:rsidRDefault="009874D2" w:rsidP="0066689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77256B" w:rsidRPr="00151805" w:rsidTr="00D1381B">
        <w:tc>
          <w:tcPr>
            <w:tcW w:w="4770" w:type="dxa"/>
            <w:gridSpan w:val="2"/>
          </w:tcPr>
          <w:p w:rsidR="0077256B" w:rsidRPr="00151805" w:rsidRDefault="0077256B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77256B" w:rsidRPr="00151805" w:rsidRDefault="0077256B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การเงินระหว่างกาลและการด้อยค่า</w:t>
            </w:r>
          </w:p>
        </w:tc>
        <w:tc>
          <w:tcPr>
            <w:tcW w:w="1260" w:type="dxa"/>
          </w:tcPr>
          <w:p w:rsidR="0077256B" w:rsidRPr="00151805" w:rsidRDefault="0077256B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โปรแกรมสิทธิพิเศษแก่ลูกค้า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ข้อจำกัดสินทรัพย์ตามโครงการผลประโยชน์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ข้อกำหนดเงินทุนขั้นต่ำและปฏิสัมพันธ์ของรายการเหล่านี้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สำหรับมาตรฐานการบัญชี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ฉบับที่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19 (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2560)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เรื่อง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สัญญาสำหรับการก่อสร้างอสังหาริมทรัพย์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c>
          <w:tcPr>
            <w:tcW w:w="4770" w:type="dxa"/>
            <w:gridSpan w:val="2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874D2"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การโอนสินทรัพย์จากลูกค้า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rPr>
          <w:gridBefore w:val="1"/>
          <w:wBefore w:w="9" w:type="dxa"/>
        </w:trPr>
        <w:tc>
          <w:tcPr>
            <w:tcW w:w="4761" w:type="dxa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สัญญาเช่าดำเนินงาน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สิ่งจูงใจ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ที่ให้แก่ผู้เช่า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rPr>
          <w:gridBefore w:val="1"/>
          <w:wBefore w:w="9" w:type="dxa"/>
        </w:trPr>
        <w:tc>
          <w:tcPr>
            <w:tcW w:w="4761" w:type="dxa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rPr>
          <w:gridBefore w:val="1"/>
          <w:wBefore w:w="9" w:type="dxa"/>
        </w:trPr>
        <w:tc>
          <w:tcPr>
            <w:tcW w:w="4761" w:type="dxa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การประเมินเนื้อหา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สัญญาเช่าที่ทำขึ้นตาม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รูปแบบของกฎหมาย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rPr>
          <w:gridBefore w:val="1"/>
          <w:wBefore w:w="9" w:type="dxa"/>
        </w:trPr>
        <w:tc>
          <w:tcPr>
            <w:tcW w:w="4761" w:type="dxa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5180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รายการแลกเปลี่ยนเกี่ยวกับบริการโฆษณา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24C42" w:rsidRPr="00151805" w:rsidTr="009874D2">
        <w:trPr>
          <w:gridBefore w:val="1"/>
          <w:wBefore w:w="9" w:type="dxa"/>
        </w:trPr>
        <w:tc>
          <w:tcPr>
            <w:tcW w:w="4761" w:type="dxa"/>
          </w:tcPr>
          <w:p w:rsidR="00E24C42" w:rsidRPr="00151805" w:rsidRDefault="00E24C42" w:rsidP="00666899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15180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0" w:type="dxa"/>
          </w:tcPr>
          <w:p w:rsidR="00E24C42" w:rsidRPr="00151805" w:rsidRDefault="00E24C42" w:rsidP="0066689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260" w:type="dxa"/>
          </w:tcPr>
          <w:p w:rsidR="00E24C42" w:rsidRPr="00151805" w:rsidRDefault="00E24C42" w:rsidP="0066689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18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</w:tbl>
    <w:p w:rsidR="00762559" w:rsidRPr="00151805" w:rsidRDefault="00F655FF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6"/>
          <w:sz w:val="26"/>
          <w:szCs w:val="26"/>
        </w:rPr>
      </w:pPr>
      <w:r w:rsidRPr="00151805">
        <w:rPr>
          <w:rFonts w:ascii="Angsana New" w:hAnsi="Angsana New"/>
          <w:spacing w:val="6"/>
          <w:sz w:val="26"/>
          <w:szCs w:val="26"/>
        </w:rPr>
        <w:t xml:space="preserve"> </w:t>
      </w:r>
    </w:p>
    <w:p w:rsidR="0011001D" w:rsidRPr="00C65945" w:rsidRDefault="0011001D" w:rsidP="0066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6"/>
          <w:sz w:val="26"/>
          <w:szCs w:val="26"/>
        </w:rPr>
      </w:pPr>
      <w:r w:rsidRPr="00151805">
        <w:rPr>
          <w:rFonts w:ascii="Angsana New" w:hAnsi="Angsana New"/>
          <w:spacing w:val="6"/>
          <w:sz w:val="26"/>
          <w:szCs w:val="26"/>
          <w:cs/>
        </w:rPr>
        <w:t>ผู้บริหารคาดว่าจะนำมาตรฐานการรายงานทางการเงินที่ปรับปรุงใหม่ตามประกาศสภาวิชาชีพบัญชีมาใช้และถือปฏิบัติ โดยผู้บริหารอยู่ระหว่างการพิจารณาถึงผลกระทบที่อาจเกิดขึ้นจากการใช้มาตรฐานการรายงานทางการเงินที่ปรับปรุงใหม่ดังกล่าวต่องบการเงินของ</w:t>
      </w:r>
      <w:r w:rsidRPr="00151805">
        <w:rPr>
          <w:rFonts w:ascii="Angsana New" w:hAnsi="Angsana New"/>
          <w:sz w:val="26"/>
          <w:szCs w:val="26"/>
          <w:cs/>
        </w:rPr>
        <w:t>กลุ่มบริษัท</w:t>
      </w:r>
    </w:p>
    <w:sectPr w:rsidR="0011001D" w:rsidRPr="00C65945" w:rsidSect="006D13B3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008" w:footer="475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954" w:rsidRDefault="00960954">
      <w:r>
        <w:separator/>
      </w:r>
    </w:p>
  </w:endnote>
  <w:endnote w:type="continuationSeparator" w:id="0">
    <w:p w:rsidR="00960954" w:rsidRDefault="0096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E27" w:rsidRPr="00A11C8A" w:rsidRDefault="003D2E27" w:rsidP="00A11C8A">
    <w:pPr>
      <w:pStyle w:val="Footer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D940BD">
      <w:rPr>
        <w:rFonts w:ascii="Angsana New" w:hAnsi="Angsana New"/>
        <w:noProof/>
        <w:sz w:val="26"/>
        <w:szCs w:val="26"/>
      </w:rPr>
      <w:t>54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E27" w:rsidRPr="00A62600" w:rsidRDefault="003D2E27" w:rsidP="005D447E">
    <w:pPr>
      <w:pStyle w:val="Footer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D940BD">
      <w:rPr>
        <w:rFonts w:ascii="Angsana New" w:hAnsi="Angsana New"/>
        <w:noProof/>
        <w:sz w:val="26"/>
        <w:szCs w:val="26"/>
      </w:rPr>
      <w:t>14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954" w:rsidRDefault="00960954">
      <w:r>
        <w:separator/>
      </w:r>
    </w:p>
  </w:footnote>
  <w:footnote w:type="continuationSeparator" w:id="0">
    <w:p w:rsidR="00960954" w:rsidRDefault="00960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E27" w:rsidRPr="00530066" w:rsidRDefault="003D2E27" w:rsidP="00C659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 และบริษัทย่อย</w:t>
    </w:r>
  </w:p>
  <w:p w:rsidR="003D2E27" w:rsidRPr="00530066" w:rsidRDefault="003D2E27" w:rsidP="00C65945">
    <w:pPr>
      <w:pStyle w:val="Header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(ออกใหม่) (ต่อ)</w:t>
    </w:r>
  </w:p>
  <w:p w:rsidR="003D2E27" w:rsidRDefault="003D2E27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 w:rsidRPr="00A27EAD">
      <w:rPr>
        <w:rFonts w:ascii="Angsana New" w:hAnsi="Angsana New"/>
        <w:b/>
        <w:bCs/>
        <w:sz w:val="26"/>
        <w:szCs w:val="26"/>
      </w:rPr>
      <w:t>25</w:t>
    </w:r>
    <w:r>
      <w:rPr>
        <w:rFonts w:ascii="Angsana New" w:hAnsi="Angsana New"/>
        <w:b/>
        <w:bCs/>
        <w:sz w:val="26"/>
        <w:szCs w:val="26"/>
      </w:rPr>
      <w:t>60</w:t>
    </w:r>
  </w:p>
  <w:p w:rsidR="003D2E27" w:rsidRPr="00530066" w:rsidRDefault="003D2E27" w:rsidP="00C65945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E27" w:rsidRPr="00530066" w:rsidRDefault="003D2E27" w:rsidP="00C659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 และบริษัทย่อย</w:t>
    </w:r>
  </w:p>
  <w:p w:rsidR="003D2E27" w:rsidRPr="002A1A6E" w:rsidRDefault="003D2E27" w:rsidP="00C65945">
    <w:pPr>
      <w:pStyle w:val="Header"/>
      <w:rPr>
        <w:rFonts w:ascii="Angsana New" w:hAnsi="Angsana New"/>
        <w:b/>
        <w:bCs/>
        <w:sz w:val="26"/>
        <w:szCs w:val="26"/>
        <w:cs/>
        <w:lang w:val="en-GB"/>
      </w:rPr>
    </w:pPr>
    <w:r w:rsidRPr="00530066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GB"/>
      </w:rPr>
      <w:t>(</w:t>
    </w:r>
    <w:r>
      <w:rPr>
        <w:rFonts w:ascii="Angsana New" w:hAnsi="Angsana New" w:hint="cs"/>
        <w:b/>
        <w:bCs/>
        <w:sz w:val="26"/>
        <w:szCs w:val="26"/>
        <w:cs/>
        <w:lang w:val="en-GB"/>
      </w:rPr>
      <w:t>ออกใหม่)</w:t>
    </w:r>
  </w:p>
  <w:p w:rsidR="003D2E27" w:rsidRDefault="003D2E27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2560</w:t>
    </w:r>
  </w:p>
  <w:p w:rsidR="003D2E27" w:rsidRPr="00A62600" w:rsidRDefault="003D2E27" w:rsidP="00C65945">
    <w:pPr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8D8706C"/>
    <w:multiLevelType w:val="hybridMultilevel"/>
    <w:tmpl w:val="CFF0B266"/>
    <w:lvl w:ilvl="0" w:tplc="63787C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12AEF"/>
    <w:multiLevelType w:val="hybridMultilevel"/>
    <w:tmpl w:val="2416C314"/>
    <w:lvl w:ilvl="0" w:tplc="575828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06CEA"/>
    <w:multiLevelType w:val="multilevel"/>
    <w:tmpl w:val="15BA0296"/>
    <w:lvl w:ilvl="0">
      <w:start w:val="2013"/>
      <w:numFmt w:val="bullet"/>
      <w:lvlText w:val="-"/>
      <w:lvlJc w:val="left"/>
      <w:pPr>
        <w:ind w:left="360" w:hanging="360"/>
      </w:pPr>
      <w:rPr>
        <w:rFonts w:ascii="Cordia New" w:eastAsia="Cordia New" w:hAnsi="Cordia New" w:cs="Cordia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49D7F8D"/>
    <w:multiLevelType w:val="hybridMultilevel"/>
    <w:tmpl w:val="4FDC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D563EC"/>
    <w:multiLevelType w:val="hybridMultilevel"/>
    <w:tmpl w:val="1CD0A7C6"/>
    <w:lvl w:ilvl="0" w:tplc="046868A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9020987"/>
    <w:multiLevelType w:val="hybridMultilevel"/>
    <w:tmpl w:val="05DAE1C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627F8F"/>
    <w:multiLevelType w:val="hybridMultilevel"/>
    <w:tmpl w:val="D2685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pPr>
        <w:ind w:left="0" w:firstLine="0"/>
      </w:pPr>
      <w:rPr>
        <w:rFonts w:cs="Times New Roman"/>
      </w:rPr>
    </w:lvl>
  </w:abstractNum>
  <w:abstractNum w:abstractNumId="23" w15:restartNumberingAfterBreak="0">
    <w:nsid w:val="25921C72"/>
    <w:multiLevelType w:val="hybridMultilevel"/>
    <w:tmpl w:val="0FDE3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B3370"/>
    <w:multiLevelType w:val="hybridMultilevel"/>
    <w:tmpl w:val="8ABE1A66"/>
    <w:lvl w:ilvl="0" w:tplc="A8E27908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671799B"/>
    <w:multiLevelType w:val="hybridMultilevel"/>
    <w:tmpl w:val="92FC3B8C"/>
    <w:lvl w:ilvl="0" w:tplc="7D246C0C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2DD8767F"/>
    <w:multiLevelType w:val="hybridMultilevel"/>
    <w:tmpl w:val="5B0C47DE"/>
    <w:lvl w:ilvl="0" w:tplc="33BE6244">
      <w:start w:val="5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0846BFE"/>
    <w:multiLevelType w:val="hybridMultilevel"/>
    <w:tmpl w:val="FB56C8BE"/>
    <w:lvl w:ilvl="0" w:tplc="C0D2C4E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6313D19"/>
    <w:multiLevelType w:val="hybridMultilevel"/>
    <w:tmpl w:val="521C66A6"/>
    <w:lvl w:ilvl="0" w:tplc="B030935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C833000"/>
    <w:multiLevelType w:val="hybridMultilevel"/>
    <w:tmpl w:val="6DAAA9D8"/>
    <w:lvl w:ilvl="0" w:tplc="B030935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491ABC"/>
    <w:multiLevelType w:val="hybridMultilevel"/>
    <w:tmpl w:val="8AE618FE"/>
    <w:lvl w:ilvl="0" w:tplc="559CA50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2F1C"/>
    <w:multiLevelType w:val="hybridMultilevel"/>
    <w:tmpl w:val="71901728"/>
    <w:lvl w:ilvl="0" w:tplc="0652CC4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76ECC"/>
    <w:multiLevelType w:val="hybridMultilevel"/>
    <w:tmpl w:val="2E921922"/>
    <w:lvl w:ilvl="0" w:tplc="7A348978">
      <w:start w:val="27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pPr>
        <w:ind w:left="0" w:firstLine="0"/>
      </w:pPr>
      <w:rPr>
        <w:rFonts w:cs="Times New Roman"/>
      </w:rPr>
    </w:lvl>
  </w:abstractNum>
  <w:abstractNum w:abstractNumId="41" w15:restartNumberingAfterBreak="0">
    <w:nsid w:val="5CCF4A47"/>
    <w:multiLevelType w:val="hybridMultilevel"/>
    <w:tmpl w:val="2AB25920"/>
    <w:lvl w:ilvl="0" w:tplc="E0C226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6232E"/>
    <w:multiLevelType w:val="hybridMultilevel"/>
    <w:tmpl w:val="91608B54"/>
    <w:lvl w:ilvl="0" w:tplc="78C219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9951A0"/>
    <w:multiLevelType w:val="hybridMultilevel"/>
    <w:tmpl w:val="6232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8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pPr>
        <w:ind w:left="0" w:firstLine="0"/>
      </w:pPr>
      <w:rPr>
        <w:rFonts w:cs="Times New Roman"/>
      </w:rPr>
    </w:lvl>
  </w:abstractNum>
  <w:abstractNum w:abstractNumId="49" w15:restartNumberingAfterBreak="0">
    <w:nsid w:val="775A099B"/>
    <w:multiLevelType w:val="hybridMultilevel"/>
    <w:tmpl w:val="6C70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5"/>
  </w:num>
  <w:num w:numId="13">
    <w:abstractNumId w:val="46"/>
  </w:num>
  <w:num w:numId="14">
    <w:abstractNumId w:val="31"/>
  </w:num>
  <w:num w:numId="15">
    <w:abstractNumId w:val="35"/>
  </w:num>
  <w:num w:numId="16">
    <w:abstractNumId w:val="14"/>
  </w:num>
  <w:num w:numId="17">
    <w:abstractNumId w:val="37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</w:num>
  <w:num w:numId="20">
    <w:abstractNumId w:val="27"/>
  </w:num>
  <w:num w:numId="21">
    <w:abstractNumId w:val="19"/>
  </w:num>
  <w:num w:numId="22">
    <w:abstractNumId w:val="10"/>
  </w:num>
  <w:num w:numId="23">
    <w:abstractNumId w:val="22"/>
  </w:num>
  <w:num w:numId="24">
    <w:abstractNumId w:val="48"/>
  </w:num>
  <w:num w:numId="25">
    <w:abstractNumId w:val="40"/>
  </w:num>
  <w:num w:numId="26">
    <w:abstractNumId w:val="34"/>
  </w:num>
  <w:num w:numId="27">
    <w:abstractNumId w:val="32"/>
  </w:num>
  <w:num w:numId="28">
    <w:abstractNumId w:val="23"/>
  </w:num>
  <w:num w:numId="29">
    <w:abstractNumId w:val="20"/>
  </w:num>
  <w:num w:numId="30">
    <w:abstractNumId w:val="17"/>
  </w:num>
  <w:num w:numId="31">
    <w:abstractNumId w:val="45"/>
  </w:num>
  <w:num w:numId="32">
    <w:abstractNumId w:val="49"/>
  </w:num>
  <w:num w:numId="33">
    <w:abstractNumId w:val="21"/>
  </w:num>
  <w:num w:numId="34">
    <w:abstractNumId w:val="28"/>
  </w:num>
  <w:num w:numId="35">
    <w:abstractNumId w:val="39"/>
  </w:num>
  <w:num w:numId="36">
    <w:abstractNumId w:val="43"/>
  </w:num>
  <w:num w:numId="37">
    <w:abstractNumId w:val="41"/>
  </w:num>
  <w:num w:numId="38">
    <w:abstractNumId w:val="44"/>
  </w:num>
  <w:num w:numId="39">
    <w:abstractNumId w:val="36"/>
  </w:num>
  <w:num w:numId="40">
    <w:abstractNumId w:val="42"/>
  </w:num>
  <w:num w:numId="41">
    <w:abstractNumId w:val="12"/>
  </w:num>
  <w:num w:numId="42">
    <w:abstractNumId w:val="29"/>
  </w:num>
  <w:num w:numId="43">
    <w:abstractNumId w:val="24"/>
  </w:num>
  <w:num w:numId="44">
    <w:abstractNumId w:val="18"/>
  </w:num>
  <w:num w:numId="45">
    <w:abstractNumId w:val="30"/>
  </w:num>
  <w:num w:numId="46">
    <w:abstractNumId w:val="15"/>
  </w:num>
  <w:num w:numId="47">
    <w:abstractNumId w:val="13"/>
  </w:num>
  <w:num w:numId="48">
    <w:abstractNumId w:val="38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247"/>
    <w:rsid w:val="00000D4F"/>
    <w:rsid w:val="000014CF"/>
    <w:rsid w:val="000015CF"/>
    <w:rsid w:val="00001C32"/>
    <w:rsid w:val="00002001"/>
    <w:rsid w:val="00002A76"/>
    <w:rsid w:val="00002B65"/>
    <w:rsid w:val="0000320C"/>
    <w:rsid w:val="0000323A"/>
    <w:rsid w:val="00003603"/>
    <w:rsid w:val="000038A6"/>
    <w:rsid w:val="00004445"/>
    <w:rsid w:val="00004F8A"/>
    <w:rsid w:val="0000569A"/>
    <w:rsid w:val="00006CA3"/>
    <w:rsid w:val="0000742C"/>
    <w:rsid w:val="00010155"/>
    <w:rsid w:val="000105C8"/>
    <w:rsid w:val="00010FDB"/>
    <w:rsid w:val="00011BA5"/>
    <w:rsid w:val="00011D66"/>
    <w:rsid w:val="00012257"/>
    <w:rsid w:val="00012674"/>
    <w:rsid w:val="0001285E"/>
    <w:rsid w:val="000129BA"/>
    <w:rsid w:val="00012CA1"/>
    <w:rsid w:val="00012D3D"/>
    <w:rsid w:val="00013D97"/>
    <w:rsid w:val="00014649"/>
    <w:rsid w:val="000157D4"/>
    <w:rsid w:val="00015D33"/>
    <w:rsid w:val="00015E5C"/>
    <w:rsid w:val="000166E4"/>
    <w:rsid w:val="00016FC9"/>
    <w:rsid w:val="0001746B"/>
    <w:rsid w:val="000176C6"/>
    <w:rsid w:val="000178D9"/>
    <w:rsid w:val="000179EA"/>
    <w:rsid w:val="00017B8E"/>
    <w:rsid w:val="00020749"/>
    <w:rsid w:val="00021676"/>
    <w:rsid w:val="000218FA"/>
    <w:rsid w:val="00021C1D"/>
    <w:rsid w:val="0002219D"/>
    <w:rsid w:val="00022777"/>
    <w:rsid w:val="000228ED"/>
    <w:rsid w:val="00023080"/>
    <w:rsid w:val="0002327E"/>
    <w:rsid w:val="000237DD"/>
    <w:rsid w:val="00023CD7"/>
    <w:rsid w:val="0002409A"/>
    <w:rsid w:val="00024523"/>
    <w:rsid w:val="00025662"/>
    <w:rsid w:val="000258B1"/>
    <w:rsid w:val="00025B6C"/>
    <w:rsid w:val="00025C30"/>
    <w:rsid w:val="0002626B"/>
    <w:rsid w:val="00026462"/>
    <w:rsid w:val="000275A2"/>
    <w:rsid w:val="000276DC"/>
    <w:rsid w:val="00027890"/>
    <w:rsid w:val="00027B7B"/>
    <w:rsid w:val="00030A67"/>
    <w:rsid w:val="00030B29"/>
    <w:rsid w:val="00030FD3"/>
    <w:rsid w:val="000322F2"/>
    <w:rsid w:val="00032590"/>
    <w:rsid w:val="000329C3"/>
    <w:rsid w:val="00032B40"/>
    <w:rsid w:val="00033A12"/>
    <w:rsid w:val="00033A3E"/>
    <w:rsid w:val="00033D6C"/>
    <w:rsid w:val="00033E83"/>
    <w:rsid w:val="0003476A"/>
    <w:rsid w:val="000349F5"/>
    <w:rsid w:val="00034ADF"/>
    <w:rsid w:val="00034D0E"/>
    <w:rsid w:val="00035C2B"/>
    <w:rsid w:val="00035D89"/>
    <w:rsid w:val="00036047"/>
    <w:rsid w:val="000362A0"/>
    <w:rsid w:val="00036AC3"/>
    <w:rsid w:val="00036AD4"/>
    <w:rsid w:val="00036E5E"/>
    <w:rsid w:val="000375CC"/>
    <w:rsid w:val="00037924"/>
    <w:rsid w:val="00040B4C"/>
    <w:rsid w:val="000410BC"/>
    <w:rsid w:val="00041609"/>
    <w:rsid w:val="00041610"/>
    <w:rsid w:val="00041860"/>
    <w:rsid w:val="00041C81"/>
    <w:rsid w:val="00041E19"/>
    <w:rsid w:val="00041F5B"/>
    <w:rsid w:val="00041FFB"/>
    <w:rsid w:val="00042395"/>
    <w:rsid w:val="000430B0"/>
    <w:rsid w:val="0004364A"/>
    <w:rsid w:val="00043929"/>
    <w:rsid w:val="00044AA9"/>
    <w:rsid w:val="00044F41"/>
    <w:rsid w:val="000454AA"/>
    <w:rsid w:val="000459AA"/>
    <w:rsid w:val="00045AFA"/>
    <w:rsid w:val="00045C23"/>
    <w:rsid w:val="00045EEE"/>
    <w:rsid w:val="00045F01"/>
    <w:rsid w:val="00046133"/>
    <w:rsid w:val="00046421"/>
    <w:rsid w:val="00046B6D"/>
    <w:rsid w:val="00047203"/>
    <w:rsid w:val="00047D1A"/>
    <w:rsid w:val="00050122"/>
    <w:rsid w:val="00050B94"/>
    <w:rsid w:val="00051154"/>
    <w:rsid w:val="00051D68"/>
    <w:rsid w:val="00051E93"/>
    <w:rsid w:val="00052151"/>
    <w:rsid w:val="0005294D"/>
    <w:rsid w:val="00052A66"/>
    <w:rsid w:val="00053869"/>
    <w:rsid w:val="00053A91"/>
    <w:rsid w:val="000541C2"/>
    <w:rsid w:val="00054445"/>
    <w:rsid w:val="00054A57"/>
    <w:rsid w:val="000551F5"/>
    <w:rsid w:val="0005571E"/>
    <w:rsid w:val="00055C35"/>
    <w:rsid w:val="00055D8C"/>
    <w:rsid w:val="00055EF4"/>
    <w:rsid w:val="0005660E"/>
    <w:rsid w:val="00056797"/>
    <w:rsid w:val="00056F1F"/>
    <w:rsid w:val="0005779F"/>
    <w:rsid w:val="00060234"/>
    <w:rsid w:val="0006034D"/>
    <w:rsid w:val="000610A9"/>
    <w:rsid w:val="000611DD"/>
    <w:rsid w:val="00061201"/>
    <w:rsid w:val="0006185E"/>
    <w:rsid w:val="00061908"/>
    <w:rsid w:val="000625A3"/>
    <w:rsid w:val="000639CB"/>
    <w:rsid w:val="00063C65"/>
    <w:rsid w:val="000640E2"/>
    <w:rsid w:val="000641BD"/>
    <w:rsid w:val="000642B4"/>
    <w:rsid w:val="0006433B"/>
    <w:rsid w:val="0006440A"/>
    <w:rsid w:val="0006458F"/>
    <w:rsid w:val="00064647"/>
    <w:rsid w:val="0006475B"/>
    <w:rsid w:val="00064BF3"/>
    <w:rsid w:val="000653D6"/>
    <w:rsid w:val="00065A2E"/>
    <w:rsid w:val="00066258"/>
    <w:rsid w:val="00066607"/>
    <w:rsid w:val="000668EF"/>
    <w:rsid w:val="00066E19"/>
    <w:rsid w:val="00067CFF"/>
    <w:rsid w:val="00067EB6"/>
    <w:rsid w:val="00070E75"/>
    <w:rsid w:val="00070EAF"/>
    <w:rsid w:val="00073580"/>
    <w:rsid w:val="00073F35"/>
    <w:rsid w:val="00073FF0"/>
    <w:rsid w:val="00074496"/>
    <w:rsid w:val="0007474E"/>
    <w:rsid w:val="00074F63"/>
    <w:rsid w:val="000753BC"/>
    <w:rsid w:val="0007548B"/>
    <w:rsid w:val="000757AA"/>
    <w:rsid w:val="00076193"/>
    <w:rsid w:val="00076590"/>
    <w:rsid w:val="00076799"/>
    <w:rsid w:val="00076D3C"/>
    <w:rsid w:val="00076F8C"/>
    <w:rsid w:val="00077207"/>
    <w:rsid w:val="00077AA4"/>
    <w:rsid w:val="00077FB5"/>
    <w:rsid w:val="00077FC5"/>
    <w:rsid w:val="0008025E"/>
    <w:rsid w:val="00080314"/>
    <w:rsid w:val="000804A9"/>
    <w:rsid w:val="00080F98"/>
    <w:rsid w:val="00081321"/>
    <w:rsid w:val="000815D5"/>
    <w:rsid w:val="00081BF5"/>
    <w:rsid w:val="00082806"/>
    <w:rsid w:val="00082AD5"/>
    <w:rsid w:val="00082E0C"/>
    <w:rsid w:val="00082F81"/>
    <w:rsid w:val="000831E7"/>
    <w:rsid w:val="0008326A"/>
    <w:rsid w:val="00083D57"/>
    <w:rsid w:val="00083DDD"/>
    <w:rsid w:val="00083E1E"/>
    <w:rsid w:val="00084031"/>
    <w:rsid w:val="000843A3"/>
    <w:rsid w:val="0008449A"/>
    <w:rsid w:val="000852F1"/>
    <w:rsid w:val="00085AE4"/>
    <w:rsid w:val="00085C0A"/>
    <w:rsid w:val="00085C20"/>
    <w:rsid w:val="00085C42"/>
    <w:rsid w:val="0008738E"/>
    <w:rsid w:val="000875A0"/>
    <w:rsid w:val="00087875"/>
    <w:rsid w:val="00087CE9"/>
    <w:rsid w:val="00090152"/>
    <w:rsid w:val="00090D2B"/>
    <w:rsid w:val="00090DC3"/>
    <w:rsid w:val="00090EDD"/>
    <w:rsid w:val="00091026"/>
    <w:rsid w:val="00091322"/>
    <w:rsid w:val="0009160F"/>
    <w:rsid w:val="000917C3"/>
    <w:rsid w:val="00091862"/>
    <w:rsid w:val="000920EC"/>
    <w:rsid w:val="000924AA"/>
    <w:rsid w:val="000925B8"/>
    <w:rsid w:val="0009287F"/>
    <w:rsid w:val="0009321D"/>
    <w:rsid w:val="0009352A"/>
    <w:rsid w:val="00093B8C"/>
    <w:rsid w:val="0009433D"/>
    <w:rsid w:val="00094A22"/>
    <w:rsid w:val="00094D94"/>
    <w:rsid w:val="00095021"/>
    <w:rsid w:val="000955AD"/>
    <w:rsid w:val="00095B49"/>
    <w:rsid w:val="00095C4B"/>
    <w:rsid w:val="00096FF0"/>
    <w:rsid w:val="00097A90"/>
    <w:rsid w:val="000A03E6"/>
    <w:rsid w:val="000A06C9"/>
    <w:rsid w:val="000A08C4"/>
    <w:rsid w:val="000A15DB"/>
    <w:rsid w:val="000A1C4C"/>
    <w:rsid w:val="000A2590"/>
    <w:rsid w:val="000A2766"/>
    <w:rsid w:val="000A28F6"/>
    <w:rsid w:val="000A3063"/>
    <w:rsid w:val="000A30EF"/>
    <w:rsid w:val="000A31ED"/>
    <w:rsid w:val="000A3DA8"/>
    <w:rsid w:val="000A4506"/>
    <w:rsid w:val="000A4CF1"/>
    <w:rsid w:val="000A52E2"/>
    <w:rsid w:val="000A58F2"/>
    <w:rsid w:val="000A7246"/>
    <w:rsid w:val="000A728B"/>
    <w:rsid w:val="000A7363"/>
    <w:rsid w:val="000A7511"/>
    <w:rsid w:val="000A751D"/>
    <w:rsid w:val="000A7C09"/>
    <w:rsid w:val="000A7E1A"/>
    <w:rsid w:val="000A7E46"/>
    <w:rsid w:val="000B0392"/>
    <w:rsid w:val="000B07BD"/>
    <w:rsid w:val="000B0C12"/>
    <w:rsid w:val="000B0F4B"/>
    <w:rsid w:val="000B133A"/>
    <w:rsid w:val="000B1556"/>
    <w:rsid w:val="000B2366"/>
    <w:rsid w:val="000B2A9C"/>
    <w:rsid w:val="000B2B85"/>
    <w:rsid w:val="000B32E1"/>
    <w:rsid w:val="000B333C"/>
    <w:rsid w:val="000B3A9B"/>
    <w:rsid w:val="000B3C1D"/>
    <w:rsid w:val="000B3D37"/>
    <w:rsid w:val="000B3E8E"/>
    <w:rsid w:val="000B4C2F"/>
    <w:rsid w:val="000B4D52"/>
    <w:rsid w:val="000B5248"/>
    <w:rsid w:val="000B60E8"/>
    <w:rsid w:val="000B66CA"/>
    <w:rsid w:val="000B695E"/>
    <w:rsid w:val="000B6B2E"/>
    <w:rsid w:val="000B749E"/>
    <w:rsid w:val="000B753E"/>
    <w:rsid w:val="000B756B"/>
    <w:rsid w:val="000B766B"/>
    <w:rsid w:val="000B7744"/>
    <w:rsid w:val="000C0549"/>
    <w:rsid w:val="000C0B07"/>
    <w:rsid w:val="000C0BCF"/>
    <w:rsid w:val="000C1815"/>
    <w:rsid w:val="000C18E9"/>
    <w:rsid w:val="000C199A"/>
    <w:rsid w:val="000C1F23"/>
    <w:rsid w:val="000C2814"/>
    <w:rsid w:val="000C2A29"/>
    <w:rsid w:val="000C33F1"/>
    <w:rsid w:val="000C3A04"/>
    <w:rsid w:val="000C47FE"/>
    <w:rsid w:val="000C4BB6"/>
    <w:rsid w:val="000C51F9"/>
    <w:rsid w:val="000C5505"/>
    <w:rsid w:val="000C55BD"/>
    <w:rsid w:val="000C569A"/>
    <w:rsid w:val="000C5E9A"/>
    <w:rsid w:val="000C60FE"/>
    <w:rsid w:val="000C6273"/>
    <w:rsid w:val="000C6F79"/>
    <w:rsid w:val="000C741A"/>
    <w:rsid w:val="000C7798"/>
    <w:rsid w:val="000C77C5"/>
    <w:rsid w:val="000C7845"/>
    <w:rsid w:val="000D0016"/>
    <w:rsid w:val="000D023C"/>
    <w:rsid w:val="000D03EF"/>
    <w:rsid w:val="000D04DD"/>
    <w:rsid w:val="000D09E2"/>
    <w:rsid w:val="000D0BB0"/>
    <w:rsid w:val="000D1113"/>
    <w:rsid w:val="000D11B1"/>
    <w:rsid w:val="000D151A"/>
    <w:rsid w:val="000D1856"/>
    <w:rsid w:val="000D1FAA"/>
    <w:rsid w:val="000D2636"/>
    <w:rsid w:val="000D277B"/>
    <w:rsid w:val="000D2C29"/>
    <w:rsid w:val="000D33DC"/>
    <w:rsid w:val="000D342E"/>
    <w:rsid w:val="000D3B97"/>
    <w:rsid w:val="000D3D09"/>
    <w:rsid w:val="000D48F0"/>
    <w:rsid w:val="000D4976"/>
    <w:rsid w:val="000D541E"/>
    <w:rsid w:val="000D5C8F"/>
    <w:rsid w:val="000D6643"/>
    <w:rsid w:val="000D6FB2"/>
    <w:rsid w:val="000D6FB7"/>
    <w:rsid w:val="000D7C25"/>
    <w:rsid w:val="000E0339"/>
    <w:rsid w:val="000E063E"/>
    <w:rsid w:val="000E0849"/>
    <w:rsid w:val="000E0A6F"/>
    <w:rsid w:val="000E106C"/>
    <w:rsid w:val="000E1338"/>
    <w:rsid w:val="000E1A52"/>
    <w:rsid w:val="000E1AAA"/>
    <w:rsid w:val="000E2343"/>
    <w:rsid w:val="000E24DC"/>
    <w:rsid w:val="000E2A05"/>
    <w:rsid w:val="000E2A2A"/>
    <w:rsid w:val="000E33FC"/>
    <w:rsid w:val="000E356B"/>
    <w:rsid w:val="000E3617"/>
    <w:rsid w:val="000E3913"/>
    <w:rsid w:val="000E39B8"/>
    <w:rsid w:val="000E3A9C"/>
    <w:rsid w:val="000E4239"/>
    <w:rsid w:val="000E4758"/>
    <w:rsid w:val="000E47A1"/>
    <w:rsid w:val="000E4AFD"/>
    <w:rsid w:val="000E4B10"/>
    <w:rsid w:val="000E4D4B"/>
    <w:rsid w:val="000E5152"/>
    <w:rsid w:val="000E60FA"/>
    <w:rsid w:val="000E6320"/>
    <w:rsid w:val="000E6ABE"/>
    <w:rsid w:val="000E6D3E"/>
    <w:rsid w:val="000E79BC"/>
    <w:rsid w:val="000E7C72"/>
    <w:rsid w:val="000E7EAB"/>
    <w:rsid w:val="000E7FF5"/>
    <w:rsid w:val="000F059B"/>
    <w:rsid w:val="000F0865"/>
    <w:rsid w:val="000F09D1"/>
    <w:rsid w:val="000F1E27"/>
    <w:rsid w:val="000F21EA"/>
    <w:rsid w:val="000F2517"/>
    <w:rsid w:val="000F29FB"/>
    <w:rsid w:val="000F2A1F"/>
    <w:rsid w:val="000F36B2"/>
    <w:rsid w:val="000F4ABF"/>
    <w:rsid w:val="000F4D9E"/>
    <w:rsid w:val="000F4E01"/>
    <w:rsid w:val="000F57CB"/>
    <w:rsid w:val="000F58F9"/>
    <w:rsid w:val="000F6719"/>
    <w:rsid w:val="000F73DC"/>
    <w:rsid w:val="000F7DF5"/>
    <w:rsid w:val="0010031A"/>
    <w:rsid w:val="00100546"/>
    <w:rsid w:val="001007A8"/>
    <w:rsid w:val="00100958"/>
    <w:rsid w:val="00101353"/>
    <w:rsid w:val="00101354"/>
    <w:rsid w:val="001015BD"/>
    <w:rsid w:val="00101705"/>
    <w:rsid w:val="001017BC"/>
    <w:rsid w:val="0010191E"/>
    <w:rsid w:val="00102FEA"/>
    <w:rsid w:val="0010305B"/>
    <w:rsid w:val="001037F9"/>
    <w:rsid w:val="00103B08"/>
    <w:rsid w:val="00103B1A"/>
    <w:rsid w:val="0010460B"/>
    <w:rsid w:val="0010467B"/>
    <w:rsid w:val="00104D5B"/>
    <w:rsid w:val="00105248"/>
    <w:rsid w:val="001060C7"/>
    <w:rsid w:val="00106BA1"/>
    <w:rsid w:val="00107023"/>
    <w:rsid w:val="00107AB7"/>
    <w:rsid w:val="00107DF4"/>
    <w:rsid w:val="00107F06"/>
    <w:rsid w:val="0011001D"/>
    <w:rsid w:val="001102C3"/>
    <w:rsid w:val="001104A1"/>
    <w:rsid w:val="00110AAD"/>
    <w:rsid w:val="00110ED2"/>
    <w:rsid w:val="0011159A"/>
    <w:rsid w:val="00111668"/>
    <w:rsid w:val="00111752"/>
    <w:rsid w:val="00111810"/>
    <w:rsid w:val="001120D6"/>
    <w:rsid w:val="00112238"/>
    <w:rsid w:val="00112C70"/>
    <w:rsid w:val="00112D16"/>
    <w:rsid w:val="0011340B"/>
    <w:rsid w:val="001134B1"/>
    <w:rsid w:val="00113C1A"/>
    <w:rsid w:val="00113C5D"/>
    <w:rsid w:val="00114BA6"/>
    <w:rsid w:val="001154BE"/>
    <w:rsid w:val="00115CE2"/>
    <w:rsid w:val="001169C3"/>
    <w:rsid w:val="00116E3E"/>
    <w:rsid w:val="001174C3"/>
    <w:rsid w:val="00120221"/>
    <w:rsid w:val="00120D4E"/>
    <w:rsid w:val="00122912"/>
    <w:rsid w:val="00122AFD"/>
    <w:rsid w:val="00122ECA"/>
    <w:rsid w:val="0012325F"/>
    <w:rsid w:val="001237BD"/>
    <w:rsid w:val="001238C2"/>
    <w:rsid w:val="00123939"/>
    <w:rsid w:val="001246DE"/>
    <w:rsid w:val="00125368"/>
    <w:rsid w:val="00125C28"/>
    <w:rsid w:val="00125DB0"/>
    <w:rsid w:val="00126270"/>
    <w:rsid w:val="00126C6F"/>
    <w:rsid w:val="00126DB0"/>
    <w:rsid w:val="00127C92"/>
    <w:rsid w:val="00127FB9"/>
    <w:rsid w:val="00130000"/>
    <w:rsid w:val="00130352"/>
    <w:rsid w:val="001307B7"/>
    <w:rsid w:val="00131001"/>
    <w:rsid w:val="001319B6"/>
    <w:rsid w:val="00131BC0"/>
    <w:rsid w:val="0013336D"/>
    <w:rsid w:val="001336A8"/>
    <w:rsid w:val="00135DEF"/>
    <w:rsid w:val="00135F16"/>
    <w:rsid w:val="0013638D"/>
    <w:rsid w:val="0013672B"/>
    <w:rsid w:val="001368DC"/>
    <w:rsid w:val="00136DD8"/>
    <w:rsid w:val="001371A9"/>
    <w:rsid w:val="00137AE4"/>
    <w:rsid w:val="00137DC9"/>
    <w:rsid w:val="001405F0"/>
    <w:rsid w:val="001405F2"/>
    <w:rsid w:val="00141338"/>
    <w:rsid w:val="0014135B"/>
    <w:rsid w:val="00141617"/>
    <w:rsid w:val="001417B0"/>
    <w:rsid w:val="00141C58"/>
    <w:rsid w:val="00141E63"/>
    <w:rsid w:val="0014221E"/>
    <w:rsid w:val="001426B2"/>
    <w:rsid w:val="0014277B"/>
    <w:rsid w:val="0014293E"/>
    <w:rsid w:val="00143BFB"/>
    <w:rsid w:val="0014420D"/>
    <w:rsid w:val="001442C8"/>
    <w:rsid w:val="0014516D"/>
    <w:rsid w:val="001451FD"/>
    <w:rsid w:val="0014580F"/>
    <w:rsid w:val="00145BBF"/>
    <w:rsid w:val="00146251"/>
    <w:rsid w:val="00146512"/>
    <w:rsid w:val="001469B3"/>
    <w:rsid w:val="00147459"/>
    <w:rsid w:val="00147473"/>
    <w:rsid w:val="00147699"/>
    <w:rsid w:val="00147A39"/>
    <w:rsid w:val="00147C09"/>
    <w:rsid w:val="00147C76"/>
    <w:rsid w:val="00150550"/>
    <w:rsid w:val="001505A0"/>
    <w:rsid w:val="00150A9A"/>
    <w:rsid w:val="00151264"/>
    <w:rsid w:val="001513FB"/>
    <w:rsid w:val="00151805"/>
    <w:rsid w:val="00151A51"/>
    <w:rsid w:val="00151BE8"/>
    <w:rsid w:val="00151CF0"/>
    <w:rsid w:val="001521F5"/>
    <w:rsid w:val="00152789"/>
    <w:rsid w:val="001528E7"/>
    <w:rsid w:val="00152924"/>
    <w:rsid w:val="00152BC8"/>
    <w:rsid w:val="00153F56"/>
    <w:rsid w:val="00154483"/>
    <w:rsid w:val="001551A0"/>
    <w:rsid w:val="001557C0"/>
    <w:rsid w:val="00156763"/>
    <w:rsid w:val="00156AFE"/>
    <w:rsid w:val="00157F47"/>
    <w:rsid w:val="00160B39"/>
    <w:rsid w:val="001613C6"/>
    <w:rsid w:val="0016162A"/>
    <w:rsid w:val="00161902"/>
    <w:rsid w:val="00161C7F"/>
    <w:rsid w:val="00162753"/>
    <w:rsid w:val="00162A6E"/>
    <w:rsid w:val="00162C4C"/>
    <w:rsid w:val="00163A83"/>
    <w:rsid w:val="00164424"/>
    <w:rsid w:val="0016484F"/>
    <w:rsid w:val="0016523E"/>
    <w:rsid w:val="00165B37"/>
    <w:rsid w:val="00165E47"/>
    <w:rsid w:val="00166308"/>
    <w:rsid w:val="0016666C"/>
    <w:rsid w:val="001666F7"/>
    <w:rsid w:val="00167238"/>
    <w:rsid w:val="001674BA"/>
    <w:rsid w:val="0016781F"/>
    <w:rsid w:val="0016790D"/>
    <w:rsid w:val="00167D4F"/>
    <w:rsid w:val="001700A7"/>
    <w:rsid w:val="00170265"/>
    <w:rsid w:val="00170B35"/>
    <w:rsid w:val="00171147"/>
    <w:rsid w:val="001711B1"/>
    <w:rsid w:val="0017219D"/>
    <w:rsid w:val="0017272D"/>
    <w:rsid w:val="00172BFB"/>
    <w:rsid w:val="00172F78"/>
    <w:rsid w:val="0017300C"/>
    <w:rsid w:val="00173DCD"/>
    <w:rsid w:val="00173F2E"/>
    <w:rsid w:val="00174716"/>
    <w:rsid w:val="001750D2"/>
    <w:rsid w:val="00175523"/>
    <w:rsid w:val="00175989"/>
    <w:rsid w:val="00176023"/>
    <w:rsid w:val="001762A5"/>
    <w:rsid w:val="001765D7"/>
    <w:rsid w:val="00176779"/>
    <w:rsid w:val="0017684D"/>
    <w:rsid w:val="00176901"/>
    <w:rsid w:val="001769D3"/>
    <w:rsid w:val="00176A07"/>
    <w:rsid w:val="00176AD2"/>
    <w:rsid w:val="00177509"/>
    <w:rsid w:val="0017781C"/>
    <w:rsid w:val="00177D3B"/>
    <w:rsid w:val="00180381"/>
    <w:rsid w:val="00180848"/>
    <w:rsid w:val="00180A36"/>
    <w:rsid w:val="00180C5E"/>
    <w:rsid w:val="001834A4"/>
    <w:rsid w:val="0018366F"/>
    <w:rsid w:val="00183F5B"/>
    <w:rsid w:val="00184221"/>
    <w:rsid w:val="00184EA3"/>
    <w:rsid w:val="00185384"/>
    <w:rsid w:val="0018557C"/>
    <w:rsid w:val="001855CC"/>
    <w:rsid w:val="001858C4"/>
    <w:rsid w:val="001862C7"/>
    <w:rsid w:val="00186931"/>
    <w:rsid w:val="00186D59"/>
    <w:rsid w:val="00187AD4"/>
    <w:rsid w:val="00190F3F"/>
    <w:rsid w:val="00191238"/>
    <w:rsid w:val="00191730"/>
    <w:rsid w:val="00191F4D"/>
    <w:rsid w:val="0019244F"/>
    <w:rsid w:val="001927B4"/>
    <w:rsid w:val="00192AB3"/>
    <w:rsid w:val="001930F4"/>
    <w:rsid w:val="00193C0D"/>
    <w:rsid w:val="00194735"/>
    <w:rsid w:val="001948E6"/>
    <w:rsid w:val="001949F6"/>
    <w:rsid w:val="00194D3D"/>
    <w:rsid w:val="001950AE"/>
    <w:rsid w:val="0019515F"/>
    <w:rsid w:val="00196064"/>
    <w:rsid w:val="0019628F"/>
    <w:rsid w:val="001965D9"/>
    <w:rsid w:val="00197A70"/>
    <w:rsid w:val="00197CCE"/>
    <w:rsid w:val="001A0480"/>
    <w:rsid w:val="001A0B64"/>
    <w:rsid w:val="001A0CC9"/>
    <w:rsid w:val="001A0D42"/>
    <w:rsid w:val="001A1801"/>
    <w:rsid w:val="001A22ED"/>
    <w:rsid w:val="001A28B4"/>
    <w:rsid w:val="001A2DA6"/>
    <w:rsid w:val="001A33F1"/>
    <w:rsid w:val="001A351C"/>
    <w:rsid w:val="001A3C09"/>
    <w:rsid w:val="001A41D2"/>
    <w:rsid w:val="001A4805"/>
    <w:rsid w:val="001A4FCB"/>
    <w:rsid w:val="001A5AA2"/>
    <w:rsid w:val="001A5C9E"/>
    <w:rsid w:val="001A6933"/>
    <w:rsid w:val="001A6B12"/>
    <w:rsid w:val="001A7476"/>
    <w:rsid w:val="001B0226"/>
    <w:rsid w:val="001B03AA"/>
    <w:rsid w:val="001B059D"/>
    <w:rsid w:val="001B05B8"/>
    <w:rsid w:val="001B09DE"/>
    <w:rsid w:val="001B1654"/>
    <w:rsid w:val="001B21F3"/>
    <w:rsid w:val="001B3744"/>
    <w:rsid w:val="001B3A81"/>
    <w:rsid w:val="001B4002"/>
    <w:rsid w:val="001B43C0"/>
    <w:rsid w:val="001B43CB"/>
    <w:rsid w:val="001B4975"/>
    <w:rsid w:val="001B49BA"/>
    <w:rsid w:val="001B4B96"/>
    <w:rsid w:val="001B4BE9"/>
    <w:rsid w:val="001B4C9E"/>
    <w:rsid w:val="001B4DE1"/>
    <w:rsid w:val="001B5001"/>
    <w:rsid w:val="001B5194"/>
    <w:rsid w:val="001B541B"/>
    <w:rsid w:val="001B5488"/>
    <w:rsid w:val="001B5691"/>
    <w:rsid w:val="001B597F"/>
    <w:rsid w:val="001B5A16"/>
    <w:rsid w:val="001B5ADC"/>
    <w:rsid w:val="001B5AF4"/>
    <w:rsid w:val="001B5F10"/>
    <w:rsid w:val="001B5FFC"/>
    <w:rsid w:val="001B6568"/>
    <w:rsid w:val="001B6657"/>
    <w:rsid w:val="001B66EB"/>
    <w:rsid w:val="001B687E"/>
    <w:rsid w:val="001B7209"/>
    <w:rsid w:val="001B7330"/>
    <w:rsid w:val="001B75C1"/>
    <w:rsid w:val="001B7A88"/>
    <w:rsid w:val="001B7BA2"/>
    <w:rsid w:val="001B7D72"/>
    <w:rsid w:val="001B7EB3"/>
    <w:rsid w:val="001C07D9"/>
    <w:rsid w:val="001C1D08"/>
    <w:rsid w:val="001C217A"/>
    <w:rsid w:val="001C2ABE"/>
    <w:rsid w:val="001C2ABF"/>
    <w:rsid w:val="001C2CAB"/>
    <w:rsid w:val="001C2FAC"/>
    <w:rsid w:val="001C306F"/>
    <w:rsid w:val="001C43BF"/>
    <w:rsid w:val="001C5B66"/>
    <w:rsid w:val="001C5E3A"/>
    <w:rsid w:val="001C5FB6"/>
    <w:rsid w:val="001C6830"/>
    <w:rsid w:val="001C6B41"/>
    <w:rsid w:val="001C7062"/>
    <w:rsid w:val="001C7165"/>
    <w:rsid w:val="001C7D4A"/>
    <w:rsid w:val="001D06F8"/>
    <w:rsid w:val="001D076F"/>
    <w:rsid w:val="001D099F"/>
    <w:rsid w:val="001D1464"/>
    <w:rsid w:val="001D1D5A"/>
    <w:rsid w:val="001D1D71"/>
    <w:rsid w:val="001D1DA1"/>
    <w:rsid w:val="001D2126"/>
    <w:rsid w:val="001D230C"/>
    <w:rsid w:val="001D25EF"/>
    <w:rsid w:val="001D286C"/>
    <w:rsid w:val="001D29FC"/>
    <w:rsid w:val="001D2CFA"/>
    <w:rsid w:val="001D30AF"/>
    <w:rsid w:val="001D3142"/>
    <w:rsid w:val="001D3CB6"/>
    <w:rsid w:val="001D430D"/>
    <w:rsid w:val="001D4787"/>
    <w:rsid w:val="001D4A87"/>
    <w:rsid w:val="001D5555"/>
    <w:rsid w:val="001D5AE9"/>
    <w:rsid w:val="001D5E3E"/>
    <w:rsid w:val="001D5E69"/>
    <w:rsid w:val="001D5E88"/>
    <w:rsid w:val="001D647F"/>
    <w:rsid w:val="001D6C18"/>
    <w:rsid w:val="001D6C5A"/>
    <w:rsid w:val="001D6D5D"/>
    <w:rsid w:val="001D6D86"/>
    <w:rsid w:val="001D7247"/>
    <w:rsid w:val="001D72CC"/>
    <w:rsid w:val="001D756F"/>
    <w:rsid w:val="001D76F4"/>
    <w:rsid w:val="001D7D2B"/>
    <w:rsid w:val="001E03B2"/>
    <w:rsid w:val="001E06E8"/>
    <w:rsid w:val="001E0F6E"/>
    <w:rsid w:val="001E1180"/>
    <w:rsid w:val="001E13D1"/>
    <w:rsid w:val="001E174F"/>
    <w:rsid w:val="001E17BE"/>
    <w:rsid w:val="001E1B00"/>
    <w:rsid w:val="001E4884"/>
    <w:rsid w:val="001E4998"/>
    <w:rsid w:val="001E4EB3"/>
    <w:rsid w:val="001E4FAE"/>
    <w:rsid w:val="001E5430"/>
    <w:rsid w:val="001E545C"/>
    <w:rsid w:val="001E5503"/>
    <w:rsid w:val="001E56E2"/>
    <w:rsid w:val="001E5D29"/>
    <w:rsid w:val="001E5EDE"/>
    <w:rsid w:val="001E6096"/>
    <w:rsid w:val="001E6FB1"/>
    <w:rsid w:val="001E7080"/>
    <w:rsid w:val="001E75E4"/>
    <w:rsid w:val="001E7E07"/>
    <w:rsid w:val="001F0359"/>
    <w:rsid w:val="001F0448"/>
    <w:rsid w:val="001F0CAC"/>
    <w:rsid w:val="001F1318"/>
    <w:rsid w:val="001F200E"/>
    <w:rsid w:val="001F3C5F"/>
    <w:rsid w:val="001F48D0"/>
    <w:rsid w:val="001F4CB2"/>
    <w:rsid w:val="001F4D15"/>
    <w:rsid w:val="001F51D3"/>
    <w:rsid w:val="001F59E1"/>
    <w:rsid w:val="001F5C8D"/>
    <w:rsid w:val="001F5D1F"/>
    <w:rsid w:val="001F5FA2"/>
    <w:rsid w:val="001F6341"/>
    <w:rsid w:val="001F6370"/>
    <w:rsid w:val="001F656C"/>
    <w:rsid w:val="001F65E6"/>
    <w:rsid w:val="001F6A06"/>
    <w:rsid w:val="001F6DF4"/>
    <w:rsid w:val="001F6EF9"/>
    <w:rsid w:val="001F6F45"/>
    <w:rsid w:val="001F713E"/>
    <w:rsid w:val="001F722E"/>
    <w:rsid w:val="00200651"/>
    <w:rsid w:val="00200C2B"/>
    <w:rsid w:val="00201053"/>
    <w:rsid w:val="00201C3F"/>
    <w:rsid w:val="002026A9"/>
    <w:rsid w:val="00205266"/>
    <w:rsid w:val="00206031"/>
    <w:rsid w:val="00206052"/>
    <w:rsid w:val="00206136"/>
    <w:rsid w:val="0020615E"/>
    <w:rsid w:val="002062FC"/>
    <w:rsid w:val="00206E32"/>
    <w:rsid w:val="00210275"/>
    <w:rsid w:val="0021030E"/>
    <w:rsid w:val="0021040C"/>
    <w:rsid w:val="002109CE"/>
    <w:rsid w:val="00212460"/>
    <w:rsid w:val="0021278E"/>
    <w:rsid w:val="0021391D"/>
    <w:rsid w:val="00213C0C"/>
    <w:rsid w:val="00213D92"/>
    <w:rsid w:val="0021470B"/>
    <w:rsid w:val="00214715"/>
    <w:rsid w:val="002149F7"/>
    <w:rsid w:val="00214CF3"/>
    <w:rsid w:val="00215035"/>
    <w:rsid w:val="00215C5E"/>
    <w:rsid w:val="00216273"/>
    <w:rsid w:val="00216474"/>
    <w:rsid w:val="00216A84"/>
    <w:rsid w:val="002172B6"/>
    <w:rsid w:val="002174F9"/>
    <w:rsid w:val="002177F5"/>
    <w:rsid w:val="00217DAE"/>
    <w:rsid w:val="00220D83"/>
    <w:rsid w:val="00221844"/>
    <w:rsid w:val="0022206D"/>
    <w:rsid w:val="002222A5"/>
    <w:rsid w:val="002222D9"/>
    <w:rsid w:val="0022234E"/>
    <w:rsid w:val="00222581"/>
    <w:rsid w:val="002225C0"/>
    <w:rsid w:val="00222A5A"/>
    <w:rsid w:val="00222F4A"/>
    <w:rsid w:val="00223510"/>
    <w:rsid w:val="00223988"/>
    <w:rsid w:val="00223B8F"/>
    <w:rsid w:val="00223F0D"/>
    <w:rsid w:val="002245DA"/>
    <w:rsid w:val="0022467C"/>
    <w:rsid w:val="00225136"/>
    <w:rsid w:val="0022617B"/>
    <w:rsid w:val="002264C2"/>
    <w:rsid w:val="00226C0D"/>
    <w:rsid w:val="00227755"/>
    <w:rsid w:val="00227BFF"/>
    <w:rsid w:val="002301FA"/>
    <w:rsid w:val="00230231"/>
    <w:rsid w:val="00230730"/>
    <w:rsid w:val="00230A84"/>
    <w:rsid w:val="00230E06"/>
    <w:rsid w:val="00230ED5"/>
    <w:rsid w:val="00231C59"/>
    <w:rsid w:val="00231E2D"/>
    <w:rsid w:val="00231E4F"/>
    <w:rsid w:val="00232BE4"/>
    <w:rsid w:val="00232DD6"/>
    <w:rsid w:val="00232E2A"/>
    <w:rsid w:val="0023318A"/>
    <w:rsid w:val="00233378"/>
    <w:rsid w:val="002333E1"/>
    <w:rsid w:val="002334A9"/>
    <w:rsid w:val="002339D3"/>
    <w:rsid w:val="00233BA7"/>
    <w:rsid w:val="00233E99"/>
    <w:rsid w:val="00234450"/>
    <w:rsid w:val="00234C99"/>
    <w:rsid w:val="00235B8E"/>
    <w:rsid w:val="00235EA6"/>
    <w:rsid w:val="00236677"/>
    <w:rsid w:val="00236F7E"/>
    <w:rsid w:val="00237096"/>
    <w:rsid w:val="00237B2B"/>
    <w:rsid w:val="002404D6"/>
    <w:rsid w:val="00240FCE"/>
    <w:rsid w:val="00240FE8"/>
    <w:rsid w:val="00241242"/>
    <w:rsid w:val="002413EC"/>
    <w:rsid w:val="002419CF"/>
    <w:rsid w:val="002427E9"/>
    <w:rsid w:val="00243EB4"/>
    <w:rsid w:val="00245171"/>
    <w:rsid w:val="00245653"/>
    <w:rsid w:val="0024607C"/>
    <w:rsid w:val="002465D3"/>
    <w:rsid w:val="00246B9F"/>
    <w:rsid w:val="00247119"/>
    <w:rsid w:val="00247160"/>
    <w:rsid w:val="002473E9"/>
    <w:rsid w:val="0024781B"/>
    <w:rsid w:val="00247E94"/>
    <w:rsid w:val="00250F2E"/>
    <w:rsid w:val="00250F54"/>
    <w:rsid w:val="00250F59"/>
    <w:rsid w:val="00252943"/>
    <w:rsid w:val="002533B3"/>
    <w:rsid w:val="002534B3"/>
    <w:rsid w:val="00253529"/>
    <w:rsid w:val="0025389C"/>
    <w:rsid w:val="00253A75"/>
    <w:rsid w:val="002540D0"/>
    <w:rsid w:val="00254280"/>
    <w:rsid w:val="00254B86"/>
    <w:rsid w:val="00255AEF"/>
    <w:rsid w:val="00255E08"/>
    <w:rsid w:val="00255FE0"/>
    <w:rsid w:val="00256510"/>
    <w:rsid w:val="00256F95"/>
    <w:rsid w:val="002574B8"/>
    <w:rsid w:val="00260146"/>
    <w:rsid w:val="0026073C"/>
    <w:rsid w:val="00260E6A"/>
    <w:rsid w:val="00260F1D"/>
    <w:rsid w:val="002613A3"/>
    <w:rsid w:val="00262EBF"/>
    <w:rsid w:val="0026323B"/>
    <w:rsid w:val="002639F3"/>
    <w:rsid w:val="0026438A"/>
    <w:rsid w:val="00264449"/>
    <w:rsid w:val="00264955"/>
    <w:rsid w:val="00264CA6"/>
    <w:rsid w:val="0026521E"/>
    <w:rsid w:val="00265C07"/>
    <w:rsid w:val="00265CCC"/>
    <w:rsid w:val="002668E0"/>
    <w:rsid w:val="00270D0B"/>
    <w:rsid w:val="00270E42"/>
    <w:rsid w:val="00271126"/>
    <w:rsid w:val="00271759"/>
    <w:rsid w:val="00271E21"/>
    <w:rsid w:val="00271F30"/>
    <w:rsid w:val="002722F0"/>
    <w:rsid w:val="00272709"/>
    <w:rsid w:val="00273E3A"/>
    <w:rsid w:val="00274533"/>
    <w:rsid w:val="00274D48"/>
    <w:rsid w:val="00275A1A"/>
    <w:rsid w:val="00275C7E"/>
    <w:rsid w:val="00276418"/>
    <w:rsid w:val="002767FE"/>
    <w:rsid w:val="00276C60"/>
    <w:rsid w:val="0027768F"/>
    <w:rsid w:val="00277BAB"/>
    <w:rsid w:val="00277D8B"/>
    <w:rsid w:val="002801FC"/>
    <w:rsid w:val="00280235"/>
    <w:rsid w:val="00280FFF"/>
    <w:rsid w:val="00281733"/>
    <w:rsid w:val="002818FC"/>
    <w:rsid w:val="00281AED"/>
    <w:rsid w:val="00281FE8"/>
    <w:rsid w:val="00282386"/>
    <w:rsid w:val="00282813"/>
    <w:rsid w:val="00282C5E"/>
    <w:rsid w:val="00283285"/>
    <w:rsid w:val="00283356"/>
    <w:rsid w:val="00283385"/>
    <w:rsid w:val="002836DC"/>
    <w:rsid w:val="00283734"/>
    <w:rsid w:val="00283DDB"/>
    <w:rsid w:val="00283FA5"/>
    <w:rsid w:val="00284283"/>
    <w:rsid w:val="002842B3"/>
    <w:rsid w:val="00284A06"/>
    <w:rsid w:val="002856F1"/>
    <w:rsid w:val="00285A04"/>
    <w:rsid w:val="00285A94"/>
    <w:rsid w:val="00286978"/>
    <w:rsid w:val="00287519"/>
    <w:rsid w:val="00287C79"/>
    <w:rsid w:val="0029011E"/>
    <w:rsid w:val="002901F9"/>
    <w:rsid w:val="00290678"/>
    <w:rsid w:val="00290CB7"/>
    <w:rsid w:val="00290DBF"/>
    <w:rsid w:val="002910F8"/>
    <w:rsid w:val="002912A9"/>
    <w:rsid w:val="002914E5"/>
    <w:rsid w:val="0029151A"/>
    <w:rsid w:val="00291809"/>
    <w:rsid w:val="002923E1"/>
    <w:rsid w:val="0029248E"/>
    <w:rsid w:val="0029274E"/>
    <w:rsid w:val="00292CC6"/>
    <w:rsid w:val="002936A0"/>
    <w:rsid w:val="00293A29"/>
    <w:rsid w:val="00293D2C"/>
    <w:rsid w:val="00294B6C"/>
    <w:rsid w:val="00294CE2"/>
    <w:rsid w:val="00294F09"/>
    <w:rsid w:val="00295311"/>
    <w:rsid w:val="00295633"/>
    <w:rsid w:val="00295712"/>
    <w:rsid w:val="00295F8E"/>
    <w:rsid w:val="00296417"/>
    <w:rsid w:val="002969AD"/>
    <w:rsid w:val="00296FDB"/>
    <w:rsid w:val="00297305"/>
    <w:rsid w:val="0029748B"/>
    <w:rsid w:val="0029764E"/>
    <w:rsid w:val="002A0064"/>
    <w:rsid w:val="002A01C2"/>
    <w:rsid w:val="002A0A9B"/>
    <w:rsid w:val="002A1A6E"/>
    <w:rsid w:val="002A290A"/>
    <w:rsid w:val="002A31C2"/>
    <w:rsid w:val="002A3512"/>
    <w:rsid w:val="002A3C4C"/>
    <w:rsid w:val="002A3DE7"/>
    <w:rsid w:val="002A4207"/>
    <w:rsid w:val="002A48AE"/>
    <w:rsid w:val="002A52E6"/>
    <w:rsid w:val="002A52F0"/>
    <w:rsid w:val="002A566A"/>
    <w:rsid w:val="002A5ACA"/>
    <w:rsid w:val="002A68A6"/>
    <w:rsid w:val="002A6F32"/>
    <w:rsid w:val="002A7255"/>
    <w:rsid w:val="002A77F9"/>
    <w:rsid w:val="002B00FF"/>
    <w:rsid w:val="002B0526"/>
    <w:rsid w:val="002B0E96"/>
    <w:rsid w:val="002B126B"/>
    <w:rsid w:val="002B13E3"/>
    <w:rsid w:val="002B1FB2"/>
    <w:rsid w:val="002B2A35"/>
    <w:rsid w:val="002B2B90"/>
    <w:rsid w:val="002B2F72"/>
    <w:rsid w:val="002B3F8A"/>
    <w:rsid w:val="002B4784"/>
    <w:rsid w:val="002B5A53"/>
    <w:rsid w:val="002B6178"/>
    <w:rsid w:val="002B6BAA"/>
    <w:rsid w:val="002B6E60"/>
    <w:rsid w:val="002B7567"/>
    <w:rsid w:val="002B7589"/>
    <w:rsid w:val="002B75E5"/>
    <w:rsid w:val="002B7879"/>
    <w:rsid w:val="002C0172"/>
    <w:rsid w:val="002C031C"/>
    <w:rsid w:val="002C0643"/>
    <w:rsid w:val="002C0C2C"/>
    <w:rsid w:val="002C1698"/>
    <w:rsid w:val="002C1971"/>
    <w:rsid w:val="002C19B1"/>
    <w:rsid w:val="002C1DDA"/>
    <w:rsid w:val="002C232F"/>
    <w:rsid w:val="002C2BD0"/>
    <w:rsid w:val="002C2FCE"/>
    <w:rsid w:val="002C34BA"/>
    <w:rsid w:val="002C3538"/>
    <w:rsid w:val="002C3C6F"/>
    <w:rsid w:val="002C3F37"/>
    <w:rsid w:val="002C40A6"/>
    <w:rsid w:val="002C43A1"/>
    <w:rsid w:val="002C48B4"/>
    <w:rsid w:val="002C5CEC"/>
    <w:rsid w:val="002C6294"/>
    <w:rsid w:val="002C63BA"/>
    <w:rsid w:val="002C68C7"/>
    <w:rsid w:val="002C6D15"/>
    <w:rsid w:val="002C72F9"/>
    <w:rsid w:val="002C73D3"/>
    <w:rsid w:val="002C76FF"/>
    <w:rsid w:val="002C7C7A"/>
    <w:rsid w:val="002D04DA"/>
    <w:rsid w:val="002D0C45"/>
    <w:rsid w:val="002D0D23"/>
    <w:rsid w:val="002D0D95"/>
    <w:rsid w:val="002D0F90"/>
    <w:rsid w:val="002D1009"/>
    <w:rsid w:val="002D182B"/>
    <w:rsid w:val="002D18ED"/>
    <w:rsid w:val="002D1AC5"/>
    <w:rsid w:val="002D30EC"/>
    <w:rsid w:val="002D33AE"/>
    <w:rsid w:val="002D3734"/>
    <w:rsid w:val="002D3C87"/>
    <w:rsid w:val="002D3CD2"/>
    <w:rsid w:val="002D3F70"/>
    <w:rsid w:val="002D4295"/>
    <w:rsid w:val="002D4302"/>
    <w:rsid w:val="002D43DF"/>
    <w:rsid w:val="002D4866"/>
    <w:rsid w:val="002D4942"/>
    <w:rsid w:val="002D4A01"/>
    <w:rsid w:val="002D4C56"/>
    <w:rsid w:val="002D4D5C"/>
    <w:rsid w:val="002D592F"/>
    <w:rsid w:val="002D61A1"/>
    <w:rsid w:val="002D6805"/>
    <w:rsid w:val="002D69A4"/>
    <w:rsid w:val="002D6E96"/>
    <w:rsid w:val="002D72E8"/>
    <w:rsid w:val="002D7B09"/>
    <w:rsid w:val="002E0553"/>
    <w:rsid w:val="002E1773"/>
    <w:rsid w:val="002E1C07"/>
    <w:rsid w:val="002E1F8F"/>
    <w:rsid w:val="002E1FF6"/>
    <w:rsid w:val="002E24D6"/>
    <w:rsid w:val="002E2507"/>
    <w:rsid w:val="002E2B61"/>
    <w:rsid w:val="002E2BEF"/>
    <w:rsid w:val="002E2E42"/>
    <w:rsid w:val="002E3427"/>
    <w:rsid w:val="002E389D"/>
    <w:rsid w:val="002E393A"/>
    <w:rsid w:val="002E5206"/>
    <w:rsid w:val="002E5439"/>
    <w:rsid w:val="002E5584"/>
    <w:rsid w:val="002E5CA0"/>
    <w:rsid w:val="002E5D66"/>
    <w:rsid w:val="002E5F8A"/>
    <w:rsid w:val="002E6035"/>
    <w:rsid w:val="002E743D"/>
    <w:rsid w:val="002F0368"/>
    <w:rsid w:val="002F096F"/>
    <w:rsid w:val="002F0990"/>
    <w:rsid w:val="002F1526"/>
    <w:rsid w:val="002F17AF"/>
    <w:rsid w:val="002F17F9"/>
    <w:rsid w:val="002F279F"/>
    <w:rsid w:val="002F2B78"/>
    <w:rsid w:val="002F2F63"/>
    <w:rsid w:val="002F3006"/>
    <w:rsid w:val="002F3353"/>
    <w:rsid w:val="002F3989"/>
    <w:rsid w:val="002F414D"/>
    <w:rsid w:val="002F4255"/>
    <w:rsid w:val="002F54F5"/>
    <w:rsid w:val="002F5769"/>
    <w:rsid w:val="002F5782"/>
    <w:rsid w:val="002F66D1"/>
    <w:rsid w:val="002F6BEA"/>
    <w:rsid w:val="002F7653"/>
    <w:rsid w:val="002F787C"/>
    <w:rsid w:val="00300457"/>
    <w:rsid w:val="00300517"/>
    <w:rsid w:val="00300ABF"/>
    <w:rsid w:val="00300ECF"/>
    <w:rsid w:val="0030148E"/>
    <w:rsid w:val="00301D41"/>
    <w:rsid w:val="00301DBB"/>
    <w:rsid w:val="00302A65"/>
    <w:rsid w:val="00302E85"/>
    <w:rsid w:val="00303013"/>
    <w:rsid w:val="003031D2"/>
    <w:rsid w:val="0030348E"/>
    <w:rsid w:val="00303F6D"/>
    <w:rsid w:val="003040F6"/>
    <w:rsid w:val="003043F0"/>
    <w:rsid w:val="0030553F"/>
    <w:rsid w:val="003058F2"/>
    <w:rsid w:val="00306384"/>
    <w:rsid w:val="00306802"/>
    <w:rsid w:val="00306A86"/>
    <w:rsid w:val="00307249"/>
    <w:rsid w:val="0030739A"/>
    <w:rsid w:val="0030761C"/>
    <w:rsid w:val="003077D4"/>
    <w:rsid w:val="00307B9B"/>
    <w:rsid w:val="00307FF8"/>
    <w:rsid w:val="00310233"/>
    <w:rsid w:val="003102BB"/>
    <w:rsid w:val="003103DC"/>
    <w:rsid w:val="003104AE"/>
    <w:rsid w:val="003107DE"/>
    <w:rsid w:val="003109EA"/>
    <w:rsid w:val="00310AB0"/>
    <w:rsid w:val="00311965"/>
    <w:rsid w:val="003123CA"/>
    <w:rsid w:val="003123F5"/>
    <w:rsid w:val="00312864"/>
    <w:rsid w:val="00312ADA"/>
    <w:rsid w:val="00312B0D"/>
    <w:rsid w:val="003130B1"/>
    <w:rsid w:val="00313304"/>
    <w:rsid w:val="00313B93"/>
    <w:rsid w:val="00313B99"/>
    <w:rsid w:val="0031436F"/>
    <w:rsid w:val="00314DDE"/>
    <w:rsid w:val="00314DE5"/>
    <w:rsid w:val="00315C8D"/>
    <w:rsid w:val="0031600D"/>
    <w:rsid w:val="00316162"/>
    <w:rsid w:val="00316657"/>
    <w:rsid w:val="00316AF0"/>
    <w:rsid w:val="00317362"/>
    <w:rsid w:val="003175F9"/>
    <w:rsid w:val="00317ABA"/>
    <w:rsid w:val="00320131"/>
    <w:rsid w:val="00320532"/>
    <w:rsid w:val="003207FE"/>
    <w:rsid w:val="00320AE9"/>
    <w:rsid w:val="00321473"/>
    <w:rsid w:val="00321E92"/>
    <w:rsid w:val="003220B6"/>
    <w:rsid w:val="00322955"/>
    <w:rsid w:val="00323588"/>
    <w:rsid w:val="003237DA"/>
    <w:rsid w:val="00323C43"/>
    <w:rsid w:val="00323DD4"/>
    <w:rsid w:val="00323E74"/>
    <w:rsid w:val="00324638"/>
    <w:rsid w:val="00324AA8"/>
    <w:rsid w:val="00324BAF"/>
    <w:rsid w:val="003252DA"/>
    <w:rsid w:val="00325E63"/>
    <w:rsid w:val="003266A4"/>
    <w:rsid w:val="00326942"/>
    <w:rsid w:val="0032704A"/>
    <w:rsid w:val="00327D2A"/>
    <w:rsid w:val="00327E5A"/>
    <w:rsid w:val="003306E5"/>
    <w:rsid w:val="00330AEC"/>
    <w:rsid w:val="00331304"/>
    <w:rsid w:val="003313C9"/>
    <w:rsid w:val="003317CE"/>
    <w:rsid w:val="00332DBC"/>
    <w:rsid w:val="0033348E"/>
    <w:rsid w:val="00333564"/>
    <w:rsid w:val="00333A01"/>
    <w:rsid w:val="003341E9"/>
    <w:rsid w:val="00334275"/>
    <w:rsid w:val="00334843"/>
    <w:rsid w:val="00335048"/>
    <w:rsid w:val="003358CF"/>
    <w:rsid w:val="00335A5D"/>
    <w:rsid w:val="00335F51"/>
    <w:rsid w:val="00337602"/>
    <w:rsid w:val="00337C3F"/>
    <w:rsid w:val="00337D5A"/>
    <w:rsid w:val="00337F10"/>
    <w:rsid w:val="00340364"/>
    <w:rsid w:val="00340463"/>
    <w:rsid w:val="00340847"/>
    <w:rsid w:val="003415A5"/>
    <w:rsid w:val="003417BB"/>
    <w:rsid w:val="0034242F"/>
    <w:rsid w:val="0034270F"/>
    <w:rsid w:val="00342D61"/>
    <w:rsid w:val="00342F81"/>
    <w:rsid w:val="003435B0"/>
    <w:rsid w:val="003441F3"/>
    <w:rsid w:val="0034420E"/>
    <w:rsid w:val="00344AB7"/>
    <w:rsid w:val="00345294"/>
    <w:rsid w:val="00345386"/>
    <w:rsid w:val="0034568B"/>
    <w:rsid w:val="003457CF"/>
    <w:rsid w:val="00345871"/>
    <w:rsid w:val="00345A9F"/>
    <w:rsid w:val="00346399"/>
    <w:rsid w:val="003465BC"/>
    <w:rsid w:val="003469BE"/>
    <w:rsid w:val="00347BBD"/>
    <w:rsid w:val="00347D05"/>
    <w:rsid w:val="00347D8F"/>
    <w:rsid w:val="00347E07"/>
    <w:rsid w:val="00347EC7"/>
    <w:rsid w:val="00350712"/>
    <w:rsid w:val="00350A81"/>
    <w:rsid w:val="00350E90"/>
    <w:rsid w:val="003514E4"/>
    <w:rsid w:val="003528D3"/>
    <w:rsid w:val="00352A8A"/>
    <w:rsid w:val="00352FCB"/>
    <w:rsid w:val="003530E5"/>
    <w:rsid w:val="00353B43"/>
    <w:rsid w:val="00353D1D"/>
    <w:rsid w:val="00354BFF"/>
    <w:rsid w:val="00354DE1"/>
    <w:rsid w:val="0035500B"/>
    <w:rsid w:val="003550A0"/>
    <w:rsid w:val="003555FF"/>
    <w:rsid w:val="0035565B"/>
    <w:rsid w:val="00355661"/>
    <w:rsid w:val="00355664"/>
    <w:rsid w:val="00355695"/>
    <w:rsid w:val="003557AE"/>
    <w:rsid w:val="0035595B"/>
    <w:rsid w:val="00355F44"/>
    <w:rsid w:val="003564E2"/>
    <w:rsid w:val="00357196"/>
    <w:rsid w:val="003605D0"/>
    <w:rsid w:val="003605F1"/>
    <w:rsid w:val="00360864"/>
    <w:rsid w:val="00360A49"/>
    <w:rsid w:val="00360BDA"/>
    <w:rsid w:val="00360C85"/>
    <w:rsid w:val="00360EF1"/>
    <w:rsid w:val="00360F6C"/>
    <w:rsid w:val="00360FE8"/>
    <w:rsid w:val="00361356"/>
    <w:rsid w:val="00361C7C"/>
    <w:rsid w:val="00361CDD"/>
    <w:rsid w:val="00361D61"/>
    <w:rsid w:val="00361FCF"/>
    <w:rsid w:val="003627FF"/>
    <w:rsid w:val="00362C59"/>
    <w:rsid w:val="003645D0"/>
    <w:rsid w:val="00364DAA"/>
    <w:rsid w:val="00364E05"/>
    <w:rsid w:val="0036507A"/>
    <w:rsid w:val="00365134"/>
    <w:rsid w:val="00365E4C"/>
    <w:rsid w:val="0036612E"/>
    <w:rsid w:val="00366418"/>
    <w:rsid w:val="00366601"/>
    <w:rsid w:val="003668BA"/>
    <w:rsid w:val="00367436"/>
    <w:rsid w:val="00367494"/>
    <w:rsid w:val="00367919"/>
    <w:rsid w:val="00367D9E"/>
    <w:rsid w:val="00367DAE"/>
    <w:rsid w:val="003701E9"/>
    <w:rsid w:val="00370E34"/>
    <w:rsid w:val="003714F2"/>
    <w:rsid w:val="00371605"/>
    <w:rsid w:val="00371E6A"/>
    <w:rsid w:val="00372279"/>
    <w:rsid w:val="00372CD5"/>
    <w:rsid w:val="00373611"/>
    <w:rsid w:val="00373866"/>
    <w:rsid w:val="00373EF3"/>
    <w:rsid w:val="003743A8"/>
    <w:rsid w:val="00374448"/>
    <w:rsid w:val="00374940"/>
    <w:rsid w:val="0037496C"/>
    <w:rsid w:val="003749CA"/>
    <w:rsid w:val="0037595B"/>
    <w:rsid w:val="00375CF2"/>
    <w:rsid w:val="0037617D"/>
    <w:rsid w:val="003763FB"/>
    <w:rsid w:val="0037720A"/>
    <w:rsid w:val="00377233"/>
    <w:rsid w:val="00377297"/>
    <w:rsid w:val="003775BA"/>
    <w:rsid w:val="00377EEB"/>
    <w:rsid w:val="00377F22"/>
    <w:rsid w:val="003805B7"/>
    <w:rsid w:val="0038081B"/>
    <w:rsid w:val="00380D10"/>
    <w:rsid w:val="00380D7A"/>
    <w:rsid w:val="00380E0C"/>
    <w:rsid w:val="003810A6"/>
    <w:rsid w:val="003812FB"/>
    <w:rsid w:val="003816A0"/>
    <w:rsid w:val="00382CA9"/>
    <w:rsid w:val="00382F19"/>
    <w:rsid w:val="00382FA0"/>
    <w:rsid w:val="003833C3"/>
    <w:rsid w:val="0038406E"/>
    <w:rsid w:val="00384523"/>
    <w:rsid w:val="00384BAE"/>
    <w:rsid w:val="00384E86"/>
    <w:rsid w:val="00384F04"/>
    <w:rsid w:val="0038517F"/>
    <w:rsid w:val="003853CF"/>
    <w:rsid w:val="00385B78"/>
    <w:rsid w:val="0038629E"/>
    <w:rsid w:val="003863FD"/>
    <w:rsid w:val="003868A2"/>
    <w:rsid w:val="00387633"/>
    <w:rsid w:val="00387E9D"/>
    <w:rsid w:val="00390A3F"/>
    <w:rsid w:val="00390AAB"/>
    <w:rsid w:val="00390D52"/>
    <w:rsid w:val="00391A2D"/>
    <w:rsid w:val="00391FCF"/>
    <w:rsid w:val="0039221C"/>
    <w:rsid w:val="00393673"/>
    <w:rsid w:val="003936FB"/>
    <w:rsid w:val="00395117"/>
    <w:rsid w:val="0039533A"/>
    <w:rsid w:val="0039588B"/>
    <w:rsid w:val="00395C9E"/>
    <w:rsid w:val="00395D6F"/>
    <w:rsid w:val="003963A3"/>
    <w:rsid w:val="00396436"/>
    <w:rsid w:val="0039655B"/>
    <w:rsid w:val="00396903"/>
    <w:rsid w:val="00396D6E"/>
    <w:rsid w:val="00396FE6"/>
    <w:rsid w:val="00397EE3"/>
    <w:rsid w:val="003A05FD"/>
    <w:rsid w:val="003A0608"/>
    <w:rsid w:val="003A092A"/>
    <w:rsid w:val="003A10DA"/>
    <w:rsid w:val="003A11C3"/>
    <w:rsid w:val="003A1C45"/>
    <w:rsid w:val="003A1FEB"/>
    <w:rsid w:val="003A203F"/>
    <w:rsid w:val="003A287A"/>
    <w:rsid w:val="003A2BB2"/>
    <w:rsid w:val="003A2D75"/>
    <w:rsid w:val="003A3005"/>
    <w:rsid w:val="003A36FC"/>
    <w:rsid w:val="003A379E"/>
    <w:rsid w:val="003A3D84"/>
    <w:rsid w:val="003A57A1"/>
    <w:rsid w:val="003A5D79"/>
    <w:rsid w:val="003A67AA"/>
    <w:rsid w:val="003A685E"/>
    <w:rsid w:val="003A68EE"/>
    <w:rsid w:val="003A69F2"/>
    <w:rsid w:val="003A6B0A"/>
    <w:rsid w:val="003A7D66"/>
    <w:rsid w:val="003B0AFC"/>
    <w:rsid w:val="003B18E3"/>
    <w:rsid w:val="003B24C9"/>
    <w:rsid w:val="003B3EE8"/>
    <w:rsid w:val="003B4492"/>
    <w:rsid w:val="003B50ED"/>
    <w:rsid w:val="003B51A5"/>
    <w:rsid w:val="003B53D8"/>
    <w:rsid w:val="003B644E"/>
    <w:rsid w:val="003B651A"/>
    <w:rsid w:val="003B799C"/>
    <w:rsid w:val="003B7AC8"/>
    <w:rsid w:val="003C0388"/>
    <w:rsid w:val="003C05B0"/>
    <w:rsid w:val="003C060A"/>
    <w:rsid w:val="003C1D2D"/>
    <w:rsid w:val="003C27B5"/>
    <w:rsid w:val="003C2B13"/>
    <w:rsid w:val="003C30F4"/>
    <w:rsid w:val="003C3B19"/>
    <w:rsid w:val="003C3D05"/>
    <w:rsid w:val="003C3FBF"/>
    <w:rsid w:val="003C480A"/>
    <w:rsid w:val="003C5362"/>
    <w:rsid w:val="003C57FA"/>
    <w:rsid w:val="003C62C9"/>
    <w:rsid w:val="003C6444"/>
    <w:rsid w:val="003C6464"/>
    <w:rsid w:val="003C6670"/>
    <w:rsid w:val="003C691D"/>
    <w:rsid w:val="003D0173"/>
    <w:rsid w:val="003D173A"/>
    <w:rsid w:val="003D1A5B"/>
    <w:rsid w:val="003D1EFD"/>
    <w:rsid w:val="003D26BB"/>
    <w:rsid w:val="003D2E27"/>
    <w:rsid w:val="003D2EA9"/>
    <w:rsid w:val="003D3633"/>
    <w:rsid w:val="003D3C5C"/>
    <w:rsid w:val="003D4279"/>
    <w:rsid w:val="003D4873"/>
    <w:rsid w:val="003D59CE"/>
    <w:rsid w:val="003D62E8"/>
    <w:rsid w:val="003D696F"/>
    <w:rsid w:val="003D72A7"/>
    <w:rsid w:val="003D78EA"/>
    <w:rsid w:val="003D7AD2"/>
    <w:rsid w:val="003D7FE8"/>
    <w:rsid w:val="003E03D0"/>
    <w:rsid w:val="003E088B"/>
    <w:rsid w:val="003E12C8"/>
    <w:rsid w:val="003E185E"/>
    <w:rsid w:val="003E1DEC"/>
    <w:rsid w:val="003E1E88"/>
    <w:rsid w:val="003E290C"/>
    <w:rsid w:val="003E2E94"/>
    <w:rsid w:val="003E2F72"/>
    <w:rsid w:val="003E33C1"/>
    <w:rsid w:val="003E3870"/>
    <w:rsid w:val="003E4468"/>
    <w:rsid w:val="003E4701"/>
    <w:rsid w:val="003E4B9E"/>
    <w:rsid w:val="003E4F9C"/>
    <w:rsid w:val="003E5762"/>
    <w:rsid w:val="003E58BA"/>
    <w:rsid w:val="003E5E44"/>
    <w:rsid w:val="003E6CC4"/>
    <w:rsid w:val="003E6D6E"/>
    <w:rsid w:val="003F00AF"/>
    <w:rsid w:val="003F0BC8"/>
    <w:rsid w:val="003F19DA"/>
    <w:rsid w:val="003F1A35"/>
    <w:rsid w:val="003F1A4C"/>
    <w:rsid w:val="003F1D56"/>
    <w:rsid w:val="003F278E"/>
    <w:rsid w:val="003F306F"/>
    <w:rsid w:val="003F3446"/>
    <w:rsid w:val="003F4348"/>
    <w:rsid w:val="003F4840"/>
    <w:rsid w:val="003F4AF7"/>
    <w:rsid w:val="003F4BCB"/>
    <w:rsid w:val="003F4DA9"/>
    <w:rsid w:val="003F51EF"/>
    <w:rsid w:val="003F5912"/>
    <w:rsid w:val="003F698B"/>
    <w:rsid w:val="003F715A"/>
    <w:rsid w:val="003F75F5"/>
    <w:rsid w:val="003F7862"/>
    <w:rsid w:val="004005BF"/>
    <w:rsid w:val="0040061F"/>
    <w:rsid w:val="00400AC4"/>
    <w:rsid w:val="00400CF4"/>
    <w:rsid w:val="00401349"/>
    <w:rsid w:val="00401755"/>
    <w:rsid w:val="0040190C"/>
    <w:rsid w:val="00402222"/>
    <w:rsid w:val="00402A1F"/>
    <w:rsid w:val="004035DE"/>
    <w:rsid w:val="00403754"/>
    <w:rsid w:val="00403977"/>
    <w:rsid w:val="004043B3"/>
    <w:rsid w:val="004047A1"/>
    <w:rsid w:val="00404992"/>
    <w:rsid w:val="00404FCA"/>
    <w:rsid w:val="004050FB"/>
    <w:rsid w:val="00405D3B"/>
    <w:rsid w:val="0040602C"/>
    <w:rsid w:val="004065E5"/>
    <w:rsid w:val="0040699F"/>
    <w:rsid w:val="00407117"/>
    <w:rsid w:val="00407BC6"/>
    <w:rsid w:val="00410CBD"/>
    <w:rsid w:val="00410D14"/>
    <w:rsid w:val="00410D36"/>
    <w:rsid w:val="0041167A"/>
    <w:rsid w:val="00411BC1"/>
    <w:rsid w:val="00412D94"/>
    <w:rsid w:val="00412F3C"/>
    <w:rsid w:val="004131EC"/>
    <w:rsid w:val="004137E8"/>
    <w:rsid w:val="00413B42"/>
    <w:rsid w:val="00413F6A"/>
    <w:rsid w:val="0041402C"/>
    <w:rsid w:val="004140A5"/>
    <w:rsid w:val="004141C6"/>
    <w:rsid w:val="004144B2"/>
    <w:rsid w:val="00414586"/>
    <w:rsid w:val="0041463F"/>
    <w:rsid w:val="00414A9D"/>
    <w:rsid w:val="00414B0A"/>
    <w:rsid w:val="00414C1B"/>
    <w:rsid w:val="00414F6C"/>
    <w:rsid w:val="004159B1"/>
    <w:rsid w:val="00415C6B"/>
    <w:rsid w:val="004169A1"/>
    <w:rsid w:val="004169C8"/>
    <w:rsid w:val="00416E77"/>
    <w:rsid w:val="004172DB"/>
    <w:rsid w:val="00417EE3"/>
    <w:rsid w:val="0042036A"/>
    <w:rsid w:val="00420416"/>
    <w:rsid w:val="004205A6"/>
    <w:rsid w:val="00420F77"/>
    <w:rsid w:val="00421A04"/>
    <w:rsid w:val="00422A62"/>
    <w:rsid w:val="0042319C"/>
    <w:rsid w:val="00423558"/>
    <w:rsid w:val="0042379A"/>
    <w:rsid w:val="004237A2"/>
    <w:rsid w:val="00423FD5"/>
    <w:rsid w:val="004255E5"/>
    <w:rsid w:val="00425DB3"/>
    <w:rsid w:val="0042600A"/>
    <w:rsid w:val="00426BB9"/>
    <w:rsid w:val="0042709B"/>
    <w:rsid w:val="00427190"/>
    <w:rsid w:val="0042755E"/>
    <w:rsid w:val="0042768E"/>
    <w:rsid w:val="00427EA0"/>
    <w:rsid w:val="00430134"/>
    <w:rsid w:val="0043017B"/>
    <w:rsid w:val="00430A89"/>
    <w:rsid w:val="004312F3"/>
    <w:rsid w:val="00431878"/>
    <w:rsid w:val="00431B00"/>
    <w:rsid w:val="00431C73"/>
    <w:rsid w:val="00432283"/>
    <w:rsid w:val="0043260E"/>
    <w:rsid w:val="0043274C"/>
    <w:rsid w:val="0043294D"/>
    <w:rsid w:val="004333A8"/>
    <w:rsid w:val="00433B1F"/>
    <w:rsid w:val="00434492"/>
    <w:rsid w:val="00434B82"/>
    <w:rsid w:val="00435094"/>
    <w:rsid w:val="004353E9"/>
    <w:rsid w:val="004359ED"/>
    <w:rsid w:val="00435CD6"/>
    <w:rsid w:val="00435F3B"/>
    <w:rsid w:val="004362A5"/>
    <w:rsid w:val="0043658F"/>
    <w:rsid w:val="00437188"/>
    <w:rsid w:val="004373B9"/>
    <w:rsid w:val="00437567"/>
    <w:rsid w:val="004405CB"/>
    <w:rsid w:val="00440BE7"/>
    <w:rsid w:val="004413FE"/>
    <w:rsid w:val="00441C8F"/>
    <w:rsid w:val="004424BB"/>
    <w:rsid w:val="00442A49"/>
    <w:rsid w:val="00442CFE"/>
    <w:rsid w:val="00443359"/>
    <w:rsid w:val="0044344A"/>
    <w:rsid w:val="00443BA1"/>
    <w:rsid w:val="00444960"/>
    <w:rsid w:val="00444F01"/>
    <w:rsid w:val="004458E9"/>
    <w:rsid w:val="0044590E"/>
    <w:rsid w:val="0044641E"/>
    <w:rsid w:val="0044680A"/>
    <w:rsid w:val="00446B8D"/>
    <w:rsid w:val="0044769A"/>
    <w:rsid w:val="0044783F"/>
    <w:rsid w:val="00447B32"/>
    <w:rsid w:val="00447CCA"/>
    <w:rsid w:val="00447F04"/>
    <w:rsid w:val="00450495"/>
    <w:rsid w:val="00450E8D"/>
    <w:rsid w:val="004511B8"/>
    <w:rsid w:val="0045175A"/>
    <w:rsid w:val="0045207A"/>
    <w:rsid w:val="00452232"/>
    <w:rsid w:val="004529A6"/>
    <w:rsid w:val="00452D3E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7C0"/>
    <w:rsid w:val="00455E04"/>
    <w:rsid w:val="004568E7"/>
    <w:rsid w:val="00456BB3"/>
    <w:rsid w:val="00457038"/>
    <w:rsid w:val="004575FD"/>
    <w:rsid w:val="00460676"/>
    <w:rsid w:val="00460802"/>
    <w:rsid w:val="0046096B"/>
    <w:rsid w:val="00461244"/>
    <w:rsid w:val="00461375"/>
    <w:rsid w:val="00461BEE"/>
    <w:rsid w:val="004627A9"/>
    <w:rsid w:val="004629A2"/>
    <w:rsid w:val="00462E74"/>
    <w:rsid w:val="004636C3"/>
    <w:rsid w:val="00463D56"/>
    <w:rsid w:val="004645C6"/>
    <w:rsid w:val="0046460B"/>
    <w:rsid w:val="00464AFC"/>
    <w:rsid w:val="0046505D"/>
    <w:rsid w:val="0046571A"/>
    <w:rsid w:val="00465919"/>
    <w:rsid w:val="00465BA5"/>
    <w:rsid w:val="0046645F"/>
    <w:rsid w:val="004668F4"/>
    <w:rsid w:val="00466EDE"/>
    <w:rsid w:val="00467520"/>
    <w:rsid w:val="00467861"/>
    <w:rsid w:val="00467D6C"/>
    <w:rsid w:val="0047033E"/>
    <w:rsid w:val="004708CC"/>
    <w:rsid w:val="00470B8F"/>
    <w:rsid w:val="00471776"/>
    <w:rsid w:val="00471DDA"/>
    <w:rsid w:val="0047209E"/>
    <w:rsid w:val="0047238B"/>
    <w:rsid w:val="004723E9"/>
    <w:rsid w:val="00473014"/>
    <w:rsid w:val="00473AE0"/>
    <w:rsid w:val="00474D0D"/>
    <w:rsid w:val="00474E0E"/>
    <w:rsid w:val="00474E91"/>
    <w:rsid w:val="00476151"/>
    <w:rsid w:val="00476182"/>
    <w:rsid w:val="004769DA"/>
    <w:rsid w:val="00476A76"/>
    <w:rsid w:val="00477784"/>
    <w:rsid w:val="00477DB8"/>
    <w:rsid w:val="004803C1"/>
    <w:rsid w:val="0048081F"/>
    <w:rsid w:val="0048088D"/>
    <w:rsid w:val="00480A65"/>
    <w:rsid w:val="004810A1"/>
    <w:rsid w:val="004814F7"/>
    <w:rsid w:val="00481D6E"/>
    <w:rsid w:val="00481E18"/>
    <w:rsid w:val="00481F58"/>
    <w:rsid w:val="0048205E"/>
    <w:rsid w:val="004823F5"/>
    <w:rsid w:val="00483731"/>
    <w:rsid w:val="00483792"/>
    <w:rsid w:val="00483821"/>
    <w:rsid w:val="00483982"/>
    <w:rsid w:val="00483FC9"/>
    <w:rsid w:val="00483FE9"/>
    <w:rsid w:val="0048405F"/>
    <w:rsid w:val="0048417C"/>
    <w:rsid w:val="00484237"/>
    <w:rsid w:val="004844AD"/>
    <w:rsid w:val="00484BC2"/>
    <w:rsid w:val="00484D98"/>
    <w:rsid w:val="00484F1F"/>
    <w:rsid w:val="00484F5C"/>
    <w:rsid w:val="004852B3"/>
    <w:rsid w:val="00485C3C"/>
    <w:rsid w:val="00485DF6"/>
    <w:rsid w:val="004867CA"/>
    <w:rsid w:val="004868DC"/>
    <w:rsid w:val="004869B3"/>
    <w:rsid w:val="00486BCC"/>
    <w:rsid w:val="00486D6C"/>
    <w:rsid w:val="00486FFD"/>
    <w:rsid w:val="004876C9"/>
    <w:rsid w:val="00487767"/>
    <w:rsid w:val="00490459"/>
    <w:rsid w:val="004905AD"/>
    <w:rsid w:val="00491C97"/>
    <w:rsid w:val="004920B7"/>
    <w:rsid w:val="004921A4"/>
    <w:rsid w:val="00492401"/>
    <w:rsid w:val="004933ED"/>
    <w:rsid w:val="00493F29"/>
    <w:rsid w:val="00494E2B"/>
    <w:rsid w:val="004956E3"/>
    <w:rsid w:val="00495C27"/>
    <w:rsid w:val="004960DA"/>
    <w:rsid w:val="00496EBD"/>
    <w:rsid w:val="0049700D"/>
    <w:rsid w:val="00497508"/>
    <w:rsid w:val="00497732"/>
    <w:rsid w:val="00497879"/>
    <w:rsid w:val="00497893"/>
    <w:rsid w:val="00497DCE"/>
    <w:rsid w:val="004A045C"/>
    <w:rsid w:val="004A0953"/>
    <w:rsid w:val="004A1C3C"/>
    <w:rsid w:val="004A2144"/>
    <w:rsid w:val="004A2CE2"/>
    <w:rsid w:val="004A3066"/>
    <w:rsid w:val="004A3291"/>
    <w:rsid w:val="004A337D"/>
    <w:rsid w:val="004A3C85"/>
    <w:rsid w:val="004A428F"/>
    <w:rsid w:val="004A43E2"/>
    <w:rsid w:val="004A4FDB"/>
    <w:rsid w:val="004A53B3"/>
    <w:rsid w:val="004A541E"/>
    <w:rsid w:val="004A5825"/>
    <w:rsid w:val="004A665F"/>
    <w:rsid w:val="004A66C5"/>
    <w:rsid w:val="004A6ED2"/>
    <w:rsid w:val="004A7188"/>
    <w:rsid w:val="004A7A3D"/>
    <w:rsid w:val="004A7E8A"/>
    <w:rsid w:val="004B060A"/>
    <w:rsid w:val="004B1309"/>
    <w:rsid w:val="004B1428"/>
    <w:rsid w:val="004B1992"/>
    <w:rsid w:val="004B1D77"/>
    <w:rsid w:val="004B2483"/>
    <w:rsid w:val="004B289C"/>
    <w:rsid w:val="004B3029"/>
    <w:rsid w:val="004B308A"/>
    <w:rsid w:val="004B310E"/>
    <w:rsid w:val="004B3936"/>
    <w:rsid w:val="004B403A"/>
    <w:rsid w:val="004B4C1D"/>
    <w:rsid w:val="004B51F2"/>
    <w:rsid w:val="004B52FA"/>
    <w:rsid w:val="004B57BC"/>
    <w:rsid w:val="004B5D26"/>
    <w:rsid w:val="004B5ED1"/>
    <w:rsid w:val="004B68D0"/>
    <w:rsid w:val="004B6D3D"/>
    <w:rsid w:val="004B7608"/>
    <w:rsid w:val="004B765D"/>
    <w:rsid w:val="004C00CD"/>
    <w:rsid w:val="004C022F"/>
    <w:rsid w:val="004C0CBC"/>
    <w:rsid w:val="004C10ED"/>
    <w:rsid w:val="004C145F"/>
    <w:rsid w:val="004C1E3B"/>
    <w:rsid w:val="004C226C"/>
    <w:rsid w:val="004C2823"/>
    <w:rsid w:val="004C2CD0"/>
    <w:rsid w:val="004C2E12"/>
    <w:rsid w:val="004C3663"/>
    <w:rsid w:val="004C3724"/>
    <w:rsid w:val="004C39AA"/>
    <w:rsid w:val="004C3C05"/>
    <w:rsid w:val="004C3E4B"/>
    <w:rsid w:val="004C4250"/>
    <w:rsid w:val="004C485F"/>
    <w:rsid w:val="004C4F25"/>
    <w:rsid w:val="004C4FE4"/>
    <w:rsid w:val="004C53BF"/>
    <w:rsid w:val="004C552E"/>
    <w:rsid w:val="004C5E82"/>
    <w:rsid w:val="004C6124"/>
    <w:rsid w:val="004C6343"/>
    <w:rsid w:val="004C6789"/>
    <w:rsid w:val="004C6B72"/>
    <w:rsid w:val="004C6D68"/>
    <w:rsid w:val="004C6E18"/>
    <w:rsid w:val="004C71C9"/>
    <w:rsid w:val="004C72AC"/>
    <w:rsid w:val="004C763D"/>
    <w:rsid w:val="004C796B"/>
    <w:rsid w:val="004C7AE5"/>
    <w:rsid w:val="004C7C09"/>
    <w:rsid w:val="004C7D73"/>
    <w:rsid w:val="004C7FCE"/>
    <w:rsid w:val="004D05DC"/>
    <w:rsid w:val="004D0ED5"/>
    <w:rsid w:val="004D2412"/>
    <w:rsid w:val="004D2A0E"/>
    <w:rsid w:val="004D3475"/>
    <w:rsid w:val="004D3CA3"/>
    <w:rsid w:val="004D3D8E"/>
    <w:rsid w:val="004D42FF"/>
    <w:rsid w:val="004D4ADC"/>
    <w:rsid w:val="004D5136"/>
    <w:rsid w:val="004D529F"/>
    <w:rsid w:val="004D54FF"/>
    <w:rsid w:val="004D5D88"/>
    <w:rsid w:val="004D6436"/>
    <w:rsid w:val="004D6C87"/>
    <w:rsid w:val="004D6D79"/>
    <w:rsid w:val="004D7021"/>
    <w:rsid w:val="004D7985"/>
    <w:rsid w:val="004D7AC3"/>
    <w:rsid w:val="004E024E"/>
    <w:rsid w:val="004E0664"/>
    <w:rsid w:val="004E0DBF"/>
    <w:rsid w:val="004E1A5C"/>
    <w:rsid w:val="004E2369"/>
    <w:rsid w:val="004E23EF"/>
    <w:rsid w:val="004E2E69"/>
    <w:rsid w:val="004E2E6A"/>
    <w:rsid w:val="004E33ED"/>
    <w:rsid w:val="004E3738"/>
    <w:rsid w:val="004E4354"/>
    <w:rsid w:val="004E448B"/>
    <w:rsid w:val="004E549B"/>
    <w:rsid w:val="004E5518"/>
    <w:rsid w:val="004E55B6"/>
    <w:rsid w:val="004E58FB"/>
    <w:rsid w:val="004E673C"/>
    <w:rsid w:val="004E690A"/>
    <w:rsid w:val="004E6B1C"/>
    <w:rsid w:val="004E6B9B"/>
    <w:rsid w:val="004E6EC5"/>
    <w:rsid w:val="004F0016"/>
    <w:rsid w:val="004F02DC"/>
    <w:rsid w:val="004F05A7"/>
    <w:rsid w:val="004F0767"/>
    <w:rsid w:val="004F09C5"/>
    <w:rsid w:val="004F1144"/>
    <w:rsid w:val="004F1381"/>
    <w:rsid w:val="004F1AD3"/>
    <w:rsid w:val="004F1C83"/>
    <w:rsid w:val="004F265A"/>
    <w:rsid w:val="004F2A97"/>
    <w:rsid w:val="004F2B4B"/>
    <w:rsid w:val="004F3071"/>
    <w:rsid w:val="004F3448"/>
    <w:rsid w:val="004F39DE"/>
    <w:rsid w:val="004F4D31"/>
    <w:rsid w:val="004F4FA1"/>
    <w:rsid w:val="004F52D3"/>
    <w:rsid w:val="004F538E"/>
    <w:rsid w:val="004F5B36"/>
    <w:rsid w:val="004F61A7"/>
    <w:rsid w:val="004F6239"/>
    <w:rsid w:val="004F6557"/>
    <w:rsid w:val="004F6941"/>
    <w:rsid w:val="004F6EAD"/>
    <w:rsid w:val="004F6EB9"/>
    <w:rsid w:val="004F6EDF"/>
    <w:rsid w:val="004F745F"/>
    <w:rsid w:val="004F77BA"/>
    <w:rsid w:val="0050066C"/>
    <w:rsid w:val="00500A96"/>
    <w:rsid w:val="00500E1A"/>
    <w:rsid w:val="005012B4"/>
    <w:rsid w:val="0050189F"/>
    <w:rsid w:val="00501CE7"/>
    <w:rsid w:val="00502305"/>
    <w:rsid w:val="00502490"/>
    <w:rsid w:val="00502946"/>
    <w:rsid w:val="00502EAC"/>
    <w:rsid w:val="00503548"/>
    <w:rsid w:val="00503956"/>
    <w:rsid w:val="0050494F"/>
    <w:rsid w:val="00504B83"/>
    <w:rsid w:val="00504F72"/>
    <w:rsid w:val="00504F7F"/>
    <w:rsid w:val="0050542B"/>
    <w:rsid w:val="00505446"/>
    <w:rsid w:val="00506107"/>
    <w:rsid w:val="00506123"/>
    <w:rsid w:val="005065B3"/>
    <w:rsid w:val="00507505"/>
    <w:rsid w:val="00507E8C"/>
    <w:rsid w:val="00507FF0"/>
    <w:rsid w:val="00510CFA"/>
    <w:rsid w:val="005117F4"/>
    <w:rsid w:val="00511ACD"/>
    <w:rsid w:val="00511F53"/>
    <w:rsid w:val="00512195"/>
    <w:rsid w:val="00512548"/>
    <w:rsid w:val="0051263A"/>
    <w:rsid w:val="0051288F"/>
    <w:rsid w:val="005129A7"/>
    <w:rsid w:val="0051345C"/>
    <w:rsid w:val="00513507"/>
    <w:rsid w:val="00513978"/>
    <w:rsid w:val="00513BCB"/>
    <w:rsid w:val="00513EA5"/>
    <w:rsid w:val="005148AE"/>
    <w:rsid w:val="005153BD"/>
    <w:rsid w:val="00515EC4"/>
    <w:rsid w:val="005163B9"/>
    <w:rsid w:val="005166E7"/>
    <w:rsid w:val="005167D1"/>
    <w:rsid w:val="00516973"/>
    <w:rsid w:val="00517FEC"/>
    <w:rsid w:val="005201AB"/>
    <w:rsid w:val="005204D5"/>
    <w:rsid w:val="00520615"/>
    <w:rsid w:val="005212A2"/>
    <w:rsid w:val="00521B80"/>
    <w:rsid w:val="00521BF4"/>
    <w:rsid w:val="00521CAD"/>
    <w:rsid w:val="00521FA9"/>
    <w:rsid w:val="005220EC"/>
    <w:rsid w:val="005221F0"/>
    <w:rsid w:val="00522D22"/>
    <w:rsid w:val="005235E4"/>
    <w:rsid w:val="005237C9"/>
    <w:rsid w:val="00523AB3"/>
    <w:rsid w:val="00524688"/>
    <w:rsid w:val="005257A0"/>
    <w:rsid w:val="00525AD9"/>
    <w:rsid w:val="00525E43"/>
    <w:rsid w:val="00526070"/>
    <w:rsid w:val="005263CB"/>
    <w:rsid w:val="0052674C"/>
    <w:rsid w:val="00526CD0"/>
    <w:rsid w:val="00526EEE"/>
    <w:rsid w:val="00526EFE"/>
    <w:rsid w:val="00526FF9"/>
    <w:rsid w:val="00527172"/>
    <w:rsid w:val="00527B43"/>
    <w:rsid w:val="00527BEA"/>
    <w:rsid w:val="00527E45"/>
    <w:rsid w:val="00530066"/>
    <w:rsid w:val="005300F1"/>
    <w:rsid w:val="00530E2A"/>
    <w:rsid w:val="00531825"/>
    <w:rsid w:val="00531B81"/>
    <w:rsid w:val="00531C01"/>
    <w:rsid w:val="005337F5"/>
    <w:rsid w:val="00534072"/>
    <w:rsid w:val="00534113"/>
    <w:rsid w:val="005342C3"/>
    <w:rsid w:val="00535491"/>
    <w:rsid w:val="00535D06"/>
    <w:rsid w:val="00535F8A"/>
    <w:rsid w:val="00536697"/>
    <w:rsid w:val="00536A75"/>
    <w:rsid w:val="00536BF5"/>
    <w:rsid w:val="00537830"/>
    <w:rsid w:val="00537943"/>
    <w:rsid w:val="005405BC"/>
    <w:rsid w:val="005414A1"/>
    <w:rsid w:val="00542140"/>
    <w:rsid w:val="005425CF"/>
    <w:rsid w:val="00542772"/>
    <w:rsid w:val="00542790"/>
    <w:rsid w:val="005427CD"/>
    <w:rsid w:val="00543082"/>
    <w:rsid w:val="005432DA"/>
    <w:rsid w:val="00543C21"/>
    <w:rsid w:val="00543FC0"/>
    <w:rsid w:val="0054495F"/>
    <w:rsid w:val="005452FA"/>
    <w:rsid w:val="00545425"/>
    <w:rsid w:val="005456A2"/>
    <w:rsid w:val="005458FA"/>
    <w:rsid w:val="00545A99"/>
    <w:rsid w:val="00545CD1"/>
    <w:rsid w:val="00545CE3"/>
    <w:rsid w:val="00545EB7"/>
    <w:rsid w:val="005465B8"/>
    <w:rsid w:val="00546E6E"/>
    <w:rsid w:val="0054733B"/>
    <w:rsid w:val="00547947"/>
    <w:rsid w:val="00547F30"/>
    <w:rsid w:val="005508DE"/>
    <w:rsid w:val="0055187E"/>
    <w:rsid w:val="0055284C"/>
    <w:rsid w:val="00552A83"/>
    <w:rsid w:val="00552B39"/>
    <w:rsid w:val="00552E99"/>
    <w:rsid w:val="005532BD"/>
    <w:rsid w:val="005536AB"/>
    <w:rsid w:val="00553956"/>
    <w:rsid w:val="00553B18"/>
    <w:rsid w:val="00553B2D"/>
    <w:rsid w:val="00554249"/>
    <w:rsid w:val="00554A13"/>
    <w:rsid w:val="00555B75"/>
    <w:rsid w:val="00555E88"/>
    <w:rsid w:val="005566E4"/>
    <w:rsid w:val="00556C83"/>
    <w:rsid w:val="00557412"/>
    <w:rsid w:val="0055776F"/>
    <w:rsid w:val="00557B1D"/>
    <w:rsid w:val="00557EF6"/>
    <w:rsid w:val="005600EA"/>
    <w:rsid w:val="00560807"/>
    <w:rsid w:val="00560B3C"/>
    <w:rsid w:val="0056149E"/>
    <w:rsid w:val="0056230F"/>
    <w:rsid w:val="00562770"/>
    <w:rsid w:val="00562EA4"/>
    <w:rsid w:val="005632F1"/>
    <w:rsid w:val="00563333"/>
    <w:rsid w:val="0056340D"/>
    <w:rsid w:val="005634FD"/>
    <w:rsid w:val="005635CB"/>
    <w:rsid w:val="005637A6"/>
    <w:rsid w:val="00563DBD"/>
    <w:rsid w:val="00564490"/>
    <w:rsid w:val="00564813"/>
    <w:rsid w:val="0056490E"/>
    <w:rsid w:val="00564DD6"/>
    <w:rsid w:val="00564F0B"/>
    <w:rsid w:val="00565447"/>
    <w:rsid w:val="005655E7"/>
    <w:rsid w:val="0056577D"/>
    <w:rsid w:val="0056587E"/>
    <w:rsid w:val="005659D2"/>
    <w:rsid w:val="00565CD6"/>
    <w:rsid w:val="00566E9E"/>
    <w:rsid w:val="00567531"/>
    <w:rsid w:val="00567C2C"/>
    <w:rsid w:val="00570376"/>
    <w:rsid w:val="005705F8"/>
    <w:rsid w:val="00570765"/>
    <w:rsid w:val="00572088"/>
    <w:rsid w:val="0057230E"/>
    <w:rsid w:val="00573A29"/>
    <w:rsid w:val="00573BC6"/>
    <w:rsid w:val="00574124"/>
    <w:rsid w:val="005743E3"/>
    <w:rsid w:val="00574705"/>
    <w:rsid w:val="00574AA8"/>
    <w:rsid w:val="00574EE8"/>
    <w:rsid w:val="005757C3"/>
    <w:rsid w:val="0057610E"/>
    <w:rsid w:val="00576AA5"/>
    <w:rsid w:val="00576C84"/>
    <w:rsid w:val="00576F63"/>
    <w:rsid w:val="00577176"/>
    <w:rsid w:val="005779FC"/>
    <w:rsid w:val="00577D6D"/>
    <w:rsid w:val="00580153"/>
    <w:rsid w:val="005803DA"/>
    <w:rsid w:val="00580996"/>
    <w:rsid w:val="00580E6E"/>
    <w:rsid w:val="00580EC0"/>
    <w:rsid w:val="00581CDB"/>
    <w:rsid w:val="00581DCE"/>
    <w:rsid w:val="00581EF8"/>
    <w:rsid w:val="005820CA"/>
    <w:rsid w:val="005826A0"/>
    <w:rsid w:val="00582E17"/>
    <w:rsid w:val="005831C3"/>
    <w:rsid w:val="005832B6"/>
    <w:rsid w:val="005834B2"/>
    <w:rsid w:val="005836FB"/>
    <w:rsid w:val="00583EC4"/>
    <w:rsid w:val="00584311"/>
    <w:rsid w:val="0058474D"/>
    <w:rsid w:val="005847CE"/>
    <w:rsid w:val="00584F2C"/>
    <w:rsid w:val="005851EE"/>
    <w:rsid w:val="00586120"/>
    <w:rsid w:val="00586824"/>
    <w:rsid w:val="00587070"/>
    <w:rsid w:val="005903AD"/>
    <w:rsid w:val="00590971"/>
    <w:rsid w:val="005910CA"/>
    <w:rsid w:val="00591532"/>
    <w:rsid w:val="0059156F"/>
    <w:rsid w:val="00592A23"/>
    <w:rsid w:val="00592F33"/>
    <w:rsid w:val="005930AF"/>
    <w:rsid w:val="005933F0"/>
    <w:rsid w:val="00593AEE"/>
    <w:rsid w:val="005943E4"/>
    <w:rsid w:val="0059477F"/>
    <w:rsid w:val="00594B5C"/>
    <w:rsid w:val="00594DA7"/>
    <w:rsid w:val="00595620"/>
    <w:rsid w:val="00596109"/>
    <w:rsid w:val="005963E2"/>
    <w:rsid w:val="0059669B"/>
    <w:rsid w:val="005A00BF"/>
    <w:rsid w:val="005A03AF"/>
    <w:rsid w:val="005A0564"/>
    <w:rsid w:val="005A08AB"/>
    <w:rsid w:val="005A1707"/>
    <w:rsid w:val="005A172C"/>
    <w:rsid w:val="005A195D"/>
    <w:rsid w:val="005A1D79"/>
    <w:rsid w:val="005A1D88"/>
    <w:rsid w:val="005A1E6A"/>
    <w:rsid w:val="005A2216"/>
    <w:rsid w:val="005A2933"/>
    <w:rsid w:val="005A30B9"/>
    <w:rsid w:val="005A33FD"/>
    <w:rsid w:val="005A3459"/>
    <w:rsid w:val="005A349D"/>
    <w:rsid w:val="005A3786"/>
    <w:rsid w:val="005A3840"/>
    <w:rsid w:val="005A3F5A"/>
    <w:rsid w:val="005A4A8D"/>
    <w:rsid w:val="005A5505"/>
    <w:rsid w:val="005A58FB"/>
    <w:rsid w:val="005A59FC"/>
    <w:rsid w:val="005A66C9"/>
    <w:rsid w:val="005A6C15"/>
    <w:rsid w:val="005A6F7A"/>
    <w:rsid w:val="005A7327"/>
    <w:rsid w:val="005A7CC1"/>
    <w:rsid w:val="005B07A2"/>
    <w:rsid w:val="005B1509"/>
    <w:rsid w:val="005B15FE"/>
    <w:rsid w:val="005B1671"/>
    <w:rsid w:val="005B1793"/>
    <w:rsid w:val="005B1A4E"/>
    <w:rsid w:val="005B1B17"/>
    <w:rsid w:val="005B2970"/>
    <w:rsid w:val="005B310A"/>
    <w:rsid w:val="005B3E5C"/>
    <w:rsid w:val="005B3EAD"/>
    <w:rsid w:val="005B46FF"/>
    <w:rsid w:val="005B4768"/>
    <w:rsid w:val="005B5DC2"/>
    <w:rsid w:val="005B6007"/>
    <w:rsid w:val="005B63F1"/>
    <w:rsid w:val="005B6D2C"/>
    <w:rsid w:val="005B7049"/>
    <w:rsid w:val="005B711C"/>
    <w:rsid w:val="005B79BC"/>
    <w:rsid w:val="005C0049"/>
    <w:rsid w:val="005C02CA"/>
    <w:rsid w:val="005C0709"/>
    <w:rsid w:val="005C0CE6"/>
    <w:rsid w:val="005C116E"/>
    <w:rsid w:val="005C162B"/>
    <w:rsid w:val="005C163B"/>
    <w:rsid w:val="005C18BB"/>
    <w:rsid w:val="005C1E0B"/>
    <w:rsid w:val="005C1ECD"/>
    <w:rsid w:val="005C209D"/>
    <w:rsid w:val="005C21F5"/>
    <w:rsid w:val="005C2ECA"/>
    <w:rsid w:val="005C2F05"/>
    <w:rsid w:val="005C2F2D"/>
    <w:rsid w:val="005C307E"/>
    <w:rsid w:val="005C3BF8"/>
    <w:rsid w:val="005C3F8E"/>
    <w:rsid w:val="005C43CF"/>
    <w:rsid w:val="005C4818"/>
    <w:rsid w:val="005C550E"/>
    <w:rsid w:val="005C59CC"/>
    <w:rsid w:val="005C5F12"/>
    <w:rsid w:val="005C607E"/>
    <w:rsid w:val="005C6225"/>
    <w:rsid w:val="005C6690"/>
    <w:rsid w:val="005C69AB"/>
    <w:rsid w:val="005C75A8"/>
    <w:rsid w:val="005D03EF"/>
    <w:rsid w:val="005D05F0"/>
    <w:rsid w:val="005D0680"/>
    <w:rsid w:val="005D0727"/>
    <w:rsid w:val="005D0C13"/>
    <w:rsid w:val="005D0D5C"/>
    <w:rsid w:val="005D10D3"/>
    <w:rsid w:val="005D1707"/>
    <w:rsid w:val="005D205B"/>
    <w:rsid w:val="005D3200"/>
    <w:rsid w:val="005D33FF"/>
    <w:rsid w:val="005D3466"/>
    <w:rsid w:val="005D3B70"/>
    <w:rsid w:val="005D3B78"/>
    <w:rsid w:val="005D3C53"/>
    <w:rsid w:val="005D3CEF"/>
    <w:rsid w:val="005D435F"/>
    <w:rsid w:val="005D447E"/>
    <w:rsid w:val="005D48B0"/>
    <w:rsid w:val="005D5A2E"/>
    <w:rsid w:val="005D5AA2"/>
    <w:rsid w:val="005D5DAF"/>
    <w:rsid w:val="005D6654"/>
    <w:rsid w:val="005D6E41"/>
    <w:rsid w:val="005D76A0"/>
    <w:rsid w:val="005D7C9F"/>
    <w:rsid w:val="005E00AE"/>
    <w:rsid w:val="005E1283"/>
    <w:rsid w:val="005E12AB"/>
    <w:rsid w:val="005E1569"/>
    <w:rsid w:val="005E182F"/>
    <w:rsid w:val="005E3030"/>
    <w:rsid w:val="005E31F8"/>
    <w:rsid w:val="005E321E"/>
    <w:rsid w:val="005E38DC"/>
    <w:rsid w:val="005E3F59"/>
    <w:rsid w:val="005E475D"/>
    <w:rsid w:val="005E490B"/>
    <w:rsid w:val="005E497F"/>
    <w:rsid w:val="005E6011"/>
    <w:rsid w:val="005E6214"/>
    <w:rsid w:val="005E674E"/>
    <w:rsid w:val="005E67FD"/>
    <w:rsid w:val="005E691E"/>
    <w:rsid w:val="005E6ADD"/>
    <w:rsid w:val="005E747A"/>
    <w:rsid w:val="005E78BC"/>
    <w:rsid w:val="005F0CFC"/>
    <w:rsid w:val="005F1711"/>
    <w:rsid w:val="005F17D1"/>
    <w:rsid w:val="005F2BF1"/>
    <w:rsid w:val="005F3266"/>
    <w:rsid w:val="005F3446"/>
    <w:rsid w:val="005F3FFA"/>
    <w:rsid w:val="005F44FE"/>
    <w:rsid w:val="005F45AF"/>
    <w:rsid w:val="005F471F"/>
    <w:rsid w:val="005F4C18"/>
    <w:rsid w:val="005F5612"/>
    <w:rsid w:val="005F5F0F"/>
    <w:rsid w:val="005F68DB"/>
    <w:rsid w:val="005F691B"/>
    <w:rsid w:val="005F6982"/>
    <w:rsid w:val="005F698F"/>
    <w:rsid w:val="005F71C3"/>
    <w:rsid w:val="00600024"/>
    <w:rsid w:val="00600EC1"/>
    <w:rsid w:val="00601351"/>
    <w:rsid w:val="006017AD"/>
    <w:rsid w:val="00601835"/>
    <w:rsid w:val="0060194C"/>
    <w:rsid w:val="00601BD4"/>
    <w:rsid w:val="00601F75"/>
    <w:rsid w:val="006028E4"/>
    <w:rsid w:val="00602CF0"/>
    <w:rsid w:val="006031CE"/>
    <w:rsid w:val="0060373D"/>
    <w:rsid w:val="00603829"/>
    <w:rsid w:val="00603A86"/>
    <w:rsid w:val="00603B03"/>
    <w:rsid w:val="00603BAF"/>
    <w:rsid w:val="00603EBC"/>
    <w:rsid w:val="00603ED8"/>
    <w:rsid w:val="00604148"/>
    <w:rsid w:val="00604EEA"/>
    <w:rsid w:val="006053DD"/>
    <w:rsid w:val="0060545C"/>
    <w:rsid w:val="006059EE"/>
    <w:rsid w:val="00605B8C"/>
    <w:rsid w:val="00606001"/>
    <w:rsid w:val="00606240"/>
    <w:rsid w:val="00606FD3"/>
    <w:rsid w:val="006105E4"/>
    <w:rsid w:val="00610777"/>
    <w:rsid w:val="0061165A"/>
    <w:rsid w:val="00612123"/>
    <w:rsid w:val="00612769"/>
    <w:rsid w:val="006129D7"/>
    <w:rsid w:val="00612B05"/>
    <w:rsid w:val="00613712"/>
    <w:rsid w:val="0061382D"/>
    <w:rsid w:val="00614B95"/>
    <w:rsid w:val="00614D54"/>
    <w:rsid w:val="0061505F"/>
    <w:rsid w:val="006153D3"/>
    <w:rsid w:val="006164F0"/>
    <w:rsid w:val="00616AE3"/>
    <w:rsid w:val="00616DF8"/>
    <w:rsid w:val="00617E97"/>
    <w:rsid w:val="006204D1"/>
    <w:rsid w:val="00620981"/>
    <w:rsid w:val="006213CC"/>
    <w:rsid w:val="00621511"/>
    <w:rsid w:val="00621FF8"/>
    <w:rsid w:val="0062224B"/>
    <w:rsid w:val="006222A4"/>
    <w:rsid w:val="00622760"/>
    <w:rsid w:val="006229D3"/>
    <w:rsid w:val="006229D8"/>
    <w:rsid w:val="00622E19"/>
    <w:rsid w:val="00623D6C"/>
    <w:rsid w:val="00624565"/>
    <w:rsid w:val="00624F0D"/>
    <w:rsid w:val="00625154"/>
    <w:rsid w:val="0062554F"/>
    <w:rsid w:val="0062585E"/>
    <w:rsid w:val="00626351"/>
    <w:rsid w:val="00626373"/>
    <w:rsid w:val="00626A1F"/>
    <w:rsid w:val="00626A6C"/>
    <w:rsid w:val="006272E5"/>
    <w:rsid w:val="006273E6"/>
    <w:rsid w:val="006301EF"/>
    <w:rsid w:val="00631CA1"/>
    <w:rsid w:val="006325C0"/>
    <w:rsid w:val="0063338E"/>
    <w:rsid w:val="006334DA"/>
    <w:rsid w:val="006338BD"/>
    <w:rsid w:val="0063508F"/>
    <w:rsid w:val="006364A3"/>
    <w:rsid w:val="00637019"/>
    <w:rsid w:val="00637235"/>
    <w:rsid w:val="00637691"/>
    <w:rsid w:val="006401C6"/>
    <w:rsid w:val="00641C12"/>
    <w:rsid w:val="00642707"/>
    <w:rsid w:val="00642CE8"/>
    <w:rsid w:val="0064340C"/>
    <w:rsid w:val="006434AB"/>
    <w:rsid w:val="006436FA"/>
    <w:rsid w:val="00643944"/>
    <w:rsid w:val="00643DE5"/>
    <w:rsid w:val="00644D7A"/>
    <w:rsid w:val="00645D3C"/>
    <w:rsid w:val="006464D8"/>
    <w:rsid w:val="006465EA"/>
    <w:rsid w:val="006467C3"/>
    <w:rsid w:val="00646A75"/>
    <w:rsid w:val="00646B98"/>
    <w:rsid w:val="00646EB1"/>
    <w:rsid w:val="00646FA3"/>
    <w:rsid w:val="006471C2"/>
    <w:rsid w:val="00647291"/>
    <w:rsid w:val="0064739D"/>
    <w:rsid w:val="00647530"/>
    <w:rsid w:val="006478A6"/>
    <w:rsid w:val="00647C93"/>
    <w:rsid w:val="00647E30"/>
    <w:rsid w:val="00647F5A"/>
    <w:rsid w:val="00647FE0"/>
    <w:rsid w:val="00647FF4"/>
    <w:rsid w:val="0065044E"/>
    <w:rsid w:val="006508E9"/>
    <w:rsid w:val="00650988"/>
    <w:rsid w:val="0065149A"/>
    <w:rsid w:val="00651BC1"/>
    <w:rsid w:val="00651E0F"/>
    <w:rsid w:val="006522D1"/>
    <w:rsid w:val="00653750"/>
    <w:rsid w:val="00653F73"/>
    <w:rsid w:val="00654907"/>
    <w:rsid w:val="00654AAF"/>
    <w:rsid w:val="00655BB6"/>
    <w:rsid w:val="00655F77"/>
    <w:rsid w:val="00655FCC"/>
    <w:rsid w:val="00656313"/>
    <w:rsid w:val="0065634D"/>
    <w:rsid w:val="00656C9C"/>
    <w:rsid w:val="006572B1"/>
    <w:rsid w:val="00657664"/>
    <w:rsid w:val="0065776D"/>
    <w:rsid w:val="0066079C"/>
    <w:rsid w:val="00660E78"/>
    <w:rsid w:val="00662334"/>
    <w:rsid w:val="0066264F"/>
    <w:rsid w:val="006627EF"/>
    <w:rsid w:val="006637AC"/>
    <w:rsid w:val="00664053"/>
    <w:rsid w:val="006640F7"/>
    <w:rsid w:val="00664607"/>
    <w:rsid w:val="00664612"/>
    <w:rsid w:val="006651A0"/>
    <w:rsid w:val="0066535B"/>
    <w:rsid w:val="006657B1"/>
    <w:rsid w:val="00666603"/>
    <w:rsid w:val="00666899"/>
    <w:rsid w:val="006671B2"/>
    <w:rsid w:val="0066724C"/>
    <w:rsid w:val="0066758A"/>
    <w:rsid w:val="006677D7"/>
    <w:rsid w:val="00670A9B"/>
    <w:rsid w:val="00670AAA"/>
    <w:rsid w:val="00671BA8"/>
    <w:rsid w:val="00671BD3"/>
    <w:rsid w:val="00673B78"/>
    <w:rsid w:val="006741CD"/>
    <w:rsid w:val="006741DF"/>
    <w:rsid w:val="00674349"/>
    <w:rsid w:val="00674475"/>
    <w:rsid w:val="006745A4"/>
    <w:rsid w:val="006745D3"/>
    <w:rsid w:val="0067488F"/>
    <w:rsid w:val="00674B32"/>
    <w:rsid w:val="0067594B"/>
    <w:rsid w:val="00675C1F"/>
    <w:rsid w:val="00675D3C"/>
    <w:rsid w:val="00676011"/>
    <w:rsid w:val="00676DAC"/>
    <w:rsid w:val="006772AB"/>
    <w:rsid w:val="006778FC"/>
    <w:rsid w:val="0067795D"/>
    <w:rsid w:val="00677D26"/>
    <w:rsid w:val="00680220"/>
    <w:rsid w:val="00680494"/>
    <w:rsid w:val="00680697"/>
    <w:rsid w:val="00680DEB"/>
    <w:rsid w:val="0068136A"/>
    <w:rsid w:val="0068192B"/>
    <w:rsid w:val="00681CF4"/>
    <w:rsid w:val="0068266A"/>
    <w:rsid w:val="0068292B"/>
    <w:rsid w:val="00682EB2"/>
    <w:rsid w:val="006831F2"/>
    <w:rsid w:val="00684092"/>
    <w:rsid w:val="006843F1"/>
    <w:rsid w:val="00684401"/>
    <w:rsid w:val="00684D69"/>
    <w:rsid w:val="00685B99"/>
    <w:rsid w:val="0068613F"/>
    <w:rsid w:val="00687428"/>
    <w:rsid w:val="0068798F"/>
    <w:rsid w:val="00690411"/>
    <w:rsid w:val="00690855"/>
    <w:rsid w:val="00690ED1"/>
    <w:rsid w:val="00691977"/>
    <w:rsid w:val="00691B97"/>
    <w:rsid w:val="00691E2F"/>
    <w:rsid w:val="00692442"/>
    <w:rsid w:val="00692965"/>
    <w:rsid w:val="00692FB6"/>
    <w:rsid w:val="0069344D"/>
    <w:rsid w:val="006936CF"/>
    <w:rsid w:val="00693B7F"/>
    <w:rsid w:val="006946EA"/>
    <w:rsid w:val="00694830"/>
    <w:rsid w:val="00695BCB"/>
    <w:rsid w:val="00695FA7"/>
    <w:rsid w:val="00696024"/>
    <w:rsid w:val="006968EB"/>
    <w:rsid w:val="00696D81"/>
    <w:rsid w:val="006978C6"/>
    <w:rsid w:val="006A004B"/>
    <w:rsid w:val="006A021F"/>
    <w:rsid w:val="006A03DC"/>
    <w:rsid w:val="006A07B2"/>
    <w:rsid w:val="006A0B69"/>
    <w:rsid w:val="006A15AC"/>
    <w:rsid w:val="006A230A"/>
    <w:rsid w:val="006A2BDE"/>
    <w:rsid w:val="006A2DFB"/>
    <w:rsid w:val="006A2FBC"/>
    <w:rsid w:val="006A33BD"/>
    <w:rsid w:val="006A353F"/>
    <w:rsid w:val="006A3C64"/>
    <w:rsid w:val="006A3E95"/>
    <w:rsid w:val="006A4359"/>
    <w:rsid w:val="006A43D8"/>
    <w:rsid w:val="006A46F1"/>
    <w:rsid w:val="006A47B2"/>
    <w:rsid w:val="006A5304"/>
    <w:rsid w:val="006A553D"/>
    <w:rsid w:val="006A591B"/>
    <w:rsid w:val="006A59D9"/>
    <w:rsid w:val="006A5B5E"/>
    <w:rsid w:val="006A5E59"/>
    <w:rsid w:val="006A5F06"/>
    <w:rsid w:val="006A614A"/>
    <w:rsid w:val="006A6563"/>
    <w:rsid w:val="006A677D"/>
    <w:rsid w:val="006A6F7F"/>
    <w:rsid w:val="006A7015"/>
    <w:rsid w:val="006A720E"/>
    <w:rsid w:val="006A78D5"/>
    <w:rsid w:val="006A7B5A"/>
    <w:rsid w:val="006B094A"/>
    <w:rsid w:val="006B09EE"/>
    <w:rsid w:val="006B0E4C"/>
    <w:rsid w:val="006B1686"/>
    <w:rsid w:val="006B184E"/>
    <w:rsid w:val="006B265A"/>
    <w:rsid w:val="006B287C"/>
    <w:rsid w:val="006B32E2"/>
    <w:rsid w:val="006B332E"/>
    <w:rsid w:val="006B3792"/>
    <w:rsid w:val="006B4258"/>
    <w:rsid w:val="006B445A"/>
    <w:rsid w:val="006B45D0"/>
    <w:rsid w:val="006B492A"/>
    <w:rsid w:val="006B49DA"/>
    <w:rsid w:val="006B54E0"/>
    <w:rsid w:val="006B5567"/>
    <w:rsid w:val="006B557C"/>
    <w:rsid w:val="006B594F"/>
    <w:rsid w:val="006B605D"/>
    <w:rsid w:val="006B6423"/>
    <w:rsid w:val="006B691E"/>
    <w:rsid w:val="006B692B"/>
    <w:rsid w:val="006B6C1E"/>
    <w:rsid w:val="006B6FEA"/>
    <w:rsid w:val="006B769C"/>
    <w:rsid w:val="006B7D94"/>
    <w:rsid w:val="006C02C3"/>
    <w:rsid w:val="006C0E17"/>
    <w:rsid w:val="006C0F9C"/>
    <w:rsid w:val="006C12D9"/>
    <w:rsid w:val="006C1A73"/>
    <w:rsid w:val="006C2326"/>
    <w:rsid w:val="006C31B8"/>
    <w:rsid w:val="006C33A7"/>
    <w:rsid w:val="006C43F2"/>
    <w:rsid w:val="006C49A5"/>
    <w:rsid w:val="006C5CC8"/>
    <w:rsid w:val="006C6147"/>
    <w:rsid w:val="006C628D"/>
    <w:rsid w:val="006C6849"/>
    <w:rsid w:val="006C6AC1"/>
    <w:rsid w:val="006C706C"/>
    <w:rsid w:val="006C7340"/>
    <w:rsid w:val="006C7AC4"/>
    <w:rsid w:val="006D00F9"/>
    <w:rsid w:val="006D134A"/>
    <w:rsid w:val="006D13B3"/>
    <w:rsid w:val="006D165F"/>
    <w:rsid w:val="006D16D5"/>
    <w:rsid w:val="006D1D05"/>
    <w:rsid w:val="006D2269"/>
    <w:rsid w:val="006D2D71"/>
    <w:rsid w:val="006D39B1"/>
    <w:rsid w:val="006D3B01"/>
    <w:rsid w:val="006D3D0B"/>
    <w:rsid w:val="006D3D12"/>
    <w:rsid w:val="006D45F9"/>
    <w:rsid w:val="006D4A94"/>
    <w:rsid w:val="006D4C51"/>
    <w:rsid w:val="006D59E7"/>
    <w:rsid w:val="006D5AC1"/>
    <w:rsid w:val="006D5DFA"/>
    <w:rsid w:val="006D5F72"/>
    <w:rsid w:val="006D60B6"/>
    <w:rsid w:val="006D6600"/>
    <w:rsid w:val="006D67B8"/>
    <w:rsid w:val="006D6C63"/>
    <w:rsid w:val="006D7B5B"/>
    <w:rsid w:val="006D7C4D"/>
    <w:rsid w:val="006E0097"/>
    <w:rsid w:val="006E03C2"/>
    <w:rsid w:val="006E1235"/>
    <w:rsid w:val="006E1A62"/>
    <w:rsid w:val="006E1A9D"/>
    <w:rsid w:val="006E1ACE"/>
    <w:rsid w:val="006E1CC0"/>
    <w:rsid w:val="006E1E2F"/>
    <w:rsid w:val="006E2554"/>
    <w:rsid w:val="006E2808"/>
    <w:rsid w:val="006E2D25"/>
    <w:rsid w:val="006E2F69"/>
    <w:rsid w:val="006E3526"/>
    <w:rsid w:val="006E3FEA"/>
    <w:rsid w:val="006E4023"/>
    <w:rsid w:val="006E4624"/>
    <w:rsid w:val="006E4732"/>
    <w:rsid w:val="006E5875"/>
    <w:rsid w:val="006E58FA"/>
    <w:rsid w:val="006E594A"/>
    <w:rsid w:val="006E5C1C"/>
    <w:rsid w:val="006E5C4A"/>
    <w:rsid w:val="006E60C1"/>
    <w:rsid w:val="006E6108"/>
    <w:rsid w:val="006E614C"/>
    <w:rsid w:val="006E67C8"/>
    <w:rsid w:val="006E68A5"/>
    <w:rsid w:val="006E6BB9"/>
    <w:rsid w:val="006E6D67"/>
    <w:rsid w:val="006E7460"/>
    <w:rsid w:val="006E74EB"/>
    <w:rsid w:val="006E755E"/>
    <w:rsid w:val="006F11D8"/>
    <w:rsid w:val="006F1B31"/>
    <w:rsid w:val="006F1DA6"/>
    <w:rsid w:val="006F20D8"/>
    <w:rsid w:val="006F26E2"/>
    <w:rsid w:val="006F2AE7"/>
    <w:rsid w:val="006F2F17"/>
    <w:rsid w:val="006F37E7"/>
    <w:rsid w:val="006F39EB"/>
    <w:rsid w:val="006F42B0"/>
    <w:rsid w:val="006F4943"/>
    <w:rsid w:val="006F4ADF"/>
    <w:rsid w:val="006F4B0E"/>
    <w:rsid w:val="006F514E"/>
    <w:rsid w:val="006F53FA"/>
    <w:rsid w:val="006F58E8"/>
    <w:rsid w:val="006F5963"/>
    <w:rsid w:val="006F690A"/>
    <w:rsid w:val="006F6936"/>
    <w:rsid w:val="006F7192"/>
    <w:rsid w:val="006F72FC"/>
    <w:rsid w:val="006F73A1"/>
    <w:rsid w:val="006F792B"/>
    <w:rsid w:val="006F7CE2"/>
    <w:rsid w:val="006F7D46"/>
    <w:rsid w:val="007001FC"/>
    <w:rsid w:val="00700498"/>
    <w:rsid w:val="007007E5"/>
    <w:rsid w:val="00700D71"/>
    <w:rsid w:val="00701182"/>
    <w:rsid w:val="00701A50"/>
    <w:rsid w:val="00702045"/>
    <w:rsid w:val="00702486"/>
    <w:rsid w:val="007026E8"/>
    <w:rsid w:val="00702A6F"/>
    <w:rsid w:val="00703268"/>
    <w:rsid w:val="0070336D"/>
    <w:rsid w:val="0070373E"/>
    <w:rsid w:val="00703ACB"/>
    <w:rsid w:val="00703DC5"/>
    <w:rsid w:val="0070454C"/>
    <w:rsid w:val="007046B1"/>
    <w:rsid w:val="007047B4"/>
    <w:rsid w:val="0070480F"/>
    <w:rsid w:val="00704A6D"/>
    <w:rsid w:val="007067A0"/>
    <w:rsid w:val="00706D8E"/>
    <w:rsid w:val="00706F95"/>
    <w:rsid w:val="00707AAA"/>
    <w:rsid w:val="007102DA"/>
    <w:rsid w:val="0071069F"/>
    <w:rsid w:val="007111F6"/>
    <w:rsid w:val="007119CF"/>
    <w:rsid w:val="00711E9D"/>
    <w:rsid w:val="00711ECA"/>
    <w:rsid w:val="007125CF"/>
    <w:rsid w:val="00712B0B"/>
    <w:rsid w:val="00712C23"/>
    <w:rsid w:val="00712D3A"/>
    <w:rsid w:val="007136F5"/>
    <w:rsid w:val="0071456D"/>
    <w:rsid w:val="00715C81"/>
    <w:rsid w:val="0071683B"/>
    <w:rsid w:val="00717CEC"/>
    <w:rsid w:val="00717D4B"/>
    <w:rsid w:val="00717DAB"/>
    <w:rsid w:val="00720361"/>
    <w:rsid w:val="00720AFC"/>
    <w:rsid w:val="00720D8A"/>
    <w:rsid w:val="00720E7E"/>
    <w:rsid w:val="007217D2"/>
    <w:rsid w:val="00721F69"/>
    <w:rsid w:val="00722366"/>
    <w:rsid w:val="007225AE"/>
    <w:rsid w:val="00722B09"/>
    <w:rsid w:val="0072309F"/>
    <w:rsid w:val="00723298"/>
    <w:rsid w:val="00723711"/>
    <w:rsid w:val="007238D4"/>
    <w:rsid w:val="00723AAB"/>
    <w:rsid w:val="00723E3E"/>
    <w:rsid w:val="007243BD"/>
    <w:rsid w:val="00724D0F"/>
    <w:rsid w:val="00725BE4"/>
    <w:rsid w:val="00726CB6"/>
    <w:rsid w:val="00727071"/>
    <w:rsid w:val="007273C5"/>
    <w:rsid w:val="007274B5"/>
    <w:rsid w:val="007278B6"/>
    <w:rsid w:val="00727C5D"/>
    <w:rsid w:val="00727DE5"/>
    <w:rsid w:val="00730331"/>
    <w:rsid w:val="00730AD0"/>
    <w:rsid w:val="007314FD"/>
    <w:rsid w:val="007315D5"/>
    <w:rsid w:val="00731CEE"/>
    <w:rsid w:val="00731F66"/>
    <w:rsid w:val="007326D4"/>
    <w:rsid w:val="00733B80"/>
    <w:rsid w:val="00733C82"/>
    <w:rsid w:val="00733FA4"/>
    <w:rsid w:val="0073500C"/>
    <w:rsid w:val="0073543A"/>
    <w:rsid w:val="00736BE1"/>
    <w:rsid w:val="00736D82"/>
    <w:rsid w:val="007373B1"/>
    <w:rsid w:val="0074084C"/>
    <w:rsid w:val="00740D8D"/>
    <w:rsid w:val="0074116D"/>
    <w:rsid w:val="00741E94"/>
    <w:rsid w:val="00741F94"/>
    <w:rsid w:val="007435AD"/>
    <w:rsid w:val="0074375B"/>
    <w:rsid w:val="0074395D"/>
    <w:rsid w:val="00743AC4"/>
    <w:rsid w:val="007441C3"/>
    <w:rsid w:val="007442BE"/>
    <w:rsid w:val="0074486D"/>
    <w:rsid w:val="007449E4"/>
    <w:rsid w:val="00745054"/>
    <w:rsid w:val="00745CCC"/>
    <w:rsid w:val="00746376"/>
    <w:rsid w:val="0074676A"/>
    <w:rsid w:val="007468A7"/>
    <w:rsid w:val="00746BB1"/>
    <w:rsid w:val="00746E12"/>
    <w:rsid w:val="007470B9"/>
    <w:rsid w:val="00750613"/>
    <w:rsid w:val="00751072"/>
    <w:rsid w:val="007511E5"/>
    <w:rsid w:val="007518DD"/>
    <w:rsid w:val="00751B0A"/>
    <w:rsid w:val="00751D2B"/>
    <w:rsid w:val="007521BA"/>
    <w:rsid w:val="00752D18"/>
    <w:rsid w:val="00752D92"/>
    <w:rsid w:val="0075310D"/>
    <w:rsid w:val="0075393B"/>
    <w:rsid w:val="00753AE6"/>
    <w:rsid w:val="00753BBA"/>
    <w:rsid w:val="00754A75"/>
    <w:rsid w:val="007556DE"/>
    <w:rsid w:val="00755939"/>
    <w:rsid w:val="00756F3E"/>
    <w:rsid w:val="007574B2"/>
    <w:rsid w:val="00760BC7"/>
    <w:rsid w:val="00761AF7"/>
    <w:rsid w:val="00761DCC"/>
    <w:rsid w:val="00762559"/>
    <w:rsid w:val="00763306"/>
    <w:rsid w:val="007634F0"/>
    <w:rsid w:val="00763C4E"/>
    <w:rsid w:val="00763CC5"/>
    <w:rsid w:val="00763CF2"/>
    <w:rsid w:val="007642B0"/>
    <w:rsid w:val="00764641"/>
    <w:rsid w:val="00764DE1"/>
    <w:rsid w:val="0076512B"/>
    <w:rsid w:val="007655A6"/>
    <w:rsid w:val="00766749"/>
    <w:rsid w:val="00766A94"/>
    <w:rsid w:val="0076703A"/>
    <w:rsid w:val="00770086"/>
    <w:rsid w:val="0077101B"/>
    <w:rsid w:val="007715B1"/>
    <w:rsid w:val="0077198E"/>
    <w:rsid w:val="00771B9A"/>
    <w:rsid w:val="00771C76"/>
    <w:rsid w:val="00771D9B"/>
    <w:rsid w:val="00771FD5"/>
    <w:rsid w:val="007724D3"/>
    <w:rsid w:val="0077256B"/>
    <w:rsid w:val="00773028"/>
    <w:rsid w:val="007732E1"/>
    <w:rsid w:val="007734C1"/>
    <w:rsid w:val="00773793"/>
    <w:rsid w:val="007737E1"/>
    <w:rsid w:val="00773C4E"/>
    <w:rsid w:val="00773C99"/>
    <w:rsid w:val="00773E11"/>
    <w:rsid w:val="007742B8"/>
    <w:rsid w:val="00774352"/>
    <w:rsid w:val="0077465C"/>
    <w:rsid w:val="00774CEC"/>
    <w:rsid w:val="007750B8"/>
    <w:rsid w:val="0077539A"/>
    <w:rsid w:val="0077540E"/>
    <w:rsid w:val="0077587C"/>
    <w:rsid w:val="007764DE"/>
    <w:rsid w:val="0077655E"/>
    <w:rsid w:val="00776774"/>
    <w:rsid w:val="00776C14"/>
    <w:rsid w:val="007770F0"/>
    <w:rsid w:val="007802AD"/>
    <w:rsid w:val="0078063F"/>
    <w:rsid w:val="0078073A"/>
    <w:rsid w:val="007829F1"/>
    <w:rsid w:val="00783632"/>
    <w:rsid w:val="00783BF1"/>
    <w:rsid w:val="00783F02"/>
    <w:rsid w:val="007844EE"/>
    <w:rsid w:val="007846A0"/>
    <w:rsid w:val="00785ABB"/>
    <w:rsid w:val="007863C1"/>
    <w:rsid w:val="00786483"/>
    <w:rsid w:val="0078654F"/>
    <w:rsid w:val="0078662D"/>
    <w:rsid w:val="00787274"/>
    <w:rsid w:val="00787C0A"/>
    <w:rsid w:val="007902CE"/>
    <w:rsid w:val="0079042B"/>
    <w:rsid w:val="00790BEB"/>
    <w:rsid w:val="00791664"/>
    <w:rsid w:val="00791970"/>
    <w:rsid w:val="00791A31"/>
    <w:rsid w:val="00792CB1"/>
    <w:rsid w:val="00792F9C"/>
    <w:rsid w:val="0079338E"/>
    <w:rsid w:val="007938A8"/>
    <w:rsid w:val="00793A4E"/>
    <w:rsid w:val="00793CF3"/>
    <w:rsid w:val="00794099"/>
    <w:rsid w:val="00794505"/>
    <w:rsid w:val="007946F3"/>
    <w:rsid w:val="007954CC"/>
    <w:rsid w:val="0079574F"/>
    <w:rsid w:val="007957E0"/>
    <w:rsid w:val="00795929"/>
    <w:rsid w:val="00795C2E"/>
    <w:rsid w:val="00795F2A"/>
    <w:rsid w:val="00796B70"/>
    <w:rsid w:val="00797DFA"/>
    <w:rsid w:val="00797F34"/>
    <w:rsid w:val="007A0858"/>
    <w:rsid w:val="007A0980"/>
    <w:rsid w:val="007A3553"/>
    <w:rsid w:val="007A38A5"/>
    <w:rsid w:val="007A3F00"/>
    <w:rsid w:val="007A4321"/>
    <w:rsid w:val="007A4373"/>
    <w:rsid w:val="007A44CE"/>
    <w:rsid w:val="007A4FA0"/>
    <w:rsid w:val="007A570C"/>
    <w:rsid w:val="007A5E3C"/>
    <w:rsid w:val="007A62F6"/>
    <w:rsid w:val="007A6BFC"/>
    <w:rsid w:val="007A6F25"/>
    <w:rsid w:val="007A7899"/>
    <w:rsid w:val="007A798E"/>
    <w:rsid w:val="007A7BDE"/>
    <w:rsid w:val="007A7E53"/>
    <w:rsid w:val="007A7F09"/>
    <w:rsid w:val="007B05E8"/>
    <w:rsid w:val="007B0645"/>
    <w:rsid w:val="007B084D"/>
    <w:rsid w:val="007B0A48"/>
    <w:rsid w:val="007B0C31"/>
    <w:rsid w:val="007B0F08"/>
    <w:rsid w:val="007B10A9"/>
    <w:rsid w:val="007B16F0"/>
    <w:rsid w:val="007B2041"/>
    <w:rsid w:val="007B238D"/>
    <w:rsid w:val="007B28BB"/>
    <w:rsid w:val="007B3A0D"/>
    <w:rsid w:val="007B3A95"/>
    <w:rsid w:val="007B4431"/>
    <w:rsid w:val="007B46F1"/>
    <w:rsid w:val="007B55DE"/>
    <w:rsid w:val="007B5D11"/>
    <w:rsid w:val="007B6601"/>
    <w:rsid w:val="007B6D58"/>
    <w:rsid w:val="007B7EFA"/>
    <w:rsid w:val="007C0448"/>
    <w:rsid w:val="007C0C41"/>
    <w:rsid w:val="007C1288"/>
    <w:rsid w:val="007C1644"/>
    <w:rsid w:val="007C1A40"/>
    <w:rsid w:val="007C2BB3"/>
    <w:rsid w:val="007C2D7B"/>
    <w:rsid w:val="007C2D85"/>
    <w:rsid w:val="007C30B8"/>
    <w:rsid w:val="007C3119"/>
    <w:rsid w:val="007C467B"/>
    <w:rsid w:val="007C4740"/>
    <w:rsid w:val="007C5BC6"/>
    <w:rsid w:val="007C5DBE"/>
    <w:rsid w:val="007C68A2"/>
    <w:rsid w:val="007C6CB8"/>
    <w:rsid w:val="007C70E8"/>
    <w:rsid w:val="007C7556"/>
    <w:rsid w:val="007C75E5"/>
    <w:rsid w:val="007C7798"/>
    <w:rsid w:val="007C786D"/>
    <w:rsid w:val="007C7BB1"/>
    <w:rsid w:val="007C7C49"/>
    <w:rsid w:val="007C7DCF"/>
    <w:rsid w:val="007D0749"/>
    <w:rsid w:val="007D07AC"/>
    <w:rsid w:val="007D160D"/>
    <w:rsid w:val="007D1649"/>
    <w:rsid w:val="007D16FA"/>
    <w:rsid w:val="007D2788"/>
    <w:rsid w:val="007D2797"/>
    <w:rsid w:val="007D2F22"/>
    <w:rsid w:val="007D34E2"/>
    <w:rsid w:val="007D39F2"/>
    <w:rsid w:val="007D4EAD"/>
    <w:rsid w:val="007D566D"/>
    <w:rsid w:val="007D5712"/>
    <w:rsid w:val="007D581C"/>
    <w:rsid w:val="007D61C1"/>
    <w:rsid w:val="007D667F"/>
    <w:rsid w:val="007D6CC7"/>
    <w:rsid w:val="007D6E78"/>
    <w:rsid w:val="007D6FF0"/>
    <w:rsid w:val="007D7F2E"/>
    <w:rsid w:val="007E0254"/>
    <w:rsid w:val="007E026A"/>
    <w:rsid w:val="007E0EBF"/>
    <w:rsid w:val="007E0FA0"/>
    <w:rsid w:val="007E0FA7"/>
    <w:rsid w:val="007E1268"/>
    <w:rsid w:val="007E1320"/>
    <w:rsid w:val="007E17DF"/>
    <w:rsid w:val="007E2037"/>
    <w:rsid w:val="007E2867"/>
    <w:rsid w:val="007E288B"/>
    <w:rsid w:val="007E33C3"/>
    <w:rsid w:val="007E3732"/>
    <w:rsid w:val="007E3E0A"/>
    <w:rsid w:val="007E3F77"/>
    <w:rsid w:val="007E42DA"/>
    <w:rsid w:val="007E4DDC"/>
    <w:rsid w:val="007E50DD"/>
    <w:rsid w:val="007E5187"/>
    <w:rsid w:val="007E51C1"/>
    <w:rsid w:val="007E5713"/>
    <w:rsid w:val="007E5732"/>
    <w:rsid w:val="007E66F1"/>
    <w:rsid w:val="007E6C81"/>
    <w:rsid w:val="007E6D09"/>
    <w:rsid w:val="007E70C3"/>
    <w:rsid w:val="007E7324"/>
    <w:rsid w:val="007E73FB"/>
    <w:rsid w:val="007E7624"/>
    <w:rsid w:val="007E7946"/>
    <w:rsid w:val="007F048D"/>
    <w:rsid w:val="007F0B17"/>
    <w:rsid w:val="007F0EE9"/>
    <w:rsid w:val="007F12AF"/>
    <w:rsid w:val="007F14F4"/>
    <w:rsid w:val="007F2050"/>
    <w:rsid w:val="007F2188"/>
    <w:rsid w:val="007F222C"/>
    <w:rsid w:val="007F247A"/>
    <w:rsid w:val="007F293D"/>
    <w:rsid w:val="007F2FAB"/>
    <w:rsid w:val="007F376F"/>
    <w:rsid w:val="007F3837"/>
    <w:rsid w:val="007F3BFA"/>
    <w:rsid w:val="007F3EBF"/>
    <w:rsid w:val="007F40E2"/>
    <w:rsid w:val="007F42F1"/>
    <w:rsid w:val="007F43AA"/>
    <w:rsid w:val="007F44CE"/>
    <w:rsid w:val="007F4BC3"/>
    <w:rsid w:val="007F5473"/>
    <w:rsid w:val="007F720B"/>
    <w:rsid w:val="008004C0"/>
    <w:rsid w:val="00800B56"/>
    <w:rsid w:val="00800E58"/>
    <w:rsid w:val="008018B9"/>
    <w:rsid w:val="00801F5E"/>
    <w:rsid w:val="00802465"/>
    <w:rsid w:val="00802510"/>
    <w:rsid w:val="00802C03"/>
    <w:rsid w:val="0080323A"/>
    <w:rsid w:val="0080344A"/>
    <w:rsid w:val="008035E5"/>
    <w:rsid w:val="008036F0"/>
    <w:rsid w:val="00803914"/>
    <w:rsid w:val="008039A9"/>
    <w:rsid w:val="00803D24"/>
    <w:rsid w:val="00805E6E"/>
    <w:rsid w:val="008063AC"/>
    <w:rsid w:val="00806672"/>
    <w:rsid w:val="00806A60"/>
    <w:rsid w:val="00807086"/>
    <w:rsid w:val="00807233"/>
    <w:rsid w:val="00807FD9"/>
    <w:rsid w:val="00810586"/>
    <w:rsid w:val="00810D81"/>
    <w:rsid w:val="008112F5"/>
    <w:rsid w:val="008129BB"/>
    <w:rsid w:val="00812A43"/>
    <w:rsid w:val="00812DF3"/>
    <w:rsid w:val="00813121"/>
    <w:rsid w:val="00813FB8"/>
    <w:rsid w:val="0081409F"/>
    <w:rsid w:val="00814137"/>
    <w:rsid w:val="00814719"/>
    <w:rsid w:val="0081476A"/>
    <w:rsid w:val="008157AA"/>
    <w:rsid w:val="0081587C"/>
    <w:rsid w:val="00816069"/>
    <w:rsid w:val="0081622F"/>
    <w:rsid w:val="00816FD0"/>
    <w:rsid w:val="0081711B"/>
    <w:rsid w:val="008176EB"/>
    <w:rsid w:val="0081784B"/>
    <w:rsid w:val="008178E1"/>
    <w:rsid w:val="00817A69"/>
    <w:rsid w:val="00817BE4"/>
    <w:rsid w:val="00820121"/>
    <w:rsid w:val="008202EA"/>
    <w:rsid w:val="008207AB"/>
    <w:rsid w:val="00820E44"/>
    <w:rsid w:val="00821151"/>
    <w:rsid w:val="008219DA"/>
    <w:rsid w:val="00821B45"/>
    <w:rsid w:val="00822878"/>
    <w:rsid w:val="00822F12"/>
    <w:rsid w:val="008232E2"/>
    <w:rsid w:val="00823927"/>
    <w:rsid w:val="00823FF0"/>
    <w:rsid w:val="0082446F"/>
    <w:rsid w:val="00824583"/>
    <w:rsid w:val="00824CCB"/>
    <w:rsid w:val="008250FF"/>
    <w:rsid w:val="008256B3"/>
    <w:rsid w:val="008262F3"/>
    <w:rsid w:val="008264E1"/>
    <w:rsid w:val="00826E83"/>
    <w:rsid w:val="0082714A"/>
    <w:rsid w:val="00830CB6"/>
    <w:rsid w:val="00830E8D"/>
    <w:rsid w:val="00831025"/>
    <w:rsid w:val="00831322"/>
    <w:rsid w:val="0083142C"/>
    <w:rsid w:val="0083174A"/>
    <w:rsid w:val="00831848"/>
    <w:rsid w:val="00831BAA"/>
    <w:rsid w:val="00831DC2"/>
    <w:rsid w:val="0083225B"/>
    <w:rsid w:val="00832330"/>
    <w:rsid w:val="008327E9"/>
    <w:rsid w:val="00832BA0"/>
    <w:rsid w:val="00832C9A"/>
    <w:rsid w:val="00833198"/>
    <w:rsid w:val="00833872"/>
    <w:rsid w:val="00833899"/>
    <w:rsid w:val="00833AC8"/>
    <w:rsid w:val="00833E42"/>
    <w:rsid w:val="00834DC8"/>
    <w:rsid w:val="00834F48"/>
    <w:rsid w:val="008350E5"/>
    <w:rsid w:val="0083511F"/>
    <w:rsid w:val="008355E2"/>
    <w:rsid w:val="00835F38"/>
    <w:rsid w:val="00836656"/>
    <w:rsid w:val="00836ACD"/>
    <w:rsid w:val="00837DB7"/>
    <w:rsid w:val="0084036F"/>
    <w:rsid w:val="008409A6"/>
    <w:rsid w:val="008412F5"/>
    <w:rsid w:val="008415AC"/>
    <w:rsid w:val="00841686"/>
    <w:rsid w:val="00841A66"/>
    <w:rsid w:val="00841BD6"/>
    <w:rsid w:val="008420D2"/>
    <w:rsid w:val="00842454"/>
    <w:rsid w:val="00842AD3"/>
    <w:rsid w:val="00842CBB"/>
    <w:rsid w:val="00842D0B"/>
    <w:rsid w:val="00843088"/>
    <w:rsid w:val="00843338"/>
    <w:rsid w:val="00843BC4"/>
    <w:rsid w:val="008442E8"/>
    <w:rsid w:val="00844E05"/>
    <w:rsid w:val="008458A0"/>
    <w:rsid w:val="00845923"/>
    <w:rsid w:val="00845D54"/>
    <w:rsid w:val="00846650"/>
    <w:rsid w:val="00846654"/>
    <w:rsid w:val="00846CE2"/>
    <w:rsid w:val="00846EAF"/>
    <w:rsid w:val="00846F2E"/>
    <w:rsid w:val="00847686"/>
    <w:rsid w:val="00847F76"/>
    <w:rsid w:val="00851A2A"/>
    <w:rsid w:val="00851B23"/>
    <w:rsid w:val="00851D9D"/>
    <w:rsid w:val="008527BD"/>
    <w:rsid w:val="00852949"/>
    <w:rsid w:val="00852B02"/>
    <w:rsid w:val="00852B6A"/>
    <w:rsid w:val="00852D16"/>
    <w:rsid w:val="00852D8E"/>
    <w:rsid w:val="00852FB4"/>
    <w:rsid w:val="008534C5"/>
    <w:rsid w:val="00853503"/>
    <w:rsid w:val="00853797"/>
    <w:rsid w:val="008539F7"/>
    <w:rsid w:val="00853B90"/>
    <w:rsid w:val="00854AB4"/>
    <w:rsid w:val="00854D33"/>
    <w:rsid w:val="00854EF0"/>
    <w:rsid w:val="00855B7D"/>
    <w:rsid w:val="008561FD"/>
    <w:rsid w:val="00856A65"/>
    <w:rsid w:val="00857033"/>
    <w:rsid w:val="0085755C"/>
    <w:rsid w:val="0086054E"/>
    <w:rsid w:val="00861070"/>
    <w:rsid w:val="0086180D"/>
    <w:rsid w:val="00861A96"/>
    <w:rsid w:val="00861C82"/>
    <w:rsid w:val="008621B8"/>
    <w:rsid w:val="008621E4"/>
    <w:rsid w:val="00863652"/>
    <w:rsid w:val="00863BFD"/>
    <w:rsid w:val="00863CC5"/>
    <w:rsid w:val="00865064"/>
    <w:rsid w:val="008650B8"/>
    <w:rsid w:val="008650FC"/>
    <w:rsid w:val="008656DE"/>
    <w:rsid w:val="008658F9"/>
    <w:rsid w:val="00866867"/>
    <w:rsid w:val="00866AD7"/>
    <w:rsid w:val="00866DA6"/>
    <w:rsid w:val="008671E5"/>
    <w:rsid w:val="00867263"/>
    <w:rsid w:val="00867BE3"/>
    <w:rsid w:val="008701E9"/>
    <w:rsid w:val="00870815"/>
    <w:rsid w:val="00870A62"/>
    <w:rsid w:val="00870B9B"/>
    <w:rsid w:val="00870D42"/>
    <w:rsid w:val="00870ED8"/>
    <w:rsid w:val="008710E1"/>
    <w:rsid w:val="00871838"/>
    <w:rsid w:val="00871D2A"/>
    <w:rsid w:val="008720B0"/>
    <w:rsid w:val="0087296B"/>
    <w:rsid w:val="00872F8D"/>
    <w:rsid w:val="00873403"/>
    <w:rsid w:val="0087356B"/>
    <w:rsid w:val="008736E4"/>
    <w:rsid w:val="008743D7"/>
    <w:rsid w:val="00874418"/>
    <w:rsid w:val="00874B8A"/>
    <w:rsid w:val="00875090"/>
    <w:rsid w:val="00875116"/>
    <w:rsid w:val="0087564A"/>
    <w:rsid w:val="00875B0A"/>
    <w:rsid w:val="00875DA9"/>
    <w:rsid w:val="00875E20"/>
    <w:rsid w:val="008761E4"/>
    <w:rsid w:val="0087623E"/>
    <w:rsid w:val="0087667C"/>
    <w:rsid w:val="00877473"/>
    <w:rsid w:val="00877C45"/>
    <w:rsid w:val="00877DD5"/>
    <w:rsid w:val="008800A4"/>
    <w:rsid w:val="0088063A"/>
    <w:rsid w:val="00881470"/>
    <w:rsid w:val="00881A0F"/>
    <w:rsid w:val="00881AA1"/>
    <w:rsid w:val="00881E23"/>
    <w:rsid w:val="008821EC"/>
    <w:rsid w:val="00882D40"/>
    <w:rsid w:val="008835FB"/>
    <w:rsid w:val="00883BE3"/>
    <w:rsid w:val="008840C9"/>
    <w:rsid w:val="008842D3"/>
    <w:rsid w:val="008843F7"/>
    <w:rsid w:val="0088558C"/>
    <w:rsid w:val="008856C8"/>
    <w:rsid w:val="0088574B"/>
    <w:rsid w:val="0088596A"/>
    <w:rsid w:val="00885CEE"/>
    <w:rsid w:val="008864D1"/>
    <w:rsid w:val="00886C1E"/>
    <w:rsid w:val="008873BD"/>
    <w:rsid w:val="008876BF"/>
    <w:rsid w:val="008878AB"/>
    <w:rsid w:val="00887F26"/>
    <w:rsid w:val="008909B7"/>
    <w:rsid w:val="00891509"/>
    <w:rsid w:val="00891F09"/>
    <w:rsid w:val="00892227"/>
    <w:rsid w:val="0089245B"/>
    <w:rsid w:val="00892EDA"/>
    <w:rsid w:val="00892F68"/>
    <w:rsid w:val="00893378"/>
    <w:rsid w:val="0089408B"/>
    <w:rsid w:val="0089491E"/>
    <w:rsid w:val="00894950"/>
    <w:rsid w:val="00894DC4"/>
    <w:rsid w:val="00895164"/>
    <w:rsid w:val="00895406"/>
    <w:rsid w:val="00895439"/>
    <w:rsid w:val="0089544F"/>
    <w:rsid w:val="00895BA1"/>
    <w:rsid w:val="0089622B"/>
    <w:rsid w:val="00896348"/>
    <w:rsid w:val="0089665A"/>
    <w:rsid w:val="00897069"/>
    <w:rsid w:val="0089715F"/>
    <w:rsid w:val="00897321"/>
    <w:rsid w:val="00897622"/>
    <w:rsid w:val="00897982"/>
    <w:rsid w:val="00897AB8"/>
    <w:rsid w:val="00897FF6"/>
    <w:rsid w:val="008A0152"/>
    <w:rsid w:val="008A021A"/>
    <w:rsid w:val="008A0DEA"/>
    <w:rsid w:val="008A0E2F"/>
    <w:rsid w:val="008A109D"/>
    <w:rsid w:val="008A141B"/>
    <w:rsid w:val="008A16BE"/>
    <w:rsid w:val="008A1CD5"/>
    <w:rsid w:val="008A1E28"/>
    <w:rsid w:val="008A2117"/>
    <w:rsid w:val="008A217B"/>
    <w:rsid w:val="008A23F8"/>
    <w:rsid w:val="008A2EB7"/>
    <w:rsid w:val="008A2F0B"/>
    <w:rsid w:val="008A2FEE"/>
    <w:rsid w:val="008A359F"/>
    <w:rsid w:val="008A35EC"/>
    <w:rsid w:val="008A36F1"/>
    <w:rsid w:val="008A396F"/>
    <w:rsid w:val="008A3B2D"/>
    <w:rsid w:val="008A3EE0"/>
    <w:rsid w:val="008A4850"/>
    <w:rsid w:val="008A4D4A"/>
    <w:rsid w:val="008A4E31"/>
    <w:rsid w:val="008A4F41"/>
    <w:rsid w:val="008A6048"/>
    <w:rsid w:val="008A627E"/>
    <w:rsid w:val="008A656C"/>
    <w:rsid w:val="008A758F"/>
    <w:rsid w:val="008A785A"/>
    <w:rsid w:val="008A796F"/>
    <w:rsid w:val="008A7C22"/>
    <w:rsid w:val="008A7CA3"/>
    <w:rsid w:val="008B0AE5"/>
    <w:rsid w:val="008B0C66"/>
    <w:rsid w:val="008B0EDE"/>
    <w:rsid w:val="008B15D4"/>
    <w:rsid w:val="008B171A"/>
    <w:rsid w:val="008B252C"/>
    <w:rsid w:val="008B2717"/>
    <w:rsid w:val="008B3170"/>
    <w:rsid w:val="008B32FC"/>
    <w:rsid w:val="008B3B00"/>
    <w:rsid w:val="008B43FB"/>
    <w:rsid w:val="008B5696"/>
    <w:rsid w:val="008B5BC4"/>
    <w:rsid w:val="008B5CE0"/>
    <w:rsid w:val="008B61A6"/>
    <w:rsid w:val="008B6373"/>
    <w:rsid w:val="008B6663"/>
    <w:rsid w:val="008B697D"/>
    <w:rsid w:val="008B699E"/>
    <w:rsid w:val="008B6B0A"/>
    <w:rsid w:val="008B73F4"/>
    <w:rsid w:val="008B74A9"/>
    <w:rsid w:val="008B7825"/>
    <w:rsid w:val="008C0987"/>
    <w:rsid w:val="008C0BD9"/>
    <w:rsid w:val="008C0CA5"/>
    <w:rsid w:val="008C0DAA"/>
    <w:rsid w:val="008C0EDE"/>
    <w:rsid w:val="008C11D6"/>
    <w:rsid w:val="008C11F0"/>
    <w:rsid w:val="008C14E5"/>
    <w:rsid w:val="008C2517"/>
    <w:rsid w:val="008C2578"/>
    <w:rsid w:val="008C2E03"/>
    <w:rsid w:val="008C40DB"/>
    <w:rsid w:val="008C4150"/>
    <w:rsid w:val="008C449B"/>
    <w:rsid w:val="008C473D"/>
    <w:rsid w:val="008C4CA0"/>
    <w:rsid w:val="008C5120"/>
    <w:rsid w:val="008C5FDC"/>
    <w:rsid w:val="008C6E5E"/>
    <w:rsid w:val="008C6FA4"/>
    <w:rsid w:val="008C7016"/>
    <w:rsid w:val="008C703F"/>
    <w:rsid w:val="008C7CE2"/>
    <w:rsid w:val="008C7E41"/>
    <w:rsid w:val="008C7FF7"/>
    <w:rsid w:val="008D058B"/>
    <w:rsid w:val="008D0AA0"/>
    <w:rsid w:val="008D0D10"/>
    <w:rsid w:val="008D0D6B"/>
    <w:rsid w:val="008D14D2"/>
    <w:rsid w:val="008D1720"/>
    <w:rsid w:val="008D1876"/>
    <w:rsid w:val="008D1BDB"/>
    <w:rsid w:val="008D2427"/>
    <w:rsid w:val="008D24AA"/>
    <w:rsid w:val="008D27FF"/>
    <w:rsid w:val="008D2CC6"/>
    <w:rsid w:val="008D361E"/>
    <w:rsid w:val="008D3CB9"/>
    <w:rsid w:val="008D41F9"/>
    <w:rsid w:val="008D491A"/>
    <w:rsid w:val="008D4C13"/>
    <w:rsid w:val="008D4D37"/>
    <w:rsid w:val="008D67D5"/>
    <w:rsid w:val="008D67FA"/>
    <w:rsid w:val="008D6982"/>
    <w:rsid w:val="008D7024"/>
    <w:rsid w:val="008D75DE"/>
    <w:rsid w:val="008D7677"/>
    <w:rsid w:val="008D78B9"/>
    <w:rsid w:val="008D7C96"/>
    <w:rsid w:val="008E0038"/>
    <w:rsid w:val="008E0334"/>
    <w:rsid w:val="008E06E4"/>
    <w:rsid w:val="008E0708"/>
    <w:rsid w:val="008E07B2"/>
    <w:rsid w:val="008E0D33"/>
    <w:rsid w:val="008E0EE7"/>
    <w:rsid w:val="008E0EEF"/>
    <w:rsid w:val="008E111B"/>
    <w:rsid w:val="008E1EDB"/>
    <w:rsid w:val="008E2359"/>
    <w:rsid w:val="008E2A08"/>
    <w:rsid w:val="008E2B91"/>
    <w:rsid w:val="008E2BE9"/>
    <w:rsid w:val="008E2E6E"/>
    <w:rsid w:val="008E33A2"/>
    <w:rsid w:val="008E3DE3"/>
    <w:rsid w:val="008E416E"/>
    <w:rsid w:val="008E47AF"/>
    <w:rsid w:val="008E4961"/>
    <w:rsid w:val="008E5B4D"/>
    <w:rsid w:val="008E5BDC"/>
    <w:rsid w:val="008E6B51"/>
    <w:rsid w:val="008E7565"/>
    <w:rsid w:val="008E75C5"/>
    <w:rsid w:val="008E7A2E"/>
    <w:rsid w:val="008E7E8D"/>
    <w:rsid w:val="008F0126"/>
    <w:rsid w:val="008F013E"/>
    <w:rsid w:val="008F0279"/>
    <w:rsid w:val="008F032F"/>
    <w:rsid w:val="008F0732"/>
    <w:rsid w:val="008F1544"/>
    <w:rsid w:val="008F15AB"/>
    <w:rsid w:val="008F17AF"/>
    <w:rsid w:val="008F1BD8"/>
    <w:rsid w:val="008F1C1A"/>
    <w:rsid w:val="008F2636"/>
    <w:rsid w:val="008F2947"/>
    <w:rsid w:val="008F348D"/>
    <w:rsid w:val="008F4689"/>
    <w:rsid w:val="008F4866"/>
    <w:rsid w:val="008F4A1A"/>
    <w:rsid w:val="008F4A3A"/>
    <w:rsid w:val="008F5400"/>
    <w:rsid w:val="008F5D94"/>
    <w:rsid w:val="008F67AD"/>
    <w:rsid w:val="0090013D"/>
    <w:rsid w:val="00901887"/>
    <w:rsid w:val="00901C77"/>
    <w:rsid w:val="00901E5D"/>
    <w:rsid w:val="00901E6D"/>
    <w:rsid w:val="00902307"/>
    <w:rsid w:val="009028B1"/>
    <w:rsid w:val="00902A65"/>
    <w:rsid w:val="00902EA5"/>
    <w:rsid w:val="00903577"/>
    <w:rsid w:val="009037CC"/>
    <w:rsid w:val="00903BF9"/>
    <w:rsid w:val="009049AE"/>
    <w:rsid w:val="0090561A"/>
    <w:rsid w:val="00905BA8"/>
    <w:rsid w:val="00905CCD"/>
    <w:rsid w:val="00905ED2"/>
    <w:rsid w:val="009065C6"/>
    <w:rsid w:val="009065DF"/>
    <w:rsid w:val="00906CAA"/>
    <w:rsid w:val="00906D16"/>
    <w:rsid w:val="00906DC9"/>
    <w:rsid w:val="00907188"/>
    <w:rsid w:val="009072D4"/>
    <w:rsid w:val="00907781"/>
    <w:rsid w:val="009079CA"/>
    <w:rsid w:val="00907B2A"/>
    <w:rsid w:val="0091035F"/>
    <w:rsid w:val="00910F42"/>
    <w:rsid w:val="00911070"/>
    <w:rsid w:val="009112A1"/>
    <w:rsid w:val="00911317"/>
    <w:rsid w:val="00911CEC"/>
    <w:rsid w:val="00912951"/>
    <w:rsid w:val="00912F5E"/>
    <w:rsid w:val="009133D7"/>
    <w:rsid w:val="009134DB"/>
    <w:rsid w:val="00913977"/>
    <w:rsid w:val="0091452F"/>
    <w:rsid w:val="009145BD"/>
    <w:rsid w:val="00914980"/>
    <w:rsid w:val="00915640"/>
    <w:rsid w:val="00915A95"/>
    <w:rsid w:val="00915C76"/>
    <w:rsid w:val="00915EBB"/>
    <w:rsid w:val="00915F11"/>
    <w:rsid w:val="0091631B"/>
    <w:rsid w:val="00916F4D"/>
    <w:rsid w:val="00917FBE"/>
    <w:rsid w:val="00920D54"/>
    <w:rsid w:val="00921393"/>
    <w:rsid w:val="00922501"/>
    <w:rsid w:val="00922CB0"/>
    <w:rsid w:val="00922E13"/>
    <w:rsid w:val="00922EEF"/>
    <w:rsid w:val="00923333"/>
    <w:rsid w:val="00923514"/>
    <w:rsid w:val="00923884"/>
    <w:rsid w:val="00923AA4"/>
    <w:rsid w:val="00923EEC"/>
    <w:rsid w:val="00924E61"/>
    <w:rsid w:val="00924FF4"/>
    <w:rsid w:val="00925A8D"/>
    <w:rsid w:val="00925F07"/>
    <w:rsid w:val="009261E6"/>
    <w:rsid w:val="009262CC"/>
    <w:rsid w:val="00926A35"/>
    <w:rsid w:val="00926A77"/>
    <w:rsid w:val="00926A94"/>
    <w:rsid w:val="00926DF4"/>
    <w:rsid w:val="00927571"/>
    <w:rsid w:val="009279CA"/>
    <w:rsid w:val="00927E34"/>
    <w:rsid w:val="00927FDF"/>
    <w:rsid w:val="00931D19"/>
    <w:rsid w:val="009320DB"/>
    <w:rsid w:val="0093215B"/>
    <w:rsid w:val="00932515"/>
    <w:rsid w:val="00932E66"/>
    <w:rsid w:val="0093353F"/>
    <w:rsid w:val="00933C60"/>
    <w:rsid w:val="00934AAA"/>
    <w:rsid w:val="00934D35"/>
    <w:rsid w:val="00934F24"/>
    <w:rsid w:val="00934FC2"/>
    <w:rsid w:val="009351EB"/>
    <w:rsid w:val="009352A2"/>
    <w:rsid w:val="00935CF9"/>
    <w:rsid w:val="00935D2C"/>
    <w:rsid w:val="009363AE"/>
    <w:rsid w:val="00936421"/>
    <w:rsid w:val="0093666A"/>
    <w:rsid w:val="0093686F"/>
    <w:rsid w:val="009368FF"/>
    <w:rsid w:val="00937164"/>
    <w:rsid w:val="0093750A"/>
    <w:rsid w:val="009401FB"/>
    <w:rsid w:val="00940715"/>
    <w:rsid w:val="00940CA9"/>
    <w:rsid w:val="00940CFB"/>
    <w:rsid w:val="0094112D"/>
    <w:rsid w:val="00941564"/>
    <w:rsid w:val="00941F4C"/>
    <w:rsid w:val="00942058"/>
    <w:rsid w:val="00942179"/>
    <w:rsid w:val="00942540"/>
    <w:rsid w:val="009426C5"/>
    <w:rsid w:val="00942E07"/>
    <w:rsid w:val="009431C0"/>
    <w:rsid w:val="00943DF6"/>
    <w:rsid w:val="00944A27"/>
    <w:rsid w:val="00944BBD"/>
    <w:rsid w:val="00944D3B"/>
    <w:rsid w:val="009452B4"/>
    <w:rsid w:val="00945D2E"/>
    <w:rsid w:val="00945EF9"/>
    <w:rsid w:val="00945F03"/>
    <w:rsid w:val="009468CD"/>
    <w:rsid w:val="009471EF"/>
    <w:rsid w:val="00947EFD"/>
    <w:rsid w:val="00950F61"/>
    <w:rsid w:val="0095145D"/>
    <w:rsid w:val="009519A5"/>
    <w:rsid w:val="00951AC1"/>
    <w:rsid w:val="00951C7A"/>
    <w:rsid w:val="009522E3"/>
    <w:rsid w:val="00953D5D"/>
    <w:rsid w:val="0095460F"/>
    <w:rsid w:val="009546C9"/>
    <w:rsid w:val="009549FF"/>
    <w:rsid w:val="00954D40"/>
    <w:rsid w:val="009551CF"/>
    <w:rsid w:val="00955260"/>
    <w:rsid w:val="009555F5"/>
    <w:rsid w:val="00955624"/>
    <w:rsid w:val="00956B1C"/>
    <w:rsid w:val="00957443"/>
    <w:rsid w:val="0095757E"/>
    <w:rsid w:val="009602A8"/>
    <w:rsid w:val="00960954"/>
    <w:rsid w:val="00960B25"/>
    <w:rsid w:val="00960DAE"/>
    <w:rsid w:val="00961634"/>
    <w:rsid w:val="0096262A"/>
    <w:rsid w:val="00962771"/>
    <w:rsid w:val="009635F6"/>
    <w:rsid w:val="00963733"/>
    <w:rsid w:val="00963A26"/>
    <w:rsid w:val="00963EAF"/>
    <w:rsid w:val="0096497C"/>
    <w:rsid w:val="00964A26"/>
    <w:rsid w:val="0096505D"/>
    <w:rsid w:val="0096544C"/>
    <w:rsid w:val="00965C13"/>
    <w:rsid w:val="00965C48"/>
    <w:rsid w:val="00965D71"/>
    <w:rsid w:val="00965DF1"/>
    <w:rsid w:val="0096656C"/>
    <w:rsid w:val="009669E5"/>
    <w:rsid w:val="0096702A"/>
    <w:rsid w:val="0096758A"/>
    <w:rsid w:val="00967B05"/>
    <w:rsid w:val="00967C63"/>
    <w:rsid w:val="009707FF"/>
    <w:rsid w:val="00970A09"/>
    <w:rsid w:val="00971031"/>
    <w:rsid w:val="00971184"/>
    <w:rsid w:val="00971396"/>
    <w:rsid w:val="00971EA4"/>
    <w:rsid w:val="009728E5"/>
    <w:rsid w:val="00972CDD"/>
    <w:rsid w:val="00972DA4"/>
    <w:rsid w:val="009731E8"/>
    <w:rsid w:val="0097393E"/>
    <w:rsid w:val="00973FE1"/>
    <w:rsid w:val="009746A0"/>
    <w:rsid w:val="00974E8E"/>
    <w:rsid w:val="00974EF7"/>
    <w:rsid w:val="00975934"/>
    <w:rsid w:val="00975BC8"/>
    <w:rsid w:val="00976D43"/>
    <w:rsid w:val="00977B22"/>
    <w:rsid w:val="00977C84"/>
    <w:rsid w:val="00977D1A"/>
    <w:rsid w:val="00977D21"/>
    <w:rsid w:val="00977F6C"/>
    <w:rsid w:val="009801F0"/>
    <w:rsid w:val="009806F3"/>
    <w:rsid w:val="00980790"/>
    <w:rsid w:val="00980B0D"/>
    <w:rsid w:val="00982131"/>
    <w:rsid w:val="0098244F"/>
    <w:rsid w:val="00982680"/>
    <w:rsid w:val="00982DA0"/>
    <w:rsid w:val="0098331C"/>
    <w:rsid w:val="009839EE"/>
    <w:rsid w:val="00983D1A"/>
    <w:rsid w:val="00983E9F"/>
    <w:rsid w:val="00984102"/>
    <w:rsid w:val="009844AC"/>
    <w:rsid w:val="00984664"/>
    <w:rsid w:val="00984873"/>
    <w:rsid w:val="0098560D"/>
    <w:rsid w:val="0098593E"/>
    <w:rsid w:val="00985BE4"/>
    <w:rsid w:val="00985DBD"/>
    <w:rsid w:val="0098625D"/>
    <w:rsid w:val="00987144"/>
    <w:rsid w:val="00987182"/>
    <w:rsid w:val="0098748B"/>
    <w:rsid w:val="009874D2"/>
    <w:rsid w:val="00987796"/>
    <w:rsid w:val="009879F7"/>
    <w:rsid w:val="00987AFE"/>
    <w:rsid w:val="00987F3B"/>
    <w:rsid w:val="00987F62"/>
    <w:rsid w:val="00990CE1"/>
    <w:rsid w:val="009911CA"/>
    <w:rsid w:val="00991674"/>
    <w:rsid w:val="009922D9"/>
    <w:rsid w:val="009922F3"/>
    <w:rsid w:val="009923BB"/>
    <w:rsid w:val="00992406"/>
    <w:rsid w:val="00992884"/>
    <w:rsid w:val="0099290D"/>
    <w:rsid w:val="009936AD"/>
    <w:rsid w:val="00993A85"/>
    <w:rsid w:val="0099408C"/>
    <w:rsid w:val="0099424C"/>
    <w:rsid w:val="00994D5D"/>
    <w:rsid w:val="00995A87"/>
    <w:rsid w:val="00995DC8"/>
    <w:rsid w:val="00996295"/>
    <w:rsid w:val="009962C3"/>
    <w:rsid w:val="009968C2"/>
    <w:rsid w:val="00996C0A"/>
    <w:rsid w:val="0099726C"/>
    <w:rsid w:val="00997C3C"/>
    <w:rsid w:val="00997DD9"/>
    <w:rsid w:val="00997FD7"/>
    <w:rsid w:val="009A006B"/>
    <w:rsid w:val="009A0690"/>
    <w:rsid w:val="009A0FC7"/>
    <w:rsid w:val="009A133E"/>
    <w:rsid w:val="009A15EE"/>
    <w:rsid w:val="009A1C2D"/>
    <w:rsid w:val="009A2198"/>
    <w:rsid w:val="009A2B91"/>
    <w:rsid w:val="009A2BEF"/>
    <w:rsid w:val="009A3B4A"/>
    <w:rsid w:val="009A3C23"/>
    <w:rsid w:val="009A42F4"/>
    <w:rsid w:val="009A4570"/>
    <w:rsid w:val="009A4BAC"/>
    <w:rsid w:val="009A553C"/>
    <w:rsid w:val="009A5BFB"/>
    <w:rsid w:val="009A5D06"/>
    <w:rsid w:val="009A61B0"/>
    <w:rsid w:val="009A6B8F"/>
    <w:rsid w:val="009A6BCF"/>
    <w:rsid w:val="009A6E26"/>
    <w:rsid w:val="009A7200"/>
    <w:rsid w:val="009A76D6"/>
    <w:rsid w:val="009A7CD7"/>
    <w:rsid w:val="009A7E4F"/>
    <w:rsid w:val="009B0003"/>
    <w:rsid w:val="009B0273"/>
    <w:rsid w:val="009B0546"/>
    <w:rsid w:val="009B0E78"/>
    <w:rsid w:val="009B1053"/>
    <w:rsid w:val="009B174E"/>
    <w:rsid w:val="009B2980"/>
    <w:rsid w:val="009B2E1F"/>
    <w:rsid w:val="009B2EED"/>
    <w:rsid w:val="009B3103"/>
    <w:rsid w:val="009B43B6"/>
    <w:rsid w:val="009B47D3"/>
    <w:rsid w:val="009B4855"/>
    <w:rsid w:val="009B48A8"/>
    <w:rsid w:val="009B5328"/>
    <w:rsid w:val="009B597F"/>
    <w:rsid w:val="009B66ED"/>
    <w:rsid w:val="009B7196"/>
    <w:rsid w:val="009B71A3"/>
    <w:rsid w:val="009C0440"/>
    <w:rsid w:val="009C095A"/>
    <w:rsid w:val="009C1755"/>
    <w:rsid w:val="009C1D48"/>
    <w:rsid w:val="009C25FD"/>
    <w:rsid w:val="009C26C5"/>
    <w:rsid w:val="009C29AF"/>
    <w:rsid w:val="009C2CCA"/>
    <w:rsid w:val="009C3B44"/>
    <w:rsid w:val="009C3E0A"/>
    <w:rsid w:val="009C426F"/>
    <w:rsid w:val="009C4271"/>
    <w:rsid w:val="009C434A"/>
    <w:rsid w:val="009C4353"/>
    <w:rsid w:val="009C4430"/>
    <w:rsid w:val="009C4CE1"/>
    <w:rsid w:val="009C4EB9"/>
    <w:rsid w:val="009C5DB6"/>
    <w:rsid w:val="009C6108"/>
    <w:rsid w:val="009C639A"/>
    <w:rsid w:val="009C6704"/>
    <w:rsid w:val="009C6893"/>
    <w:rsid w:val="009C7066"/>
    <w:rsid w:val="009D00CC"/>
    <w:rsid w:val="009D0260"/>
    <w:rsid w:val="009D0B0A"/>
    <w:rsid w:val="009D1C9A"/>
    <w:rsid w:val="009D2E96"/>
    <w:rsid w:val="009D3237"/>
    <w:rsid w:val="009D35B5"/>
    <w:rsid w:val="009D386F"/>
    <w:rsid w:val="009D417B"/>
    <w:rsid w:val="009D440F"/>
    <w:rsid w:val="009D50BA"/>
    <w:rsid w:val="009D5826"/>
    <w:rsid w:val="009D6093"/>
    <w:rsid w:val="009D6108"/>
    <w:rsid w:val="009D694A"/>
    <w:rsid w:val="009D6C08"/>
    <w:rsid w:val="009D70DB"/>
    <w:rsid w:val="009D7126"/>
    <w:rsid w:val="009D72D4"/>
    <w:rsid w:val="009D7682"/>
    <w:rsid w:val="009D7721"/>
    <w:rsid w:val="009D7860"/>
    <w:rsid w:val="009D7BF3"/>
    <w:rsid w:val="009D7E79"/>
    <w:rsid w:val="009E01F0"/>
    <w:rsid w:val="009E072D"/>
    <w:rsid w:val="009E0893"/>
    <w:rsid w:val="009E0A7A"/>
    <w:rsid w:val="009E1A50"/>
    <w:rsid w:val="009E219A"/>
    <w:rsid w:val="009E2678"/>
    <w:rsid w:val="009E2708"/>
    <w:rsid w:val="009E29F0"/>
    <w:rsid w:val="009E311B"/>
    <w:rsid w:val="009E349B"/>
    <w:rsid w:val="009E3A6E"/>
    <w:rsid w:val="009E460D"/>
    <w:rsid w:val="009E50E6"/>
    <w:rsid w:val="009E60EE"/>
    <w:rsid w:val="009E62AB"/>
    <w:rsid w:val="009E6DC6"/>
    <w:rsid w:val="009E7A2B"/>
    <w:rsid w:val="009F0103"/>
    <w:rsid w:val="009F068A"/>
    <w:rsid w:val="009F07F4"/>
    <w:rsid w:val="009F1414"/>
    <w:rsid w:val="009F145B"/>
    <w:rsid w:val="009F1682"/>
    <w:rsid w:val="009F25A0"/>
    <w:rsid w:val="009F3060"/>
    <w:rsid w:val="009F361B"/>
    <w:rsid w:val="009F39D3"/>
    <w:rsid w:val="009F42F4"/>
    <w:rsid w:val="009F469D"/>
    <w:rsid w:val="009F4AA8"/>
    <w:rsid w:val="009F4C84"/>
    <w:rsid w:val="009F51E3"/>
    <w:rsid w:val="009F5367"/>
    <w:rsid w:val="009F5380"/>
    <w:rsid w:val="009F5BBB"/>
    <w:rsid w:val="009F5BED"/>
    <w:rsid w:val="009F5D29"/>
    <w:rsid w:val="009F636E"/>
    <w:rsid w:val="009F78CE"/>
    <w:rsid w:val="00A01F95"/>
    <w:rsid w:val="00A021E9"/>
    <w:rsid w:val="00A02C56"/>
    <w:rsid w:val="00A03298"/>
    <w:rsid w:val="00A032CA"/>
    <w:rsid w:val="00A03C0C"/>
    <w:rsid w:val="00A03F22"/>
    <w:rsid w:val="00A0489A"/>
    <w:rsid w:val="00A04990"/>
    <w:rsid w:val="00A04EB8"/>
    <w:rsid w:val="00A05370"/>
    <w:rsid w:val="00A05E12"/>
    <w:rsid w:val="00A06CD1"/>
    <w:rsid w:val="00A06FD5"/>
    <w:rsid w:val="00A07156"/>
    <w:rsid w:val="00A075E2"/>
    <w:rsid w:val="00A07709"/>
    <w:rsid w:val="00A078CC"/>
    <w:rsid w:val="00A10D4B"/>
    <w:rsid w:val="00A10EAB"/>
    <w:rsid w:val="00A11627"/>
    <w:rsid w:val="00A11857"/>
    <w:rsid w:val="00A11945"/>
    <w:rsid w:val="00A11C8A"/>
    <w:rsid w:val="00A123CC"/>
    <w:rsid w:val="00A13A82"/>
    <w:rsid w:val="00A13C97"/>
    <w:rsid w:val="00A13F41"/>
    <w:rsid w:val="00A13F96"/>
    <w:rsid w:val="00A13FB8"/>
    <w:rsid w:val="00A143F0"/>
    <w:rsid w:val="00A1460B"/>
    <w:rsid w:val="00A14A7F"/>
    <w:rsid w:val="00A14CF1"/>
    <w:rsid w:val="00A153B2"/>
    <w:rsid w:val="00A17456"/>
    <w:rsid w:val="00A1788E"/>
    <w:rsid w:val="00A17A08"/>
    <w:rsid w:val="00A17A4B"/>
    <w:rsid w:val="00A17D6B"/>
    <w:rsid w:val="00A17E46"/>
    <w:rsid w:val="00A17E9B"/>
    <w:rsid w:val="00A20E97"/>
    <w:rsid w:val="00A211D0"/>
    <w:rsid w:val="00A217B2"/>
    <w:rsid w:val="00A21CF2"/>
    <w:rsid w:val="00A22129"/>
    <w:rsid w:val="00A236D9"/>
    <w:rsid w:val="00A238EE"/>
    <w:rsid w:val="00A23ABC"/>
    <w:rsid w:val="00A24B35"/>
    <w:rsid w:val="00A2523D"/>
    <w:rsid w:val="00A256B8"/>
    <w:rsid w:val="00A25B79"/>
    <w:rsid w:val="00A26995"/>
    <w:rsid w:val="00A27E58"/>
    <w:rsid w:val="00A306E6"/>
    <w:rsid w:val="00A30E69"/>
    <w:rsid w:val="00A30F73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872"/>
    <w:rsid w:val="00A33FC4"/>
    <w:rsid w:val="00A34200"/>
    <w:rsid w:val="00A350E8"/>
    <w:rsid w:val="00A35F58"/>
    <w:rsid w:val="00A365BF"/>
    <w:rsid w:val="00A36AA1"/>
    <w:rsid w:val="00A37276"/>
    <w:rsid w:val="00A37B4A"/>
    <w:rsid w:val="00A37E7A"/>
    <w:rsid w:val="00A37FBA"/>
    <w:rsid w:val="00A40666"/>
    <w:rsid w:val="00A410C8"/>
    <w:rsid w:val="00A41809"/>
    <w:rsid w:val="00A41B5F"/>
    <w:rsid w:val="00A41E5C"/>
    <w:rsid w:val="00A423D3"/>
    <w:rsid w:val="00A42403"/>
    <w:rsid w:val="00A42B4D"/>
    <w:rsid w:val="00A42C74"/>
    <w:rsid w:val="00A44422"/>
    <w:rsid w:val="00A44426"/>
    <w:rsid w:val="00A445F6"/>
    <w:rsid w:val="00A44CE5"/>
    <w:rsid w:val="00A44D4E"/>
    <w:rsid w:val="00A44EEC"/>
    <w:rsid w:val="00A44FB6"/>
    <w:rsid w:val="00A45BF1"/>
    <w:rsid w:val="00A462E1"/>
    <w:rsid w:val="00A465C4"/>
    <w:rsid w:val="00A46A4F"/>
    <w:rsid w:val="00A46DDE"/>
    <w:rsid w:val="00A47012"/>
    <w:rsid w:val="00A47CC4"/>
    <w:rsid w:val="00A508D7"/>
    <w:rsid w:val="00A508FD"/>
    <w:rsid w:val="00A51707"/>
    <w:rsid w:val="00A52624"/>
    <w:rsid w:val="00A527F4"/>
    <w:rsid w:val="00A52B0B"/>
    <w:rsid w:val="00A53994"/>
    <w:rsid w:val="00A5438A"/>
    <w:rsid w:val="00A545D0"/>
    <w:rsid w:val="00A547F8"/>
    <w:rsid w:val="00A54A47"/>
    <w:rsid w:val="00A54A52"/>
    <w:rsid w:val="00A54B73"/>
    <w:rsid w:val="00A554C9"/>
    <w:rsid w:val="00A557E0"/>
    <w:rsid w:val="00A55B2B"/>
    <w:rsid w:val="00A55B7C"/>
    <w:rsid w:val="00A55DF9"/>
    <w:rsid w:val="00A566D2"/>
    <w:rsid w:val="00A56721"/>
    <w:rsid w:val="00A568ED"/>
    <w:rsid w:val="00A57A8E"/>
    <w:rsid w:val="00A57A9E"/>
    <w:rsid w:val="00A57FEF"/>
    <w:rsid w:val="00A60059"/>
    <w:rsid w:val="00A60646"/>
    <w:rsid w:val="00A60A62"/>
    <w:rsid w:val="00A61044"/>
    <w:rsid w:val="00A611CD"/>
    <w:rsid w:val="00A61856"/>
    <w:rsid w:val="00A61948"/>
    <w:rsid w:val="00A61A1D"/>
    <w:rsid w:val="00A62140"/>
    <w:rsid w:val="00A6231E"/>
    <w:rsid w:val="00A62600"/>
    <w:rsid w:val="00A62855"/>
    <w:rsid w:val="00A633D8"/>
    <w:rsid w:val="00A633FB"/>
    <w:rsid w:val="00A635C4"/>
    <w:rsid w:val="00A64780"/>
    <w:rsid w:val="00A64B35"/>
    <w:rsid w:val="00A64D69"/>
    <w:rsid w:val="00A64EF1"/>
    <w:rsid w:val="00A65147"/>
    <w:rsid w:val="00A65450"/>
    <w:rsid w:val="00A65DBC"/>
    <w:rsid w:val="00A66245"/>
    <w:rsid w:val="00A66317"/>
    <w:rsid w:val="00A66529"/>
    <w:rsid w:val="00A66F07"/>
    <w:rsid w:val="00A67192"/>
    <w:rsid w:val="00A67308"/>
    <w:rsid w:val="00A67456"/>
    <w:rsid w:val="00A67499"/>
    <w:rsid w:val="00A707FD"/>
    <w:rsid w:val="00A70BDD"/>
    <w:rsid w:val="00A71529"/>
    <w:rsid w:val="00A72367"/>
    <w:rsid w:val="00A72960"/>
    <w:rsid w:val="00A72A17"/>
    <w:rsid w:val="00A72AC9"/>
    <w:rsid w:val="00A72AF4"/>
    <w:rsid w:val="00A72E84"/>
    <w:rsid w:val="00A72FBC"/>
    <w:rsid w:val="00A7330C"/>
    <w:rsid w:val="00A73E5F"/>
    <w:rsid w:val="00A73FFC"/>
    <w:rsid w:val="00A74312"/>
    <w:rsid w:val="00A74A6E"/>
    <w:rsid w:val="00A74EE9"/>
    <w:rsid w:val="00A74F62"/>
    <w:rsid w:val="00A752C5"/>
    <w:rsid w:val="00A75D47"/>
    <w:rsid w:val="00A762AF"/>
    <w:rsid w:val="00A763F6"/>
    <w:rsid w:val="00A8062F"/>
    <w:rsid w:val="00A806C8"/>
    <w:rsid w:val="00A80868"/>
    <w:rsid w:val="00A80B2A"/>
    <w:rsid w:val="00A80DEF"/>
    <w:rsid w:val="00A8131F"/>
    <w:rsid w:val="00A8268D"/>
    <w:rsid w:val="00A83118"/>
    <w:rsid w:val="00A83357"/>
    <w:rsid w:val="00A83449"/>
    <w:rsid w:val="00A83BF5"/>
    <w:rsid w:val="00A83E1D"/>
    <w:rsid w:val="00A83F26"/>
    <w:rsid w:val="00A84E29"/>
    <w:rsid w:val="00A8581D"/>
    <w:rsid w:val="00A85A56"/>
    <w:rsid w:val="00A85DA8"/>
    <w:rsid w:val="00A861D5"/>
    <w:rsid w:val="00A86257"/>
    <w:rsid w:val="00A86839"/>
    <w:rsid w:val="00A86C17"/>
    <w:rsid w:val="00A86D42"/>
    <w:rsid w:val="00A87226"/>
    <w:rsid w:val="00A87254"/>
    <w:rsid w:val="00A87503"/>
    <w:rsid w:val="00A8766A"/>
    <w:rsid w:val="00A87ED1"/>
    <w:rsid w:val="00A9036A"/>
    <w:rsid w:val="00A903ED"/>
    <w:rsid w:val="00A9041C"/>
    <w:rsid w:val="00A90745"/>
    <w:rsid w:val="00A9106D"/>
    <w:rsid w:val="00A914A4"/>
    <w:rsid w:val="00A919F0"/>
    <w:rsid w:val="00A92400"/>
    <w:rsid w:val="00A92870"/>
    <w:rsid w:val="00A928C3"/>
    <w:rsid w:val="00A929E6"/>
    <w:rsid w:val="00A92C4D"/>
    <w:rsid w:val="00A92F90"/>
    <w:rsid w:val="00A93F0A"/>
    <w:rsid w:val="00A94234"/>
    <w:rsid w:val="00A942CB"/>
    <w:rsid w:val="00A94721"/>
    <w:rsid w:val="00A9497E"/>
    <w:rsid w:val="00A94AF2"/>
    <w:rsid w:val="00A94C9E"/>
    <w:rsid w:val="00A94CB6"/>
    <w:rsid w:val="00A9526E"/>
    <w:rsid w:val="00A95755"/>
    <w:rsid w:val="00A95A80"/>
    <w:rsid w:val="00A9677C"/>
    <w:rsid w:val="00A972B3"/>
    <w:rsid w:val="00A974C1"/>
    <w:rsid w:val="00A978B8"/>
    <w:rsid w:val="00A979FA"/>
    <w:rsid w:val="00A97C41"/>
    <w:rsid w:val="00A97F81"/>
    <w:rsid w:val="00AA05CE"/>
    <w:rsid w:val="00AA0784"/>
    <w:rsid w:val="00AA0825"/>
    <w:rsid w:val="00AA0A91"/>
    <w:rsid w:val="00AA1DC9"/>
    <w:rsid w:val="00AA211E"/>
    <w:rsid w:val="00AA2D7F"/>
    <w:rsid w:val="00AA343F"/>
    <w:rsid w:val="00AA3476"/>
    <w:rsid w:val="00AA34B8"/>
    <w:rsid w:val="00AA3DE2"/>
    <w:rsid w:val="00AA3E90"/>
    <w:rsid w:val="00AA4B0D"/>
    <w:rsid w:val="00AA5B2D"/>
    <w:rsid w:val="00AA625B"/>
    <w:rsid w:val="00AA6268"/>
    <w:rsid w:val="00AA6398"/>
    <w:rsid w:val="00AA667D"/>
    <w:rsid w:val="00AA6949"/>
    <w:rsid w:val="00AA760A"/>
    <w:rsid w:val="00AA7948"/>
    <w:rsid w:val="00AA79F3"/>
    <w:rsid w:val="00AB018F"/>
    <w:rsid w:val="00AB0198"/>
    <w:rsid w:val="00AB03C5"/>
    <w:rsid w:val="00AB06D3"/>
    <w:rsid w:val="00AB06F8"/>
    <w:rsid w:val="00AB12C0"/>
    <w:rsid w:val="00AB1316"/>
    <w:rsid w:val="00AB1389"/>
    <w:rsid w:val="00AB1BF2"/>
    <w:rsid w:val="00AB290E"/>
    <w:rsid w:val="00AB2ADE"/>
    <w:rsid w:val="00AB30DF"/>
    <w:rsid w:val="00AB3637"/>
    <w:rsid w:val="00AB39CF"/>
    <w:rsid w:val="00AB3D74"/>
    <w:rsid w:val="00AB4842"/>
    <w:rsid w:val="00AB4C0B"/>
    <w:rsid w:val="00AB4F90"/>
    <w:rsid w:val="00AB5F49"/>
    <w:rsid w:val="00AB60D9"/>
    <w:rsid w:val="00AB7CD7"/>
    <w:rsid w:val="00AC1694"/>
    <w:rsid w:val="00AC18D8"/>
    <w:rsid w:val="00AC1ADB"/>
    <w:rsid w:val="00AC1DAC"/>
    <w:rsid w:val="00AC1DD7"/>
    <w:rsid w:val="00AC1F0F"/>
    <w:rsid w:val="00AC2C47"/>
    <w:rsid w:val="00AC373E"/>
    <w:rsid w:val="00AC3ACF"/>
    <w:rsid w:val="00AC3BC6"/>
    <w:rsid w:val="00AC40D3"/>
    <w:rsid w:val="00AC48D9"/>
    <w:rsid w:val="00AC4D97"/>
    <w:rsid w:val="00AC546F"/>
    <w:rsid w:val="00AC5602"/>
    <w:rsid w:val="00AC606A"/>
    <w:rsid w:val="00AC6F19"/>
    <w:rsid w:val="00AC7002"/>
    <w:rsid w:val="00AC7C00"/>
    <w:rsid w:val="00AD01D2"/>
    <w:rsid w:val="00AD08C9"/>
    <w:rsid w:val="00AD09E4"/>
    <w:rsid w:val="00AD0A8A"/>
    <w:rsid w:val="00AD0E78"/>
    <w:rsid w:val="00AD0FB6"/>
    <w:rsid w:val="00AD17C7"/>
    <w:rsid w:val="00AD1D67"/>
    <w:rsid w:val="00AD1F70"/>
    <w:rsid w:val="00AD24F1"/>
    <w:rsid w:val="00AD2C2D"/>
    <w:rsid w:val="00AD4A5F"/>
    <w:rsid w:val="00AD4BCC"/>
    <w:rsid w:val="00AD4C56"/>
    <w:rsid w:val="00AD4FDA"/>
    <w:rsid w:val="00AD5097"/>
    <w:rsid w:val="00AD558C"/>
    <w:rsid w:val="00AD59D8"/>
    <w:rsid w:val="00AD5A8A"/>
    <w:rsid w:val="00AD5F49"/>
    <w:rsid w:val="00AD66B4"/>
    <w:rsid w:val="00AD6840"/>
    <w:rsid w:val="00AD74D4"/>
    <w:rsid w:val="00AD76C3"/>
    <w:rsid w:val="00AD76C8"/>
    <w:rsid w:val="00AD780F"/>
    <w:rsid w:val="00AD79F2"/>
    <w:rsid w:val="00AD7F0C"/>
    <w:rsid w:val="00AE0042"/>
    <w:rsid w:val="00AE0050"/>
    <w:rsid w:val="00AE06F0"/>
    <w:rsid w:val="00AE1289"/>
    <w:rsid w:val="00AE1A58"/>
    <w:rsid w:val="00AE2F63"/>
    <w:rsid w:val="00AE340B"/>
    <w:rsid w:val="00AE3435"/>
    <w:rsid w:val="00AE360C"/>
    <w:rsid w:val="00AE3CBA"/>
    <w:rsid w:val="00AE4098"/>
    <w:rsid w:val="00AE4B38"/>
    <w:rsid w:val="00AE4B5B"/>
    <w:rsid w:val="00AE4CE1"/>
    <w:rsid w:val="00AE51AC"/>
    <w:rsid w:val="00AE58DB"/>
    <w:rsid w:val="00AE641E"/>
    <w:rsid w:val="00AE642D"/>
    <w:rsid w:val="00AE7105"/>
    <w:rsid w:val="00AE7147"/>
    <w:rsid w:val="00AE74C7"/>
    <w:rsid w:val="00AE7649"/>
    <w:rsid w:val="00AF03E3"/>
    <w:rsid w:val="00AF0B99"/>
    <w:rsid w:val="00AF1030"/>
    <w:rsid w:val="00AF34DB"/>
    <w:rsid w:val="00AF3EC0"/>
    <w:rsid w:val="00AF3F90"/>
    <w:rsid w:val="00AF510D"/>
    <w:rsid w:val="00AF5272"/>
    <w:rsid w:val="00AF567A"/>
    <w:rsid w:val="00AF5A18"/>
    <w:rsid w:val="00AF602F"/>
    <w:rsid w:val="00AF62A5"/>
    <w:rsid w:val="00AF6AF5"/>
    <w:rsid w:val="00AF7131"/>
    <w:rsid w:val="00AF720B"/>
    <w:rsid w:val="00AF72C9"/>
    <w:rsid w:val="00AF757F"/>
    <w:rsid w:val="00AF79A5"/>
    <w:rsid w:val="00AF7C28"/>
    <w:rsid w:val="00B00E40"/>
    <w:rsid w:val="00B03024"/>
    <w:rsid w:val="00B03A34"/>
    <w:rsid w:val="00B03D1A"/>
    <w:rsid w:val="00B04297"/>
    <w:rsid w:val="00B0456E"/>
    <w:rsid w:val="00B0465B"/>
    <w:rsid w:val="00B04B09"/>
    <w:rsid w:val="00B04B78"/>
    <w:rsid w:val="00B04F62"/>
    <w:rsid w:val="00B057E3"/>
    <w:rsid w:val="00B05A8A"/>
    <w:rsid w:val="00B05ACD"/>
    <w:rsid w:val="00B05C96"/>
    <w:rsid w:val="00B05E0E"/>
    <w:rsid w:val="00B060EC"/>
    <w:rsid w:val="00B06B9B"/>
    <w:rsid w:val="00B0703B"/>
    <w:rsid w:val="00B07185"/>
    <w:rsid w:val="00B077F7"/>
    <w:rsid w:val="00B07C55"/>
    <w:rsid w:val="00B101A6"/>
    <w:rsid w:val="00B10464"/>
    <w:rsid w:val="00B10A22"/>
    <w:rsid w:val="00B10AC0"/>
    <w:rsid w:val="00B10C4C"/>
    <w:rsid w:val="00B10D7B"/>
    <w:rsid w:val="00B10E0A"/>
    <w:rsid w:val="00B11237"/>
    <w:rsid w:val="00B114E8"/>
    <w:rsid w:val="00B119C5"/>
    <w:rsid w:val="00B11F91"/>
    <w:rsid w:val="00B12236"/>
    <w:rsid w:val="00B12407"/>
    <w:rsid w:val="00B1275F"/>
    <w:rsid w:val="00B1299F"/>
    <w:rsid w:val="00B12AB4"/>
    <w:rsid w:val="00B137EB"/>
    <w:rsid w:val="00B138B6"/>
    <w:rsid w:val="00B13B5E"/>
    <w:rsid w:val="00B13CDF"/>
    <w:rsid w:val="00B13EBD"/>
    <w:rsid w:val="00B13F09"/>
    <w:rsid w:val="00B13FD0"/>
    <w:rsid w:val="00B15062"/>
    <w:rsid w:val="00B15887"/>
    <w:rsid w:val="00B16035"/>
    <w:rsid w:val="00B16571"/>
    <w:rsid w:val="00B16A95"/>
    <w:rsid w:val="00B172DA"/>
    <w:rsid w:val="00B17317"/>
    <w:rsid w:val="00B17842"/>
    <w:rsid w:val="00B17BA0"/>
    <w:rsid w:val="00B201CB"/>
    <w:rsid w:val="00B20574"/>
    <w:rsid w:val="00B206C3"/>
    <w:rsid w:val="00B207B5"/>
    <w:rsid w:val="00B21015"/>
    <w:rsid w:val="00B21240"/>
    <w:rsid w:val="00B21514"/>
    <w:rsid w:val="00B2163E"/>
    <w:rsid w:val="00B2183D"/>
    <w:rsid w:val="00B21AE7"/>
    <w:rsid w:val="00B22339"/>
    <w:rsid w:val="00B223CC"/>
    <w:rsid w:val="00B2277E"/>
    <w:rsid w:val="00B227DC"/>
    <w:rsid w:val="00B22E45"/>
    <w:rsid w:val="00B22F1E"/>
    <w:rsid w:val="00B23031"/>
    <w:rsid w:val="00B23155"/>
    <w:rsid w:val="00B23231"/>
    <w:rsid w:val="00B2346C"/>
    <w:rsid w:val="00B234CC"/>
    <w:rsid w:val="00B23B51"/>
    <w:rsid w:val="00B24578"/>
    <w:rsid w:val="00B24608"/>
    <w:rsid w:val="00B24762"/>
    <w:rsid w:val="00B24CAC"/>
    <w:rsid w:val="00B24E1E"/>
    <w:rsid w:val="00B250BD"/>
    <w:rsid w:val="00B2558A"/>
    <w:rsid w:val="00B258F0"/>
    <w:rsid w:val="00B261C2"/>
    <w:rsid w:val="00B2641B"/>
    <w:rsid w:val="00B270B0"/>
    <w:rsid w:val="00B27342"/>
    <w:rsid w:val="00B27384"/>
    <w:rsid w:val="00B274B5"/>
    <w:rsid w:val="00B274E1"/>
    <w:rsid w:val="00B274FD"/>
    <w:rsid w:val="00B27D6D"/>
    <w:rsid w:val="00B30216"/>
    <w:rsid w:val="00B3031D"/>
    <w:rsid w:val="00B30715"/>
    <w:rsid w:val="00B308FE"/>
    <w:rsid w:val="00B30E9B"/>
    <w:rsid w:val="00B30F85"/>
    <w:rsid w:val="00B31412"/>
    <w:rsid w:val="00B3144A"/>
    <w:rsid w:val="00B31EDF"/>
    <w:rsid w:val="00B323A4"/>
    <w:rsid w:val="00B330B3"/>
    <w:rsid w:val="00B334A5"/>
    <w:rsid w:val="00B33B10"/>
    <w:rsid w:val="00B33C2F"/>
    <w:rsid w:val="00B33D6E"/>
    <w:rsid w:val="00B33EB7"/>
    <w:rsid w:val="00B346F4"/>
    <w:rsid w:val="00B34D64"/>
    <w:rsid w:val="00B359AC"/>
    <w:rsid w:val="00B35A5A"/>
    <w:rsid w:val="00B35D9D"/>
    <w:rsid w:val="00B35F9F"/>
    <w:rsid w:val="00B3618B"/>
    <w:rsid w:val="00B36721"/>
    <w:rsid w:val="00B37016"/>
    <w:rsid w:val="00B378ED"/>
    <w:rsid w:val="00B37E2C"/>
    <w:rsid w:val="00B40070"/>
    <w:rsid w:val="00B40CA8"/>
    <w:rsid w:val="00B40E00"/>
    <w:rsid w:val="00B41327"/>
    <w:rsid w:val="00B41898"/>
    <w:rsid w:val="00B41A89"/>
    <w:rsid w:val="00B424D9"/>
    <w:rsid w:val="00B427C0"/>
    <w:rsid w:val="00B42A27"/>
    <w:rsid w:val="00B4306F"/>
    <w:rsid w:val="00B43139"/>
    <w:rsid w:val="00B43542"/>
    <w:rsid w:val="00B435FB"/>
    <w:rsid w:val="00B43929"/>
    <w:rsid w:val="00B43EED"/>
    <w:rsid w:val="00B44162"/>
    <w:rsid w:val="00B4441E"/>
    <w:rsid w:val="00B444D4"/>
    <w:rsid w:val="00B44B58"/>
    <w:rsid w:val="00B45101"/>
    <w:rsid w:val="00B4518C"/>
    <w:rsid w:val="00B45196"/>
    <w:rsid w:val="00B45264"/>
    <w:rsid w:val="00B454FF"/>
    <w:rsid w:val="00B45524"/>
    <w:rsid w:val="00B45560"/>
    <w:rsid w:val="00B45A03"/>
    <w:rsid w:val="00B45B2C"/>
    <w:rsid w:val="00B45D40"/>
    <w:rsid w:val="00B462C8"/>
    <w:rsid w:val="00B46396"/>
    <w:rsid w:val="00B467A4"/>
    <w:rsid w:val="00B46D98"/>
    <w:rsid w:val="00B46F08"/>
    <w:rsid w:val="00B47B21"/>
    <w:rsid w:val="00B47FA4"/>
    <w:rsid w:val="00B47FFE"/>
    <w:rsid w:val="00B50098"/>
    <w:rsid w:val="00B50211"/>
    <w:rsid w:val="00B5069D"/>
    <w:rsid w:val="00B50A47"/>
    <w:rsid w:val="00B50B0A"/>
    <w:rsid w:val="00B50CB2"/>
    <w:rsid w:val="00B5210F"/>
    <w:rsid w:val="00B52A6D"/>
    <w:rsid w:val="00B52B07"/>
    <w:rsid w:val="00B533D4"/>
    <w:rsid w:val="00B53764"/>
    <w:rsid w:val="00B537F6"/>
    <w:rsid w:val="00B53974"/>
    <w:rsid w:val="00B53C18"/>
    <w:rsid w:val="00B53F88"/>
    <w:rsid w:val="00B54210"/>
    <w:rsid w:val="00B54302"/>
    <w:rsid w:val="00B543B4"/>
    <w:rsid w:val="00B54DA8"/>
    <w:rsid w:val="00B5501D"/>
    <w:rsid w:val="00B5519F"/>
    <w:rsid w:val="00B552C6"/>
    <w:rsid w:val="00B55D65"/>
    <w:rsid w:val="00B56788"/>
    <w:rsid w:val="00B568BE"/>
    <w:rsid w:val="00B56950"/>
    <w:rsid w:val="00B573EE"/>
    <w:rsid w:val="00B579C4"/>
    <w:rsid w:val="00B602E4"/>
    <w:rsid w:val="00B60752"/>
    <w:rsid w:val="00B60C47"/>
    <w:rsid w:val="00B6128F"/>
    <w:rsid w:val="00B61356"/>
    <w:rsid w:val="00B61691"/>
    <w:rsid w:val="00B6176B"/>
    <w:rsid w:val="00B617AD"/>
    <w:rsid w:val="00B623BD"/>
    <w:rsid w:val="00B6268F"/>
    <w:rsid w:val="00B636B8"/>
    <w:rsid w:val="00B63D12"/>
    <w:rsid w:val="00B647F5"/>
    <w:rsid w:val="00B65176"/>
    <w:rsid w:val="00B66013"/>
    <w:rsid w:val="00B660A1"/>
    <w:rsid w:val="00B6637F"/>
    <w:rsid w:val="00B66710"/>
    <w:rsid w:val="00B66AD0"/>
    <w:rsid w:val="00B6711E"/>
    <w:rsid w:val="00B676F0"/>
    <w:rsid w:val="00B67792"/>
    <w:rsid w:val="00B702CD"/>
    <w:rsid w:val="00B705D4"/>
    <w:rsid w:val="00B7074E"/>
    <w:rsid w:val="00B708A9"/>
    <w:rsid w:val="00B7260F"/>
    <w:rsid w:val="00B727BB"/>
    <w:rsid w:val="00B72CC3"/>
    <w:rsid w:val="00B7304C"/>
    <w:rsid w:val="00B73098"/>
    <w:rsid w:val="00B735B1"/>
    <w:rsid w:val="00B7395D"/>
    <w:rsid w:val="00B73C5C"/>
    <w:rsid w:val="00B73FDA"/>
    <w:rsid w:val="00B740AC"/>
    <w:rsid w:val="00B740B9"/>
    <w:rsid w:val="00B740ED"/>
    <w:rsid w:val="00B745DE"/>
    <w:rsid w:val="00B74ADF"/>
    <w:rsid w:val="00B74F56"/>
    <w:rsid w:val="00B753E1"/>
    <w:rsid w:val="00B7570B"/>
    <w:rsid w:val="00B75E7E"/>
    <w:rsid w:val="00B75EF6"/>
    <w:rsid w:val="00B7636F"/>
    <w:rsid w:val="00B76884"/>
    <w:rsid w:val="00B76A4B"/>
    <w:rsid w:val="00B76B4E"/>
    <w:rsid w:val="00B770AA"/>
    <w:rsid w:val="00B77AE6"/>
    <w:rsid w:val="00B77D09"/>
    <w:rsid w:val="00B77D1E"/>
    <w:rsid w:val="00B8006E"/>
    <w:rsid w:val="00B80346"/>
    <w:rsid w:val="00B8058E"/>
    <w:rsid w:val="00B8067F"/>
    <w:rsid w:val="00B81270"/>
    <w:rsid w:val="00B81CB4"/>
    <w:rsid w:val="00B8214E"/>
    <w:rsid w:val="00B82CDD"/>
    <w:rsid w:val="00B82E2F"/>
    <w:rsid w:val="00B83170"/>
    <w:rsid w:val="00B83655"/>
    <w:rsid w:val="00B841ED"/>
    <w:rsid w:val="00B85159"/>
    <w:rsid w:val="00B851D9"/>
    <w:rsid w:val="00B854E9"/>
    <w:rsid w:val="00B8559E"/>
    <w:rsid w:val="00B855D5"/>
    <w:rsid w:val="00B85B55"/>
    <w:rsid w:val="00B85B80"/>
    <w:rsid w:val="00B864AB"/>
    <w:rsid w:val="00B90937"/>
    <w:rsid w:val="00B90AD4"/>
    <w:rsid w:val="00B90DB6"/>
    <w:rsid w:val="00B91C48"/>
    <w:rsid w:val="00B92486"/>
    <w:rsid w:val="00B927E0"/>
    <w:rsid w:val="00B93A94"/>
    <w:rsid w:val="00B93D08"/>
    <w:rsid w:val="00B93D0A"/>
    <w:rsid w:val="00B943AC"/>
    <w:rsid w:val="00B94431"/>
    <w:rsid w:val="00B944B4"/>
    <w:rsid w:val="00B94B3F"/>
    <w:rsid w:val="00B95481"/>
    <w:rsid w:val="00B957D7"/>
    <w:rsid w:val="00B964ED"/>
    <w:rsid w:val="00B96D8E"/>
    <w:rsid w:val="00B96FC1"/>
    <w:rsid w:val="00B9781D"/>
    <w:rsid w:val="00B97C51"/>
    <w:rsid w:val="00BA019B"/>
    <w:rsid w:val="00BA0CA5"/>
    <w:rsid w:val="00BA14E2"/>
    <w:rsid w:val="00BA24D4"/>
    <w:rsid w:val="00BA260E"/>
    <w:rsid w:val="00BA286A"/>
    <w:rsid w:val="00BA28FF"/>
    <w:rsid w:val="00BA2A62"/>
    <w:rsid w:val="00BA2DA6"/>
    <w:rsid w:val="00BA2DB1"/>
    <w:rsid w:val="00BA2DC6"/>
    <w:rsid w:val="00BA30AB"/>
    <w:rsid w:val="00BA326F"/>
    <w:rsid w:val="00BA3644"/>
    <w:rsid w:val="00BA3A76"/>
    <w:rsid w:val="00BA3D4E"/>
    <w:rsid w:val="00BA3E79"/>
    <w:rsid w:val="00BA43F7"/>
    <w:rsid w:val="00BA4617"/>
    <w:rsid w:val="00BA4793"/>
    <w:rsid w:val="00BA4C48"/>
    <w:rsid w:val="00BA4D93"/>
    <w:rsid w:val="00BA4EF9"/>
    <w:rsid w:val="00BA51DE"/>
    <w:rsid w:val="00BA54EB"/>
    <w:rsid w:val="00BA5539"/>
    <w:rsid w:val="00BA570B"/>
    <w:rsid w:val="00BA5FF1"/>
    <w:rsid w:val="00BA62C1"/>
    <w:rsid w:val="00BA6591"/>
    <w:rsid w:val="00BA672D"/>
    <w:rsid w:val="00BA71E2"/>
    <w:rsid w:val="00BA7605"/>
    <w:rsid w:val="00BA7D14"/>
    <w:rsid w:val="00BB016A"/>
    <w:rsid w:val="00BB09BC"/>
    <w:rsid w:val="00BB0F80"/>
    <w:rsid w:val="00BB0F92"/>
    <w:rsid w:val="00BB1AA9"/>
    <w:rsid w:val="00BB2021"/>
    <w:rsid w:val="00BB25D1"/>
    <w:rsid w:val="00BB2D53"/>
    <w:rsid w:val="00BB316E"/>
    <w:rsid w:val="00BB3F80"/>
    <w:rsid w:val="00BB42CA"/>
    <w:rsid w:val="00BB47B0"/>
    <w:rsid w:val="00BB545B"/>
    <w:rsid w:val="00BB5FED"/>
    <w:rsid w:val="00BB6E75"/>
    <w:rsid w:val="00BB7668"/>
    <w:rsid w:val="00BB7673"/>
    <w:rsid w:val="00BB77C9"/>
    <w:rsid w:val="00BB7E48"/>
    <w:rsid w:val="00BB7FDB"/>
    <w:rsid w:val="00BC0F1E"/>
    <w:rsid w:val="00BC1029"/>
    <w:rsid w:val="00BC1095"/>
    <w:rsid w:val="00BC1976"/>
    <w:rsid w:val="00BC1ADB"/>
    <w:rsid w:val="00BC1BF3"/>
    <w:rsid w:val="00BC2187"/>
    <w:rsid w:val="00BC2C6A"/>
    <w:rsid w:val="00BC31A9"/>
    <w:rsid w:val="00BC34A3"/>
    <w:rsid w:val="00BC3761"/>
    <w:rsid w:val="00BC3DEA"/>
    <w:rsid w:val="00BC4079"/>
    <w:rsid w:val="00BC4922"/>
    <w:rsid w:val="00BC4FD8"/>
    <w:rsid w:val="00BC6471"/>
    <w:rsid w:val="00BC6505"/>
    <w:rsid w:val="00BC6554"/>
    <w:rsid w:val="00BC68DC"/>
    <w:rsid w:val="00BC6B15"/>
    <w:rsid w:val="00BC78DD"/>
    <w:rsid w:val="00BC7AEE"/>
    <w:rsid w:val="00BD00AB"/>
    <w:rsid w:val="00BD028D"/>
    <w:rsid w:val="00BD0385"/>
    <w:rsid w:val="00BD0A06"/>
    <w:rsid w:val="00BD0EE5"/>
    <w:rsid w:val="00BD1186"/>
    <w:rsid w:val="00BD1C90"/>
    <w:rsid w:val="00BD1EAE"/>
    <w:rsid w:val="00BD29DE"/>
    <w:rsid w:val="00BD2AA1"/>
    <w:rsid w:val="00BD2E08"/>
    <w:rsid w:val="00BD3351"/>
    <w:rsid w:val="00BD3EF5"/>
    <w:rsid w:val="00BD449E"/>
    <w:rsid w:val="00BD4C56"/>
    <w:rsid w:val="00BD4D37"/>
    <w:rsid w:val="00BD561E"/>
    <w:rsid w:val="00BD5D53"/>
    <w:rsid w:val="00BD5FBA"/>
    <w:rsid w:val="00BD6652"/>
    <w:rsid w:val="00BD6EB2"/>
    <w:rsid w:val="00BD6FCC"/>
    <w:rsid w:val="00BD7379"/>
    <w:rsid w:val="00BD7461"/>
    <w:rsid w:val="00BD7470"/>
    <w:rsid w:val="00BE0922"/>
    <w:rsid w:val="00BE136B"/>
    <w:rsid w:val="00BE156D"/>
    <w:rsid w:val="00BE1DAC"/>
    <w:rsid w:val="00BE1DC2"/>
    <w:rsid w:val="00BE2228"/>
    <w:rsid w:val="00BE2873"/>
    <w:rsid w:val="00BE289A"/>
    <w:rsid w:val="00BE3D83"/>
    <w:rsid w:val="00BE4347"/>
    <w:rsid w:val="00BE4883"/>
    <w:rsid w:val="00BE4C0A"/>
    <w:rsid w:val="00BE4F06"/>
    <w:rsid w:val="00BE5CF8"/>
    <w:rsid w:val="00BE5D87"/>
    <w:rsid w:val="00BE5ECA"/>
    <w:rsid w:val="00BE605A"/>
    <w:rsid w:val="00BE6342"/>
    <w:rsid w:val="00BE6B5D"/>
    <w:rsid w:val="00BE7275"/>
    <w:rsid w:val="00BE734F"/>
    <w:rsid w:val="00BE7661"/>
    <w:rsid w:val="00BE770C"/>
    <w:rsid w:val="00BE7A9D"/>
    <w:rsid w:val="00BE7BBC"/>
    <w:rsid w:val="00BE7E0A"/>
    <w:rsid w:val="00BE7EB2"/>
    <w:rsid w:val="00BF02A8"/>
    <w:rsid w:val="00BF0ABA"/>
    <w:rsid w:val="00BF177B"/>
    <w:rsid w:val="00BF21DD"/>
    <w:rsid w:val="00BF2515"/>
    <w:rsid w:val="00BF3027"/>
    <w:rsid w:val="00BF34D9"/>
    <w:rsid w:val="00BF39BB"/>
    <w:rsid w:val="00BF63D8"/>
    <w:rsid w:val="00BF6CAF"/>
    <w:rsid w:val="00BF6CD0"/>
    <w:rsid w:val="00BF6D2A"/>
    <w:rsid w:val="00BF7978"/>
    <w:rsid w:val="00BF7B9C"/>
    <w:rsid w:val="00C01BDD"/>
    <w:rsid w:val="00C02325"/>
    <w:rsid w:val="00C0233B"/>
    <w:rsid w:val="00C0291E"/>
    <w:rsid w:val="00C03092"/>
    <w:rsid w:val="00C031DE"/>
    <w:rsid w:val="00C03946"/>
    <w:rsid w:val="00C03C23"/>
    <w:rsid w:val="00C03E6C"/>
    <w:rsid w:val="00C03F4C"/>
    <w:rsid w:val="00C0402A"/>
    <w:rsid w:val="00C042D8"/>
    <w:rsid w:val="00C045CC"/>
    <w:rsid w:val="00C0490A"/>
    <w:rsid w:val="00C0591C"/>
    <w:rsid w:val="00C05FD6"/>
    <w:rsid w:val="00C06170"/>
    <w:rsid w:val="00C061EC"/>
    <w:rsid w:val="00C06323"/>
    <w:rsid w:val="00C06957"/>
    <w:rsid w:val="00C06A02"/>
    <w:rsid w:val="00C07243"/>
    <w:rsid w:val="00C07710"/>
    <w:rsid w:val="00C0785C"/>
    <w:rsid w:val="00C07993"/>
    <w:rsid w:val="00C100B1"/>
    <w:rsid w:val="00C1017C"/>
    <w:rsid w:val="00C1031D"/>
    <w:rsid w:val="00C109CD"/>
    <w:rsid w:val="00C10F10"/>
    <w:rsid w:val="00C11635"/>
    <w:rsid w:val="00C1176B"/>
    <w:rsid w:val="00C11D95"/>
    <w:rsid w:val="00C121C9"/>
    <w:rsid w:val="00C1223F"/>
    <w:rsid w:val="00C124DE"/>
    <w:rsid w:val="00C1267E"/>
    <w:rsid w:val="00C128AF"/>
    <w:rsid w:val="00C12DCD"/>
    <w:rsid w:val="00C138CC"/>
    <w:rsid w:val="00C13C79"/>
    <w:rsid w:val="00C13F6A"/>
    <w:rsid w:val="00C1421B"/>
    <w:rsid w:val="00C14418"/>
    <w:rsid w:val="00C14A04"/>
    <w:rsid w:val="00C14A83"/>
    <w:rsid w:val="00C1594F"/>
    <w:rsid w:val="00C15C09"/>
    <w:rsid w:val="00C15C18"/>
    <w:rsid w:val="00C16768"/>
    <w:rsid w:val="00C20103"/>
    <w:rsid w:val="00C20A20"/>
    <w:rsid w:val="00C20FB4"/>
    <w:rsid w:val="00C21138"/>
    <w:rsid w:val="00C211C9"/>
    <w:rsid w:val="00C21A35"/>
    <w:rsid w:val="00C21C7B"/>
    <w:rsid w:val="00C21F13"/>
    <w:rsid w:val="00C2203A"/>
    <w:rsid w:val="00C221D6"/>
    <w:rsid w:val="00C22478"/>
    <w:rsid w:val="00C2279B"/>
    <w:rsid w:val="00C22841"/>
    <w:rsid w:val="00C22927"/>
    <w:rsid w:val="00C23235"/>
    <w:rsid w:val="00C23DF3"/>
    <w:rsid w:val="00C2479B"/>
    <w:rsid w:val="00C24D50"/>
    <w:rsid w:val="00C253A9"/>
    <w:rsid w:val="00C25A51"/>
    <w:rsid w:val="00C25FEC"/>
    <w:rsid w:val="00C26211"/>
    <w:rsid w:val="00C26C0F"/>
    <w:rsid w:val="00C27D38"/>
    <w:rsid w:val="00C3100A"/>
    <w:rsid w:val="00C31C7C"/>
    <w:rsid w:val="00C322E0"/>
    <w:rsid w:val="00C335E5"/>
    <w:rsid w:val="00C3382B"/>
    <w:rsid w:val="00C33A22"/>
    <w:rsid w:val="00C34527"/>
    <w:rsid w:val="00C34910"/>
    <w:rsid w:val="00C349F4"/>
    <w:rsid w:val="00C34A98"/>
    <w:rsid w:val="00C34E0B"/>
    <w:rsid w:val="00C357CE"/>
    <w:rsid w:val="00C3652A"/>
    <w:rsid w:val="00C36B08"/>
    <w:rsid w:val="00C36DA1"/>
    <w:rsid w:val="00C36EDF"/>
    <w:rsid w:val="00C3725F"/>
    <w:rsid w:val="00C37283"/>
    <w:rsid w:val="00C3751E"/>
    <w:rsid w:val="00C40092"/>
    <w:rsid w:val="00C401C1"/>
    <w:rsid w:val="00C4057A"/>
    <w:rsid w:val="00C40E79"/>
    <w:rsid w:val="00C41651"/>
    <w:rsid w:val="00C41D77"/>
    <w:rsid w:val="00C4306D"/>
    <w:rsid w:val="00C439E8"/>
    <w:rsid w:val="00C446F6"/>
    <w:rsid w:val="00C44DBE"/>
    <w:rsid w:val="00C44E68"/>
    <w:rsid w:val="00C45C78"/>
    <w:rsid w:val="00C46661"/>
    <w:rsid w:val="00C46DB2"/>
    <w:rsid w:val="00C46ED8"/>
    <w:rsid w:val="00C46F61"/>
    <w:rsid w:val="00C47158"/>
    <w:rsid w:val="00C4725E"/>
    <w:rsid w:val="00C4728D"/>
    <w:rsid w:val="00C47546"/>
    <w:rsid w:val="00C4754C"/>
    <w:rsid w:val="00C47D28"/>
    <w:rsid w:val="00C47DBF"/>
    <w:rsid w:val="00C50813"/>
    <w:rsid w:val="00C50D92"/>
    <w:rsid w:val="00C52146"/>
    <w:rsid w:val="00C5231D"/>
    <w:rsid w:val="00C52322"/>
    <w:rsid w:val="00C5245C"/>
    <w:rsid w:val="00C52907"/>
    <w:rsid w:val="00C52E2A"/>
    <w:rsid w:val="00C52FF5"/>
    <w:rsid w:val="00C53072"/>
    <w:rsid w:val="00C532C3"/>
    <w:rsid w:val="00C53704"/>
    <w:rsid w:val="00C53C41"/>
    <w:rsid w:val="00C53F6C"/>
    <w:rsid w:val="00C55251"/>
    <w:rsid w:val="00C55538"/>
    <w:rsid w:val="00C55E05"/>
    <w:rsid w:val="00C55E75"/>
    <w:rsid w:val="00C56D2A"/>
    <w:rsid w:val="00C57465"/>
    <w:rsid w:val="00C57531"/>
    <w:rsid w:val="00C57F7C"/>
    <w:rsid w:val="00C60385"/>
    <w:rsid w:val="00C60C48"/>
    <w:rsid w:val="00C620EB"/>
    <w:rsid w:val="00C6236F"/>
    <w:rsid w:val="00C6270C"/>
    <w:rsid w:val="00C62CCE"/>
    <w:rsid w:val="00C6356E"/>
    <w:rsid w:val="00C6367C"/>
    <w:rsid w:val="00C63734"/>
    <w:rsid w:val="00C63836"/>
    <w:rsid w:val="00C639BD"/>
    <w:rsid w:val="00C6420A"/>
    <w:rsid w:val="00C64389"/>
    <w:rsid w:val="00C644DE"/>
    <w:rsid w:val="00C648D5"/>
    <w:rsid w:val="00C64BD3"/>
    <w:rsid w:val="00C65945"/>
    <w:rsid w:val="00C65E2F"/>
    <w:rsid w:val="00C663EF"/>
    <w:rsid w:val="00C66943"/>
    <w:rsid w:val="00C670A3"/>
    <w:rsid w:val="00C7042F"/>
    <w:rsid w:val="00C706BB"/>
    <w:rsid w:val="00C70735"/>
    <w:rsid w:val="00C70F44"/>
    <w:rsid w:val="00C71D78"/>
    <w:rsid w:val="00C71E9D"/>
    <w:rsid w:val="00C72A35"/>
    <w:rsid w:val="00C72D39"/>
    <w:rsid w:val="00C72DAD"/>
    <w:rsid w:val="00C73071"/>
    <w:rsid w:val="00C73594"/>
    <w:rsid w:val="00C7385A"/>
    <w:rsid w:val="00C73BE5"/>
    <w:rsid w:val="00C763C4"/>
    <w:rsid w:val="00C769C0"/>
    <w:rsid w:val="00C76BEC"/>
    <w:rsid w:val="00C76EF4"/>
    <w:rsid w:val="00C772AC"/>
    <w:rsid w:val="00C776E1"/>
    <w:rsid w:val="00C7770D"/>
    <w:rsid w:val="00C778A3"/>
    <w:rsid w:val="00C816CB"/>
    <w:rsid w:val="00C82089"/>
    <w:rsid w:val="00C8218D"/>
    <w:rsid w:val="00C821D4"/>
    <w:rsid w:val="00C822FB"/>
    <w:rsid w:val="00C8281E"/>
    <w:rsid w:val="00C83589"/>
    <w:rsid w:val="00C83AE4"/>
    <w:rsid w:val="00C842C9"/>
    <w:rsid w:val="00C84593"/>
    <w:rsid w:val="00C845FB"/>
    <w:rsid w:val="00C84654"/>
    <w:rsid w:val="00C84727"/>
    <w:rsid w:val="00C84A1D"/>
    <w:rsid w:val="00C84FB7"/>
    <w:rsid w:val="00C85411"/>
    <w:rsid w:val="00C859C1"/>
    <w:rsid w:val="00C85E1B"/>
    <w:rsid w:val="00C85E62"/>
    <w:rsid w:val="00C85EE0"/>
    <w:rsid w:val="00C860AF"/>
    <w:rsid w:val="00C86ACF"/>
    <w:rsid w:val="00C871A7"/>
    <w:rsid w:val="00C9084D"/>
    <w:rsid w:val="00C909E5"/>
    <w:rsid w:val="00C90E2E"/>
    <w:rsid w:val="00C912FD"/>
    <w:rsid w:val="00C91353"/>
    <w:rsid w:val="00C91E6A"/>
    <w:rsid w:val="00C92026"/>
    <w:rsid w:val="00C92285"/>
    <w:rsid w:val="00C922D0"/>
    <w:rsid w:val="00C92465"/>
    <w:rsid w:val="00C92B2C"/>
    <w:rsid w:val="00C92D2E"/>
    <w:rsid w:val="00C92E64"/>
    <w:rsid w:val="00C9303F"/>
    <w:rsid w:val="00C93419"/>
    <w:rsid w:val="00C93B03"/>
    <w:rsid w:val="00C93B50"/>
    <w:rsid w:val="00C95066"/>
    <w:rsid w:val="00C955EA"/>
    <w:rsid w:val="00C956E0"/>
    <w:rsid w:val="00C958CE"/>
    <w:rsid w:val="00C95D6F"/>
    <w:rsid w:val="00C9641A"/>
    <w:rsid w:val="00C968B0"/>
    <w:rsid w:val="00C96CD3"/>
    <w:rsid w:val="00C970FA"/>
    <w:rsid w:val="00C97332"/>
    <w:rsid w:val="00C97712"/>
    <w:rsid w:val="00C97EAC"/>
    <w:rsid w:val="00CA046C"/>
    <w:rsid w:val="00CA0758"/>
    <w:rsid w:val="00CA233A"/>
    <w:rsid w:val="00CA298E"/>
    <w:rsid w:val="00CA2B51"/>
    <w:rsid w:val="00CA2DDA"/>
    <w:rsid w:val="00CA2E90"/>
    <w:rsid w:val="00CA2F59"/>
    <w:rsid w:val="00CA35DD"/>
    <w:rsid w:val="00CA3CFB"/>
    <w:rsid w:val="00CA3EED"/>
    <w:rsid w:val="00CA400E"/>
    <w:rsid w:val="00CA46A4"/>
    <w:rsid w:val="00CA4981"/>
    <w:rsid w:val="00CA49BA"/>
    <w:rsid w:val="00CA4DAE"/>
    <w:rsid w:val="00CA5159"/>
    <w:rsid w:val="00CA57B2"/>
    <w:rsid w:val="00CA6974"/>
    <w:rsid w:val="00CA7098"/>
    <w:rsid w:val="00CA70A3"/>
    <w:rsid w:val="00CA7146"/>
    <w:rsid w:val="00CA752A"/>
    <w:rsid w:val="00CA756E"/>
    <w:rsid w:val="00CA7BDC"/>
    <w:rsid w:val="00CA7D02"/>
    <w:rsid w:val="00CB077C"/>
    <w:rsid w:val="00CB1BCB"/>
    <w:rsid w:val="00CB2634"/>
    <w:rsid w:val="00CB2FB6"/>
    <w:rsid w:val="00CB3806"/>
    <w:rsid w:val="00CB3840"/>
    <w:rsid w:val="00CB3CD8"/>
    <w:rsid w:val="00CB4344"/>
    <w:rsid w:val="00CB4521"/>
    <w:rsid w:val="00CB46F3"/>
    <w:rsid w:val="00CB4978"/>
    <w:rsid w:val="00CB4FB3"/>
    <w:rsid w:val="00CB5752"/>
    <w:rsid w:val="00CB6036"/>
    <w:rsid w:val="00CB6CBD"/>
    <w:rsid w:val="00CB72B3"/>
    <w:rsid w:val="00CB7474"/>
    <w:rsid w:val="00CB7B8F"/>
    <w:rsid w:val="00CC0946"/>
    <w:rsid w:val="00CC0D92"/>
    <w:rsid w:val="00CC0F6D"/>
    <w:rsid w:val="00CC0F7B"/>
    <w:rsid w:val="00CC13A4"/>
    <w:rsid w:val="00CC2989"/>
    <w:rsid w:val="00CC2C68"/>
    <w:rsid w:val="00CC2CC2"/>
    <w:rsid w:val="00CC2CDF"/>
    <w:rsid w:val="00CC3880"/>
    <w:rsid w:val="00CC3B26"/>
    <w:rsid w:val="00CC4A57"/>
    <w:rsid w:val="00CC4C59"/>
    <w:rsid w:val="00CC514A"/>
    <w:rsid w:val="00CC515D"/>
    <w:rsid w:val="00CC54A5"/>
    <w:rsid w:val="00CC65B3"/>
    <w:rsid w:val="00CC663F"/>
    <w:rsid w:val="00CC68F8"/>
    <w:rsid w:val="00CC6962"/>
    <w:rsid w:val="00CC6B11"/>
    <w:rsid w:val="00CC6CBC"/>
    <w:rsid w:val="00CC707E"/>
    <w:rsid w:val="00CC7213"/>
    <w:rsid w:val="00CC72C7"/>
    <w:rsid w:val="00CC72CA"/>
    <w:rsid w:val="00CC72E0"/>
    <w:rsid w:val="00CC7483"/>
    <w:rsid w:val="00CC7DB2"/>
    <w:rsid w:val="00CC7E10"/>
    <w:rsid w:val="00CC7EE5"/>
    <w:rsid w:val="00CD074E"/>
    <w:rsid w:val="00CD08E3"/>
    <w:rsid w:val="00CD0CE7"/>
    <w:rsid w:val="00CD1406"/>
    <w:rsid w:val="00CD186E"/>
    <w:rsid w:val="00CD1A51"/>
    <w:rsid w:val="00CD1F35"/>
    <w:rsid w:val="00CD2B6E"/>
    <w:rsid w:val="00CD2F3A"/>
    <w:rsid w:val="00CD2F6C"/>
    <w:rsid w:val="00CD339D"/>
    <w:rsid w:val="00CD3C86"/>
    <w:rsid w:val="00CD3E2B"/>
    <w:rsid w:val="00CD64D8"/>
    <w:rsid w:val="00CD6AFE"/>
    <w:rsid w:val="00CD6C11"/>
    <w:rsid w:val="00CD6F60"/>
    <w:rsid w:val="00CD7210"/>
    <w:rsid w:val="00CD72F0"/>
    <w:rsid w:val="00CD7666"/>
    <w:rsid w:val="00CD7BFA"/>
    <w:rsid w:val="00CE0414"/>
    <w:rsid w:val="00CE05D8"/>
    <w:rsid w:val="00CE0988"/>
    <w:rsid w:val="00CE13B5"/>
    <w:rsid w:val="00CE173B"/>
    <w:rsid w:val="00CE1813"/>
    <w:rsid w:val="00CE19C1"/>
    <w:rsid w:val="00CE1FBE"/>
    <w:rsid w:val="00CE2361"/>
    <w:rsid w:val="00CE25F7"/>
    <w:rsid w:val="00CE2915"/>
    <w:rsid w:val="00CE29FF"/>
    <w:rsid w:val="00CE2B6A"/>
    <w:rsid w:val="00CE2BE9"/>
    <w:rsid w:val="00CE2EE9"/>
    <w:rsid w:val="00CE2EFE"/>
    <w:rsid w:val="00CE3858"/>
    <w:rsid w:val="00CE3BC9"/>
    <w:rsid w:val="00CE3E84"/>
    <w:rsid w:val="00CE40A5"/>
    <w:rsid w:val="00CE4614"/>
    <w:rsid w:val="00CE4F3A"/>
    <w:rsid w:val="00CE55BA"/>
    <w:rsid w:val="00CE61D5"/>
    <w:rsid w:val="00CE6275"/>
    <w:rsid w:val="00CE644C"/>
    <w:rsid w:val="00CE6555"/>
    <w:rsid w:val="00CE66B4"/>
    <w:rsid w:val="00CE6CC4"/>
    <w:rsid w:val="00CE6D22"/>
    <w:rsid w:val="00CE70A7"/>
    <w:rsid w:val="00CF020D"/>
    <w:rsid w:val="00CF0ADE"/>
    <w:rsid w:val="00CF0D9A"/>
    <w:rsid w:val="00CF156A"/>
    <w:rsid w:val="00CF1AFF"/>
    <w:rsid w:val="00CF2AA4"/>
    <w:rsid w:val="00CF31E6"/>
    <w:rsid w:val="00CF37CE"/>
    <w:rsid w:val="00CF402D"/>
    <w:rsid w:val="00CF4870"/>
    <w:rsid w:val="00CF4A12"/>
    <w:rsid w:val="00CF4D26"/>
    <w:rsid w:val="00CF4F09"/>
    <w:rsid w:val="00CF55DD"/>
    <w:rsid w:val="00CF63A7"/>
    <w:rsid w:val="00CF65E8"/>
    <w:rsid w:val="00CF6C5C"/>
    <w:rsid w:val="00CF72E5"/>
    <w:rsid w:val="00CF7862"/>
    <w:rsid w:val="00CF7B03"/>
    <w:rsid w:val="00CF7E72"/>
    <w:rsid w:val="00CF7F6F"/>
    <w:rsid w:val="00D0054D"/>
    <w:rsid w:val="00D0085B"/>
    <w:rsid w:val="00D0099D"/>
    <w:rsid w:val="00D0115D"/>
    <w:rsid w:val="00D0171A"/>
    <w:rsid w:val="00D01A37"/>
    <w:rsid w:val="00D02926"/>
    <w:rsid w:val="00D03174"/>
    <w:rsid w:val="00D032ED"/>
    <w:rsid w:val="00D038B7"/>
    <w:rsid w:val="00D04EB4"/>
    <w:rsid w:val="00D05267"/>
    <w:rsid w:val="00D053B8"/>
    <w:rsid w:val="00D053E0"/>
    <w:rsid w:val="00D05F5B"/>
    <w:rsid w:val="00D05FEF"/>
    <w:rsid w:val="00D0670E"/>
    <w:rsid w:val="00D06A07"/>
    <w:rsid w:val="00D072C5"/>
    <w:rsid w:val="00D07435"/>
    <w:rsid w:val="00D0785C"/>
    <w:rsid w:val="00D07C01"/>
    <w:rsid w:val="00D07E88"/>
    <w:rsid w:val="00D107F5"/>
    <w:rsid w:val="00D10A05"/>
    <w:rsid w:val="00D10B7D"/>
    <w:rsid w:val="00D10BB1"/>
    <w:rsid w:val="00D10DA6"/>
    <w:rsid w:val="00D10F5F"/>
    <w:rsid w:val="00D1105D"/>
    <w:rsid w:val="00D110FA"/>
    <w:rsid w:val="00D11196"/>
    <w:rsid w:val="00D1196A"/>
    <w:rsid w:val="00D1239E"/>
    <w:rsid w:val="00D12787"/>
    <w:rsid w:val="00D13116"/>
    <w:rsid w:val="00D1339E"/>
    <w:rsid w:val="00D13517"/>
    <w:rsid w:val="00D1373A"/>
    <w:rsid w:val="00D1381B"/>
    <w:rsid w:val="00D142CD"/>
    <w:rsid w:val="00D146CC"/>
    <w:rsid w:val="00D1499F"/>
    <w:rsid w:val="00D14E0D"/>
    <w:rsid w:val="00D14F2F"/>
    <w:rsid w:val="00D15130"/>
    <w:rsid w:val="00D15209"/>
    <w:rsid w:val="00D156E0"/>
    <w:rsid w:val="00D15D7D"/>
    <w:rsid w:val="00D15D97"/>
    <w:rsid w:val="00D16105"/>
    <w:rsid w:val="00D1695A"/>
    <w:rsid w:val="00D17360"/>
    <w:rsid w:val="00D17AA3"/>
    <w:rsid w:val="00D17C64"/>
    <w:rsid w:val="00D17DD7"/>
    <w:rsid w:val="00D20169"/>
    <w:rsid w:val="00D20696"/>
    <w:rsid w:val="00D20C76"/>
    <w:rsid w:val="00D21229"/>
    <w:rsid w:val="00D2175C"/>
    <w:rsid w:val="00D21824"/>
    <w:rsid w:val="00D22330"/>
    <w:rsid w:val="00D227C2"/>
    <w:rsid w:val="00D22E4F"/>
    <w:rsid w:val="00D2319D"/>
    <w:rsid w:val="00D233D4"/>
    <w:rsid w:val="00D23439"/>
    <w:rsid w:val="00D2356E"/>
    <w:rsid w:val="00D236A9"/>
    <w:rsid w:val="00D23887"/>
    <w:rsid w:val="00D23A06"/>
    <w:rsid w:val="00D23B48"/>
    <w:rsid w:val="00D2552A"/>
    <w:rsid w:val="00D25AC8"/>
    <w:rsid w:val="00D25B26"/>
    <w:rsid w:val="00D261BE"/>
    <w:rsid w:val="00D2726B"/>
    <w:rsid w:val="00D302A2"/>
    <w:rsid w:val="00D309C2"/>
    <w:rsid w:val="00D30DDB"/>
    <w:rsid w:val="00D31C51"/>
    <w:rsid w:val="00D31D75"/>
    <w:rsid w:val="00D31F57"/>
    <w:rsid w:val="00D32685"/>
    <w:rsid w:val="00D326A0"/>
    <w:rsid w:val="00D32E8C"/>
    <w:rsid w:val="00D3343E"/>
    <w:rsid w:val="00D3477F"/>
    <w:rsid w:val="00D34FA5"/>
    <w:rsid w:val="00D354A1"/>
    <w:rsid w:val="00D361F9"/>
    <w:rsid w:val="00D36942"/>
    <w:rsid w:val="00D369F6"/>
    <w:rsid w:val="00D36C20"/>
    <w:rsid w:val="00D36D6F"/>
    <w:rsid w:val="00D372CE"/>
    <w:rsid w:val="00D37350"/>
    <w:rsid w:val="00D408C8"/>
    <w:rsid w:val="00D40940"/>
    <w:rsid w:val="00D40B62"/>
    <w:rsid w:val="00D41074"/>
    <w:rsid w:val="00D415CC"/>
    <w:rsid w:val="00D4195A"/>
    <w:rsid w:val="00D4196C"/>
    <w:rsid w:val="00D420B5"/>
    <w:rsid w:val="00D42CDB"/>
    <w:rsid w:val="00D42DDA"/>
    <w:rsid w:val="00D430DA"/>
    <w:rsid w:val="00D439D8"/>
    <w:rsid w:val="00D43A48"/>
    <w:rsid w:val="00D43F30"/>
    <w:rsid w:val="00D4407C"/>
    <w:rsid w:val="00D443DD"/>
    <w:rsid w:val="00D445F8"/>
    <w:rsid w:val="00D44F3C"/>
    <w:rsid w:val="00D46306"/>
    <w:rsid w:val="00D46CD6"/>
    <w:rsid w:val="00D46F82"/>
    <w:rsid w:val="00D47131"/>
    <w:rsid w:val="00D479B2"/>
    <w:rsid w:val="00D47A28"/>
    <w:rsid w:val="00D51AFF"/>
    <w:rsid w:val="00D51C0D"/>
    <w:rsid w:val="00D520A7"/>
    <w:rsid w:val="00D52302"/>
    <w:rsid w:val="00D52C91"/>
    <w:rsid w:val="00D531F9"/>
    <w:rsid w:val="00D53307"/>
    <w:rsid w:val="00D5361A"/>
    <w:rsid w:val="00D539C6"/>
    <w:rsid w:val="00D53CE2"/>
    <w:rsid w:val="00D542CB"/>
    <w:rsid w:val="00D548AA"/>
    <w:rsid w:val="00D54B39"/>
    <w:rsid w:val="00D54C34"/>
    <w:rsid w:val="00D559B8"/>
    <w:rsid w:val="00D55BEE"/>
    <w:rsid w:val="00D57040"/>
    <w:rsid w:val="00D5722A"/>
    <w:rsid w:val="00D5765F"/>
    <w:rsid w:val="00D61A53"/>
    <w:rsid w:val="00D61BC2"/>
    <w:rsid w:val="00D6242D"/>
    <w:rsid w:val="00D6286E"/>
    <w:rsid w:val="00D6294D"/>
    <w:rsid w:val="00D62A4C"/>
    <w:rsid w:val="00D62EF3"/>
    <w:rsid w:val="00D63113"/>
    <w:rsid w:val="00D63733"/>
    <w:rsid w:val="00D63BD5"/>
    <w:rsid w:val="00D63E20"/>
    <w:rsid w:val="00D64251"/>
    <w:rsid w:val="00D64E46"/>
    <w:rsid w:val="00D662D9"/>
    <w:rsid w:val="00D66366"/>
    <w:rsid w:val="00D663A5"/>
    <w:rsid w:val="00D668A1"/>
    <w:rsid w:val="00D66ECA"/>
    <w:rsid w:val="00D66F2A"/>
    <w:rsid w:val="00D670BF"/>
    <w:rsid w:val="00D67F84"/>
    <w:rsid w:val="00D701C8"/>
    <w:rsid w:val="00D7021C"/>
    <w:rsid w:val="00D70A07"/>
    <w:rsid w:val="00D70F2C"/>
    <w:rsid w:val="00D710B6"/>
    <w:rsid w:val="00D72389"/>
    <w:rsid w:val="00D72580"/>
    <w:rsid w:val="00D72814"/>
    <w:rsid w:val="00D72838"/>
    <w:rsid w:val="00D72C66"/>
    <w:rsid w:val="00D72F46"/>
    <w:rsid w:val="00D730E6"/>
    <w:rsid w:val="00D7371C"/>
    <w:rsid w:val="00D742D6"/>
    <w:rsid w:val="00D74B70"/>
    <w:rsid w:val="00D75154"/>
    <w:rsid w:val="00D75378"/>
    <w:rsid w:val="00D75435"/>
    <w:rsid w:val="00D75903"/>
    <w:rsid w:val="00D761C5"/>
    <w:rsid w:val="00D764A5"/>
    <w:rsid w:val="00D76A7B"/>
    <w:rsid w:val="00D77069"/>
    <w:rsid w:val="00D77BBC"/>
    <w:rsid w:val="00D807F7"/>
    <w:rsid w:val="00D80E4A"/>
    <w:rsid w:val="00D8144C"/>
    <w:rsid w:val="00D82243"/>
    <w:rsid w:val="00D824D6"/>
    <w:rsid w:val="00D82505"/>
    <w:rsid w:val="00D831EB"/>
    <w:rsid w:val="00D8328D"/>
    <w:rsid w:val="00D83B6A"/>
    <w:rsid w:val="00D83C90"/>
    <w:rsid w:val="00D83D08"/>
    <w:rsid w:val="00D84BDC"/>
    <w:rsid w:val="00D850C7"/>
    <w:rsid w:val="00D86108"/>
    <w:rsid w:val="00D8625F"/>
    <w:rsid w:val="00D862E0"/>
    <w:rsid w:val="00D869BB"/>
    <w:rsid w:val="00D86CF0"/>
    <w:rsid w:val="00D86D9D"/>
    <w:rsid w:val="00D86F39"/>
    <w:rsid w:val="00D86FDE"/>
    <w:rsid w:val="00D871DC"/>
    <w:rsid w:val="00D87735"/>
    <w:rsid w:val="00D902BD"/>
    <w:rsid w:val="00D90DB8"/>
    <w:rsid w:val="00D919E3"/>
    <w:rsid w:val="00D91E2A"/>
    <w:rsid w:val="00D92063"/>
    <w:rsid w:val="00D9269F"/>
    <w:rsid w:val="00D927F1"/>
    <w:rsid w:val="00D92D31"/>
    <w:rsid w:val="00D92F6A"/>
    <w:rsid w:val="00D937CF"/>
    <w:rsid w:val="00D938E2"/>
    <w:rsid w:val="00D93991"/>
    <w:rsid w:val="00D940BD"/>
    <w:rsid w:val="00D94412"/>
    <w:rsid w:val="00D94752"/>
    <w:rsid w:val="00D94A72"/>
    <w:rsid w:val="00D94F1E"/>
    <w:rsid w:val="00D9502E"/>
    <w:rsid w:val="00D950A9"/>
    <w:rsid w:val="00D9559A"/>
    <w:rsid w:val="00D96B14"/>
    <w:rsid w:val="00D96FCC"/>
    <w:rsid w:val="00D9726A"/>
    <w:rsid w:val="00D97298"/>
    <w:rsid w:val="00D976A0"/>
    <w:rsid w:val="00D9779C"/>
    <w:rsid w:val="00D97E19"/>
    <w:rsid w:val="00DA081F"/>
    <w:rsid w:val="00DA09BE"/>
    <w:rsid w:val="00DA09D3"/>
    <w:rsid w:val="00DA0BF4"/>
    <w:rsid w:val="00DA0DB6"/>
    <w:rsid w:val="00DA0ED7"/>
    <w:rsid w:val="00DA0F0E"/>
    <w:rsid w:val="00DA0F99"/>
    <w:rsid w:val="00DA1096"/>
    <w:rsid w:val="00DA2140"/>
    <w:rsid w:val="00DA2D01"/>
    <w:rsid w:val="00DA2DA7"/>
    <w:rsid w:val="00DA2ED5"/>
    <w:rsid w:val="00DA3313"/>
    <w:rsid w:val="00DA3489"/>
    <w:rsid w:val="00DA393B"/>
    <w:rsid w:val="00DA40CC"/>
    <w:rsid w:val="00DA4428"/>
    <w:rsid w:val="00DA459A"/>
    <w:rsid w:val="00DA45FF"/>
    <w:rsid w:val="00DA47F2"/>
    <w:rsid w:val="00DA48A2"/>
    <w:rsid w:val="00DA4B62"/>
    <w:rsid w:val="00DA4B9B"/>
    <w:rsid w:val="00DA5058"/>
    <w:rsid w:val="00DA54F3"/>
    <w:rsid w:val="00DA5527"/>
    <w:rsid w:val="00DA57EB"/>
    <w:rsid w:val="00DA69AA"/>
    <w:rsid w:val="00DA6DD0"/>
    <w:rsid w:val="00DA7109"/>
    <w:rsid w:val="00DA7D95"/>
    <w:rsid w:val="00DB01D4"/>
    <w:rsid w:val="00DB085D"/>
    <w:rsid w:val="00DB0FC2"/>
    <w:rsid w:val="00DB15FA"/>
    <w:rsid w:val="00DB18C1"/>
    <w:rsid w:val="00DB204E"/>
    <w:rsid w:val="00DB22CD"/>
    <w:rsid w:val="00DB2439"/>
    <w:rsid w:val="00DB28D0"/>
    <w:rsid w:val="00DB2BC4"/>
    <w:rsid w:val="00DB3293"/>
    <w:rsid w:val="00DB3535"/>
    <w:rsid w:val="00DB3986"/>
    <w:rsid w:val="00DB4BEB"/>
    <w:rsid w:val="00DB4F57"/>
    <w:rsid w:val="00DB6181"/>
    <w:rsid w:val="00DB647A"/>
    <w:rsid w:val="00DB6A24"/>
    <w:rsid w:val="00DB6D18"/>
    <w:rsid w:val="00DB6E42"/>
    <w:rsid w:val="00DB6E97"/>
    <w:rsid w:val="00DB7189"/>
    <w:rsid w:val="00DB7285"/>
    <w:rsid w:val="00DB767D"/>
    <w:rsid w:val="00DB79FD"/>
    <w:rsid w:val="00DC04E8"/>
    <w:rsid w:val="00DC0A17"/>
    <w:rsid w:val="00DC18D5"/>
    <w:rsid w:val="00DC195B"/>
    <w:rsid w:val="00DC2098"/>
    <w:rsid w:val="00DC3407"/>
    <w:rsid w:val="00DC4959"/>
    <w:rsid w:val="00DC4990"/>
    <w:rsid w:val="00DC4AAE"/>
    <w:rsid w:val="00DC4D6B"/>
    <w:rsid w:val="00DC5C4A"/>
    <w:rsid w:val="00DC5EBD"/>
    <w:rsid w:val="00DC6525"/>
    <w:rsid w:val="00DC655F"/>
    <w:rsid w:val="00DC7129"/>
    <w:rsid w:val="00DC747E"/>
    <w:rsid w:val="00DC74B3"/>
    <w:rsid w:val="00DC768A"/>
    <w:rsid w:val="00DC773C"/>
    <w:rsid w:val="00DD0629"/>
    <w:rsid w:val="00DD072A"/>
    <w:rsid w:val="00DD08B0"/>
    <w:rsid w:val="00DD0C37"/>
    <w:rsid w:val="00DD0DDF"/>
    <w:rsid w:val="00DD121E"/>
    <w:rsid w:val="00DD15D3"/>
    <w:rsid w:val="00DD184F"/>
    <w:rsid w:val="00DD1D44"/>
    <w:rsid w:val="00DD2AC8"/>
    <w:rsid w:val="00DD2B9B"/>
    <w:rsid w:val="00DD2E3E"/>
    <w:rsid w:val="00DD40C6"/>
    <w:rsid w:val="00DD4F8C"/>
    <w:rsid w:val="00DD5768"/>
    <w:rsid w:val="00DD5919"/>
    <w:rsid w:val="00DD5A59"/>
    <w:rsid w:val="00DD5DC2"/>
    <w:rsid w:val="00DD6A1E"/>
    <w:rsid w:val="00DD6A5A"/>
    <w:rsid w:val="00DD6AEC"/>
    <w:rsid w:val="00DD6AF7"/>
    <w:rsid w:val="00DD6E02"/>
    <w:rsid w:val="00DD6ED2"/>
    <w:rsid w:val="00DD6F89"/>
    <w:rsid w:val="00DD71C4"/>
    <w:rsid w:val="00DD792D"/>
    <w:rsid w:val="00DD79C4"/>
    <w:rsid w:val="00DD79D3"/>
    <w:rsid w:val="00DD7CA8"/>
    <w:rsid w:val="00DE02B8"/>
    <w:rsid w:val="00DE070D"/>
    <w:rsid w:val="00DE0897"/>
    <w:rsid w:val="00DE08E2"/>
    <w:rsid w:val="00DE0C08"/>
    <w:rsid w:val="00DE1075"/>
    <w:rsid w:val="00DE19C4"/>
    <w:rsid w:val="00DE1A02"/>
    <w:rsid w:val="00DE1E85"/>
    <w:rsid w:val="00DE2019"/>
    <w:rsid w:val="00DE206B"/>
    <w:rsid w:val="00DE299F"/>
    <w:rsid w:val="00DE2D51"/>
    <w:rsid w:val="00DE328A"/>
    <w:rsid w:val="00DE3F96"/>
    <w:rsid w:val="00DE426E"/>
    <w:rsid w:val="00DE49F4"/>
    <w:rsid w:val="00DE4A44"/>
    <w:rsid w:val="00DE4E49"/>
    <w:rsid w:val="00DE52AF"/>
    <w:rsid w:val="00DE547C"/>
    <w:rsid w:val="00DE5A50"/>
    <w:rsid w:val="00DE5CD8"/>
    <w:rsid w:val="00DE6587"/>
    <w:rsid w:val="00DE6654"/>
    <w:rsid w:val="00DE76AE"/>
    <w:rsid w:val="00DF00A0"/>
    <w:rsid w:val="00DF01CC"/>
    <w:rsid w:val="00DF059D"/>
    <w:rsid w:val="00DF1550"/>
    <w:rsid w:val="00DF19C6"/>
    <w:rsid w:val="00DF1BF5"/>
    <w:rsid w:val="00DF206E"/>
    <w:rsid w:val="00DF22A3"/>
    <w:rsid w:val="00DF2BB3"/>
    <w:rsid w:val="00DF2C25"/>
    <w:rsid w:val="00DF3814"/>
    <w:rsid w:val="00DF382D"/>
    <w:rsid w:val="00DF3E97"/>
    <w:rsid w:val="00DF3EA4"/>
    <w:rsid w:val="00DF4E93"/>
    <w:rsid w:val="00DF513B"/>
    <w:rsid w:val="00DF519D"/>
    <w:rsid w:val="00DF54AB"/>
    <w:rsid w:val="00DF5675"/>
    <w:rsid w:val="00DF594F"/>
    <w:rsid w:val="00DF5D8F"/>
    <w:rsid w:val="00DF5F4C"/>
    <w:rsid w:val="00DF6137"/>
    <w:rsid w:val="00DF699A"/>
    <w:rsid w:val="00DF6AC2"/>
    <w:rsid w:val="00DF7280"/>
    <w:rsid w:val="00DF7AD9"/>
    <w:rsid w:val="00E00B94"/>
    <w:rsid w:val="00E00BC3"/>
    <w:rsid w:val="00E010C8"/>
    <w:rsid w:val="00E011BC"/>
    <w:rsid w:val="00E01663"/>
    <w:rsid w:val="00E01B0F"/>
    <w:rsid w:val="00E01FB5"/>
    <w:rsid w:val="00E0209A"/>
    <w:rsid w:val="00E020CE"/>
    <w:rsid w:val="00E020EF"/>
    <w:rsid w:val="00E0225A"/>
    <w:rsid w:val="00E02B6E"/>
    <w:rsid w:val="00E03064"/>
    <w:rsid w:val="00E0426A"/>
    <w:rsid w:val="00E04473"/>
    <w:rsid w:val="00E044C6"/>
    <w:rsid w:val="00E047AB"/>
    <w:rsid w:val="00E048A3"/>
    <w:rsid w:val="00E04B9F"/>
    <w:rsid w:val="00E056CA"/>
    <w:rsid w:val="00E05FAD"/>
    <w:rsid w:val="00E06116"/>
    <w:rsid w:val="00E063DD"/>
    <w:rsid w:val="00E065B2"/>
    <w:rsid w:val="00E074ED"/>
    <w:rsid w:val="00E07573"/>
    <w:rsid w:val="00E07864"/>
    <w:rsid w:val="00E10124"/>
    <w:rsid w:val="00E10250"/>
    <w:rsid w:val="00E10594"/>
    <w:rsid w:val="00E11CA4"/>
    <w:rsid w:val="00E11CFE"/>
    <w:rsid w:val="00E11DBC"/>
    <w:rsid w:val="00E120D1"/>
    <w:rsid w:val="00E12DE5"/>
    <w:rsid w:val="00E14B0D"/>
    <w:rsid w:val="00E152BE"/>
    <w:rsid w:val="00E157A6"/>
    <w:rsid w:val="00E1580D"/>
    <w:rsid w:val="00E15B21"/>
    <w:rsid w:val="00E16E39"/>
    <w:rsid w:val="00E17403"/>
    <w:rsid w:val="00E17CE1"/>
    <w:rsid w:val="00E17DE4"/>
    <w:rsid w:val="00E20AA7"/>
    <w:rsid w:val="00E20F65"/>
    <w:rsid w:val="00E21399"/>
    <w:rsid w:val="00E21C93"/>
    <w:rsid w:val="00E21CBA"/>
    <w:rsid w:val="00E22594"/>
    <w:rsid w:val="00E2336F"/>
    <w:rsid w:val="00E23AC4"/>
    <w:rsid w:val="00E23FFD"/>
    <w:rsid w:val="00E245B7"/>
    <w:rsid w:val="00E24990"/>
    <w:rsid w:val="00E24C42"/>
    <w:rsid w:val="00E2528C"/>
    <w:rsid w:val="00E25455"/>
    <w:rsid w:val="00E256F3"/>
    <w:rsid w:val="00E25788"/>
    <w:rsid w:val="00E2583D"/>
    <w:rsid w:val="00E26166"/>
    <w:rsid w:val="00E2635D"/>
    <w:rsid w:val="00E265BA"/>
    <w:rsid w:val="00E267DA"/>
    <w:rsid w:val="00E2733D"/>
    <w:rsid w:val="00E273FF"/>
    <w:rsid w:val="00E2763A"/>
    <w:rsid w:val="00E27680"/>
    <w:rsid w:val="00E2771D"/>
    <w:rsid w:val="00E27A97"/>
    <w:rsid w:val="00E30DDA"/>
    <w:rsid w:val="00E30F6C"/>
    <w:rsid w:val="00E315B7"/>
    <w:rsid w:val="00E3160F"/>
    <w:rsid w:val="00E31C7F"/>
    <w:rsid w:val="00E3240F"/>
    <w:rsid w:val="00E3277D"/>
    <w:rsid w:val="00E32E8C"/>
    <w:rsid w:val="00E33631"/>
    <w:rsid w:val="00E33669"/>
    <w:rsid w:val="00E339E1"/>
    <w:rsid w:val="00E33B38"/>
    <w:rsid w:val="00E33BD2"/>
    <w:rsid w:val="00E33D13"/>
    <w:rsid w:val="00E33DAE"/>
    <w:rsid w:val="00E33F1E"/>
    <w:rsid w:val="00E35043"/>
    <w:rsid w:val="00E3723E"/>
    <w:rsid w:val="00E37332"/>
    <w:rsid w:val="00E3746F"/>
    <w:rsid w:val="00E40077"/>
    <w:rsid w:val="00E4052A"/>
    <w:rsid w:val="00E40533"/>
    <w:rsid w:val="00E409D2"/>
    <w:rsid w:val="00E40AC3"/>
    <w:rsid w:val="00E40DA1"/>
    <w:rsid w:val="00E418E8"/>
    <w:rsid w:val="00E419A7"/>
    <w:rsid w:val="00E41D7A"/>
    <w:rsid w:val="00E4204A"/>
    <w:rsid w:val="00E42088"/>
    <w:rsid w:val="00E42451"/>
    <w:rsid w:val="00E425FD"/>
    <w:rsid w:val="00E4260B"/>
    <w:rsid w:val="00E4273E"/>
    <w:rsid w:val="00E42879"/>
    <w:rsid w:val="00E4295D"/>
    <w:rsid w:val="00E43125"/>
    <w:rsid w:val="00E43519"/>
    <w:rsid w:val="00E435A3"/>
    <w:rsid w:val="00E43E93"/>
    <w:rsid w:val="00E446B1"/>
    <w:rsid w:val="00E44929"/>
    <w:rsid w:val="00E450AE"/>
    <w:rsid w:val="00E450E3"/>
    <w:rsid w:val="00E45198"/>
    <w:rsid w:val="00E4543E"/>
    <w:rsid w:val="00E45BAF"/>
    <w:rsid w:val="00E45E69"/>
    <w:rsid w:val="00E46BB2"/>
    <w:rsid w:val="00E46FB4"/>
    <w:rsid w:val="00E46FF0"/>
    <w:rsid w:val="00E50251"/>
    <w:rsid w:val="00E50944"/>
    <w:rsid w:val="00E509BA"/>
    <w:rsid w:val="00E50CCC"/>
    <w:rsid w:val="00E50E93"/>
    <w:rsid w:val="00E51ACB"/>
    <w:rsid w:val="00E51D45"/>
    <w:rsid w:val="00E51F93"/>
    <w:rsid w:val="00E52544"/>
    <w:rsid w:val="00E530FB"/>
    <w:rsid w:val="00E531E0"/>
    <w:rsid w:val="00E53397"/>
    <w:rsid w:val="00E53F3C"/>
    <w:rsid w:val="00E54AB6"/>
    <w:rsid w:val="00E54FC5"/>
    <w:rsid w:val="00E55107"/>
    <w:rsid w:val="00E55DFB"/>
    <w:rsid w:val="00E55ED2"/>
    <w:rsid w:val="00E5635E"/>
    <w:rsid w:val="00E563B1"/>
    <w:rsid w:val="00E56AD0"/>
    <w:rsid w:val="00E574AC"/>
    <w:rsid w:val="00E600E9"/>
    <w:rsid w:val="00E60756"/>
    <w:rsid w:val="00E60DD6"/>
    <w:rsid w:val="00E61596"/>
    <w:rsid w:val="00E61765"/>
    <w:rsid w:val="00E62436"/>
    <w:rsid w:val="00E62773"/>
    <w:rsid w:val="00E639BF"/>
    <w:rsid w:val="00E63C01"/>
    <w:rsid w:val="00E63C18"/>
    <w:rsid w:val="00E63EA7"/>
    <w:rsid w:val="00E6443D"/>
    <w:rsid w:val="00E6460C"/>
    <w:rsid w:val="00E64632"/>
    <w:rsid w:val="00E649EE"/>
    <w:rsid w:val="00E64A73"/>
    <w:rsid w:val="00E64E9F"/>
    <w:rsid w:val="00E65359"/>
    <w:rsid w:val="00E65E8C"/>
    <w:rsid w:val="00E65F0A"/>
    <w:rsid w:val="00E6638C"/>
    <w:rsid w:val="00E66692"/>
    <w:rsid w:val="00E67347"/>
    <w:rsid w:val="00E675E5"/>
    <w:rsid w:val="00E701AC"/>
    <w:rsid w:val="00E7082B"/>
    <w:rsid w:val="00E709C2"/>
    <w:rsid w:val="00E70E58"/>
    <w:rsid w:val="00E7134D"/>
    <w:rsid w:val="00E7177D"/>
    <w:rsid w:val="00E71884"/>
    <w:rsid w:val="00E726A4"/>
    <w:rsid w:val="00E72CA9"/>
    <w:rsid w:val="00E73126"/>
    <w:rsid w:val="00E731A2"/>
    <w:rsid w:val="00E73D1A"/>
    <w:rsid w:val="00E740F1"/>
    <w:rsid w:val="00E74145"/>
    <w:rsid w:val="00E74221"/>
    <w:rsid w:val="00E743C5"/>
    <w:rsid w:val="00E74A7A"/>
    <w:rsid w:val="00E74BC2"/>
    <w:rsid w:val="00E74CC8"/>
    <w:rsid w:val="00E74CE8"/>
    <w:rsid w:val="00E7529F"/>
    <w:rsid w:val="00E76622"/>
    <w:rsid w:val="00E77235"/>
    <w:rsid w:val="00E773C8"/>
    <w:rsid w:val="00E77427"/>
    <w:rsid w:val="00E77B9A"/>
    <w:rsid w:val="00E80967"/>
    <w:rsid w:val="00E81067"/>
    <w:rsid w:val="00E81A5B"/>
    <w:rsid w:val="00E81E78"/>
    <w:rsid w:val="00E81F44"/>
    <w:rsid w:val="00E81F6C"/>
    <w:rsid w:val="00E82006"/>
    <w:rsid w:val="00E82161"/>
    <w:rsid w:val="00E8284A"/>
    <w:rsid w:val="00E836AC"/>
    <w:rsid w:val="00E837AE"/>
    <w:rsid w:val="00E84521"/>
    <w:rsid w:val="00E84634"/>
    <w:rsid w:val="00E84FCF"/>
    <w:rsid w:val="00E85347"/>
    <w:rsid w:val="00E857D6"/>
    <w:rsid w:val="00E85827"/>
    <w:rsid w:val="00E86FCD"/>
    <w:rsid w:val="00E8714F"/>
    <w:rsid w:val="00E87775"/>
    <w:rsid w:val="00E90770"/>
    <w:rsid w:val="00E91203"/>
    <w:rsid w:val="00E91280"/>
    <w:rsid w:val="00E91880"/>
    <w:rsid w:val="00E919DA"/>
    <w:rsid w:val="00E91A8C"/>
    <w:rsid w:val="00E92054"/>
    <w:rsid w:val="00E929BA"/>
    <w:rsid w:val="00E9441A"/>
    <w:rsid w:val="00E944AA"/>
    <w:rsid w:val="00E945BA"/>
    <w:rsid w:val="00E9469A"/>
    <w:rsid w:val="00E94CA6"/>
    <w:rsid w:val="00E94CC1"/>
    <w:rsid w:val="00E94D96"/>
    <w:rsid w:val="00E954A3"/>
    <w:rsid w:val="00E95813"/>
    <w:rsid w:val="00E96729"/>
    <w:rsid w:val="00E967D0"/>
    <w:rsid w:val="00E96850"/>
    <w:rsid w:val="00E9686F"/>
    <w:rsid w:val="00E971C5"/>
    <w:rsid w:val="00E97295"/>
    <w:rsid w:val="00E976DC"/>
    <w:rsid w:val="00E97ADB"/>
    <w:rsid w:val="00E97BB7"/>
    <w:rsid w:val="00EA09F7"/>
    <w:rsid w:val="00EA0EC0"/>
    <w:rsid w:val="00EA0F74"/>
    <w:rsid w:val="00EA127B"/>
    <w:rsid w:val="00EA1529"/>
    <w:rsid w:val="00EA1CB9"/>
    <w:rsid w:val="00EA26E7"/>
    <w:rsid w:val="00EA32AB"/>
    <w:rsid w:val="00EA33E8"/>
    <w:rsid w:val="00EA3EDE"/>
    <w:rsid w:val="00EA40D7"/>
    <w:rsid w:val="00EA41A3"/>
    <w:rsid w:val="00EA4A7B"/>
    <w:rsid w:val="00EA4A98"/>
    <w:rsid w:val="00EA4E3B"/>
    <w:rsid w:val="00EA5025"/>
    <w:rsid w:val="00EA5114"/>
    <w:rsid w:val="00EA53CF"/>
    <w:rsid w:val="00EA545D"/>
    <w:rsid w:val="00EA5D4E"/>
    <w:rsid w:val="00EA5DBB"/>
    <w:rsid w:val="00EA678F"/>
    <w:rsid w:val="00EA6F93"/>
    <w:rsid w:val="00EA7002"/>
    <w:rsid w:val="00EA71C4"/>
    <w:rsid w:val="00EB0118"/>
    <w:rsid w:val="00EB094B"/>
    <w:rsid w:val="00EB0ADE"/>
    <w:rsid w:val="00EB1614"/>
    <w:rsid w:val="00EB1DA5"/>
    <w:rsid w:val="00EB27D5"/>
    <w:rsid w:val="00EB2907"/>
    <w:rsid w:val="00EB2999"/>
    <w:rsid w:val="00EB29DB"/>
    <w:rsid w:val="00EB4793"/>
    <w:rsid w:val="00EB47DD"/>
    <w:rsid w:val="00EB4D00"/>
    <w:rsid w:val="00EB534D"/>
    <w:rsid w:val="00EB5689"/>
    <w:rsid w:val="00EB59AF"/>
    <w:rsid w:val="00EB59CD"/>
    <w:rsid w:val="00EB5BE9"/>
    <w:rsid w:val="00EB631C"/>
    <w:rsid w:val="00EB706F"/>
    <w:rsid w:val="00EB7692"/>
    <w:rsid w:val="00EB76EA"/>
    <w:rsid w:val="00EB7EFA"/>
    <w:rsid w:val="00EC06BD"/>
    <w:rsid w:val="00EC0839"/>
    <w:rsid w:val="00EC08CE"/>
    <w:rsid w:val="00EC1253"/>
    <w:rsid w:val="00EC15EF"/>
    <w:rsid w:val="00EC1DA2"/>
    <w:rsid w:val="00EC1FC5"/>
    <w:rsid w:val="00EC2D6A"/>
    <w:rsid w:val="00EC3246"/>
    <w:rsid w:val="00EC353F"/>
    <w:rsid w:val="00EC3A32"/>
    <w:rsid w:val="00EC40E9"/>
    <w:rsid w:val="00EC4B05"/>
    <w:rsid w:val="00EC4B5F"/>
    <w:rsid w:val="00EC535A"/>
    <w:rsid w:val="00EC5489"/>
    <w:rsid w:val="00EC5588"/>
    <w:rsid w:val="00EC5642"/>
    <w:rsid w:val="00EC5665"/>
    <w:rsid w:val="00EC5A3E"/>
    <w:rsid w:val="00EC61AE"/>
    <w:rsid w:val="00EC623F"/>
    <w:rsid w:val="00EC64C2"/>
    <w:rsid w:val="00EC68C3"/>
    <w:rsid w:val="00EC6DC1"/>
    <w:rsid w:val="00EC7420"/>
    <w:rsid w:val="00EC7486"/>
    <w:rsid w:val="00ED01B9"/>
    <w:rsid w:val="00ED0254"/>
    <w:rsid w:val="00ED05F9"/>
    <w:rsid w:val="00ED0F5A"/>
    <w:rsid w:val="00ED10EF"/>
    <w:rsid w:val="00ED1595"/>
    <w:rsid w:val="00ED1B9A"/>
    <w:rsid w:val="00ED2CDE"/>
    <w:rsid w:val="00ED3284"/>
    <w:rsid w:val="00ED3411"/>
    <w:rsid w:val="00ED3464"/>
    <w:rsid w:val="00ED376C"/>
    <w:rsid w:val="00ED4095"/>
    <w:rsid w:val="00ED40B6"/>
    <w:rsid w:val="00ED4201"/>
    <w:rsid w:val="00ED4596"/>
    <w:rsid w:val="00ED483A"/>
    <w:rsid w:val="00ED4C44"/>
    <w:rsid w:val="00ED53F5"/>
    <w:rsid w:val="00ED5B28"/>
    <w:rsid w:val="00ED5B9A"/>
    <w:rsid w:val="00ED5E36"/>
    <w:rsid w:val="00ED6179"/>
    <w:rsid w:val="00ED66BB"/>
    <w:rsid w:val="00ED6810"/>
    <w:rsid w:val="00ED6D9F"/>
    <w:rsid w:val="00EE1791"/>
    <w:rsid w:val="00EE1FFD"/>
    <w:rsid w:val="00EE2879"/>
    <w:rsid w:val="00EE2BC2"/>
    <w:rsid w:val="00EE2C90"/>
    <w:rsid w:val="00EE2D23"/>
    <w:rsid w:val="00EE2EA2"/>
    <w:rsid w:val="00EE2F24"/>
    <w:rsid w:val="00EE30F3"/>
    <w:rsid w:val="00EE315F"/>
    <w:rsid w:val="00EE3AEF"/>
    <w:rsid w:val="00EE3E5E"/>
    <w:rsid w:val="00EE3F6B"/>
    <w:rsid w:val="00EE44D2"/>
    <w:rsid w:val="00EE476C"/>
    <w:rsid w:val="00EE4B91"/>
    <w:rsid w:val="00EE54D0"/>
    <w:rsid w:val="00EE58C1"/>
    <w:rsid w:val="00EE5E19"/>
    <w:rsid w:val="00EE5E64"/>
    <w:rsid w:val="00EE652D"/>
    <w:rsid w:val="00EE66AD"/>
    <w:rsid w:val="00EE6A45"/>
    <w:rsid w:val="00EE6BAD"/>
    <w:rsid w:val="00EE7687"/>
    <w:rsid w:val="00EE7877"/>
    <w:rsid w:val="00EE7E35"/>
    <w:rsid w:val="00EF02F5"/>
    <w:rsid w:val="00EF1A73"/>
    <w:rsid w:val="00EF1B7A"/>
    <w:rsid w:val="00EF1C56"/>
    <w:rsid w:val="00EF1C79"/>
    <w:rsid w:val="00EF1F04"/>
    <w:rsid w:val="00EF2605"/>
    <w:rsid w:val="00EF26F4"/>
    <w:rsid w:val="00EF2958"/>
    <w:rsid w:val="00EF2BBB"/>
    <w:rsid w:val="00EF39F9"/>
    <w:rsid w:val="00EF3CD4"/>
    <w:rsid w:val="00EF4CAC"/>
    <w:rsid w:val="00EF4E23"/>
    <w:rsid w:val="00EF5211"/>
    <w:rsid w:val="00EF55DC"/>
    <w:rsid w:val="00EF671E"/>
    <w:rsid w:val="00EF693E"/>
    <w:rsid w:val="00EF699C"/>
    <w:rsid w:val="00EF6C54"/>
    <w:rsid w:val="00EF6C9C"/>
    <w:rsid w:val="00EF748D"/>
    <w:rsid w:val="00EF7ADA"/>
    <w:rsid w:val="00EF7D6D"/>
    <w:rsid w:val="00F000D6"/>
    <w:rsid w:val="00F00235"/>
    <w:rsid w:val="00F002D5"/>
    <w:rsid w:val="00F00AD7"/>
    <w:rsid w:val="00F00CC7"/>
    <w:rsid w:val="00F01B4A"/>
    <w:rsid w:val="00F0203F"/>
    <w:rsid w:val="00F027D1"/>
    <w:rsid w:val="00F0304C"/>
    <w:rsid w:val="00F03D42"/>
    <w:rsid w:val="00F0530F"/>
    <w:rsid w:val="00F055AC"/>
    <w:rsid w:val="00F05BA3"/>
    <w:rsid w:val="00F05D71"/>
    <w:rsid w:val="00F062B0"/>
    <w:rsid w:val="00F06617"/>
    <w:rsid w:val="00F06755"/>
    <w:rsid w:val="00F06809"/>
    <w:rsid w:val="00F06A5D"/>
    <w:rsid w:val="00F0716C"/>
    <w:rsid w:val="00F10185"/>
    <w:rsid w:val="00F108B2"/>
    <w:rsid w:val="00F110CD"/>
    <w:rsid w:val="00F11C32"/>
    <w:rsid w:val="00F11E9E"/>
    <w:rsid w:val="00F11FB0"/>
    <w:rsid w:val="00F12352"/>
    <w:rsid w:val="00F12492"/>
    <w:rsid w:val="00F12E20"/>
    <w:rsid w:val="00F13018"/>
    <w:rsid w:val="00F134AC"/>
    <w:rsid w:val="00F1351C"/>
    <w:rsid w:val="00F13CC1"/>
    <w:rsid w:val="00F13F5D"/>
    <w:rsid w:val="00F1482A"/>
    <w:rsid w:val="00F149AA"/>
    <w:rsid w:val="00F149CE"/>
    <w:rsid w:val="00F14BD8"/>
    <w:rsid w:val="00F1571A"/>
    <w:rsid w:val="00F15B11"/>
    <w:rsid w:val="00F15D96"/>
    <w:rsid w:val="00F15DEB"/>
    <w:rsid w:val="00F165DE"/>
    <w:rsid w:val="00F16701"/>
    <w:rsid w:val="00F16D11"/>
    <w:rsid w:val="00F17BF7"/>
    <w:rsid w:val="00F201ED"/>
    <w:rsid w:val="00F2065D"/>
    <w:rsid w:val="00F2095F"/>
    <w:rsid w:val="00F21174"/>
    <w:rsid w:val="00F212DA"/>
    <w:rsid w:val="00F214D3"/>
    <w:rsid w:val="00F217D0"/>
    <w:rsid w:val="00F228B0"/>
    <w:rsid w:val="00F22AB1"/>
    <w:rsid w:val="00F22F16"/>
    <w:rsid w:val="00F23C9A"/>
    <w:rsid w:val="00F2400C"/>
    <w:rsid w:val="00F24260"/>
    <w:rsid w:val="00F246E3"/>
    <w:rsid w:val="00F2489B"/>
    <w:rsid w:val="00F2546B"/>
    <w:rsid w:val="00F254B5"/>
    <w:rsid w:val="00F2568A"/>
    <w:rsid w:val="00F258D3"/>
    <w:rsid w:val="00F262CE"/>
    <w:rsid w:val="00F26827"/>
    <w:rsid w:val="00F26EC8"/>
    <w:rsid w:val="00F26F32"/>
    <w:rsid w:val="00F26F7E"/>
    <w:rsid w:val="00F279F9"/>
    <w:rsid w:val="00F30364"/>
    <w:rsid w:val="00F31932"/>
    <w:rsid w:val="00F32215"/>
    <w:rsid w:val="00F3223B"/>
    <w:rsid w:val="00F329D0"/>
    <w:rsid w:val="00F329D6"/>
    <w:rsid w:val="00F32FB3"/>
    <w:rsid w:val="00F334EB"/>
    <w:rsid w:val="00F33EBD"/>
    <w:rsid w:val="00F34464"/>
    <w:rsid w:val="00F34FAB"/>
    <w:rsid w:val="00F35033"/>
    <w:rsid w:val="00F36064"/>
    <w:rsid w:val="00F36238"/>
    <w:rsid w:val="00F3649B"/>
    <w:rsid w:val="00F36838"/>
    <w:rsid w:val="00F371D5"/>
    <w:rsid w:val="00F374C3"/>
    <w:rsid w:val="00F37BDC"/>
    <w:rsid w:val="00F4017A"/>
    <w:rsid w:val="00F40E73"/>
    <w:rsid w:val="00F410DE"/>
    <w:rsid w:val="00F41C5C"/>
    <w:rsid w:val="00F421AB"/>
    <w:rsid w:val="00F422C2"/>
    <w:rsid w:val="00F42369"/>
    <w:rsid w:val="00F424A2"/>
    <w:rsid w:val="00F42AF3"/>
    <w:rsid w:val="00F43410"/>
    <w:rsid w:val="00F4364B"/>
    <w:rsid w:val="00F43A6A"/>
    <w:rsid w:val="00F4420A"/>
    <w:rsid w:val="00F4433B"/>
    <w:rsid w:val="00F44622"/>
    <w:rsid w:val="00F44B22"/>
    <w:rsid w:val="00F44C45"/>
    <w:rsid w:val="00F450F3"/>
    <w:rsid w:val="00F45378"/>
    <w:rsid w:val="00F45DF0"/>
    <w:rsid w:val="00F46003"/>
    <w:rsid w:val="00F46C7E"/>
    <w:rsid w:val="00F46D65"/>
    <w:rsid w:val="00F478A7"/>
    <w:rsid w:val="00F50C20"/>
    <w:rsid w:val="00F50DE0"/>
    <w:rsid w:val="00F51B30"/>
    <w:rsid w:val="00F52042"/>
    <w:rsid w:val="00F52777"/>
    <w:rsid w:val="00F53583"/>
    <w:rsid w:val="00F5396F"/>
    <w:rsid w:val="00F53D46"/>
    <w:rsid w:val="00F53EF8"/>
    <w:rsid w:val="00F543D9"/>
    <w:rsid w:val="00F5443E"/>
    <w:rsid w:val="00F547AF"/>
    <w:rsid w:val="00F54F33"/>
    <w:rsid w:val="00F55683"/>
    <w:rsid w:val="00F558B8"/>
    <w:rsid w:val="00F55B03"/>
    <w:rsid w:val="00F55DB9"/>
    <w:rsid w:val="00F55E46"/>
    <w:rsid w:val="00F6098D"/>
    <w:rsid w:val="00F61933"/>
    <w:rsid w:val="00F61A60"/>
    <w:rsid w:val="00F61ABF"/>
    <w:rsid w:val="00F61E95"/>
    <w:rsid w:val="00F62481"/>
    <w:rsid w:val="00F62C14"/>
    <w:rsid w:val="00F63130"/>
    <w:rsid w:val="00F63D33"/>
    <w:rsid w:val="00F63D67"/>
    <w:rsid w:val="00F63DA5"/>
    <w:rsid w:val="00F63DA7"/>
    <w:rsid w:val="00F6417D"/>
    <w:rsid w:val="00F6439D"/>
    <w:rsid w:val="00F64496"/>
    <w:rsid w:val="00F64D02"/>
    <w:rsid w:val="00F64FE9"/>
    <w:rsid w:val="00F65181"/>
    <w:rsid w:val="00F655FF"/>
    <w:rsid w:val="00F65A67"/>
    <w:rsid w:val="00F65B15"/>
    <w:rsid w:val="00F666C5"/>
    <w:rsid w:val="00F66DD7"/>
    <w:rsid w:val="00F67019"/>
    <w:rsid w:val="00F6710D"/>
    <w:rsid w:val="00F67743"/>
    <w:rsid w:val="00F67D43"/>
    <w:rsid w:val="00F70B5F"/>
    <w:rsid w:val="00F70D14"/>
    <w:rsid w:val="00F70EA2"/>
    <w:rsid w:val="00F71351"/>
    <w:rsid w:val="00F71B2D"/>
    <w:rsid w:val="00F72265"/>
    <w:rsid w:val="00F726AB"/>
    <w:rsid w:val="00F72999"/>
    <w:rsid w:val="00F72EE4"/>
    <w:rsid w:val="00F73276"/>
    <w:rsid w:val="00F73406"/>
    <w:rsid w:val="00F73F9D"/>
    <w:rsid w:val="00F740F1"/>
    <w:rsid w:val="00F7469A"/>
    <w:rsid w:val="00F75047"/>
    <w:rsid w:val="00F753E3"/>
    <w:rsid w:val="00F754CB"/>
    <w:rsid w:val="00F75CA1"/>
    <w:rsid w:val="00F7690E"/>
    <w:rsid w:val="00F7726C"/>
    <w:rsid w:val="00F77305"/>
    <w:rsid w:val="00F7733E"/>
    <w:rsid w:val="00F77726"/>
    <w:rsid w:val="00F77A9C"/>
    <w:rsid w:val="00F80334"/>
    <w:rsid w:val="00F80FCA"/>
    <w:rsid w:val="00F80FCF"/>
    <w:rsid w:val="00F8161A"/>
    <w:rsid w:val="00F8167E"/>
    <w:rsid w:val="00F81BDF"/>
    <w:rsid w:val="00F81F4B"/>
    <w:rsid w:val="00F8229A"/>
    <w:rsid w:val="00F823F8"/>
    <w:rsid w:val="00F82609"/>
    <w:rsid w:val="00F82AFB"/>
    <w:rsid w:val="00F82BB8"/>
    <w:rsid w:val="00F82D23"/>
    <w:rsid w:val="00F82FF2"/>
    <w:rsid w:val="00F83874"/>
    <w:rsid w:val="00F845BF"/>
    <w:rsid w:val="00F85018"/>
    <w:rsid w:val="00F85060"/>
    <w:rsid w:val="00F857A0"/>
    <w:rsid w:val="00F857CE"/>
    <w:rsid w:val="00F8580B"/>
    <w:rsid w:val="00F859C5"/>
    <w:rsid w:val="00F85AFA"/>
    <w:rsid w:val="00F8609D"/>
    <w:rsid w:val="00F8733E"/>
    <w:rsid w:val="00F87F17"/>
    <w:rsid w:val="00F904FA"/>
    <w:rsid w:val="00F905DC"/>
    <w:rsid w:val="00F90917"/>
    <w:rsid w:val="00F90CD2"/>
    <w:rsid w:val="00F911AA"/>
    <w:rsid w:val="00F9186D"/>
    <w:rsid w:val="00F91A8D"/>
    <w:rsid w:val="00F91CFB"/>
    <w:rsid w:val="00F91EB3"/>
    <w:rsid w:val="00F91F0A"/>
    <w:rsid w:val="00F9219C"/>
    <w:rsid w:val="00F923B5"/>
    <w:rsid w:val="00F92D34"/>
    <w:rsid w:val="00F935F0"/>
    <w:rsid w:val="00F9365D"/>
    <w:rsid w:val="00F93E90"/>
    <w:rsid w:val="00F9406F"/>
    <w:rsid w:val="00F94E1F"/>
    <w:rsid w:val="00F94E4D"/>
    <w:rsid w:val="00F95969"/>
    <w:rsid w:val="00F968EE"/>
    <w:rsid w:val="00F96C8C"/>
    <w:rsid w:val="00F97739"/>
    <w:rsid w:val="00FA15AC"/>
    <w:rsid w:val="00FA17E5"/>
    <w:rsid w:val="00FA1B94"/>
    <w:rsid w:val="00FA2610"/>
    <w:rsid w:val="00FA26BA"/>
    <w:rsid w:val="00FA2B34"/>
    <w:rsid w:val="00FA2D86"/>
    <w:rsid w:val="00FA2E9B"/>
    <w:rsid w:val="00FA2E9C"/>
    <w:rsid w:val="00FA2FA5"/>
    <w:rsid w:val="00FA36B1"/>
    <w:rsid w:val="00FA3815"/>
    <w:rsid w:val="00FA388B"/>
    <w:rsid w:val="00FA433B"/>
    <w:rsid w:val="00FA513F"/>
    <w:rsid w:val="00FA5CDA"/>
    <w:rsid w:val="00FA630D"/>
    <w:rsid w:val="00FA63D3"/>
    <w:rsid w:val="00FA64B7"/>
    <w:rsid w:val="00FA681E"/>
    <w:rsid w:val="00FA68D7"/>
    <w:rsid w:val="00FA6AD5"/>
    <w:rsid w:val="00FA70EF"/>
    <w:rsid w:val="00FA7188"/>
    <w:rsid w:val="00FA771B"/>
    <w:rsid w:val="00FB0043"/>
    <w:rsid w:val="00FB0235"/>
    <w:rsid w:val="00FB2207"/>
    <w:rsid w:val="00FB26D2"/>
    <w:rsid w:val="00FB2F06"/>
    <w:rsid w:val="00FB3789"/>
    <w:rsid w:val="00FB37C9"/>
    <w:rsid w:val="00FB37E0"/>
    <w:rsid w:val="00FB3AB8"/>
    <w:rsid w:val="00FB3CC6"/>
    <w:rsid w:val="00FB41D8"/>
    <w:rsid w:val="00FB43C3"/>
    <w:rsid w:val="00FB4652"/>
    <w:rsid w:val="00FB4657"/>
    <w:rsid w:val="00FB4FE7"/>
    <w:rsid w:val="00FB56B8"/>
    <w:rsid w:val="00FB5A4D"/>
    <w:rsid w:val="00FB5DE2"/>
    <w:rsid w:val="00FB5DF3"/>
    <w:rsid w:val="00FB650C"/>
    <w:rsid w:val="00FB672A"/>
    <w:rsid w:val="00FB693C"/>
    <w:rsid w:val="00FB6E98"/>
    <w:rsid w:val="00FB6FB1"/>
    <w:rsid w:val="00FB7506"/>
    <w:rsid w:val="00FC0372"/>
    <w:rsid w:val="00FC0705"/>
    <w:rsid w:val="00FC076B"/>
    <w:rsid w:val="00FC0E46"/>
    <w:rsid w:val="00FC0ED1"/>
    <w:rsid w:val="00FC13E2"/>
    <w:rsid w:val="00FC14E0"/>
    <w:rsid w:val="00FC1501"/>
    <w:rsid w:val="00FC2104"/>
    <w:rsid w:val="00FC419D"/>
    <w:rsid w:val="00FC4BBC"/>
    <w:rsid w:val="00FC4CCE"/>
    <w:rsid w:val="00FC533F"/>
    <w:rsid w:val="00FC5743"/>
    <w:rsid w:val="00FC5D2A"/>
    <w:rsid w:val="00FC5D5A"/>
    <w:rsid w:val="00FC5D70"/>
    <w:rsid w:val="00FC62BD"/>
    <w:rsid w:val="00FC6305"/>
    <w:rsid w:val="00FC63A1"/>
    <w:rsid w:val="00FC73EB"/>
    <w:rsid w:val="00FD01AD"/>
    <w:rsid w:val="00FD0AF6"/>
    <w:rsid w:val="00FD0D63"/>
    <w:rsid w:val="00FD1760"/>
    <w:rsid w:val="00FD1899"/>
    <w:rsid w:val="00FD19B5"/>
    <w:rsid w:val="00FD229D"/>
    <w:rsid w:val="00FD26A4"/>
    <w:rsid w:val="00FD2A1A"/>
    <w:rsid w:val="00FD2BF4"/>
    <w:rsid w:val="00FD3134"/>
    <w:rsid w:val="00FD36DE"/>
    <w:rsid w:val="00FD373A"/>
    <w:rsid w:val="00FD5609"/>
    <w:rsid w:val="00FD638F"/>
    <w:rsid w:val="00FD6BB0"/>
    <w:rsid w:val="00FD7591"/>
    <w:rsid w:val="00FD759E"/>
    <w:rsid w:val="00FD786C"/>
    <w:rsid w:val="00FD78E4"/>
    <w:rsid w:val="00FE08EE"/>
    <w:rsid w:val="00FE1AEF"/>
    <w:rsid w:val="00FE2A17"/>
    <w:rsid w:val="00FE2DE3"/>
    <w:rsid w:val="00FE38AD"/>
    <w:rsid w:val="00FE4685"/>
    <w:rsid w:val="00FE4D57"/>
    <w:rsid w:val="00FE4EB4"/>
    <w:rsid w:val="00FE5853"/>
    <w:rsid w:val="00FE5D05"/>
    <w:rsid w:val="00FE606D"/>
    <w:rsid w:val="00FE6CE1"/>
    <w:rsid w:val="00FE704A"/>
    <w:rsid w:val="00FF0357"/>
    <w:rsid w:val="00FF041C"/>
    <w:rsid w:val="00FF04E7"/>
    <w:rsid w:val="00FF102E"/>
    <w:rsid w:val="00FF168A"/>
    <w:rsid w:val="00FF1D16"/>
    <w:rsid w:val="00FF20A6"/>
    <w:rsid w:val="00FF20CD"/>
    <w:rsid w:val="00FF2B9C"/>
    <w:rsid w:val="00FF35EB"/>
    <w:rsid w:val="00FF3631"/>
    <w:rsid w:val="00FF37FB"/>
    <w:rsid w:val="00FF3AF9"/>
    <w:rsid w:val="00FF3E32"/>
    <w:rsid w:val="00FF404D"/>
    <w:rsid w:val="00FF4EF2"/>
    <w:rsid w:val="00FF5BF3"/>
    <w:rsid w:val="00FF60D7"/>
    <w:rsid w:val="00FF60D9"/>
    <w:rsid w:val="00FF61B0"/>
    <w:rsid w:val="00FF61E8"/>
    <w:rsid w:val="00FF746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96D803C-97E6-4EA4-A3EA-978C9A4D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uiPriority w:val="99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714A"/>
    <w:rPr>
      <w:rFonts w:ascii="Arial" w:hAnsi="Arial"/>
      <w:sz w:val="18"/>
      <w:szCs w:val="18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BodyText3Char">
    <w:name w:val="Body Text 3 Char"/>
    <w:link w:val="BodyText3"/>
    <w:rsid w:val="00F35033"/>
    <w:rPr>
      <w:rFonts w:cs="EucrosiaUPC"/>
      <w:sz w:val="30"/>
      <w:szCs w:val="30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IndexHeading">
    <w:name w:val="index heading"/>
    <w:basedOn w:val="Normal"/>
    <w:next w:val="Index1"/>
    <w:semiHidden/>
    <w:rsid w:val="0031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Cordia New" w:eastAsia="MS Mincho" w:hAnsi="Cordia New" w:cs="Cordia New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D201-E8C0-40D8-B364-34EFBA2E0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4361</TotalTime>
  <Pages>51</Pages>
  <Words>12551</Words>
  <Characters>71543</Characters>
  <Application>Microsoft Office Word</Application>
  <DocSecurity>0</DocSecurity>
  <Lines>596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83927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RC</dc:creator>
  <cp:keywords/>
  <dc:description/>
  <cp:lastModifiedBy>wb</cp:lastModifiedBy>
  <cp:revision>97</cp:revision>
  <cp:lastPrinted>2018-10-08T06:55:00Z</cp:lastPrinted>
  <dcterms:created xsi:type="dcterms:W3CDTF">2017-03-07T10:57:00Z</dcterms:created>
  <dcterms:modified xsi:type="dcterms:W3CDTF">2018-10-31T10:25:00Z</dcterms:modified>
</cp:coreProperties>
</file>