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F06A58" w:rsidTr="0098244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F06A5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งบการเงินระหว่างกาล</w:t>
            </w:r>
            <w:r w:rsidR="00273976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F06A5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F06A58" w:rsidRDefault="00106B9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</w:t>
            </w:r>
            <w:r w:rsidR="007C467B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กับบุคคลและ</w:t>
            </w:r>
            <w:r w:rsidR="00221844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93679B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5930AF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273976" w:rsidRPr="00F06A58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22184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</w:t>
            </w:r>
            <w:r w:rsidR="00221844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ในบริษัทย่อย</w:t>
            </w:r>
            <w:r w:rsidR="00273976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</w:t>
            </w:r>
            <w:r w:rsidR="00F57C9F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</w:t>
            </w:r>
            <w:r w:rsidR="00446EF8"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>อื่น</w:t>
            </w:r>
            <w:r w:rsidR="00F57C9F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F06A58" w:rsidTr="0098244F">
        <w:tc>
          <w:tcPr>
            <w:tcW w:w="1278" w:type="dxa"/>
          </w:tcPr>
          <w:p w:rsidR="005930AF" w:rsidRPr="00F06A58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</w:t>
            </w:r>
            <w:r w:rsidR="00273976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F57C9F" w:rsidRPr="00F06A58">
              <w:rPr>
                <w:rFonts w:ascii="Angsana New" w:eastAsia="MS Mincho" w:hAnsi="Angsana New"/>
                <w:sz w:val="26"/>
                <w:szCs w:val="26"/>
                <w:cs/>
              </w:rPr>
              <w:t>-</w:t>
            </w:r>
            <w:r w:rsidR="00273976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2" w:type="dxa"/>
          </w:tcPr>
          <w:p w:rsidR="005930AF" w:rsidRPr="00F06A58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BE7752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สิน</w:t>
            </w:r>
            <w:r w:rsidR="006C7DB7"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ทรัพย์ภาษีเงินได้รอการตัดบัญชี </w:t>
            </w: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525D25"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25D25" w:rsidRPr="00F06A58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93679B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>หมุนเวียน</w:t>
            </w: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C553A" w:rsidRPr="00F06A58" w:rsidTr="0098244F">
        <w:tc>
          <w:tcPr>
            <w:tcW w:w="1278" w:type="dxa"/>
          </w:tcPr>
          <w:p w:rsidR="00BC553A" w:rsidRPr="00F06A58" w:rsidRDefault="00BC553A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C553A" w:rsidRPr="00F06A58" w:rsidRDefault="00BC553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C553A" w:rsidRPr="00F06A58" w:rsidRDefault="00BC553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:rsidR="00BC553A" w:rsidRPr="00F06A58" w:rsidRDefault="00BC553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F06A58" w:rsidTr="0098244F">
        <w:tc>
          <w:tcPr>
            <w:tcW w:w="1278" w:type="dxa"/>
          </w:tcPr>
          <w:p w:rsidR="00855684" w:rsidRPr="00F06A58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55684" w:rsidRPr="00F06A58" w:rsidRDefault="0093679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ทุน</w:t>
            </w:r>
            <w:r w:rsidR="00790454"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262" w:type="dxa"/>
          </w:tcPr>
          <w:p w:rsidR="00855684" w:rsidRPr="00F06A58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7102A" w:rsidRPr="00F06A58" w:rsidTr="0098244F">
        <w:tc>
          <w:tcPr>
            <w:tcW w:w="1278" w:type="dxa"/>
          </w:tcPr>
          <w:p w:rsidR="0027102A" w:rsidRPr="00F06A58" w:rsidRDefault="0027102A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02A" w:rsidRPr="00F06A58" w:rsidRDefault="0027102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7102A" w:rsidRPr="00F06A58" w:rsidRDefault="0027102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27102A" w:rsidRPr="00F06A58" w:rsidRDefault="0027102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98244F">
        <w:tc>
          <w:tcPr>
            <w:tcW w:w="1278" w:type="dxa"/>
          </w:tcPr>
          <w:p w:rsidR="003F7364" w:rsidRPr="00F06A58" w:rsidRDefault="003F7364" w:rsidP="003F736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98244F">
        <w:tc>
          <w:tcPr>
            <w:tcW w:w="1278" w:type="dxa"/>
          </w:tcPr>
          <w:p w:rsidR="003F7364" w:rsidRPr="00F06A58" w:rsidRDefault="003F7364" w:rsidP="003F736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98244F">
        <w:tc>
          <w:tcPr>
            <w:tcW w:w="1278" w:type="dxa"/>
          </w:tcPr>
          <w:p w:rsidR="003F7364" w:rsidRPr="00F06A58" w:rsidRDefault="003F7364" w:rsidP="003F736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98244F">
        <w:tc>
          <w:tcPr>
            <w:tcW w:w="1278" w:type="dxa"/>
          </w:tcPr>
          <w:p w:rsidR="003F7364" w:rsidRPr="00F06A58" w:rsidRDefault="003F7364" w:rsidP="003F736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885013">
        <w:tc>
          <w:tcPr>
            <w:tcW w:w="1278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F7364" w:rsidRPr="00F06A58" w:rsidTr="00885013">
        <w:tc>
          <w:tcPr>
            <w:tcW w:w="1278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:rsidR="003F7364" w:rsidRPr="00F06A58" w:rsidRDefault="003F7364" w:rsidP="003F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:rsidR="005930AF" w:rsidRPr="00F06A58" w:rsidRDefault="00856A6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ab/>
      </w:r>
      <w:r w:rsidRPr="00F06A58">
        <w:rPr>
          <w:rFonts w:ascii="Angsana New" w:hAnsi="Angsana New"/>
          <w:sz w:val="26"/>
          <w:szCs w:val="26"/>
          <w:cs/>
        </w:rPr>
        <w:tab/>
      </w:r>
      <w:r w:rsidRPr="00F06A58">
        <w:rPr>
          <w:rFonts w:ascii="Angsana New" w:hAnsi="Angsana New"/>
          <w:sz w:val="26"/>
          <w:szCs w:val="26"/>
          <w:cs/>
        </w:rPr>
        <w:tab/>
      </w:r>
      <w:r w:rsidR="0029274E" w:rsidRPr="00F06A58">
        <w:rPr>
          <w:rFonts w:ascii="Angsana New" w:hAnsi="Angsana New"/>
          <w:sz w:val="26"/>
          <w:szCs w:val="26"/>
          <w:cs/>
        </w:rPr>
        <w:t xml:space="preserve">   </w:t>
      </w:r>
    </w:p>
    <w:p w:rsidR="00856A65" w:rsidRPr="00F06A58" w:rsidRDefault="00CE40A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</w:p>
    <w:p w:rsidR="00856A65" w:rsidRPr="00F06A58" w:rsidRDefault="00856A6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F06A58" w:rsidRDefault="0051219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F06A58" w:rsidRDefault="0051219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F06A58" w:rsidRDefault="0051219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F06A58" w:rsidRDefault="0051219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856A65" w:rsidRPr="00F06A58" w:rsidRDefault="00856A6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12195" w:rsidRPr="00F06A58" w:rsidRDefault="0051219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790454" w:rsidRPr="00F06A58" w:rsidRDefault="00790454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หมายเหตุประกอบงบการเงินระหว่างกาลเป็นส่วนหนึ่งของงบการเงินระหว่างกาลนี้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F06A58">
        <w:rPr>
          <w:rFonts w:ascii="Angsana New" w:hAnsi="Angsana New"/>
          <w:spacing w:val="-6"/>
          <w:sz w:val="26"/>
          <w:szCs w:val="26"/>
          <w:cs/>
        </w:rPr>
        <w:t>คณะกรรมการของบริษัทได้อนุมัติให้ออกงบการเงินระหว่างกาลนี้เมื่อวันที่</w:t>
      </w:r>
      <w:r w:rsidR="00FD0CEE" w:rsidRPr="00F06A5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7907C8" w:rsidRPr="00F06A58">
        <w:rPr>
          <w:rFonts w:ascii="Angsana New" w:hAnsi="Angsana New"/>
          <w:spacing w:val="-6"/>
          <w:sz w:val="26"/>
          <w:szCs w:val="26"/>
        </w:rPr>
        <w:t>1</w:t>
      </w:r>
      <w:r w:rsidR="00BC553A" w:rsidRPr="00F06A58">
        <w:rPr>
          <w:rFonts w:ascii="Angsana New" w:hAnsi="Angsana New"/>
          <w:spacing w:val="-6"/>
          <w:sz w:val="26"/>
          <w:szCs w:val="26"/>
        </w:rPr>
        <w:t>2</w:t>
      </w:r>
      <w:r w:rsidR="0036142D" w:rsidRPr="00F06A58">
        <w:rPr>
          <w:rFonts w:ascii="Angsana New" w:hAnsi="Angsana New"/>
          <w:spacing w:val="-6"/>
          <w:sz w:val="26"/>
          <w:szCs w:val="26"/>
        </w:rPr>
        <w:t xml:space="preserve"> </w:t>
      </w:r>
      <w:r w:rsidR="00BC553A" w:rsidRPr="00F06A58">
        <w:rPr>
          <w:rFonts w:ascii="Angsana New" w:hAnsi="Angsana New" w:hint="cs"/>
          <w:spacing w:val="-6"/>
          <w:sz w:val="26"/>
          <w:szCs w:val="26"/>
          <w:cs/>
        </w:rPr>
        <w:t>พฤศจิกายน</w:t>
      </w:r>
      <w:r w:rsidR="009507C9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>25</w:t>
      </w:r>
      <w:r w:rsidR="003B0D53" w:rsidRPr="00F06A58">
        <w:rPr>
          <w:rFonts w:ascii="Angsana New" w:hAnsi="Angsana New"/>
          <w:sz w:val="26"/>
          <w:szCs w:val="26"/>
        </w:rPr>
        <w:t>6</w:t>
      </w:r>
      <w:r w:rsidR="009507C9" w:rsidRPr="00F06A58">
        <w:rPr>
          <w:rFonts w:ascii="Angsana New" w:hAnsi="Angsana New"/>
          <w:sz w:val="26"/>
          <w:szCs w:val="26"/>
        </w:rPr>
        <w:t>1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30F85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06A58">
        <w:rPr>
          <w:rFonts w:ascii="Angsana New" w:hAnsi="Angsana New" w:hint="cs"/>
          <w:b/>
          <w:bCs/>
          <w:sz w:val="26"/>
          <w:szCs w:val="26"/>
          <w:cs/>
          <w:lang w:val="th-TH"/>
        </w:rPr>
        <w:t>1.</w:t>
      </w:r>
      <w:r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B30F85"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>ข้อมูลทั่วไป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30F85" w:rsidRPr="00F06A58" w:rsidRDefault="00BC553A" w:rsidP="00BC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(เดิมชื่อบริษัท เซ็น คอร์ปอเรชั่น กรุ๊ป จำกัด)</w:t>
      </w:r>
      <w:r w:rsidR="00B30F85" w:rsidRPr="00F06A58">
        <w:rPr>
          <w:rFonts w:ascii="Angsana New" w:hAnsi="Angsana New"/>
          <w:sz w:val="26"/>
          <w:szCs w:val="26"/>
          <w:cs/>
        </w:rPr>
        <w:t xml:space="preserve"> (“บริษัท”) จดทะเบียนเป็นบริษัทจำกัดในประเทศไทยเมื่อวันที่</w:t>
      </w:r>
      <w:r w:rsidR="00B30F85" w:rsidRPr="00F06A58">
        <w:rPr>
          <w:rFonts w:ascii="Angsana New" w:hAnsi="Angsana New"/>
          <w:sz w:val="26"/>
          <w:szCs w:val="26"/>
        </w:rPr>
        <w:t xml:space="preserve"> 1 </w:t>
      </w:r>
      <w:r w:rsidR="00B30F85"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="00B30F85" w:rsidRPr="00F06A58">
        <w:rPr>
          <w:rFonts w:ascii="Angsana New" w:hAnsi="Angsana New"/>
          <w:sz w:val="26"/>
          <w:szCs w:val="26"/>
        </w:rPr>
        <w:t>2557</w:t>
      </w:r>
      <w:r w:rsidR="00B30F85" w:rsidRPr="00F06A58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</w:t>
      </w:r>
      <w:r w:rsidR="00AF4637" w:rsidRPr="00F06A58">
        <w:rPr>
          <w:rFonts w:ascii="Angsana New" w:hAnsi="Angsana New"/>
          <w:sz w:val="26"/>
          <w:szCs w:val="26"/>
          <w:cs/>
        </w:rPr>
        <w:t>การ</w:t>
      </w:r>
      <w:r w:rsidR="00B30F85" w:rsidRPr="00F06A58">
        <w:rPr>
          <w:rFonts w:ascii="Angsana New" w:hAnsi="Angsana New"/>
          <w:sz w:val="26"/>
          <w:szCs w:val="26"/>
          <w:cs/>
        </w:rPr>
        <w:t>จัดการแก่บริษัทย่อย</w:t>
      </w:r>
    </w:p>
    <w:p w:rsidR="00BC553A" w:rsidRPr="00F06A58" w:rsidRDefault="00BC553A" w:rsidP="00BC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C553A" w:rsidRPr="00F06A58" w:rsidRDefault="00BC553A" w:rsidP="00BC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18 </w:t>
      </w:r>
      <w:r w:rsidRPr="00F06A5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FC2145" w:rsidRPr="00F06A58">
        <w:rPr>
          <w:rFonts w:ascii="Angsana New" w:hAnsi="Angsana New" w:hint="cs"/>
          <w:sz w:val="26"/>
          <w:szCs w:val="26"/>
          <w:cs/>
        </w:rPr>
        <w:t>การ</w:t>
      </w:r>
      <w:r w:rsidRPr="00F06A58">
        <w:rPr>
          <w:rFonts w:ascii="Angsana New" w:hAnsi="Angsana New" w:hint="cs"/>
          <w:sz w:val="26"/>
          <w:szCs w:val="26"/>
          <w:cs/>
        </w:rPr>
        <w:t>แปรสภาพบริษัทเป็นบริษัทมหาชนและ</w:t>
      </w:r>
      <w:r w:rsidR="00057769" w:rsidRPr="00F06A58">
        <w:rPr>
          <w:rFonts w:ascii="Angsana New" w:hAnsi="Angsana New"/>
          <w:sz w:val="26"/>
          <w:szCs w:val="26"/>
        </w:rPr>
        <w:t xml:space="preserve">       </w:t>
      </w:r>
      <w:r w:rsidRPr="00F06A58">
        <w:rPr>
          <w:rFonts w:ascii="Angsana New" w:hAnsi="Angsana New" w:hint="cs"/>
          <w:sz w:val="26"/>
          <w:szCs w:val="26"/>
          <w:cs/>
        </w:rPr>
        <w:t xml:space="preserve">เปลี่ยนชื่อบริษัทจาก </w:t>
      </w:r>
      <w:r w:rsidRPr="00F06A58">
        <w:rPr>
          <w:rFonts w:ascii="Angsana New" w:hAnsi="Angsana New"/>
          <w:sz w:val="26"/>
          <w:szCs w:val="26"/>
        </w:rPr>
        <w:t>“</w:t>
      </w:r>
      <w:r w:rsidRPr="00F06A58">
        <w:rPr>
          <w:rFonts w:ascii="Angsana New" w:hAnsi="Angsana New" w:hint="cs"/>
          <w:sz w:val="26"/>
          <w:szCs w:val="26"/>
          <w:cs/>
        </w:rPr>
        <w:t>บริษัท เซ็น คอร์ปอเรชั่น กรุ๊ป จำกัด</w:t>
      </w:r>
      <w:r w:rsidRPr="00F06A58">
        <w:rPr>
          <w:rFonts w:ascii="Angsana New" w:hAnsi="Angsana New"/>
          <w:sz w:val="26"/>
          <w:szCs w:val="26"/>
        </w:rPr>
        <w:t xml:space="preserve">” </w:t>
      </w:r>
      <w:r w:rsidRPr="00F06A58">
        <w:rPr>
          <w:rFonts w:ascii="Angsana New" w:hAnsi="Angsana New" w:hint="cs"/>
          <w:sz w:val="26"/>
          <w:szCs w:val="26"/>
          <w:cs/>
        </w:rPr>
        <w:t xml:space="preserve">มาเป็น </w:t>
      </w:r>
      <w:r w:rsidRPr="00F06A58">
        <w:rPr>
          <w:rFonts w:ascii="Angsana New" w:hAnsi="Angsana New"/>
          <w:sz w:val="26"/>
          <w:szCs w:val="26"/>
        </w:rPr>
        <w:t>“</w:t>
      </w:r>
      <w:r w:rsidRPr="00F06A58">
        <w:rPr>
          <w:rFonts w:ascii="Angsana New" w:hAnsi="Angsana New" w:hint="cs"/>
          <w:sz w:val="26"/>
          <w:szCs w:val="26"/>
          <w:cs/>
        </w:rPr>
        <w:t>บริษัท เซ็น คอร์ปอเรชั่น กรุ๊ป จำกัด (มหาชน)</w:t>
      </w:r>
      <w:r w:rsidRPr="00F06A58">
        <w:rPr>
          <w:rFonts w:ascii="Angsana New" w:hAnsi="Angsana New"/>
          <w:sz w:val="26"/>
          <w:szCs w:val="26"/>
        </w:rPr>
        <w:t xml:space="preserve">” </w:t>
      </w:r>
      <w:r w:rsidRPr="00F06A58">
        <w:rPr>
          <w:rFonts w:ascii="Angsana New" w:hAnsi="Angsana New"/>
          <w:sz w:val="26"/>
          <w:szCs w:val="26"/>
          <w:cs/>
        </w:rPr>
        <w:t>บริษัทได้จดท</w:t>
      </w:r>
      <w:r w:rsidR="001D6AE3" w:rsidRPr="00F06A58">
        <w:rPr>
          <w:rFonts w:ascii="Angsana New" w:hAnsi="Angsana New"/>
          <w:sz w:val="26"/>
          <w:szCs w:val="26"/>
          <w:cs/>
        </w:rPr>
        <w:t>ะเบียน</w:t>
      </w:r>
      <w:r w:rsidR="00057769" w:rsidRPr="00F06A58">
        <w:rPr>
          <w:rFonts w:ascii="Angsana New" w:hAnsi="Angsana New"/>
          <w:sz w:val="26"/>
          <w:szCs w:val="26"/>
        </w:rPr>
        <w:t xml:space="preserve">    </w:t>
      </w:r>
      <w:r w:rsidR="001D6AE3" w:rsidRPr="00F06A58">
        <w:rPr>
          <w:rFonts w:ascii="Angsana New" w:hAnsi="Angsana New"/>
          <w:sz w:val="26"/>
          <w:szCs w:val="26"/>
          <w:cs/>
        </w:rPr>
        <w:t>การแปรสภาพเป็นบริษัทมหาชน</w:t>
      </w:r>
      <w:r w:rsidR="001D6AE3" w:rsidRPr="00F06A58">
        <w:rPr>
          <w:rFonts w:ascii="Angsana New" w:hAnsi="Angsana New" w:hint="cs"/>
          <w:sz w:val="26"/>
          <w:szCs w:val="26"/>
          <w:cs/>
        </w:rPr>
        <w:t>และ</w:t>
      </w:r>
      <w:r w:rsidR="001D6AE3" w:rsidRPr="00F06A58">
        <w:rPr>
          <w:rFonts w:ascii="Angsana New" w:hAnsi="Angsana New"/>
          <w:sz w:val="26"/>
          <w:szCs w:val="26"/>
          <w:cs/>
        </w:rPr>
        <w:t>การเปลี่ยนชื่อบริษัท</w:t>
      </w:r>
      <w:r w:rsidRPr="00F06A58">
        <w:rPr>
          <w:rFonts w:ascii="Angsana New" w:hAnsi="Angsana New"/>
          <w:sz w:val="26"/>
          <w:szCs w:val="26"/>
          <w:cs/>
        </w:rPr>
        <w:t>กับกระทรวงพาณิชย์แล้วเมื่อวันที่</w:t>
      </w:r>
      <w:r w:rsidR="001D6AE3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21 </w:t>
      </w:r>
      <w:r w:rsidRPr="00F06A5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 w:hint="cs"/>
          <w:sz w:val="26"/>
          <w:szCs w:val="26"/>
          <w:cs/>
        </w:rPr>
        <w:t xml:space="preserve">  </w:t>
      </w:r>
      <w:r w:rsidRPr="00F06A58">
        <w:rPr>
          <w:rFonts w:ascii="Angsana New" w:hAnsi="Angsana New"/>
          <w:sz w:val="26"/>
          <w:szCs w:val="26"/>
        </w:rPr>
        <w:t xml:space="preserve"> 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30F85" w:rsidRPr="00F06A58" w:rsidRDefault="00B30F85" w:rsidP="00427BDC">
      <w:pPr>
        <w:tabs>
          <w:tab w:val="clear" w:pos="454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4C7439" w:rsidRPr="00F06A58">
        <w:rPr>
          <w:rFonts w:ascii="Angsana New" w:hAnsi="Angsana New"/>
          <w:sz w:val="26"/>
          <w:szCs w:val="26"/>
          <w:cs/>
        </w:rPr>
        <w:t xml:space="preserve"> </w:t>
      </w:r>
      <w:r w:rsidR="004C7439" w:rsidRPr="00F06A58">
        <w:rPr>
          <w:rFonts w:ascii="Angsana New" w:hAnsi="Angsana New"/>
          <w:sz w:val="26"/>
          <w:szCs w:val="26"/>
        </w:rPr>
        <w:t>256</w:t>
      </w:r>
      <w:r w:rsidR="00EE24F9" w:rsidRPr="00F06A58">
        <w:rPr>
          <w:rFonts w:ascii="Angsana New" w:hAnsi="Angsana New"/>
          <w:sz w:val="26"/>
          <w:szCs w:val="26"/>
        </w:rPr>
        <w:t>1</w:t>
      </w:r>
      <w:r w:rsidR="001C16CC" w:rsidRPr="00F06A58">
        <w:rPr>
          <w:rFonts w:ascii="Angsana New" w:hAnsi="Angsana New"/>
          <w:sz w:val="26"/>
          <w:szCs w:val="26"/>
          <w:cs/>
        </w:rPr>
        <w:t xml:space="preserve"> และ</w:t>
      </w:r>
      <w:r w:rsidR="00801358" w:rsidRPr="00F06A58">
        <w:rPr>
          <w:rFonts w:ascii="Angsana New" w:hAnsi="Angsana New"/>
          <w:sz w:val="26"/>
          <w:szCs w:val="26"/>
          <w:cs/>
        </w:rPr>
        <w:t>วันที่</w:t>
      </w:r>
      <w:r w:rsidR="001C16CC" w:rsidRPr="00F06A58">
        <w:rPr>
          <w:rFonts w:ascii="Angsana New" w:hAnsi="Angsana New"/>
          <w:sz w:val="26"/>
          <w:szCs w:val="26"/>
          <w:cs/>
        </w:rPr>
        <w:t xml:space="preserve"> </w:t>
      </w:r>
      <w:r w:rsidR="00E501AB" w:rsidRPr="00F06A58">
        <w:rPr>
          <w:rFonts w:ascii="Angsana New" w:hAnsi="Angsana New"/>
          <w:sz w:val="26"/>
          <w:szCs w:val="26"/>
        </w:rPr>
        <w:t xml:space="preserve">31 </w:t>
      </w:r>
      <w:r w:rsidR="00E501AB"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="00E501AB" w:rsidRPr="00F06A58">
        <w:rPr>
          <w:rFonts w:ascii="Angsana New" w:hAnsi="Angsana New"/>
          <w:sz w:val="26"/>
          <w:szCs w:val="26"/>
        </w:rPr>
        <w:t>25</w:t>
      </w:r>
      <w:r w:rsidR="00EE24F9" w:rsidRPr="00F06A58">
        <w:rPr>
          <w:rFonts w:ascii="Angsana New" w:hAnsi="Angsana New"/>
          <w:sz w:val="26"/>
          <w:szCs w:val="26"/>
        </w:rPr>
        <w:t>60</w:t>
      </w:r>
      <w:r w:rsidR="001C16CC"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 xml:space="preserve"> ผู้ถือหุ้นของบริษัทที่ถือหุ้นทั้งทางตรงและทางอ้อมสรุปได้ดังนี้</w:t>
      </w:r>
    </w:p>
    <w:p w:rsidR="00E501AB" w:rsidRPr="00F06A58" w:rsidRDefault="00E501AB" w:rsidP="00427BDC">
      <w:pPr>
        <w:tabs>
          <w:tab w:val="clear" w:pos="454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9"/>
        <w:gridCol w:w="850"/>
        <w:gridCol w:w="1541"/>
        <w:gridCol w:w="270"/>
        <w:gridCol w:w="1537"/>
      </w:tblGrid>
      <w:tr w:rsidR="00E501AB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1AB" w:rsidRPr="00F06A58" w:rsidRDefault="00E501AB" w:rsidP="00427BD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E501AB" w:rsidRPr="00F06A58" w:rsidTr="00B275CD"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1AB" w:rsidRPr="00F06A58" w:rsidRDefault="00E501AB" w:rsidP="00427BDC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1AB" w:rsidRPr="00F06A58" w:rsidRDefault="00242B88" w:rsidP="00427B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EE24F9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1AB" w:rsidRPr="00F06A58" w:rsidRDefault="00E501AB" w:rsidP="00427BD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="00EE24F9" w:rsidRPr="00F06A58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E439E7" w:rsidRPr="00F06A58" w:rsidTr="004562C0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E439E7" w:rsidRPr="00F06A58" w:rsidRDefault="00E439E7" w:rsidP="004562C0">
            <w:pPr>
              <w:tabs>
                <w:tab w:val="clear" w:pos="227"/>
                <w:tab w:val="left" w:pos="179"/>
                <w:tab w:val="left" w:pos="1332"/>
              </w:tabs>
              <w:ind w:right="-108" w:hanging="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439E7" w:rsidRPr="00F06A58" w:rsidRDefault="00E439E7" w:rsidP="004562C0">
            <w:pPr>
              <w:ind w:right="-1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E439E7" w:rsidRPr="00F06A58" w:rsidRDefault="00E439E7" w:rsidP="004562C0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9E7" w:rsidRPr="00F06A58" w:rsidRDefault="00E439E7" w:rsidP="004562C0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E439E7" w:rsidRPr="00F06A58" w:rsidRDefault="00E439E7" w:rsidP="004562C0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1AB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tabs>
                <w:tab w:val="left" w:pos="1332"/>
                <w:tab w:val="left" w:pos="142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ผู้ถือหุ้นของบริษัทที่ถือหุ้นทางตรง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E501AB" w:rsidRPr="00F06A58" w:rsidRDefault="00E501AB" w:rsidP="00427BDC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9.57</w:t>
            </w: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9.57</w:t>
            </w: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ผู้ถือหุ้นของบริษัทที่ถือหุ้นทางอ้อม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680"/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680"/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35.04</w:t>
            </w: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35.04</w:t>
            </w: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10.78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10.78</w:t>
            </w:r>
          </w:p>
        </w:tc>
      </w:tr>
      <w:tr w:rsidR="00862F69" w:rsidRPr="00F06A58" w:rsidTr="00B275CD"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35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100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F69" w:rsidRPr="00F06A58" w:rsidRDefault="00862F69" w:rsidP="00862F69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2F69" w:rsidRPr="00F06A58" w:rsidRDefault="00862F69" w:rsidP="00862F69">
            <w:pPr>
              <w:tabs>
                <w:tab w:val="clear" w:pos="907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100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B30F85" w:rsidRPr="00F06A58" w:rsidRDefault="00B30F85" w:rsidP="00427BDC">
      <w:pPr>
        <w:jc w:val="thaiDistribute"/>
        <w:rPr>
          <w:rFonts w:ascii="Angsana New" w:hAnsi="Angsana New"/>
          <w:sz w:val="26"/>
          <w:szCs w:val="26"/>
        </w:rPr>
      </w:pPr>
    </w:p>
    <w:p w:rsidR="00B30F85" w:rsidRPr="00F06A58" w:rsidRDefault="00B30F85" w:rsidP="00427BDC">
      <w:pPr>
        <w:jc w:val="thaiDistribute"/>
        <w:rPr>
          <w:rFonts w:ascii="Angsana New" w:hAnsi="Angsana New"/>
          <w:spacing w:val="6"/>
          <w:sz w:val="26"/>
          <w:szCs w:val="26"/>
        </w:rPr>
      </w:pPr>
      <w:r w:rsidRPr="00F06A58">
        <w:rPr>
          <w:rFonts w:ascii="Angsana New" w:hAnsi="Angsana New"/>
          <w:spacing w:val="6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F06A58">
        <w:rPr>
          <w:rFonts w:ascii="Angsana New" w:hAnsi="Angsana New"/>
          <w:spacing w:val="6"/>
          <w:sz w:val="26"/>
          <w:szCs w:val="26"/>
        </w:rPr>
        <w:t xml:space="preserve"> 782</w:t>
      </w:r>
      <w:r w:rsidRPr="00F06A58">
        <w:rPr>
          <w:rFonts w:ascii="Angsana New" w:hAnsi="Angsana New"/>
          <w:spacing w:val="6"/>
          <w:sz w:val="26"/>
          <w:szCs w:val="26"/>
          <w:cs/>
        </w:rPr>
        <w:t>/</w:t>
      </w:r>
      <w:r w:rsidRPr="00F06A58">
        <w:rPr>
          <w:rFonts w:ascii="Angsana New" w:hAnsi="Angsana New"/>
          <w:spacing w:val="6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6"/>
          <w:sz w:val="26"/>
          <w:szCs w:val="26"/>
          <w:cs/>
        </w:rPr>
        <w:t xml:space="preserve">ซอยอ่อนนุช </w:t>
      </w:r>
      <w:r w:rsidRPr="00F06A58">
        <w:rPr>
          <w:rFonts w:ascii="Angsana New" w:hAnsi="Angsana New"/>
          <w:spacing w:val="6"/>
          <w:sz w:val="26"/>
          <w:szCs w:val="26"/>
        </w:rPr>
        <w:t xml:space="preserve">17 </w:t>
      </w:r>
      <w:r w:rsidRPr="00F06A58">
        <w:rPr>
          <w:rFonts w:ascii="Angsana New" w:hAnsi="Angsana New"/>
          <w:spacing w:val="6"/>
          <w:sz w:val="26"/>
          <w:szCs w:val="26"/>
          <w:cs/>
        </w:rPr>
        <w:t xml:space="preserve">แขวงสวนหลวง เขตสวนหลวง กรุงเทพมหานคร ประเทศไทย  </w:t>
      </w:r>
    </w:p>
    <w:p w:rsidR="00B30F85" w:rsidRPr="00F06A58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:rsidR="00B30F85" w:rsidRPr="00F06A58" w:rsidRDefault="00B30F85" w:rsidP="00427BDC">
      <w:pPr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</w:t>
      </w:r>
      <w:r w:rsidR="009F6172"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>จึงรวมเรียกบริษัทและบริษัทย่อยว่า “กลุ่มบริษัท”</w:t>
      </w:r>
    </w:p>
    <w:p w:rsidR="00B30F85" w:rsidRPr="00F06A58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:rsidR="00146C17" w:rsidRPr="00F06A58" w:rsidRDefault="00146C17" w:rsidP="00427BDC">
      <w:pPr>
        <w:jc w:val="thaiDistribute"/>
        <w:rPr>
          <w:rFonts w:ascii="Angsana New" w:hAnsi="Angsana New"/>
          <w:sz w:val="26"/>
          <w:szCs w:val="26"/>
        </w:rPr>
      </w:pPr>
    </w:p>
    <w:p w:rsidR="00026631" w:rsidRPr="00F06A58" w:rsidRDefault="00026631" w:rsidP="00427BDC">
      <w:pPr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253E9C" w:rsidRPr="00F06A58" w:rsidRDefault="00253E9C" w:rsidP="00253E9C">
      <w:pPr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06A58">
        <w:rPr>
          <w:rFonts w:ascii="Angsana New" w:hAnsi="Angsana New"/>
          <w:sz w:val="26"/>
          <w:szCs w:val="26"/>
        </w:rPr>
        <w:t xml:space="preserve">31 </w:t>
      </w:r>
      <w:r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ได้เปิดเผยเพิ่มเติมไว้ในหมายเหตุ</w:t>
      </w:r>
      <w:r w:rsidRPr="00F06A58">
        <w:rPr>
          <w:rFonts w:ascii="Angsana New" w:hAnsi="Angsana New"/>
          <w:sz w:val="26"/>
          <w:szCs w:val="26"/>
        </w:rPr>
        <w:t xml:space="preserve"> 4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 xml:space="preserve">8 </w:t>
      </w:r>
      <w:r w:rsidRPr="00F06A5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253E9C" w:rsidRPr="00F06A58" w:rsidRDefault="00253E9C" w:rsidP="00253E9C">
      <w:pPr>
        <w:jc w:val="both"/>
        <w:rPr>
          <w:rFonts w:ascii="Angsana New" w:hAnsi="Angsana New"/>
          <w:sz w:val="26"/>
          <w:szCs w:val="26"/>
        </w:rPr>
      </w:pPr>
    </w:p>
    <w:tbl>
      <w:tblPr>
        <w:tblW w:w="10094" w:type="dxa"/>
        <w:tblInd w:w="-28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64"/>
        <w:gridCol w:w="1436"/>
        <w:gridCol w:w="94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สัดส่วน (ร้อยละ)</w:t>
            </w: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hideMark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53E9C" w:rsidRPr="00F06A58" w:rsidTr="007B5D00">
        <w:tc>
          <w:tcPr>
            <w:tcW w:w="3164" w:type="dxa"/>
          </w:tcPr>
          <w:p w:rsidR="00253E9C" w:rsidRPr="00F06A58" w:rsidRDefault="00253E9C" w:rsidP="00253E9C">
            <w:pPr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486249828"/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bookmarkEnd w:id="0"/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53E9C" w:rsidRPr="00F06A58" w:rsidTr="007B5D00">
        <w:trPr>
          <w:trHeight w:val="335"/>
        </w:trPr>
        <w:tc>
          <w:tcPr>
            <w:tcW w:w="3164" w:type="dxa"/>
          </w:tcPr>
          <w:p w:rsidR="00253E9C" w:rsidRPr="00F06A58" w:rsidRDefault="00253E9C" w:rsidP="007B5D00">
            <w:pPr>
              <w:tabs>
                <w:tab w:val="clear" w:pos="2580"/>
                <w:tab w:val="clear" w:pos="2807"/>
                <w:tab w:val="left" w:pos="3135"/>
              </w:tabs>
              <w:ind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53E9C" w:rsidRPr="00F06A58" w:rsidTr="007B5D00">
        <w:trPr>
          <w:trHeight w:val="279"/>
        </w:trPr>
        <w:tc>
          <w:tcPr>
            <w:tcW w:w="3164" w:type="dxa"/>
          </w:tcPr>
          <w:p w:rsidR="00253E9C" w:rsidRPr="00F06A58" w:rsidRDefault="00253E9C" w:rsidP="00253E9C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253E9C" w:rsidRPr="00F06A58" w:rsidTr="007B5D00">
        <w:trPr>
          <w:trHeight w:val="279"/>
        </w:trPr>
        <w:tc>
          <w:tcPr>
            <w:tcW w:w="3164" w:type="dxa"/>
          </w:tcPr>
          <w:p w:rsidR="00253E9C" w:rsidRPr="00F06A58" w:rsidRDefault="00253E9C" w:rsidP="00253E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3E9C" w:rsidRPr="00F06A58" w:rsidTr="007B5D00">
        <w:trPr>
          <w:trHeight w:val="279"/>
        </w:trPr>
        <w:tc>
          <w:tcPr>
            <w:tcW w:w="3164" w:type="dxa"/>
          </w:tcPr>
          <w:p w:rsidR="00253E9C" w:rsidRPr="00F06A58" w:rsidRDefault="00253E9C" w:rsidP="00253E9C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6" w:type="dxa"/>
          </w:tcPr>
          <w:p w:rsidR="00253E9C" w:rsidRPr="00F06A58" w:rsidRDefault="00253E9C" w:rsidP="00253E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94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53E9C" w:rsidRPr="00F06A58" w:rsidRDefault="00253E9C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:rsidR="00253E9C" w:rsidRPr="00F06A58" w:rsidRDefault="00253E9C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406B16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06A58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</w:t>
      </w:r>
      <w:r w:rsidR="006C7DB7" w:rsidRPr="00F06A58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="00406B16"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:rsidR="00406B16" w:rsidRPr="00F06A58" w:rsidRDefault="00406B1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406B16" w:rsidRPr="00F06A58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:rsidR="00D70449" w:rsidRPr="00F06A58" w:rsidRDefault="00D70449" w:rsidP="00427BDC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กลุ่มบริษัทได้จัดทำบัญชีโดยบันทึกบัญชีเป็นเงินบาทและเป็นภาษาไทยตามมาตรฐานการรายงานทางการเงิน</w:t>
      </w:r>
      <w:r w:rsidR="00D70449" w:rsidRPr="00F06A58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  ทั้งนี้  </w:t>
      </w:r>
      <w:r w:rsidR="00F87E75" w:rsidRPr="00F06A58">
        <w:rPr>
          <w:rFonts w:ascii="Angsana New" w:hAnsi="Angsana New"/>
          <w:sz w:val="26"/>
          <w:szCs w:val="26"/>
          <w:cs/>
          <w:lang w:val="th-TH"/>
        </w:rPr>
        <w:t xml:space="preserve">           </w:t>
      </w:r>
      <w:r w:rsidRPr="00F06A5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</w:t>
      </w:r>
      <w:r w:rsidR="00D70449" w:rsidRPr="00F06A58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เท่านั้น   </w:t>
      </w: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งบการเงินระหว่างกาลนี้จัดทำขึ้นเพื่อให้ข้อมูลเพิ่มเติมจาก</w:t>
      </w:r>
      <w:r w:rsidR="00D70449" w:rsidRPr="00F06A58">
        <w:rPr>
          <w:rFonts w:ascii="Angsana New" w:hAnsi="Angsana New"/>
          <w:sz w:val="26"/>
          <w:szCs w:val="26"/>
          <w:cs/>
          <w:lang w:val="th-TH"/>
        </w:rPr>
        <w:t>งบการเงิน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สำหรับปีสิ้นสุดวันที่ </w:t>
      </w:r>
      <w:r w:rsidR="00547208" w:rsidRPr="00F06A58">
        <w:rPr>
          <w:rFonts w:ascii="Angsana New" w:hAnsi="Angsana New"/>
          <w:sz w:val="26"/>
          <w:szCs w:val="26"/>
        </w:rPr>
        <w:t>31</w:t>
      </w:r>
      <w:r w:rsidR="00551E41" w:rsidRPr="00F06A58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547208" w:rsidRPr="00F06A58">
        <w:rPr>
          <w:rFonts w:ascii="Angsana New" w:hAnsi="Angsana New"/>
          <w:sz w:val="26"/>
          <w:szCs w:val="26"/>
          <w:lang w:val="en-US"/>
        </w:rPr>
        <w:t>2560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547208" w:rsidRPr="00F06A58">
        <w:rPr>
          <w:rFonts w:ascii="Angsana New" w:hAnsi="Angsana New"/>
          <w:sz w:val="26"/>
          <w:szCs w:val="26"/>
        </w:rPr>
        <w:t>31</w:t>
      </w:r>
      <w:r w:rsidR="00E501AB" w:rsidRPr="00F06A5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21790" w:rsidRPr="00F06A58">
        <w:rPr>
          <w:rFonts w:ascii="Angsana New" w:hAnsi="Angsana New"/>
          <w:sz w:val="26"/>
          <w:szCs w:val="26"/>
          <w:cs/>
          <w:lang w:val="th-TH"/>
        </w:rPr>
        <w:t>ธันวาคม</w:t>
      </w:r>
      <w:r w:rsidR="00EE24F9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47208" w:rsidRPr="00F06A58">
        <w:rPr>
          <w:rFonts w:ascii="Angsana New" w:hAnsi="Angsana New"/>
          <w:sz w:val="26"/>
          <w:szCs w:val="26"/>
          <w:lang w:val="en-US"/>
        </w:rPr>
        <w:t>2560</w:t>
      </w:r>
      <w:r w:rsidR="00B21790" w:rsidRPr="00F06A5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B05D6" w:rsidRPr="00F06A58" w:rsidRDefault="008B05D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="00525D25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F06A5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:rsidR="00D70449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B05D6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406B16" w:rsidRPr="00F06A58" w:rsidRDefault="00417E8C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406B16" w:rsidRPr="00F06A58">
        <w:rPr>
          <w:rFonts w:ascii="Angsana New" w:hAnsi="Angsana New"/>
          <w:b/>
          <w:bCs/>
          <w:sz w:val="26"/>
          <w:szCs w:val="26"/>
          <w:cs/>
        </w:rPr>
        <w:lastRenderedPageBreak/>
        <w:t>หลักการจัดทำงบการเงินรวม</w:t>
      </w:r>
    </w:p>
    <w:p w:rsidR="00D70449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70449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บริษัทย่อยเป็นกิจการที่อยู่ภายใต้การควบคุมของบริษัท  </w:t>
      </w:r>
      <w:r w:rsidR="00D70449" w:rsidRPr="00F06A58">
        <w:rPr>
          <w:rFonts w:ascii="Angsana New" w:hAnsi="Angsana New"/>
          <w:sz w:val="26"/>
          <w:szCs w:val="26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2144A8" w:rsidRPr="00F06A58">
        <w:rPr>
          <w:rFonts w:ascii="Angsana New" w:hAnsi="Angsana New"/>
          <w:sz w:val="26"/>
          <w:szCs w:val="26"/>
          <w:cs/>
          <w:lang w:val="th-TH"/>
        </w:rPr>
        <w:t>จำนวนเงินผลตอบแทนของกลุ่มบริษัท</w:t>
      </w:r>
      <w:r w:rsidR="002C2A1D" w:rsidRPr="00F06A58">
        <w:rPr>
          <w:rFonts w:ascii="Angsana New" w:hAnsi="Angsana New"/>
          <w:sz w:val="26"/>
          <w:szCs w:val="26"/>
          <w:cs/>
          <w:lang w:val="th-TH"/>
        </w:rPr>
        <w:t xml:space="preserve">  </w:t>
      </w:r>
      <w:r w:rsidR="00BE223F" w:rsidRPr="00F06A58">
        <w:rPr>
          <w:rFonts w:ascii="Angsana New" w:hAnsi="Angsana New"/>
          <w:sz w:val="26"/>
          <w:szCs w:val="26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:rsidR="00D70449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70449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D70449" w:rsidRPr="00F06A58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F06A58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BE223F" w:rsidRPr="00F06A58" w:rsidRDefault="00BE223F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406B16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A269E7" w:rsidRPr="00F06A58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253E9C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           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47208" w:rsidRPr="00F06A58">
        <w:rPr>
          <w:rFonts w:ascii="Angsana New" w:hAnsi="Angsana New"/>
          <w:sz w:val="26"/>
          <w:szCs w:val="26"/>
        </w:rPr>
        <w:t>31</w:t>
      </w:r>
      <w:r w:rsidR="00547208" w:rsidRPr="00F06A58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547208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47208" w:rsidRPr="00F06A58">
        <w:rPr>
          <w:rFonts w:ascii="Angsana New" w:hAnsi="Angsana New"/>
          <w:sz w:val="26"/>
          <w:szCs w:val="26"/>
          <w:lang w:val="en-US"/>
        </w:rPr>
        <w:t>2560</w:t>
      </w:r>
    </w:p>
    <w:p w:rsidR="00417E8C" w:rsidRPr="00F06A58" w:rsidRDefault="00417E8C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06B16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06A58">
        <w:rPr>
          <w:rFonts w:ascii="Angsana New" w:hAnsi="Angsana New" w:hint="cs"/>
          <w:b/>
          <w:bCs/>
          <w:sz w:val="26"/>
          <w:szCs w:val="26"/>
          <w:cs/>
          <w:lang w:val="th-TH"/>
        </w:rPr>
        <w:t>3.</w:t>
      </w:r>
      <w:r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นโยบายการบัญชีที่สำคัญ</w:t>
      </w:r>
    </w:p>
    <w:p w:rsidR="00886179" w:rsidRPr="00F06A58" w:rsidRDefault="00886179" w:rsidP="00427BDC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406B16" w:rsidRPr="00F06A58" w:rsidRDefault="00406B16" w:rsidP="00525D2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</w:rPr>
        <w:t>3</w:t>
      </w:r>
      <w:r w:rsidRPr="00F06A58">
        <w:rPr>
          <w:rFonts w:ascii="Angsana New" w:hAnsi="Angsana New"/>
          <w:sz w:val="26"/>
          <w:szCs w:val="26"/>
          <w:cs/>
        </w:rPr>
        <w:t>.</w:t>
      </w:r>
      <w:r w:rsidRPr="00F06A58">
        <w:rPr>
          <w:rFonts w:ascii="Angsana New" w:hAnsi="Angsana New"/>
          <w:sz w:val="26"/>
          <w:szCs w:val="26"/>
        </w:rPr>
        <w:t>1</w:t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E501AB" w:rsidRPr="00F06A58">
        <w:rPr>
          <w:rFonts w:ascii="Angsana New" w:hAnsi="Angsana New"/>
          <w:sz w:val="26"/>
          <w:szCs w:val="26"/>
        </w:rPr>
        <w:t xml:space="preserve">31 </w:t>
      </w:r>
      <w:r w:rsidR="00E501AB"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="00E501AB" w:rsidRPr="00F06A58">
        <w:rPr>
          <w:rFonts w:ascii="Angsana New" w:hAnsi="Angsana New"/>
          <w:sz w:val="26"/>
          <w:szCs w:val="26"/>
        </w:rPr>
        <w:t>25</w:t>
      </w:r>
      <w:r w:rsidR="00EE24F9" w:rsidRPr="00F06A58">
        <w:rPr>
          <w:rFonts w:ascii="Angsana New" w:hAnsi="Angsana New"/>
          <w:sz w:val="26"/>
          <w:szCs w:val="26"/>
        </w:rPr>
        <w:t>60</w:t>
      </w:r>
      <w:r w:rsidR="00862A36" w:rsidRPr="00F06A58">
        <w:rPr>
          <w:rFonts w:ascii="Angsana New" w:hAnsi="Angsana New"/>
          <w:sz w:val="26"/>
          <w:szCs w:val="26"/>
        </w:rPr>
        <w:t xml:space="preserve"> </w:t>
      </w:r>
      <w:r w:rsidR="00862A36" w:rsidRPr="00F06A58">
        <w:rPr>
          <w:rFonts w:ascii="Angsana New" w:hAnsi="Angsana New" w:hint="cs"/>
          <w:sz w:val="26"/>
          <w:szCs w:val="26"/>
          <w:cs/>
        </w:rPr>
        <w:t>ยกเว้นวิธี</w:t>
      </w:r>
      <w:r w:rsidR="000D2673" w:rsidRPr="00F06A58">
        <w:rPr>
          <w:rFonts w:ascii="Angsana New" w:hAnsi="Angsana New" w:hint="cs"/>
          <w:sz w:val="26"/>
          <w:szCs w:val="26"/>
          <w:cs/>
        </w:rPr>
        <w:t>การ</w:t>
      </w:r>
      <w:r w:rsidR="00862A36" w:rsidRPr="00F06A58">
        <w:rPr>
          <w:rFonts w:ascii="Angsana New" w:hAnsi="Angsana New" w:hint="cs"/>
          <w:sz w:val="26"/>
          <w:szCs w:val="26"/>
          <w:cs/>
        </w:rPr>
        <w:t>ตีราคาสินค้าคงเหลือ</w:t>
      </w:r>
      <w:r w:rsidR="000B7B84" w:rsidRPr="00F06A58">
        <w:rPr>
          <w:rFonts w:ascii="Angsana New" w:hAnsi="Angsana New" w:hint="cs"/>
          <w:sz w:val="26"/>
          <w:szCs w:val="26"/>
          <w:cs/>
        </w:rPr>
        <w:t xml:space="preserve"> ซึ่งเปลี่ยนจากการ</w:t>
      </w:r>
      <w:r w:rsidR="000B7B84" w:rsidRPr="00F06A58">
        <w:rPr>
          <w:rFonts w:ascii="Angsana New" w:hAnsi="Angsana New"/>
          <w:sz w:val="26"/>
          <w:szCs w:val="26"/>
          <w:cs/>
        </w:rPr>
        <w:t>ตีราคาด้วยราคาทุนตามวิธีเข้าก่อน</w:t>
      </w:r>
      <w:r w:rsidR="000B7B84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="000B7B84" w:rsidRPr="00F06A58">
        <w:rPr>
          <w:rFonts w:ascii="Angsana New" w:hAnsi="Angsana New"/>
          <w:sz w:val="26"/>
          <w:szCs w:val="26"/>
          <w:cs/>
        </w:rPr>
        <w:t>-</w:t>
      </w:r>
      <w:r w:rsidR="000B7B84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="000B7B84" w:rsidRPr="00F06A58">
        <w:rPr>
          <w:rFonts w:ascii="Angsana New" w:hAnsi="Angsana New"/>
          <w:sz w:val="26"/>
          <w:szCs w:val="26"/>
          <w:cs/>
        </w:rPr>
        <w:t xml:space="preserve">ออกก่อน เป็นวิธีราคาต้นทุนถัวเฉลี่ยหรือมูลค่าสุทธิที่คาดว่าจะได้รับแล้วแต่ราคาใดจะต่ำกว่า </w:t>
      </w:r>
      <w:r w:rsidR="009344CB" w:rsidRPr="00F06A58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="009344CB" w:rsidRPr="00F06A58">
        <w:rPr>
          <w:rFonts w:ascii="Angsana New" w:hAnsi="Angsana New"/>
          <w:sz w:val="26"/>
          <w:szCs w:val="26"/>
        </w:rPr>
        <w:t>1</w:t>
      </w:r>
      <w:r w:rsidR="009344CB" w:rsidRPr="00F06A58">
        <w:rPr>
          <w:rFonts w:ascii="Angsana New" w:hAnsi="Angsana New"/>
          <w:sz w:val="26"/>
          <w:szCs w:val="26"/>
          <w:cs/>
        </w:rPr>
        <w:t xml:space="preserve"> มกราคม </w:t>
      </w:r>
      <w:r w:rsidR="009344CB" w:rsidRPr="00F06A58">
        <w:rPr>
          <w:rFonts w:ascii="Angsana New" w:hAnsi="Angsana New"/>
          <w:sz w:val="26"/>
          <w:szCs w:val="26"/>
        </w:rPr>
        <w:t>2561</w:t>
      </w:r>
      <w:r w:rsidR="009344CB" w:rsidRPr="00F06A58">
        <w:rPr>
          <w:rFonts w:ascii="Angsana New" w:hAnsi="Angsana New"/>
          <w:sz w:val="26"/>
          <w:szCs w:val="26"/>
          <w:cs/>
        </w:rPr>
        <w:t xml:space="preserve"> </w:t>
      </w:r>
      <w:r w:rsidR="000B7B84" w:rsidRPr="00F06A58">
        <w:rPr>
          <w:rFonts w:ascii="Angsana New" w:hAnsi="Angsana New"/>
          <w:sz w:val="26"/>
          <w:szCs w:val="26"/>
          <w:cs/>
        </w:rPr>
        <w:t>ผลกระทบของการเปลี่ยนแปลงการตีราคาสินค้าคงเหลือต่องบการเงินรวมและงบการเงินเฉพาะกิจการไม่มีสาระสำคัญ</w:t>
      </w:r>
    </w:p>
    <w:p w:rsidR="00B30F85" w:rsidRPr="00F06A58" w:rsidRDefault="00B30F85" w:rsidP="00525D2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B30F85" w:rsidRPr="00F06A58" w:rsidRDefault="00B30F85" w:rsidP="00525D2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</w:rPr>
        <w:t>3</w:t>
      </w:r>
      <w:r w:rsidRPr="00F06A58">
        <w:rPr>
          <w:rFonts w:ascii="Angsana New" w:hAnsi="Angsana New"/>
          <w:sz w:val="26"/>
          <w:szCs w:val="26"/>
          <w:cs/>
        </w:rPr>
        <w:t>.</w:t>
      </w:r>
      <w:r w:rsidRPr="00F06A58">
        <w:rPr>
          <w:rFonts w:ascii="Angsana New" w:hAnsi="Angsana New"/>
          <w:sz w:val="26"/>
          <w:szCs w:val="26"/>
        </w:rPr>
        <w:t>2</w:t>
      </w:r>
      <w:r w:rsidRPr="00F06A58">
        <w:rPr>
          <w:rFonts w:ascii="Angsana New" w:hAnsi="Angsana New"/>
          <w:sz w:val="26"/>
          <w:szCs w:val="26"/>
        </w:rPr>
        <w:tab/>
      </w:r>
      <w:r w:rsidRPr="00F06A58">
        <w:rPr>
          <w:rFonts w:ascii="Angsana New" w:hAnsi="Angsana New"/>
          <w:sz w:val="26"/>
          <w:szCs w:val="26"/>
          <w:cs/>
        </w:rPr>
        <w:t>มาตรฐานการบัญชีใหม่</w:t>
      </w:r>
      <w:r w:rsidR="008C2B77" w:rsidRPr="00F06A58">
        <w:rPr>
          <w:rFonts w:ascii="Angsana New" w:hAnsi="Angsana New"/>
          <w:sz w:val="26"/>
          <w:szCs w:val="26"/>
          <w:cs/>
        </w:rPr>
        <w:t>ที่เริ่มมีผลบังคับใช้ในงวดบัญชีปัจจุบัน</w:t>
      </w:r>
    </w:p>
    <w:p w:rsidR="00B30F85" w:rsidRPr="00F06A58" w:rsidRDefault="00B30F85" w:rsidP="00427BD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B30F85" w:rsidRPr="00F06A58" w:rsidRDefault="00B30F8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</w:t>
      </w:r>
      <w:r w:rsidR="00511BAA" w:rsidRPr="00F06A58">
        <w:rPr>
          <w:rFonts w:ascii="Angsana New" w:hAnsi="Angsana New"/>
          <w:sz w:val="26"/>
          <w:szCs w:val="26"/>
          <w:cs/>
          <w:lang w:val="th-TH"/>
        </w:rPr>
        <w:t xml:space="preserve">ลาบัญชีที่เริ่มในหรือหลังวันที่ </w:t>
      </w:r>
      <w:r w:rsidRPr="00F06A58">
        <w:rPr>
          <w:rFonts w:ascii="Angsana New" w:hAnsi="Angsana New"/>
          <w:sz w:val="26"/>
          <w:szCs w:val="26"/>
          <w:cs/>
          <w:lang w:val="th-TH"/>
        </w:rPr>
        <w:t>1</w:t>
      </w:r>
      <w:r w:rsidR="00511BAA" w:rsidRPr="00F06A5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มกราคม </w:t>
      </w:r>
      <w:r w:rsidR="00511BAA" w:rsidRPr="00F06A58">
        <w:rPr>
          <w:rFonts w:ascii="Angsana New" w:hAnsi="Angsana New"/>
          <w:sz w:val="26"/>
          <w:szCs w:val="26"/>
          <w:cs/>
          <w:lang w:val="th-TH"/>
        </w:rPr>
        <w:t>25</w:t>
      </w:r>
      <w:r w:rsidR="00156302" w:rsidRPr="00F06A58">
        <w:rPr>
          <w:rFonts w:ascii="Angsana New" w:hAnsi="Angsana New"/>
          <w:sz w:val="26"/>
          <w:szCs w:val="26"/>
          <w:cs/>
          <w:lang w:val="th-TH"/>
        </w:rPr>
        <w:t>61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242B88" w:rsidRPr="00F06A58">
        <w:rPr>
          <w:rFonts w:ascii="Angsana New" w:hAnsi="Angsana New"/>
          <w:sz w:val="26"/>
          <w:szCs w:val="26"/>
          <w:lang w:val="en-GB"/>
        </w:rPr>
        <w:t>31</w:t>
      </w:r>
      <w:r w:rsidR="00B309BE" w:rsidRPr="00F06A58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242B88" w:rsidRPr="00F06A58">
        <w:rPr>
          <w:rFonts w:ascii="Angsana New" w:hAnsi="Angsana New" w:hint="cs"/>
          <w:sz w:val="26"/>
          <w:szCs w:val="26"/>
          <w:cs/>
          <w:lang w:val="th-TH"/>
        </w:rPr>
        <w:t>2560</w:t>
      </w:r>
    </w:p>
    <w:p w:rsidR="00B30F85" w:rsidRPr="00F06A58" w:rsidRDefault="00B30F8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B30F85" w:rsidRPr="00F06A58" w:rsidRDefault="00B30F8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</w:t>
      </w:r>
      <w:r w:rsidR="002735EC" w:rsidRPr="00F06A58">
        <w:rPr>
          <w:rFonts w:ascii="Angsana New" w:hAnsi="Angsana New"/>
          <w:sz w:val="26"/>
          <w:szCs w:val="26"/>
          <w:cs/>
          <w:lang w:val="th-TH"/>
        </w:rPr>
        <w:t>ระหว่างกาลสำหรับ</w:t>
      </w:r>
      <w:r w:rsidR="00885013" w:rsidRPr="00F06A58">
        <w:rPr>
          <w:rFonts w:ascii="Angsana New" w:hAnsi="Angsana New"/>
          <w:sz w:val="26"/>
          <w:szCs w:val="26"/>
          <w:cs/>
          <w:lang w:val="th-TH"/>
        </w:rPr>
        <w:t>งวด</w:t>
      </w:r>
      <w:r w:rsidR="005E2CA1" w:rsidRPr="00F06A58">
        <w:rPr>
          <w:rFonts w:ascii="Angsana New" w:hAnsi="Angsana New"/>
          <w:sz w:val="26"/>
          <w:szCs w:val="26"/>
          <w:cs/>
          <w:lang w:val="th-TH"/>
        </w:rPr>
        <w:t>สามเดือน</w:t>
      </w:r>
      <w:r w:rsidR="006C271C" w:rsidRPr="00F06A58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BC553A" w:rsidRPr="00F06A58">
        <w:rPr>
          <w:rFonts w:ascii="Angsana New" w:hAnsi="Angsana New" w:hint="cs"/>
          <w:sz w:val="26"/>
          <w:szCs w:val="26"/>
          <w:cs/>
          <w:lang w:val="th-TH"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242B88" w:rsidRPr="00F06A58">
        <w:rPr>
          <w:rFonts w:ascii="Angsana New" w:hAnsi="Angsana New" w:hint="cs"/>
          <w:sz w:val="26"/>
          <w:szCs w:val="26"/>
          <w:cs/>
          <w:lang w:val="th-TH"/>
        </w:rPr>
        <w:t>30</w:t>
      </w:r>
      <w:r w:rsidR="00242B88" w:rsidRPr="00F06A5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C553A" w:rsidRPr="00F06A58">
        <w:rPr>
          <w:rFonts w:ascii="Angsana New" w:hAnsi="Angsana New"/>
          <w:sz w:val="26"/>
          <w:szCs w:val="26"/>
          <w:cs/>
          <w:lang w:val="th-TH"/>
        </w:rPr>
        <w:t>กันยายน</w:t>
      </w:r>
      <w:r w:rsidR="004C7439" w:rsidRPr="00F06A58">
        <w:rPr>
          <w:rFonts w:ascii="Angsana New" w:hAnsi="Angsana New"/>
          <w:sz w:val="26"/>
          <w:szCs w:val="26"/>
          <w:cs/>
          <w:lang w:val="th-TH"/>
        </w:rPr>
        <w:t xml:space="preserve"> 256</w:t>
      </w:r>
      <w:r w:rsidR="00EE24F9" w:rsidRPr="00F06A58">
        <w:rPr>
          <w:rFonts w:ascii="Angsana New" w:hAnsi="Angsana New"/>
          <w:sz w:val="26"/>
          <w:szCs w:val="26"/>
          <w:cs/>
          <w:lang w:val="th-TH"/>
        </w:rPr>
        <w:t>1</w:t>
      </w:r>
    </w:p>
    <w:p w:rsidR="00B30F85" w:rsidRPr="00F06A58" w:rsidRDefault="00D360DE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B073F6" w:rsidRPr="00F06A58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="00B073F6" w:rsidRPr="00F06A58">
        <w:rPr>
          <w:rFonts w:ascii="Angsana New" w:hAnsi="Angsana New"/>
          <w:b/>
          <w:bCs/>
          <w:sz w:val="26"/>
          <w:szCs w:val="26"/>
        </w:rPr>
        <w:tab/>
      </w:r>
      <w:r w:rsidR="00B30F85" w:rsidRPr="00F06A58">
        <w:rPr>
          <w:rFonts w:ascii="Angsana New" w:hAnsi="Angsana New"/>
          <w:b/>
          <w:bCs/>
          <w:sz w:val="26"/>
          <w:szCs w:val="26"/>
          <w:cs/>
          <w:lang w:val="th-TH"/>
        </w:rPr>
        <w:t>รายการบัญชีกับบุคคลและกิจการที่เกี่ยวข้องกัน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0920D3" w:rsidRPr="00F06A58" w:rsidRDefault="000920D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86179" w:rsidRPr="00F06A58" w:rsidRDefault="0088617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 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F06A58">
        <w:rPr>
          <w:rFonts w:ascii="Angsana New" w:hAnsi="Angsana New"/>
          <w:spacing w:val="-8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F06A58">
        <w:rPr>
          <w:rFonts w:ascii="Angsana New" w:hAnsi="Angsana New"/>
          <w:spacing w:val="-8"/>
          <w:sz w:val="26"/>
          <w:szCs w:val="26"/>
        </w:rPr>
        <w:t>1</w:t>
      </w:r>
      <w:r w:rsidRPr="00F06A58">
        <w:rPr>
          <w:rFonts w:ascii="Angsana New" w:hAnsi="Angsana New"/>
          <w:spacing w:val="-8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</w:t>
      </w:r>
      <w:r w:rsidR="00107249" w:rsidRPr="00F06A58">
        <w:rPr>
          <w:rFonts w:ascii="Angsana New" w:hAnsi="Angsana New"/>
          <w:spacing w:val="-8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pacing w:val="-8"/>
          <w:sz w:val="26"/>
          <w:szCs w:val="26"/>
          <w:cs/>
        </w:rPr>
        <w:t>มีดังนี้</w:t>
      </w:r>
    </w:p>
    <w:p w:rsidR="00107249" w:rsidRPr="00F06A58" w:rsidRDefault="0010724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703BE9" w:rsidRPr="00F06A58" w:rsidTr="009C492F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703BE9" w:rsidRPr="00F06A58" w:rsidRDefault="00703BE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703BE9" w:rsidRPr="00F06A58" w:rsidRDefault="00703BE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703BE9" w:rsidRPr="00F06A58" w:rsidRDefault="00703BE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:rsidR="00703BE9" w:rsidRPr="00F06A58" w:rsidRDefault="00703BE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:rsidR="00703BE9" w:rsidRPr="00F06A58" w:rsidRDefault="00703BE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03BE9" w:rsidRPr="00F83C83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703BE9" w:rsidRPr="00F83C83" w:rsidRDefault="00703BE9" w:rsidP="00427BD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03BE9" w:rsidRPr="00F83C83" w:rsidRDefault="00703BE9" w:rsidP="00427BD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703BE9" w:rsidRPr="00F83C83" w:rsidRDefault="00703BE9" w:rsidP="00427BD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03BE9" w:rsidRPr="00F83C83" w:rsidRDefault="00703BE9" w:rsidP="00427BD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703BE9" w:rsidRPr="00F83C83" w:rsidRDefault="00703BE9" w:rsidP="00427BD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83C8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:rsidR="00F83C83" w:rsidRPr="00F06A58" w:rsidRDefault="00F83C8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6CC7A3" wp14:editId="4633BD23">
                      <wp:simplePos x="0" y="0"/>
                      <wp:positionH relativeFrom="column">
                        <wp:posOffset>-28890</wp:posOffset>
                      </wp:positionH>
                      <wp:positionV relativeFrom="paragraph">
                        <wp:posOffset>30460</wp:posOffset>
                      </wp:positionV>
                      <wp:extent cx="111318" cy="1238400"/>
                      <wp:effectExtent l="0" t="0" r="60325" b="19050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8" cy="12384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997E9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-2.25pt;margin-top:2.4pt;width:8.75pt;height:97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" adj="162" strokecolor="black [3213]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:rsidR="00F83C83" w:rsidRDefault="00F83C83" w:rsidP="0074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  <w:p w:rsidR="00F83C83" w:rsidRPr="00F06A58" w:rsidRDefault="00F83C83" w:rsidP="0074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  <w:p w:rsidR="00F83C83" w:rsidRPr="00F06A58" w:rsidRDefault="00F83C83" w:rsidP="00427BDC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 w:val="restart"/>
            <w:shd w:val="clear" w:color="auto" w:fill="auto"/>
            <w:vAlign w:val="center"/>
          </w:tcPr>
          <w:p w:rsidR="00F83C83" w:rsidRDefault="00F83C83" w:rsidP="000D2673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  <w:p w:rsidR="00F83C83" w:rsidRPr="00F06A58" w:rsidRDefault="00F83C83" w:rsidP="000D2673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  <w:p w:rsidR="00F83C83" w:rsidRPr="00F06A58" w:rsidRDefault="00F83C83" w:rsidP="009C492F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3C8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F83C83" w:rsidRPr="00F06A58" w:rsidRDefault="00F83C83" w:rsidP="00427BD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:rsidR="00F83C83" w:rsidRPr="00F06A58" w:rsidRDefault="00F83C8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F83C83" w:rsidRPr="00F06A58" w:rsidRDefault="00F83C83" w:rsidP="00427BDC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F83C83" w:rsidRPr="00F06A58" w:rsidRDefault="00F83C83" w:rsidP="009C492F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3C8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F83C83" w:rsidRPr="00F06A58" w:rsidRDefault="00F83C83" w:rsidP="0098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เพร็ตตี้ ฟู้ดส์ จำกัด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br/>
              <w:t>(</w:t>
            </w:r>
            <w:r w:rsidRPr="00F06A58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จดทะเบียนเลิกกิจการเมื่อวันที่ </w:t>
            </w:r>
            <w:r w:rsidRPr="00F06A58">
              <w:rPr>
                <w:rFonts w:ascii="Angsana New" w:eastAsia="Angsana New" w:hAnsi="Angsana New"/>
                <w:sz w:val="26"/>
                <w:szCs w:val="26"/>
                <w:lang w:val="en-GB"/>
              </w:rPr>
              <w:t xml:space="preserve">24 </w:t>
            </w:r>
            <w:r w:rsidRPr="00F06A58">
              <w:rPr>
                <w:rFonts w:ascii="Angsana New" w:eastAsia="Angsana New" w:hAnsi="Angsana New" w:hint="cs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F06A58">
              <w:rPr>
                <w:rFonts w:ascii="Angsana New" w:eastAsia="Angsana New" w:hAnsi="Angsana New"/>
                <w:sz w:val="26"/>
                <w:szCs w:val="26"/>
                <w:lang w:val="en-GB"/>
              </w:rPr>
              <w:t>2561)</w:t>
            </w:r>
          </w:p>
        </w:tc>
        <w:tc>
          <w:tcPr>
            <w:tcW w:w="270" w:type="dxa"/>
          </w:tcPr>
          <w:p w:rsidR="00F83C83" w:rsidRPr="00F06A58" w:rsidRDefault="00F83C8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F83C83" w:rsidRPr="00F06A58" w:rsidRDefault="00F83C83" w:rsidP="00427BDC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EBCA8C" wp14:editId="75C626BC">
                      <wp:simplePos x="0" y="0"/>
                      <wp:positionH relativeFrom="column">
                        <wp:posOffset>-61290</wp:posOffset>
                      </wp:positionH>
                      <wp:positionV relativeFrom="paragraph">
                        <wp:posOffset>-429710</wp:posOffset>
                      </wp:positionV>
                      <wp:extent cx="111318" cy="1252650"/>
                      <wp:effectExtent l="0" t="0" r="41275" b="2413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8" cy="125265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B5D56" id="Right Brace 4" o:spid="_x0000_s1026" type="#_x0000_t88" style="position:absolute;margin-left:-4.85pt;margin-top:-33.85pt;width:8.75pt;height:98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" adj="160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/>
            <w:shd w:val="clear" w:color="auto" w:fill="auto"/>
          </w:tcPr>
          <w:p w:rsidR="00F83C83" w:rsidRPr="00F06A58" w:rsidRDefault="00F83C83" w:rsidP="009C492F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3C8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สุทธารา สวีท  จำกัด </w:t>
            </w:r>
          </w:p>
        </w:tc>
        <w:tc>
          <w:tcPr>
            <w:tcW w:w="270" w:type="dxa"/>
          </w:tcPr>
          <w:p w:rsidR="00F83C83" w:rsidRPr="00F06A58" w:rsidRDefault="00F83C8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F83C83" w:rsidRPr="00F06A58" w:rsidRDefault="00F83C8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F83C83" w:rsidRPr="00F06A58" w:rsidRDefault="00F83C8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F83C83" w:rsidRPr="00F06A58" w:rsidRDefault="00F83C83" w:rsidP="009C49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340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E83403" w:rsidRPr="00F06A58" w:rsidRDefault="00E8340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3403" w:rsidRPr="00F06A58" w:rsidRDefault="00E8340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E83403" w:rsidRPr="00F06A58" w:rsidRDefault="00E8340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3403" w:rsidRPr="00F06A58" w:rsidRDefault="00E83403" w:rsidP="00427B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E83403" w:rsidRPr="00F06A58" w:rsidRDefault="00E83403" w:rsidP="009C49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GoBack"/>
            <w:bookmarkEnd w:id="1"/>
          </w:p>
        </w:tc>
      </w:tr>
      <w:tr w:rsidR="00E83403" w:rsidRPr="00F06A58" w:rsidTr="009C492F">
        <w:trPr>
          <w:trHeight w:val="20"/>
        </w:trPr>
        <w:tc>
          <w:tcPr>
            <w:tcW w:w="2700" w:type="dxa"/>
            <w:shd w:val="clear" w:color="auto" w:fill="auto"/>
          </w:tcPr>
          <w:p w:rsidR="00E83403" w:rsidRPr="00F06A58" w:rsidRDefault="00E83403" w:rsidP="00E8340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:rsidR="00E83403" w:rsidRPr="00F06A58" w:rsidRDefault="00E83403" w:rsidP="00E8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E83403" w:rsidRPr="00F06A58" w:rsidRDefault="00E83403" w:rsidP="00E8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E83403" w:rsidRPr="00F06A58" w:rsidRDefault="00E83403" w:rsidP="00E8340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E83403" w:rsidRPr="00F06A58" w:rsidRDefault="00E83403" w:rsidP="006B3DE8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</w:tbl>
    <w:p w:rsidR="00B35F26" w:rsidRPr="00F06A58" w:rsidRDefault="00B35F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B30F85" w:rsidRPr="00F06A58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38"/>
        <w:gridCol w:w="6030"/>
      </w:tblGrid>
      <w:tr w:rsidR="00B30F85" w:rsidRPr="00F06A58" w:rsidTr="009C492F">
        <w:trPr>
          <w:tblHeader/>
        </w:trPr>
        <w:tc>
          <w:tcPr>
            <w:tcW w:w="35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F85" w:rsidRPr="00F06A58" w:rsidRDefault="00B30F85" w:rsidP="00427BDC">
            <w:pPr>
              <w:ind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:rsidR="00B30F85" w:rsidRPr="00F06A58" w:rsidRDefault="00B30F85" w:rsidP="00427BDC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F85" w:rsidRPr="00F06A58" w:rsidRDefault="00B30F85" w:rsidP="00427BDC">
            <w:pPr>
              <w:ind w:right="-1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39E7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9E7" w:rsidRPr="00F06A58" w:rsidRDefault="00E439E7" w:rsidP="00427BDC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E439E7" w:rsidRPr="00F06A58" w:rsidRDefault="00E439E7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9E7" w:rsidRPr="00F06A58" w:rsidRDefault="00E439E7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30F85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F85" w:rsidRPr="00F06A58" w:rsidRDefault="00B30F85" w:rsidP="00427BD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8" w:type="dxa"/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ราคาทุนบวกกำไรร้อยละ </w:t>
            </w:r>
            <w:r w:rsidR="00547208" w:rsidRPr="00F06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30F85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F85" w:rsidRPr="00F06A58" w:rsidRDefault="00B30F85" w:rsidP="00B810DE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="000B7B84" w:rsidRPr="00F06A58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38" w:type="dxa"/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B30F85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F85" w:rsidRPr="00F06A58" w:rsidRDefault="00B30F85" w:rsidP="00427BDC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F85" w:rsidRPr="00F06A58" w:rsidRDefault="00B30F85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9D0900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900" w:rsidRPr="009D0900" w:rsidRDefault="009D0900" w:rsidP="00427BD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38" w:type="dxa"/>
          </w:tcPr>
          <w:p w:rsidR="009D0900" w:rsidRPr="00F06A58" w:rsidRDefault="009D0900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900" w:rsidRPr="00F06A58" w:rsidRDefault="009D0900" w:rsidP="00772AB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0900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511BAA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BAA" w:rsidRPr="00F06A58" w:rsidRDefault="006C73FC" w:rsidP="00427BD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38" w:type="dxa"/>
          </w:tcPr>
          <w:p w:rsidR="00511BAA" w:rsidRPr="00F06A58" w:rsidRDefault="00511BAA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BAA" w:rsidRPr="00F06A58" w:rsidRDefault="00703BE9" w:rsidP="00772AB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="00772AB7" w:rsidRPr="00F06A58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F06A5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511BAA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BAA" w:rsidRPr="00F06A58" w:rsidRDefault="00511BAA" w:rsidP="00427BDC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38" w:type="dxa"/>
          </w:tcPr>
          <w:p w:rsidR="00511BAA" w:rsidRPr="00F06A58" w:rsidRDefault="00511BAA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BAA" w:rsidRPr="00F06A58" w:rsidRDefault="00772AB7" w:rsidP="00772AB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F06A58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="00511BAA" w:rsidRPr="00F06A5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511BAA" w:rsidRPr="00F06A58" w:rsidTr="009C492F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BAA" w:rsidRPr="00F06A58" w:rsidRDefault="00511BAA" w:rsidP="00427BDC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38" w:type="dxa"/>
          </w:tcPr>
          <w:p w:rsidR="00511BAA" w:rsidRPr="00F06A58" w:rsidRDefault="00511BAA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BAA" w:rsidRPr="00F06A58" w:rsidRDefault="00511BAA" w:rsidP="00427BDC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F06A5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:rsidR="009C492F" w:rsidRPr="00F06A58" w:rsidRDefault="009C492F" w:rsidP="00427BDC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cs/>
          <w:lang w:val="en-US"/>
        </w:rPr>
      </w:pPr>
    </w:p>
    <w:p w:rsidR="009C492F" w:rsidRPr="00F06A58" w:rsidRDefault="009C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2735EC" w:rsidRPr="00F06A58" w:rsidRDefault="002735EC" w:rsidP="00427BDC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F06A58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</w:t>
      </w:r>
      <w:r w:rsidR="009F6172" w:rsidRPr="00F06A58">
        <w:rPr>
          <w:rFonts w:ascii="Angsana New" w:hAnsi="Angsana New" w:cs="Angsana New"/>
          <w:sz w:val="26"/>
          <w:szCs w:val="26"/>
          <w:cs/>
          <w:lang w:val="en-US"/>
        </w:rPr>
        <w:t>บัญชี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ที่สำคัญกับบุคคลหรือกิจการที่เกี่ยวข้องกันสำหรับแต่ละ</w:t>
      </w:r>
      <w:r w:rsidR="00CF4992" w:rsidRPr="00F06A58">
        <w:rPr>
          <w:rFonts w:ascii="Angsana New" w:hAnsi="Angsana New" w:cs="Angsana New"/>
          <w:sz w:val="26"/>
          <w:szCs w:val="26"/>
          <w:cs/>
          <w:lang w:val="en-US"/>
        </w:rPr>
        <w:t>งวดสาม</w:t>
      </w:r>
      <w:r w:rsidR="00885013" w:rsidRPr="00F06A58">
        <w:rPr>
          <w:rFonts w:ascii="Angsana New" w:hAnsi="Angsana New" w:cs="Angsana New"/>
          <w:sz w:val="26"/>
          <w:szCs w:val="26"/>
          <w:cs/>
          <w:lang w:val="en-US"/>
        </w:rPr>
        <w:t>เดือน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="00242B88" w:rsidRPr="00F06A58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BC553A" w:rsidRPr="00F06A58">
        <w:rPr>
          <w:rFonts w:ascii="Angsana New" w:hAnsi="Angsana New" w:cs="Angsana New"/>
          <w:sz w:val="26"/>
          <w:szCs w:val="26"/>
          <w:cs/>
          <w:lang w:val="en-US"/>
        </w:rPr>
        <w:t>กันยายน</w:t>
      </w:r>
      <w:r w:rsidR="004C7439"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4C7439" w:rsidRPr="00F06A58">
        <w:rPr>
          <w:rFonts w:ascii="Angsana New" w:hAnsi="Angsana New" w:cs="Angsana New"/>
          <w:sz w:val="26"/>
          <w:szCs w:val="26"/>
          <w:lang w:val="en-US"/>
        </w:rPr>
        <w:t>256</w:t>
      </w:r>
      <w:r w:rsidR="00EE24F9" w:rsidRPr="00F06A58">
        <w:rPr>
          <w:rFonts w:ascii="Angsana New" w:hAnsi="Angsana New" w:cs="Angsana New"/>
          <w:sz w:val="26"/>
          <w:szCs w:val="26"/>
          <w:lang w:val="en-US"/>
        </w:rPr>
        <w:t>1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F06A58">
        <w:rPr>
          <w:rFonts w:ascii="Angsana New" w:hAnsi="Angsana New" w:cs="Angsana New"/>
          <w:sz w:val="26"/>
          <w:szCs w:val="26"/>
          <w:lang w:val="en-US"/>
        </w:rPr>
        <w:t>25</w:t>
      </w:r>
      <w:r w:rsidR="00EE24F9" w:rsidRPr="00F06A58">
        <w:rPr>
          <w:rFonts w:ascii="Angsana New" w:hAnsi="Angsana New" w:cs="Angsana New"/>
          <w:sz w:val="26"/>
          <w:szCs w:val="26"/>
          <w:lang w:val="en-US"/>
        </w:rPr>
        <w:t>60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:rsidR="005E7718" w:rsidRPr="00F06A58" w:rsidRDefault="005E7718" w:rsidP="005E771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7"/>
        <w:gridCol w:w="15"/>
        <w:gridCol w:w="1403"/>
        <w:gridCol w:w="15"/>
        <w:gridCol w:w="268"/>
        <w:gridCol w:w="92"/>
        <w:gridCol w:w="1326"/>
        <w:gridCol w:w="15"/>
        <w:gridCol w:w="268"/>
        <w:gridCol w:w="15"/>
        <w:gridCol w:w="1436"/>
        <w:gridCol w:w="15"/>
        <w:gridCol w:w="264"/>
        <w:gridCol w:w="1431"/>
      </w:tblGrid>
      <w:tr w:rsidR="005E7718" w:rsidRPr="00F06A58" w:rsidTr="00A95FBB">
        <w:trPr>
          <w:cantSplit/>
        </w:trPr>
        <w:tc>
          <w:tcPr>
            <w:tcW w:w="3172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548" w:type="dxa"/>
            <w:gridSpan w:val="12"/>
            <w:tcBorders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E7718" w:rsidRPr="00F06A58" w:rsidTr="00A95FBB">
        <w:trPr>
          <w:cantSplit/>
        </w:trPr>
        <w:tc>
          <w:tcPr>
            <w:tcW w:w="3172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A95FBB">
        <w:trPr>
          <w:cantSplit/>
        </w:trPr>
        <w:tc>
          <w:tcPr>
            <w:tcW w:w="3172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360" w:type="dxa"/>
            <w:gridSpan w:val="2"/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4" w:type="dxa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5E7718" w:rsidRPr="00F06A58" w:rsidTr="00A95FBB">
        <w:trPr>
          <w:trHeight w:val="353"/>
        </w:trPr>
        <w:tc>
          <w:tcPr>
            <w:tcW w:w="3172" w:type="dxa"/>
            <w:gridSpan w:val="2"/>
            <w:vAlign w:val="center"/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="00E67B8A"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และอื่น</w:t>
            </w:r>
            <w:r w:rsidR="000B7B84"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67B8A"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60088" w:rsidRPr="00F06A58" w:rsidTr="00A95FBB">
        <w:tc>
          <w:tcPr>
            <w:tcW w:w="3172" w:type="dxa"/>
            <w:gridSpan w:val="2"/>
            <w:hideMark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860088" w:rsidRPr="00F06A58" w:rsidRDefault="00860088" w:rsidP="008600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860088" w:rsidRPr="00F06A58" w:rsidRDefault="00236D91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62,236</w:t>
            </w:r>
          </w:p>
        </w:tc>
        <w:tc>
          <w:tcPr>
            <w:tcW w:w="264" w:type="dxa"/>
          </w:tcPr>
          <w:p w:rsidR="00860088" w:rsidRPr="00F06A58" w:rsidRDefault="00860088" w:rsidP="008600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860088" w:rsidRPr="00F06A58" w:rsidRDefault="00236D91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51,969</w:t>
            </w:r>
          </w:p>
        </w:tc>
      </w:tr>
      <w:tr w:rsidR="00860088" w:rsidRPr="00F06A58" w:rsidTr="004765F1">
        <w:tc>
          <w:tcPr>
            <w:tcW w:w="3172" w:type="dxa"/>
            <w:gridSpan w:val="2"/>
            <w:vAlign w:val="center"/>
            <w:hideMark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</w:tcBorders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4765F1" w:rsidRPr="00F06A58" w:rsidTr="004765F1">
        <w:trPr>
          <w:trHeight w:val="353"/>
        </w:trPr>
        <w:tc>
          <w:tcPr>
            <w:tcW w:w="3172" w:type="dxa"/>
            <w:gridSpan w:val="2"/>
            <w:vAlign w:val="center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A30895">
        <w:tc>
          <w:tcPr>
            <w:tcW w:w="3172" w:type="dxa"/>
            <w:gridSpan w:val="2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94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F06A58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4765F1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65F1" w:rsidRPr="00F06A58" w:rsidTr="00A30895">
        <w:trPr>
          <w:trHeight w:val="353"/>
        </w:trPr>
        <w:tc>
          <w:tcPr>
            <w:tcW w:w="3172" w:type="dxa"/>
            <w:gridSpan w:val="2"/>
            <w:vAlign w:val="center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A30895">
        <w:tc>
          <w:tcPr>
            <w:tcW w:w="3172" w:type="dxa"/>
            <w:gridSpan w:val="2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9,333</w:t>
            </w:r>
          </w:p>
        </w:tc>
      </w:tr>
      <w:tr w:rsidR="004765F1" w:rsidRPr="00F06A58" w:rsidTr="00A30895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28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A95FBB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1,669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1,787</w:t>
            </w:r>
          </w:p>
        </w:tc>
      </w:tr>
      <w:tr w:rsidR="004765F1" w:rsidRPr="00F06A58" w:rsidTr="00437C28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  <w:vAlign w:val="center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16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A95FBB">
        <w:tc>
          <w:tcPr>
            <w:tcW w:w="3172" w:type="dxa"/>
            <w:gridSpan w:val="2"/>
            <w:hideMark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lang w:val="en-GB"/>
              </w:rPr>
              <w:t>1,901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1,483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437C28">
        <w:tc>
          <w:tcPr>
            <w:tcW w:w="3172" w:type="dxa"/>
            <w:gridSpan w:val="2"/>
            <w:vAlign w:val="center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4765F1" w:rsidRPr="00F06A58" w:rsidTr="00492518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65F1" w:rsidRPr="00F06A58" w:rsidTr="00492518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4765F1" w:rsidRPr="00F06A58" w:rsidRDefault="004765F1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</w:t>
            </w:r>
            <w:r w:rsidR="002B706A" w:rsidRPr="00F06A58">
              <w:rPr>
                <w:rFonts w:ascii="Angsana New" w:hAnsi="Angsana New"/>
                <w:sz w:val="26"/>
                <w:szCs w:val="26"/>
              </w:rPr>
              <w:t>6</w:t>
            </w:r>
            <w:r w:rsidR="00B16A0F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492518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765F1" w:rsidRPr="00F06A58" w:rsidRDefault="004765F1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</w:t>
            </w:r>
            <w:r w:rsidR="00B16A0F" w:rsidRPr="00F06A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215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492518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65F1" w:rsidRPr="00F06A58" w:rsidRDefault="004765F1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</w:t>
            </w:r>
            <w:r w:rsidR="002B706A" w:rsidRPr="00F06A58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765F1" w:rsidRPr="00F06A58" w:rsidTr="00A95FBB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9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65F1" w:rsidRPr="00F06A58" w:rsidTr="00854753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9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65F1" w:rsidRPr="00F06A58" w:rsidTr="00854753">
        <w:trPr>
          <w:cantSplit/>
        </w:trPr>
        <w:tc>
          <w:tcPr>
            <w:tcW w:w="3172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4765F1" w:rsidRPr="00F06A58" w:rsidRDefault="004765F1" w:rsidP="00476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4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47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26</w:t>
            </w:r>
          </w:p>
        </w:tc>
      </w:tr>
      <w:tr w:rsidR="002B706A" w:rsidRPr="00F06A58" w:rsidTr="00854753">
        <w:trPr>
          <w:cantSplit/>
        </w:trPr>
        <w:tc>
          <w:tcPr>
            <w:tcW w:w="3172" w:type="dxa"/>
            <w:gridSpan w:val="2"/>
          </w:tcPr>
          <w:p w:rsidR="002B706A" w:rsidRPr="00F06A58" w:rsidRDefault="002B706A" w:rsidP="002B70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gridSpan w:val="2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4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2B706A" w:rsidRPr="00F06A58" w:rsidTr="00854753">
        <w:trPr>
          <w:cantSplit/>
        </w:trPr>
        <w:tc>
          <w:tcPr>
            <w:tcW w:w="3172" w:type="dxa"/>
            <w:gridSpan w:val="2"/>
          </w:tcPr>
          <w:p w:rsidR="002B706A" w:rsidRPr="00F06A58" w:rsidRDefault="002B706A" w:rsidP="002B706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280</w:t>
            </w: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4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2B706A" w:rsidRPr="00F06A58" w:rsidTr="00A87DBA">
        <w:trPr>
          <w:cantSplit/>
        </w:trPr>
        <w:tc>
          <w:tcPr>
            <w:tcW w:w="3172" w:type="dxa"/>
            <w:gridSpan w:val="2"/>
          </w:tcPr>
          <w:p w:rsidR="002B706A" w:rsidRPr="00F06A58" w:rsidRDefault="002B706A" w:rsidP="002B706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284</w:t>
            </w: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64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26</w:t>
            </w:r>
          </w:p>
        </w:tc>
      </w:tr>
      <w:tr w:rsidR="002B706A" w:rsidRPr="00F06A58" w:rsidTr="00854753">
        <w:trPr>
          <w:cantSplit/>
        </w:trPr>
        <w:tc>
          <w:tcPr>
            <w:tcW w:w="3172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ind w:right="85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  <w:vAlign w:val="center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2B706A" w:rsidRPr="00F06A58" w:rsidTr="00667FA7">
        <w:trPr>
          <w:cantSplit/>
        </w:trPr>
        <w:tc>
          <w:tcPr>
            <w:tcW w:w="3172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4" w:type="dxa"/>
            <w:vAlign w:val="center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667FA7">
        <w:tc>
          <w:tcPr>
            <w:tcW w:w="3172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360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64" w:type="dxa"/>
            <w:vAlign w:val="center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2B706A" w:rsidRPr="00F06A58" w:rsidTr="00A95FBB">
        <w:trPr>
          <w:cantSplit/>
        </w:trPr>
        <w:tc>
          <w:tcPr>
            <w:tcW w:w="3157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563" w:type="dxa"/>
            <w:gridSpan w:val="13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B706A" w:rsidRPr="00F06A58" w:rsidTr="00A95FBB">
        <w:trPr>
          <w:cantSplit/>
        </w:trPr>
        <w:tc>
          <w:tcPr>
            <w:tcW w:w="3157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6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61" w:type="dxa"/>
            <w:gridSpan w:val="5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06A" w:rsidRPr="00F06A58" w:rsidTr="00A95FBB">
        <w:trPr>
          <w:cantSplit/>
        </w:trPr>
        <w:tc>
          <w:tcPr>
            <w:tcW w:w="3157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hideMark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9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2B706A" w:rsidRPr="00F06A58" w:rsidTr="00A95FBB">
        <w:trPr>
          <w:trHeight w:val="321"/>
        </w:trPr>
        <w:tc>
          <w:tcPr>
            <w:tcW w:w="3157" w:type="dxa"/>
            <w:vAlign w:val="center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18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gridSpan w:val="2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2C2699">
        <w:trPr>
          <w:trHeight w:val="323"/>
        </w:trPr>
        <w:tc>
          <w:tcPr>
            <w:tcW w:w="3157" w:type="dxa"/>
            <w:hideMark/>
          </w:tcPr>
          <w:p w:rsidR="002B706A" w:rsidRPr="00F06A58" w:rsidRDefault="002B706A" w:rsidP="002B706A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F06A5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418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9,658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8,462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9,658</w:t>
            </w:r>
          </w:p>
        </w:tc>
        <w:tc>
          <w:tcPr>
            <w:tcW w:w="279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8,462</w:t>
            </w:r>
          </w:p>
        </w:tc>
      </w:tr>
      <w:tr w:rsidR="002B706A" w:rsidRPr="00F06A58" w:rsidTr="002C2699">
        <w:trPr>
          <w:trHeight w:val="321"/>
        </w:trPr>
        <w:tc>
          <w:tcPr>
            <w:tcW w:w="3157" w:type="dxa"/>
          </w:tcPr>
          <w:p w:rsidR="002B706A" w:rsidRPr="00F06A58" w:rsidRDefault="002B706A" w:rsidP="002B706A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9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2B706A" w:rsidRPr="00F06A58" w:rsidTr="002C2699">
        <w:trPr>
          <w:trHeight w:val="324"/>
        </w:trPr>
        <w:tc>
          <w:tcPr>
            <w:tcW w:w="3157" w:type="dxa"/>
            <w:hideMark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9,833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8,662</w:t>
            </w:r>
          </w:p>
        </w:tc>
        <w:tc>
          <w:tcPr>
            <w:tcW w:w="283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9,833</w:t>
            </w:r>
          </w:p>
        </w:tc>
        <w:tc>
          <w:tcPr>
            <w:tcW w:w="279" w:type="dxa"/>
            <w:gridSpan w:val="2"/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8,662</w:t>
            </w:r>
          </w:p>
        </w:tc>
      </w:tr>
    </w:tbl>
    <w:p w:rsidR="005E7718" w:rsidRPr="00F06A58" w:rsidRDefault="005E7718" w:rsidP="005E771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0"/>
          <w:szCs w:val="20"/>
          <w:lang w:val="en-US"/>
        </w:rPr>
      </w:pPr>
    </w:p>
    <w:p w:rsidR="00242B88" w:rsidRPr="00F06A58" w:rsidRDefault="00242B88" w:rsidP="00242B8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รายการบัญชีที่สำคัญกับบุคคลหรือกิจการที่เกี่ยวข้องกันสำหรับแต่ละงวด</w:t>
      </w:r>
      <w:r w:rsidR="00BC553A" w:rsidRPr="00F06A58">
        <w:rPr>
          <w:rFonts w:ascii="Angsana New" w:hAnsi="Angsana New" w:cs="Angsana New" w:hint="cs"/>
          <w:sz w:val="26"/>
          <w:szCs w:val="26"/>
          <w:cs/>
          <w:lang w:val="en-US"/>
        </w:rPr>
        <w:t>เก้าเดือน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Pr="00F06A58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BC553A" w:rsidRPr="00F06A58">
        <w:rPr>
          <w:rFonts w:ascii="Angsana New" w:hAnsi="Angsana New" w:cs="Angsana New"/>
          <w:sz w:val="26"/>
          <w:szCs w:val="26"/>
          <w:cs/>
          <w:lang w:val="en-US"/>
        </w:rPr>
        <w:t>กันยายน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F06A58">
        <w:rPr>
          <w:rFonts w:ascii="Angsana New" w:hAnsi="Angsana New" w:cs="Angsana New"/>
          <w:sz w:val="26"/>
          <w:szCs w:val="26"/>
          <w:lang w:val="en-US"/>
        </w:rPr>
        <w:t>2561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F06A58">
        <w:rPr>
          <w:rFonts w:ascii="Angsana New" w:hAnsi="Angsana New" w:cs="Angsana New"/>
          <w:sz w:val="26"/>
          <w:szCs w:val="26"/>
          <w:lang w:val="en-US"/>
        </w:rPr>
        <w:t>2560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:rsidR="00A95FBB" w:rsidRPr="00F06A58" w:rsidRDefault="00A95FBB" w:rsidP="00242B8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440"/>
        <w:gridCol w:w="270"/>
        <w:gridCol w:w="1350"/>
        <w:gridCol w:w="279"/>
        <w:gridCol w:w="1431"/>
      </w:tblGrid>
      <w:tr w:rsidR="00A95FBB" w:rsidRPr="00F06A58" w:rsidTr="004765F1">
        <w:trPr>
          <w:cantSplit/>
        </w:trPr>
        <w:tc>
          <w:tcPr>
            <w:tcW w:w="324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A95FBB" w:rsidRPr="00F06A58" w:rsidTr="004765F1">
        <w:trPr>
          <w:cantSplit/>
        </w:trPr>
        <w:tc>
          <w:tcPr>
            <w:tcW w:w="324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FBB" w:rsidRPr="00F06A58" w:rsidTr="004765F1">
        <w:trPr>
          <w:cantSplit/>
        </w:trPr>
        <w:tc>
          <w:tcPr>
            <w:tcW w:w="324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hideMark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9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A95FBB" w:rsidRPr="00F06A58" w:rsidTr="004765F1">
        <w:trPr>
          <w:trHeight w:val="353"/>
        </w:trPr>
        <w:tc>
          <w:tcPr>
            <w:tcW w:w="3240" w:type="dxa"/>
            <w:vAlign w:val="center"/>
            <w:hideMark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A95FBB" w:rsidRPr="00F06A58" w:rsidRDefault="00A95FBB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60088" w:rsidRPr="00F06A58" w:rsidTr="004765F1">
        <w:tc>
          <w:tcPr>
            <w:tcW w:w="3240" w:type="dxa"/>
            <w:hideMark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860088" w:rsidRPr="00F06A58" w:rsidRDefault="00860088" w:rsidP="008600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60088" w:rsidRPr="00F06A58" w:rsidRDefault="00236D91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193,072</w:t>
            </w:r>
          </w:p>
        </w:tc>
        <w:tc>
          <w:tcPr>
            <w:tcW w:w="279" w:type="dxa"/>
          </w:tcPr>
          <w:p w:rsidR="00860088" w:rsidRPr="00F06A58" w:rsidRDefault="00860088" w:rsidP="008600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860088" w:rsidRPr="00F06A58" w:rsidRDefault="00807362" w:rsidP="00E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162,064</w:t>
            </w:r>
          </w:p>
        </w:tc>
      </w:tr>
      <w:tr w:rsidR="004765F1" w:rsidRPr="00F06A58" w:rsidTr="004765F1">
        <w:trPr>
          <w:trHeight w:val="353"/>
        </w:trPr>
        <w:tc>
          <w:tcPr>
            <w:tcW w:w="3240" w:type="dxa"/>
            <w:vAlign w:val="center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31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</w:tr>
      <w:tr w:rsidR="004765F1" w:rsidRPr="00F06A58" w:rsidTr="004765F1">
        <w:trPr>
          <w:trHeight w:val="353"/>
        </w:trPr>
        <w:tc>
          <w:tcPr>
            <w:tcW w:w="3240" w:type="dxa"/>
            <w:vAlign w:val="center"/>
            <w:hideMark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765F1" w:rsidRPr="00F06A58" w:rsidTr="004765F1">
        <w:tc>
          <w:tcPr>
            <w:tcW w:w="3240" w:type="dxa"/>
            <w:hideMark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765F1" w:rsidRPr="00F06A58" w:rsidRDefault="004765F1" w:rsidP="00A308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765F1" w:rsidRPr="00F06A58" w:rsidRDefault="004765F1" w:rsidP="00A308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4765F1" w:rsidRPr="00F06A58" w:rsidRDefault="004765F1" w:rsidP="00A308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765F1" w:rsidRPr="00F06A58" w:rsidRDefault="004765F1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94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F06A58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79" w:type="dxa"/>
          </w:tcPr>
          <w:p w:rsidR="004765F1" w:rsidRPr="00F06A58" w:rsidRDefault="004765F1" w:rsidP="00A3089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4765F1" w:rsidRPr="00F06A58" w:rsidRDefault="004765F1" w:rsidP="00A308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A95FBB" w:rsidRPr="00F06A58" w:rsidTr="004765F1">
        <w:tc>
          <w:tcPr>
            <w:tcW w:w="324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2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31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</w:tr>
      <w:tr w:rsidR="00A95FBB" w:rsidRPr="00F06A58" w:rsidTr="004765F1">
        <w:tc>
          <w:tcPr>
            <w:tcW w:w="3240" w:type="dxa"/>
            <w:vAlign w:val="center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การให้สิทธิ์แฟรนไชส์</w:t>
            </w:r>
          </w:p>
        </w:tc>
        <w:tc>
          <w:tcPr>
            <w:tcW w:w="1440" w:type="dxa"/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60088" w:rsidRPr="00F06A58" w:rsidTr="004765F1">
        <w:tc>
          <w:tcPr>
            <w:tcW w:w="3240" w:type="dxa"/>
            <w:vAlign w:val="center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กิจการ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60088" w:rsidRPr="00F06A58" w:rsidRDefault="00807362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60088" w:rsidRPr="00F06A58" w:rsidRDefault="00807362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860088" w:rsidRPr="00F06A58" w:rsidRDefault="00860088" w:rsidP="0086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860088" w:rsidRPr="00F06A58" w:rsidRDefault="00860088" w:rsidP="0086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A95FBB" w:rsidRPr="00F06A58" w:rsidTr="004765F1">
        <w:tc>
          <w:tcPr>
            <w:tcW w:w="3240" w:type="dxa"/>
            <w:vAlign w:val="center"/>
            <w:hideMark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95FBB" w:rsidRPr="00F06A58" w:rsidRDefault="00A95FBB" w:rsidP="00A95F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</w:tr>
      <w:tr w:rsidR="00A95FBB" w:rsidRPr="00F06A58" w:rsidTr="004765F1">
        <w:tc>
          <w:tcPr>
            <w:tcW w:w="3240" w:type="dxa"/>
            <w:vAlign w:val="center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A95FBB" w:rsidRPr="00F06A58" w:rsidRDefault="00A95FBB" w:rsidP="00A9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952" w:rsidRPr="00F06A58" w:rsidTr="004765F1">
        <w:tc>
          <w:tcPr>
            <w:tcW w:w="3240" w:type="dxa"/>
          </w:tcPr>
          <w:p w:rsidR="00071952" w:rsidRPr="00F06A58" w:rsidRDefault="00071952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:rsidR="00071952" w:rsidRPr="00F06A58" w:rsidRDefault="00071952" w:rsidP="000719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071952" w:rsidRPr="00F06A58" w:rsidRDefault="00071952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1952" w:rsidRPr="00F06A58" w:rsidRDefault="00071952" w:rsidP="000719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071952" w:rsidRPr="00F06A58" w:rsidRDefault="00071952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1952" w:rsidRPr="00F06A58" w:rsidRDefault="00807362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1,944</w:t>
            </w:r>
          </w:p>
        </w:tc>
        <w:tc>
          <w:tcPr>
            <w:tcW w:w="279" w:type="dxa"/>
          </w:tcPr>
          <w:p w:rsidR="00071952" w:rsidRPr="00F06A58" w:rsidRDefault="00071952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:rsidR="00071952" w:rsidRPr="00F06A58" w:rsidRDefault="004765F1" w:rsidP="0007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267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1,944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267</w:t>
            </w:r>
          </w:p>
        </w:tc>
      </w:tr>
      <w:tr w:rsidR="007A3901" w:rsidRPr="00F06A58" w:rsidTr="004765F1">
        <w:tc>
          <w:tcPr>
            <w:tcW w:w="32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</w:tr>
      <w:tr w:rsidR="007A3901" w:rsidRPr="00F06A58" w:rsidTr="004765F1">
        <w:trPr>
          <w:trHeight w:val="353"/>
        </w:trPr>
        <w:tc>
          <w:tcPr>
            <w:tcW w:w="3240" w:type="dxa"/>
            <w:vAlign w:val="center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c>
          <w:tcPr>
            <w:tcW w:w="3240" w:type="dxa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9,333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3901" w:rsidRPr="00F06A58" w:rsidTr="004765F1">
        <w:tc>
          <w:tcPr>
            <w:tcW w:w="32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c>
          <w:tcPr>
            <w:tcW w:w="32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กิจการ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c>
          <w:tcPr>
            <w:tcW w:w="32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0"/>
                <w:szCs w:val="20"/>
              </w:rPr>
            </w:pPr>
          </w:p>
        </w:tc>
      </w:tr>
      <w:tr w:rsidR="007A3901" w:rsidRPr="00F06A58" w:rsidTr="004765F1">
        <w:tc>
          <w:tcPr>
            <w:tcW w:w="32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5,618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6,176</w:t>
            </w:r>
          </w:p>
        </w:tc>
      </w:tr>
      <w:tr w:rsidR="007A3901" w:rsidRPr="00F06A58" w:rsidTr="00A95FBB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7A3901" w:rsidRPr="00F06A58" w:rsidTr="00A95FBB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7A3901" w:rsidRPr="00F06A58" w:rsidTr="004765F1">
        <w:tc>
          <w:tcPr>
            <w:tcW w:w="3240" w:type="dxa"/>
            <w:vAlign w:val="center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16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c>
          <w:tcPr>
            <w:tcW w:w="3240" w:type="dxa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5,995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7,015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2,662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2,219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866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3,332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3,085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9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89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spacing w:line="240" w:lineRule="auto"/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spacing w:line="240" w:lineRule="auto"/>
              <w:ind w:right="8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4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4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868</w:t>
            </w: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  <w:tr w:rsidR="007A3901" w:rsidRPr="00F06A58" w:rsidTr="004765F1">
        <w:trPr>
          <w:cantSplit/>
        </w:trPr>
        <w:tc>
          <w:tcPr>
            <w:tcW w:w="32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spacing w:line="240" w:lineRule="auto"/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A3901" w:rsidRPr="00F06A58" w:rsidRDefault="007A3901" w:rsidP="007A3901">
            <w:pPr>
              <w:pStyle w:val="ListParagraph"/>
              <w:spacing w:line="240" w:lineRule="auto"/>
              <w:ind w:right="85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4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4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33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4765F1">
        <w:trPr>
          <w:trHeight w:val="321"/>
        </w:trPr>
        <w:tc>
          <w:tcPr>
            <w:tcW w:w="3240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34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A3901" w:rsidRPr="00F06A58" w:rsidTr="003D00AF">
        <w:trPr>
          <w:trHeight w:val="323"/>
        </w:trPr>
        <w:tc>
          <w:tcPr>
            <w:tcW w:w="3240" w:type="dxa"/>
            <w:hideMark/>
          </w:tcPr>
          <w:p w:rsidR="007A3901" w:rsidRPr="00F06A58" w:rsidRDefault="007A3901" w:rsidP="007A390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F06A5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27,460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26,362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27,460</w:t>
            </w: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26,362</w:t>
            </w:r>
          </w:p>
        </w:tc>
      </w:tr>
      <w:tr w:rsidR="007A3901" w:rsidRPr="00F06A58" w:rsidTr="003D00AF">
        <w:trPr>
          <w:trHeight w:val="321"/>
        </w:trPr>
        <w:tc>
          <w:tcPr>
            <w:tcW w:w="3240" w:type="dxa"/>
          </w:tcPr>
          <w:p w:rsidR="007A3901" w:rsidRPr="00F06A58" w:rsidRDefault="007A3901" w:rsidP="007A3901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7A3901" w:rsidRPr="00F06A58" w:rsidTr="003D00AF">
        <w:trPr>
          <w:trHeight w:val="324"/>
        </w:trPr>
        <w:tc>
          <w:tcPr>
            <w:tcW w:w="3240" w:type="dxa"/>
            <w:hideMark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27,983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26,963</w:t>
            </w:r>
          </w:p>
        </w:tc>
        <w:tc>
          <w:tcPr>
            <w:tcW w:w="270" w:type="dxa"/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27,983</w:t>
            </w:r>
          </w:p>
        </w:tc>
        <w:tc>
          <w:tcPr>
            <w:tcW w:w="279" w:type="dxa"/>
            <w:vAlign w:val="center"/>
          </w:tcPr>
          <w:p w:rsidR="007A3901" w:rsidRPr="00F06A58" w:rsidRDefault="007A3901" w:rsidP="007A39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901" w:rsidRPr="00F06A58" w:rsidRDefault="007A3901" w:rsidP="007A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26,963</w:t>
            </w:r>
          </w:p>
        </w:tc>
      </w:tr>
    </w:tbl>
    <w:p w:rsidR="00A95FBB" w:rsidRPr="00F06A58" w:rsidRDefault="00A95FBB" w:rsidP="00A95F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DB76D3" w:rsidRPr="00F06A58" w:rsidRDefault="00DB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5E7718" w:rsidRPr="00F06A58" w:rsidRDefault="005E7718" w:rsidP="005E7718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06A58">
        <w:rPr>
          <w:rFonts w:ascii="Angsana New" w:hAnsi="Angsana New"/>
          <w:sz w:val="26"/>
          <w:szCs w:val="26"/>
        </w:rPr>
        <w:t xml:space="preserve">31 </w:t>
      </w:r>
      <w:r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5E7718" w:rsidRPr="00F06A58" w:rsidRDefault="005E7718" w:rsidP="00A95F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369"/>
        <w:gridCol w:w="273"/>
        <w:gridCol w:w="1442"/>
        <w:gridCol w:w="275"/>
        <w:gridCol w:w="1258"/>
        <w:gridCol w:w="273"/>
        <w:gridCol w:w="1320"/>
      </w:tblGrid>
      <w:tr w:rsidR="005E7718" w:rsidRPr="00F06A58" w:rsidTr="00A95FBB">
        <w:tc>
          <w:tcPr>
            <w:tcW w:w="1835" w:type="pct"/>
          </w:tcPr>
          <w:p w:rsidR="005E7718" w:rsidRPr="00F06A58" w:rsidRDefault="005E7718" w:rsidP="005E771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5" w:type="pct"/>
            <w:gridSpan w:val="7"/>
            <w:tcBorders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E7718" w:rsidRPr="00F06A58" w:rsidTr="00A95FBB">
        <w:tc>
          <w:tcPr>
            <w:tcW w:w="1835" w:type="pct"/>
          </w:tcPr>
          <w:p w:rsidR="005E7718" w:rsidRPr="00F06A58" w:rsidRDefault="005E7718" w:rsidP="005E771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pct"/>
            <w:gridSpan w:val="3"/>
            <w:tcBorders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A95FBB">
        <w:tc>
          <w:tcPr>
            <w:tcW w:w="1835" w:type="pct"/>
          </w:tcPr>
          <w:p w:rsidR="005E7718" w:rsidRPr="00F06A58" w:rsidRDefault="005E7718" w:rsidP="005E771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242B8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E7718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E7718"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0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5E7718" w:rsidRPr="00F06A58" w:rsidRDefault="00242B8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E7718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E7718"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5E7718" w:rsidRPr="00F06A58" w:rsidRDefault="005E7718" w:rsidP="00D1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24856" w:rsidRPr="00F06A58" w:rsidTr="00A95FBB">
        <w:tc>
          <w:tcPr>
            <w:tcW w:w="1835" w:type="pct"/>
            <w:hideMark/>
          </w:tcPr>
          <w:p w:rsidR="00324856" w:rsidRPr="00F06A58" w:rsidRDefault="00324856" w:rsidP="0032485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698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324856" w:rsidRPr="00F06A58" w:rsidTr="00A95FBB">
        <w:tc>
          <w:tcPr>
            <w:tcW w:w="1835" w:type="pct"/>
            <w:hideMark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98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324856" w:rsidRPr="00F06A58" w:rsidTr="00A95FBB">
        <w:tc>
          <w:tcPr>
            <w:tcW w:w="1835" w:type="pct"/>
            <w:hideMark/>
          </w:tcPr>
          <w:p w:rsidR="00324856" w:rsidRPr="00F06A58" w:rsidRDefault="00324856" w:rsidP="00324856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98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324856" w:rsidRPr="00F06A58" w:rsidRDefault="00782252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9,550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324856" w:rsidRPr="00F06A58" w:rsidRDefault="00324856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9,006</w:t>
            </w:r>
          </w:p>
        </w:tc>
      </w:tr>
      <w:tr w:rsidR="00324856" w:rsidRPr="00F06A58" w:rsidTr="00A95FBB">
        <w:tc>
          <w:tcPr>
            <w:tcW w:w="1835" w:type="pct"/>
            <w:hideMark/>
          </w:tcPr>
          <w:p w:rsidR="00324856" w:rsidRPr="00F06A58" w:rsidRDefault="00324856" w:rsidP="003248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698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324856" w:rsidRPr="00F06A58" w:rsidRDefault="00782252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3,625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324856" w:rsidRPr="00F06A58" w:rsidRDefault="00324856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3,037</w:t>
            </w:r>
          </w:p>
        </w:tc>
      </w:tr>
      <w:tr w:rsidR="00324856" w:rsidRPr="00F06A58" w:rsidTr="00A95FBB">
        <w:tc>
          <w:tcPr>
            <w:tcW w:w="1835" w:type="pct"/>
            <w:hideMark/>
          </w:tcPr>
          <w:p w:rsidR="00324856" w:rsidRPr="00F06A58" w:rsidRDefault="00790472" w:rsidP="003248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</w:t>
            </w:r>
            <w:r w:rsidR="00324856" w:rsidRPr="00F06A58">
              <w:rPr>
                <w:rFonts w:ascii="Angsana New" w:hAnsi="Angsana New"/>
                <w:sz w:val="26"/>
                <w:szCs w:val="26"/>
                <w:cs/>
              </w:rPr>
              <w:t>ฟู้ดส์ จำกัด</w:t>
            </w:r>
          </w:p>
        </w:tc>
        <w:tc>
          <w:tcPr>
            <w:tcW w:w="698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324856" w:rsidRPr="00F06A58" w:rsidRDefault="00782252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5,222</w:t>
            </w:r>
          </w:p>
        </w:tc>
        <w:tc>
          <w:tcPr>
            <w:tcW w:w="139" w:type="pct"/>
          </w:tcPr>
          <w:p w:rsidR="00324856" w:rsidRPr="00F06A58" w:rsidRDefault="00324856" w:rsidP="00324856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324856" w:rsidRPr="00F06A58" w:rsidRDefault="00324856" w:rsidP="003248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</w:tr>
      <w:tr w:rsidR="00782252" w:rsidRPr="00F06A58" w:rsidTr="00A95FBB">
        <w:tc>
          <w:tcPr>
            <w:tcW w:w="1835" w:type="pct"/>
            <w:hideMark/>
          </w:tcPr>
          <w:p w:rsidR="00782252" w:rsidRPr="00F06A58" w:rsidRDefault="00782252" w:rsidP="007822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698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1,176</w:t>
            </w:r>
          </w:p>
        </w:tc>
      </w:tr>
      <w:tr w:rsidR="00782252" w:rsidRPr="00F06A58" w:rsidTr="00A95FBB">
        <w:tc>
          <w:tcPr>
            <w:tcW w:w="1835" w:type="pct"/>
          </w:tcPr>
          <w:p w:rsidR="00782252" w:rsidRPr="00F06A58" w:rsidRDefault="00782252" w:rsidP="00782252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98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1,056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1,053</w:t>
            </w:r>
          </w:p>
        </w:tc>
      </w:tr>
      <w:tr w:rsidR="00782252" w:rsidRPr="00F06A58" w:rsidTr="00A95FBB">
        <w:tc>
          <w:tcPr>
            <w:tcW w:w="18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698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2,647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</w:tr>
      <w:tr w:rsidR="00782252" w:rsidRPr="00F06A58" w:rsidTr="00A95FBB">
        <w:tc>
          <w:tcPr>
            <w:tcW w:w="18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numPr>
                <w:ilvl w:val="0"/>
                <w:numId w:val="3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 w:hanging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782252" w:rsidRPr="00F06A58" w:rsidTr="00A95FBB">
        <w:tc>
          <w:tcPr>
            <w:tcW w:w="1835" w:type="pct"/>
            <w:hideMark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รวมบริษัทย่อย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22,164</w:t>
            </w: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:rsidR="00782252" w:rsidRPr="00F06A58" w:rsidRDefault="00782252" w:rsidP="007822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21,826</w:t>
            </w:r>
          </w:p>
        </w:tc>
      </w:tr>
      <w:tr w:rsidR="00782252" w:rsidRPr="00F06A58" w:rsidTr="00782252">
        <w:trPr>
          <w:trHeight w:val="116"/>
        </w:trPr>
        <w:tc>
          <w:tcPr>
            <w:tcW w:w="1835" w:type="pct"/>
          </w:tcPr>
          <w:p w:rsidR="00782252" w:rsidRPr="00F06A58" w:rsidRDefault="00782252" w:rsidP="0078225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698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782252" w:rsidRPr="00F06A58" w:rsidRDefault="00782252" w:rsidP="0078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316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7937" w:rsidRPr="00F06A58" w:rsidTr="00EB1A07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257937" w:rsidRPr="00F06A58" w:rsidTr="00A30895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22,164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21,857</w:t>
            </w:r>
          </w:p>
        </w:tc>
      </w:tr>
      <w:tr w:rsidR="00257937" w:rsidRPr="00F06A58" w:rsidTr="00377A6F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41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  <w:vAlign w:val="bottom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377A6F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377A6F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3,057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A30895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57937" w:rsidRPr="00F06A58" w:rsidTr="00A30895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00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  <w:shd w:val="clear" w:color="auto" w:fill="auto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A87DBA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698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  <w:shd w:val="clear" w:color="auto" w:fill="auto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7937" w:rsidRPr="00F06A58" w:rsidTr="00377A6F">
        <w:trPr>
          <w:trHeight w:val="116"/>
        </w:trPr>
        <w:tc>
          <w:tcPr>
            <w:tcW w:w="1835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40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DB76D3" w:rsidRPr="00F06A58" w:rsidRDefault="00DB76D3" w:rsidP="00AE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81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98"/>
        <w:gridCol w:w="1371"/>
        <w:gridCol w:w="273"/>
        <w:gridCol w:w="1442"/>
        <w:gridCol w:w="275"/>
        <w:gridCol w:w="1258"/>
        <w:gridCol w:w="273"/>
        <w:gridCol w:w="1321"/>
      </w:tblGrid>
      <w:tr w:rsidR="00DB76D3" w:rsidRPr="00F06A58" w:rsidTr="00385BA9">
        <w:tc>
          <w:tcPr>
            <w:tcW w:w="1834" w:type="pct"/>
          </w:tcPr>
          <w:p w:rsidR="00DB76D3" w:rsidRPr="00F06A58" w:rsidRDefault="00DB76D3" w:rsidP="00861C7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6" w:type="pct"/>
            <w:gridSpan w:val="7"/>
            <w:tcBorders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B76D3" w:rsidRPr="00F06A58" w:rsidTr="00385BA9">
        <w:tc>
          <w:tcPr>
            <w:tcW w:w="1834" w:type="pct"/>
          </w:tcPr>
          <w:p w:rsidR="00DB76D3" w:rsidRPr="00F06A58" w:rsidRDefault="00DB76D3" w:rsidP="00861C7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pct"/>
            <w:gridSpan w:val="3"/>
            <w:tcBorders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76D3" w:rsidRPr="00F06A58" w:rsidTr="00385BA9">
        <w:tc>
          <w:tcPr>
            <w:tcW w:w="1834" w:type="pct"/>
          </w:tcPr>
          <w:p w:rsidR="00DB76D3" w:rsidRPr="00F06A58" w:rsidRDefault="00DB76D3" w:rsidP="00861C7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0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B76D3" w:rsidRPr="00F06A58" w:rsidTr="00385BA9">
        <w:tc>
          <w:tcPr>
            <w:tcW w:w="1834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69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360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DB76D3" w:rsidRPr="00F06A58" w:rsidTr="00385BA9">
        <w:tc>
          <w:tcPr>
            <w:tcW w:w="1834" w:type="pct"/>
          </w:tcPr>
          <w:p w:rsidR="00DB76D3" w:rsidRPr="00F06A58" w:rsidRDefault="00DB76D3" w:rsidP="00861C7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9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DB76D3" w:rsidRPr="00F06A58" w:rsidRDefault="00DB76D3" w:rsidP="0086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316"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30503" w:rsidRPr="00F06A58" w:rsidTr="00385BA9">
        <w:tc>
          <w:tcPr>
            <w:tcW w:w="1834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9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830503" w:rsidRPr="00F06A58" w:rsidRDefault="00830503" w:rsidP="008305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30503" w:rsidRPr="00F06A58" w:rsidTr="00385BA9">
        <w:tc>
          <w:tcPr>
            <w:tcW w:w="1834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9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</w:tcPr>
          <w:p w:rsidR="00830503" w:rsidRPr="00F06A58" w:rsidRDefault="00830503" w:rsidP="008305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  <w:r w:rsidR="00A30895" w:rsidRPr="00F06A58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830503" w:rsidRPr="00F06A58" w:rsidRDefault="00830503" w:rsidP="008305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830503" w:rsidRPr="00F06A58" w:rsidTr="00385BA9">
        <w:tc>
          <w:tcPr>
            <w:tcW w:w="1834" w:type="pct"/>
          </w:tcPr>
          <w:p w:rsidR="00830503" w:rsidRPr="00F06A58" w:rsidRDefault="00830503" w:rsidP="00830503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830503" w:rsidRPr="00F06A58" w:rsidRDefault="00830503" w:rsidP="008305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1,064</w:t>
            </w:r>
          </w:p>
        </w:tc>
        <w:tc>
          <w:tcPr>
            <w:tcW w:w="139" w:type="pct"/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830503" w:rsidRPr="00F06A58" w:rsidRDefault="00830503" w:rsidP="008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2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1,086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:rsidR="002B706A" w:rsidRPr="00F06A58" w:rsidRDefault="002B706A" w:rsidP="002B7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2532" w:type="pct"/>
            <w:gridSpan w:val="2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  <w:tab w:val="decimal" w:pos="873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51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left="-106" w:firstLine="10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27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73" w:type="pct"/>
            <w:shd w:val="clear" w:color="auto" w:fill="auto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57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139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133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58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141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168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202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145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141</w:t>
            </w:r>
          </w:p>
        </w:tc>
      </w:tr>
      <w:tr w:rsidR="002B706A" w:rsidRPr="00F06A58" w:rsidTr="00A30895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537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674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69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59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18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17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11</w:t>
            </w:r>
          </w:p>
        </w:tc>
      </w:tr>
      <w:tr w:rsidR="002B706A" w:rsidRPr="00F06A58" w:rsidTr="00385BA9">
        <w:tc>
          <w:tcPr>
            <w:tcW w:w="1834" w:type="pct"/>
          </w:tcPr>
          <w:p w:rsidR="002B706A" w:rsidRPr="00F06A58" w:rsidRDefault="002B706A" w:rsidP="002B706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76</w:t>
            </w:r>
          </w:p>
        </w:tc>
        <w:tc>
          <w:tcPr>
            <w:tcW w:w="139" w:type="pct"/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2B706A" w:rsidRPr="00F06A58" w:rsidRDefault="002B706A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29</w:t>
            </w:r>
          </w:p>
        </w:tc>
      </w:tr>
      <w:tr w:rsidR="002B706A" w:rsidRPr="00F06A58" w:rsidTr="00F91391">
        <w:tc>
          <w:tcPr>
            <w:tcW w:w="1834" w:type="pct"/>
          </w:tcPr>
          <w:p w:rsidR="002B706A" w:rsidRPr="00F06A58" w:rsidRDefault="002B706A" w:rsidP="00F9139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B706A" w:rsidRPr="00F06A58" w:rsidTr="00F91391">
        <w:tc>
          <w:tcPr>
            <w:tcW w:w="1834" w:type="pct"/>
          </w:tcPr>
          <w:p w:rsidR="002B706A" w:rsidRPr="00F06A58" w:rsidRDefault="002B706A" w:rsidP="002B706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ค้างจ่าย </w:t>
            </w:r>
          </w:p>
        </w:tc>
        <w:tc>
          <w:tcPr>
            <w:tcW w:w="699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7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</w:tcPr>
          <w:p w:rsidR="002B706A" w:rsidRPr="00F06A58" w:rsidRDefault="002B706A" w:rsidP="00F91391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ind w:right="-7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3B5D9F" w:rsidRPr="00F06A58" w:rsidTr="00F91391">
        <w:tc>
          <w:tcPr>
            <w:tcW w:w="1834" w:type="pct"/>
          </w:tcPr>
          <w:p w:rsidR="003B5D9F" w:rsidRPr="00F06A58" w:rsidRDefault="003B5D9F" w:rsidP="002B706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:</w:t>
            </w:r>
          </w:p>
        </w:tc>
        <w:tc>
          <w:tcPr>
            <w:tcW w:w="699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  <w:lang w:val="en-GB"/>
              </w:rPr>
            </w:pPr>
          </w:p>
        </w:tc>
        <w:tc>
          <w:tcPr>
            <w:tcW w:w="139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3B5D9F" w:rsidRPr="00F06A58" w:rsidRDefault="003B5D9F" w:rsidP="002B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5D9F" w:rsidRPr="00F06A58" w:rsidTr="00655E3E">
        <w:tc>
          <w:tcPr>
            <w:tcW w:w="1834" w:type="pct"/>
            <w:vAlign w:val="bottom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69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B5D9F" w:rsidRPr="00F06A58" w:rsidTr="00F91391">
        <w:tc>
          <w:tcPr>
            <w:tcW w:w="1834" w:type="pct"/>
          </w:tcPr>
          <w:p w:rsidR="003B5D9F" w:rsidRPr="00F06A58" w:rsidRDefault="003B5D9F" w:rsidP="003B5D9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B5D9F" w:rsidRPr="00F06A58" w:rsidTr="00F91391">
        <w:tc>
          <w:tcPr>
            <w:tcW w:w="1834" w:type="pct"/>
          </w:tcPr>
          <w:p w:rsidR="003B5D9F" w:rsidRPr="00F06A58" w:rsidRDefault="003B5D9F" w:rsidP="003B5D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12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3B5D9F" w:rsidRPr="00F06A58" w:rsidRDefault="003B5D9F" w:rsidP="003B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377A6F" w:rsidRPr="00F06A58" w:rsidRDefault="0037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6"/>
          <w:szCs w:val="26"/>
        </w:rPr>
      </w:pPr>
      <w:r w:rsidRPr="00F06A58">
        <w:rPr>
          <w:sz w:val="26"/>
          <w:szCs w:val="26"/>
        </w:rPr>
        <w:br w:type="page"/>
      </w:r>
    </w:p>
    <w:tbl>
      <w:tblPr>
        <w:tblW w:w="102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857"/>
        <w:gridCol w:w="258"/>
        <w:gridCol w:w="953"/>
        <w:gridCol w:w="246"/>
        <w:gridCol w:w="853"/>
        <w:gridCol w:w="250"/>
        <w:gridCol w:w="955"/>
        <w:gridCol w:w="258"/>
        <w:gridCol w:w="857"/>
        <w:gridCol w:w="258"/>
        <w:gridCol w:w="1013"/>
      </w:tblGrid>
      <w:tr w:rsidR="00385BA9" w:rsidRPr="00F06A58" w:rsidTr="00377A6F">
        <w:trPr>
          <w:trHeight w:val="331"/>
          <w:tblHeader/>
        </w:trPr>
        <w:tc>
          <w:tcPr>
            <w:tcW w:w="1703" w:type="pct"/>
          </w:tcPr>
          <w:p w:rsidR="00385BA9" w:rsidRPr="00F06A58" w:rsidRDefault="00385BA9" w:rsidP="00A87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09" w:type="pct"/>
            <w:gridSpan w:val="3"/>
            <w:hideMark/>
          </w:tcPr>
          <w:p w:rsidR="00385BA9" w:rsidRPr="00F06A58" w:rsidRDefault="00385BA9" w:rsidP="00A87DBA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" w:type="pct"/>
          </w:tcPr>
          <w:p w:rsidR="00385BA9" w:rsidRPr="00F06A58" w:rsidRDefault="00385BA9" w:rsidP="00A87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5BA9" w:rsidRPr="00F06A58" w:rsidRDefault="00385BA9" w:rsidP="00A87DBA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5E7718" w:rsidRPr="00F06A58" w:rsidTr="00377A6F">
        <w:trPr>
          <w:trHeight w:val="331"/>
          <w:tblHeader/>
        </w:trPr>
        <w:tc>
          <w:tcPr>
            <w:tcW w:w="1703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0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377A6F">
        <w:trPr>
          <w:trHeight w:val="331"/>
          <w:tblHeader/>
        </w:trPr>
        <w:tc>
          <w:tcPr>
            <w:tcW w:w="1703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</w:tcPr>
          <w:p w:rsidR="005E7718" w:rsidRPr="00F06A58" w:rsidRDefault="00242B88" w:rsidP="00A9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  <w:tc>
          <w:tcPr>
            <w:tcW w:w="120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</w:tcPr>
          <w:p w:rsidR="005E7718" w:rsidRPr="00F06A58" w:rsidRDefault="00242B88" w:rsidP="00A9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</w:tcPr>
          <w:p w:rsidR="005E7718" w:rsidRPr="00F06A58" w:rsidRDefault="00242B88" w:rsidP="00A9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</w:tr>
      <w:tr w:rsidR="005E7718" w:rsidRPr="00F06A58" w:rsidTr="00377A6F">
        <w:trPr>
          <w:trHeight w:val="343"/>
          <w:tblHeader/>
        </w:trPr>
        <w:tc>
          <w:tcPr>
            <w:tcW w:w="1703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0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2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E7718" w:rsidRPr="00F06A58" w:rsidTr="00377A6F">
        <w:trPr>
          <w:trHeight w:val="343"/>
        </w:trPr>
        <w:tc>
          <w:tcPr>
            <w:tcW w:w="1703" w:type="pct"/>
            <w:hideMark/>
          </w:tcPr>
          <w:p w:rsidR="005E7718" w:rsidRPr="00F06A58" w:rsidRDefault="005E7718" w:rsidP="005E7718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895" w:rsidRPr="00F06A58" w:rsidTr="00377A6F">
        <w:trPr>
          <w:trHeight w:val="343"/>
        </w:trPr>
        <w:tc>
          <w:tcPr>
            <w:tcW w:w="1703" w:type="pct"/>
            <w:hideMark/>
          </w:tcPr>
          <w:p w:rsidR="00A30895" w:rsidRPr="00F06A58" w:rsidRDefault="00A30895" w:rsidP="00A30895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418" w:type="pct"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465" w:type="pct"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41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33,124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hideMark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4,488</w:t>
            </w:r>
          </w:p>
        </w:tc>
      </w:tr>
      <w:tr w:rsidR="00A30895" w:rsidRPr="00F06A58" w:rsidTr="00377A6F">
        <w:trPr>
          <w:trHeight w:val="343"/>
        </w:trPr>
        <w:tc>
          <w:tcPr>
            <w:tcW w:w="1703" w:type="pct"/>
            <w:hideMark/>
          </w:tcPr>
          <w:p w:rsidR="00A30895" w:rsidRPr="00F06A58" w:rsidRDefault="00A30895" w:rsidP="00A30895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</w:p>
        </w:tc>
        <w:tc>
          <w:tcPr>
            <w:tcW w:w="418" w:type="pct"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  <w:hideMark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1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41,630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hideMark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37,776</w:t>
            </w:r>
          </w:p>
        </w:tc>
      </w:tr>
      <w:tr w:rsidR="00A30895" w:rsidRPr="00F06A58" w:rsidTr="00377A6F">
        <w:trPr>
          <w:trHeight w:val="343"/>
        </w:trPr>
        <w:tc>
          <w:tcPr>
            <w:tcW w:w="1703" w:type="pct"/>
          </w:tcPr>
          <w:p w:rsidR="00A30895" w:rsidRPr="00F06A58" w:rsidRDefault="00A30895" w:rsidP="00A30895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1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17,269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37,931</w:t>
            </w:r>
          </w:p>
        </w:tc>
      </w:tr>
      <w:tr w:rsidR="00A30895" w:rsidRPr="00F06A58" w:rsidTr="00377A6F">
        <w:trPr>
          <w:trHeight w:val="343"/>
        </w:trPr>
        <w:tc>
          <w:tcPr>
            <w:tcW w:w="1703" w:type="pct"/>
          </w:tcPr>
          <w:p w:rsidR="00A30895" w:rsidRPr="00F06A58" w:rsidRDefault="00A30895" w:rsidP="00A3089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1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15,749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6,707</w:t>
            </w:r>
          </w:p>
        </w:tc>
      </w:tr>
      <w:tr w:rsidR="00A30895" w:rsidRPr="00F06A58" w:rsidTr="00377A6F">
        <w:trPr>
          <w:trHeight w:val="331"/>
        </w:trPr>
        <w:tc>
          <w:tcPr>
            <w:tcW w:w="1703" w:type="pct"/>
            <w:hideMark/>
          </w:tcPr>
          <w:p w:rsidR="00A30895" w:rsidRPr="00F06A58" w:rsidRDefault="00A30895" w:rsidP="00A30895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418" w:type="pct"/>
            <w:shd w:val="clear" w:color="auto" w:fill="auto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hideMark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1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46,803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hideMark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54,278</w:t>
            </w:r>
          </w:p>
        </w:tc>
      </w:tr>
      <w:tr w:rsidR="00A30895" w:rsidRPr="00F06A58" w:rsidTr="00377A6F">
        <w:trPr>
          <w:trHeight w:val="312"/>
        </w:trPr>
        <w:tc>
          <w:tcPr>
            <w:tcW w:w="1703" w:type="pct"/>
            <w:hideMark/>
          </w:tcPr>
          <w:p w:rsidR="00A30895" w:rsidRPr="00F06A58" w:rsidRDefault="00A30895" w:rsidP="00A30895">
            <w:pPr>
              <w:tabs>
                <w:tab w:val="clear" w:pos="227"/>
                <w:tab w:val="left" w:pos="144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418" w:type="pct"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5" w:type="pct"/>
          </w:tcPr>
          <w:p w:rsidR="00A30895" w:rsidRPr="00F06A58" w:rsidRDefault="00A30895" w:rsidP="00A3089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154,575</w:t>
            </w:r>
          </w:p>
        </w:tc>
        <w:tc>
          <w:tcPr>
            <w:tcW w:w="126" w:type="pct"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30895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</w:tr>
    </w:tbl>
    <w:p w:rsidR="00786782" w:rsidRPr="00F06A58" w:rsidRDefault="00786782" w:rsidP="005E7718">
      <w:pPr>
        <w:rPr>
          <w:rFonts w:ascii="Angsana New" w:hAnsi="Angsana New"/>
          <w:sz w:val="20"/>
          <w:szCs w:val="20"/>
        </w:rPr>
      </w:pPr>
      <w:bookmarkStart w:id="2" w:name="_Hlk485742294"/>
      <w:bookmarkEnd w:id="2"/>
    </w:p>
    <w:p w:rsidR="005E7718" w:rsidRPr="00F06A58" w:rsidRDefault="005E7718" w:rsidP="005E7718">
      <w:pPr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มีดังนี้</w:t>
      </w:r>
    </w:p>
    <w:p w:rsidR="005E7718" w:rsidRPr="00F06A58" w:rsidRDefault="005E7718" w:rsidP="005E7718">
      <w:pPr>
        <w:rPr>
          <w:rFonts w:ascii="Angsana New" w:hAnsi="Angsana New"/>
        </w:rPr>
      </w:pPr>
    </w:p>
    <w:tbl>
      <w:tblPr>
        <w:tblW w:w="989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714"/>
        <w:gridCol w:w="285"/>
        <w:gridCol w:w="1714"/>
      </w:tblGrid>
      <w:tr w:rsidR="005E7718" w:rsidRPr="00F06A58" w:rsidTr="00FE5DCA">
        <w:trPr>
          <w:cantSplit/>
          <w:trHeight w:val="373"/>
          <w:tblHeader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E7718" w:rsidRPr="00F06A58" w:rsidTr="00FE5DCA">
        <w:trPr>
          <w:cantSplit/>
          <w:trHeight w:val="373"/>
          <w:tblHeader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7718" w:rsidRPr="00F06A58" w:rsidRDefault="005E7718" w:rsidP="005E7718">
            <w:pPr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2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FE5DCA">
        <w:trPr>
          <w:trHeight w:val="373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5E7718" w:rsidRPr="00F06A58" w:rsidRDefault="005E7718" w:rsidP="005E7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208" w:rsidRPr="00F06A58" w:rsidTr="00FE5DCA">
        <w:trPr>
          <w:trHeight w:val="386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</w:tr>
      <w:tr w:rsidR="002C1208" w:rsidRPr="00F06A58" w:rsidTr="00FE5DCA">
        <w:trPr>
          <w:trHeight w:val="373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1,25</w:t>
            </w:r>
            <w:r w:rsidR="001F5E00" w:rsidRPr="00F06A58">
              <w:rPr>
                <w:rFonts w:ascii="Angsana New" w:hAnsi="Angsana New"/>
                <w:sz w:val="26"/>
                <w:szCs w:val="26"/>
              </w:rPr>
              <w:t>0,16</w:t>
            </w:r>
            <w:r w:rsidR="00A30895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C1208" w:rsidRPr="00F06A58" w:rsidTr="00FE5DCA">
        <w:trPr>
          <w:trHeight w:val="373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208" w:rsidRPr="00F06A58" w:rsidRDefault="001F5E00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(1,236,76</w:t>
            </w:r>
            <w:r w:rsidR="00A30895" w:rsidRPr="00F06A58">
              <w:rPr>
                <w:rFonts w:ascii="Angsana New" w:hAnsi="Angsana New"/>
                <w:sz w:val="26"/>
                <w:szCs w:val="26"/>
              </w:rPr>
              <w:t>6</w:t>
            </w:r>
            <w:r w:rsidR="00DB7F9B"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C1208" w:rsidRPr="00F06A58" w:rsidTr="00FE5DCA">
        <w:trPr>
          <w:trHeight w:val="386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154,575</w:t>
            </w:r>
          </w:p>
        </w:tc>
      </w:tr>
    </w:tbl>
    <w:p w:rsidR="005E7718" w:rsidRPr="00F06A58" w:rsidRDefault="005E7718" w:rsidP="005E7718">
      <w:pPr>
        <w:rPr>
          <w:rFonts w:ascii="Angsana New" w:hAnsi="Angsana New"/>
          <w:sz w:val="26"/>
          <w:szCs w:val="26"/>
        </w:rPr>
      </w:pPr>
    </w:p>
    <w:tbl>
      <w:tblPr>
        <w:tblW w:w="991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4"/>
        <w:gridCol w:w="899"/>
        <w:gridCol w:w="271"/>
        <w:gridCol w:w="889"/>
        <w:gridCol w:w="237"/>
        <w:gridCol w:w="893"/>
        <w:gridCol w:w="237"/>
        <w:gridCol w:w="903"/>
        <w:gridCol w:w="237"/>
        <w:gridCol w:w="893"/>
        <w:gridCol w:w="265"/>
        <w:gridCol w:w="850"/>
      </w:tblGrid>
      <w:tr w:rsidR="005E7718" w:rsidRPr="00F06A58" w:rsidTr="00FE5DCA">
        <w:trPr>
          <w:tblHeader/>
        </w:trPr>
        <w:tc>
          <w:tcPr>
            <w:tcW w:w="3344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59" w:type="dxa"/>
            <w:gridSpan w:val="3"/>
            <w:hideMark/>
          </w:tcPr>
          <w:p w:rsidR="005E7718" w:rsidRPr="00F06A58" w:rsidRDefault="005E7718" w:rsidP="002C1208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E7718" w:rsidRPr="00F06A58" w:rsidTr="00FE5DCA">
        <w:trPr>
          <w:tblHeader/>
        </w:trPr>
        <w:tc>
          <w:tcPr>
            <w:tcW w:w="3344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FE5DCA">
        <w:trPr>
          <w:tblHeader/>
        </w:trPr>
        <w:tc>
          <w:tcPr>
            <w:tcW w:w="3344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5E7718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1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5E7718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5E7718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5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       </w:t>
            </w:r>
          </w:p>
        </w:tc>
      </w:tr>
      <w:tr w:rsidR="005E7718" w:rsidRPr="00F06A58" w:rsidTr="00FE5DCA">
        <w:trPr>
          <w:tblHeader/>
        </w:trPr>
        <w:tc>
          <w:tcPr>
            <w:tcW w:w="3344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1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5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E7718" w:rsidRPr="00F06A58" w:rsidTr="00FE5DCA">
        <w:tc>
          <w:tcPr>
            <w:tcW w:w="3344" w:type="dxa"/>
            <w:hideMark/>
          </w:tcPr>
          <w:p w:rsidR="005E7718" w:rsidRPr="00F06A58" w:rsidRDefault="005E7718" w:rsidP="002C1208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5E7718" w:rsidRPr="00F06A58" w:rsidRDefault="005E771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208" w:rsidRPr="00F06A58" w:rsidTr="00FE5DCA">
        <w:tc>
          <w:tcPr>
            <w:tcW w:w="3344" w:type="dxa"/>
          </w:tcPr>
          <w:p w:rsidR="002C1208" w:rsidRPr="00F06A58" w:rsidRDefault="002C1208" w:rsidP="002C1208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899" w:type="dxa"/>
            <w:shd w:val="clear" w:color="auto" w:fill="auto"/>
          </w:tcPr>
          <w:p w:rsidR="002C1208" w:rsidRPr="00F06A58" w:rsidRDefault="002C1208" w:rsidP="002C120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1" w:type="dxa"/>
          </w:tcPr>
          <w:p w:rsidR="002C1208" w:rsidRPr="00F06A58" w:rsidRDefault="002C120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2C1208" w:rsidRPr="00F06A58" w:rsidRDefault="002C1208" w:rsidP="002C120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19,640</w:t>
            </w:r>
          </w:p>
        </w:tc>
        <w:tc>
          <w:tcPr>
            <w:tcW w:w="265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13,491</w:t>
            </w:r>
          </w:p>
        </w:tc>
      </w:tr>
      <w:tr w:rsidR="002C1208" w:rsidRPr="00F06A58" w:rsidTr="00FE5DCA">
        <w:tc>
          <w:tcPr>
            <w:tcW w:w="3344" w:type="dxa"/>
          </w:tcPr>
          <w:p w:rsidR="002C1208" w:rsidRPr="00F06A58" w:rsidRDefault="002C1208" w:rsidP="002C1208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899" w:type="dxa"/>
            <w:shd w:val="clear" w:color="auto" w:fill="auto"/>
          </w:tcPr>
          <w:p w:rsidR="002C1208" w:rsidRPr="00F06A58" w:rsidRDefault="002C1208" w:rsidP="002C120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1" w:type="dxa"/>
          </w:tcPr>
          <w:p w:rsidR="002C1208" w:rsidRPr="00F06A58" w:rsidRDefault="002C120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2C1208" w:rsidRPr="00F06A58" w:rsidRDefault="002C1208" w:rsidP="002C120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66,647</w:t>
            </w:r>
          </w:p>
        </w:tc>
        <w:tc>
          <w:tcPr>
            <w:tcW w:w="265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20,753</w:t>
            </w:r>
          </w:p>
        </w:tc>
      </w:tr>
      <w:tr w:rsidR="002C1208" w:rsidRPr="00F06A58" w:rsidTr="00FE5DCA">
        <w:tc>
          <w:tcPr>
            <w:tcW w:w="3344" w:type="dxa"/>
          </w:tcPr>
          <w:p w:rsidR="002C1208" w:rsidRPr="00F06A58" w:rsidRDefault="002C1208" w:rsidP="002C1208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shd w:val="clear" w:color="auto" w:fill="auto"/>
          </w:tcPr>
          <w:p w:rsidR="002C1208" w:rsidRPr="00F06A58" w:rsidRDefault="002C1208" w:rsidP="002C1208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2C1208" w:rsidRPr="00F06A58" w:rsidRDefault="002C1208" w:rsidP="002C1208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2C1208" w:rsidRPr="00F06A58" w:rsidRDefault="002C1208" w:rsidP="002C1208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86,287</w:t>
            </w:r>
          </w:p>
        </w:tc>
        <w:tc>
          <w:tcPr>
            <w:tcW w:w="265" w:type="dxa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98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34,244</w:t>
            </w:r>
          </w:p>
        </w:tc>
      </w:tr>
    </w:tbl>
    <w:p w:rsidR="00377A6F" w:rsidRPr="00F06A58" w:rsidRDefault="00377A6F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:rsidR="00377A6F" w:rsidRPr="00F06A58" w:rsidRDefault="0037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5E7718" w:rsidRPr="00F06A58" w:rsidRDefault="005E7718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รายการเคลื่อนไหวของเงินกู้ยืมจากบริษัทย่อยในระหว่างงวด</w:t>
      </w:r>
      <w:r w:rsidR="00BC553A" w:rsidRPr="00F06A58">
        <w:rPr>
          <w:rFonts w:ascii="Angsana New" w:hAnsi="Angsana New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มีดังนี้</w:t>
      </w:r>
    </w:p>
    <w:p w:rsidR="005E7718" w:rsidRPr="00F06A58" w:rsidRDefault="005E7718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4"/>
      </w:tblGrid>
      <w:tr w:rsidR="005E7718" w:rsidRPr="00F06A58" w:rsidTr="00FE5DCA">
        <w:tc>
          <w:tcPr>
            <w:tcW w:w="3202" w:type="pct"/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5E7718" w:rsidRPr="00F06A58" w:rsidTr="002C1208">
        <w:tc>
          <w:tcPr>
            <w:tcW w:w="3202" w:type="pct"/>
            <w:vAlign w:val="center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5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718" w:rsidRPr="00F06A58" w:rsidTr="002C1208">
        <w:tc>
          <w:tcPr>
            <w:tcW w:w="3202" w:type="pct"/>
            <w:vAlign w:val="center"/>
            <w:hideMark/>
          </w:tcPr>
          <w:p w:rsidR="005E7718" w:rsidRPr="00F06A58" w:rsidRDefault="005E7718" w:rsidP="002C1208">
            <w:pPr>
              <w:keepNext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" w:type="pct"/>
            <w:vAlign w:val="center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7718" w:rsidRPr="00F06A58" w:rsidRDefault="005E771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C1208" w:rsidRPr="00F06A58" w:rsidTr="002C1208">
        <w:tc>
          <w:tcPr>
            <w:tcW w:w="3202" w:type="pct"/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792" w:type="pct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2C1208" w:rsidRPr="00F06A58" w:rsidRDefault="002C1208" w:rsidP="002C120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34,244</w:t>
            </w:r>
          </w:p>
        </w:tc>
      </w:tr>
      <w:tr w:rsidR="002C1208" w:rsidRPr="00F06A58" w:rsidTr="002C1208">
        <w:tc>
          <w:tcPr>
            <w:tcW w:w="3202" w:type="pct"/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2C1208" w:rsidRPr="00F06A58" w:rsidRDefault="00DB7F9B" w:rsidP="00F8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877,21</w:t>
            </w:r>
            <w:r w:rsidR="00F87D85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C1208" w:rsidRPr="00F06A58" w:rsidTr="002C1208">
        <w:tc>
          <w:tcPr>
            <w:tcW w:w="3202" w:type="pct"/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2C1208" w:rsidRPr="00F06A58" w:rsidRDefault="00760216" w:rsidP="00F8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(825,1</w:t>
            </w:r>
            <w:r w:rsidR="00F87D85" w:rsidRPr="00F06A58">
              <w:rPr>
                <w:rFonts w:ascii="Angsana New" w:hAnsi="Angsana New"/>
                <w:sz w:val="26"/>
                <w:szCs w:val="26"/>
              </w:rPr>
              <w:t>68</w:t>
            </w:r>
            <w:r w:rsidR="00DB7F9B"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C1208" w:rsidRPr="00F06A58" w:rsidTr="002C1208">
        <w:tc>
          <w:tcPr>
            <w:tcW w:w="3202" w:type="pct"/>
            <w:vAlign w:val="center"/>
            <w:hideMark/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1208" w:rsidRPr="00F06A58" w:rsidRDefault="002C120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2C1208" w:rsidRPr="00F06A58" w:rsidRDefault="002C1208" w:rsidP="002C120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1208" w:rsidRPr="00F06A58" w:rsidRDefault="00DB7F9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86,287</w:t>
            </w:r>
          </w:p>
        </w:tc>
      </w:tr>
    </w:tbl>
    <w:p w:rsidR="00CF4925" w:rsidRPr="00F06A58" w:rsidRDefault="00CF4925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291F9B" w:rsidRPr="00F06A58" w:rsidRDefault="00B073F6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5.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0275A2" w:rsidRPr="00F06A5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2A0A9B" w:rsidRPr="00F06A58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006D74" w:rsidRPr="00F06A5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F06A5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EB29DB" w:rsidRPr="00F06A58" w:rsidRDefault="00C73BE5" w:rsidP="006C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 w:rsidRPr="00F06A58">
        <w:rPr>
          <w:rFonts w:ascii="Angsana New" w:hAnsi="Angsana New"/>
          <w:sz w:val="20"/>
          <w:szCs w:val="20"/>
          <w:cs/>
        </w:rPr>
        <w:tab/>
      </w:r>
    </w:p>
    <w:p w:rsidR="00291F9B" w:rsidRPr="00F06A58" w:rsidRDefault="00C66A2B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06A58">
        <w:rPr>
          <w:rFonts w:ascii="Angsana New" w:hAnsi="Angsana New"/>
          <w:sz w:val="26"/>
          <w:szCs w:val="26"/>
        </w:rPr>
        <w:t xml:space="preserve">31 </w:t>
      </w:r>
      <w:r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06A58">
        <w:rPr>
          <w:rFonts w:ascii="Angsana New" w:hAnsi="Angsana New"/>
          <w:sz w:val="26"/>
          <w:szCs w:val="26"/>
        </w:rPr>
        <w:t xml:space="preserve">2560 </w:t>
      </w:r>
      <w:r w:rsidR="008553ED" w:rsidRPr="00F06A58">
        <w:rPr>
          <w:rFonts w:ascii="Angsana New" w:hAnsi="Angsana New"/>
          <w:sz w:val="26"/>
          <w:szCs w:val="26"/>
          <w:cs/>
        </w:rPr>
        <w:t>ลูกหน</w:t>
      </w:r>
      <w:r w:rsidRPr="00F06A58">
        <w:rPr>
          <w:rFonts w:ascii="Angsana New" w:hAnsi="Angsana New"/>
          <w:sz w:val="26"/>
          <w:szCs w:val="26"/>
          <w:cs/>
        </w:rPr>
        <w:t>ี้การค้าและลูกหนี้หมุนเวียนอื่น</w:t>
      </w:r>
      <w:r w:rsidR="008553ED" w:rsidRPr="00F06A5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291F9B" w:rsidRPr="00F06A58" w:rsidRDefault="00291F9B" w:rsidP="002C1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8"/>
        <w:gridCol w:w="1170"/>
        <w:gridCol w:w="270"/>
        <w:gridCol w:w="1080"/>
        <w:gridCol w:w="270"/>
        <w:gridCol w:w="1080"/>
        <w:gridCol w:w="270"/>
        <w:gridCol w:w="1260"/>
      </w:tblGrid>
      <w:tr w:rsidR="006D3D96" w:rsidRPr="00F06A58" w:rsidTr="00401546">
        <w:trPr>
          <w:cantSplit/>
        </w:trPr>
        <w:tc>
          <w:tcPr>
            <w:tcW w:w="4428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D3D96" w:rsidRPr="00F06A58" w:rsidTr="00401546">
        <w:trPr>
          <w:cantSplit/>
        </w:trPr>
        <w:tc>
          <w:tcPr>
            <w:tcW w:w="4428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D3D96" w:rsidRPr="00F06A58" w:rsidTr="00401546">
        <w:tc>
          <w:tcPr>
            <w:tcW w:w="4428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:rsidR="006D3D96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3D96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6D3D96" w:rsidRPr="00F06A58" w:rsidTr="00401546">
        <w:tc>
          <w:tcPr>
            <w:tcW w:w="4428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6D3D96" w:rsidRPr="00F06A58" w:rsidTr="00401546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6D3D96" w:rsidRPr="00F06A58" w:rsidRDefault="00832241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D3D96" w:rsidRPr="00F06A58" w:rsidRDefault="006D3D96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244A2B" w:rsidRPr="00F06A58" w:rsidTr="00401546">
        <w:tblPrEx>
          <w:tblLook w:val="04A0" w:firstRow="1" w:lastRow="0" w:firstColumn="1" w:lastColumn="0" w:noHBand="0" w:noVBand="1"/>
        </w:tblPrEx>
        <w:tc>
          <w:tcPr>
            <w:tcW w:w="4428" w:type="dxa"/>
          </w:tcPr>
          <w:p w:rsidR="00244A2B" w:rsidRPr="00F06A58" w:rsidRDefault="00244A2B" w:rsidP="002C1208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44A2B" w:rsidRPr="00F06A58" w:rsidRDefault="00640AC4" w:rsidP="002C1208">
            <w:pPr>
              <w:tabs>
                <w:tab w:val="decimal" w:pos="873"/>
              </w:tabs>
              <w:ind w:left="-1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24,334</w:t>
            </w:r>
          </w:p>
        </w:tc>
        <w:tc>
          <w:tcPr>
            <w:tcW w:w="270" w:type="dxa"/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19,311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44A2B" w:rsidRPr="00F06A58" w:rsidRDefault="00244A2B" w:rsidP="002C120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244A2B" w:rsidRPr="00F06A58" w:rsidTr="00401546">
        <w:tblPrEx>
          <w:tblLook w:val="04A0" w:firstRow="1" w:lastRow="0" w:firstColumn="1" w:lastColumn="0" w:noHBand="0" w:noVBand="1"/>
        </w:tblPrEx>
        <w:tc>
          <w:tcPr>
            <w:tcW w:w="4428" w:type="dxa"/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left" w:pos="1080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2B" w:rsidRPr="00F06A58" w:rsidTr="00401546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244A2B" w:rsidRPr="00F06A58" w:rsidRDefault="00244A2B" w:rsidP="002C120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left" w:pos="108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44A2B" w:rsidRPr="00F06A58" w:rsidRDefault="00244A2B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937" w:rsidRPr="00F06A58" w:rsidTr="00727DB0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257937" w:rsidRPr="00F06A58" w:rsidRDefault="00257937" w:rsidP="0025793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22,164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21,857</w:t>
            </w:r>
          </w:p>
        </w:tc>
      </w:tr>
      <w:tr w:rsidR="00257937" w:rsidRPr="00F06A58" w:rsidTr="00861C7F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257937" w:rsidRPr="00F06A58" w:rsidRDefault="00257937" w:rsidP="0025793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decimal" w:pos="873"/>
              </w:tabs>
              <w:ind w:left="-1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6,249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6,707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34</w:t>
            </w:r>
          </w:p>
        </w:tc>
      </w:tr>
      <w:tr w:rsidR="00257937" w:rsidRPr="00F06A58" w:rsidTr="00727DB0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257937" w:rsidRPr="00F06A58" w:rsidRDefault="00257937" w:rsidP="00257937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decimal" w:pos="873"/>
              </w:tabs>
              <w:ind w:left="-1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6,249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6,738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21,891</w:t>
            </w:r>
          </w:p>
        </w:tc>
      </w:tr>
      <w:tr w:rsidR="00257937" w:rsidRPr="00F06A58" w:rsidTr="00401546">
        <w:tblPrEx>
          <w:tblLook w:val="04A0" w:firstRow="1" w:lastRow="0" w:firstColumn="1" w:lastColumn="0" w:noHBand="0" w:noVBand="1"/>
        </w:tblPrEx>
        <w:tc>
          <w:tcPr>
            <w:tcW w:w="4428" w:type="dxa"/>
            <w:hideMark/>
          </w:tcPr>
          <w:p w:rsidR="00257937" w:rsidRPr="00F06A58" w:rsidRDefault="00257937" w:rsidP="00257937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30,583</w:t>
            </w:r>
          </w:p>
        </w:tc>
        <w:tc>
          <w:tcPr>
            <w:tcW w:w="270" w:type="dxa"/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26,049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257937" w:rsidRPr="00F06A58" w:rsidRDefault="00257937" w:rsidP="00257937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21,891</w:t>
            </w:r>
          </w:p>
        </w:tc>
      </w:tr>
    </w:tbl>
    <w:p w:rsidR="00582268" w:rsidRPr="00F06A58" w:rsidRDefault="00582268" w:rsidP="00427BDC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16"/>
          <w:szCs w:val="16"/>
        </w:rPr>
      </w:pPr>
    </w:p>
    <w:p w:rsidR="00127334" w:rsidRPr="00F06A58" w:rsidRDefault="001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C73BE5" w:rsidRPr="00F06A58" w:rsidRDefault="00C73BE5" w:rsidP="00427BDC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การวิเคราะห์อายุหนี้ของลูกหนี้การค้าและลูกหนี้</w:t>
      </w:r>
      <w:r w:rsidR="00006D74" w:rsidRPr="00F06A58">
        <w:rPr>
          <w:rFonts w:ascii="Angsana New" w:hAnsi="Angsana New"/>
          <w:sz w:val="26"/>
          <w:szCs w:val="26"/>
          <w:cs/>
        </w:rPr>
        <w:t>หมุนเวียน</w:t>
      </w:r>
      <w:r w:rsidRPr="00F06A58">
        <w:rPr>
          <w:rFonts w:ascii="Angsana New" w:hAnsi="Angsana New"/>
          <w:sz w:val="26"/>
          <w:szCs w:val="26"/>
          <w:cs/>
        </w:rPr>
        <w:t xml:space="preserve">อื่น ณ 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EE24F9" w:rsidRPr="00F06A58">
        <w:rPr>
          <w:rFonts w:ascii="Angsana New" w:hAnsi="Angsana New"/>
          <w:sz w:val="26"/>
          <w:szCs w:val="26"/>
          <w:cs/>
        </w:rPr>
        <w:t xml:space="preserve"> </w:t>
      </w:r>
      <w:r w:rsidR="00EE24F9" w:rsidRPr="00F06A58">
        <w:rPr>
          <w:rFonts w:ascii="Angsana New" w:hAnsi="Angsana New"/>
          <w:sz w:val="26"/>
          <w:szCs w:val="26"/>
        </w:rPr>
        <w:t xml:space="preserve">2561 </w:t>
      </w:r>
      <w:r w:rsidR="00EE24F9" w:rsidRPr="00F06A58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F06A58">
        <w:rPr>
          <w:rFonts w:ascii="Angsana New" w:hAnsi="Angsana New"/>
          <w:sz w:val="26"/>
          <w:szCs w:val="26"/>
        </w:rPr>
        <w:t xml:space="preserve">31 </w:t>
      </w:r>
      <w:r w:rsidR="00EE24F9"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="00EE24F9" w:rsidRPr="00F06A58">
        <w:rPr>
          <w:rFonts w:ascii="Angsana New" w:hAnsi="Angsana New"/>
          <w:sz w:val="26"/>
          <w:szCs w:val="26"/>
        </w:rPr>
        <w:t>2560</w:t>
      </w:r>
      <w:r w:rsidR="00C52565"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291F9B" w:rsidRPr="00F06A58" w:rsidRDefault="00291F9B" w:rsidP="00427BDC">
      <w:pPr>
        <w:tabs>
          <w:tab w:val="clear" w:pos="227"/>
          <w:tab w:val="clear" w:pos="454"/>
          <w:tab w:val="left" w:pos="450"/>
        </w:tabs>
        <w:rPr>
          <w:rFonts w:ascii="Angsana New" w:hAnsi="Angsana Ne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6"/>
        <w:gridCol w:w="1171"/>
        <w:gridCol w:w="270"/>
        <w:gridCol w:w="1082"/>
        <w:gridCol w:w="270"/>
        <w:gridCol w:w="1080"/>
        <w:gridCol w:w="270"/>
        <w:gridCol w:w="1259"/>
      </w:tblGrid>
      <w:tr w:rsidR="00021E32" w:rsidRPr="00F06A58" w:rsidTr="00401546">
        <w:trPr>
          <w:cantSplit/>
        </w:trPr>
        <w:tc>
          <w:tcPr>
            <w:tcW w:w="4426" w:type="dxa"/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021E32" w:rsidRPr="00F06A58" w:rsidTr="00401546">
        <w:trPr>
          <w:cantSplit/>
        </w:trPr>
        <w:tc>
          <w:tcPr>
            <w:tcW w:w="4426" w:type="dxa"/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309BE" w:rsidRPr="00F06A58" w:rsidTr="00401546">
        <w:tc>
          <w:tcPr>
            <w:tcW w:w="442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1" w:type="dxa"/>
          </w:tcPr>
          <w:p w:rsidR="00B309BE" w:rsidRPr="00F06A58" w:rsidRDefault="00242B88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309BE" w:rsidRPr="00F06A58" w:rsidRDefault="00242B88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B309BE" w:rsidRPr="00F06A58" w:rsidTr="00401546">
        <w:tc>
          <w:tcPr>
            <w:tcW w:w="442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21E32" w:rsidRPr="00F06A58" w:rsidTr="00401546">
        <w:tblPrEx>
          <w:tblLook w:val="04A0" w:firstRow="1" w:lastRow="0" w:firstColumn="1" w:lastColumn="0" w:noHBand="0" w:noVBand="1"/>
        </w:tblPrEx>
        <w:tc>
          <w:tcPr>
            <w:tcW w:w="4426" w:type="dxa"/>
          </w:tcPr>
          <w:p w:rsidR="00021E32" w:rsidRPr="00F06A58" w:rsidRDefault="00021E32" w:rsidP="00401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21E32" w:rsidRPr="00F06A58" w:rsidRDefault="00021E3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1E32" w:rsidRPr="00F06A58" w:rsidRDefault="00021E32" w:rsidP="00427B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21E32" w:rsidRPr="00F06A58" w:rsidRDefault="00021E32" w:rsidP="00427BD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021E32" w:rsidRPr="00F06A58" w:rsidRDefault="00021E32" w:rsidP="00427B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3E40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1" w:type="dxa"/>
          </w:tcPr>
          <w:p w:rsidR="00053E40" w:rsidRPr="00F06A58" w:rsidRDefault="00640AC4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19,395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14,499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53E40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1" w:type="dxa"/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053E40" w:rsidRPr="00F06A58" w:rsidRDefault="00053E40" w:rsidP="00053E4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053E40" w:rsidRPr="00F06A58" w:rsidTr="00053E4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053E40" w:rsidRPr="00F06A58" w:rsidRDefault="00640AC4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4,597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4,802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left="990" w:righ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53E40" w:rsidRPr="00F06A58" w:rsidTr="00053E4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171" w:type="dxa"/>
          </w:tcPr>
          <w:p w:rsidR="00053E40" w:rsidRPr="00F06A58" w:rsidRDefault="00640AC4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left="990" w:righ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17994" w:rsidRPr="00F06A58" w:rsidTr="00053E4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B17994" w:rsidRPr="00F06A58" w:rsidRDefault="00B17994" w:rsidP="00B179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B17994" w:rsidRPr="00F06A58" w:rsidRDefault="00640AC4" w:rsidP="00B17994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:rsidR="00B17994" w:rsidRPr="00F06A58" w:rsidRDefault="00B17994" w:rsidP="00B1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B17994" w:rsidRPr="00F06A58" w:rsidRDefault="00B17994" w:rsidP="00B1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B17994" w:rsidRPr="00F06A58" w:rsidRDefault="00B17994" w:rsidP="00B1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7994" w:rsidRPr="00F06A58" w:rsidRDefault="00B17994" w:rsidP="00B1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B17994" w:rsidRPr="00F06A58" w:rsidRDefault="00B17994" w:rsidP="00B1799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left="990" w:righ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:rsidR="00B17994" w:rsidRPr="00F06A58" w:rsidRDefault="00B17994" w:rsidP="00B1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53E40" w:rsidRPr="00F06A58" w:rsidTr="00053E4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053E40" w:rsidRPr="00F06A58" w:rsidRDefault="00053E40" w:rsidP="00053E40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053E40" w:rsidRPr="00F06A58" w:rsidRDefault="00640AC4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24,334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053E40" w:rsidRPr="00F06A58" w:rsidRDefault="00053E40" w:rsidP="00053E40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19,311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053E40" w:rsidRPr="00F06A58" w:rsidRDefault="00053E40" w:rsidP="00053E4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053E40" w:rsidRPr="00F06A58" w:rsidRDefault="00053E40" w:rsidP="000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24856" w:rsidRPr="00F06A58" w:rsidTr="00B17994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426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1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2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9" w:type="dxa"/>
          </w:tcPr>
          <w:p w:rsidR="00324856" w:rsidRPr="00F06A58" w:rsidRDefault="00324856" w:rsidP="00FC214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24856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324856" w:rsidRPr="00F06A58" w:rsidRDefault="00324856" w:rsidP="00324856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171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324856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324856" w:rsidRPr="00F06A58" w:rsidRDefault="00324856" w:rsidP="00324856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1" w:type="dxa"/>
          </w:tcPr>
          <w:p w:rsidR="00324856" w:rsidRPr="00F06A58" w:rsidRDefault="00640AC4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4,27</w:t>
            </w:r>
            <w:r w:rsidR="00155476" w:rsidRPr="00F06A58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4,162</w:t>
            </w: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4856" w:rsidRPr="00F06A58" w:rsidRDefault="0015547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21,891</w:t>
            </w:r>
          </w:p>
        </w:tc>
      </w:tr>
      <w:tr w:rsidR="00324856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324856" w:rsidRPr="00F06A58" w:rsidRDefault="00324856" w:rsidP="00324856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1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24856" w:rsidRPr="00F06A58" w:rsidRDefault="00324856" w:rsidP="0032485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324856" w:rsidRPr="00F06A58" w:rsidRDefault="00324856" w:rsidP="0032485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55476" w:rsidRPr="00F06A58" w:rsidTr="007A15B7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155476" w:rsidRPr="00F06A58" w:rsidRDefault="00155476" w:rsidP="001554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1,659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2,215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22,159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5476" w:rsidRPr="00F06A58" w:rsidTr="007A15B7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155476" w:rsidRPr="00F06A58" w:rsidRDefault="00155476" w:rsidP="001554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196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361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5476" w:rsidRPr="00F06A58" w:rsidTr="007A15B7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155476" w:rsidRPr="00F06A58" w:rsidRDefault="00155476" w:rsidP="001554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1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122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5476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155476" w:rsidRPr="00F06A58" w:rsidRDefault="00155476" w:rsidP="001554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6,249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6,738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22,16</w:t>
            </w:r>
            <w:r w:rsidR="00F07AFF" w:rsidRPr="00F06A58"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21,891</w:t>
            </w:r>
          </w:p>
        </w:tc>
      </w:tr>
      <w:tr w:rsidR="00155476" w:rsidRPr="00F06A58" w:rsidTr="0040154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426" w:type="dxa"/>
          </w:tcPr>
          <w:p w:rsidR="00155476" w:rsidRPr="00F06A58" w:rsidRDefault="00155476" w:rsidP="001554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000000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30,583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000000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26,049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22,165</w:t>
            </w:r>
          </w:p>
        </w:tc>
        <w:tc>
          <w:tcPr>
            <w:tcW w:w="270" w:type="dxa"/>
          </w:tcPr>
          <w:p w:rsidR="00155476" w:rsidRPr="00F06A58" w:rsidRDefault="00155476" w:rsidP="00155476">
            <w:pPr>
              <w:tabs>
                <w:tab w:val="clear" w:pos="907"/>
                <w:tab w:val="decimal" w:pos="873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000000"/>
            </w:tcBorders>
          </w:tcPr>
          <w:p w:rsidR="00155476" w:rsidRPr="00F06A58" w:rsidRDefault="00155476" w:rsidP="00155476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21,891</w:t>
            </w:r>
          </w:p>
        </w:tc>
      </w:tr>
    </w:tbl>
    <w:p w:rsidR="00291F9B" w:rsidRPr="00F06A58" w:rsidRDefault="00291F9B" w:rsidP="00291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Cs w:val="18"/>
        </w:rPr>
      </w:pPr>
    </w:p>
    <w:p w:rsidR="007A44CE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6.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7A44CE" w:rsidRPr="00F06A58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42411F" w:rsidRPr="00F06A5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B40B4" w:rsidRPr="00F06A58">
        <w:rPr>
          <w:rFonts w:ascii="Angsana New" w:hAnsi="Angsana New"/>
          <w:b/>
          <w:bCs/>
          <w:sz w:val="26"/>
          <w:szCs w:val="26"/>
          <w:cs/>
        </w:rPr>
        <w:t>-</w:t>
      </w:r>
      <w:r w:rsidR="0042411F" w:rsidRPr="00F06A5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6105B3" w:rsidRPr="00F06A58" w:rsidRDefault="006105B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6"/>
        <w:gridCol w:w="1143"/>
        <w:gridCol w:w="272"/>
        <w:gridCol w:w="1134"/>
        <w:gridCol w:w="236"/>
        <w:gridCol w:w="1159"/>
        <w:gridCol w:w="270"/>
        <w:gridCol w:w="1170"/>
      </w:tblGrid>
      <w:tr w:rsidR="00AB308C" w:rsidRPr="00F06A58" w:rsidTr="00401546">
        <w:trPr>
          <w:cantSplit/>
        </w:trPr>
        <w:tc>
          <w:tcPr>
            <w:tcW w:w="4426" w:type="dxa"/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84" w:type="dxa"/>
            <w:gridSpan w:val="7"/>
            <w:tcBorders>
              <w:bottom w:val="single" w:sz="4" w:space="0" w:color="auto"/>
            </w:tcBorders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B308C" w:rsidRPr="00F06A58" w:rsidTr="002C1208">
        <w:trPr>
          <w:cantSplit/>
        </w:trPr>
        <w:tc>
          <w:tcPr>
            <w:tcW w:w="4426" w:type="dxa"/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:rsidR="00AB308C" w:rsidRPr="00F06A58" w:rsidRDefault="00AB308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309BE" w:rsidRPr="00F06A58" w:rsidTr="002C1208">
        <w:tc>
          <w:tcPr>
            <w:tcW w:w="442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43" w:type="dxa"/>
          </w:tcPr>
          <w:p w:rsidR="00B309BE" w:rsidRPr="00F06A58" w:rsidRDefault="00242B88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2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:rsidR="00B309BE" w:rsidRPr="00F06A58" w:rsidRDefault="00242B88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B309BE" w:rsidRPr="00F06A58" w:rsidTr="002C1208">
        <w:tc>
          <w:tcPr>
            <w:tcW w:w="442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309BE" w:rsidRPr="00F06A58" w:rsidRDefault="00B309BE" w:rsidP="00B3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C7DB7" w:rsidRPr="00F06A58" w:rsidTr="00AE6B44">
        <w:tblPrEx>
          <w:tblLook w:val="04A0" w:firstRow="1" w:lastRow="0" w:firstColumn="1" w:lastColumn="0" w:noHBand="0" w:noVBand="1"/>
        </w:tblPrEx>
        <w:trPr>
          <w:trHeight w:hRule="exact" w:val="97"/>
        </w:trPr>
        <w:tc>
          <w:tcPr>
            <w:tcW w:w="4426" w:type="dxa"/>
          </w:tcPr>
          <w:p w:rsidR="006C7DB7" w:rsidRPr="00F06A58" w:rsidRDefault="006C7DB7" w:rsidP="00242B88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43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2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59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8"/>
                <w:szCs w:val="8"/>
              </w:rPr>
            </w:pPr>
          </w:p>
        </w:tc>
      </w:tr>
      <w:tr w:rsidR="00F02A10" w:rsidRPr="00F06A58" w:rsidTr="002C1208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42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143" w:type="dxa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62,876</w:t>
            </w:r>
          </w:p>
        </w:tc>
        <w:tc>
          <w:tcPr>
            <w:tcW w:w="272" w:type="dxa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71,555</w:t>
            </w:r>
          </w:p>
        </w:tc>
        <w:tc>
          <w:tcPr>
            <w:tcW w:w="236" w:type="dxa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53657" w:rsidRPr="00F06A58" w:rsidTr="002C1208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426" w:type="dxa"/>
          </w:tcPr>
          <w:p w:rsidR="00853657" w:rsidRPr="00F06A58" w:rsidRDefault="00853657" w:rsidP="00853657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143" w:type="dxa"/>
          </w:tcPr>
          <w:p w:rsidR="00853657" w:rsidRPr="00F06A58" w:rsidRDefault="00853657" w:rsidP="008536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/>
              </w:rPr>
              <w:t>3,109</w:t>
            </w:r>
          </w:p>
        </w:tc>
        <w:tc>
          <w:tcPr>
            <w:tcW w:w="272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3,216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53657" w:rsidRPr="00F06A58" w:rsidTr="002C1208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426" w:type="dxa"/>
          </w:tcPr>
          <w:p w:rsidR="00853657" w:rsidRPr="00F06A58" w:rsidRDefault="00853657" w:rsidP="00853657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853657" w:rsidRPr="00F06A58" w:rsidRDefault="00853657" w:rsidP="008536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/>
              </w:rPr>
              <w:t>30,160</w:t>
            </w:r>
          </w:p>
        </w:tc>
        <w:tc>
          <w:tcPr>
            <w:tcW w:w="272" w:type="dxa"/>
          </w:tcPr>
          <w:p w:rsidR="00853657" w:rsidRPr="00F06A58" w:rsidRDefault="00853657" w:rsidP="008536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22,781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3657" w:rsidRPr="00F06A58" w:rsidRDefault="00853657" w:rsidP="008536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02A10" w:rsidRPr="00F06A58" w:rsidTr="002C1208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42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F02A10" w:rsidRPr="00F06A58" w:rsidRDefault="00F02A10" w:rsidP="0062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96,1</w:t>
            </w:r>
            <w:r w:rsidR="00625EDB"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="00C32D9F" w:rsidRPr="00F06A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97,552</w:t>
            </w:r>
          </w:p>
        </w:tc>
        <w:tc>
          <w:tcPr>
            <w:tcW w:w="23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02A10" w:rsidRPr="00F06A58" w:rsidTr="002C1208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42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F02A10" w:rsidRPr="00F06A58" w:rsidRDefault="00F02A10" w:rsidP="0062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(1,213)</w:t>
            </w:r>
          </w:p>
        </w:tc>
        <w:tc>
          <w:tcPr>
            <w:tcW w:w="272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420</w:t>
            </w:r>
            <w:r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02A10" w:rsidRPr="00F06A58" w:rsidTr="002C1208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42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F02A10" w:rsidRPr="00F06A58" w:rsidRDefault="00F02A10" w:rsidP="0062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94,9</w:t>
            </w:r>
            <w:r w:rsidR="00625EDB" w:rsidRPr="00F06A58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2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97,132</w:t>
            </w:r>
          </w:p>
        </w:tc>
        <w:tc>
          <w:tcPr>
            <w:tcW w:w="236" w:type="dxa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02A10" w:rsidRPr="00F06A58" w:rsidRDefault="00F02A10" w:rsidP="00F02A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A10" w:rsidRPr="00F06A58" w:rsidRDefault="00F02A10" w:rsidP="00F0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16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C7DB7" w:rsidRPr="00F06A58" w:rsidTr="00B17994">
        <w:tblPrEx>
          <w:tblLook w:val="04A0" w:firstRow="1" w:lastRow="0" w:firstColumn="1" w:lastColumn="0" w:noHBand="0" w:noVBand="1"/>
        </w:tblPrEx>
        <w:trPr>
          <w:trHeight w:hRule="exact" w:val="113"/>
        </w:trPr>
        <w:tc>
          <w:tcPr>
            <w:tcW w:w="4426" w:type="dxa"/>
          </w:tcPr>
          <w:p w:rsidR="006C7DB7" w:rsidRPr="00F06A58" w:rsidRDefault="006C7DB7" w:rsidP="00242B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C7DB7" w:rsidRPr="00F06A58" w:rsidRDefault="006C7DB7" w:rsidP="002C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6C7DB7" w:rsidRPr="00F06A58" w:rsidTr="002C1208">
        <w:tblPrEx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4426" w:type="dxa"/>
            <w:vAlign w:val="bottom"/>
          </w:tcPr>
          <w:p w:rsidR="006C7DB7" w:rsidRPr="00F06A58" w:rsidRDefault="006C7DB7" w:rsidP="006C7D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มูลค่าของสินค้าคงเหลือที่รับรู้เป็นค่าใช้จ่ายในระหว่างงวด/ปี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6C7DB7" w:rsidRPr="00F06A58" w:rsidRDefault="00F02A10" w:rsidP="00A9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272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36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7DB7" w:rsidRPr="00F06A58" w:rsidRDefault="006C7DB7" w:rsidP="006C7DB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6C7DB7" w:rsidRPr="00F06A58" w:rsidTr="00B17994">
        <w:tblPrEx>
          <w:tblLook w:val="04A0" w:firstRow="1" w:lastRow="0" w:firstColumn="1" w:lastColumn="0" w:noHBand="0" w:noVBand="1"/>
        </w:tblPrEx>
        <w:trPr>
          <w:trHeight w:hRule="exact" w:val="113"/>
        </w:trPr>
        <w:tc>
          <w:tcPr>
            <w:tcW w:w="4426" w:type="dxa"/>
          </w:tcPr>
          <w:p w:rsidR="006C7DB7" w:rsidRPr="00F06A58" w:rsidRDefault="006C7DB7" w:rsidP="00242B8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3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6C7DB7" w:rsidRPr="00F06A58" w:rsidRDefault="006C7DB7" w:rsidP="0024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7DB7" w:rsidRPr="00F06A58" w:rsidTr="002C1208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426" w:type="dxa"/>
          </w:tcPr>
          <w:p w:rsidR="006C7DB7" w:rsidRPr="00F06A58" w:rsidRDefault="006C7DB7" w:rsidP="00827D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</w:t>
            </w:r>
          </w:p>
        </w:tc>
        <w:tc>
          <w:tcPr>
            <w:tcW w:w="1143" w:type="dxa"/>
            <w:vAlign w:val="bottom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C7DB7" w:rsidRPr="00F06A58" w:rsidRDefault="006C7DB7" w:rsidP="006C7DB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6C7DB7" w:rsidRPr="00F06A58" w:rsidTr="002C1208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426" w:type="dxa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:rsidR="006C7DB7" w:rsidRPr="00F06A58" w:rsidRDefault="00F02A10" w:rsidP="0058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272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7DB7" w:rsidRPr="00F06A58" w:rsidRDefault="006C7DB7" w:rsidP="0058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272</w:t>
            </w:r>
          </w:p>
        </w:tc>
        <w:tc>
          <w:tcPr>
            <w:tcW w:w="236" w:type="dxa"/>
            <w:vAlign w:val="bottom"/>
          </w:tcPr>
          <w:p w:rsidR="006C7DB7" w:rsidRPr="00F06A58" w:rsidRDefault="006C7DB7" w:rsidP="006C7D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7DB7" w:rsidRPr="00F06A58" w:rsidRDefault="006C7DB7" w:rsidP="006C7DB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C7DB7" w:rsidRPr="00F06A58" w:rsidRDefault="006C7DB7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:rsidR="00EE5E19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EE3F6B" w:rsidRPr="00F06A5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:rsidR="004562C0" w:rsidRPr="00F06A58" w:rsidRDefault="004562C0" w:rsidP="004562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26"/>
          <w:szCs w:val="26"/>
          <w:lang w:val="en-GB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428"/>
        <w:gridCol w:w="1152"/>
        <w:gridCol w:w="261"/>
        <w:gridCol w:w="1134"/>
        <w:gridCol w:w="236"/>
        <w:gridCol w:w="1195"/>
        <w:gridCol w:w="288"/>
        <w:gridCol w:w="1116"/>
      </w:tblGrid>
      <w:tr w:rsidR="004F2459" w:rsidRPr="00F06A58" w:rsidTr="00401546">
        <w:trPr>
          <w:tblHeader/>
        </w:trPr>
        <w:tc>
          <w:tcPr>
            <w:tcW w:w="44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4F2459" w:rsidRPr="00F06A58" w:rsidRDefault="004F2459" w:rsidP="00427BDC">
            <w:pPr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4F2459" w:rsidRPr="00F06A58" w:rsidTr="002C1208">
        <w:tblPrEx>
          <w:tblLook w:val="04A0" w:firstRow="1" w:lastRow="0" w:firstColumn="1" w:lastColumn="0" w:noHBand="0" w:noVBand="1"/>
        </w:tblPrEx>
        <w:tc>
          <w:tcPr>
            <w:tcW w:w="44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2459" w:rsidRPr="00F06A58" w:rsidTr="002C1208">
        <w:tblPrEx>
          <w:tblLook w:val="04A0" w:firstRow="1" w:lastRow="0" w:firstColumn="1" w:lastColumn="0" w:noHBand="0" w:noVBand="1"/>
        </w:tblPrEx>
        <w:tc>
          <w:tcPr>
            <w:tcW w:w="44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4F245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" w:right="-19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F245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1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F245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98" w:right="-31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F245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" w:right="-19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F245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:rsidR="004F245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36" w:right="-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562C0" w:rsidRPr="00F06A58" w:rsidTr="002C1208">
        <w:tblPrEx>
          <w:tblLook w:val="04A0" w:firstRow="1" w:lastRow="0" w:firstColumn="1" w:lastColumn="0" w:noHBand="0" w:noVBand="1"/>
        </w:tblPrEx>
        <w:tc>
          <w:tcPr>
            <w:tcW w:w="4428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" w:right="-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center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98" w:right="-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" w:right="-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116" w:type="dxa"/>
            <w:vAlign w:val="center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36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3124" w:rsidRPr="00F06A58" w:rsidTr="002C1208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42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152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4,787</w:t>
            </w:r>
          </w:p>
        </w:tc>
        <w:tc>
          <w:tcPr>
            <w:tcW w:w="261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4,138</w:t>
            </w:r>
          </w:p>
        </w:tc>
        <w:tc>
          <w:tcPr>
            <w:tcW w:w="23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525</w:t>
            </w:r>
          </w:p>
        </w:tc>
        <w:tc>
          <w:tcPr>
            <w:tcW w:w="28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5C3124" w:rsidRPr="00F06A58" w:rsidTr="002C1208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42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52" w:type="dxa"/>
          </w:tcPr>
          <w:p w:rsidR="005C3124" w:rsidRPr="00F06A58" w:rsidRDefault="007C173C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11,534</w:t>
            </w:r>
          </w:p>
        </w:tc>
        <w:tc>
          <w:tcPr>
            <w:tcW w:w="261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7,698</w:t>
            </w:r>
          </w:p>
        </w:tc>
        <w:tc>
          <w:tcPr>
            <w:tcW w:w="23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5,176</w:t>
            </w:r>
          </w:p>
        </w:tc>
        <w:tc>
          <w:tcPr>
            <w:tcW w:w="28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2,777</w:t>
            </w:r>
          </w:p>
        </w:tc>
      </w:tr>
      <w:tr w:rsidR="005C3124" w:rsidRPr="00F06A58" w:rsidTr="002C1208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42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152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5,514</w:t>
            </w:r>
          </w:p>
        </w:tc>
        <w:tc>
          <w:tcPr>
            <w:tcW w:w="261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3,</w:t>
            </w:r>
            <w:r w:rsidRPr="00F06A58">
              <w:rPr>
                <w:rFonts w:ascii="Angsana New" w:eastAsia="Batang" w:hAnsi="Angsana New"/>
                <w:sz w:val="26"/>
                <w:szCs w:val="26"/>
                <w:lang w:val="en-GB"/>
              </w:rPr>
              <w:t>5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94</w:t>
            </w:r>
          </w:p>
        </w:tc>
        <w:tc>
          <w:tcPr>
            <w:tcW w:w="23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90</w:t>
            </w:r>
          </w:p>
        </w:tc>
        <w:tc>
          <w:tcPr>
            <w:tcW w:w="28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5C3124" w:rsidRPr="00F06A58" w:rsidTr="002C1208">
        <w:trPr>
          <w:trHeight w:hRule="exact" w:val="312"/>
        </w:trPr>
        <w:tc>
          <w:tcPr>
            <w:tcW w:w="4428" w:type="dxa"/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C3124" w:rsidRPr="007C173C" w:rsidRDefault="007C173C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atang" w:hAnsi="Angsana New"/>
                <w:sz w:val="26"/>
                <w:szCs w:val="26"/>
                <w:lang w:val="en-GB"/>
              </w:rPr>
              <w:t>8,858</w:t>
            </w:r>
          </w:p>
        </w:tc>
        <w:tc>
          <w:tcPr>
            <w:tcW w:w="261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6,836</w:t>
            </w:r>
          </w:p>
        </w:tc>
        <w:tc>
          <w:tcPr>
            <w:tcW w:w="236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1,751</w:t>
            </w:r>
          </w:p>
        </w:tc>
        <w:tc>
          <w:tcPr>
            <w:tcW w:w="288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5C3124" w:rsidRPr="00F06A58" w:rsidTr="002C1208">
        <w:trPr>
          <w:trHeight w:hRule="exact" w:val="312"/>
        </w:trPr>
        <w:tc>
          <w:tcPr>
            <w:tcW w:w="4428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30,693</w:t>
            </w:r>
          </w:p>
        </w:tc>
        <w:tc>
          <w:tcPr>
            <w:tcW w:w="261" w:type="dxa"/>
          </w:tcPr>
          <w:p w:rsidR="005C3124" w:rsidRPr="00F06A58" w:rsidRDefault="005C3124" w:rsidP="005C3124">
            <w:pPr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22,266</w:t>
            </w:r>
          </w:p>
        </w:tc>
        <w:tc>
          <w:tcPr>
            <w:tcW w:w="236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7,542</w:t>
            </w:r>
          </w:p>
        </w:tc>
        <w:tc>
          <w:tcPr>
            <w:tcW w:w="288" w:type="dxa"/>
          </w:tcPr>
          <w:p w:rsidR="005C3124" w:rsidRPr="00F06A58" w:rsidRDefault="005C3124" w:rsidP="005C31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5C3124" w:rsidRPr="00F06A58" w:rsidRDefault="005C3124" w:rsidP="005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4,108</w:t>
            </w:r>
          </w:p>
        </w:tc>
      </w:tr>
    </w:tbl>
    <w:p w:rsidR="006B2E80" w:rsidRPr="00F06A58" w:rsidRDefault="006B2E80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8C0DAA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8.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8C0DAA" w:rsidRPr="00F06A58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241BD" w:rsidRPr="00F06A5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977CE2" w:rsidRPr="00F06A58">
        <w:rPr>
          <w:rFonts w:ascii="Angsana New" w:hAnsi="Angsana New"/>
          <w:b/>
          <w:bCs/>
          <w:sz w:val="26"/>
          <w:szCs w:val="26"/>
          <w:cs/>
        </w:rPr>
        <w:t xml:space="preserve">- </w:t>
      </w:r>
      <w:r w:rsidR="00D45506" w:rsidRPr="00F06A58">
        <w:rPr>
          <w:rFonts w:ascii="Angsana New" w:hAnsi="Angsana New"/>
          <w:b/>
          <w:bCs/>
          <w:sz w:val="26"/>
          <w:szCs w:val="26"/>
          <w:cs/>
        </w:rPr>
        <w:t>ราคาทุน</w:t>
      </w:r>
    </w:p>
    <w:p w:rsidR="000627E2" w:rsidRPr="00F06A58" w:rsidRDefault="000627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0627E2" w:rsidRPr="00F06A58" w:rsidRDefault="006241F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และ</w:t>
      </w:r>
      <w:r w:rsidR="00415F40" w:rsidRPr="00F06A58">
        <w:rPr>
          <w:rFonts w:ascii="Angsana New" w:hAnsi="Angsana New"/>
          <w:sz w:val="26"/>
          <w:szCs w:val="26"/>
          <w:cs/>
        </w:rPr>
        <w:t>วันที่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31 </w:t>
      </w:r>
      <w:r w:rsidRPr="00F06A58">
        <w:rPr>
          <w:rFonts w:ascii="Angsana New" w:hAnsi="Angsana New"/>
          <w:sz w:val="26"/>
          <w:szCs w:val="26"/>
          <w:cs/>
        </w:rPr>
        <w:t xml:space="preserve">ธันวาคม  </w:t>
      </w:r>
      <w:r w:rsidR="00B37D26" w:rsidRPr="00F06A58">
        <w:rPr>
          <w:rFonts w:ascii="Angsana New" w:hAnsi="Angsana New"/>
          <w:sz w:val="26"/>
          <w:szCs w:val="26"/>
        </w:rPr>
        <w:t>25</w:t>
      </w:r>
      <w:r w:rsidR="00CF747A" w:rsidRPr="00F06A58">
        <w:rPr>
          <w:rFonts w:ascii="Angsana New" w:hAnsi="Angsana New"/>
          <w:sz w:val="26"/>
          <w:szCs w:val="26"/>
        </w:rPr>
        <w:t>60</w:t>
      </w:r>
      <w:r w:rsidRPr="00F06A58">
        <w:rPr>
          <w:rFonts w:ascii="Angsana New" w:hAnsi="Angsana New"/>
          <w:sz w:val="26"/>
          <w:szCs w:val="26"/>
        </w:rPr>
        <w:t xml:space="preserve"> </w:t>
      </w:r>
      <w:r w:rsidR="000627E2" w:rsidRPr="00F06A5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6D0F62" w:rsidRPr="00F06A58" w:rsidRDefault="006D0F6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28"/>
        <w:gridCol w:w="834"/>
        <w:gridCol w:w="283"/>
        <w:gridCol w:w="812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4F2459" w:rsidRPr="00F06A58" w:rsidTr="00401546">
        <w:tc>
          <w:tcPr>
            <w:tcW w:w="35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4F2459" w:rsidRPr="00F06A58" w:rsidTr="00401546">
        <w:tc>
          <w:tcPr>
            <w:tcW w:w="35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4F2459" w:rsidRPr="00F06A58" w:rsidRDefault="004F2459" w:rsidP="00427BDC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4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4F2459" w:rsidRPr="00F06A58" w:rsidTr="00401546">
        <w:tc>
          <w:tcPr>
            <w:tcW w:w="35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(งบการเงินเฉพาะกิจการ)</w:t>
            </w:r>
          </w:p>
        </w:tc>
      </w:tr>
      <w:tr w:rsidR="004F2459" w:rsidRPr="00F06A58" w:rsidTr="00401546">
        <w:tc>
          <w:tcPr>
            <w:tcW w:w="3528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:rsidR="004F245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4F245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37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4F245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F245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4" w:type="dxa"/>
          </w:tcPr>
          <w:p w:rsidR="004F2459" w:rsidRPr="00F06A58" w:rsidRDefault="004F2459" w:rsidP="00427B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4F245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4F2459" w:rsidRPr="00F06A58" w:rsidRDefault="004F245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F245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4562C0" w:rsidRPr="00F06A58" w:rsidTr="00401546">
        <w:tc>
          <w:tcPr>
            <w:tcW w:w="3528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:rsidR="004562C0" w:rsidRPr="00F06A58" w:rsidRDefault="004562C0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7403E0" w:rsidRPr="00F06A58" w:rsidTr="00401546">
        <w:tc>
          <w:tcPr>
            <w:tcW w:w="3528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83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7403E0" w:rsidRPr="00F06A58" w:rsidTr="00401546">
        <w:tc>
          <w:tcPr>
            <w:tcW w:w="3528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83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7403E0" w:rsidRPr="00F06A58" w:rsidTr="00401546">
        <w:tc>
          <w:tcPr>
            <w:tcW w:w="3528" w:type="dxa"/>
          </w:tcPr>
          <w:p w:rsidR="007403E0" w:rsidRPr="00F06A58" w:rsidRDefault="00790472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</w:t>
            </w:r>
            <w:r w:rsidR="007403E0" w:rsidRPr="00F06A58">
              <w:rPr>
                <w:rFonts w:ascii="Angsana New" w:hAnsi="Angsana New"/>
                <w:sz w:val="26"/>
                <w:szCs w:val="26"/>
                <w:cs/>
              </w:rPr>
              <w:t>ฟู้ดส์ จำกัด</w:t>
            </w:r>
          </w:p>
        </w:tc>
        <w:tc>
          <w:tcPr>
            <w:tcW w:w="83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7403E0" w:rsidRPr="00F06A58" w:rsidTr="00401546">
        <w:tc>
          <w:tcPr>
            <w:tcW w:w="3528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83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7403E0" w:rsidRPr="00F06A58" w:rsidTr="00401546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83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7403E0" w:rsidRPr="00F06A58" w:rsidTr="00401546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7403E0" w:rsidRPr="00F06A58" w:rsidRDefault="007403E0" w:rsidP="007403E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834" w:type="dxa"/>
          </w:tcPr>
          <w:p w:rsidR="007403E0" w:rsidRPr="00F06A58" w:rsidRDefault="00B83C53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</w:t>
            </w:r>
            <w:r w:rsidR="00B83C53" w:rsidRPr="00F06A58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97</w:t>
            </w:r>
          </w:p>
        </w:tc>
        <w:tc>
          <w:tcPr>
            <w:tcW w:w="274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7403E0" w:rsidRPr="00F06A58" w:rsidRDefault="00B83C53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:rsidR="007403E0" w:rsidRPr="00F06A58" w:rsidRDefault="007403E0" w:rsidP="007403E0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403E0" w:rsidRPr="00F06A58" w:rsidRDefault="007403E0" w:rsidP="007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00</w:t>
            </w:r>
          </w:p>
        </w:tc>
      </w:tr>
      <w:tr w:rsidR="0036142D" w:rsidRPr="00F06A58" w:rsidTr="00401546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36142D" w:rsidRPr="00F06A58" w:rsidRDefault="0036142D" w:rsidP="0036142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834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:rsidR="0036142D" w:rsidRPr="00F06A58" w:rsidRDefault="0036142D" w:rsidP="0036142D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36142D" w:rsidRPr="00F06A58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528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34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36142D" w:rsidRPr="00F06A58" w:rsidRDefault="0036142D" w:rsidP="0036142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6142D" w:rsidRPr="00F06A58" w:rsidRDefault="0036142D" w:rsidP="0036142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36142D" w:rsidRPr="00F06A58" w:rsidRDefault="0036142D" w:rsidP="0036142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  <w:tc>
          <w:tcPr>
            <w:tcW w:w="284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433,916</w:t>
            </w:r>
          </w:p>
        </w:tc>
      </w:tr>
    </w:tbl>
    <w:p w:rsidR="00B566F3" w:rsidRPr="00F06A58" w:rsidRDefault="00B566F3" w:rsidP="00B566F3">
      <w:pPr>
        <w:jc w:val="thaiDistribute"/>
        <w:rPr>
          <w:rFonts w:ascii="Angsana New" w:hAnsi="Angsana New"/>
          <w:sz w:val="26"/>
          <w:szCs w:val="26"/>
        </w:rPr>
      </w:pPr>
    </w:p>
    <w:p w:rsidR="00A30895" w:rsidRPr="00F06A58" w:rsidRDefault="00A3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B566F3" w:rsidRPr="00F06A58" w:rsidRDefault="00B566F3" w:rsidP="00B566F3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 w:hint="cs"/>
          <w:sz w:val="26"/>
          <w:szCs w:val="26"/>
          <w:cs/>
        </w:rPr>
        <w:lastRenderedPageBreak/>
        <w:t>ใน</w:t>
      </w:r>
      <w:r w:rsidRPr="00F06A58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F06A58">
        <w:rPr>
          <w:rFonts w:ascii="Angsana New" w:hAnsi="Angsana New" w:hint="cs"/>
          <w:sz w:val="26"/>
          <w:szCs w:val="26"/>
          <w:cs/>
        </w:rPr>
        <w:t>ของบริษัท</w:t>
      </w:r>
      <w:r w:rsidRPr="00F06A5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24 </w:t>
      </w:r>
      <w:r w:rsidRPr="00F06A58">
        <w:rPr>
          <w:rFonts w:ascii="Angsana New" w:hAnsi="Angsana New" w:hint="cs"/>
          <w:sz w:val="26"/>
          <w:szCs w:val="26"/>
          <w:cs/>
        </w:rPr>
        <w:t>เมษายน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06A58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การลงทุนเพิ่มในบริษัท </w:t>
      </w:r>
      <w:r w:rsidRPr="00F06A58">
        <w:rPr>
          <w:rFonts w:ascii="Angsana New" w:hAnsi="Angsana New"/>
          <w:spacing w:val="-4"/>
          <w:sz w:val="26"/>
          <w:szCs w:val="26"/>
          <w:cs/>
        </w:rPr>
        <w:t>เซ็น แอนด์ สไปซี่ จำกัด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จำนวนเงิน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19.9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ล้านบาท โดยบริษัทย่อยดังกล่าวได้เพิ่มทุนจดทะเบียนจากเดิม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100,000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(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10,000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10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)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เป็น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20,000,000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(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2,000,000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บาท</w:t>
      </w:r>
      <w:r w:rsidRPr="00F06A58">
        <w:rPr>
          <w:rFonts w:ascii="Angsana New" w:hAnsi="Angsana New"/>
          <w:spacing w:val="-4"/>
          <w:sz w:val="26"/>
          <w:szCs w:val="26"/>
        </w:rPr>
        <w:t>)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บริษัทย่อยดังกล่าวได้จดทะเบียนการเพิ่มทุนกับกระทรวงพาณิชย์แล้วเมื่อวันที่ </w:t>
      </w:r>
      <w:r w:rsidR="00A30895" w:rsidRPr="00F06A58">
        <w:rPr>
          <w:rFonts w:ascii="Angsana New" w:hAnsi="Angsana New"/>
          <w:spacing w:val="-4"/>
          <w:sz w:val="26"/>
          <w:szCs w:val="26"/>
        </w:rPr>
        <w:t xml:space="preserve">      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7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F06A58">
        <w:rPr>
          <w:rFonts w:ascii="Angsana New" w:hAnsi="Angsana New"/>
          <w:spacing w:val="-4"/>
          <w:sz w:val="26"/>
          <w:szCs w:val="26"/>
        </w:rPr>
        <w:t>2561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:rsidR="00B566F3" w:rsidRPr="00F06A58" w:rsidRDefault="00B566F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FC2145" w:rsidRPr="00F06A58" w:rsidRDefault="00FC2145" w:rsidP="00FC2145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3 </w:t>
      </w:r>
      <w:r w:rsidRPr="00F06A5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           </w:t>
      </w:r>
      <w:r w:rsidRPr="00F06A58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  <w:lang w:val="en-GB"/>
        </w:rPr>
        <w:t>(</w:t>
      </w:r>
      <w:r w:rsidRPr="00F06A58">
        <w:rPr>
          <w:rFonts w:ascii="Angsana New" w:hAnsi="Angsana New" w:hint="cs"/>
          <w:spacing w:val="-4"/>
          <w:sz w:val="26"/>
          <w:szCs w:val="26"/>
          <w:cs/>
          <w:lang w:val="en-GB"/>
        </w:rPr>
        <w:t>บริษัทย่อย)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ในอัตราหุ้นละ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315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บาท สำหรับหุ้นสามัญจำนวน </w:t>
      </w:r>
      <w:r w:rsidRPr="00F06A58">
        <w:rPr>
          <w:rFonts w:ascii="Angsana New" w:hAnsi="Angsana New"/>
          <w:spacing w:val="-4"/>
          <w:sz w:val="26"/>
          <w:szCs w:val="26"/>
        </w:rPr>
        <w:t>300,000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หุ้น เป็นจำนวนเงินรวม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94.5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="00E83403" w:rsidRPr="00F06A58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เงินปันผลดังกล่าวจ่ายให้แก่ผู้ถือหุ้นของบริษัทย่อยแล้วเมื่อวันที่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14 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pacing w:val="-4"/>
          <w:sz w:val="26"/>
          <w:szCs w:val="26"/>
        </w:rPr>
        <w:t>2561</w:t>
      </w:r>
    </w:p>
    <w:p w:rsidR="00FC2145" w:rsidRPr="00F06A58" w:rsidRDefault="00FC214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A90658" w:rsidRPr="00F06A58" w:rsidRDefault="00A90658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ณ </w:t>
      </w:r>
      <w:r w:rsidR="00415F40" w:rsidRPr="00F06A58">
        <w:rPr>
          <w:rFonts w:ascii="Angsana New" w:hAnsi="Angsana New"/>
          <w:sz w:val="26"/>
          <w:szCs w:val="26"/>
          <w:cs/>
        </w:rPr>
        <w:t>วันที่</w:t>
      </w:r>
      <w:r w:rsidR="00945712" w:rsidRPr="00F06A58">
        <w:rPr>
          <w:rFonts w:ascii="Angsana New" w:hAnsi="Angsana New"/>
          <w:sz w:val="26"/>
          <w:szCs w:val="26"/>
          <w:cs/>
        </w:rPr>
        <w:t xml:space="preserve"> </w:t>
      </w:r>
      <w:r w:rsidR="00945712" w:rsidRPr="00F06A58">
        <w:rPr>
          <w:rFonts w:ascii="Angsana New" w:hAnsi="Angsana New"/>
          <w:sz w:val="26"/>
          <w:szCs w:val="26"/>
        </w:rPr>
        <w:t>31</w:t>
      </w:r>
      <w:r w:rsidR="00FF4521" w:rsidRPr="00F06A58">
        <w:rPr>
          <w:rFonts w:ascii="Angsana New" w:hAnsi="Angsana New"/>
          <w:sz w:val="26"/>
          <w:szCs w:val="26"/>
          <w:cs/>
        </w:rPr>
        <w:t xml:space="preserve"> </w:t>
      </w:r>
      <w:r w:rsidR="00945712" w:rsidRPr="00F06A58">
        <w:rPr>
          <w:rFonts w:ascii="Angsana New" w:hAnsi="Angsana New"/>
          <w:sz w:val="26"/>
          <w:szCs w:val="26"/>
          <w:cs/>
        </w:rPr>
        <w:t xml:space="preserve">ธันวาคม  </w:t>
      </w:r>
      <w:r w:rsidR="00D721FF" w:rsidRPr="00F06A58">
        <w:rPr>
          <w:rFonts w:ascii="Angsana New" w:hAnsi="Angsana New"/>
          <w:sz w:val="26"/>
          <w:szCs w:val="26"/>
        </w:rPr>
        <w:t>25</w:t>
      </w:r>
      <w:r w:rsidR="00B309BE" w:rsidRPr="00F06A58">
        <w:rPr>
          <w:rFonts w:ascii="Angsana New" w:hAnsi="Angsana New"/>
          <w:sz w:val="26"/>
          <w:szCs w:val="26"/>
        </w:rPr>
        <w:t>60</w:t>
      </w:r>
      <w:r w:rsidR="00945712"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 xml:space="preserve">บริษัทได้ใช้ใบหุ้นของบริษัทย่อย </w:t>
      </w:r>
      <w:r w:rsidRPr="00F06A58">
        <w:rPr>
          <w:rFonts w:ascii="Angsana New" w:hAnsi="Angsana New"/>
          <w:sz w:val="26"/>
          <w:szCs w:val="26"/>
        </w:rPr>
        <w:t>2</w:t>
      </w:r>
      <w:r w:rsidRPr="00F06A58">
        <w:rPr>
          <w:rFonts w:ascii="Angsana New" w:hAnsi="Angsana New"/>
          <w:sz w:val="26"/>
          <w:szCs w:val="26"/>
          <w:cs/>
        </w:rPr>
        <w:t xml:space="preserve"> แห่ง</w:t>
      </w:r>
      <w:r w:rsidR="00D30408"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 xml:space="preserve">ไม่ต่ำกว่าร้อยละ </w:t>
      </w:r>
      <w:r w:rsidRPr="00F06A58">
        <w:rPr>
          <w:rFonts w:ascii="Angsana New" w:hAnsi="Angsana New"/>
          <w:sz w:val="26"/>
          <w:szCs w:val="26"/>
        </w:rPr>
        <w:t>99</w:t>
      </w:r>
      <w:r w:rsidRPr="00F06A58">
        <w:rPr>
          <w:rFonts w:ascii="Angsana New" w:hAnsi="Angsana New"/>
          <w:sz w:val="26"/>
          <w:szCs w:val="26"/>
          <w:cs/>
        </w:rPr>
        <w:t xml:space="preserve">  ของหุ้นทั้งหมด</w:t>
      </w:r>
      <w:r w:rsidR="002C1208"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>ค้ำประกัน</w:t>
      </w:r>
      <w:r w:rsidRPr="00F06A58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เงินกู้ยืมระยะสั้นจาก</w:t>
      </w:r>
      <w:r w:rsidR="000C4AB4" w:rsidRPr="00F06A58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ในประเทศแห่งหนึ่งของบริษัทตามที่กล่าวไว้ในหมายเหตุ </w:t>
      </w:r>
      <w:r w:rsidR="006D0F62" w:rsidRPr="00F06A58">
        <w:rPr>
          <w:rFonts w:ascii="Angsana New" w:hAnsi="Angsana New"/>
          <w:sz w:val="26"/>
          <w:szCs w:val="26"/>
        </w:rPr>
        <w:t>13</w:t>
      </w:r>
      <w:r w:rsidR="00582268" w:rsidRPr="00F06A58">
        <w:rPr>
          <w:rFonts w:ascii="Angsana New" w:hAnsi="Angsana New"/>
          <w:sz w:val="26"/>
          <w:szCs w:val="26"/>
        </w:rPr>
        <w:t xml:space="preserve"> (</w:t>
      </w:r>
      <w:r w:rsidR="00582268" w:rsidRPr="00F06A58">
        <w:rPr>
          <w:rFonts w:ascii="Angsana New" w:hAnsi="Angsana New"/>
          <w:sz w:val="26"/>
          <w:szCs w:val="26"/>
          <w:cs/>
        </w:rPr>
        <w:t xml:space="preserve">วันที่ </w:t>
      </w:r>
      <w:r w:rsidR="0058226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582268" w:rsidRPr="00F06A58">
        <w:rPr>
          <w:rFonts w:ascii="Angsana New" w:hAnsi="Angsana New"/>
          <w:sz w:val="26"/>
          <w:szCs w:val="26"/>
          <w:cs/>
        </w:rPr>
        <w:t xml:space="preserve"> </w:t>
      </w:r>
      <w:r w:rsidR="00582268" w:rsidRPr="00F06A58">
        <w:rPr>
          <w:rFonts w:ascii="Angsana New" w:hAnsi="Angsana New"/>
          <w:sz w:val="26"/>
          <w:szCs w:val="26"/>
        </w:rPr>
        <w:t xml:space="preserve">2561: </w:t>
      </w:r>
      <w:r w:rsidR="00582268" w:rsidRPr="00F06A58">
        <w:rPr>
          <w:rFonts w:ascii="Angsana New" w:hAnsi="Angsana New" w:hint="cs"/>
          <w:sz w:val="26"/>
          <w:szCs w:val="26"/>
          <w:cs/>
        </w:rPr>
        <w:t>ไม่มี)</w:t>
      </w:r>
    </w:p>
    <w:p w:rsidR="00FC2145" w:rsidRPr="00F06A58" w:rsidRDefault="00FC214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9D417B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9.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4405CB" w:rsidRPr="00F06A58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F06A58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6F2B0E" w:rsidRPr="00F06A58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5241BD" w:rsidRPr="00F06A58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:rsidR="006016E6" w:rsidRPr="00F06A58" w:rsidRDefault="006016E6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p w:rsidR="007A38A5" w:rsidRPr="00F06A58" w:rsidRDefault="007A38A5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รายการเปลี่</w:t>
      </w:r>
      <w:r w:rsidR="006F2B0E" w:rsidRPr="00F06A58">
        <w:rPr>
          <w:rFonts w:ascii="Angsana New" w:hAnsi="Angsana New"/>
          <w:sz w:val="26"/>
          <w:szCs w:val="26"/>
          <w:cs/>
        </w:rPr>
        <w:t>ยนแปลงของที่ดิน อาคารและอุปกรณ์</w:t>
      </w:r>
      <w:r w:rsidR="001B291E" w:rsidRPr="00F06A5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F06A5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-90" w:type="dxa"/>
        <w:tblLook w:val="04A0" w:firstRow="1" w:lastRow="0" w:firstColumn="1" w:lastColumn="0" w:noHBand="0" w:noVBand="1"/>
      </w:tblPr>
      <w:tblGrid>
        <w:gridCol w:w="6228"/>
        <w:gridCol w:w="1559"/>
        <w:gridCol w:w="283"/>
        <w:gridCol w:w="1694"/>
      </w:tblGrid>
      <w:tr w:rsidR="006D3124" w:rsidRPr="00F06A58" w:rsidTr="00401546">
        <w:tc>
          <w:tcPr>
            <w:tcW w:w="6228" w:type="dxa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536" w:type="dxa"/>
            <w:gridSpan w:val="3"/>
            <w:tcBorders>
              <w:bottom w:val="single" w:sz="4" w:space="0" w:color="auto"/>
            </w:tcBorders>
            <w:vAlign w:val="center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6D3124" w:rsidRPr="00F06A58" w:rsidTr="00401546">
        <w:tc>
          <w:tcPr>
            <w:tcW w:w="6228" w:type="dxa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F06A58" w:rsidTr="00401546">
        <w:tc>
          <w:tcPr>
            <w:tcW w:w="6228" w:type="dxa"/>
          </w:tcPr>
          <w:p w:rsidR="004562C0" w:rsidRPr="00F06A5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562C0" w:rsidRPr="00F06A5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562C0" w:rsidRPr="00F06A5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4562C0" w:rsidRPr="00F06A58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D3124" w:rsidRPr="00F06A58" w:rsidTr="00401546">
        <w:tc>
          <w:tcPr>
            <w:tcW w:w="6228" w:type="dxa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B309B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D3124" w:rsidRPr="00F06A58" w:rsidRDefault="007403E0" w:rsidP="0079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786,287</w:t>
            </w:r>
          </w:p>
        </w:tc>
        <w:tc>
          <w:tcPr>
            <w:tcW w:w="283" w:type="dxa"/>
          </w:tcPr>
          <w:p w:rsidR="006D3124" w:rsidRPr="00F06A58" w:rsidRDefault="006D312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6D3124" w:rsidRPr="00F06A58" w:rsidRDefault="007403E0" w:rsidP="0079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343,810</w:t>
            </w:r>
          </w:p>
        </w:tc>
      </w:tr>
      <w:tr w:rsidR="00033222" w:rsidRPr="00F06A58" w:rsidTr="00A87DBA">
        <w:tc>
          <w:tcPr>
            <w:tcW w:w="6228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80,616</w:t>
            </w:r>
          </w:p>
        </w:tc>
        <w:tc>
          <w:tcPr>
            <w:tcW w:w="283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8,416</w:t>
            </w:r>
          </w:p>
        </w:tc>
      </w:tr>
      <w:tr w:rsidR="00033222" w:rsidRPr="00F06A58" w:rsidTr="00A87DBA">
        <w:tc>
          <w:tcPr>
            <w:tcW w:w="6228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และตัดบัญชี </w:t>
            </w:r>
          </w:p>
        </w:tc>
        <w:tc>
          <w:tcPr>
            <w:tcW w:w="1559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(5,231)</w:t>
            </w:r>
          </w:p>
        </w:tc>
        <w:tc>
          <w:tcPr>
            <w:tcW w:w="283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(6)</w:t>
            </w:r>
          </w:p>
        </w:tc>
      </w:tr>
      <w:tr w:rsidR="00033222" w:rsidRPr="00F06A58" w:rsidTr="00A87DBA">
        <w:tc>
          <w:tcPr>
            <w:tcW w:w="6228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1559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(37,155)</w:t>
            </w:r>
          </w:p>
        </w:tc>
        <w:tc>
          <w:tcPr>
            <w:tcW w:w="283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(724)</w:t>
            </w:r>
          </w:p>
        </w:tc>
      </w:tr>
      <w:tr w:rsidR="00033222" w:rsidRPr="00F06A58" w:rsidTr="00A87DBA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228" w:type="dxa"/>
          </w:tcPr>
          <w:p w:rsidR="00033222" w:rsidRPr="00F06A58" w:rsidRDefault="00033222" w:rsidP="00033222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F06A58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59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(108,649)</w:t>
            </w:r>
          </w:p>
        </w:tc>
        <w:tc>
          <w:tcPr>
            <w:tcW w:w="283" w:type="dxa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(7,771)</w:t>
            </w:r>
          </w:p>
        </w:tc>
      </w:tr>
      <w:tr w:rsidR="00033222" w:rsidRPr="00F06A58" w:rsidTr="00A87DBA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228" w:type="dxa"/>
          </w:tcPr>
          <w:p w:rsidR="00033222" w:rsidRPr="00F06A58" w:rsidRDefault="00033222" w:rsidP="0003322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715,868</w:t>
            </w:r>
          </w:p>
        </w:tc>
        <w:tc>
          <w:tcPr>
            <w:tcW w:w="283" w:type="dxa"/>
          </w:tcPr>
          <w:p w:rsidR="00033222" w:rsidRPr="00F06A58" w:rsidRDefault="00033222" w:rsidP="00033222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:rsidR="00033222" w:rsidRPr="00F06A58" w:rsidRDefault="00033222" w:rsidP="0003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343,725</w:t>
            </w:r>
          </w:p>
        </w:tc>
      </w:tr>
    </w:tbl>
    <w:p w:rsidR="006016E6" w:rsidRPr="00F06A58" w:rsidRDefault="006016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7435B7" w:rsidRPr="00F06A58" w:rsidRDefault="00481E18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pacing w:val="-2"/>
          <w:sz w:val="26"/>
          <w:szCs w:val="26"/>
          <w:cs/>
        </w:rPr>
        <w:t>ที่ดินทั้งหมดของบริษัท</w:t>
      </w:r>
      <w:r w:rsidR="00582268" w:rsidRPr="00F06A58">
        <w:rPr>
          <w:rFonts w:ascii="Angsana New" w:hAnsi="Angsana New" w:hint="cs"/>
          <w:spacing w:val="-2"/>
          <w:sz w:val="26"/>
          <w:szCs w:val="26"/>
          <w:cs/>
        </w:rPr>
        <w:t>และสินทรัพย์</w:t>
      </w:r>
      <w:r w:rsidR="00D30408" w:rsidRPr="00F06A58">
        <w:rPr>
          <w:rFonts w:ascii="Angsana New" w:hAnsi="Angsana New" w:hint="cs"/>
          <w:spacing w:val="-2"/>
          <w:sz w:val="26"/>
          <w:szCs w:val="26"/>
          <w:cs/>
        </w:rPr>
        <w:t>บางส่วน</w:t>
      </w:r>
      <w:r w:rsidR="00582268" w:rsidRPr="00F06A58">
        <w:rPr>
          <w:rFonts w:ascii="Angsana New" w:hAnsi="Angsana New" w:hint="cs"/>
          <w:spacing w:val="-2"/>
          <w:sz w:val="26"/>
          <w:szCs w:val="26"/>
          <w:cs/>
        </w:rPr>
        <w:t>ของบริษัทย่อยแห่งหนึ่ง</w:t>
      </w:r>
      <w:r w:rsidRPr="00F06A58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="00242B88" w:rsidRPr="00F06A58">
        <w:rPr>
          <w:rFonts w:ascii="Angsana New" w:hAnsi="Angsana New"/>
          <w:spacing w:val="-2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pacing w:val="-2"/>
          <w:sz w:val="26"/>
          <w:szCs w:val="26"/>
          <w:cs/>
        </w:rPr>
        <w:t>กันยายน</w:t>
      </w:r>
      <w:r w:rsidR="00EE24F9" w:rsidRPr="00F06A58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E24F9" w:rsidRPr="00F06A58">
        <w:rPr>
          <w:rFonts w:ascii="Angsana New" w:hAnsi="Angsana New"/>
          <w:spacing w:val="-2"/>
          <w:sz w:val="26"/>
          <w:szCs w:val="26"/>
        </w:rPr>
        <w:t xml:space="preserve">2561 </w:t>
      </w:r>
      <w:r w:rsidR="00EE24F9" w:rsidRPr="00F06A58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="00EE24F9" w:rsidRPr="00F06A58">
        <w:rPr>
          <w:rFonts w:ascii="Angsana New" w:hAnsi="Angsana New"/>
          <w:spacing w:val="-2"/>
          <w:sz w:val="26"/>
          <w:szCs w:val="26"/>
        </w:rPr>
        <w:t xml:space="preserve">31 </w:t>
      </w:r>
      <w:r w:rsidR="00EE24F9" w:rsidRPr="00F06A58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EE24F9" w:rsidRPr="00F06A58">
        <w:rPr>
          <w:rFonts w:ascii="Angsana New" w:hAnsi="Angsana New"/>
          <w:spacing w:val="-2"/>
          <w:sz w:val="26"/>
          <w:szCs w:val="26"/>
        </w:rPr>
        <w:t>2560</w:t>
      </w:r>
      <w:r w:rsidRPr="00F06A58">
        <w:rPr>
          <w:rFonts w:ascii="Angsana New" w:hAnsi="Angsana New"/>
          <w:spacing w:val="-2"/>
          <w:sz w:val="26"/>
          <w:szCs w:val="26"/>
          <w:cs/>
        </w:rPr>
        <w:t xml:space="preserve"> จำนวนเงิน</w:t>
      </w:r>
      <w:r w:rsidR="007A7EC7" w:rsidRPr="00F06A58">
        <w:rPr>
          <w:rFonts w:ascii="Angsana New" w:hAnsi="Angsana New"/>
          <w:spacing w:val="-2"/>
          <w:sz w:val="26"/>
          <w:szCs w:val="26"/>
          <w:cs/>
        </w:rPr>
        <w:t>รวม</w:t>
      </w:r>
      <w:r w:rsidR="00FE5EB2" w:rsidRPr="00F06A58">
        <w:rPr>
          <w:rFonts w:ascii="Angsana New" w:hAnsi="Angsana New"/>
          <w:spacing w:val="-2"/>
          <w:sz w:val="26"/>
          <w:szCs w:val="26"/>
        </w:rPr>
        <w:t xml:space="preserve"> </w:t>
      </w:r>
      <w:r w:rsidR="00A92BD9" w:rsidRPr="00F06A58">
        <w:rPr>
          <w:rFonts w:ascii="Angsana New" w:hAnsi="Angsana New"/>
          <w:spacing w:val="-2"/>
          <w:sz w:val="26"/>
          <w:szCs w:val="26"/>
        </w:rPr>
        <w:t>342</w:t>
      </w:r>
      <w:r w:rsidRPr="00F06A58">
        <w:rPr>
          <w:rFonts w:ascii="Angsana New" w:hAnsi="Angsana New"/>
          <w:spacing w:val="-2"/>
          <w:sz w:val="26"/>
          <w:szCs w:val="26"/>
          <w:cs/>
        </w:rPr>
        <w:t>.</w:t>
      </w:r>
      <w:r w:rsidR="00DB7F9B" w:rsidRPr="00F06A58">
        <w:rPr>
          <w:rFonts w:ascii="Angsana New" w:hAnsi="Angsana New"/>
          <w:spacing w:val="-2"/>
          <w:sz w:val="26"/>
          <w:szCs w:val="26"/>
        </w:rPr>
        <w:t>6</w:t>
      </w:r>
      <w:r w:rsidR="00FE5EB2" w:rsidRPr="00F06A58">
        <w:rPr>
          <w:rFonts w:ascii="Angsana New" w:hAnsi="Angsana New"/>
          <w:spacing w:val="-2"/>
          <w:sz w:val="26"/>
          <w:szCs w:val="26"/>
        </w:rPr>
        <w:t xml:space="preserve"> </w:t>
      </w:r>
      <w:r w:rsidRPr="00F06A58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FE5EB2" w:rsidRPr="00F06A58">
        <w:rPr>
          <w:rFonts w:ascii="Angsana New" w:hAnsi="Angsana New"/>
          <w:spacing w:val="-2"/>
          <w:sz w:val="26"/>
          <w:szCs w:val="26"/>
        </w:rPr>
        <w:t xml:space="preserve"> </w:t>
      </w:r>
      <w:r w:rsidR="00FE5EB2" w:rsidRPr="00F06A58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FE5EB2" w:rsidRPr="00F06A58">
        <w:rPr>
          <w:rFonts w:ascii="Angsana New" w:hAnsi="Angsana New"/>
          <w:spacing w:val="-2"/>
          <w:sz w:val="26"/>
          <w:szCs w:val="26"/>
        </w:rPr>
        <w:t xml:space="preserve">334.6 </w:t>
      </w:r>
      <w:r w:rsidR="00CF747A" w:rsidRPr="00F06A58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CF747A" w:rsidRPr="00F06A58">
        <w:rPr>
          <w:rFonts w:ascii="Angsana New" w:hAnsi="Angsana New"/>
          <w:spacing w:val="-2"/>
          <w:sz w:val="26"/>
          <w:szCs w:val="26"/>
        </w:rPr>
        <w:t xml:space="preserve"> </w:t>
      </w:r>
      <w:r w:rsidR="0008275D" w:rsidRPr="00F06A58">
        <w:rPr>
          <w:rFonts w:ascii="Angsana New" w:hAnsi="Angsana New" w:hint="cs"/>
          <w:spacing w:val="-2"/>
          <w:sz w:val="26"/>
          <w:szCs w:val="26"/>
          <w:cs/>
        </w:rPr>
        <w:t>ต</w:t>
      </w:r>
      <w:r w:rsidR="00FE5EB2" w:rsidRPr="00F06A58">
        <w:rPr>
          <w:rFonts w:ascii="Angsana New" w:hAnsi="Angsana New" w:hint="cs"/>
          <w:spacing w:val="-2"/>
          <w:sz w:val="26"/>
          <w:szCs w:val="26"/>
          <w:cs/>
        </w:rPr>
        <w:t>ามลำดับ</w:t>
      </w:r>
      <w:r w:rsidRPr="00F06A58">
        <w:rPr>
          <w:rFonts w:ascii="Angsana New" w:hAnsi="Angsana New"/>
          <w:sz w:val="26"/>
          <w:szCs w:val="26"/>
          <w:cs/>
        </w:rPr>
        <w:t xml:space="preserve"> ได้จำนองเพื่อใช้เป็นหลักทรัพย์ค้ำประกันวงเงินสินเชื่อและเงินกู้ยืม</w:t>
      </w:r>
      <w:r w:rsidR="00D30408" w:rsidRPr="00F06A58">
        <w:rPr>
          <w:rFonts w:ascii="Angsana New" w:hAnsi="Angsana New" w:hint="cs"/>
          <w:sz w:val="26"/>
          <w:szCs w:val="26"/>
          <w:cs/>
        </w:rPr>
        <w:t xml:space="preserve">     </w:t>
      </w:r>
      <w:r w:rsidR="009B767F" w:rsidRPr="00F06A58">
        <w:rPr>
          <w:rFonts w:ascii="Angsana New" w:hAnsi="Angsana New"/>
          <w:sz w:val="26"/>
          <w:szCs w:val="26"/>
          <w:cs/>
        </w:rPr>
        <w:t>ระยะสั้น</w:t>
      </w:r>
      <w:r w:rsidRPr="00F06A58">
        <w:rPr>
          <w:rFonts w:ascii="Angsana New" w:hAnsi="Angsana New"/>
          <w:sz w:val="26"/>
          <w:szCs w:val="26"/>
          <w:cs/>
        </w:rPr>
        <w:t>จากสถาบันการเงินในประเทศ</w:t>
      </w:r>
      <w:r w:rsidR="007435B7" w:rsidRPr="00F06A58">
        <w:rPr>
          <w:rFonts w:ascii="Angsana New" w:hAnsi="Angsana New" w:hint="cs"/>
          <w:sz w:val="26"/>
          <w:szCs w:val="26"/>
          <w:cs/>
        </w:rPr>
        <w:t>แห่งหนึ่ง</w:t>
      </w:r>
      <w:r w:rsidRPr="00F06A58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32348" w:rsidRPr="00F06A58">
        <w:rPr>
          <w:rFonts w:ascii="Angsana New" w:hAnsi="Angsana New"/>
          <w:sz w:val="26"/>
          <w:szCs w:val="26"/>
        </w:rPr>
        <w:t>13</w:t>
      </w:r>
      <w:r w:rsidR="007435B7" w:rsidRPr="00F06A58">
        <w:rPr>
          <w:rFonts w:ascii="Angsana New" w:hAnsi="Angsana New" w:hint="cs"/>
          <w:sz w:val="26"/>
          <w:szCs w:val="26"/>
          <w:cs/>
        </w:rPr>
        <w:t xml:space="preserve"> </w:t>
      </w:r>
    </w:p>
    <w:p w:rsidR="007435B7" w:rsidRPr="00F06A58" w:rsidRDefault="007435B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6016E6" w:rsidRPr="00F06A58" w:rsidRDefault="00481E18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ยานพาหนะ</w:t>
      </w:r>
      <w:r w:rsidR="00470255" w:rsidRPr="00F06A58">
        <w:rPr>
          <w:rFonts w:ascii="Angsana New" w:hAnsi="Angsana New"/>
          <w:sz w:val="26"/>
          <w:szCs w:val="26"/>
          <w:cs/>
        </w:rPr>
        <w:t>บางส่วน</w:t>
      </w:r>
      <w:r w:rsidRPr="00F06A58">
        <w:rPr>
          <w:rFonts w:ascii="Angsana New" w:hAnsi="Angsana New"/>
          <w:sz w:val="26"/>
          <w:szCs w:val="26"/>
          <w:cs/>
        </w:rPr>
        <w:t>ของบริษัทอยู่ภายใต้สัญญาเช่า</w:t>
      </w:r>
      <w:r w:rsidR="001B291E" w:rsidRPr="00F06A58">
        <w:rPr>
          <w:rFonts w:ascii="Angsana New" w:hAnsi="Angsana New"/>
          <w:sz w:val="26"/>
          <w:szCs w:val="26"/>
          <w:cs/>
        </w:rPr>
        <w:t>การเงินตามที่กล่าวไว้ในหมายเหตุ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="00A30895" w:rsidRPr="00F06A58">
        <w:rPr>
          <w:rFonts w:ascii="Angsana New" w:hAnsi="Angsana New"/>
          <w:sz w:val="26"/>
          <w:szCs w:val="26"/>
        </w:rPr>
        <w:t>15</w:t>
      </w:r>
    </w:p>
    <w:p w:rsidR="004562C0" w:rsidRPr="00F06A58" w:rsidRDefault="004562C0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127334" w:rsidRPr="00F06A58" w:rsidRDefault="001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F65B15" w:rsidRPr="00F06A58" w:rsidRDefault="006016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  <w:r w:rsidR="00FE5DCA" w:rsidRPr="00F06A5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F06A58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:rsidR="00C17DB9" w:rsidRPr="00F06A58" w:rsidRDefault="00C17DB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C17DB9" w:rsidRPr="00F06A58" w:rsidRDefault="00C17DB9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</w:t>
      </w:r>
      <w:r w:rsidR="005241BD" w:rsidRPr="00F06A58">
        <w:rPr>
          <w:rFonts w:ascii="Angsana New" w:hAnsi="Angsana New"/>
          <w:sz w:val="26"/>
          <w:szCs w:val="26"/>
          <w:cs/>
        </w:rPr>
        <w:t>เคลื่อนไหว</w:t>
      </w:r>
      <w:r w:rsidRPr="00F06A58">
        <w:rPr>
          <w:rFonts w:ascii="Angsana New" w:hAnsi="Angsana New"/>
          <w:sz w:val="26"/>
          <w:szCs w:val="26"/>
          <w:cs/>
        </w:rPr>
        <w:t>ของประมาณ</w:t>
      </w:r>
      <w:r w:rsidR="005241BD" w:rsidRPr="00F06A58">
        <w:rPr>
          <w:rFonts w:ascii="Angsana New" w:hAnsi="Angsana New"/>
          <w:sz w:val="26"/>
          <w:szCs w:val="26"/>
          <w:cs/>
        </w:rPr>
        <w:t>หนี้สิน</w:t>
      </w:r>
      <w:r w:rsidR="00FE5DCA" w:rsidRPr="00F06A58">
        <w:rPr>
          <w:rFonts w:ascii="Angsana New" w:hAnsi="Angsana New"/>
          <w:sz w:val="26"/>
          <w:szCs w:val="26"/>
          <w:cs/>
        </w:rPr>
        <w:t>ไม่หมุนเวียน</w:t>
      </w:r>
      <w:r w:rsidRPr="00F06A58">
        <w:rPr>
          <w:rFonts w:ascii="Angsana New" w:hAnsi="Angsana New"/>
          <w:sz w:val="26"/>
          <w:szCs w:val="26"/>
          <w:cs/>
        </w:rPr>
        <w:t>การรื้อถอน</w:t>
      </w:r>
      <w:r w:rsidR="00104F3D" w:rsidRPr="00F06A58">
        <w:rPr>
          <w:rFonts w:ascii="Angsana New" w:hAnsi="Angsana New" w:hint="cs"/>
          <w:sz w:val="26"/>
          <w:szCs w:val="26"/>
          <w:cs/>
        </w:rPr>
        <w:t>ในระหว่าง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B52468" w:rsidRPr="00F06A58" w:rsidRDefault="00B52468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B52468" w:rsidRPr="00F06A58" w:rsidTr="00E2011C">
        <w:tc>
          <w:tcPr>
            <w:tcW w:w="6048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B52468" w:rsidRPr="00F06A58" w:rsidTr="00E2011C">
        <w:tc>
          <w:tcPr>
            <w:tcW w:w="6048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468" w:rsidRPr="00F06A58" w:rsidTr="00E2011C">
        <w:tc>
          <w:tcPr>
            <w:tcW w:w="6048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52468" w:rsidRPr="00F06A58" w:rsidTr="00E2011C">
        <w:tc>
          <w:tcPr>
            <w:tcW w:w="6048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99" w:type="dxa"/>
            <w:shd w:val="clear" w:color="auto" w:fill="auto"/>
          </w:tcPr>
          <w:p w:rsidR="00B52468" w:rsidRPr="00F06A58" w:rsidRDefault="00B5246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104,011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B52468" w:rsidRPr="00F06A58" w:rsidRDefault="00A30895" w:rsidP="00A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lang w:val="en-GB"/>
              </w:rPr>
              <w:t>3,302</w:t>
            </w:r>
          </w:p>
        </w:tc>
      </w:tr>
      <w:tr w:rsidR="00B52468" w:rsidRPr="00F06A58" w:rsidTr="00E2011C">
        <w:tc>
          <w:tcPr>
            <w:tcW w:w="6048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9" w:type="dxa"/>
            <w:shd w:val="clear" w:color="auto" w:fill="auto"/>
          </w:tcPr>
          <w:p w:rsidR="00B52468" w:rsidRPr="00F06A58" w:rsidRDefault="00DB7F9B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2,106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D30408" w:rsidRPr="00F06A58" w:rsidTr="00E2011C">
        <w:tc>
          <w:tcPr>
            <w:tcW w:w="6048" w:type="dxa"/>
          </w:tcPr>
          <w:p w:rsidR="00D30408" w:rsidRPr="00F06A58" w:rsidRDefault="00D3040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กลับรายการประมาณการการรื้อถอนโดย</w:t>
            </w:r>
          </w:p>
        </w:tc>
        <w:tc>
          <w:tcPr>
            <w:tcW w:w="1699" w:type="dxa"/>
            <w:shd w:val="clear" w:color="auto" w:fill="auto"/>
          </w:tcPr>
          <w:p w:rsidR="00D30408" w:rsidRPr="00F06A58" w:rsidRDefault="00D3040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D30408" w:rsidRPr="00F06A58" w:rsidRDefault="00D3040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D30408" w:rsidRPr="00F06A58" w:rsidRDefault="00D3040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B52468" w:rsidRPr="00F06A58" w:rsidTr="00E2011C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:rsidR="00B52468" w:rsidRPr="00F06A58" w:rsidRDefault="00D30408" w:rsidP="0058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lang w:val="en-GB"/>
              </w:rPr>
              <w:t xml:space="preserve">-  </w:t>
            </w:r>
            <w:r w:rsidRPr="00F06A58">
              <w:rPr>
                <w:rFonts w:ascii="Angsana New" w:eastAsia="Batang" w:hAnsi="Angsana New" w:hint="cs"/>
                <w:sz w:val="26"/>
                <w:szCs w:val="26"/>
                <w:cs/>
                <w:lang w:val="en-GB"/>
              </w:rPr>
              <w:t>การ</w:t>
            </w:r>
            <w:r w:rsidR="00582268"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ปรับลด</w:t>
            </w:r>
            <w:r w:rsidR="00683BEC"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บัญชี</w:t>
            </w:r>
            <w:r w:rsidR="00582268"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ที่ดิน อาคารและ</w:t>
            </w:r>
            <w:r w:rsidR="00683BEC"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อุป</w:t>
            </w:r>
            <w:r w:rsidR="00B52468" w:rsidRPr="00F06A58">
              <w:rPr>
                <w:rFonts w:ascii="Angsana New" w:eastAsia="Batang" w:hAnsi="Angsana New" w:hint="cs"/>
                <w:sz w:val="26"/>
                <w:szCs w:val="26"/>
                <w:cs/>
              </w:rPr>
              <w:t>กรณ์</w:t>
            </w:r>
          </w:p>
        </w:tc>
        <w:tc>
          <w:tcPr>
            <w:tcW w:w="1699" w:type="dxa"/>
            <w:shd w:val="clear" w:color="auto" w:fill="auto"/>
          </w:tcPr>
          <w:p w:rsidR="00B52468" w:rsidRPr="00F06A58" w:rsidRDefault="00B5246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(37,155)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B52468" w:rsidRPr="00F06A58" w:rsidRDefault="00B5246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(724)</w:t>
            </w:r>
          </w:p>
        </w:tc>
      </w:tr>
      <w:tr w:rsidR="00B52468" w:rsidRPr="00F06A58" w:rsidTr="00E2011C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:rsidR="00B52468" w:rsidRPr="00F06A58" w:rsidRDefault="00D30408" w:rsidP="00D3040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 xml:space="preserve">-  </w:t>
            </w:r>
            <w:r w:rsidR="00B52468" w:rsidRPr="00F06A58">
              <w:rPr>
                <w:rFonts w:ascii="Angsana New" w:hAnsi="Angsana New"/>
                <w:sz w:val="26"/>
                <w:szCs w:val="26"/>
                <w:cs/>
              </w:rPr>
              <w:t>รับรู้เป็นส่วนหนึ่งขอ</w:t>
            </w:r>
            <w:r w:rsidR="00582268" w:rsidRPr="00F06A58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B52468" w:rsidRPr="00F06A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99" w:type="dxa"/>
            <w:shd w:val="clear" w:color="auto" w:fill="auto"/>
          </w:tcPr>
          <w:p w:rsidR="00B52468" w:rsidRPr="00F06A58" w:rsidRDefault="0058226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(17,266</w:t>
            </w:r>
            <w:r w:rsidR="00B52468"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52468" w:rsidRPr="00F06A58" w:rsidTr="00E2011C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:rsidR="00B52468" w:rsidRPr="00F06A58" w:rsidRDefault="00B52468" w:rsidP="00E201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B52468" w:rsidRPr="00F06A58" w:rsidRDefault="00467AEA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(2,051</w:t>
            </w:r>
            <w:r w:rsidR="00B52468"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B52468" w:rsidRPr="00F06A58" w:rsidRDefault="00B52468" w:rsidP="00E2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B52468" w:rsidRPr="00F06A58" w:rsidTr="00E2011C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6048" w:type="dxa"/>
          </w:tcPr>
          <w:p w:rsidR="00B52468" w:rsidRPr="00F06A58" w:rsidRDefault="00B52468" w:rsidP="00E201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468" w:rsidRPr="00F06A58" w:rsidRDefault="00467AEA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49,</w:t>
            </w:r>
            <w:r w:rsidR="00B52468" w:rsidRPr="00F06A58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45</w:t>
            </w:r>
          </w:p>
        </w:tc>
        <w:tc>
          <w:tcPr>
            <w:tcW w:w="283" w:type="dxa"/>
          </w:tcPr>
          <w:p w:rsidR="00B52468" w:rsidRPr="00F06A58" w:rsidRDefault="00B52468" w:rsidP="00E201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:rsidR="00B52468" w:rsidRPr="00F06A58" w:rsidRDefault="00B52468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2,578</w:t>
            </w:r>
          </w:p>
        </w:tc>
      </w:tr>
    </w:tbl>
    <w:p w:rsidR="004562C0" w:rsidRPr="00F06A58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A11627" w:rsidRPr="00F06A58" w:rsidRDefault="00B073F6" w:rsidP="00437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6A58">
        <w:rPr>
          <w:rFonts w:ascii="Angsana New" w:hAnsi="Angsana New"/>
          <w:b/>
          <w:bCs/>
          <w:sz w:val="26"/>
          <w:szCs w:val="26"/>
        </w:rPr>
        <w:t>10.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F85018" w:rsidRPr="00F06A58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6B2E80" w:rsidRPr="00F06A5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5241BD" w:rsidRPr="00F06A58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:rsidR="00CE2BE9" w:rsidRPr="00F06A58" w:rsidRDefault="00CE2BE9" w:rsidP="00437C28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FF5BF3" w:rsidRPr="00F06A58" w:rsidRDefault="00FF5BF3" w:rsidP="00437C28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รายการเป</w:t>
      </w:r>
      <w:r w:rsidR="00B4441E" w:rsidRPr="00F06A58">
        <w:rPr>
          <w:rFonts w:ascii="Angsana New" w:hAnsi="Angsana New"/>
          <w:sz w:val="26"/>
          <w:szCs w:val="26"/>
          <w:cs/>
        </w:rPr>
        <w:t>ลี่ยนแปลงของสินทรัพย์ไม่มีตัวตน</w:t>
      </w:r>
      <w:r w:rsidR="00791F4B" w:rsidRPr="00F06A58">
        <w:rPr>
          <w:rFonts w:ascii="Angsana New" w:hAnsi="Angsana New" w:hint="cs"/>
          <w:sz w:val="26"/>
          <w:szCs w:val="26"/>
          <w:cs/>
        </w:rPr>
        <w:t>อื่น</w:t>
      </w:r>
      <w:r w:rsidR="00202B48" w:rsidRPr="00F06A5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4562C0" w:rsidRPr="00F06A58" w:rsidRDefault="004562C0" w:rsidP="00437C28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6" w:type="dxa"/>
        <w:tblInd w:w="-90" w:type="dxa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3"/>
      </w:tblGrid>
      <w:tr w:rsidR="00AF6EB7" w:rsidRPr="00F06A58" w:rsidTr="00401546">
        <w:tc>
          <w:tcPr>
            <w:tcW w:w="6039" w:type="dxa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center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F6EB7" w:rsidRPr="00F06A58" w:rsidTr="00401546">
        <w:tc>
          <w:tcPr>
            <w:tcW w:w="6039" w:type="dxa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center"/>
          </w:tcPr>
          <w:p w:rsidR="00AF6EB7" w:rsidRPr="00F06A58" w:rsidRDefault="00AF6EB7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26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F06A58" w:rsidTr="00401546">
        <w:tc>
          <w:tcPr>
            <w:tcW w:w="6039" w:type="dxa"/>
          </w:tcPr>
          <w:p w:rsidR="004562C0" w:rsidRPr="00F06A58" w:rsidRDefault="004562C0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62C0" w:rsidRPr="00F06A58" w:rsidRDefault="004562C0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562C0" w:rsidRPr="00F06A58" w:rsidRDefault="004562C0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4562C0" w:rsidRPr="00F06A58" w:rsidRDefault="004562C0" w:rsidP="0043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36142D" w:rsidRPr="00F06A58" w:rsidTr="00401546">
        <w:tc>
          <w:tcPr>
            <w:tcW w:w="6039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96,657</w:t>
            </w:r>
          </w:p>
        </w:tc>
        <w:tc>
          <w:tcPr>
            <w:tcW w:w="283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36142D" w:rsidRPr="00F06A58" w:rsidRDefault="0036142D" w:rsidP="00E8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2,762</w:t>
            </w:r>
          </w:p>
        </w:tc>
      </w:tr>
      <w:tr w:rsidR="0036142D" w:rsidRPr="00F06A58" w:rsidTr="00401546">
        <w:tc>
          <w:tcPr>
            <w:tcW w:w="6039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:rsidR="0036142D" w:rsidRPr="00F06A58" w:rsidRDefault="00EA6B90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2,185</w:t>
            </w:r>
          </w:p>
        </w:tc>
        <w:tc>
          <w:tcPr>
            <w:tcW w:w="283" w:type="dxa"/>
          </w:tcPr>
          <w:p w:rsidR="0036142D" w:rsidRPr="00F06A58" w:rsidRDefault="0036142D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:rsidR="0036142D" w:rsidRPr="00F06A58" w:rsidRDefault="00467AEA" w:rsidP="00E8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2,004</w:t>
            </w:r>
          </w:p>
        </w:tc>
      </w:tr>
      <w:tr w:rsidR="0036142D" w:rsidRPr="00F06A58" w:rsidTr="00401546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:rsidR="0036142D" w:rsidRPr="00F06A58" w:rsidRDefault="0036142D" w:rsidP="0036142D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6142D" w:rsidRPr="00F06A58" w:rsidRDefault="00467AEA" w:rsidP="00EA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(9,3</w:t>
            </w:r>
            <w:r w:rsidR="00EA6B90" w:rsidRPr="00F06A58">
              <w:rPr>
                <w:rFonts w:ascii="Angsana New" w:eastAsia="Batang" w:hAnsi="Angsana New"/>
                <w:sz w:val="26"/>
                <w:szCs w:val="26"/>
              </w:rPr>
              <w:t>71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:rsidR="0036142D" w:rsidRPr="00F06A58" w:rsidRDefault="0036142D" w:rsidP="0036142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36142D" w:rsidRPr="00F06A58" w:rsidRDefault="0036142D" w:rsidP="000B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4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(1,</w:t>
            </w:r>
            <w:r w:rsidR="00467AEA" w:rsidRPr="00F06A58">
              <w:rPr>
                <w:rFonts w:ascii="Angsana New" w:eastAsia="Batang" w:hAnsi="Angsana New"/>
                <w:sz w:val="26"/>
                <w:szCs w:val="26"/>
              </w:rPr>
              <w:t>392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36142D" w:rsidRPr="00F06A58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9" w:type="dxa"/>
          </w:tcPr>
          <w:p w:rsidR="0036142D" w:rsidRPr="00F06A58" w:rsidRDefault="0036142D" w:rsidP="0036142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42D" w:rsidRPr="00F06A58" w:rsidRDefault="00467AEA" w:rsidP="003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89,471</w:t>
            </w:r>
          </w:p>
        </w:tc>
        <w:tc>
          <w:tcPr>
            <w:tcW w:w="283" w:type="dxa"/>
          </w:tcPr>
          <w:p w:rsidR="0036142D" w:rsidRPr="00F06A58" w:rsidRDefault="0036142D" w:rsidP="0036142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:rsidR="0036142D" w:rsidRPr="00F06A58" w:rsidRDefault="00467AEA" w:rsidP="00E8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3,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374</w:t>
            </w:r>
          </w:p>
        </w:tc>
      </w:tr>
    </w:tbl>
    <w:p w:rsidR="008201B6" w:rsidRPr="00F06A58" w:rsidRDefault="008201B6" w:rsidP="00437C28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087875" w:rsidRPr="00F06A58" w:rsidRDefault="00B073F6" w:rsidP="00437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11.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087875" w:rsidRPr="00F06A58">
        <w:rPr>
          <w:rFonts w:ascii="Angsana New" w:hAnsi="Angsana New"/>
          <w:b/>
          <w:bCs/>
          <w:sz w:val="26"/>
          <w:szCs w:val="26"/>
          <w:cs/>
        </w:rPr>
        <w:t>สิทธิการเช่า - สุทธิ</w:t>
      </w:r>
    </w:p>
    <w:p w:rsidR="00B4441E" w:rsidRPr="00F06A58" w:rsidRDefault="00B4441E" w:rsidP="00437C28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BF6D2A" w:rsidRPr="00F06A58" w:rsidRDefault="00BF6D2A" w:rsidP="00437C28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รายการเปลี่ยนแปลงของสิทธิการเช่า</w:t>
      </w:r>
      <w:r w:rsidR="00202B48" w:rsidRPr="00F06A58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292294" w:rsidRPr="00F06A58" w:rsidRDefault="00292294" w:rsidP="00292294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292294" w:rsidRPr="00F06A58" w:rsidTr="00292294">
        <w:tc>
          <w:tcPr>
            <w:tcW w:w="6048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92294" w:rsidRPr="00F06A58" w:rsidTr="00292294">
        <w:tc>
          <w:tcPr>
            <w:tcW w:w="6048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294" w:rsidRPr="00F06A58" w:rsidTr="00292294">
        <w:tc>
          <w:tcPr>
            <w:tcW w:w="6048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92294" w:rsidRPr="00F06A58" w:rsidTr="00292294">
        <w:tc>
          <w:tcPr>
            <w:tcW w:w="6048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99" w:type="dxa"/>
          </w:tcPr>
          <w:p w:rsidR="00292294" w:rsidRPr="00F06A58" w:rsidRDefault="00292294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57,717</w:t>
            </w:r>
          </w:p>
        </w:tc>
        <w:tc>
          <w:tcPr>
            <w:tcW w:w="283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292294" w:rsidRPr="00F06A58" w:rsidTr="00292294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:rsidR="00292294" w:rsidRPr="00F06A58" w:rsidRDefault="00292294" w:rsidP="00292294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92294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-2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(6,996)</w:t>
            </w:r>
          </w:p>
        </w:tc>
        <w:tc>
          <w:tcPr>
            <w:tcW w:w="283" w:type="dxa"/>
          </w:tcPr>
          <w:p w:rsidR="00292294" w:rsidRPr="00F06A58" w:rsidRDefault="00292294" w:rsidP="002922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292294" w:rsidRPr="00F06A58" w:rsidTr="00292294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:rsidR="00292294" w:rsidRPr="00F06A58" w:rsidRDefault="00292294" w:rsidP="0029229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292294" w:rsidRPr="00F06A58" w:rsidRDefault="00467AEA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50,721</w:t>
            </w:r>
          </w:p>
        </w:tc>
        <w:tc>
          <w:tcPr>
            <w:tcW w:w="283" w:type="dxa"/>
          </w:tcPr>
          <w:p w:rsidR="00292294" w:rsidRPr="00F06A58" w:rsidRDefault="00292294" w:rsidP="002922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:rsidR="00292294" w:rsidRPr="00F06A58" w:rsidRDefault="00292294" w:rsidP="0029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:rsidR="00DE1AFA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12.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DE1AFA" w:rsidRPr="00F06A58">
        <w:rPr>
          <w:rFonts w:ascii="Angsana New" w:hAnsi="Angsana New"/>
          <w:b/>
          <w:bCs/>
          <w:sz w:val="26"/>
          <w:szCs w:val="26"/>
          <w:cs/>
        </w:rPr>
        <w:t>สิ</w:t>
      </w:r>
      <w:r w:rsidR="009433B3" w:rsidRPr="00F06A58">
        <w:rPr>
          <w:rFonts w:ascii="Angsana New" w:hAnsi="Angsana New"/>
          <w:b/>
          <w:bCs/>
          <w:sz w:val="26"/>
          <w:szCs w:val="26"/>
          <w:cs/>
        </w:rPr>
        <w:t>นทรัพย์ภาษีเงินได้รอการตัดบัญชี</w:t>
      </w:r>
      <w:r w:rsidR="009D06FF" w:rsidRPr="00F06A58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รายละเอียดของสินทรัพย์ภาษีเงินได้รอการตัดบัญชีในงบการเงินรวม ณ 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68"/>
        <w:gridCol w:w="1260"/>
        <w:gridCol w:w="284"/>
        <w:gridCol w:w="1228"/>
        <w:gridCol w:w="270"/>
        <w:gridCol w:w="1080"/>
        <w:gridCol w:w="270"/>
        <w:gridCol w:w="1278"/>
      </w:tblGrid>
      <w:tr w:rsidR="00E8553D" w:rsidRPr="00F06A58" w:rsidTr="00E8553D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E8553D" w:rsidRPr="00F06A58" w:rsidTr="00DF0AA3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8553D" w:rsidRPr="00F06A58" w:rsidTr="00DF0AA3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8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8553D" w:rsidRPr="00F06A58" w:rsidTr="00DF0AA3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53D" w:rsidRPr="00F06A58" w:rsidTr="00DF0AA3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F06A5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84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E8553D" w:rsidRPr="00F06A58" w:rsidTr="00DF0AA3">
        <w:trPr>
          <w:trHeight w:hRule="exact" w:val="312"/>
        </w:trPr>
        <w:tc>
          <w:tcPr>
            <w:tcW w:w="406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11,176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12,008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243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2,160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884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3,044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590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207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797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1,169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279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1,448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9,845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(2,329)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7,516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834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1,390</w:t>
            </w:r>
          </w:p>
        </w:tc>
      </w:tr>
      <w:tr w:rsidR="005B30AD" w:rsidRPr="00F06A58" w:rsidTr="00DF0AA3">
        <w:trPr>
          <w:trHeight w:hRule="exact" w:val="312"/>
        </w:trPr>
        <w:tc>
          <w:tcPr>
            <w:tcW w:w="406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25,858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1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588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26,446</w:t>
            </w:r>
          </w:p>
        </w:tc>
      </w:tr>
    </w:tbl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รายละเอียดของสินทรัพย์ภาษีเงินได้รอการตัดบัญชีในงบการเงินเฉพาะกิจการ ณ 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77"/>
        <w:gridCol w:w="1251"/>
        <w:gridCol w:w="284"/>
        <w:gridCol w:w="1228"/>
        <w:gridCol w:w="270"/>
        <w:gridCol w:w="1080"/>
        <w:gridCol w:w="270"/>
        <w:gridCol w:w="1269"/>
      </w:tblGrid>
      <w:tr w:rsidR="00E8553D" w:rsidRPr="00F06A58" w:rsidTr="00E8553D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2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(พันบาท) </w:t>
            </w:r>
          </w:p>
        </w:tc>
      </w:tr>
      <w:tr w:rsidR="00E8553D" w:rsidRPr="00F06A58" w:rsidTr="00DF0AA3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553D" w:rsidRPr="00F06A58" w:rsidRDefault="00024697" w:rsidP="000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</w:t>
            </w:r>
            <w:r w:rsidR="00E8553D" w:rsidRPr="00F06A58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8553D" w:rsidRPr="00F06A58" w:rsidTr="00DF0AA3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8553D" w:rsidRPr="00F06A58" w:rsidTr="00DF0AA3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53D" w:rsidRPr="00F06A58" w:rsidTr="00DF0AA3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F06A5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Pr="00F06A5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E8553D" w:rsidRPr="00F06A58" w:rsidTr="00DF0AA3">
        <w:trPr>
          <w:trHeight w:hRule="exact" w:val="340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53D" w:rsidRPr="00F06A58" w:rsidTr="00DF0AA3">
        <w:trPr>
          <w:trHeight w:hRule="exact" w:val="369"/>
        </w:trPr>
        <w:tc>
          <w:tcPr>
            <w:tcW w:w="4077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51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5B30AD" w:rsidRPr="00F06A58" w:rsidTr="00DF0AA3">
        <w:trPr>
          <w:trHeight w:hRule="exact" w:val="378"/>
        </w:trPr>
        <w:tc>
          <w:tcPr>
            <w:tcW w:w="4077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51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927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1,398</w:t>
            </w:r>
          </w:p>
        </w:tc>
      </w:tr>
      <w:tr w:rsidR="005B30AD" w:rsidRPr="00F06A58" w:rsidTr="00DF0AA3">
        <w:trPr>
          <w:trHeight w:hRule="exact" w:val="340"/>
        </w:trPr>
        <w:tc>
          <w:tcPr>
            <w:tcW w:w="4077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1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</w:tr>
      <w:tr w:rsidR="005B30AD" w:rsidRPr="00F06A58" w:rsidTr="00DF0AA3">
        <w:trPr>
          <w:trHeight w:hRule="exact" w:val="340"/>
        </w:trPr>
        <w:tc>
          <w:tcPr>
            <w:tcW w:w="4077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51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132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223</w:t>
            </w:r>
          </w:p>
        </w:tc>
      </w:tr>
      <w:tr w:rsidR="005B30AD" w:rsidRPr="00F06A58" w:rsidTr="00DF0AA3">
        <w:trPr>
          <w:trHeight w:hRule="exact" w:val="340"/>
        </w:trPr>
        <w:tc>
          <w:tcPr>
            <w:tcW w:w="4077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1,060</w:t>
            </w:r>
          </w:p>
        </w:tc>
        <w:tc>
          <w:tcPr>
            <w:tcW w:w="284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562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1,622</w:t>
            </w:r>
          </w:p>
        </w:tc>
      </w:tr>
    </w:tbl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ค่าใช้จ่าย</w:t>
      </w:r>
      <w:r w:rsidR="001927F2" w:rsidRPr="00F06A58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F06A58">
        <w:rPr>
          <w:rFonts w:ascii="Angsana New" w:hAnsi="Angsana New"/>
          <w:sz w:val="26"/>
          <w:szCs w:val="26"/>
          <w:cs/>
        </w:rPr>
        <w:t xml:space="preserve">ภาษีเงินได้สำหรับแต่ละงวดสามเดือนสิ้นสุดวันที่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70"/>
        <w:gridCol w:w="270"/>
        <w:gridCol w:w="1188"/>
      </w:tblGrid>
      <w:tr w:rsidR="00E8553D" w:rsidRPr="00F06A58" w:rsidTr="00DF0A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18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8553D" w:rsidRPr="00F06A58" w:rsidTr="004455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8553D" w:rsidRPr="00F06A58" w:rsidTr="004455A3"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8553D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  <w:hideMark/>
          </w:tcPr>
          <w:p w:rsidR="00E8553D" w:rsidRPr="00F06A58" w:rsidRDefault="00E8553D" w:rsidP="00E8553D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4E1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EE24E1" w:rsidRPr="00F06A58" w:rsidRDefault="00EE24E1" w:rsidP="00EE24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:rsidR="00EE24E1" w:rsidRPr="00F06A58" w:rsidRDefault="002D7B69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9</w:t>
            </w:r>
            <w:r w:rsidR="00732305" w:rsidRPr="00F06A58">
              <w:rPr>
                <w:rFonts w:ascii="Angsana New" w:eastAsia="Cordia New" w:hAnsi="Angsana New"/>
                <w:sz w:val="26"/>
                <w:szCs w:val="26"/>
              </w:rPr>
              <w:t>,596</w:t>
            </w:r>
          </w:p>
        </w:tc>
        <w:tc>
          <w:tcPr>
            <w:tcW w:w="270" w:type="dxa"/>
          </w:tcPr>
          <w:p w:rsidR="00EE24E1" w:rsidRPr="00F06A58" w:rsidRDefault="00EE24E1" w:rsidP="00E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E24E1" w:rsidRPr="00F06A58" w:rsidRDefault="003E4EAC" w:rsidP="00E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5,412</w:t>
            </w:r>
          </w:p>
        </w:tc>
        <w:tc>
          <w:tcPr>
            <w:tcW w:w="270" w:type="dxa"/>
          </w:tcPr>
          <w:p w:rsidR="00EE24E1" w:rsidRPr="00F06A58" w:rsidRDefault="00EE24E1" w:rsidP="00E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E24E1" w:rsidRPr="00F06A58" w:rsidRDefault="00AE3DFA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732305" w:rsidRPr="00F06A58">
              <w:rPr>
                <w:rFonts w:ascii="Angsana New" w:eastAsia="Cordia New" w:hAnsi="Angsana New"/>
                <w:sz w:val="26"/>
                <w:szCs w:val="26"/>
              </w:rPr>
              <w:t>139</w:t>
            </w:r>
            <w:r w:rsidR="00EE24E1" w:rsidRPr="00F06A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E24E1" w:rsidRPr="00F06A58" w:rsidRDefault="00EE24E1" w:rsidP="00E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EE24E1" w:rsidRPr="00F06A58" w:rsidRDefault="00EE24E1" w:rsidP="00E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811</w:t>
            </w:r>
          </w:p>
        </w:tc>
      </w:tr>
      <w:tr w:rsidR="005B30AD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B30AD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B30AD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B30AD" w:rsidRPr="00F06A58" w:rsidRDefault="005B30AD" w:rsidP="005B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E4EAC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3E4EAC" w:rsidRPr="00F06A58" w:rsidRDefault="003E4EAC" w:rsidP="003E4EAC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(345)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3E4EAC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49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3E4EAC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  <w:tab w:val="left" w:pos="575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E4EAC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(295)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220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E4EAC" w:rsidRPr="00F06A58" w:rsidRDefault="003E4EAC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(15</w:t>
            </w:r>
            <w:r w:rsidR="00732305" w:rsidRPr="00F06A58"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126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3E4EAC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(63)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50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3E4EAC" w:rsidRPr="00F06A58" w:rsidRDefault="003E4EAC" w:rsidP="003E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(168)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120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(44)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453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34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732305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(158)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478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4455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F06A5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รายได้)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8,504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4,837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(319)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651</w:t>
            </w:r>
          </w:p>
        </w:tc>
      </w:tr>
    </w:tbl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ค่าใช้จ่ายภาษีเงินได้สำหรับแต่ละงวด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16"/>
          <w:szCs w:val="1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70"/>
        <w:gridCol w:w="270"/>
        <w:gridCol w:w="1188"/>
      </w:tblGrid>
      <w:tr w:rsidR="00E8553D" w:rsidRPr="00F06A58" w:rsidTr="00DF0A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18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8553D" w:rsidRPr="00F06A58" w:rsidTr="00DF0A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8553D" w:rsidRPr="00F06A58" w:rsidTr="00DF0AA3"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8553D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  <w:hideMark/>
          </w:tcPr>
          <w:p w:rsidR="00E8553D" w:rsidRPr="00F06A58" w:rsidRDefault="00E8553D" w:rsidP="00E8553D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3BB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A243BB" w:rsidRPr="00F06A58" w:rsidRDefault="00A243BB" w:rsidP="00A243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:rsidR="00A243BB" w:rsidRPr="00F06A58" w:rsidRDefault="006552B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25,</w:t>
            </w:r>
            <w:r w:rsidR="00732305" w:rsidRPr="00F06A58">
              <w:rPr>
                <w:rFonts w:ascii="Angsana New" w:eastAsia="Cordia New" w:hAnsi="Angsana New"/>
                <w:sz w:val="26"/>
                <w:szCs w:val="26"/>
              </w:rPr>
              <w:t>649</w:t>
            </w: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243BB" w:rsidRPr="00F06A58" w:rsidRDefault="001927F2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18,181</w:t>
            </w: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243BB" w:rsidRPr="00F06A58" w:rsidRDefault="006552B5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3,8</w:t>
            </w:r>
            <w:r w:rsidR="00732305" w:rsidRPr="00F06A58">
              <w:rPr>
                <w:rFonts w:ascii="Angsana New" w:eastAsia="Cordi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4,110</w:t>
            </w:r>
          </w:p>
        </w:tc>
      </w:tr>
      <w:tr w:rsidR="00A243BB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243BB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243BB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A243BB" w:rsidRPr="00F06A58" w:rsidRDefault="00A243BB" w:rsidP="00A2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3,882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(159)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89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527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  <w:tab w:val="left" w:pos="575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(884)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662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732305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(471</w:t>
            </w:r>
            <w:r w:rsidR="001927F2" w:rsidRPr="00F06A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381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1927F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(207)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111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1927F2" w:rsidRPr="00F06A58" w:rsidRDefault="001927F2" w:rsidP="0019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45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64</w:t>
            </w:r>
          </w:p>
        </w:tc>
      </w:tr>
      <w:tr w:rsidR="0073230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2,329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1,211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99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73230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(556)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478</w:t>
            </w: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5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F06A58">
              <w:rPr>
                <w:rFonts w:ascii="Angsana New" w:eastAsia="Cordi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-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3230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25,061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12,229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3,263</w:t>
            </w:r>
          </w:p>
        </w:tc>
        <w:tc>
          <w:tcPr>
            <w:tcW w:w="270" w:type="dxa"/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32305" w:rsidRPr="00F06A58" w:rsidRDefault="00732305" w:rsidP="007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3,694</w:t>
            </w:r>
          </w:p>
        </w:tc>
      </w:tr>
    </w:tbl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D30E1E" w:rsidRPr="00F06A58" w:rsidRDefault="00D30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E8553D" w:rsidRPr="00F06A58" w:rsidRDefault="00E8553D" w:rsidP="004C5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</w:t>
      </w:r>
      <w:r w:rsidR="004C510D">
        <w:rPr>
          <w:rFonts w:ascii="Angsana New" w:hAnsi="Angsana New"/>
          <w:sz w:val="26"/>
          <w:szCs w:val="26"/>
        </w:rPr>
        <w:t xml:space="preserve"> (</w:t>
      </w:r>
      <w:r w:rsidR="004C510D">
        <w:rPr>
          <w:rFonts w:ascii="Angsana New" w:hAnsi="Angsana New" w:hint="cs"/>
          <w:sz w:val="26"/>
          <w:szCs w:val="26"/>
          <w:cs/>
        </w:rPr>
        <w:t xml:space="preserve">รายได้) </w:t>
      </w:r>
      <w:r w:rsidRPr="00F06A58">
        <w:rPr>
          <w:rFonts w:ascii="Angsana New" w:hAnsi="Angsana New"/>
          <w:sz w:val="26"/>
          <w:szCs w:val="26"/>
          <w:cs/>
        </w:rPr>
        <w:t xml:space="preserve">ภาษีเงินได้กับผลคูณของกำไรทางบัญชีโดยใช้อัตราภาษีสำหรับแต่ละงวดสามเดือนสิ้นสุดวันที่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1927F2" w:rsidRPr="00F06A58" w:rsidRDefault="001927F2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1179"/>
        <w:gridCol w:w="284"/>
        <w:gridCol w:w="1066"/>
        <w:gridCol w:w="236"/>
        <w:gridCol w:w="1204"/>
        <w:gridCol w:w="250"/>
        <w:gridCol w:w="1181"/>
      </w:tblGrid>
      <w:tr w:rsidR="00E8553D" w:rsidRPr="00F06A58" w:rsidTr="00DF0A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8553D" w:rsidRPr="00F06A58" w:rsidTr="00DF0AA3">
        <w:trPr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8553D" w:rsidRPr="00F06A58" w:rsidTr="00DF0AA3"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8553D" w:rsidRPr="00F06A58" w:rsidTr="00DF0AA3">
        <w:trPr>
          <w:trHeight w:val="150"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52B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46,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:rsidR="006552B5" w:rsidRPr="00F06A58" w:rsidRDefault="006552B5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6,973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90,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  <w:tr w:rsidR="006552B5" w:rsidRPr="00F06A58" w:rsidTr="005E0C7F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52B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6552B5" w:rsidRPr="00F06A58" w:rsidRDefault="006552B5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="00567CA7" w:rsidRPr="00F06A58">
              <w:rPr>
                <w:rFonts w:ascii="Angsana New" w:hAnsi="Angsana New"/>
                <w:sz w:val="26"/>
                <w:szCs w:val="26"/>
              </w:rPr>
              <w:t>15 -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9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9,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6552B5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5,3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9</w:t>
            </w:r>
            <w:r w:rsidRPr="00F06A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2E362F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362F">
              <w:rPr>
                <w:rFonts w:ascii="Angsana New" w:hAnsi="Angsana New"/>
                <w:sz w:val="26"/>
                <w:szCs w:val="26"/>
              </w:rPr>
              <w:t>18,055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6552B5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9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67B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  <w:shd w:val="clear" w:color="auto" w:fill="auto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   ค่าใช้จ่ายที่ไม่สามารถนำมาหักภาษีได้</w:t>
            </w:r>
          </w:p>
        </w:tc>
        <w:tc>
          <w:tcPr>
            <w:tcW w:w="1179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  <w:tc>
          <w:tcPr>
            <w:tcW w:w="284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1,269</w:t>
            </w:r>
          </w:p>
        </w:tc>
        <w:tc>
          <w:tcPr>
            <w:tcW w:w="236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50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595</w:t>
            </w:r>
          </w:p>
        </w:tc>
      </w:tr>
      <w:tr w:rsidR="00CC67B2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  <w:shd w:val="clear" w:color="auto" w:fill="auto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9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  <w:tc>
          <w:tcPr>
            <w:tcW w:w="284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75"/>
              </w:tabs>
              <w:ind w:left="34" w:right="-2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(1,696)</w:t>
            </w:r>
          </w:p>
        </w:tc>
        <w:tc>
          <w:tcPr>
            <w:tcW w:w="236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250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CC67B2" w:rsidRPr="00F06A58" w:rsidRDefault="00CC67B2" w:rsidP="00CC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853657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(18,900)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853657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53657" w:rsidRPr="00F06A58" w:rsidTr="00861C7F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(253)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853657" w:rsidRPr="00F06A58" w:rsidTr="00DF0AA3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รายได้) ภาษีเงินได้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8,504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4,837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(319)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651</w:t>
            </w:r>
          </w:p>
        </w:tc>
      </w:tr>
    </w:tbl>
    <w:p w:rsidR="00D30E1E" w:rsidRPr="00F06A58" w:rsidRDefault="00D30E1E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E8553D" w:rsidRPr="00F06A58" w:rsidRDefault="00E8553D" w:rsidP="004C5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งวด</w:t>
      </w:r>
      <w:r w:rsidR="00BC553A" w:rsidRPr="00F06A58">
        <w:rPr>
          <w:rFonts w:ascii="Angsana New" w:hAnsi="Angsana New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8553D" w:rsidRPr="00F06A58" w:rsidRDefault="00E8553D" w:rsidP="00E85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10"/>
        <w:gridCol w:w="1179"/>
        <w:gridCol w:w="284"/>
        <w:gridCol w:w="1066"/>
        <w:gridCol w:w="236"/>
        <w:gridCol w:w="1204"/>
        <w:gridCol w:w="250"/>
        <w:gridCol w:w="1163"/>
        <w:gridCol w:w="18"/>
      </w:tblGrid>
      <w:tr w:rsidR="00E8553D" w:rsidRPr="00F06A58" w:rsidTr="00726576">
        <w:trPr>
          <w:gridAfter w:val="1"/>
          <w:wAfter w:w="18" w:type="dxa"/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8553D" w:rsidRPr="00F06A58" w:rsidTr="00726576">
        <w:trPr>
          <w:gridAfter w:val="1"/>
          <w:wAfter w:w="18" w:type="dxa"/>
          <w:cantSplit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8553D" w:rsidRPr="00F06A58" w:rsidTr="00726576">
        <w:trPr>
          <w:gridAfter w:val="1"/>
          <w:wAfter w:w="18" w:type="dxa"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8553D" w:rsidRPr="00F06A58" w:rsidTr="00726576">
        <w:trPr>
          <w:gridAfter w:val="1"/>
          <w:wAfter w:w="18" w:type="dxa"/>
          <w:trHeight w:val="150"/>
        </w:trPr>
        <w:tc>
          <w:tcPr>
            <w:tcW w:w="441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</w:tcPr>
          <w:p w:rsidR="00E8553D" w:rsidRPr="00F06A58" w:rsidRDefault="00E8553D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6552B5" w:rsidRPr="00F06A58" w:rsidRDefault="00726576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133,808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:rsidR="006552B5" w:rsidRPr="00F06A58" w:rsidRDefault="00726576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61,445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102,</w:t>
            </w:r>
            <w:r w:rsidR="00726576" w:rsidRPr="00F06A58">
              <w:rPr>
                <w:rFonts w:ascii="Angsana New" w:eastAsia="Cordia New" w:hAnsi="Angsana New"/>
                <w:sz w:val="26"/>
                <w:szCs w:val="26"/>
              </w:rPr>
              <w:t>339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11,118</w:t>
            </w: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  <w:trHeight w:val="238"/>
        </w:trPr>
        <w:tc>
          <w:tcPr>
            <w:tcW w:w="4410" w:type="dxa"/>
          </w:tcPr>
          <w:p w:rsidR="006552B5" w:rsidRPr="00F06A58" w:rsidRDefault="006552B5" w:rsidP="006552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left" w:pos="540"/>
              </w:tabs>
              <w:spacing w:line="240" w:lineRule="auto"/>
              <w:ind w:left="34" w:right="72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="00567CA7" w:rsidRPr="00F06A58">
              <w:rPr>
                <w:rFonts w:ascii="Angsana New" w:hAnsi="Angsana New"/>
                <w:sz w:val="26"/>
                <w:szCs w:val="26"/>
              </w:rPr>
              <w:t>15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9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26,</w:t>
            </w:r>
            <w:r w:rsidR="00726576" w:rsidRPr="00F06A58">
              <w:rPr>
                <w:rFonts w:ascii="Angsana New" w:eastAsia="Cordia New" w:hAnsi="Angsana New"/>
                <w:sz w:val="26"/>
                <w:szCs w:val="26"/>
              </w:rPr>
              <w:t>566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="00726576" w:rsidRPr="00F06A58">
              <w:rPr>
                <w:rFonts w:ascii="Angsana New" w:eastAsia="Cordia New" w:hAnsi="Angsana New"/>
                <w:sz w:val="26"/>
                <w:szCs w:val="26"/>
              </w:rPr>
              <w:t>2,029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20,</w:t>
            </w:r>
            <w:r w:rsidR="00726576" w:rsidRPr="00F06A58">
              <w:rPr>
                <w:rFonts w:ascii="Angsana New" w:eastAsia="Cordia New" w:hAnsi="Angsana New"/>
                <w:sz w:val="26"/>
                <w:szCs w:val="26"/>
              </w:rPr>
              <w:t>468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2,224</w:t>
            </w: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9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9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2,323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BE1397" w:rsidP="00BE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3,741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1,877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1,768</w:t>
            </w:r>
          </w:p>
        </w:tc>
      </w:tr>
      <w:tr w:rsidR="006552B5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9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(3,343)</w:t>
            </w:r>
          </w:p>
        </w:tc>
        <w:tc>
          <w:tcPr>
            <w:tcW w:w="284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6552B5" w:rsidRPr="00F06A58" w:rsidRDefault="00BE1397" w:rsidP="00BE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(3,820)</w:t>
            </w:r>
          </w:p>
        </w:tc>
        <w:tc>
          <w:tcPr>
            <w:tcW w:w="236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552B5" w:rsidRPr="00F06A58" w:rsidRDefault="006552B5" w:rsidP="0072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</w:t>
            </w:r>
            <w:r w:rsidR="00726576" w:rsidRPr="00F06A58">
              <w:rPr>
                <w:rFonts w:ascii="Angsana New" w:hAnsi="Angsana New"/>
                <w:sz w:val="26"/>
                <w:szCs w:val="26"/>
              </w:rPr>
              <w:t>182</w:t>
            </w:r>
            <w:r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6552B5" w:rsidRPr="00F06A58" w:rsidRDefault="006552B5" w:rsidP="006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</w:tr>
      <w:tr w:rsidR="00853657" w:rsidRPr="00F06A58" w:rsidTr="00726576">
        <w:tblPrEx>
          <w:tblLook w:val="04A0" w:firstRow="1" w:lastRow="0" w:firstColumn="1" w:lastColumn="0" w:noHBand="0" w:noVBand="1"/>
        </w:tblPrEx>
        <w:tc>
          <w:tcPr>
            <w:tcW w:w="4410" w:type="dxa"/>
            <w:shd w:val="clear" w:color="auto" w:fill="auto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(18,900)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853657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657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9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F06A58">
              <w:rPr>
                <w:rFonts w:ascii="Angsana New" w:hAnsi="Angsana New"/>
                <w:sz w:val="26"/>
                <w:szCs w:val="26"/>
              </w:rPr>
              <w:t>485</w:t>
            </w:r>
            <w:r w:rsidRPr="00F06A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279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ind w:left="321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3657" w:rsidRPr="00F06A58" w:rsidTr="00726576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1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25,061</w:t>
            </w:r>
          </w:p>
        </w:tc>
        <w:tc>
          <w:tcPr>
            <w:tcW w:w="284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12,229</w:t>
            </w:r>
          </w:p>
        </w:tc>
        <w:tc>
          <w:tcPr>
            <w:tcW w:w="236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3,263</w:t>
            </w:r>
          </w:p>
        </w:tc>
        <w:tc>
          <w:tcPr>
            <w:tcW w:w="250" w:type="dxa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3,694</w:t>
            </w:r>
          </w:p>
        </w:tc>
      </w:tr>
    </w:tbl>
    <w:p w:rsidR="00FD02D4" w:rsidRPr="00F06A58" w:rsidRDefault="00FD02D4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30E1E" w:rsidRPr="00F06A58" w:rsidRDefault="00D30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br w:type="page"/>
      </w:r>
    </w:p>
    <w:p w:rsidR="00172BFB" w:rsidRPr="00F06A58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DD0DFC" w:rsidRPr="00F06A58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BB15D2" w:rsidRPr="00F06A58">
        <w:rPr>
          <w:rFonts w:ascii="Angsana New" w:hAnsi="Angsana New"/>
          <w:b/>
          <w:bCs/>
          <w:sz w:val="26"/>
          <w:szCs w:val="26"/>
        </w:rPr>
        <w:t xml:space="preserve"> - </w:t>
      </w:r>
      <w:r w:rsidR="00BB15D2" w:rsidRPr="00F06A5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03093E" w:rsidRPr="00F06A58" w:rsidRDefault="0003093E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03093E" w:rsidRPr="00F06A58" w:rsidTr="00D30E1E">
        <w:trPr>
          <w:cantSplit/>
          <w:trHeight w:val="323"/>
        </w:trPr>
        <w:tc>
          <w:tcPr>
            <w:tcW w:w="2970" w:type="dxa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C7FE9" w:rsidRPr="00F06A58" w:rsidTr="00D30E1E">
        <w:trPr>
          <w:cantSplit/>
          <w:trHeight w:val="323"/>
        </w:trPr>
        <w:tc>
          <w:tcPr>
            <w:tcW w:w="2970" w:type="dxa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:rsidR="0003093E" w:rsidRPr="00F06A58" w:rsidRDefault="0003093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C7FE9" w:rsidRPr="00F06A58" w:rsidTr="00D30E1E">
        <w:trPr>
          <w:trHeight w:val="479"/>
        </w:trPr>
        <w:tc>
          <w:tcPr>
            <w:tcW w:w="29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9815DC" w:rsidRPr="00F06A58" w:rsidRDefault="00242B88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8201B6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815DC" w:rsidRPr="00F06A58" w:rsidRDefault="00B309BE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815DC" w:rsidRPr="00F06A58" w:rsidRDefault="00242B88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201B6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201B6"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815DC" w:rsidRPr="00F06A58" w:rsidRDefault="00B309BE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815DC" w:rsidRPr="00F06A58" w:rsidRDefault="00242B88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201B6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201B6"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9815DC" w:rsidRPr="00F06A58" w:rsidRDefault="009815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9815DC" w:rsidRPr="00F06A58" w:rsidRDefault="00B309BE" w:rsidP="00F2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D30E1E" w:rsidRPr="00F06A58" w:rsidTr="00D30E1E">
        <w:trPr>
          <w:trHeight w:hRule="exact" w:val="207"/>
        </w:trPr>
        <w:tc>
          <w:tcPr>
            <w:tcW w:w="29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29"/>
              </w:tabs>
              <w:spacing w:line="240" w:lineRule="auto"/>
              <w:ind w:left="-108" w:right="-16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0E1E" w:rsidRPr="00F06A58" w:rsidTr="00D30E1E">
        <w:trPr>
          <w:trHeight w:hRule="exact" w:val="340"/>
        </w:trPr>
        <w:tc>
          <w:tcPr>
            <w:tcW w:w="29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hAnsi="Angsana New"/>
                <w:sz w:val="26"/>
                <w:szCs w:val="26"/>
              </w:rPr>
              <w:t>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0 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D30E1E" w:rsidRPr="00F06A58" w:rsidTr="00BE51F1">
        <w:trPr>
          <w:trHeight w:hRule="exact" w:val="340"/>
        </w:trPr>
        <w:tc>
          <w:tcPr>
            <w:tcW w:w="29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(350)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(1,</w:t>
            </w:r>
            <w:r w:rsidRPr="00F06A58">
              <w:rPr>
                <w:rFonts w:ascii="Angsana New" w:hAnsi="Angsana New"/>
                <w:sz w:val="26"/>
                <w:szCs w:val="26"/>
              </w:rPr>
              <w:t>353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(350)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(1,</w:t>
            </w:r>
            <w:r w:rsidRPr="00F06A58">
              <w:rPr>
                <w:rFonts w:ascii="Angsana New" w:hAnsi="Angsana New"/>
                <w:sz w:val="26"/>
                <w:szCs w:val="26"/>
              </w:rPr>
              <w:t>353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D30E1E" w:rsidRPr="00F06A58" w:rsidTr="00BE51F1">
        <w:trPr>
          <w:trHeight w:hRule="exact" w:val="340"/>
        </w:trPr>
        <w:tc>
          <w:tcPr>
            <w:tcW w:w="29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639,650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639,650</w:t>
            </w:r>
          </w:p>
        </w:tc>
        <w:tc>
          <w:tcPr>
            <w:tcW w:w="270" w:type="dxa"/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:rsidR="00D30E1E" w:rsidRPr="00F06A58" w:rsidRDefault="00D30E1E" w:rsidP="00D3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</w:tr>
    </w:tbl>
    <w:p w:rsidR="00AD02B3" w:rsidRPr="00F06A58" w:rsidRDefault="00AD02B3" w:rsidP="00427BDC">
      <w:pPr>
        <w:rPr>
          <w:rFonts w:ascii="Angsana New" w:hAnsi="Angsana New"/>
          <w:sz w:val="26"/>
          <w:szCs w:val="26"/>
        </w:rPr>
      </w:pPr>
    </w:p>
    <w:p w:rsidR="00DD0DFC" w:rsidRPr="00F06A58" w:rsidRDefault="00DD0DFC" w:rsidP="00427BDC">
      <w:pPr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</w:t>
      </w:r>
      <w:r w:rsidR="00CC5686" w:rsidRPr="00F06A5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Pr="00F06A58">
        <w:rPr>
          <w:rFonts w:ascii="Angsana New" w:hAnsi="Angsana New"/>
          <w:sz w:val="26"/>
          <w:szCs w:val="26"/>
          <w:cs/>
        </w:rPr>
        <w:t>สำหรับ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>มีดังนี้</w:t>
      </w:r>
    </w:p>
    <w:p w:rsidR="007F4C10" w:rsidRPr="00F06A58" w:rsidRDefault="007F4C10" w:rsidP="00427BDC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Look w:val="04A0" w:firstRow="1" w:lastRow="0" w:firstColumn="1" w:lastColumn="0" w:noHBand="0" w:noVBand="1"/>
      </w:tblPr>
      <w:tblGrid>
        <w:gridCol w:w="5644"/>
        <w:gridCol w:w="1754"/>
        <w:gridCol w:w="302"/>
        <w:gridCol w:w="1948"/>
      </w:tblGrid>
      <w:tr w:rsidR="00150FCA" w:rsidRPr="00F06A58" w:rsidTr="00401546">
        <w:trPr>
          <w:trHeight w:hRule="exact" w:val="340"/>
        </w:trPr>
        <w:tc>
          <w:tcPr>
            <w:tcW w:w="5644" w:type="dxa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004" w:type="dxa"/>
            <w:gridSpan w:val="3"/>
            <w:tcBorders>
              <w:bottom w:val="single" w:sz="4" w:space="0" w:color="auto"/>
            </w:tcBorders>
            <w:vAlign w:val="center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150FCA" w:rsidRPr="00F06A58" w:rsidTr="00401546">
        <w:trPr>
          <w:trHeight w:hRule="exact" w:val="340"/>
        </w:trPr>
        <w:tc>
          <w:tcPr>
            <w:tcW w:w="5644" w:type="dxa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" w:type="dxa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150FCA" w:rsidRPr="00F06A58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งบการเงินเฉพาะกิจการกิจการ</w:t>
            </w:r>
          </w:p>
        </w:tc>
      </w:tr>
      <w:tr w:rsidR="00F22CC9" w:rsidRPr="00F06A58" w:rsidTr="00F22CC9">
        <w:trPr>
          <w:trHeight w:hRule="exact" w:val="235"/>
        </w:trPr>
        <w:tc>
          <w:tcPr>
            <w:tcW w:w="5644" w:type="dxa"/>
          </w:tcPr>
          <w:p w:rsidR="00F22CC9" w:rsidRPr="00F06A58" w:rsidRDefault="00F22CC9" w:rsidP="00427BDC">
            <w:pPr>
              <w:tabs>
                <w:tab w:val="clear" w:pos="22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F22CC9" w:rsidRPr="00F06A58" w:rsidRDefault="00F22CC9" w:rsidP="00427BDC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2" w:type="dxa"/>
          </w:tcPr>
          <w:p w:rsidR="00F22CC9" w:rsidRPr="00F06A58" w:rsidRDefault="00F22CC9" w:rsidP="00427BD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:rsidR="00F22CC9" w:rsidRPr="00F06A58" w:rsidRDefault="00F22CC9" w:rsidP="00427BDC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B44" w:rsidRPr="00F06A58" w:rsidTr="00F22CC9">
        <w:trPr>
          <w:trHeight w:hRule="exact" w:val="340"/>
        </w:trPr>
        <w:tc>
          <w:tcPr>
            <w:tcW w:w="5644" w:type="dxa"/>
          </w:tcPr>
          <w:p w:rsidR="00AE6B44" w:rsidRPr="00F06A58" w:rsidRDefault="00AE6B44" w:rsidP="00AE6B44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54" w:type="dxa"/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302" w:type="dxa"/>
          </w:tcPr>
          <w:p w:rsidR="00AE6B44" w:rsidRPr="00F06A58" w:rsidRDefault="00AE6B44" w:rsidP="00AE6B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AE6B44" w:rsidRPr="00F06A58" w:rsidTr="00401546">
        <w:trPr>
          <w:trHeight w:hRule="exact" w:val="340"/>
        </w:trPr>
        <w:tc>
          <w:tcPr>
            <w:tcW w:w="5644" w:type="dxa"/>
          </w:tcPr>
          <w:p w:rsidR="00AE6B44" w:rsidRPr="00F06A58" w:rsidRDefault="00AE6B44" w:rsidP="00AE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754" w:type="dxa"/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2,755,000</w:t>
            </w:r>
          </w:p>
        </w:tc>
        <w:tc>
          <w:tcPr>
            <w:tcW w:w="302" w:type="dxa"/>
          </w:tcPr>
          <w:p w:rsidR="00AE6B44" w:rsidRPr="00F06A58" w:rsidRDefault="00AE6B44" w:rsidP="00AE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2,755,000</w:t>
            </w:r>
          </w:p>
        </w:tc>
      </w:tr>
      <w:tr w:rsidR="00AE6B44" w:rsidRPr="00F06A58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:rsidR="00AE6B44" w:rsidRPr="00F06A58" w:rsidRDefault="00AE6B44" w:rsidP="00AE6B44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จ่ายชำระคืน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(2,815,000)</w:t>
            </w:r>
          </w:p>
        </w:tc>
        <w:tc>
          <w:tcPr>
            <w:tcW w:w="302" w:type="dxa"/>
          </w:tcPr>
          <w:p w:rsidR="00AE6B44" w:rsidRPr="00F06A58" w:rsidRDefault="00AE6B44" w:rsidP="00AE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(2,815,000)</w:t>
            </w:r>
          </w:p>
        </w:tc>
      </w:tr>
      <w:tr w:rsidR="00AE6B44" w:rsidRPr="00F06A58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:rsidR="00AE6B44" w:rsidRPr="00F06A58" w:rsidRDefault="00AE6B44" w:rsidP="00AE6B4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302" w:type="dxa"/>
          </w:tcPr>
          <w:p w:rsidR="00AE6B44" w:rsidRPr="00F06A58" w:rsidRDefault="00AE6B44" w:rsidP="00AE6B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:rsidR="00AE6B44" w:rsidRPr="00F06A58" w:rsidRDefault="00AE6B44" w:rsidP="00AE6B44">
            <w:pPr>
              <w:tabs>
                <w:tab w:val="clear" w:pos="680"/>
                <w:tab w:val="clear" w:pos="1644"/>
                <w:tab w:val="left" w:pos="549"/>
                <w:tab w:val="decimal" w:pos="974"/>
              </w:tabs>
              <w:ind w:right="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</w:tr>
    </w:tbl>
    <w:p w:rsidR="00D30E1E" w:rsidRPr="00F06A58" w:rsidRDefault="00D30E1E" w:rsidP="005B5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:rsidR="00D30E1E" w:rsidRPr="00F06A58" w:rsidRDefault="00D30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5B559D" w:rsidRPr="00F06A58" w:rsidRDefault="005B559D" w:rsidP="005B5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 w:hint="cs"/>
          <w:sz w:val="26"/>
          <w:szCs w:val="26"/>
          <w:cs/>
        </w:rPr>
        <w:lastRenderedPageBreak/>
        <w:t xml:space="preserve">ณ </w:t>
      </w:r>
      <w:r w:rsidRPr="00F06A58">
        <w:rPr>
          <w:rFonts w:ascii="Angsana New" w:hAnsi="Angsana New"/>
          <w:sz w:val="26"/>
          <w:szCs w:val="26"/>
          <w:cs/>
        </w:rPr>
        <w:t xml:space="preserve">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Pr="00F06A58">
        <w:rPr>
          <w:rFonts w:ascii="Angsana New" w:hAnsi="Angsana New"/>
          <w:sz w:val="26"/>
          <w:szCs w:val="26"/>
        </w:rPr>
        <w:t xml:space="preserve">31 </w:t>
      </w:r>
      <w:r w:rsidRPr="00F06A5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06A58">
        <w:rPr>
          <w:rFonts w:ascii="Angsana New" w:hAnsi="Angsana New"/>
          <w:sz w:val="26"/>
          <w:szCs w:val="26"/>
        </w:rPr>
        <w:t xml:space="preserve">2560 </w:t>
      </w:r>
      <w:r w:rsidRPr="00F06A58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F06A58">
        <w:rPr>
          <w:rFonts w:ascii="Angsana New" w:hAnsi="Angsana New"/>
          <w:sz w:val="26"/>
          <w:szCs w:val="26"/>
        </w:rPr>
        <w:t xml:space="preserve"> 2 </w:t>
      </w:r>
      <w:r w:rsidRPr="00F06A58">
        <w:rPr>
          <w:rFonts w:ascii="Angsana New" w:hAnsi="Angsana New"/>
          <w:sz w:val="26"/>
          <w:szCs w:val="26"/>
          <w:cs/>
        </w:rPr>
        <w:t>แห่ง</w:t>
      </w:r>
      <w:r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 w:hint="cs"/>
          <w:sz w:val="26"/>
          <w:szCs w:val="26"/>
          <w:cs/>
        </w:rPr>
        <w:t>ดังนี้</w:t>
      </w:r>
    </w:p>
    <w:p w:rsidR="005B559D" w:rsidRPr="00341C77" w:rsidRDefault="005B559D" w:rsidP="005B5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5B559D" w:rsidRPr="00F06A58" w:rsidTr="00EE396F">
        <w:tc>
          <w:tcPr>
            <w:tcW w:w="2250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5B559D" w:rsidRPr="00F06A58" w:rsidRDefault="005B559D" w:rsidP="00E6442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5B559D" w:rsidRPr="00F06A58" w:rsidTr="00EE396F">
        <w:tc>
          <w:tcPr>
            <w:tcW w:w="2250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30 </w:t>
            </w:r>
            <w:r w:rsidR="00BC553A"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กันยายน</w:t>
            </w: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31</w:t>
            </w:r>
            <w:r w:rsidRPr="00F06A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5B559D" w:rsidRPr="00341C77" w:rsidTr="005B2310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5B559D" w:rsidRPr="00341C77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B559D" w:rsidRPr="00341C77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5B559D" w:rsidRPr="00F06A58" w:rsidRDefault="005B559D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5B559D" w:rsidRPr="00F06A58" w:rsidTr="00D55BEB">
        <w:trPr>
          <w:trHeight w:val="81"/>
        </w:trPr>
        <w:tc>
          <w:tcPr>
            <w:tcW w:w="10080" w:type="dxa"/>
            <w:gridSpan w:val="9"/>
          </w:tcPr>
          <w:p w:rsidR="005B559D" w:rsidRPr="00F06A58" w:rsidRDefault="005B559D" w:rsidP="00D3040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</w:t>
            </w:r>
            <w:r w:rsidR="00D30408" w:rsidRPr="00F06A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ของ</w:t>
            </w:r>
            <w:r w:rsidRPr="00F06A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บริษัทจากสถาบันการเงินแห่งที่หนึ่ง</w:t>
            </w:r>
          </w:p>
        </w:tc>
      </w:tr>
      <w:tr w:rsidR="00D55BEB" w:rsidRPr="00341C77" w:rsidTr="005B2310">
        <w:trPr>
          <w:trHeight w:val="81"/>
        </w:trPr>
        <w:tc>
          <w:tcPr>
            <w:tcW w:w="2250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D55BEB" w:rsidRPr="00341C77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54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84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D55BEB" w:rsidRPr="00341C77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4050" w:type="dxa"/>
          </w:tcPr>
          <w:p w:rsidR="00D55BEB" w:rsidRPr="00F06A58" w:rsidRDefault="00D55BEB" w:rsidP="00341C77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5B559D" w:rsidRPr="00F06A58" w:rsidTr="00341C77">
        <w:trPr>
          <w:trHeight w:val="4023"/>
        </w:trPr>
        <w:tc>
          <w:tcPr>
            <w:tcW w:w="2250" w:type="dxa"/>
          </w:tcPr>
          <w:p w:rsidR="005B559D" w:rsidRPr="00F06A58" w:rsidRDefault="005B559D" w:rsidP="00D55BEB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="00D55BEB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="00D55BEB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="00D55BEB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5B559D" w:rsidRPr="00F06A58" w:rsidRDefault="005B559D" w:rsidP="00A669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D55BEB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="00D55BEB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5B559D" w:rsidRPr="00F06A58" w:rsidRDefault="00341C77" w:rsidP="00D55BEB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5B559D" w:rsidRPr="00F06A58" w:rsidRDefault="005B559D" w:rsidP="00D55BEB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5B559D" w:rsidRPr="00F06A58" w:rsidTr="00A00062">
        <w:trPr>
          <w:trHeight w:val="2043"/>
        </w:trPr>
        <w:tc>
          <w:tcPr>
            <w:tcW w:w="2250" w:type="dxa"/>
          </w:tcPr>
          <w:p w:rsidR="005B559D" w:rsidRPr="00F06A58" w:rsidRDefault="005B559D" w:rsidP="00E6442F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="00136925"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รวมเลตเตอร์ออฟเครดิต ทรัสต์รีซีท</w:t>
            </w:r>
            <w:r w:rsidR="008B67BD"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และหนังสือค้ำประกัน 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5B559D" w:rsidRPr="00F06A58" w:rsidRDefault="008B67BD" w:rsidP="00A00062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="00BB407A"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</w:t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ยืมระยะสั้นมี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:rsidR="008B67BD" w:rsidRPr="00F06A58" w:rsidRDefault="008B67BD" w:rsidP="008B67BD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วงเงินสินเชื่ออื่น </w:t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8B67BD" w:rsidP="008B67BD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="00136925"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</w:t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ยืมระยะสั้น 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แต่ไม่เกิน 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="005B559D"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:rsidR="008B67BD" w:rsidRPr="00F06A58" w:rsidRDefault="008B67BD" w:rsidP="008B67BD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F06A5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5B559D" w:rsidRPr="00F06A58" w:rsidTr="00EE396F">
        <w:trPr>
          <w:trHeight w:val="747"/>
        </w:trPr>
        <w:tc>
          <w:tcPr>
            <w:tcW w:w="2250" w:type="dxa"/>
          </w:tcPr>
          <w:p w:rsidR="005B559D" w:rsidRPr="00F06A58" w:rsidRDefault="005B559D" w:rsidP="00E6442F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5B559D" w:rsidRPr="00F06A58" w:rsidRDefault="005B559D" w:rsidP="00A66964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D55BE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:rsidR="005B559D" w:rsidRPr="00F06A58" w:rsidRDefault="005B559D" w:rsidP="00D55BE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5B559D" w:rsidRPr="00F06A58" w:rsidTr="00341C77">
        <w:trPr>
          <w:trHeight w:val="3429"/>
        </w:trPr>
        <w:tc>
          <w:tcPr>
            <w:tcW w:w="2250" w:type="dxa"/>
          </w:tcPr>
          <w:p w:rsidR="005B559D" w:rsidRPr="00F06A58" w:rsidRDefault="005B559D" w:rsidP="00D55BEB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="00D55BEB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66964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(เพื่อใช้รองรับการจ่าย</w:t>
            </w:r>
            <w:r w:rsidR="00A66964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5B559D" w:rsidRPr="00F06A58" w:rsidRDefault="005B559D" w:rsidP="00136925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เงินกู้ยืมขั้นต่ำ</w:t>
            </w:r>
            <w:r w:rsidR="00567CA7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D55BEB">
            <w:pPr>
              <w:pStyle w:val="acctfourfigures"/>
              <w:numPr>
                <w:ilvl w:val="0"/>
                <w:numId w:val="38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5B559D" w:rsidRPr="00F06A58" w:rsidRDefault="00341C77" w:rsidP="008B67BD">
            <w:pPr>
              <w:pStyle w:val="acctfourfigures"/>
              <w:numPr>
                <w:ilvl w:val="0"/>
                <w:numId w:val="38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</w:t>
            </w:r>
            <w:r w:rsidR="005B559D"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="005B559D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="005B559D"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</w:tc>
      </w:tr>
    </w:tbl>
    <w:p w:rsidR="00341C77" w:rsidRDefault="00341C77">
      <w:r>
        <w:br w:type="page"/>
      </w: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80"/>
        <w:gridCol w:w="810"/>
        <w:gridCol w:w="136"/>
        <w:gridCol w:w="1484"/>
        <w:gridCol w:w="180"/>
        <w:gridCol w:w="4050"/>
      </w:tblGrid>
      <w:tr w:rsidR="005B559D" w:rsidRPr="00F06A58" w:rsidTr="00EE396F">
        <w:tc>
          <w:tcPr>
            <w:tcW w:w="2250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5B559D" w:rsidRPr="00F06A58" w:rsidRDefault="005B559D" w:rsidP="00E6442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5B559D" w:rsidRPr="00F06A58" w:rsidTr="00EE396F">
        <w:tc>
          <w:tcPr>
            <w:tcW w:w="2250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30 </w:t>
            </w:r>
            <w:r w:rsidR="00BC553A"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กันยายน</w:t>
            </w: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 xml:space="preserve"> </w:t>
            </w: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31 </w:t>
            </w: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ธันวาคม</w:t>
            </w: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5B559D" w:rsidRPr="00F06A58" w:rsidRDefault="005B559D" w:rsidP="00E6442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5B559D" w:rsidRPr="00F06A58" w:rsidRDefault="005B559D" w:rsidP="00E6442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06A5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5B559D" w:rsidRPr="00F06A58" w:rsidTr="008B67BD">
        <w:trPr>
          <w:trHeight w:val="242"/>
        </w:trPr>
        <w:tc>
          <w:tcPr>
            <w:tcW w:w="2250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5B559D" w:rsidRPr="00F06A58" w:rsidRDefault="005B559D" w:rsidP="00E6442F">
            <w:pPr>
              <w:ind w:left="360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360" w:right="-1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B559D" w:rsidRPr="00F06A58" w:rsidRDefault="005B559D" w:rsidP="00E6442F">
            <w:pPr>
              <w:ind w:left="360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8B67BD" w:rsidRPr="00F06A58" w:rsidTr="008B67BD">
        <w:trPr>
          <w:trHeight w:val="1080"/>
        </w:trPr>
        <w:tc>
          <w:tcPr>
            <w:tcW w:w="2250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8B67BD" w:rsidRPr="00F06A58" w:rsidRDefault="008B67BD" w:rsidP="00E6442F">
            <w:pPr>
              <w:ind w:left="360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tLeast"/>
              <w:ind w:left="360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360"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8B67BD" w:rsidRPr="00F06A58" w:rsidRDefault="008B67BD" w:rsidP="00E6442F">
            <w:pPr>
              <w:pStyle w:val="acctfourfigures"/>
              <w:tabs>
                <w:tab w:val="clear" w:pos="765"/>
              </w:tabs>
              <w:spacing w:line="240" w:lineRule="atLeast"/>
              <w:ind w:left="360"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B67BD" w:rsidRPr="00F06A58" w:rsidRDefault="008B67BD" w:rsidP="00E6442F">
            <w:pPr>
              <w:ind w:left="360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8B67BD" w:rsidRPr="00F06A58" w:rsidRDefault="008B67BD" w:rsidP="008B67BD">
            <w:pPr>
              <w:pStyle w:val="acctfourfigures"/>
              <w:numPr>
                <w:ilvl w:val="0"/>
                <w:numId w:val="38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5B559D" w:rsidRPr="00F06A58" w:rsidTr="008A6643">
        <w:trPr>
          <w:trHeight w:val="774"/>
        </w:trPr>
        <w:tc>
          <w:tcPr>
            <w:tcW w:w="2250" w:type="dxa"/>
          </w:tcPr>
          <w:p w:rsidR="005B559D" w:rsidRPr="00F06A58" w:rsidRDefault="005B559D" w:rsidP="00E6442F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1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Term Loan   </w:t>
            </w:r>
            <w:r w:rsidR="00A66964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(เพื่อลงทุนซื้อกิจการธุรกิจภัตตาคารอาหารไทย)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5B559D" w:rsidRPr="00F06A58" w:rsidRDefault="005B559D" w:rsidP="00E6442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5B559D" w:rsidRPr="00F06A58" w:rsidRDefault="005B559D" w:rsidP="00A669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25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5B559D" w:rsidRPr="00F06A58" w:rsidRDefault="005B559D" w:rsidP="00E6442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5B559D" w:rsidRPr="00F06A58" w:rsidRDefault="005B559D" w:rsidP="00967A6D">
            <w:pPr>
              <w:pStyle w:val="acctfourfigures"/>
              <w:numPr>
                <w:ilvl w:val="0"/>
                <w:numId w:val="33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2559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="00967A6D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</w:t>
            </w:r>
            <w:r w:rsidR="00967A6D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โดยมีกำหนดระยะเวลาการใช้เงิน (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967A6D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</w:t>
            </w:r>
            <w:r w:rsidR="00967A6D"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ครั้งแรก</w:t>
            </w:r>
          </w:p>
          <w:p w:rsidR="005B559D" w:rsidRPr="00F06A58" w:rsidRDefault="005B559D" w:rsidP="00967A6D">
            <w:pPr>
              <w:pStyle w:val="acctfourfigures"/>
              <w:numPr>
                <w:ilvl w:val="0"/>
                <w:numId w:val="33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บริษัทสามารถออกตั๋วสัญญาใช้เงินตามแบบที่ธนาคารกำหนด โดยตั๋ว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สัญญา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ใช้เงินแต่ละฉบับมีกำหนดการใช้เงินไม่เกิน </w:t>
            </w:r>
            <w:r w:rsidRPr="00F06A58">
              <w:rPr>
                <w:rFonts w:ascii="Angsana New" w:hAnsi="Angsana New"/>
                <w:sz w:val="24"/>
                <w:szCs w:val="24"/>
              </w:rPr>
              <w:t>90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วัน หรือตามที่ธนาคารพิจารณาเห็นสมควร</w:t>
            </w:r>
          </w:p>
          <w:p w:rsidR="00967A6D" w:rsidRPr="00F06A58" w:rsidRDefault="00967A6D" w:rsidP="00F04242">
            <w:pPr>
              <w:pStyle w:val="acctfourfigures"/>
              <w:numPr>
                <w:ilvl w:val="0"/>
                <w:numId w:val="33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8A6643" w:rsidRPr="00F06A58" w:rsidTr="008A6643">
        <w:trPr>
          <w:trHeight w:val="242"/>
        </w:trPr>
        <w:tc>
          <w:tcPr>
            <w:tcW w:w="22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A6643" w:rsidRPr="00F06A58" w:rsidRDefault="008A6643" w:rsidP="008A6643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150C0B" w:rsidRPr="00F06A58" w:rsidTr="008B67BD">
        <w:trPr>
          <w:trHeight w:val="242"/>
        </w:trPr>
        <w:tc>
          <w:tcPr>
            <w:tcW w:w="2250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150C0B" w:rsidRPr="00F06A58" w:rsidRDefault="00150C0B" w:rsidP="008B67BD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54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150C0B" w:rsidRPr="00F06A58" w:rsidRDefault="00150C0B" w:rsidP="008B67BD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:rsidR="00150C0B" w:rsidRPr="00F06A58" w:rsidRDefault="00150C0B" w:rsidP="008B67BD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8A6643" w:rsidRPr="00F06A58" w:rsidTr="00967A6D">
        <w:trPr>
          <w:trHeight w:val="117"/>
        </w:trPr>
        <w:tc>
          <w:tcPr>
            <w:tcW w:w="10080" w:type="dxa"/>
            <w:gridSpan w:val="9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8A6643" w:rsidRPr="00F06A58" w:rsidTr="00EE396F">
        <w:trPr>
          <w:trHeight w:val="242"/>
        </w:trPr>
        <w:tc>
          <w:tcPr>
            <w:tcW w:w="22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8A6643" w:rsidRPr="00F06A58" w:rsidRDefault="008A6643" w:rsidP="008A6643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54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center" w:pos="491"/>
                <w:tab w:val="left" w:pos="706"/>
                <w:tab w:val="right" w:pos="1061"/>
              </w:tabs>
              <w:spacing w:line="240" w:lineRule="auto"/>
              <w:ind w:left="360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A6643" w:rsidRPr="00F06A58" w:rsidRDefault="008A6643" w:rsidP="008A6643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8A6643" w:rsidRPr="00F06A58" w:rsidTr="00EE396F">
        <w:trPr>
          <w:trHeight w:val="774"/>
        </w:trPr>
        <w:tc>
          <w:tcPr>
            <w:tcW w:w="2250" w:type="dxa"/>
          </w:tcPr>
          <w:p w:rsidR="008A6643" w:rsidRPr="00F06A58" w:rsidRDefault="008A6643" w:rsidP="008A6643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18" w:hanging="25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F06A58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เพื่อใช้เป็นเงินทุนหมุนเวียน)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F06A5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F06A5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3.00 </w:t>
            </w:r>
            <w:r w:rsidRPr="00F06A5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8A6643" w:rsidRPr="00F06A58" w:rsidRDefault="008A6643" w:rsidP="008A6643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8A6643" w:rsidRPr="00F06A58" w:rsidTr="00EE396F">
        <w:trPr>
          <w:trHeight w:val="387"/>
        </w:trPr>
        <w:tc>
          <w:tcPr>
            <w:tcW w:w="22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06A5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8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A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</w:t>
            </w:r>
          </w:p>
        </w:tc>
        <w:tc>
          <w:tcPr>
            <w:tcW w:w="136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A6643" w:rsidRPr="00F06A58" w:rsidRDefault="008A6643" w:rsidP="008A6643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8A6643" w:rsidRPr="00F06A58" w:rsidRDefault="008A6643" w:rsidP="008A664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:rsidR="00967A6D" w:rsidRPr="00F06A58" w:rsidRDefault="00967A6D" w:rsidP="00967A6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5B559D" w:rsidRPr="00F06A58" w:rsidRDefault="005B559D" w:rsidP="00967A6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="008A6643" w:rsidRPr="00F06A58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="00D30408" w:rsidRPr="00F06A5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="008A6643" w:rsidRPr="00F06A5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="00D30408" w:rsidRPr="00F06A58">
        <w:rPr>
          <w:rFonts w:ascii="Angsana New" w:hAnsi="Angsana New" w:cs="Angsana New"/>
          <w:sz w:val="26"/>
          <w:szCs w:val="26"/>
          <w:lang w:val="en-US"/>
        </w:rPr>
        <w:t>9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="00D30408" w:rsidRPr="00F06A58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แห่งห</w:t>
      </w:r>
      <w:r w:rsidR="00967A6D"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นึ่งตามที่กล่าวไว้ในหมายเหตุ </w:t>
      </w:r>
      <w:r w:rsidR="00967A6D" w:rsidRPr="00F06A58">
        <w:rPr>
          <w:rFonts w:ascii="Angsana New" w:hAnsi="Angsana New" w:cs="Angsana New"/>
          <w:sz w:val="26"/>
          <w:szCs w:val="26"/>
          <w:lang w:val="en-US"/>
        </w:rPr>
        <w:t>2</w:t>
      </w:r>
      <w:r w:rsidR="002678B4" w:rsidRPr="00F06A58">
        <w:rPr>
          <w:rFonts w:ascii="Angsana New" w:hAnsi="Angsana New" w:cs="Angsana New"/>
          <w:sz w:val="26"/>
          <w:szCs w:val="26"/>
          <w:lang w:val="en-US"/>
        </w:rPr>
        <w:t>4</w:t>
      </w:r>
      <w:r w:rsidR="00024697"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024697" w:rsidRPr="00F06A5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</w:t>
      </w:r>
      <w:r w:rsidR="008A6643" w:rsidRPr="00F06A5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ต่อกำไรก่อนหักดอกเบี้</w:t>
      </w:r>
      <w:r w:rsidR="00343985" w:rsidRPr="00F06A58">
        <w:rPr>
          <w:rFonts w:ascii="Angsana New" w:hAnsi="Angsana New" w:cs="Angsana New"/>
          <w:sz w:val="26"/>
          <w:szCs w:val="26"/>
          <w:cs/>
          <w:lang w:val="en-US"/>
        </w:rPr>
        <w:t>ยจ่าย ภาษีเงินได้ ค่าเสื่อมราคา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และค่าตัดจำหน่าย เป็นต้น</w:t>
      </w:r>
    </w:p>
    <w:p w:rsidR="00F04242" w:rsidRPr="00F06A58" w:rsidRDefault="00F04242" w:rsidP="00967A6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04242" w:rsidRPr="00F06A58" w:rsidRDefault="00F04242" w:rsidP="00967A6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F06A58">
        <w:rPr>
          <w:rFonts w:ascii="Angsana New" w:hAnsi="Angsana New" w:cs="Angsana New"/>
          <w:sz w:val="26"/>
          <w:szCs w:val="26"/>
          <w:cs/>
          <w:lang w:val="en-US"/>
        </w:rPr>
        <w:t>วงเงิน</w:t>
      </w:r>
      <w:r w:rsidRPr="00F06A5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สินเชื่อ จ)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ค้ำประกันโดยใบหุ้นของบริษัทย่อย </w:t>
      </w:r>
      <w:r w:rsidRPr="00F06A58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แห่ง ไม่ต่ำกว่าร้อยละ </w:t>
      </w:r>
      <w:r w:rsidRPr="00F06A58">
        <w:rPr>
          <w:rFonts w:ascii="Angsana New" w:hAnsi="Angsana New" w:cs="Angsana New"/>
          <w:sz w:val="26"/>
          <w:szCs w:val="26"/>
          <w:lang w:val="en-US"/>
        </w:rPr>
        <w:t xml:space="preserve">99 </w:t>
      </w:r>
      <w:r w:rsidRPr="00F06A58">
        <w:rPr>
          <w:rFonts w:ascii="Angsana New" w:hAnsi="Angsana New" w:cs="Angsana New"/>
          <w:sz w:val="26"/>
          <w:szCs w:val="26"/>
          <w:cs/>
          <w:lang w:val="en-US"/>
        </w:rPr>
        <w:t xml:space="preserve">ของหุ้นทั้งหมดตามที่กล่าวไว้ในหมายเหตุ </w:t>
      </w:r>
      <w:r w:rsidRPr="00F06A58">
        <w:rPr>
          <w:rFonts w:ascii="Angsana New" w:hAnsi="Angsana New" w:cs="Angsana New"/>
          <w:sz w:val="26"/>
          <w:szCs w:val="26"/>
          <w:lang w:val="en-US"/>
        </w:rPr>
        <w:t>8</w:t>
      </w:r>
    </w:p>
    <w:p w:rsidR="005B559D" w:rsidRPr="00F06A58" w:rsidRDefault="005B559D" w:rsidP="005B559D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5B559D" w:rsidRPr="00F06A58" w:rsidRDefault="005B559D" w:rsidP="005B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eastAsia="x-none"/>
        </w:rPr>
      </w:pPr>
      <w:r w:rsidRPr="00F06A5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วงเงินสินเชื่อ ฉ)</w:t>
      </w:r>
      <w:r w:rsidRPr="00F06A5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967A6D" w:rsidRPr="00F06A58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เป็นวงเงินสินเชื่อที่</w:t>
      </w:r>
      <w:r w:rsidRPr="00F06A5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ไม่มีหลักทรัพย์ค้ำประกั</w:t>
      </w:r>
      <w:r w:rsidRPr="00F06A5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>น</w:t>
      </w:r>
      <w:r w:rsidRPr="00F06A58">
        <w:rPr>
          <w:rFonts w:ascii="Angsana New" w:hAnsi="Angsana New"/>
          <w:b/>
          <w:bCs/>
          <w:sz w:val="26"/>
          <w:szCs w:val="26"/>
        </w:rPr>
        <w:br w:type="page"/>
      </w:r>
    </w:p>
    <w:p w:rsidR="00DD0DFC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14.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DD0DFC" w:rsidRPr="00F06A58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B873C6" w:rsidRPr="00F06A5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DD0DFC" w:rsidRPr="00F06A5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9A4799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146"/>
        <w:gridCol w:w="283"/>
        <w:gridCol w:w="1231"/>
        <w:gridCol w:w="285"/>
        <w:gridCol w:w="1252"/>
        <w:gridCol w:w="285"/>
        <w:gridCol w:w="1242"/>
      </w:tblGrid>
      <w:tr w:rsidR="006766D4" w:rsidRPr="00F06A58" w:rsidTr="00401546">
        <w:tc>
          <w:tcPr>
            <w:tcW w:w="202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2" w:type="pct"/>
            <w:gridSpan w:val="7"/>
            <w:tcBorders>
              <w:bottom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766D4" w:rsidRPr="00F06A58" w:rsidTr="00401546">
        <w:tc>
          <w:tcPr>
            <w:tcW w:w="202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pct"/>
            <w:gridSpan w:val="3"/>
            <w:tcBorders>
              <w:bottom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C49" w:rsidRPr="00F06A58" w:rsidTr="00401546">
        <w:tc>
          <w:tcPr>
            <w:tcW w:w="202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6D4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A11C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6D4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14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:rsidR="006766D4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A11C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6766D4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431C49" w:rsidRPr="00F06A58" w:rsidTr="00401546">
        <w:tc>
          <w:tcPr>
            <w:tcW w:w="202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6766D4" w:rsidRPr="00F06A58" w:rsidRDefault="006766D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67CA7" w:rsidRPr="00F06A58" w:rsidTr="00401546">
        <w:trPr>
          <w:trHeight w:val="280"/>
        </w:trPr>
        <w:tc>
          <w:tcPr>
            <w:tcW w:w="202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47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67CA7" w:rsidRPr="00F06A58" w:rsidTr="00401546">
        <w:trPr>
          <w:trHeight w:val="280"/>
        </w:trPr>
        <w:tc>
          <w:tcPr>
            <w:tcW w:w="202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95" w:type="pct"/>
          </w:tcPr>
          <w:p w:rsidR="00567CA7" w:rsidRPr="00F06A58" w:rsidRDefault="0085365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188,768</w:t>
            </w:r>
          </w:p>
        </w:tc>
        <w:tc>
          <w:tcPr>
            <w:tcW w:w="147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175,172</w:t>
            </w: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67CA7" w:rsidRPr="00F06A58" w:rsidTr="00401546">
        <w:tc>
          <w:tcPr>
            <w:tcW w:w="202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5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39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:rsidR="00567CA7" w:rsidRPr="00F06A58" w:rsidRDefault="00567CA7" w:rsidP="0056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657" w:rsidRPr="00F06A58" w:rsidTr="00401546">
        <w:trPr>
          <w:trHeight w:val="280"/>
        </w:trPr>
        <w:tc>
          <w:tcPr>
            <w:tcW w:w="202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</w:tcPr>
          <w:p w:rsidR="00853657" w:rsidRPr="00F06A58" w:rsidRDefault="00964CC5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1,086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853657" w:rsidRPr="00F06A58" w:rsidTr="00B139BD">
        <w:trPr>
          <w:trHeight w:val="280"/>
        </w:trPr>
        <w:tc>
          <w:tcPr>
            <w:tcW w:w="202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F06A5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F06A5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95" w:type="pct"/>
          </w:tcPr>
          <w:p w:rsidR="00853657" w:rsidRPr="00F06A58" w:rsidRDefault="00853657" w:rsidP="008536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58,959</w:t>
            </w:r>
          </w:p>
        </w:tc>
        <w:tc>
          <w:tcPr>
            <w:tcW w:w="147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73,415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853657" w:rsidRPr="00F06A58" w:rsidRDefault="00853657" w:rsidP="0096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3,1</w:t>
            </w:r>
            <w:r w:rsidR="00964CC5" w:rsidRPr="00F06A58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</w:tr>
      <w:tr w:rsidR="00853657" w:rsidRPr="00F06A58" w:rsidTr="00B139BD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2028" w:type="pct"/>
          </w:tcPr>
          <w:p w:rsidR="00853657" w:rsidRPr="00F06A58" w:rsidRDefault="00853657" w:rsidP="00853657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248,697</w:t>
            </w:r>
          </w:p>
        </w:tc>
        <w:tc>
          <w:tcPr>
            <w:tcW w:w="147" w:type="pct"/>
          </w:tcPr>
          <w:p w:rsidR="00853657" w:rsidRPr="00F06A58" w:rsidRDefault="00853657" w:rsidP="00853657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249,549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4,249</w:t>
            </w:r>
          </w:p>
        </w:tc>
        <w:tc>
          <w:tcPr>
            <w:tcW w:w="148" w:type="pct"/>
          </w:tcPr>
          <w:p w:rsidR="00853657" w:rsidRPr="00F06A58" w:rsidRDefault="00853657" w:rsidP="00853657">
            <w:pPr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853657" w:rsidRPr="00F06A58" w:rsidRDefault="00853657" w:rsidP="008536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1,806</w:t>
            </w:r>
          </w:p>
        </w:tc>
      </w:tr>
    </w:tbl>
    <w:p w:rsidR="00EC6607" w:rsidRPr="00F06A58" w:rsidRDefault="00EC660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851A2A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15.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851A2A" w:rsidRPr="00F06A58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Pr="00F06A58">
        <w:rPr>
          <w:rFonts w:ascii="Angsana New" w:hAnsi="Angsana New"/>
          <w:b/>
          <w:bCs/>
          <w:sz w:val="26"/>
          <w:szCs w:val="26"/>
        </w:rPr>
        <w:t>-</w:t>
      </w:r>
      <w:r w:rsidR="00851A2A" w:rsidRPr="00F06A5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9A4799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431C49" w:rsidRPr="00F06A58" w:rsidTr="00C95649">
        <w:tc>
          <w:tcPr>
            <w:tcW w:w="3618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431C49" w:rsidRPr="00F06A58" w:rsidTr="00C95649">
        <w:tc>
          <w:tcPr>
            <w:tcW w:w="3618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C49" w:rsidRPr="00F06A58" w:rsidTr="00C95649">
        <w:tc>
          <w:tcPr>
            <w:tcW w:w="3618" w:type="dxa"/>
            <w:tcBorders>
              <w:bottom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1C4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A11C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1C4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431C49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A11C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431C49" w:rsidRPr="00F06A58" w:rsidRDefault="00431C4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431C49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9A4799" w:rsidRPr="00F06A58" w:rsidTr="00C95649">
        <w:tc>
          <w:tcPr>
            <w:tcW w:w="3618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799" w:rsidRPr="00F06A58" w:rsidRDefault="009A4799" w:rsidP="00AC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467AEA" w:rsidRPr="00F06A58" w:rsidTr="00C95649"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383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383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</w:tr>
      <w:tr w:rsidR="00467AEA" w:rsidRPr="00F06A58" w:rsidTr="00C95649"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1,531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1,531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828</w:t>
            </w:r>
          </w:p>
        </w:tc>
      </w:tr>
      <w:tr w:rsidR="00467AEA" w:rsidRPr="00F06A58" w:rsidTr="00C95649"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407</w:t>
            </w:r>
          </w:p>
        </w:tc>
      </w:tr>
      <w:tr w:rsidR="00467AEA" w:rsidRPr="00F06A58" w:rsidTr="00727DB0"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67AEA" w:rsidRPr="00F06A58" w:rsidTr="00C95649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</w:tr>
      <w:tr w:rsidR="00467AEA" w:rsidRPr="00F06A58" w:rsidTr="00C95649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hAnsi="Angsana New"/>
                <w:sz w:val="26"/>
                <w:szCs w:val="26"/>
              </w:rPr>
              <w:t>125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hAnsi="Angsana New"/>
                <w:sz w:val="26"/>
                <w:szCs w:val="26"/>
              </w:rPr>
              <w:t>125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67AEA" w:rsidRPr="00F06A58" w:rsidTr="00C95649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</w:tr>
      <w:tr w:rsidR="00467AEA" w:rsidRPr="00F06A58" w:rsidTr="00C95649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AEA" w:rsidRPr="00F06A58" w:rsidTr="00727DB0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467AEA" w:rsidRPr="00F06A58" w:rsidRDefault="00467AEA" w:rsidP="00467AEA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hAnsi="Angsana New"/>
                <w:sz w:val="26"/>
                <w:szCs w:val="26"/>
              </w:rPr>
              <w:t>751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6A58">
              <w:rPr>
                <w:rFonts w:ascii="Angsana New" w:hAnsi="Angsana New"/>
                <w:sz w:val="26"/>
                <w:szCs w:val="26"/>
              </w:rPr>
              <w:t>751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67AEA" w:rsidRPr="00F06A58" w:rsidTr="00C95649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1,619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283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1,619</w:t>
            </w:r>
          </w:p>
        </w:tc>
        <w:tc>
          <w:tcPr>
            <w:tcW w:w="284" w:type="dxa"/>
          </w:tcPr>
          <w:p w:rsidR="00467AEA" w:rsidRPr="00F06A58" w:rsidRDefault="00467AEA" w:rsidP="00467AEA">
            <w:pPr>
              <w:ind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7AEA" w:rsidRPr="00F06A58" w:rsidRDefault="00467AEA" w:rsidP="00467AE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</w:tr>
    </w:tbl>
    <w:p w:rsidR="00EC6607" w:rsidRPr="00F06A58" w:rsidRDefault="00EC6607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6B6BE2" w:rsidRPr="00F06A58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6B6BE2" w:rsidRPr="00F06A58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6B6BE2" w:rsidRPr="00F06A58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6B6BE2" w:rsidRPr="00F06A58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BF0CE2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16.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BF0CE2" w:rsidRPr="00F06A5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F06A58">
        <w:rPr>
          <w:rFonts w:ascii="Angsana New" w:hAnsi="Angsana New" w:hint="cs"/>
          <w:b/>
          <w:bCs/>
          <w:sz w:val="26"/>
          <w:szCs w:val="26"/>
          <w:cs/>
        </w:rPr>
        <w:t>หมุนเวียน</w:t>
      </w:r>
      <w:r w:rsidR="00BF0CE2" w:rsidRPr="00F06A58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:rsidR="00EF587C" w:rsidRPr="00F06A58" w:rsidRDefault="00EF587C" w:rsidP="00CD07DA">
      <w:pPr>
        <w:pStyle w:val="Heading7"/>
        <w:tabs>
          <w:tab w:val="clear" w:pos="540"/>
          <w:tab w:val="left" w:pos="567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</w:p>
    <w:p w:rsidR="00BF0CE2" w:rsidRPr="00F06A58" w:rsidRDefault="00BF0CE2" w:rsidP="00427BDC">
      <w:pPr>
        <w:pStyle w:val="Heading7"/>
        <w:tabs>
          <w:tab w:val="clear" w:pos="540"/>
          <w:tab w:val="left" w:pos="426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  <w:r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รายการเคลื่อนไหวของประมาณการหนี้สิน</w:t>
      </w:r>
      <w:r w:rsidR="0095594D" w:rsidRPr="00F06A58">
        <w:rPr>
          <w:rFonts w:ascii="Angsana New" w:hAnsi="Angsana New" w:hint="cs"/>
          <w:b w:val="0"/>
          <w:bCs w:val="0"/>
          <w:spacing w:val="-6"/>
          <w:sz w:val="26"/>
          <w:szCs w:val="26"/>
          <w:cs/>
        </w:rPr>
        <w:t>หมุนเวียน</w:t>
      </w:r>
      <w:r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จากโปรแกรมสิทธิพิเศษแก่ลูก</w:t>
      </w:r>
      <w:r w:rsidR="00C96966"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ค้าสำหรับ</w:t>
      </w:r>
      <w:r w:rsidR="004C7439"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งวด</w:t>
      </w:r>
      <w:r w:rsidR="00BC553A" w:rsidRPr="00F06A58">
        <w:rPr>
          <w:rFonts w:ascii="Angsana New" w:hAnsi="Angsana New" w:hint="cs"/>
          <w:b w:val="0"/>
          <w:bCs w:val="0"/>
          <w:spacing w:val="-6"/>
          <w:sz w:val="26"/>
          <w:szCs w:val="26"/>
          <w:cs/>
          <w:lang w:val="en-US"/>
        </w:rPr>
        <w:t>เก้าเดือน</w:t>
      </w:r>
      <w:r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30 </w:t>
      </w:r>
      <w:r w:rsidR="00BC553A"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>กันยายน</w:t>
      </w:r>
      <w:r w:rsidR="00B309BE"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B309BE" w:rsidRPr="00F06A5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2561 </w:t>
      </w:r>
      <w:r w:rsidR="001D5854" w:rsidRPr="00F06A58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                     </w:t>
      </w:r>
      <w:r w:rsidRPr="00F06A58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มีดังต่อไปนี้</w:t>
      </w:r>
    </w:p>
    <w:p w:rsidR="00B05819" w:rsidRPr="00F06A58" w:rsidRDefault="00B05819" w:rsidP="00B05819">
      <w:pPr>
        <w:rPr>
          <w:rFonts w:ascii="Angsana New" w:hAnsi="Angsana New"/>
          <w:sz w:val="26"/>
          <w:szCs w:val="26"/>
          <w:cs/>
          <w:lang w:val="x-none" w:eastAsia="x-none"/>
        </w:rPr>
      </w:pPr>
    </w:p>
    <w:tbl>
      <w:tblPr>
        <w:tblW w:w="0" w:type="auto"/>
        <w:tblInd w:w="-90" w:type="dxa"/>
        <w:tblLook w:val="00A0" w:firstRow="1" w:lastRow="0" w:firstColumn="1" w:lastColumn="0" w:noHBand="0" w:noVBand="0"/>
      </w:tblPr>
      <w:tblGrid>
        <w:gridCol w:w="5688"/>
        <w:gridCol w:w="1663"/>
        <w:gridCol w:w="283"/>
        <w:gridCol w:w="1845"/>
      </w:tblGrid>
      <w:tr w:rsidR="00B05819" w:rsidRPr="00F06A58" w:rsidTr="00E8553D">
        <w:trPr>
          <w:trHeight w:val="340"/>
        </w:trPr>
        <w:tc>
          <w:tcPr>
            <w:tcW w:w="5688" w:type="dxa"/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</w:p>
        </w:tc>
        <w:tc>
          <w:tcPr>
            <w:tcW w:w="3791" w:type="dxa"/>
            <w:gridSpan w:val="3"/>
            <w:tcBorders>
              <w:bottom w:val="single" w:sz="4" w:space="0" w:color="auto"/>
            </w:tcBorders>
          </w:tcPr>
          <w:p w:rsidR="00B05819" w:rsidRPr="00F06A58" w:rsidRDefault="00B05819" w:rsidP="00E8553D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B05819" w:rsidRPr="00F06A58" w:rsidTr="00E8553D">
        <w:trPr>
          <w:trHeight w:val="340"/>
        </w:trPr>
        <w:tc>
          <w:tcPr>
            <w:tcW w:w="5688" w:type="dxa"/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B05819" w:rsidRPr="00F06A58" w:rsidRDefault="00B05819" w:rsidP="00E855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05819" w:rsidRPr="00F06A58" w:rsidRDefault="00B05819" w:rsidP="00E855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05819" w:rsidRPr="00F06A58" w:rsidRDefault="00B05819" w:rsidP="00E8553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819" w:rsidRPr="00F06A58" w:rsidTr="00E8553D">
        <w:trPr>
          <w:trHeight w:val="251"/>
        </w:trPr>
        <w:tc>
          <w:tcPr>
            <w:tcW w:w="5688" w:type="dxa"/>
            <w:shd w:val="clear" w:color="auto" w:fill="auto"/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B05819" w:rsidRPr="00F06A58" w:rsidRDefault="00B05819" w:rsidP="00E8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5819" w:rsidRPr="00F06A58" w:rsidTr="00E8553D">
        <w:trPr>
          <w:trHeight w:val="340"/>
        </w:trPr>
        <w:tc>
          <w:tcPr>
            <w:tcW w:w="5688" w:type="dxa"/>
            <w:shd w:val="clear" w:color="auto" w:fill="auto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63" w:type="dxa"/>
            <w:shd w:val="clear" w:color="auto" w:fill="auto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2,952</w:t>
            </w:r>
          </w:p>
        </w:tc>
        <w:tc>
          <w:tcPr>
            <w:tcW w:w="283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1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5819" w:rsidRPr="00F06A58" w:rsidTr="00E8553D">
        <w:trPr>
          <w:trHeight w:val="63"/>
        </w:trPr>
        <w:tc>
          <w:tcPr>
            <w:tcW w:w="5688" w:type="dxa"/>
            <w:shd w:val="clear" w:color="auto" w:fill="auto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shd w:val="clear" w:color="auto" w:fill="auto"/>
          </w:tcPr>
          <w:p w:rsidR="00B05819" w:rsidRPr="00F06A58" w:rsidRDefault="00467AEA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2,72</w:t>
            </w:r>
            <w:r w:rsidR="00853657" w:rsidRPr="00F06A58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1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5819" w:rsidRPr="00F06A58" w:rsidTr="00E8553D">
        <w:trPr>
          <w:trHeight w:val="340"/>
        </w:trPr>
        <w:tc>
          <w:tcPr>
            <w:tcW w:w="5688" w:type="dxa"/>
            <w:shd w:val="clear" w:color="auto" w:fill="auto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ใช้ไป</w:t>
            </w:r>
          </w:p>
        </w:tc>
        <w:tc>
          <w:tcPr>
            <w:tcW w:w="1663" w:type="dxa"/>
            <w:shd w:val="clear" w:color="auto" w:fill="auto"/>
          </w:tcPr>
          <w:p w:rsidR="00B05819" w:rsidRPr="00F06A58" w:rsidRDefault="00467AEA" w:rsidP="00D3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(1,689)</w:t>
            </w:r>
          </w:p>
        </w:tc>
        <w:tc>
          <w:tcPr>
            <w:tcW w:w="283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1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5819" w:rsidRPr="00F06A58" w:rsidTr="00E8553D">
        <w:trPr>
          <w:trHeight w:val="340"/>
        </w:trPr>
        <w:tc>
          <w:tcPr>
            <w:tcW w:w="5688" w:type="dxa"/>
            <w:shd w:val="clear" w:color="auto" w:fill="auto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F06A58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Pr="00F06A5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F06A58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2561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5819" w:rsidRPr="00F06A58" w:rsidRDefault="00816D8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3,984</w:t>
            </w:r>
          </w:p>
        </w:tc>
        <w:tc>
          <w:tcPr>
            <w:tcW w:w="283" w:type="dxa"/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B05819" w:rsidRPr="00F06A58" w:rsidRDefault="00B05819" w:rsidP="00B0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1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5E752E" w:rsidRPr="00F06A58" w:rsidRDefault="005E752E" w:rsidP="00427BDC">
      <w:pPr>
        <w:rPr>
          <w:rFonts w:ascii="Angsana New" w:hAnsi="Angsana New"/>
          <w:sz w:val="26"/>
          <w:szCs w:val="26"/>
          <w:lang w:val="x-none" w:eastAsia="x-none"/>
        </w:rPr>
      </w:pPr>
    </w:p>
    <w:p w:rsidR="00E22C0F" w:rsidRPr="00F06A58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17.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E22C0F" w:rsidRPr="00F06A5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F06A5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E22C0F" w:rsidRPr="00F06A58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A922C1" w:rsidRPr="00F06A58" w:rsidRDefault="00A922C1" w:rsidP="00427BDC">
      <w:pPr>
        <w:tabs>
          <w:tab w:val="clear" w:pos="454"/>
          <w:tab w:val="left" w:pos="426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454" w:type="dxa"/>
        <w:tblInd w:w="-90" w:type="dxa"/>
        <w:tblLook w:val="01E0" w:firstRow="1" w:lastRow="1" w:firstColumn="1" w:lastColumn="1" w:noHBand="0" w:noVBand="0"/>
      </w:tblPr>
      <w:tblGrid>
        <w:gridCol w:w="5688"/>
        <w:gridCol w:w="1665"/>
        <w:gridCol w:w="283"/>
        <w:gridCol w:w="1818"/>
      </w:tblGrid>
      <w:tr w:rsidR="00263FC1" w:rsidRPr="00F06A58" w:rsidTr="00C95649">
        <w:tc>
          <w:tcPr>
            <w:tcW w:w="5688" w:type="dxa"/>
          </w:tcPr>
          <w:p w:rsidR="00263FC1" w:rsidRPr="00F06A58" w:rsidRDefault="00263FC1" w:rsidP="00427BDC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766" w:type="dxa"/>
            <w:gridSpan w:val="3"/>
            <w:tcBorders>
              <w:bottom w:val="single" w:sz="4" w:space="0" w:color="auto"/>
            </w:tcBorders>
          </w:tcPr>
          <w:p w:rsidR="00263FC1" w:rsidRPr="00F06A58" w:rsidRDefault="00263FC1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63FC1" w:rsidRPr="00F06A58" w:rsidTr="00C95649">
        <w:tc>
          <w:tcPr>
            <w:tcW w:w="5688" w:type="dxa"/>
          </w:tcPr>
          <w:p w:rsidR="00263FC1" w:rsidRPr="00F06A58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3FC1" w:rsidRPr="00F06A58" w:rsidTr="00C95649">
        <w:tc>
          <w:tcPr>
            <w:tcW w:w="5688" w:type="dxa"/>
          </w:tcPr>
          <w:p w:rsidR="00263FC1" w:rsidRPr="00F06A58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:rsidR="00263FC1" w:rsidRPr="00F06A58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47D2" w:rsidRPr="00F06A58" w:rsidTr="00C95649">
        <w:tc>
          <w:tcPr>
            <w:tcW w:w="5688" w:type="dxa"/>
          </w:tcPr>
          <w:p w:rsidR="008447D2" w:rsidRPr="00F06A58" w:rsidRDefault="008447D2" w:rsidP="00C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665" w:type="dxa"/>
          </w:tcPr>
          <w:p w:rsidR="008447D2" w:rsidRPr="00F06A58" w:rsidRDefault="008447D2" w:rsidP="0084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10,798</w:t>
            </w:r>
          </w:p>
        </w:tc>
        <w:tc>
          <w:tcPr>
            <w:tcW w:w="283" w:type="dxa"/>
          </w:tcPr>
          <w:p w:rsidR="008447D2" w:rsidRPr="00F06A58" w:rsidRDefault="008447D2" w:rsidP="0084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</w:tcPr>
          <w:p w:rsidR="008447D2" w:rsidRPr="00F06A58" w:rsidRDefault="008447D2" w:rsidP="0084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4,632</w:t>
            </w:r>
          </w:p>
        </w:tc>
      </w:tr>
      <w:tr w:rsidR="00263FC1" w:rsidRPr="00F06A58" w:rsidTr="00C95649">
        <w:tc>
          <w:tcPr>
            <w:tcW w:w="5688" w:type="dxa"/>
          </w:tcPr>
          <w:p w:rsidR="00263FC1" w:rsidRPr="00F06A58" w:rsidRDefault="00263FC1" w:rsidP="00C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65" w:type="dxa"/>
          </w:tcPr>
          <w:p w:rsidR="00263FC1" w:rsidRPr="00F06A58" w:rsidRDefault="00816D8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4,25</w:t>
            </w:r>
            <w:r w:rsidR="0004671A" w:rsidRPr="00F06A58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:rsidR="00263FC1" w:rsidRPr="00F06A58" w:rsidRDefault="00263FC1" w:rsidP="00427BDC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18" w:type="dxa"/>
          </w:tcPr>
          <w:p w:rsidR="00263FC1" w:rsidRPr="00F06A58" w:rsidRDefault="00567CA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2,290</w:t>
            </w:r>
          </w:p>
        </w:tc>
      </w:tr>
      <w:tr w:rsidR="00263FC1" w:rsidRPr="00F06A58" w:rsidTr="00C95649">
        <w:tc>
          <w:tcPr>
            <w:tcW w:w="5688" w:type="dxa"/>
          </w:tcPr>
          <w:p w:rsidR="00263FC1" w:rsidRPr="00F06A58" w:rsidRDefault="00263FC1" w:rsidP="00C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:rsidR="00263FC1" w:rsidRPr="00F06A58" w:rsidRDefault="00816D8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166</w:t>
            </w:r>
          </w:p>
        </w:tc>
        <w:tc>
          <w:tcPr>
            <w:tcW w:w="283" w:type="dxa"/>
          </w:tcPr>
          <w:p w:rsidR="00263FC1" w:rsidRPr="00F06A58" w:rsidRDefault="00263FC1" w:rsidP="00427BDC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18" w:type="dxa"/>
          </w:tcPr>
          <w:p w:rsidR="00263FC1" w:rsidRPr="00F06A58" w:rsidRDefault="00816D8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70</w:t>
            </w:r>
          </w:p>
        </w:tc>
      </w:tr>
      <w:tr w:rsidR="00263FC1" w:rsidRPr="00F06A58" w:rsidTr="00C95649">
        <w:tc>
          <w:tcPr>
            <w:tcW w:w="5688" w:type="dxa"/>
          </w:tcPr>
          <w:p w:rsidR="00263FC1" w:rsidRPr="00F06A58" w:rsidRDefault="00263FC1" w:rsidP="00C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="00242B88" w:rsidRPr="00F06A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D07DA" w:rsidRPr="00F06A5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:rsidR="00263FC1" w:rsidRPr="00F06A58" w:rsidRDefault="00816D8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15,221</w:t>
            </w:r>
          </w:p>
        </w:tc>
        <w:tc>
          <w:tcPr>
            <w:tcW w:w="283" w:type="dxa"/>
          </w:tcPr>
          <w:p w:rsidR="00263FC1" w:rsidRPr="00F06A58" w:rsidRDefault="00263FC1" w:rsidP="00427B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263FC1" w:rsidRPr="00F06A58" w:rsidRDefault="00816D8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>6,99</w:t>
            </w:r>
            <w:r w:rsidR="00567CA7" w:rsidRPr="00F06A58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</w:tr>
    </w:tbl>
    <w:p w:rsidR="00A922C1" w:rsidRPr="00F06A58" w:rsidRDefault="00A922C1" w:rsidP="00E22923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A922C1" w:rsidRPr="00F06A58" w:rsidRDefault="00A922C1" w:rsidP="00E22923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CD07DA" w:rsidRPr="00F06A58">
        <w:rPr>
          <w:rFonts w:ascii="Angsana New" w:hAnsi="Angsana New"/>
          <w:sz w:val="26"/>
          <w:szCs w:val="26"/>
          <w:cs/>
        </w:rPr>
        <w:t>สาม</w:t>
      </w:r>
      <w:r w:rsidR="004C7439" w:rsidRPr="00F06A58">
        <w:rPr>
          <w:rFonts w:ascii="Angsana New" w:hAnsi="Angsana New"/>
          <w:sz w:val="26"/>
          <w:szCs w:val="26"/>
          <w:cs/>
        </w:rPr>
        <w:t>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</w:t>
      </w:r>
      <w:r w:rsidR="000725EE" w:rsidRPr="00F06A58">
        <w:rPr>
          <w:rFonts w:ascii="Angsana New" w:hAnsi="Angsana New"/>
          <w:sz w:val="26"/>
          <w:szCs w:val="26"/>
        </w:rPr>
        <w:t>60</w:t>
      </w:r>
      <w:r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:rsidR="00A922C1" w:rsidRPr="00F06A58" w:rsidRDefault="00A922C1" w:rsidP="00E22923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7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28"/>
        <w:gridCol w:w="1559"/>
        <w:gridCol w:w="284"/>
        <w:gridCol w:w="1559"/>
        <w:gridCol w:w="284"/>
        <w:gridCol w:w="1559"/>
        <w:gridCol w:w="283"/>
        <w:gridCol w:w="1602"/>
      </w:tblGrid>
      <w:tr w:rsidR="00EF2C30" w:rsidRPr="00F06A58" w:rsidTr="002D1BC6">
        <w:tc>
          <w:tcPr>
            <w:tcW w:w="2628" w:type="dxa"/>
          </w:tcPr>
          <w:p w:rsidR="00EF2C30" w:rsidRPr="00F06A58" w:rsidRDefault="00EF2C30" w:rsidP="00E22923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0" w:type="dxa"/>
            <w:gridSpan w:val="7"/>
            <w:tcBorders>
              <w:bottom w:val="single" w:sz="4" w:space="0" w:color="auto"/>
            </w:tcBorders>
          </w:tcPr>
          <w:p w:rsidR="00EF2C30" w:rsidRPr="00F06A58" w:rsidRDefault="00EF2C30" w:rsidP="00E22923">
            <w:pPr>
              <w:ind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F2C30" w:rsidRPr="00F06A58" w:rsidTr="002D1BC6">
        <w:tc>
          <w:tcPr>
            <w:tcW w:w="2628" w:type="dxa"/>
          </w:tcPr>
          <w:p w:rsidR="00EF2C30" w:rsidRPr="00F06A58" w:rsidRDefault="00EF2C30" w:rsidP="00E22923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</w:pPr>
          </w:p>
        </w:tc>
        <w:tc>
          <w:tcPr>
            <w:tcW w:w="34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F2C30" w:rsidRPr="00F06A58" w:rsidTr="002D1BC6">
        <w:tc>
          <w:tcPr>
            <w:tcW w:w="2628" w:type="dxa"/>
          </w:tcPr>
          <w:p w:rsidR="00EF2C30" w:rsidRPr="00F06A58" w:rsidRDefault="00EF2C30" w:rsidP="00E22923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CD07DA" w:rsidRPr="00F06A58">
              <w:rPr>
                <w:rFonts w:ascii="Angsana New" w:hAnsi="Angsana New"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</w:t>
            </w:r>
            <w:r w:rsidR="00CD07DA" w:rsidRPr="00F06A58">
              <w:rPr>
                <w:rFonts w:ascii="Angsana New" w:hAnsi="Angsana New"/>
                <w:bCs/>
                <w:sz w:val="26"/>
                <w:szCs w:val="26"/>
              </w:rPr>
              <w:t>60</w:t>
            </w:r>
          </w:p>
        </w:tc>
        <w:tc>
          <w:tcPr>
            <w:tcW w:w="284" w:type="dxa"/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2C30" w:rsidRPr="00F06A58" w:rsidRDefault="00EF2C30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CD07DA" w:rsidRPr="00F06A58">
              <w:rPr>
                <w:rFonts w:ascii="Angsana New" w:hAnsi="Angsana New"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:rsidR="00EF2C30" w:rsidRPr="00F06A58" w:rsidRDefault="00EF2C30" w:rsidP="00E229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EF2C30" w:rsidRPr="00F06A58" w:rsidRDefault="00EF2C30" w:rsidP="00E229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</w:t>
            </w:r>
            <w:r w:rsidR="00CD07DA" w:rsidRPr="00F06A58">
              <w:rPr>
                <w:rFonts w:ascii="Angsana New" w:hAnsi="Angsana New"/>
                <w:bCs/>
                <w:sz w:val="26"/>
                <w:szCs w:val="26"/>
              </w:rPr>
              <w:t>60</w:t>
            </w:r>
          </w:p>
        </w:tc>
      </w:tr>
      <w:tr w:rsidR="009A4799" w:rsidRPr="00F06A58" w:rsidTr="002D1BC6">
        <w:tc>
          <w:tcPr>
            <w:tcW w:w="2628" w:type="dxa"/>
          </w:tcPr>
          <w:p w:rsidR="009A4799" w:rsidRPr="00F06A58" w:rsidRDefault="009A4799" w:rsidP="00E22923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9A4799" w:rsidRPr="00F06A58" w:rsidRDefault="009A479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A4799" w:rsidRPr="00F06A58" w:rsidRDefault="009A479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9A4799" w:rsidRPr="00F06A58" w:rsidRDefault="009A479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A4799" w:rsidRPr="00F06A58" w:rsidRDefault="009A479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9A4799" w:rsidRPr="00F06A58" w:rsidRDefault="009A479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A4799" w:rsidRPr="00F06A58" w:rsidRDefault="009A4799" w:rsidP="00E22923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02" w:type="dxa"/>
          </w:tcPr>
          <w:p w:rsidR="009A4799" w:rsidRPr="00F06A58" w:rsidRDefault="009A4799" w:rsidP="00E22923">
            <w:pPr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22923" w:rsidRPr="00F06A58" w:rsidTr="002D1BC6">
        <w:tc>
          <w:tcPr>
            <w:tcW w:w="2628" w:type="dxa"/>
          </w:tcPr>
          <w:p w:rsidR="00E22923" w:rsidRPr="00F06A58" w:rsidRDefault="00E22923" w:rsidP="00E229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1,41</w:t>
            </w:r>
            <w:r w:rsidR="001D26C7" w:rsidRPr="00F06A58">
              <w:rPr>
                <w:rFonts w:ascii="Angsana New" w:eastAsia="Cordi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1,056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76</w:t>
            </w:r>
            <w:r w:rsidR="001D26C7" w:rsidRPr="00F06A5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1"/>
                <w:tab w:val="left" w:pos="706"/>
                <w:tab w:val="right" w:pos="1061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616</w:t>
            </w:r>
          </w:p>
        </w:tc>
      </w:tr>
      <w:tr w:rsidR="00E22923" w:rsidRPr="00F06A58" w:rsidTr="002D1BC6">
        <w:tc>
          <w:tcPr>
            <w:tcW w:w="2628" w:type="dxa"/>
          </w:tcPr>
          <w:p w:rsidR="00E22923" w:rsidRPr="00F06A58" w:rsidRDefault="00E22923" w:rsidP="00E22923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56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E22923" w:rsidRPr="00F06A58" w:rsidRDefault="007F6605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  <w:r w:rsidR="00816D89" w:rsidRPr="00F06A5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22923" w:rsidRPr="00F06A58" w:rsidTr="002D1BC6">
        <w:tc>
          <w:tcPr>
            <w:tcW w:w="2628" w:type="dxa"/>
          </w:tcPr>
          <w:p w:rsidR="00E22923" w:rsidRPr="00F06A58" w:rsidRDefault="00E22923" w:rsidP="00E2292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1,47</w:t>
            </w:r>
            <w:r w:rsidR="001D26C7" w:rsidRPr="00F06A58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0851FC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1,1</w:t>
            </w:r>
            <w:r w:rsidR="00816D89" w:rsidRPr="00F06A58">
              <w:rPr>
                <w:rFonts w:ascii="Angsana New" w:hAnsi="Angsana New"/>
                <w:sz w:val="26"/>
                <w:szCs w:val="26"/>
              </w:rPr>
              <w:t>0</w:t>
            </w:r>
            <w:r w:rsidRPr="00F06A5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1D26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78</w:t>
            </w:r>
            <w:r w:rsidR="001D26C7" w:rsidRPr="00F06A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7F6605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</w:tbl>
    <w:p w:rsidR="006B6BE2" w:rsidRPr="00F06A58" w:rsidRDefault="006B6BE2" w:rsidP="00E22923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E22923" w:rsidRPr="00F06A58" w:rsidRDefault="00E22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E22923" w:rsidRPr="00F06A58" w:rsidRDefault="00E22923" w:rsidP="00E22923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ค่าใช้จ่ายที่รับรู้ในกำไรสำหรับแต่ละงวด</w:t>
      </w:r>
      <w:r w:rsidR="00BC553A" w:rsidRPr="00F06A58">
        <w:rPr>
          <w:rFonts w:ascii="Angsana New" w:hAnsi="Angsana New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 xml:space="preserve">2560 </w:t>
      </w:r>
      <w:r w:rsidRPr="00F06A58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:rsidR="00E22923" w:rsidRPr="00F06A58" w:rsidRDefault="00E22923" w:rsidP="00E22923">
      <w:pPr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7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28"/>
        <w:gridCol w:w="1559"/>
        <w:gridCol w:w="284"/>
        <w:gridCol w:w="1559"/>
        <w:gridCol w:w="284"/>
        <w:gridCol w:w="1559"/>
        <w:gridCol w:w="283"/>
        <w:gridCol w:w="1602"/>
      </w:tblGrid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0" w:type="dxa"/>
            <w:gridSpan w:val="7"/>
            <w:tcBorders>
              <w:bottom w:val="single" w:sz="4" w:space="0" w:color="auto"/>
            </w:tcBorders>
          </w:tcPr>
          <w:p w:rsidR="00E22923" w:rsidRPr="00F06A58" w:rsidRDefault="00E22923" w:rsidP="00E22923">
            <w:pPr>
              <w:ind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</w:pPr>
          </w:p>
        </w:tc>
        <w:tc>
          <w:tcPr>
            <w:tcW w:w="34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E22923" w:rsidRPr="00F06A58" w:rsidRDefault="00E22923" w:rsidP="00E229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bCs/>
                <w:sz w:val="26"/>
                <w:szCs w:val="26"/>
              </w:rPr>
              <w:t>2560</w:t>
            </w: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FA702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E22923" w:rsidRPr="00F06A58" w:rsidRDefault="00E22923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284" w:type="dxa"/>
          </w:tcPr>
          <w:p w:rsidR="00E22923" w:rsidRPr="00F06A58" w:rsidRDefault="00E22923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E22923" w:rsidRPr="00F06A58" w:rsidRDefault="00E22923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284" w:type="dxa"/>
          </w:tcPr>
          <w:p w:rsidR="00E22923" w:rsidRPr="00F06A58" w:rsidRDefault="00E22923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:rsidR="00E22923" w:rsidRPr="00F06A58" w:rsidRDefault="00E22923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283" w:type="dxa"/>
          </w:tcPr>
          <w:p w:rsidR="00E22923" w:rsidRPr="00F06A58" w:rsidRDefault="00E22923" w:rsidP="00FA702D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02" w:type="dxa"/>
          </w:tcPr>
          <w:p w:rsidR="00E22923" w:rsidRPr="00F06A58" w:rsidRDefault="00E22923" w:rsidP="00FA702D">
            <w:pPr>
              <w:spacing w:line="240" w:lineRule="auto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4,25</w:t>
            </w:r>
            <w:r w:rsidR="0004671A" w:rsidRPr="00F06A58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3,170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1D26C7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2,290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816D89" w:rsidRPr="00F06A58" w:rsidRDefault="00816D89" w:rsidP="0081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1"/>
                <w:tab w:val="left" w:pos="706"/>
                <w:tab w:val="right" w:pos="1061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1,850</w:t>
            </w: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166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E22923" w:rsidRPr="00F06A58" w:rsidTr="00A92BD9">
        <w:tc>
          <w:tcPr>
            <w:tcW w:w="2628" w:type="dxa"/>
          </w:tcPr>
          <w:p w:rsidR="00E22923" w:rsidRPr="00F06A58" w:rsidRDefault="00E22923" w:rsidP="00E2292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06A58">
              <w:rPr>
                <w:rFonts w:ascii="Angsana New" w:eastAsia="Cordia New" w:hAnsi="Angsana New"/>
                <w:sz w:val="26"/>
                <w:szCs w:val="26"/>
              </w:rPr>
              <w:t>4,42</w:t>
            </w:r>
            <w:r w:rsidR="0004671A" w:rsidRPr="00F06A58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3,310</w:t>
            </w:r>
          </w:p>
        </w:tc>
        <w:tc>
          <w:tcPr>
            <w:tcW w:w="284" w:type="dxa"/>
          </w:tcPr>
          <w:p w:rsidR="00E22923" w:rsidRPr="00F06A58" w:rsidRDefault="00E22923" w:rsidP="00E229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1D26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2,3</w:t>
            </w:r>
            <w:r w:rsidR="001D26C7" w:rsidRPr="00F06A5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</w:tcPr>
          <w:p w:rsidR="00E22923" w:rsidRPr="00F06A58" w:rsidRDefault="00E22923" w:rsidP="00E229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22923" w:rsidRPr="00F06A58" w:rsidRDefault="00816D89" w:rsidP="00E2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</w:tr>
    </w:tbl>
    <w:p w:rsidR="009A4799" w:rsidRPr="00F06A58" w:rsidRDefault="009A4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:rsidR="00E22C0F" w:rsidRPr="00F06A58" w:rsidRDefault="00E22C0F" w:rsidP="001D26C7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ข้อสมมติฐานหลักในการประมาณการตามหลักการคณิตศาสตร์ประกันภัย </w:t>
      </w:r>
    </w:p>
    <w:p w:rsidR="00353C31" w:rsidRPr="00F06A58" w:rsidRDefault="00353C31" w:rsidP="00353C31">
      <w:pPr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81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160"/>
        <w:gridCol w:w="270"/>
        <w:gridCol w:w="3240"/>
      </w:tblGrid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FA702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FA702D">
            <w:pPr>
              <w:pStyle w:val="3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FA702D">
            <w:pPr>
              <w:pStyle w:val="3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799" w:rsidRPr="00F06A58" w:rsidRDefault="009A4799" w:rsidP="00FA702D">
            <w:pPr>
              <w:pStyle w:val="3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bCs/>
                <w:sz w:val="12"/>
                <w:szCs w:val="12"/>
                <w:lang w:val="en-US"/>
              </w:rPr>
            </w:pP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193F9B">
            <w:pPr>
              <w:tabs>
                <w:tab w:val="clear" w:pos="454"/>
                <w:tab w:val="decimal" w:pos="473"/>
              </w:tabs>
              <w:ind w:left="162" w:right="18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อัตราการเ</w:t>
            </w:r>
            <w:r w:rsidR="009C346C" w:rsidRPr="00F06A58">
              <w:rPr>
                <w:rFonts w:ascii="Angsana New" w:hAnsi="Angsana New"/>
                <w:sz w:val="26"/>
                <w:szCs w:val="26"/>
                <w:cs/>
              </w:rPr>
              <w:t>พิ่มขึ้นของเงินเดือนในอนาคต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193F9B">
            <w:pPr>
              <w:tabs>
                <w:tab w:val="clear" w:pos="454"/>
                <w:tab w:val="decimal" w:pos="473"/>
              </w:tabs>
              <w:ind w:left="162" w:right="18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06A5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193F9B">
            <w:pPr>
              <w:tabs>
                <w:tab w:val="clear" w:pos="454"/>
                <w:tab w:val="decimal" w:pos="473"/>
              </w:tabs>
              <w:ind w:left="162" w:right="18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F06A58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ทุพพลภาพ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9A4799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799" w:rsidRPr="00F06A58" w:rsidRDefault="009A4799" w:rsidP="00193F9B">
            <w:pPr>
              <w:tabs>
                <w:tab w:val="clear" w:pos="454"/>
                <w:tab w:val="decimal" w:pos="473"/>
              </w:tabs>
              <w:ind w:left="162" w:right="185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06A5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A4799" w:rsidRPr="00F06A58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9A4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A4799" w:rsidRPr="00F06A58" w:rsidRDefault="009A4799" w:rsidP="00C46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72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100%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ตารางมรณะไทย พ.ศ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6B8E"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AB04A7" w:rsidRPr="00F06A58" w:rsidRDefault="00AB04A7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18.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Pr="00F06A58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</w:p>
    <w:p w:rsidR="002678B4" w:rsidRPr="00F06A58" w:rsidRDefault="002678B4" w:rsidP="002678B4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2"/>
          <w:szCs w:val="22"/>
        </w:rPr>
      </w:pPr>
    </w:p>
    <w:p w:rsidR="002678B4" w:rsidRPr="00F06A58" w:rsidRDefault="002678B4" w:rsidP="002678B4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18 </w:t>
      </w:r>
      <w:r w:rsidRPr="00F06A5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:rsidR="002678B4" w:rsidRPr="00F06A58" w:rsidRDefault="002678B4" w:rsidP="002678B4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F06A58">
        <w:rPr>
          <w:rFonts w:ascii="Angsana New" w:hAnsi="Angsana New"/>
          <w:spacing w:val="-4"/>
          <w:sz w:val="26"/>
          <w:szCs w:val="26"/>
          <w:cs/>
        </w:rPr>
        <w:t>)</w:t>
      </w:r>
      <w:r w:rsidRPr="00F06A58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     14,062,500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:rsidR="002678B4" w:rsidRPr="00F06A58" w:rsidRDefault="002678B4" w:rsidP="002678B4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F06A58">
        <w:rPr>
          <w:rFonts w:ascii="Angsana New" w:hAnsi="Angsana New"/>
          <w:spacing w:val="-4"/>
          <w:sz w:val="26"/>
          <w:szCs w:val="26"/>
          <w:cs/>
        </w:rPr>
        <w:t>)</w:t>
      </w:r>
      <w:r w:rsidRPr="00F06A58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(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F06A58">
        <w:rPr>
          <w:rFonts w:ascii="Angsana New" w:hAnsi="Angsana New"/>
          <w:spacing w:val="-4"/>
          <w:sz w:val="26"/>
          <w:szCs w:val="26"/>
        </w:rPr>
        <w:t>(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บาท) โดยจัดสรรเพื่อ</w:t>
      </w: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F06A58">
        <w:rPr>
          <w:rFonts w:ascii="Angsana New" w:hAnsi="Angsana New"/>
          <w:spacing w:val="-4"/>
          <w:sz w:val="26"/>
          <w:szCs w:val="26"/>
          <w:lang w:val="en-GB"/>
        </w:rPr>
        <w:t>-</w:t>
      </w:r>
      <w:r w:rsidRPr="00F06A58">
        <w:rPr>
          <w:rFonts w:ascii="Angsana New" w:hAnsi="Angsana New"/>
          <w:spacing w:val="-4"/>
          <w:sz w:val="26"/>
          <w:szCs w:val="26"/>
          <w:lang w:val="en-GB"/>
        </w:rPr>
        <w:tab/>
      </w:r>
      <w:r w:rsidRPr="00F06A58">
        <w:rPr>
          <w:rFonts w:ascii="Angsana New" w:hAnsi="Angsana New"/>
          <w:spacing w:val="-4"/>
          <w:sz w:val="26"/>
          <w:szCs w:val="26"/>
          <w:cs/>
        </w:rPr>
        <w:t>การเสนอขายหุ้นสามัญเพิ่มทุนจำนวน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84,375,000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 (แบ่งเป็นหุ้นสามัญ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84,375,000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>)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ให้แก่ผู้ถือหุ้นเดิมตามสัดส่วนการถือหุ้น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(Rights Offering)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ในอัตราส่วนหุ้นสามัญเดิมจำนวน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หุ้น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ต่อหุ้นสามัญเพิ่มทุนใหม่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0.6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ในราคาเสนอขายหุ้นละ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/>
          <w:spacing w:val="-4"/>
          <w:sz w:val="26"/>
          <w:szCs w:val="26"/>
        </w:rPr>
        <w:t>-</w:t>
      </w:r>
      <w:r w:rsidRPr="00F06A58">
        <w:rPr>
          <w:rFonts w:ascii="Angsana New" w:hAnsi="Angsana New"/>
          <w:spacing w:val="-4"/>
          <w:sz w:val="26"/>
          <w:szCs w:val="26"/>
        </w:rPr>
        <w:tab/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การออกหุ้นสามัญเพิ่มทุนจำนวน </w:t>
      </w:r>
      <w:r w:rsidRPr="00F06A58">
        <w:rPr>
          <w:rFonts w:ascii="Angsana New" w:hAnsi="Angsana New"/>
          <w:spacing w:val="-4"/>
          <w:sz w:val="26"/>
          <w:szCs w:val="26"/>
        </w:rPr>
        <w:t>75,000,000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</w:t>
      </w:r>
      <w:r w:rsidRPr="00F06A58">
        <w:rPr>
          <w:rFonts w:ascii="Angsana New" w:hAnsi="Angsana New"/>
          <w:spacing w:val="-4"/>
          <w:sz w:val="26"/>
          <w:szCs w:val="26"/>
        </w:rPr>
        <w:t>(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75,000,000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บาท) เพื่อออกและเสนอขายหุ้นต่อประชาชนครั้งแรก (“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IPO”) </w:t>
      </w:r>
      <w:r w:rsidRPr="00F06A58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เมื่อบริษัทจดทะเบียนในตลาดหลักทรัพย์แห่งประเทศไทย</w:t>
      </w:r>
    </w:p>
    <w:p w:rsidR="002678B4" w:rsidRPr="00F06A58" w:rsidRDefault="002678B4" w:rsidP="002678B4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:rsidR="002678B4" w:rsidRPr="00F06A58" w:rsidRDefault="002678B4" w:rsidP="002678B4">
      <w:pPr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t>บริษัทได้จดทะเบียน</w:t>
      </w:r>
      <w:r w:rsidR="001D26C7" w:rsidRPr="00F06A58">
        <w:rPr>
          <w:rFonts w:ascii="Angsana New" w:hAnsi="Angsana New"/>
          <w:sz w:val="26"/>
          <w:szCs w:val="26"/>
          <w:cs/>
        </w:rPr>
        <w:t>การเปลี่ยนแปลงมูลค่าหุ้</w:t>
      </w:r>
      <w:r w:rsidR="001D26C7" w:rsidRPr="00F06A58">
        <w:rPr>
          <w:rFonts w:ascii="Angsana New" w:hAnsi="Angsana New" w:hint="cs"/>
          <w:sz w:val="26"/>
          <w:szCs w:val="26"/>
          <w:cs/>
        </w:rPr>
        <w:t>นและ</w:t>
      </w:r>
      <w:r w:rsidRPr="00F06A58">
        <w:rPr>
          <w:rFonts w:ascii="Angsana New" w:hAnsi="Angsana New"/>
          <w:sz w:val="26"/>
          <w:szCs w:val="26"/>
          <w:cs/>
        </w:rPr>
        <w:t xml:space="preserve">การเพิ่มทุนจดทะเบียนกับกระทรวงพาณิชย์แล้วเมื่อวันที่ </w:t>
      </w:r>
      <w:r w:rsidRPr="00F06A58">
        <w:rPr>
          <w:rFonts w:ascii="Angsana New" w:hAnsi="Angsana New"/>
          <w:sz w:val="26"/>
          <w:szCs w:val="26"/>
          <w:lang w:val="en-GB"/>
        </w:rPr>
        <w:t>21</w:t>
      </w:r>
      <w:r w:rsidRPr="00F06A58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color w:val="FF0000"/>
          <w:sz w:val="26"/>
          <w:szCs w:val="26"/>
        </w:rPr>
        <w:t xml:space="preserve"> </w:t>
      </w:r>
    </w:p>
    <w:p w:rsidR="002678B4" w:rsidRPr="00F06A58" w:rsidRDefault="002678B4" w:rsidP="002678B4">
      <w:pPr>
        <w:jc w:val="thaiDistribute"/>
        <w:rPr>
          <w:rFonts w:ascii="Angsana New" w:hAnsi="Angsana New"/>
          <w:sz w:val="22"/>
          <w:szCs w:val="22"/>
        </w:rPr>
      </w:pPr>
    </w:p>
    <w:p w:rsidR="002678B4" w:rsidRPr="00F06A58" w:rsidRDefault="002678B4" w:rsidP="002678B4">
      <w:pPr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บริษัทได้รับชำระเงินค่าหุ้นเพิ่มทุนจากผู้ถือหุ้นเดิมจำนวนเงิน </w:t>
      </w:r>
      <w:r w:rsidRPr="00F06A58">
        <w:rPr>
          <w:rFonts w:ascii="Angsana New" w:hAnsi="Angsana New"/>
          <w:sz w:val="26"/>
          <w:szCs w:val="26"/>
        </w:rPr>
        <w:t xml:space="preserve">84,375,000 </w:t>
      </w:r>
      <w:r w:rsidRPr="00F06A58">
        <w:rPr>
          <w:rFonts w:ascii="Angsana New" w:hAnsi="Angsana New"/>
          <w:sz w:val="26"/>
          <w:szCs w:val="26"/>
          <w:cs/>
        </w:rPr>
        <w:t xml:space="preserve">บาท </w:t>
      </w:r>
      <w:r w:rsidRPr="00F06A58">
        <w:rPr>
          <w:rFonts w:ascii="Angsana New" w:hAnsi="Angsana New"/>
          <w:sz w:val="26"/>
          <w:szCs w:val="26"/>
          <w:cs/>
          <w:lang w:val="en-GB"/>
        </w:rPr>
        <w:t>และจดทะเบียน</w:t>
      </w:r>
      <w:r w:rsidRPr="00F06A58">
        <w:rPr>
          <w:rFonts w:ascii="Angsana New" w:hAnsi="Angsana New"/>
          <w:sz w:val="26"/>
          <w:szCs w:val="26"/>
          <w:cs/>
        </w:rPr>
        <w:t xml:space="preserve">การเพิ่มทุนชำระแล้วกับกระทรวงพาณิชย์แล้วเมื่อวันที่ </w:t>
      </w:r>
      <w:r w:rsidRPr="00F06A58">
        <w:rPr>
          <w:rFonts w:ascii="Angsana New" w:hAnsi="Angsana New"/>
          <w:sz w:val="26"/>
          <w:szCs w:val="26"/>
          <w:lang w:val="en-GB"/>
        </w:rPr>
        <w:t>26</w:t>
      </w:r>
      <w:r w:rsidRPr="00F06A58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Pr="00F06A58">
        <w:rPr>
          <w:rFonts w:ascii="Angsana New" w:hAnsi="Angsana New"/>
          <w:sz w:val="26"/>
          <w:szCs w:val="26"/>
          <w:cs/>
        </w:rPr>
        <w:t xml:space="preserve">  </w:t>
      </w:r>
    </w:p>
    <w:p w:rsidR="008B517D" w:rsidRPr="00F06A58" w:rsidRDefault="00140F7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678B4" w:rsidRPr="00F06A58">
        <w:rPr>
          <w:rFonts w:ascii="Angsana New" w:hAnsi="Angsana New"/>
          <w:b/>
          <w:bCs/>
          <w:sz w:val="26"/>
          <w:szCs w:val="26"/>
        </w:rPr>
        <w:t>9</w:t>
      </w:r>
      <w:r w:rsidRPr="00F06A58">
        <w:rPr>
          <w:rFonts w:ascii="Angsana New" w:hAnsi="Angsana New"/>
          <w:b/>
          <w:bCs/>
          <w:sz w:val="26"/>
          <w:szCs w:val="26"/>
        </w:rPr>
        <w:t>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0F4954" w:rsidRPr="00F06A58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8B517D" w:rsidRPr="00F06A58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:rsidR="008B517D" w:rsidRPr="00F06A58" w:rsidRDefault="008B517D" w:rsidP="00427BDC">
      <w:pPr>
        <w:ind w:right="29"/>
        <w:jc w:val="both"/>
        <w:rPr>
          <w:rFonts w:ascii="Angsana New" w:hAnsi="Angsana New"/>
          <w:sz w:val="26"/>
          <w:szCs w:val="26"/>
        </w:rPr>
      </w:pPr>
    </w:p>
    <w:p w:rsidR="002678B4" w:rsidRPr="00F06A58" w:rsidRDefault="002678B4" w:rsidP="002678B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F06A58">
        <w:rPr>
          <w:rFonts w:ascii="Angsana New" w:hAnsi="Angsana New"/>
          <w:sz w:val="26"/>
          <w:szCs w:val="26"/>
        </w:rPr>
        <w:t>.</w:t>
      </w:r>
      <w:r w:rsidRPr="00F06A58">
        <w:rPr>
          <w:rFonts w:ascii="Angsana New" w:hAnsi="Angsana New" w:hint="cs"/>
          <w:sz w:val="26"/>
          <w:szCs w:val="26"/>
          <w:cs/>
        </w:rPr>
        <w:t>ศ</w:t>
      </w:r>
      <w:r w:rsidRPr="00F06A58">
        <w:rPr>
          <w:rFonts w:ascii="Angsana New" w:hAnsi="Angsana New"/>
          <w:sz w:val="26"/>
          <w:szCs w:val="26"/>
        </w:rPr>
        <w:t>. 2535</w:t>
      </w:r>
      <w:r w:rsidRPr="00F06A5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F06A58">
        <w:rPr>
          <w:rFonts w:ascii="Angsana New" w:hAnsi="Angsana New"/>
          <w:sz w:val="26"/>
          <w:szCs w:val="26"/>
        </w:rPr>
        <w:t xml:space="preserve">5 </w:t>
      </w:r>
      <w:r w:rsidRPr="00F06A5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F06A58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="00293D4B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F06A58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F06A58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F06A58">
        <w:rPr>
          <w:rFonts w:ascii="Angsana New" w:hAnsi="Angsana New"/>
          <w:sz w:val="26"/>
          <w:szCs w:val="26"/>
        </w:rPr>
        <w:t>(</w:t>
      </w:r>
      <w:r w:rsidRPr="00F06A58">
        <w:rPr>
          <w:rFonts w:ascii="Angsana New" w:hAnsi="Angsana New" w:hint="cs"/>
          <w:sz w:val="26"/>
          <w:szCs w:val="26"/>
          <w:cs/>
        </w:rPr>
        <w:t>ถ้ามี</w:t>
      </w:r>
      <w:r w:rsidRPr="00F06A58">
        <w:rPr>
          <w:rFonts w:ascii="Angsana New" w:hAnsi="Angsana New"/>
          <w:sz w:val="26"/>
          <w:szCs w:val="26"/>
        </w:rPr>
        <w:t xml:space="preserve">) </w:t>
      </w:r>
      <w:r w:rsidRPr="00F06A5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F06A58">
        <w:rPr>
          <w:rFonts w:ascii="Angsana New" w:hAnsi="Angsana New"/>
          <w:sz w:val="26"/>
          <w:szCs w:val="26"/>
        </w:rPr>
        <w:t xml:space="preserve">10 </w:t>
      </w:r>
      <w:r w:rsidRPr="00F06A58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:rsidR="004F0FC9" w:rsidRPr="00F06A58" w:rsidRDefault="004F0FC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994E7D" w:rsidRPr="00F06A58" w:rsidRDefault="002678B4" w:rsidP="00B05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20</w:t>
      </w:r>
      <w:r w:rsidR="00994E7D" w:rsidRPr="00F06A58">
        <w:rPr>
          <w:rFonts w:ascii="Angsana New" w:hAnsi="Angsana New"/>
          <w:b/>
          <w:bCs/>
          <w:sz w:val="26"/>
          <w:szCs w:val="26"/>
        </w:rPr>
        <w:t>.</w:t>
      </w:r>
      <w:r w:rsidR="00994E7D" w:rsidRPr="00F06A58">
        <w:rPr>
          <w:rFonts w:ascii="Angsana New" w:hAnsi="Angsana New"/>
          <w:b/>
          <w:bCs/>
          <w:sz w:val="26"/>
          <w:szCs w:val="26"/>
        </w:rPr>
        <w:tab/>
      </w:r>
      <w:r w:rsidR="00AA0B11" w:rsidRPr="00F06A58"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:rsidR="00994E7D" w:rsidRPr="00F06A58" w:rsidRDefault="00994E7D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994E7D" w:rsidRPr="00F06A58" w:rsidRDefault="00994E7D" w:rsidP="00994E7D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 w:hint="cs"/>
          <w:sz w:val="26"/>
          <w:szCs w:val="26"/>
          <w:cs/>
        </w:rPr>
        <w:t>ใน</w:t>
      </w:r>
      <w:r w:rsidRPr="00F06A58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F06A58">
        <w:rPr>
          <w:rFonts w:ascii="Angsana New" w:hAnsi="Angsana New" w:hint="cs"/>
          <w:sz w:val="26"/>
          <w:szCs w:val="26"/>
          <w:cs/>
        </w:rPr>
        <w:t>ของบริษัท</w:t>
      </w:r>
      <w:r w:rsidRPr="00F06A58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24 </w:t>
      </w:r>
      <w:r w:rsidRPr="00F06A58">
        <w:rPr>
          <w:rFonts w:ascii="Angsana New" w:hAnsi="Angsana New" w:hint="cs"/>
          <w:sz w:val="26"/>
          <w:szCs w:val="26"/>
          <w:cs/>
        </w:rPr>
        <w:t>เมษายน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06A58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F06A58">
        <w:rPr>
          <w:rFonts w:ascii="Angsana New" w:hAnsi="Angsana New"/>
          <w:spacing w:val="-4"/>
          <w:sz w:val="26"/>
          <w:szCs w:val="26"/>
          <w:cs/>
        </w:rPr>
        <w:t>การจ่ายเงินปันผลในอัตราหุ้นละ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2.14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 สำหรับหุ้นสามัญจำนวน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14,062,500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เป็นจำนวนเงินรวม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30,093,750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บาท โดยกำหนดให้จ่ายเงินปันผลดังกล่าว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>ให้กับผู้ถือหุ้นที่มี</w:t>
      </w:r>
      <w:r w:rsidRPr="00F06A58">
        <w:rPr>
          <w:rFonts w:ascii="Angsana New" w:hAnsi="Angsana New"/>
          <w:spacing w:val="-4"/>
          <w:sz w:val="26"/>
          <w:szCs w:val="26"/>
          <w:cs/>
        </w:rPr>
        <w:t>รายชื่อปรากฏอยู่ในสมุดทะเบียนผู้ถือหุ้นของบริษัท ณ วันที่</w:t>
      </w:r>
      <w:r w:rsidR="00AA0B11"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</w:rPr>
        <w:t>30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เมษายน </w:t>
      </w:r>
      <w:r w:rsidRPr="00F06A58">
        <w:rPr>
          <w:rFonts w:ascii="Angsana New" w:hAnsi="Angsana New"/>
          <w:spacing w:val="-4"/>
          <w:sz w:val="26"/>
          <w:szCs w:val="26"/>
        </w:rPr>
        <w:t>2561</w:t>
      </w:r>
      <w:r w:rsidR="00AA0B11" w:rsidRPr="00F06A58">
        <w:rPr>
          <w:rFonts w:ascii="Angsana New" w:hAnsi="Angsana New"/>
          <w:spacing w:val="-4"/>
          <w:sz w:val="26"/>
          <w:szCs w:val="26"/>
          <w:cs/>
        </w:rPr>
        <w:t xml:space="preserve"> เงินปันผลดังกล่าวจ่ายให้แก่ผู้ถือหุ้น</w:t>
      </w:r>
      <w:r w:rsidR="00D30408" w:rsidRPr="00F06A58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="00AA0B11" w:rsidRPr="00F06A58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="00916F56" w:rsidRPr="00F06A58">
        <w:rPr>
          <w:rFonts w:ascii="Angsana New" w:hAnsi="Angsana New"/>
          <w:spacing w:val="-4"/>
          <w:sz w:val="26"/>
          <w:szCs w:val="26"/>
        </w:rPr>
        <w:t>14</w:t>
      </w:r>
      <w:r w:rsidR="00AA0B11"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="00AA0B11" w:rsidRPr="00F06A58">
        <w:rPr>
          <w:rFonts w:ascii="Angsana New" w:hAnsi="Angsana New"/>
          <w:spacing w:val="-4"/>
          <w:sz w:val="26"/>
          <w:szCs w:val="26"/>
          <w:cs/>
        </w:rPr>
        <w:t xml:space="preserve">พฤษภาคม </w:t>
      </w:r>
      <w:r w:rsidR="00AA0B11" w:rsidRPr="00F06A58">
        <w:rPr>
          <w:rFonts w:ascii="Angsana New" w:hAnsi="Angsana New"/>
          <w:spacing w:val="-4"/>
          <w:sz w:val="26"/>
          <w:szCs w:val="26"/>
        </w:rPr>
        <w:t>2561</w:t>
      </w:r>
    </w:p>
    <w:p w:rsidR="002678B4" w:rsidRPr="00F06A58" w:rsidRDefault="002678B4" w:rsidP="00994E7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678B4" w:rsidRPr="00F06A58" w:rsidRDefault="002678B4" w:rsidP="00FA702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3 </w:t>
      </w:r>
      <w:r w:rsidRPr="00F06A5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>2561</w:t>
      </w:r>
      <w:r w:rsidR="00FA702D" w:rsidRPr="00F06A58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F06A58">
        <w:rPr>
          <w:rFonts w:ascii="Angsana New" w:hAnsi="Angsana New"/>
          <w:sz w:val="26"/>
          <w:szCs w:val="26"/>
          <w:cs/>
        </w:rPr>
        <w:tab/>
        <w:t xml:space="preserve">การจ่ายเงินปันผลระหว่างกาลของบริษัท </w:t>
      </w:r>
      <w:r w:rsidR="00FA702D" w:rsidRPr="00F06A5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F06A5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F06A58">
        <w:rPr>
          <w:rFonts w:ascii="Angsana New" w:hAnsi="Angsana New"/>
          <w:sz w:val="26"/>
          <w:szCs w:val="26"/>
        </w:rPr>
        <w:t xml:space="preserve">6.70 </w:t>
      </w:r>
      <w:r w:rsidRPr="00F06A58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Pr="00F06A58">
        <w:rPr>
          <w:rFonts w:ascii="Angsana New" w:hAnsi="Angsana New"/>
          <w:sz w:val="26"/>
          <w:szCs w:val="26"/>
        </w:rPr>
        <w:t>14,062,500</w:t>
      </w:r>
      <w:r w:rsidRPr="00F06A58">
        <w:rPr>
          <w:rFonts w:ascii="Angsana New" w:hAnsi="Angsana New" w:hint="cs"/>
          <w:sz w:val="26"/>
          <w:szCs w:val="26"/>
          <w:cs/>
        </w:rPr>
        <w:t xml:space="preserve"> หุ้น เป็นจำนวนเงินรวม </w:t>
      </w:r>
      <w:r w:rsidR="00293D4B" w:rsidRPr="00F06A58">
        <w:rPr>
          <w:rFonts w:ascii="Angsana New" w:hAnsi="Angsana New"/>
          <w:sz w:val="26"/>
          <w:szCs w:val="26"/>
        </w:rPr>
        <w:t>94,</w:t>
      </w:r>
      <w:r w:rsidRPr="00F06A58">
        <w:rPr>
          <w:rFonts w:ascii="Angsana New" w:hAnsi="Angsana New"/>
          <w:sz w:val="26"/>
          <w:szCs w:val="26"/>
        </w:rPr>
        <w:t>2</w:t>
      </w:r>
      <w:r w:rsidR="00293D4B" w:rsidRPr="00F06A58">
        <w:rPr>
          <w:rFonts w:ascii="Angsana New" w:hAnsi="Angsana New"/>
          <w:sz w:val="26"/>
          <w:szCs w:val="26"/>
        </w:rPr>
        <w:t>18,750</w:t>
      </w:r>
      <w:r w:rsidRPr="00F06A58">
        <w:rPr>
          <w:rFonts w:ascii="Angsana New" w:hAnsi="Angsana New"/>
          <w:sz w:val="26"/>
          <w:szCs w:val="26"/>
        </w:rPr>
        <w:t xml:space="preserve"> </w:t>
      </w:r>
      <w:r w:rsidRPr="00F06A58">
        <w:rPr>
          <w:rFonts w:ascii="Angsana New" w:hAnsi="Angsana New" w:hint="cs"/>
          <w:sz w:val="26"/>
          <w:szCs w:val="26"/>
          <w:cs/>
        </w:rPr>
        <w:t xml:space="preserve">บาท เงินปันผลดังกล่าวจ่ายให้แก่ผู้ถือหุ้นของบริษัทแล้วเมื่อวันที่ </w:t>
      </w:r>
      <w:r w:rsidRPr="00F06A58">
        <w:rPr>
          <w:rFonts w:ascii="Angsana New" w:hAnsi="Angsana New"/>
          <w:sz w:val="26"/>
          <w:szCs w:val="26"/>
        </w:rPr>
        <w:t xml:space="preserve">18 </w:t>
      </w:r>
      <w:r w:rsidRPr="00F06A5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F06A58">
        <w:rPr>
          <w:rFonts w:ascii="Angsana New" w:hAnsi="Angsana New"/>
          <w:sz w:val="26"/>
          <w:szCs w:val="26"/>
        </w:rPr>
        <w:t xml:space="preserve">19 </w:t>
      </w:r>
      <w:r w:rsidRPr="00F06A5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 xml:space="preserve">2561  </w:t>
      </w:r>
    </w:p>
    <w:p w:rsidR="00FA702D" w:rsidRPr="00F06A58" w:rsidRDefault="00FA702D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52526" w:rsidRPr="00F06A58" w:rsidRDefault="00140F7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6A58">
        <w:rPr>
          <w:rFonts w:ascii="Angsana New" w:hAnsi="Angsana New"/>
          <w:b/>
          <w:bCs/>
          <w:sz w:val="26"/>
          <w:szCs w:val="26"/>
        </w:rPr>
        <w:t>2</w:t>
      </w:r>
      <w:r w:rsidR="002678B4" w:rsidRPr="00F06A58">
        <w:rPr>
          <w:rFonts w:ascii="Angsana New" w:hAnsi="Angsana New"/>
          <w:b/>
          <w:bCs/>
          <w:sz w:val="26"/>
          <w:szCs w:val="26"/>
        </w:rPr>
        <w:t>1</w:t>
      </w:r>
      <w:r w:rsidRPr="00F06A58">
        <w:rPr>
          <w:rFonts w:ascii="Angsana New" w:hAnsi="Angsana New"/>
          <w:b/>
          <w:bCs/>
          <w:sz w:val="26"/>
          <w:szCs w:val="26"/>
        </w:rPr>
        <w:t>.</w:t>
      </w:r>
      <w:r w:rsidR="006D711A" w:rsidRPr="00F06A58">
        <w:rPr>
          <w:rFonts w:ascii="Angsana New" w:hAnsi="Angsana New"/>
          <w:b/>
          <w:bCs/>
          <w:sz w:val="26"/>
          <w:szCs w:val="26"/>
        </w:rPr>
        <w:tab/>
      </w:r>
      <w:r w:rsidR="00252526" w:rsidRPr="00F06A5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:rsidR="00252526" w:rsidRPr="00F06A58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52526" w:rsidRPr="00F06A58" w:rsidRDefault="00252526" w:rsidP="00783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คำนวณโดยการหารกำไรสำหรับแต่ละงวดส่วนที่เป็นของบริษัทใหญ่ด้วยจำนวนหุ้นสามัญถัวเฉลี่ยถ่วงน้ำหนักที่ออกในระหว่างงวด</w:t>
      </w:r>
      <w:r w:rsidR="00FA702D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="00FA702D" w:rsidRPr="00F06A58">
        <w:rPr>
          <w:rFonts w:ascii="Angsana New" w:hAnsi="Angsana New"/>
          <w:sz w:val="26"/>
          <w:szCs w:val="26"/>
          <w:cs/>
        </w:rPr>
        <w:t xml:space="preserve">(เทียบเท่าจำนวนหุ้นมูลค่าหุ้นละ </w:t>
      </w:r>
      <w:r w:rsidR="00FA702D" w:rsidRPr="00F06A58">
        <w:rPr>
          <w:rFonts w:ascii="Angsana New" w:hAnsi="Angsana New"/>
          <w:sz w:val="26"/>
          <w:szCs w:val="26"/>
        </w:rPr>
        <w:t xml:space="preserve">1 </w:t>
      </w:r>
      <w:r w:rsidR="00FA702D" w:rsidRPr="00F06A58">
        <w:rPr>
          <w:rFonts w:ascii="Angsana New" w:hAnsi="Angsana New" w:hint="cs"/>
          <w:sz w:val="26"/>
          <w:szCs w:val="26"/>
          <w:cs/>
        </w:rPr>
        <w:t>บาท)</w:t>
      </w:r>
    </w:p>
    <w:p w:rsidR="0044192F" w:rsidRPr="00F06A58" w:rsidRDefault="0044192F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52526" w:rsidRPr="00F06A58" w:rsidRDefault="00252526" w:rsidP="00783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4C7439" w:rsidRPr="00F06A58">
        <w:rPr>
          <w:rFonts w:ascii="Angsana New" w:hAnsi="Angsana New"/>
          <w:sz w:val="26"/>
          <w:szCs w:val="26"/>
          <w:cs/>
        </w:rPr>
        <w:t>งวด</w:t>
      </w:r>
      <w:r w:rsidR="000725EE" w:rsidRPr="00F06A58">
        <w:rPr>
          <w:rFonts w:ascii="Angsana New" w:hAnsi="Angsana New" w:hint="cs"/>
          <w:sz w:val="26"/>
          <w:szCs w:val="26"/>
          <w:cs/>
        </w:rPr>
        <w:t>สาม</w:t>
      </w:r>
      <w:r w:rsidR="004C7439" w:rsidRPr="00F06A58">
        <w:rPr>
          <w:rFonts w:ascii="Angsana New" w:hAnsi="Angsana New"/>
          <w:sz w:val="26"/>
          <w:szCs w:val="26"/>
          <w:cs/>
        </w:rPr>
        <w:t>เดือน</w:t>
      </w:r>
      <w:r w:rsidR="00717D7B" w:rsidRPr="00F06A5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  <w:lang w:val="en-GB"/>
        </w:rPr>
        <w:t>25</w:t>
      </w:r>
      <w:r w:rsidR="000725EE" w:rsidRPr="00F06A58">
        <w:rPr>
          <w:rFonts w:ascii="Angsana New" w:hAnsi="Angsana New"/>
          <w:sz w:val="26"/>
          <w:szCs w:val="26"/>
        </w:rPr>
        <w:t>60</w:t>
      </w:r>
      <w:r w:rsidRPr="00F06A5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792DDB" w:rsidRPr="00F06A58" w:rsidRDefault="00792DDB" w:rsidP="002D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792DDB" w:rsidRPr="00F06A58" w:rsidTr="00792DDB">
        <w:tc>
          <w:tcPr>
            <w:tcW w:w="6570" w:type="dxa"/>
          </w:tcPr>
          <w:p w:rsidR="00792DDB" w:rsidRPr="00F06A58" w:rsidRDefault="00792DDB" w:rsidP="00D3782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792DDB" w:rsidRPr="00F06A58" w:rsidRDefault="00792DDB" w:rsidP="00D3782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92DDB" w:rsidRPr="00F06A58" w:rsidTr="00D37825">
        <w:tc>
          <w:tcPr>
            <w:tcW w:w="6570" w:type="dxa"/>
          </w:tcPr>
          <w:p w:rsidR="00792DDB" w:rsidRPr="00F06A58" w:rsidRDefault="00792DDB" w:rsidP="00792DDB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DB" w:rsidRPr="00F06A58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792DDB" w:rsidRPr="00F06A58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DB" w:rsidRPr="00F06A58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92DDB" w:rsidRPr="00F06A58" w:rsidTr="00792DDB">
        <w:tc>
          <w:tcPr>
            <w:tcW w:w="6570" w:type="dxa"/>
          </w:tcPr>
          <w:p w:rsidR="00792DDB" w:rsidRPr="00F06A58" w:rsidRDefault="00792DDB" w:rsidP="00D3782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92DDB" w:rsidRPr="00F06A5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92DDB" w:rsidRPr="00F06A5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792DDB" w:rsidRPr="00F06A58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0E5" w:rsidRPr="00F06A58" w:rsidTr="00792DDB">
        <w:tc>
          <w:tcPr>
            <w:tcW w:w="6570" w:type="dxa"/>
          </w:tcPr>
          <w:p w:rsidR="007240E5" w:rsidRPr="00F06A58" w:rsidRDefault="007240E5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FA702D" w:rsidRPr="00F06A58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</w:tcPr>
          <w:p w:rsidR="007240E5" w:rsidRPr="00F06A58" w:rsidRDefault="007240E5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7240E5" w:rsidRPr="00F06A58" w:rsidRDefault="007240E5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240E5" w:rsidRPr="00F06A58" w:rsidRDefault="007240E5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A702D" w:rsidRPr="00F06A58" w:rsidTr="00792DDB">
        <w:tc>
          <w:tcPr>
            <w:tcW w:w="6570" w:type="dxa"/>
          </w:tcPr>
          <w:p w:rsidR="00FA702D" w:rsidRPr="00F06A58" w:rsidRDefault="00FA702D" w:rsidP="00FA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เปลี่ยนแปลงมูลค่าหุ้นที่ตราไว้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18)</w:t>
            </w:r>
          </w:p>
        </w:tc>
        <w:tc>
          <w:tcPr>
            <w:tcW w:w="1530" w:type="dxa"/>
          </w:tcPr>
          <w:p w:rsidR="00FA702D" w:rsidRPr="00F06A58" w:rsidRDefault="00FA702D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126.5</w:t>
            </w:r>
          </w:p>
        </w:tc>
        <w:tc>
          <w:tcPr>
            <w:tcW w:w="270" w:type="dxa"/>
          </w:tcPr>
          <w:p w:rsidR="00FA702D" w:rsidRPr="00F06A58" w:rsidRDefault="00FA702D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02D" w:rsidRPr="00F06A58" w:rsidRDefault="00FA702D" w:rsidP="007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126.5</w:t>
            </w:r>
          </w:p>
        </w:tc>
      </w:tr>
      <w:tr w:rsidR="002A0CF3" w:rsidRPr="00F06A58" w:rsidTr="00792DDB">
        <w:tc>
          <w:tcPr>
            <w:tcW w:w="6570" w:type="dxa"/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:rsidR="002A0CF3" w:rsidRPr="00F06A58" w:rsidRDefault="00465952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="002A0CF3" w:rsidRPr="00F0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.</w:t>
            </w:r>
            <w:r w:rsidR="00293D4B" w:rsidRPr="00F06A58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</w:tr>
      <w:tr w:rsidR="002A0CF3" w:rsidRPr="00F06A58" w:rsidTr="00792DDB">
        <w:tc>
          <w:tcPr>
            <w:tcW w:w="6570" w:type="dxa"/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A0CF3" w:rsidRPr="00F06A58" w:rsidRDefault="008A56A1" w:rsidP="008A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145.2</w:t>
            </w:r>
          </w:p>
        </w:tc>
        <w:tc>
          <w:tcPr>
            <w:tcW w:w="270" w:type="dxa"/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A0CF3" w:rsidRPr="00F06A58" w:rsidRDefault="002A0CF3" w:rsidP="002A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:rsidR="00FA702D" w:rsidRPr="00F06A58" w:rsidRDefault="00FA702D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FA702D" w:rsidRPr="00F06A58" w:rsidRDefault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br w:type="page"/>
      </w:r>
    </w:p>
    <w:p w:rsidR="00FA702D" w:rsidRPr="00F06A58" w:rsidRDefault="00FA702D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lastRenderedPageBreak/>
        <w:t>จำนวนหุ้นสามัญถัวเฉลี่ยถ่วงน้ำหนัก (ขั้นพื้นฐาน) สำหรับแต่ละงวด</w:t>
      </w:r>
      <w:r w:rsidRPr="00F06A58">
        <w:rPr>
          <w:rFonts w:ascii="Angsana New" w:hAnsi="Angsana New" w:hint="cs"/>
          <w:sz w:val="26"/>
          <w:szCs w:val="26"/>
          <w:cs/>
        </w:rPr>
        <w:t>เก้า</w:t>
      </w:r>
      <w:r w:rsidRPr="00F06A58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Pr="00F06A5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>2560</w:t>
      </w:r>
      <w:r w:rsidRPr="00F06A5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FA702D" w:rsidRPr="00F06A58" w:rsidRDefault="00FA702D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FA702D" w:rsidRPr="00F06A58" w:rsidTr="00807362">
        <w:tc>
          <w:tcPr>
            <w:tcW w:w="6570" w:type="dxa"/>
          </w:tcPr>
          <w:p w:rsidR="00FA702D" w:rsidRPr="00F06A58" w:rsidRDefault="00FA702D" w:rsidP="00807362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FA702D" w:rsidRPr="00F06A58" w:rsidRDefault="00FA702D" w:rsidP="00807362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FA702D" w:rsidRPr="00F06A58" w:rsidTr="00807362">
        <w:tc>
          <w:tcPr>
            <w:tcW w:w="6570" w:type="dxa"/>
          </w:tcPr>
          <w:p w:rsidR="00FA702D" w:rsidRPr="00F06A58" w:rsidRDefault="00FA702D" w:rsidP="00807362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A702D" w:rsidRPr="00F06A58" w:rsidTr="00807362">
        <w:tc>
          <w:tcPr>
            <w:tcW w:w="6570" w:type="dxa"/>
          </w:tcPr>
          <w:p w:rsidR="00FA702D" w:rsidRPr="00F06A58" w:rsidRDefault="00FA702D" w:rsidP="00807362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702D" w:rsidRPr="00F06A58" w:rsidTr="00807362">
        <w:tc>
          <w:tcPr>
            <w:tcW w:w="657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A702D" w:rsidRPr="00F06A58" w:rsidTr="00807362">
        <w:tc>
          <w:tcPr>
            <w:tcW w:w="657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เปลี่ยนแปลงมูลค่าหุ้นที่ตราไว้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6A5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18)</w:t>
            </w:r>
          </w:p>
        </w:tc>
        <w:tc>
          <w:tcPr>
            <w:tcW w:w="153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126.5</w:t>
            </w:r>
          </w:p>
        </w:tc>
        <w:tc>
          <w:tcPr>
            <w:tcW w:w="27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02D" w:rsidRPr="00F06A58" w:rsidRDefault="00FA702D" w:rsidP="0080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126.5</w:t>
            </w:r>
          </w:p>
        </w:tc>
      </w:tr>
      <w:tr w:rsidR="00465952" w:rsidRPr="00F06A58" w:rsidTr="00807362">
        <w:tc>
          <w:tcPr>
            <w:tcW w:w="6570" w:type="dxa"/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:rsidR="00465952" w:rsidRPr="00F06A58" w:rsidRDefault="00293D4B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1.6</w:t>
            </w:r>
          </w:p>
        </w:tc>
        <w:tc>
          <w:tcPr>
            <w:tcW w:w="270" w:type="dxa"/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</w:tr>
      <w:tr w:rsidR="00465952" w:rsidRPr="00F06A58" w:rsidTr="00807362">
        <w:tc>
          <w:tcPr>
            <w:tcW w:w="6570" w:type="dxa"/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65952" w:rsidRPr="00F06A58" w:rsidRDefault="00465952" w:rsidP="0029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293D4B" w:rsidRPr="00F06A5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42.2</w:t>
            </w:r>
          </w:p>
        </w:tc>
        <w:tc>
          <w:tcPr>
            <w:tcW w:w="270" w:type="dxa"/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65952" w:rsidRPr="00F06A58" w:rsidRDefault="00465952" w:rsidP="0046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:rsidR="00FA702D" w:rsidRPr="00F06A58" w:rsidRDefault="00FA702D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:rsidR="00FA702D" w:rsidRPr="00F06A58" w:rsidRDefault="00FA702D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Pr="00F06A58">
        <w:rPr>
          <w:rFonts w:ascii="Angsana New" w:hAnsi="Angsana New" w:hint="cs"/>
          <w:sz w:val="26"/>
          <w:szCs w:val="26"/>
          <w:cs/>
        </w:rPr>
        <w:t>หุ้นสามัญ</w:t>
      </w:r>
      <w:r w:rsidRPr="00F06A58">
        <w:rPr>
          <w:rFonts w:ascii="Angsana New" w:hAnsi="Angsana New"/>
          <w:sz w:val="26"/>
          <w:szCs w:val="26"/>
          <w:cs/>
        </w:rPr>
        <w:t>นี้มีผลทำให้จำนวนหุ้นสามัญถัวเฉลี่ยถ่วงน้ำหนักที่ใช้ในการคำนวณกำไรต่อหุ้นขั้นพื้นฐานสำหรับงวด</w:t>
      </w:r>
      <w:r w:rsidR="00BB407A" w:rsidRPr="00F06A58">
        <w:rPr>
          <w:rFonts w:ascii="Angsana New" w:hAnsi="Angsana New"/>
          <w:sz w:val="26"/>
          <w:szCs w:val="26"/>
        </w:rPr>
        <w:t xml:space="preserve">      </w:t>
      </w:r>
      <w:r w:rsidRPr="00F06A58">
        <w:rPr>
          <w:rFonts w:ascii="Angsana New" w:hAnsi="Angsana New"/>
          <w:sz w:val="26"/>
          <w:szCs w:val="26"/>
          <w:cs/>
        </w:rPr>
        <w:t>สามเดือนและ</w:t>
      </w:r>
      <w:r w:rsidRPr="00F06A58">
        <w:rPr>
          <w:rFonts w:ascii="Angsana New" w:hAnsi="Angsana New" w:hint="cs"/>
          <w:sz w:val="26"/>
          <w:szCs w:val="26"/>
          <w:cs/>
        </w:rPr>
        <w:t>เก้า</w:t>
      </w:r>
      <w:r w:rsidRPr="00F06A58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Pr="00F06A58">
        <w:rPr>
          <w:rFonts w:ascii="Angsana New" w:hAnsi="Angsana New" w:hint="cs"/>
          <w:sz w:val="26"/>
          <w:szCs w:val="26"/>
          <w:cs/>
        </w:rPr>
        <w:t>กันย</w:t>
      </w:r>
      <w:r w:rsidRPr="00F06A58">
        <w:rPr>
          <w:rFonts w:ascii="Angsana New" w:hAnsi="Angsana New"/>
          <w:sz w:val="26"/>
          <w:szCs w:val="26"/>
          <w:cs/>
        </w:rPr>
        <w:t xml:space="preserve">ายน </w:t>
      </w:r>
      <w:r w:rsidRPr="00F06A58">
        <w:rPr>
          <w:rFonts w:ascii="Angsana New" w:hAnsi="Angsana New"/>
          <w:sz w:val="26"/>
          <w:szCs w:val="26"/>
        </w:rPr>
        <w:t xml:space="preserve">2560 </w:t>
      </w:r>
      <w:r w:rsidRPr="00F06A58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:rsidR="00FA702D" w:rsidRPr="00F06A58" w:rsidRDefault="00FA702D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165E47" w:rsidRPr="00F06A58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t>2</w:t>
      </w:r>
      <w:r w:rsidR="002678B4" w:rsidRPr="00F06A58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Pr="00F06A58">
        <w:rPr>
          <w:rFonts w:ascii="Angsana New" w:hAnsi="Angsana New"/>
          <w:b/>
          <w:bCs/>
          <w:sz w:val="26"/>
          <w:szCs w:val="26"/>
        </w:rPr>
        <w:t>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165E47" w:rsidRPr="00F06A58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F06A58">
        <w:rPr>
          <w:rFonts w:ascii="Angsana New" w:hAnsi="Angsana New"/>
          <w:b/>
          <w:bCs/>
          <w:sz w:val="26"/>
          <w:szCs w:val="26"/>
          <w:cs/>
        </w:rPr>
        <w:t>เช่าระยะยาว</w:t>
      </w:r>
    </w:p>
    <w:p w:rsidR="00FD1899" w:rsidRPr="00F06A58" w:rsidRDefault="00FD189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:rsidR="00DA4D19" w:rsidRPr="00F06A58" w:rsidRDefault="00587C3E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F06A58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="00242B88" w:rsidRPr="00F06A58">
        <w:rPr>
          <w:rFonts w:ascii="Angsana New" w:hAnsi="Angsana New"/>
          <w:spacing w:val="-6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pacing w:val="-6"/>
          <w:sz w:val="26"/>
          <w:szCs w:val="26"/>
          <w:cs/>
        </w:rPr>
        <w:t>กันยายน</w:t>
      </w:r>
      <w:r w:rsidR="00EE24F9" w:rsidRPr="00F06A5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EE24F9" w:rsidRPr="00F06A58">
        <w:rPr>
          <w:rFonts w:ascii="Angsana New" w:hAnsi="Angsana New"/>
          <w:spacing w:val="-6"/>
          <w:sz w:val="26"/>
          <w:szCs w:val="26"/>
        </w:rPr>
        <w:t>2561</w:t>
      </w:r>
      <w:r w:rsidR="00AB04A7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 และวันที่ </w:t>
      </w:r>
      <w:r w:rsidR="00AB04A7" w:rsidRPr="00F06A58">
        <w:rPr>
          <w:rFonts w:ascii="Angsana New" w:hAnsi="Angsana New"/>
          <w:spacing w:val="-6"/>
          <w:sz w:val="26"/>
          <w:szCs w:val="26"/>
        </w:rPr>
        <w:t xml:space="preserve">31 </w:t>
      </w:r>
      <w:r w:rsidR="00AB04A7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ธันวาคม </w:t>
      </w:r>
      <w:r w:rsidR="00AB04A7" w:rsidRPr="00F06A58">
        <w:rPr>
          <w:rFonts w:ascii="Angsana New" w:hAnsi="Angsana New"/>
          <w:spacing w:val="-6"/>
          <w:sz w:val="26"/>
          <w:szCs w:val="26"/>
        </w:rPr>
        <w:t>2560</w:t>
      </w:r>
      <w:r w:rsidR="00EE24F9" w:rsidRPr="00F06A58">
        <w:rPr>
          <w:rFonts w:ascii="Angsana New" w:hAnsi="Angsana New"/>
          <w:spacing w:val="-6"/>
          <w:sz w:val="26"/>
          <w:szCs w:val="26"/>
        </w:rPr>
        <w:t xml:space="preserve"> </w:t>
      </w:r>
      <w:r w:rsidRPr="00F06A58">
        <w:rPr>
          <w:rFonts w:ascii="Angsana New" w:hAnsi="Angsana New"/>
          <w:spacing w:val="-6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</w:t>
      </w:r>
      <w:r w:rsidR="002F60AD" w:rsidRPr="00F06A58">
        <w:rPr>
          <w:rFonts w:ascii="Angsana New" w:hAnsi="Angsana New"/>
          <w:spacing w:val="-6"/>
          <w:sz w:val="26"/>
          <w:szCs w:val="26"/>
          <w:cs/>
        </w:rPr>
        <w:t xml:space="preserve">  </w:t>
      </w:r>
      <w:r w:rsidRPr="00F06A58">
        <w:rPr>
          <w:rFonts w:ascii="Angsana New" w:hAnsi="Angsana New"/>
          <w:spacing w:val="-6"/>
          <w:sz w:val="26"/>
          <w:szCs w:val="26"/>
          <w:cs/>
        </w:rPr>
        <w:t>พื้นที่ร้านอาหารและอุปกรณ์ภายใต้สัญญาดังกล่าว ซึ่งแสดงไว้เป็นส่วนหนึ่งของ “เงินมัดจำ” ในงบแสดงฐานะการเงินรวม จำนวนเงิน</w:t>
      </w:r>
      <w:r w:rsidR="0021693D" w:rsidRPr="00F06A58">
        <w:rPr>
          <w:rFonts w:ascii="Angsana New" w:hAnsi="Angsana New"/>
          <w:spacing w:val="-6"/>
          <w:sz w:val="26"/>
          <w:szCs w:val="26"/>
          <w:cs/>
        </w:rPr>
        <w:t>รวม</w:t>
      </w:r>
      <w:r w:rsidRPr="00F06A5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33639C" w:rsidRPr="00F06A58">
        <w:rPr>
          <w:rFonts w:ascii="Angsana New" w:hAnsi="Angsana New"/>
          <w:spacing w:val="-6"/>
          <w:sz w:val="26"/>
          <w:szCs w:val="26"/>
          <w:lang w:val="en-GB"/>
        </w:rPr>
        <w:t xml:space="preserve">157.9 </w:t>
      </w:r>
      <w:r w:rsidRPr="00F06A58">
        <w:rPr>
          <w:rFonts w:ascii="Angsana New" w:hAnsi="Angsana New"/>
          <w:spacing w:val="-6"/>
          <w:sz w:val="26"/>
          <w:szCs w:val="26"/>
          <w:cs/>
        </w:rPr>
        <w:t xml:space="preserve">ล้านบาท </w:t>
      </w:r>
      <w:r w:rsidR="00AB04A7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และ </w:t>
      </w:r>
      <w:r w:rsidR="00DF1E9B" w:rsidRPr="00F06A58">
        <w:rPr>
          <w:rFonts w:ascii="Angsana New" w:hAnsi="Angsana New"/>
          <w:spacing w:val="-6"/>
          <w:sz w:val="26"/>
          <w:szCs w:val="26"/>
        </w:rPr>
        <w:t>145.9</w:t>
      </w:r>
      <w:r w:rsidR="00AB04A7" w:rsidRPr="00F06A58">
        <w:rPr>
          <w:rFonts w:ascii="Angsana New" w:hAnsi="Angsana New"/>
          <w:spacing w:val="-6"/>
          <w:sz w:val="26"/>
          <w:szCs w:val="26"/>
        </w:rPr>
        <w:t xml:space="preserve"> </w:t>
      </w:r>
      <w:r w:rsidR="00F45533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        </w:t>
      </w:r>
      <w:r w:rsidRPr="00F06A58">
        <w:rPr>
          <w:rFonts w:ascii="Angsana New" w:hAnsi="Angsana New"/>
          <w:spacing w:val="-6"/>
          <w:sz w:val="26"/>
          <w:szCs w:val="26"/>
          <w:cs/>
        </w:rPr>
        <w:t xml:space="preserve">ล้านบาท </w:t>
      </w:r>
      <w:r w:rsidR="00307B05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ตามลำดับ </w:t>
      </w:r>
      <w:r w:rsidRPr="00F06A58">
        <w:rPr>
          <w:rFonts w:ascii="Angsana New" w:hAnsi="Angsana New"/>
          <w:spacing w:val="-6"/>
          <w:sz w:val="26"/>
          <w:szCs w:val="26"/>
          <w:cs/>
        </w:rPr>
        <w:t>แล</w:t>
      </w:r>
      <w:r w:rsidR="007D70E0" w:rsidRPr="00F06A58">
        <w:rPr>
          <w:rFonts w:ascii="Angsana New" w:hAnsi="Angsana New"/>
          <w:spacing w:val="-6"/>
          <w:sz w:val="26"/>
          <w:szCs w:val="26"/>
          <w:cs/>
        </w:rPr>
        <w:t>ะในงบแสดงฐานะการเงินเฉพาะกิจการ</w:t>
      </w:r>
      <w:r w:rsidRPr="00F06A58">
        <w:rPr>
          <w:rFonts w:ascii="Angsana New" w:hAnsi="Angsana New"/>
          <w:spacing w:val="-6"/>
          <w:sz w:val="26"/>
          <w:szCs w:val="26"/>
          <w:cs/>
        </w:rPr>
        <w:t>จำนวนเงิน</w:t>
      </w:r>
      <w:r w:rsidR="0021693D" w:rsidRPr="00F06A58">
        <w:rPr>
          <w:rFonts w:ascii="Angsana New" w:hAnsi="Angsana New"/>
          <w:spacing w:val="-6"/>
          <w:sz w:val="26"/>
          <w:szCs w:val="26"/>
          <w:cs/>
        </w:rPr>
        <w:t>รวม</w:t>
      </w:r>
      <w:r w:rsidR="00346C77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D238E0" w:rsidRPr="00F06A58">
        <w:rPr>
          <w:rFonts w:ascii="Angsana New" w:hAnsi="Angsana New"/>
          <w:spacing w:val="-6"/>
          <w:sz w:val="26"/>
          <w:szCs w:val="26"/>
        </w:rPr>
        <w:t>1.3</w:t>
      </w:r>
      <w:r w:rsidR="00346C77" w:rsidRPr="00F06A58">
        <w:rPr>
          <w:rFonts w:ascii="Angsana New" w:hAnsi="Angsana New"/>
          <w:spacing w:val="-6"/>
          <w:sz w:val="26"/>
          <w:szCs w:val="26"/>
        </w:rPr>
        <w:t xml:space="preserve"> </w:t>
      </w:r>
      <w:r w:rsidR="00346C77" w:rsidRPr="00F06A58">
        <w:rPr>
          <w:rFonts w:ascii="Angsana New" w:hAnsi="Angsana New" w:hint="cs"/>
          <w:spacing w:val="-6"/>
          <w:sz w:val="26"/>
          <w:szCs w:val="26"/>
          <w:cs/>
        </w:rPr>
        <w:t>ล้านบาท</w:t>
      </w:r>
      <w:r w:rsidRPr="00F06A5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346C77" w:rsidRPr="00F06A58">
        <w:rPr>
          <w:rFonts w:ascii="Angsana New" w:hAnsi="Angsana New" w:hint="cs"/>
          <w:spacing w:val="-6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pacing w:val="-6"/>
          <w:sz w:val="26"/>
          <w:szCs w:val="26"/>
        </w:rPr>
        <w:t>0</w:t>
      </w:r>
      <w:r w:rsidRPr="00F06A58">
        <w:rPr>
          <w:rFonts w:ascii="Angsana New" w:hAnsi="Angsana New"/>
          <w:spacing w:val="-6"/>
          <w:sz w:val="26"/>
          <w:szCs w:val="26"/>
          <w:cs/>
        </w:rPr>
        <w:t>.</w:t>
      </w:r>
      <w:r w:rsidRPr="00F06A58">
        <w:rPr>
          <w:rFonts w:ascii="Angsana New" w:hAnsi="Angsana New"/>
          <w:spacing w:val="-6"/>
          <w:sz w:val="26"/>
          <w:szCs w:val="26"/>
        </w:rPr>
        <w:t xml:space="preserve">8 </w:t>
      </w:r>
      <w:r w:rsidRPr="00F06A58">
        <w:rPr>
          <w:rFonts w:ascii="Angsana New" w:hAnsi="Angsana New"/>
          <w:spacing w:val="-6"/>
          <w:sz w:val="26"/>
          <w:szCs w:val="26"/>
          <w:cs/>
        </w:rPr>
        <w:t>ล้านบาท</w:t>
      </w:r>
      <w:r w:rsidR="00E579A2" w:rsidRPr="00F06A5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D04963" w:rsidRPr="00F06A58">
        <w:rPr>
          <w:rFonts w:ascii="Angsana New" w:hAnsi="Angsana New"/>
          <w:spacing w:val="-6"/>
          <w:sz w:val="26"/>
          <w:szCs w:val="26"/>
          <w:cs/>
        </w:rPr>
        <w:t>ตามลำดับ</w:t>
      </w:r>
    </w:p>
    <w:p w:rsidR="00E579A2" w:rsidRPr="00F06A58" w:rsidRDefault="00E579A2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p w:rsidR="00587C3E" w:rsidRPr="00F06A58" w:rsidRDefault="00587C3E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F06A58">
        <w:rPr>
          <w:rFonts w:ascii="Angsana New" w:hAnsi="Angsana New"/>
          <w:spacing w:val="-6"/>
          <w:sz w:val="26"/>
          <w:szCs w:val="26"/>
          <w:cs/>
        </w:rPr>
        <w:t>จำนวนเงินขั้นต่ำที่กลุ่มบริษัทต้องจ่ายในอนาคตทั้งสิ้นภายใต้สัญญาเช่าดำเนินงานที่บอกเลิกไม่ได้มีดังนี้</w:t>
      </w:r>
    </w:p>
    <w:p w:rsidR="002D434A" w:rsidRPr="00F06A58" w:rsidRDefault="002D434A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98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59"/>
        <w:gridCol w:w="1438"/>
        <w:gridCol w:w="263"/>
        <w:gridCol w:w="1428"/>
        <w:gridCol w:w="275"/>
        <w:gridCol w:w="1417"/>
        <w:gridCol w:w="284"/>
        <w:gridCol w:w="1417"/>
      </w:tblGrid>
      <w:tr w:rsidR="002854EF" w:rsidRPr="00F06A58" w:rsidTr="00AB04A7">
        <w:tc>
          <w:tcPr>
            <w:tcW w:w="3459" w:type="dxa"/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854EF" w:rsidRPr="00F06A58" w:rsidTr="00AB04A7">
        <w:tc>
          <w:tcPr>
            <w:tcW w:w="3459" w:type="dxa"/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54EF" w:rsidRPr="00F06A58" w:rsidRDefault="002854E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36CB" w:rsidRPr="00F06A58" w:rsidTr="00AB04A7">
        <w:tc>
          <w:tcPr>
            <w:tcW w:w="3459" w:type="dxa"/>
          </w:tcPr>
          <w:p w:rsidR="00AA36CB" w:rsidRPr="00F06A58" w:rsidRDefault="00AA36C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6CB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0725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3" w:type="dxa"/>
            <w:vAlign w:val="center"/>
          </w:tcPr>
          <w:p w:rsidR="00AA36CB" w:rsidRPr="00F06A58" w:rsidRDefault="00AA36C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6CB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0"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5" w:type="dxa"/>
            <w:vAlign w:val="center"/>
          </w:tcPr>
          <w:p w:rsidR="00AA36CB" w:rsidRPr="00F06A58" w:rsidRDefault="00AA36C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A36CB" w:rsidRPr="00F06A58" w:rsidRDefault="00242B88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C553A" w:rsidRPr="00F06A5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C7439" w:rsidRPr="00F06A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7439" w:rsidRPr="00F06A58">
              <w:rPr>
                <w:rFonts w:ascii="Angsana New" w:hAnsi="Angsana New"/>
                <w:sz w:val="26"/>
                <w:szCs w:val="26"/>
              </w:rPr>
              <w:t>256</w:t>
            </w:r>
            <w:r w:rsidR="000725EE" w:rsidRPr="00F06A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center"/>
          </w:tcPr>
          <w:p w:rsidR="00AA36CB" w:rsidRPr="00F06A58" w:rsidRDefault="00AA36C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A36CB" w:rsidRPr="00F06A58" w:rsidRDefault="00B309BE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0"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6A58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F06A58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F06A5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331AF6" w:rsidRPr="00F06A58" w:rsidTr="00AB04A7">
        <w:tc>
          <w:tcPr>
            <w:tcW w:w="3459" w:type="dxa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0" w:right="-112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center"/>
          </w:tcPr>
          <w:p w:rsidR="00331AF6" w:rsidRPr="00F06A58" w:rsidRDefault="00331AF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40" w:right="-112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CC65CF" w:rsidRPr="00F06A58" w:rsidTr="00AB04A7">
        <w:tc>
          <w:tcPr>
            <w:tcW w:w="3459" w:type="dxa"/>
          </w:tcPr>
          <w:p w:rsidR="00CC65CF" w:rsidRPr="00F06A58" w:rsidRDefault="00CC65CF" w:rsidP="00CC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38" w:type="dxa"/>
          </w:tcPr>
          <w:p w:rsidR="00CC65CF" w:rsidRPr="00F06A58" w:rsidRDefault="00A3516A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320,456</w:t>
            </w:r>
          </w:p>
        </w:tc>
        <w:tc>
          <w:tcPr>
            <w:tcW w:w="263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8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276,893</w:t>
            </w:r>
          </w:p>
        </w:tc>
        <w:tc>
          <w:tcPr>
            <w:tcW w:w="275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:rsidR="00CC65CF" w:rsidRPr="00F06A58" w:rsidRDefault="00D238E0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1,681</w:t>
            </w:r>
          </w:p>
        </w:tc>
        <w:tc>
          <w:tcPr>
            <w:tcW w:w="284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2,676</w:t>
            </w:r>
          </w:p>
        </w:tc>
      </w:tr>
      <w:tr w:rsidR="00CC65CF" w:rsidRPr="00F06A58" w:rsidTr="00AB04A7">
        <w:tc>
          <w:tcPr>
            <w:tcW w:w="3459" w:type="dxa"/>
          </w:tcPr>
          <w:p w:rsidR="00CC65CF" w:rsidRPr="00F06A58" w:rsidRDefault="00CC65CF" w:rsidP="00CC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F06A58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38" w:type="dxa"/>
          </w:tcPr>
          <w:p w:rsidR="00CC65CF" w:rsidRPr="00F06A58" w:rsidRDefault="00A3516A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376,106</w:t>
            </w:r>
          </w:p>
        </w:tc>
        <w:tc>
          <w:tcPr>
            <w:tcW w:w="263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8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301,052</w:t>
            </w:r>
          </w:p>
        </w:tc>
        <w:tc>
          <w:tcPr>
            <w:tcW w:w="275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:rsidR="00CC65CF" w:rsidRPr="00F06A58" w:rsidRDefault="00D238E0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284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617</w:t>
            </w:r>
          </w:p>
        </w:tc>
      </w:tr>
      <w:tr w:rsidR="00346C77" w:rsidRPr="00F06A58" w:rsidTr="00AB04A7">
        <w:tc>
          <w:tcPr>
            <w:tcW w:w="3459" w:type="dxa"/>
          </w:tcPr>
          <w:p w:rsidR="00346C77" w:rsidRPr="00F06A58" w:rsidRDefault="00346C77" w:rsidP="00346C77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F06A58">
              <w:rPr>
                <w:rFonts w:ascii="Angsana New" w:hAnsi="Angsana New"/>
                <w:sz w:val="26"/>
                <w:szCs w:val="26"/>
              </w:rPr>
              <w:t>5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46C77" w:rsidRPr="00F06A58" w:rsidRDefault="00D238E0" w:rsidP="00A3516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10,</w:t>
            </w:r>
            <w:r w:rsidR="00A3516A"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263" w:type="dxa"/>
          </w:tcPr>
          <w:p w:rsidR="00346C77" w:rsidRPr="00F06A58" w:rsidRDefault="00346C77" w:rsidP="00346C7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46C77" w:rsidRPr="00F06A58" w:rsidRDefault="00346C77" w:rsidP="00346C7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10,779</w:t>
            </w:r>
          </w:p>
        </w:tc>
        <w:tc>
          <w:tcPr>
            <w:tcW w:w="275" w:type="dxa"/>
          </w:tcPr>
          <w:p w:rsidR="00346C77" w:rsidRPr="00F06A58" w:rsidRDefault="00346C77" w:rsidP="00346C7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6C77" w:rsidRPr="00F06A58" w:rsidRDefault="00346C77" w:rsidP="003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rtl/>
                <w:cs/>
                <w:lang w:val="th-TH"/>
              </w:rPr>
              <w:t>-</w:t>
            </w:r>
          </w:p>
        </w:tc>
        <w:tc>
          <w:tcPr>
            <w:tcW w:w="284" w:type="dxa"/>
          </w:tcPr>
          <w:p w:rsidR="00346C77" w:rsidRPr="00F06A58" w:rsidRDefault="00346C77" w:rsidP="00346C7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6C77" w:rsidRPr="00F06A58" w:rsidRDefault="00346C77" w:rsidP="003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06A58">
              <w:rPr>
                <w:rFonts w:ascii="Angsana New" w:hAnsi="Angsana New"/>
                <w:sz w:val="26"/>
                <w:szCs w:val="26"/>
                <w:rtl/>
                <w:cs/>
                <w:lang w:val="th-TH"/>
              </w:rPr>
              <w:t>-</w:t>
            </w:r>
          </w:p>
        </w:tc>
      </w:tr>
      <w:tr w:rsidR="00CC65CF" w:rsidRPr="00F06A58" w:rsidTr="00AB04A7">
        <w:tc>
          <w:tcPr>
            <w:tcW w:w="3459" w:type="dxa"/>
          </w:tcPr>
          <w:p w:rsidR="00CC65CF" w:rsidRPr="00F06A58" w:rsidRDefault="00CC65CF" w:rsidP="00CC65CF">
            <w:pPr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CC65CF" w:rsidRPr="00F06A58" w:rsidRDefault="00A3516A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707,544</w:t>
            </w:r>
          </w:p>
        </w:tc>
        <w:tc>
          <w:tcPr>
            <w:tcW w:w="263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588,724</w:t>
            </w:r>
          </w:p>
        </w:tc>
        <w:tc>
          <w:tcPr>
            <w:tcW w:w="275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CF" w:rsidRPr="00F06A58" w:rsidRDefault="00D238E0" w:rsidP="008A56A1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2,16</w:t>
            </w:r>
            <w:r w:rsidR="008A56A1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84" w:type="dxa"/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CC65CF" w:rsidRPr="00F06A58" w:rsidRDefault="00CC65CF" w:rsidP="00CC65C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US" w:bidi="th-TH"/>
              </w:rPr>
              <w:t>3,293</w:t>
            </w:r>
          </w:p>
        </w:tc>
      </w:tr>
    </w:tbl>
    <w:p w:rsidR="001966BC" w:rsidRPr="00F06A58" w:rsidRDefault="001966BC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p w:rsidR="00331AF6" w:rsidRPr="00F06A58" w:rsidRDefault="0033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br w:type="page"/>
      </w:r>
    </w:p>
    <w:p w:rsidR="00814137" w:rsidRPr="00F06A58" w:rsidRDefault="00AA0B11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78B4" w:rsidRPr="00F06A58">
        <w:rPr>
          <w:rFonts w:ascii="Angsana New" w:hAnsi="Angsana New"/>
          <w:b/>
          <w:bCs/>
          <w:sz w:val="26"/>
          <w:szCs w:val="26"/>
        </w:rPr>
        <w:t>3</w:t>
      </w:r>
      <w:r w:rsidR="00331AF6" w:rsidRPr="00F06A58">
        <w:rPr>
          <w:rFonts w:ascii="Angsana New" w:hAnsi="Angsana New"/>
          <w:b/>
          <w:bCs/>
          <w:sz w:val="26"/>
          <w:szCs w:val="26"/>
        </w:rPr>
        <w:t>.</w:t>
      </w:r>
      <w:r w:rsidR="00331AF6" w:rsidRPr="00F06A58">
        <w:rPr>
          <w:rFonts w:ascii="Angsana New" w:hAnsi="Angsana New"/>
          <w:b/>
          <w:bCs/>
          <w:sz w:val="26"/>
          <w:szCs w:val="26"/>
        </w:rPr>
        <w:tab/>
      </w:r>
      <w:r w:rsidR="00963733" w:rsidRPr="00F06A5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:rsidR="00845923" w:rsidRPr="00F06A58" w:rsidRDefault="0084592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8D03E6" w:rsidRPr="00F06A5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06A5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:rsidR="00FA48E6" w:rsidRPr="00F06A58" w:rsidRDefault="00FA48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8D03E6" w:rsidRPr="00F06A5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>กลุ่มบริษัทดำเนินธุรกิจหลักคือธุรกิจร้านอาหาร ดังนั้นฝ่ายบริหารจึงพิจารณาว่า กลุ่มบริษัทมีส่วนงานเพียงส่วนงานเดียว</w:t>
      </w:r>
    </w:p>
    <w:p w:rsidR="00DF1E9B" w:rsidRPr="00F06A58" w:rsidRDefault="00DF1E9B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16"/>
          <w:szCs w:val="16"/>
        </w:rPr>
      </w:pPr>
    </w:p>
    <w:p w:rsidR="008D03E6" w:rsidRPr="00F06A58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06A5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:rsidR="00E67FD3" w:rsidRPr="00F06A58" w:rsidRDefault="00E67FD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:rsidR="00E67FD3" w:rsidRPr="00F06A58" w:rsidRDefault="00E67FD3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="00AB04A7" w:rsidRPr="00F06A58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0B7FD2" w:rsidRPr="00F06A58">
        <w:rPr>
          <w:rFonts w:ascii="Angsana New" w:hAnsi="Angsana New"/>
          <w:sz w:val="26"/>
          <w:szCs w:val="26"/>
          <w:cs/>
          <w:lang w:val="th-TH"/>
        </w:rPr>
        <w:t>งวดสาม</w:t>
      </w:r>
      <w:r w:rsidR="00885013" w:rsidRPr="00F06A58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F06A58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AB04A7"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           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 </w:t>
      </w:r>
      <w:r w:rsidR="00B309BE" w:rsidRPr="00F06A58">
        <w:rPr>
          <w:rFonts w:ascii="Angsana New" w:hAnsi="Angsana New"/>
          <w:sz w:val="26"/>
          <w:szCs w:val="26"/>
        </w:rPr>
        <w:t xml:space="preserve">2561 </w:t>
      </w:r>
      <w:r w:rsidR="000725EE" w:rsidRPr="00F06A58">
        <w:rPr>
          <w:rFonts w:ascii="Angsana New" w:hAnsi="Angsana New" w:hint="cs"/>
          <w:sz w:val="26"/>
          <w:szCs w:val="26"/>
          <w:cs/>
        </w:rPr>
        <w:t xml:space="preserve">และ </w:t>
      </w:r>
      <w:r w:rsidR="000725EE" w:rsidRPr="00F06A58">
        <w:rPr>
          <w:rFonts w:ascii="Angsana New" w:hAnsi="Angsana New"/>
          <w:sz w:val="26"/>
          <w:szCs w:val="26"/>
        </w:rPr>
        <w:t xml:space="preserve">2560 </w:t>
      </w:r>
      <w:r w:rsidRPr="00F06A58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:rsidR="00265284" w:rsidRPr="00F06A58" w:rsidRDefault="00265284" w:rsidP="0026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284" w:rsidRPr="00F06A58" w:rsidRDefault="00265284" w:rsidP="00253E9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734.1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736.0</w:t>
            </w:r>
          </w:p>
        </w:tc>
      </w:tr>
      <w:tr w:rsidR="00163DA7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(566.0)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(1.5)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(567.5)</w:t>
            </w:r>
          </w:p>
        </w:tc>
      </w:tr>
      <w:tr w:rsidR="00163DA7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168.1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168.5</w:t>
            </w:r>
          </w:p>
        </w:tc>
      </w:tr>
      <w:tr w:rsidR="00163DA7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21.0</w:t>
            </w:r>
          </w:p>
        </w:tc>
      </w:tr>
      <w:tr w:rsidR="00163DA7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(22.7)</w:t>
            </w:r>
          </w:p>
        </w:tc>
      </w:tr>
      <w:tr w:rsidR="00163DA7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3DA7" w:rsidRPr="00F06A58" w:rsidRDefault="00163DA7" w:rsidP="0016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(114.5)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(6.1)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7C2407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(8.5</w:t>
            </w:r>
            <w:r w:rsidR="00C5370B"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463129" w:rsidP="00C5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37</w:t>
            </w:r>
            <w:r w:rsidR="00C5370B" w:rsidRPr="00F06A58">
              <w:rPr>
                <w:rFonts w:ascii="Angsana New" w:hAnsi="Angsana New"/>
                <w:sz w:val="26"/>
                <w:szCs w:val="26"/>
              </w:rPr>
              <w:t>.</w:t>
            </w:r>
            <w:r w:rsidR="00B12FD4" w:rsidRPr="00F06A5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9873A3" w:rsidRPr="00F06A58" w:rsidRDefault="009873A3" w:rsidP="00265284">
      <w:pPr>
        <w:rPr>
          <w:rFonts w:ascii="Angsana New" w:hAnsi="Angsana New"/>
          <w:sz w:val="16"/>
          <w:szCs w:val="16"/>
        </w:rPr>
      </w:pPr>
    </w:p>
    <w:p w:rsidR="00FA702D" w:rsidRPr="00F06A58" w:rsidRDefault="00FA702D" w:rsidP="00265284">
      <w:pPr>
        <w:rPr>
          <w:rFonts w:ascii="Angsana New" w:hAnsi="Angsana New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284" w:rsidRPr="00F06A58" w:rsidRDefault="00265284" w:rsidP="00253E9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619.</w:t>
            </w:r>
            <w:r w:rsidR="009873A3" w:rsidRPr="00F06A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620.</w:t>
            </w:r>
            <w:r w:rsidR="009873A3" w:rsidRPr="00F06A5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(474.1)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(0.4)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(474.5)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C5370B" w:rsidP="009873A3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145.</w:t>
            </w:r>
            <w:r w:rsidR="009873A3" w:rsidRPr="00F06A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70B" w:rsidRPr="00F06A58" w:rsidRDefault="009873A3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146.0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6A58">
              <w:rPr>
                <w:rFonts w:ascii="Angsana New" w:hAnsi="Angsana New"/>
                <w:sz w:val="26"/>
                <w:szCs w:val="26"/>
                <w:lang w:val="en-GB"/>
              </w:rPr>
              <w:t>20.7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9873A3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</w:t>
            </w:r>
            <w:r w:rsidR="00293D4B" w:rsidRPr="00F06A58">
              <w:rPr>
                <w:rFonts w:ascii="Angsana New" w:hAnsi="Angsana New"/>
                <w:sz w:val="26"/>
                <w:szCs w:val="26"/>
              </w:rPr>
              <w:t>31.5</w:t>
            </w:r>
            <w:r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(101.9)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(4.8)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C5370B" w:rsidP="00293D4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</w:t>
            </w:r>
            <w:r w:rsidR="00293D4B" w:rsidRPr="00F06A58">
              <w:rPr>
                <w:rFonts w:ascii="Angsana New" w:hAnsi="Angsana New"/>
                <w:sz w:val="26"/>
                <w:szCs w:val="26"/>
              </w:rPr>
              <w:t>2.1</w:t>
            </w:r>
          </w:p>
        </w:tc>
      </w:tr>
    </w:tbl>
    <w:p w:rsidR="00265284" w:rsidRPr="00F06A58" w:rsidRDefault="00265284" w:rsidP="00265284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06A58">
        <w:rPr>
          <w:rFonts w:ascii="Angsana New" w:hAnsi="Angsana New"/>
          <w:sz w:val="26"/>
          <w:szCs w:val="26"/>
          <w:cs/>
          <w:lang w:val="th-TH"/>
        </w:rPr>
        <w:lastRenderedPageBreak/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Pr="00F06A58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F06A58">
        <w:rPr>
          <w:rFonts w:ascii="Angsana New" w:hAnsi="Angsana New"/>
          <w:sz w:val="26"/>
          <w:szCs w:val="26"/>
          <w:cs/>
          <w:lang w:val="th-TH"/>
        </w:rPr>
        <w:t>งวด</w:t>
      </w:r>
      <w:r w:rsidR="00BC553A" w:rsidRPr="00F06A58">
        <w:rPr>
          <w:rFonts w:ascii="Angsana New" w:hAnsi="Angsana New" w:hint="cs"/>
          <w:sz w:val="26"/>
          <w:szCs w:val="26"/>
          <w:cs/>
        </w:rPr>
        <w:t>เก้าเดือน</w:t>
      </w:r>
      <w:r w:rsidRPr="00F06A58">
        <w:rPr>
          <w:rFonts w:ascii="Angsana New" w:hAnsi="Angsana New"/>
          <w:sz w:val="26"/>
          <w:szCs w:val="26"/>
          <w:cs/>
          <w:lang w:val="th-TH"/>
        </w:rPr>
        <w:t>สิ้นสุดวันที่</w:t>
      </w:r>
      <w:r w:rsidRPr="00F06A58">
        <w:rPr>
          <w:rFonts w:ascii="Angsana New" w:hAnsi="Angsana New" w:hint="cs"/>
          <w:sz w:val="26"/>
          <w:szCs w:val="26"/>
          <w:cs/>
          <w:lang w:val="th-TH"/>
        </w:rPr>
        <w:t xml:space="preserve">                </w:t>
      </w:r>
      <w:r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 xml:space="preserve">2561 </w:t>
      </w:r>
      <w:r w:rsidRPr="00F06A5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06A58">
        <w:rPr>
          <w:rFonts w:ascii="Angsana New" w:hAnsi="Angsana New"/>
          <w:sz w:val="26"/>
          <w:szCs w:val="26"/>
        </w:rPr>
        <w:t xml:space="preserve">2560 </w:t>
      </w:r>
      <w:r w:rsidRPr="00F06A58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:rsidR="00265284" w:rsidRPr="00F06A58" w:rsidRDefault="00265284" w:rsidP="0026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284" w:rsidRPr="00F06A58" w:rsidRDefault="00265284" w:rsidP="00253E9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2561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2,137.4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2,142.0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(1,656.9)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(3.0)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(1,659.9)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480.5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482.1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84.3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(81.4)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(332.4)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(18.8)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(25.1)</w:t>
            </w:r>
          </w:p>
        </w:tc>
      </w:tr>
      <w:tr w:rsidR="001E2752" w:rsidRPr="00F06A58" w:rsidTr="00E8340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2752" w:rsidRPr="00F06A58" w:rsidRDefault="001E2752" w:rsidP="001E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108.7</w:t>
            </w:r>
          </w:p>
        </w:tc>
      </w:tr>
    </w:tbl>
    <w:p w:rsidR="00265284" w:rsidRPr="00F06A58" w:rsidRDefault="00265284" w:rsidP="00265284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284" w:rsidRPr="00F06A58" w:rsidRDefault="00265284" w:rsidP="00253E9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2560</w:t>
            </w:r>
            <w:r w:rsidRPr="00F06A5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65284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84" w:rsidRPr="00F06A58" w:rsidRDefault="00265284" w:rsidP="0025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1,763.7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1,766.1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06A5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(1,367.4)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(1,368.5)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396.3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397.6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60.2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293D4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</w:t>
            </w:r>
            <w:r w:rsidR="00293D4B" w:rsidRPr="00F06A58">
              <w:rPr>
                <w:rFonts w:ascii="Angsana New" w:hAnsi="Angsana New"/>
                <w:sz w:val="26"/>
                <w:szCs w:val="26"/>
              </w:rPr>
              <w:t>68.0</w:t>
            </w:r>
            <w:r w:rsidRPr="00F06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(310.9)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(17.5)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70B" w:rsidRPr="00F06A58" w:rsidRDefault="00C5370B" w:rsidP="00C5370B">
            <w:pP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(12.2)</w:t>
            </w:r>
          </w:p>
        </w:tc>
      </w:tr>
      <w:tr w:rsidR="00C5370B" w:rsidRPr="00F06A58" w:rsidTr="00253E9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F06A58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70B" w:rsidRPr="00F06A58" w:rsidRDefault="00C5370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70B" w:rsidRPr="00F06A58" w:rsidRDefault="00293D4B" w:rsidP="00C5370B">
            <w:pPr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6A58">
              <w:rPr>
                <w:rFonts w:ascii="Angsana New" w:hAnsi="Angsana New"/>
                <w:sz w:val="26"/>
                <w:szCs w:val="26"/>
              </w:rPr>
              <w:t>49.2</w:t>
            </w:r>
          </w:p>
        </w:tc>
      </w:tr>
    </w:tbl>
    <w:p w:rsidR="00AA0B11" w:rsidRPr="00F06A58" w:rsidRDefault="00AA0B11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br w:type="page"/>
      </w:r>
    </w:p>
    <w:p w:rsidR="009D5826" w:rsidRPr="00F06A58" w:rsidRDefault="00E579A2" w:rsidP="00FA7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06A5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78B4" w:rsidRPr="00F06A58">
        <w:rPr>
          <w:rFonts w:ascii="Angsana New" w:hAnsi="Angsana New"/>
          <w:b/>
          <w:bCs/>
          <w:sz w:val="26"/>
          <w:szCs w:val="26"/>
        </w:rPr>
        <w:t>4</w:t>
      </w:r>
      <w:r w:rsidRPr="00F06A58">
        <w:rPr>
          <w:rFonts w:ascii="Angsana New" w:hAnsi="Angsana New"/>
          <w:b/>
          <w:bCs/>
          <w:sz w:val="26"/>
          <w:szCs w:val="26"/>
        </w:rPr>
        <w:t>.</w:t>
      </w:r>
      <w:r w:rsidRPr="00F06A58">
        <w:rPr>
          <w:rFonts w:ascii="Angsana New" w:hAnsi="Angsana New"/>
          <w:b/>
          <w:bCs/>
          <w:sz w:val="26"/>
          <w:szCs w:val="26"/>
        </w:rPr>
        <w:tab/>
      </w:r>
      <w:r w:rsidR="00A83357" w:rsidRPr="00F06A5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845923" w:rsidRPr="00F06A58" w:rsidRDefault="00845923" w:rsidP="00FA702D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8F5027" w:rsidRPr="00F06A58" w:rsidRDefault="00845923" w:rsidP="00FA702D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B88" w:rsidRPr="00F06A58">
        <w:rPr>
          <w:rFonts w:ascii="Angsana New" w:hAnsi="Angsana New"/>
          <w:sz w:val="26"/>
          <w:szCs w:val="26"/>
        </w:rPr>
        <w:t xml:space="preserve">30 </w:t>
      </w:r>
      <w:r w:rsidR="00BC553A" w:rsidRPr="00F06A58">
        <w:rPr>
          <w:rFonts w:ascii="Angsana New" w:hAnsi="Angsana New"/>
          <w:sz w:val="26"/>
          <w:szCs w:val="26"/>
          <w:cs/>
        </w:rPr>
        <w:t>กันยายน</w:t>
      </w:r>
      <w:r w:rsidR="00EE24F9" w:rsidRPr="00F06A58">
        <w:rPr>
          <w:rFonts w:ascii="Angsana New" w:hAnsi="Angsana New"/>
          <w:sz w:val="26"/>
          <w:szCs w:val="26"/>
          <w:cs/>
        </w:rPr>
        <w:t xml:space="preserve"> </w:t>
      </w:r>
      <w:r w:rsidR="00EE24F9" w:rsidRPr="00F06A58">
        <w:rPr>
          <w:rFonts w:ascii="Angsana New" w:hAnsi="Angsana New"/>
          <w:sz w:val="26"/>
          <w:szCs w:val="26"/>
        </w:rPr>
        <w:t xml:space="preserve">2561 </w:t>
      </w:r>
    </w:p>
    <w:p w:rsidR="008F5027" w:rsidRPr="00F06A58" w:rsidRDefault="008F5027" w:rsidP="00FA702D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EC1BF6" w:rsidRPr="00F06A58" w:rsidRDefault="00E579A2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ab/>
      </w:r>
      <w:r w:rsidR="008D03E6" w:rsidRPr="00F06A58">
        <w:rPr>
          <w:rFonts w:ascii="Angsana New" w:hAnsi="Angsana New"/>
          <w:spacing w:val="-4"/>
          <w:sz w:val="26"/>
          <w:szCs w:val="26"/>
          <w:cs/>
        </w:rPr>
        <w:t>บริษัทและ</w:t>
      </w:r>
      <w:r w:rsidR="0005571E" w:rsidRPr="00F06A58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281FE8" w:rsidRPr="00F06A58">
        <w:rPr>
          <w:rFonts w:ascii="Angsana New" w:hAnsi="Angsana New"/>
          <w:spacing w:val="-4"/>
          <w:sz w:val="26"/>
          <w:szCs w:val="26"/>
          <w:cs/>
        </w:rPr>
        <w:t>มีภาระผูกพันตามสัญญาการจัดซื้อสินทรัพย์</w:t>
      </w:r>
      <w:r w:rsidR="00473D6C" w:rsidRPr="00F06A58">
        <w:rPr>
          <w:rFonts w:ascii="Angsana New" w:hAnsi="Angsana New"/>
          <w:spacing w:val="-4"/>
          <w:sz w:val="26"/>
          <w:szCs w:val="26"/>
          <w:cs/>
        </w:rPr>
        <w:t xml:space="preserve"> สินค้า</w:t>
      </w:r>
      <w:r w:rsidR="00281FE8" w:rsidRPr="00F06A58">
        <w:rPr>
          <w:rFonts w:ascii="Angsana New" w:hAnsi="Angsana New"/>
          <w:spacing w:val="-4"/>
          <w:sz w:val="26"/>
          <w:szCs w:val="26"/>
          <w:cs/>
        </w:rPr>
        <w:t>และ</w:t>
      </w:r>
      <w:r w:rsidR="00837595" w:rsidRPr="00F06A58">
        <w:rPr>
          <w:rFonts w:ascii="Angsana New" w:hAnsi="Angsana New"/>
          <w:spacing w:val="-4"/>
          <w:sz w:val="26"/>
          <w:szCs w:val="26"/>
          <w:cs/>
        </w:rPr>
        <w:t>บริการ</w:t>
      </w:r>
      <w:r w:rsidR="00281FE8" w:rsidRPr="00F06A58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CA6276" w:rsidRPr="00F06A58">
        <w:rPr>
          <w:rFonts w:ascii="Angsana New" w:hAnsi="Angsana New"/>
          <w:spacing w:val="-4"/>
          <w:sz w:val="26"/>
          <w:szCs w:val="26"/>
        </w:rPr>
        <w:t>48.</w:t>
      </w:r>
      <w:r w:rsidR="007C70E1" w:rsidRPr="00F06A58">
        <w:rPr>
          <w:rFonts w:ascii="Angsana New" w:hAnsi="Angsana New"/>
          <w:spacing w:val="-4"/>
          <w:sz w:val="26"/>
          <w:szCs w:val="26"/>
        </w:rPr>
        <w:t>3</w:t>
      </w:r>
      <w:r w:rsidR="00281FE8" w:rsidRPr="00F06A58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E8561E" w:rsidRPr="00F06A58">
        <w:rPr>
          <w:rFonts w:ascii="Angsana New" w:hAnsi="Angsana New"/>
          <w:spacing w:val="-4"/>
          <w:sz w:val="26"/>
          <w:szCs w:val="26"/>
          <w:cs/>
        </w:rPr>
        <w:t xml:space="preserve"> และ </w:t>
      </w:r>
      <w:r w:rsidR="003A7F1F" w:rsidRPr="00F06A58">
        <w:rPr>
          <w:rFonts w:ascii="Angsana New" w:hAnsi="Angsana New"/>
          <w:spacing w:val="-4"/>
          <w:sz w:val="26"/>
          <w:szCs w:val="26"/>
        </w:rPr>
        <w:t>11</w:t>
      </w:r>
      <w:r w:rsidR="007C70E1" w:rsidRPr="00F06A58">
        <w:rPr>
          <w:rFonts w:ascii="Angsana New" w:hAnsi="Angsana New"/>
          <w:spacing w:val="-4"/>
          <w:sz w:val="26"/>
          <w:szCs w:val="26"/>
          <w:lang w:val="en-GB"/>
        </w:rPr>
        <w:t>2.6</w:t>
      </w:r>
      <w:r w:rsidR="00FA702D"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D06F81" w:rsidRPr="00F06A58">
        <w:rPr>
          <w:rFonts w:ascii="Angsana New" w:hAnsi="Angsana New"/>
          <w:spacing w:val="-4"/>
          <w:sz w:val="26"/>
          <w:szCs w:val="26"/>
          <w:cs/>
        </w:rPr>
        <w:t>ล้าน</w:t>
      </w:r>
      <w:r w:rsidR="008D03E6" w:rsidRPr="00F06A58">
        <w:rPr>
          <w:rFonts w:ascii="Angsana New" w:hAnsi="Angsana New"/>
          <w:spacing w:val="-4"/>
          <w:sz w:val="26"/>
          <w:szCs w:val="26"/>
          <w:cs/>
        </w:rPr>
        <w:t>บาท</w:t>
      </w:r>
      <w:r w:rsidR="008D03E6" w:rsidRPr="00F06A58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8F5027" w:rsidRPr="00F06A58">
        <w:rPr>
          <w:rFonts w:ascii="Angsana New" w:hAnsi="Angsana New"/>
          <w:sz w:val="26"/>
          <w:szCs w:val="26"/>
          <w:cs/>
        </w:rPr>
        <w:t xml:space="preserve"> (ณ วันที่ </w:t>
      </w:r>
      <w:r w:rsidR="00B309BE" w:rsidRPr="00F06A58">
        <w:rPr>
          <w:rFonts w:ascii="Angsana New" w:hAnsi="Angsana New"/>
          <w:sz w:val="26"/>
          <w:szCs w:val="26"/>
        </w:rPr>
        <w:t xml:space="preserve">31 </w:t>
      </w:r>
      <w:r w:rsidR="00B309BE" w:rsidRPr="00F06A58">
        <w:rPr>
          <w:rFonts w:ascii="Angsana New" w:hAnsi="Angsana New"/>
          <w:sz w:val="26"/>
          <w:szCs w:val="26"/>
          <w:cs/>
        </w:rPr>
        <w:t xml:space="preserve">ธันวาคม </w:t>
      </w:r>
      <w:r w:rsidR="00B309BE" w:rsidRPr="00F06A58">
        <w:rPr>
          <w:rFonts w:ascii="Angsana New" w:hAnsi="Angsana New"/>
          <w:sz w:val="26"/>
          <w:szCs w:val="26"/>
        </w:rPr>
        <w:t>2560</w:t>
      </w:r>
      <w:r w:rsidR="002D7AEB" w:rsidRPr="00F06A58">
        <w:rPr>
          <w:rFonts w:ascii="Angsana New" w:hAnsi="Angsana New"/>
          <w:sz w:val="26"/>
          <w:szCs w:val="26"/>
          <w:cs/>
        </w:rPr>
        <w:t>:</w:t>
      </w:r>
      <w:r w:rsidR="00062CB1" w:rsidRPr="00F06A58">
        <w:rPr>
          <w:rFonts w:ascii="Angsana New" w:hAnsi="Angsana New" w:hint="cs"/>
          <w:sz w:val="26"/>
          <w:szCs w:val="26"/>
          <w:cs/>
        </w:rPr>
        <w:t xml:space="preserve"> </w:t>
      </w:r>
      <w:r w:rsidR="00DF1E9B" w:rsidRPr="00F06A58">
        <w:rPr>
          <w:rFonts w:ascii="Angsana New" w:hAnsi="Angsana New"/>
          <w:sz w:val="26"/>
          <w:szCs w:val="26"/>
        </w:rPr>
        <w:t>50.4</w:t>
      </w:r>
      <w:r w:rsidR="00E67FD3" w:rsidRPr="00F06A58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F1E9B" w:rsidRPr="00F06A58">
        <w:rPr>
          <w:rFonts w:ascii="Angsana New" w:hAnsi="Angsana New"/>
          <w:sz w:val="26"/>
          <w:szCs w:val="26"/>
        </w:rPr>
        <w:t>107.3</w:t>
      </w:r>
      <w:r w:rsidR="008F5027" w:rsidRPr="00F06A58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:rsidR="008F5027" w:rsidRPr="00F06A58" w:rsidRDefault="008F5027" w:rsidP="00FA702D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2B75AD" w:rsidRPr="00F06A58" w:rsidRDefault="00E579A2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ab/>
      </w:r>
      <w:r w:rsidR="0005571E" w:rsidRPr="00F06A58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>มีหนี้สินที่อาจเกิดขึ้นจากการที่ธนาคารในประเทศแห่งหนึ่งออกห</w:t>
      </w:r>
      <w:r w:rsidR="00620C34" w:rsidRPr="00F06A58">
        <w:rPr>
          <w:rFonts w:ascii="Angsana New" w:hAnsi="Angsana New"/>
          <w:spacing w:val="-4"/>
          <w:sz w:val="26"/>
          <w:szCs w:val="26"/>
          <w:cs/>
        </w:rPr>
        <w:t>นังสือค้ำประกันต่อบริษัทเอกชนหลายแห่ง</w:t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>เป็นจำนวนเงิน</w:t>
      </w:r>
      <w:r w:rsidR="00F04242" w:rsidRPr="00F06A58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E3D94" w:rsidRPr="00F06A58">
        <w:rPr>
          <w:rFonts w:ascii="Angsana New" w:hAnsi="Angsana New"/>
          <w:spacing w:val="-4"/>
          <w:sz w:val="26"/>
          <w:szCs w:val="26"/>
        </w:rPr>
        <w:t>0</w:t>
      </w:r>
      <w:r w:rsidR="007E3D94" w:rsidRPr="00F06A58">
        <w:rPr>
          <w:rFonts w:ascii="Angsana New" w:hAnsi="Angsana New"/>
          <w:spacing w:val="-4"/>
          <w:sz w:val="26"/>
          <w:szCs w:val="26"/>
          <w:cs/>
        </w:rPr>
        <w:t>.</w:t>
      </w:r>
      <w:r w:rsidR="007240E5" w:rsidRPr="00F06A58">
        <w:rPr>
          <w:rFonts w:ascii="Angsana New" w:hAnsi="Angsana New"/>
          <w:spacing w:val="-4"/>
          <w:sz w:val="26"/>
          <w:szCs w:val="26"/>
        </w:rPr>
        <w:t>4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73403" w:rsidRPr="00F06A58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B309BE" w:rsidRPr="00F06A58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F06A58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B309BE" w:rsidRPr="00F06A58">
        <w:rPr>
          <w:rFonts w:ascii="Angsana New" w:hAnsi="Angsana New"/>
          <w:spacing w:val="-4"/>
          <w:sz w:val="26"/>
          <w:szCs w:val="26"/>
        </w:rPr>
        <w:t>2560</w:t>
      </w:r>
      <w:r w:rsidR="007D1382" w:rsidRPr="00F06A58">
        <w:rPr>
          <w:rFonts w:ascii="Angsana New" w:hAnsi="Angsana New"/>
          <w:spacing w:val="-4"/>
          <w:sz w:val="26"/>
          <w:szCs w:val="26"/>
          <w:cs/>
        </w:rPr>
        <w:t>:</w:t>
      </w:r>
      <w:r w:rsidR="00062CB1"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="008F5027" w:rsidRPr="00F06A58">
        <w:rPr>
          <w:rFonts w:ascii="Angsana New" w:hAnsi="Angsana New"/>
          <w:spacing w:val="-4"/>
          <w:sz w:val="26"/>
          <w:szCs w:val="26"/>
        </w:rPr>
        <w:t>0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>.</w:t>
      </w:r>
      <w:r w:rsidR="00DF1E9B" w:rsidRPr="00F06A58">
        <w:rPr>
          <w:rFonts w:ascii="Angsana New" w:hAnsi="Angsana New"/>
          <w:spacing w:val="-4"/>
          <w:sz w:val="26"/>
          <w:szCs w:val="26"/>
        </w:rPr>
        <w:t>6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873403" w:rsidRPr="00F06A58">
        <w:rPr>
          <w:rFonts w:ascii="Angsana New" w:hAnsi="Angsana New"/>
          <w:spacing w:val="-4"/>
          <w:sz w:val="26"/>
          <w:szCs w:val="26"/>
          <w:cs/>
        </w:rPr>
        <w:t>)</w:t>
      </w:r>
      <w:r w:rsidR="00B8421A"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:rsidR="008F5027" w:rsidRPr="00F06A58" w:rsidRDefault="008F5027" w:rsidP="00FA702D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CF44BC" w:rsidRPr="00F06A58" w:rsidRDefault="00E579A2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ab/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</w:t>
      </w:r>
      <w:r w:rsidR="00D3594C" w:rsidRPr="00F06A58">
        <w:rPr>
          <w:rFonts w:ascii="Angsana New" w:hAnsi="Angsana New"/>
          <w:spacing w:val="-4"/>
          <w:sz w:val="26"/>
          <w:szCs w:val="26"/>
          <w:cs/>
        </w:rPr>
        <w:t>กัน</w:t>
      </w:r>
      <w:r w:rsidR="00980B91" w:rsidRPr="00F06A58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</w:t>
      </w:r>
      <w:r w:rsidR="00024697" w:rsidRPr="00F06A58">
        <w:rPr>
          <w:rFonts w:ascii="Angsana New" w:hAnsi="Angsana New" w:hint="cs"/>
          <w:spacing w:val="-4"/>
          <w:sz w:val="26"/>
          <w:szCs w:val="26"/>
          <w:cs/>
        </w:rPr>
        <w:t>ระยะสั้น</w:t>
      </w:r>
      <w:r w:rsidR="00D3594C" w:rsidRPr="00F06A58">
        <w:rPr>
          <w:rFonts w:ascii="Angsana New" w:hAnsi="Angsana New"/>
          <w:spacing w:val="-4"/>
          <w:sz w:val="26"/>
          <w:szCs w:val="26"/>
          <w:cs/>
        </w:rPr>
        <w:t>ของบริษัทจำนวน</w:t>
      </w:r>
      <w:r w:rsidR="00943949" w:rsidRPr="00F06A58">
        <w:rPr>
          <w:rFonts w:ascii="Angsana New" w:hAnsi="Angsana New"/>
          <w:spacing w:val="-4"/>
          <w:sz w:val="26"/>
          <w:szCs w:val="26"/>
          <w:cs/>
        </w:rPr>
        <w:t>เงิน</w:t>
      </w:r>
      <w:r w:rsidR="00943949"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="00BF57C7" w:rsidRPr="00F06A58">
        <w:rPr>
          <w:rFonts w:ascii="Angsana New" w:hAnsi="Angsana New"/>
          <w:spacing w:val="-4"/>
          <w:sz w:val="26"/>
          <w:szCs w:val="26"/>
        </w:rPr>
        <w:t>7</w:t>
      </w:r>
      <w:r w:rsidR="00B255CA" w:rsidRPr="00F06A58">
        <w:rPr>
          <w:rFonts w:ascii="Angsana New" w:hAnsi="Angsana New"/>
          <w:spacing w:val="-4"/>
          <w:sz w:val="26"/>
          <w:szCs w:val="26"/>
        </w:rPr>
        <w:t>8</w:t>
      </w:r>
      <w:r w:rsidR="00943949" w:rsidRPr="00F06A58">
        <w:rPr>
          <w:rFonts w:ascii="Angsana New" w:hAnsi="Angsana New"/>
          <w:spacing w:val="-4"/>
          <w:sz w:val="26"/>
          <w:szCs w:val="26"/>
        </w:rPr>
        <w:t>0</w:t>
      </w:r>
      <w:r w:rsidR="00943949" w:rsidRPr="00F06A58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F06A58">
        <w:rPr>
          <w:rFonts w:ascii="Angsana New" w:hAnsi="Angsana New"/>
          <w:spacing w:val="-4"/>
          <w:sz w:val="26"/>
          <w:szCs w:val="26"/>
        </w:rPr>
        <w:t>0</w:t>
      </w:r>
      <w:r w:rsidR="00D3594C"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0B333C" w:rsidRPr="00F06A58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ED22E8" w:rsidRPr="00F06A58">
        <w:rPr>
          <w:rFonts w:ascii="Angsana New" w:hAnsi="Angsana New" w:hint="cs"/>
          <w:spacing w:val="-4"/>
          <w:sz w:val="26"/>
          <w:szCs w:val="26"/>
          <w:cs/>
        </w:rPr>
        <w:t xml:space="preserve">ตามที่กล่าวไว้ในหมายเหตุ </w:t>
      </w:r>
      <w:r w:rsidR="00ED22E8" w:rsidRPr="00F06A58">
        <w:rPr>
          <w:rFonts w:ascii="Angsana New" w:hAnsi="Angsana New"/>
          <w:spacing w:val="-4"/>
          <w:sz w:val="26"/>
          <w:szCs w:val="26"/>
          <w:lang w:val="en-GB"/>
        </w:rPr>
        <w:t xml:space="preserve">13 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 xml:space="preserve">(ณ วันที่ </w:t>
      </w:r>
      <w:r w:rsidR="00ED22E8" w:rsidRPr="00F06A58">
        <w:rPr>
          <w:rFonts w:ascii="Angsana New" w:hAnsi="Angsana New"/>
          <w:spacing w:val="-4"/>
          <w:sz w:val="26"/>
          <w:szCs w:val="26"/>
        </w:rPr>
        <w:t xml:space="preserve">                    </w:t>
      </w:r>
      <w:r w:rsidR="00B309BE" w:rsidRPr="00F06A58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F06A58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B309BE" w:rsidRPr="00F06A58">
        <w:rPr>
          <w:rFonts w:ascii="Angsana New" w:hAnsi="Angsana New"/>
          <w:spacing w:val="-4"/>
          <w:sz w:val="26"/>
          <w:szCs w:val="26"/>
        </w:rPr>
        <w:t>2560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 xml:space="preserve">: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="00D04963" w:rsidRPr="00F06A58">
        <w:rPr>
          <w:rFonts w:ascii="Angsana New" w:hAnsi="Angsana New"/>
          <w:spacing w:val="-4"/>
          <w:sz w:val="26"/>
          <w:szCs w:val="26"/>
        </w:rPr>
        <w:t>7</w:t>
      </w:r>
      <w:r w:rsidR="00943949" w:rsidRPr="00F06A58">
        <w:rPr>
          <w:rFonts w:ascii="Angsana New" w:hAnsi="Angsana New"/>
          <w:spacing w:val="-4"/>
          <w:sz w:val="26"/>
          <w:szCs w:val="26"/>
        </w:rPr>
        <w:t>80</w:t>
      </w:r>
      <w:r w:rsidR="00943949" w:rsidRPr="00F06A58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F06A58">
        <w:rPr>
          <w:rFonts w:ascii="Angsana New" w:hAnsi="Angsana New"/>
          <w:spacing w:val="-4"/>
          <w:sz w:val="26"/>
          <w:szCs w:val="26"/>
        </w:rPr>
        <w:t>0</w:t>
      </w:r>
      <w:r w:rsidR="00E67FD3" w:rsidRPr="00F06A5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8F5027" w:rsidRPr="00F06A58">
        <w:rPr>
          <w:rFonts w:ascii="Angsana New" w:hAnsi="Angsana New"/>
          <w:spacing w:val="-4"/>
          <w:sz w:val="26"/>
          <w:szCs w:val="26"/>
          <w:cs/>
        </w:rPr>
        <w:t>ล้านบาท)</w:t>
      </w:r>
    </w:p>
    <w:p w:rsidR="00293D4B" w:rsidRPr="00F06A58" w:rsidRDefault="00293D4B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93D4B" w:rsidRPr="007C70E1" w:rsidRDefault="00293D4B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F06A58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F06A58">
        <w:rPr>
          <w:rFonts w:ascii="Angsana New" w:hAnsi="Angsana New" w:hint="cs"/>
          <w:spacing w:val="-4"/>
          <w:sz w:val="26"/>
          <w:szCs w:val="26"/>
          <w:cs/>
        </w:rPr>
        <w:tab/>
      </w:r>
      <w:r w:rsidR="00B12FD4" w:rsidRPr="00F06A58">
        <w:rPr>
          <w:rFonts w:ascii="Angsana New" w:hAnsi="Angsana New"/>
          <w:spacing w:val="-4"/>
          <w:sz w:val="26"/>
          <w:szCs w:val="26"/>
          <w:cs/>
        </w:rPr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="00B12FD4" w:rsidRPr="00F06A58">
        <w:rPr>
          <w:rFonts w:ascii="Angsana New" w:hAnsi="Angsana New"/>
          <w:spacing w:val="-4"/>
          <w:sz w:val="26"/>
          <w:szCs w:val="26"/>
        </w:rPr>
        <w:t>26</w:t>
      </w:r>
      <w:r w:rsidR="00B12FD4" w:rsidRPr="00F06A58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="00B12FD4" w:rsidRPr="00F06A58">
        <w:rPr>
          <w:rFonts w:ascii="Angsana New" w:hAnsi="Angsana New"/>
          <w:spacing w:val="-4"/>
          <w:sz w:val="26"/>
          <w:szCs w:val="26"/>
        </w:rPr>
        <w:t>2561</w:t>
      </w:r>
      <w:r w:rsidR="00B12FD4" w:rsidRPr="00F06A58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="00B12FD4" w:rsidRPr="00F06A58">
        <w:rPr>
          <w:rFonts w:ascii="Angsana New" w:hAnsi="Angsana New"/>
          <w:spacing w:val="-4"/>
          <w:sz w:val="26"/>
          <w:szCs w:val="26"/>
        </w:rPr>
        <w:t>30</w:t>
      </w:r>
      <w:r w:rsidR="00B12FD4" w:rsidRPr="00F06A58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="00B12FD4" w:rsidRPr="00F06A58">
        <w:rPr>
          <w:rFonts w:ascii="Angsana New" w:hAnsi="Angsana New"/>
          <w:spacing w:val="-4"/>
          <w:sz w:val="26"/>
          <w:szCs w:val="26"/>
        </w:rPr>
        <w:t>2562</w:t>
      </w:r>
      <w:r w:rsidR="00B12FD4" w:rsidRPr="00F06A58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</w:p>
    <w:p w:rsidR="009873A3" w:rsidRPr="00293D4B" w:rsidRDefault="009873A3" w:rsidP="00FA702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lang w:val="en-GB"/>
        </w:rPr>
      </w:pPr>
    </w:p>
    <w:sectPr w:rsidR="009873A3" w:rsidRPr="00293D4B" w:rsidSect="0026528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B43" w:rsidRDefault="006C6B43">
      <w:r>
        <w:separator/>
      </w:r>
    </w:p>
  </w:endnote>
  <w:endnote w:type="continuationSeparator" w:id="0">
    <w:p w:rsidR="006C6B43" w:rsidRDefault="006C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E3" w:rsidRDefault="001D6AE3" w:rsidP="00A269E7">
    <w:pPr>
      <w:pStyle w:val="Footer"/>
      <w:jc w:val="right"/>
      <w:rPr>
        <w:lang w:val="en-US"/>
      </w:rPr>
    </w:pPr>
  </w:p>
  <w:p w:rsidR="001D6AE3" w:rsidRPr="00A269E7" w:rsidRDefault="001D6AE3" w:rsidP="00A269E7">
    <w:pPr>
      <w:pStyle w:val="Footer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E3" w:rsidRPr="00265284" w:rsidRDefault="001D6AE3" w:rsidP="00265284">
    <w:pPr>
      <w:pStyle w:val="Footer"/>
      <w:tabs>
        <w:tab w:val="left" w:pos="8260"/>
        <w:tab w:val="right" w:pos="9619"/>
      </w:tabs>
      <w:rPr>
        <w:rFonts w:ascii="Angsana New" w:hAnsi="Angsana New"/>
        <w:sz w:val="26"/>
        <w:szCs w:val="26"/>
        <w:lang w:val="en-US"/>
      </w:rPr>
    </w:pP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fldChar w:fldCharType="begin"/>
    </w:r>
    <w:r w:rsidRPr="00913222">
      <w:rPr>
        <w:rFonts w:ascii="Angsana New" w:hAnsi="Angsana New"/>
        <w:sz w:val="26"/>
        <w:szCs w:val="26"/>
      </w:rPr>
      <w:instrText xml:space="preserve"> PAGE   \</w:instrText>
    </w:r>
    <w:r w:rsidRPr="00913222">
      <w:rPr>
        <w:rFonts w:ascii="Angsana New" w:hAnsi="Angsana New"/>
        <w:sz w:val="26"/>
        <w:szCs w:val="26"/>
        <w:cs/>
      </w:rPr>
      <w:instrText xml:space="preserve">* </w:instrText>
    </w:r>
    <w:r w:rsidRPr="00913222">
      <w:rPr>
        <w:rFonts w:ascii="Angsana New" w:hAnsi="Angsana New"/>
        <w:sz w:val="26"/>
        <w:szCs w:val="26"/>
      </w:rPr>
      <w:instrText xml:space="preserve">MERGEFORMAT </w:instrText>
    </w:r>
    <w:r w:rsidRPr="00913222">
      <w:rPr>
        <w:rFonts w:ascii="Angsana New" w:hAnsi="Angsana New"/>
        <w:sz w:val="26"/>
        <w:szCs w:val="26"/>
      </w:rPr>
      <w:fldChar w:fldCharType="separate"/>
    </w:r>
    <w:r w:rsidR="00F83C83">
      <w:rPr>
        <w:rFonts w:ascii="Angsana New" w:hAnsi="Angsana New"/>
        <w:noProof/>
        <w:sz w:val="26"/>
        <w:szCs w:val="26"/>
      </w:rPr>
      <w:t>17</w:t>
    </w:r>
    <w:r w:rsidRPr="00913222">
      <w:rPr>
        <w:rFonts w:ascii="Angsana New" w:hAnsi="Angsan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E3" w:rsidRPr="00265284" w:rsidRDefault="001D6AE3" w:rsidP="00265284">
    <w:pPr>
      <w:pStyle w:val="Footer"/>
      <w:tabs>
        <w:tab w:val="left" w:pos="8260"/>
        <w:tab w:val="right" w:pos="9619"/>
      </w:tabs>
      <w:rPr>
        <w:rFonts w:ascii="Angsana New" w:hAnsi="Angsana New"/>
        <w:sz w:val="26"/>
        <w:szCs w:val="26"/>
        <w:cs/>
        <w:lang w:val="en-US"/>
      </w:rPr>
    </w:pP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tab/>
    </w:r>
    <w:r w:rsidRPr="00913222">
      <w:rPr>
        <w:rFonts w:ascii="Angsana New" w:hAnsi="Angsana New"/>
        <w:sz w:val="26"/>
        <w:szCs w:val="26"/>
      </w:rPr>
      <w:fldChar w:fldCharType="begin"/>
    </w:r>
    <w:r w:rsidRPr="00913222">
      <w:rPr>
        <w:rFonts w:ascii="Angsana New" w:hAnsi="Angsana New"/>
        <w:sz w:val="26"/>
        <w:szCs w:val="26"/>
      </w:rPr>
      <w:instrText xml:space="preserve"> PAGE   \</w:instrText>
    </w:r>
    <w:r w:rsidRPr="00913222">
      <w:rPr>
        <w:rFonts w:ascii="Angsana New" w:hAnsi="Angsana New"/>
        <w:sz w:val="26"/>
        <w:szCs w:val="26"/>
        <w:cs/>
      </w:rPr>
      <w:instrText xml:space="preserve">* </w:instrText>
    </w:r>
    <w:r w:rsidRPr="00913222">
      <w:rPr>
        <w:rFonts w:ascii="Angsana New" w:hAnsi="Angsana New"/>
        <w:sz w:val="26"/>
        <w:szCs w:val="26"/>
      </w:rPr>
      <w:instrText xml:space="preserve">MERGEFORMAT </w:instrText>
    </w:r>
    <w:r w:rsidRPr="00913222">
      <w:rPr>
        <w:rFonts w:ascii="Angsana New" w:hAnsi="Angsana New"/>
        <w:sz w:val="26"/>
        <w:szCs w:val="26"/>
      </w:rPr>
      <w:fldChar w:fldCharType="separate"/>
    </w:r>
    <w:r w:rsidR="00F83C83">
      <w:rPr>
        <w:rFonts w:ascii="Angsana New" w:hAnsi="Angsana New"/>
        <w:noProof/>
        <w:sz w:val="26"/>
        <w:szCs w:val="26"/>
      </w:rPr>
      <w:t>12</w:t>
    </w:r>
    <w:r w:rsidRPr="00913222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B43" w:rsidRDefault="006C6B43">
      <w:r>
        <w:separator/>
      </w:r>
    </w:p>
  </w:footnote>
  <w:footnote w:type="continuationSeparator" w:id="0">
    <w:p w:rsidR="006C6B43" w:rsidRDefault="006C6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E3" w:rsidRDefault="001D6AE3" w:rsidP="00A26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 w:rsidRPr="00530066">
      <w:rPr>
        <w:rFonts w:ascii="Angsana New" w:hAnsi="Angsana New"/>
        <w:b/>
        <w:bCs/>
        <w:sz w:val="26"/>
        <w:szCs w:val="26"/>
        <w:cs/>
      </w:rPr>
      <w:t xml:space="preserve"> </w:t>
    </w:r>
  </w:p>
  <w:p w:rsidR="001D6AE3" w:rsidRPr="00530066" w:rsidRDefault="001D6AE3" w:rsidP="00A26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 xml:space="preserve">เดิมชื่อบริษัท </w:t>
    </w:r>
    <w:r w:rsidRPr="00530066">
      <w:rPr>
        <w:rFonts w:ascii="Angsana New" w:hAnsi="Angsana New"/>
        <w:b/>
        <w:bCs/>
        <w:sz w:val="26"/>
        <w:szCs w:val="26"/>
        <w:cs/>
      </w:rPr>
      <w:t>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) </w:t>
    </w:r>
    <w:r w:rsidRPr="00530066">
      <w:rPr>
        <w:rFonts w:ascii="Angsana New" w:hAnsi="Angsana New"/>
        <w:b/>
        <w:bCs/>
        <w:sz w:val="26"/>
        <w:szCs w:val="26"/>
        <w:cs/>
      </w:rPr>
      <w:t>และบริษัทย่อย</w:t>
    </w:r>
    <w:r>
      <w:rPr>
        <w:rFonts w:ascii="Angsana New" w:hAnsi="Angsana New"/>
        <w:b/>
        <w:bCs/>
        <w:sz w:val="26"/>
        <w:szCs w:val="26"/>
      </w:rPr>
      <w:tab/>
    </w:r>
  </w:p>
  <w:p w:rsidR="001D6AE3" w:rsidRPr="00C92788" w:rsidRDefault="001D6AE3" w:rsidP="007E7C7F">
    <w:pPr>
      <w:pStyle w:val="Header"/>
      <w:rPr>
        <w:rFonts w:ascii="Angsana New" w:hAnsi="Angsana New"/>
        <w:b/>
        <w:bCs/>
        <w:sz w:val="26"/>
        <w:szCs w:val="26"/>
        <w:cs/>
        <w:lang w:val="en-US"/>
      </w:rPr>
    </w:pPr>
    <w:r w:rsidRPr="00530066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:rsidR="001D6AE3" w:rsidRDefault="001D6AE3" w:rsidP="007E7C7F">
    <w:pPr>
      <w:pStyle w:val="Header"/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 xml:space="preserve">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1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 w:rsidRPr="00A27EAD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:rsidR="001D6AE3" w:rsidRPr="00530066" w:rsidRDefault="001D6AE3" w:rsidP="005930AF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486" w:rsidRDefault="00E12486" w:rsidP="00E124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 w:rsidRPr="00530066">
      <w:rPr>
        <w:rFonts w:ascii="Angsana New" w:hAnsi="Angsana New"/>
        <w:b/>
        <w:bCs/>
        <w:sz w:val="26"/>
        <w:szCs w:val="26"/>
        <w:cs/>
      </w:rPr>
      <w:t xml:space="preserve"> </w:t>
    </w:r>
  </w:p>
  <w:p w:rsidR="001D6AE3" w:rsidRDefault="00E12486" w:rsidP="00E124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 xml:space="preserve">เดิมชื่อบริษัท </w:t>
    </w:r>
    <w:r w:rsidRPr="00530066">
      <w:rPr>
        <w:rFonts w:ascii="Angsana New" w:hAnsi="Angsana New"/>
        <w:b/>
        <w:bCs/>
        <w:sz w:val="26"/>
        <w:szCs w:val="26"/>
        <w:cs/>
      </w:rPr>
      <w:t>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) </w:t>
    </w:r>
    <w:r w:rsidRPr="00530066">
      <w:rPr>
        <w:rFonts w:ascii="Angsana New" w:hAnsi="Angsana New"/>
        <w:b/>
        <w:bCs/>
        <w:sz w:val="26"/>
        <w:szCs w:val="26"/>
        <w:cs/>
      </w:rPr>
      <w:t>และบริษัทย่อย</w:t>
    </w:r>
  </w:p>
  <w:p w:rsidR="001D6AE3" w:rsidRPr="005930AF" w:rsidRDefault="001D6AE3" w:rsidP="005930AF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</w:p>
  <w:p w:rsidR="001D6AE3" w:rsidRDefault="001D6AE3" w:rsidP="005930AF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 xml:space="preserve">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1</w:t>
    </w:r>
    <w:r w:rsidRPr="005930AF">
      <w:rPr>
        <w:rFonts w:ascii="Angsana New" w:hAnsi="Angsana New"/>
        <w:b/>
        <w:bCs/>
        <w:sz w:val="26"/>
        <w:szCs w:val="26"/>
        <w:cs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ยัง</w:t>
    </w:r>
    <w:r w:rsidRPr="005930AF">
      <w:rPr>
        <w:rFonts w:ascii="Angsana New" w:hAnsi="Angsana New"/>
        <w:b/>
        <w:bCs/>
        <w:sz w:val="26"/>
        <w:szCs w:val="26"/>
        <w:cs/>
      </w:rPr>
      <w:t>ไม่ได้ตรวจสอบ</w:t>
    </w:r>
    <w:r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5930AF">
      <w:rPr>
        <w:rFonts w:ascii="Angsana New" w:hAnsi="Angsana New"/>
        <w:b/>
        <w:bCs/>
        <w:sz w:val="26"/>
        <w:szCs w:val="26"/>
        <w:cs/>
      </w:rPr>
      <w:t>)</w:t>
    </w:r>
  </w:p>
  <w:p w:rsidR="001D6AE3" w:rsidRPr="00A1231F" w:rsidRDefault="001D6AE3" w:rsidP="005930AF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A0A70"/>
    <w:multiLevelType w:val="hybridMultilevel"/>
    <w:tmpl w:val="20AE33BC"/>
    <w:lvl w:ilvl="0" w:tplc="04090011">
      <w:start w:val="1"/>
      <w:numFmt w:val="decimal"/>
      <w:lvlText w:val="%1)"/>
      <w:lvlJc w:val="left"/>
      <w:pPr>
        <w:ind w:left="1049" w:hanging="360"/>
      </w:p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1" w15:restartNumberingAfterBreak="0">
    <w:nsid w:val="08D8706C"/>
    <w:multiLevelType w:val="hybridMultilevel"/>
    <w:tmpl w:val="CFF0B266"/>
    <w:lvl w:ilvl="0" w:tplc="63787C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12AEF"/>
    <w:multiLevelType w:val="hybridMultilevel"/>
    <w:tmpl w:val="A8B6021C"/>
    <w:lvl w:ilvl="0" w:tplc="235CFB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5B3370"/>
    <w:multiLevelType w:val="hybridMultilevel"/>
    <w:tmpl w:val="8ABE1A66"/>
    <w:lvl w:ilvl="0" w:tplc="A8E27908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71799B"/>
    <w:multiLevelType w:val="hybridMultilevel"/>
    <w:tmpl w:val="92FC3B8C"/>
    <w:lvl w:ilvl="0" w:tplc="7D246C0C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956E0"/>
    <w:multiLevelType w:val="multilevel"/>
    <w:tmpl w:val="01D242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DD8767F"/>
    <w:multiLevelType w:val="hybridMultilevel"/>
    <w:tmpl w:val="1B2834B4"/>
    <w:lvl w:ilvl="0" w:tplc="5770DB9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FF460A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C81C9F"/>
    <w:multiLevelType w:val="hybridMultilevel"/>
    <w:tmpl w:val="4722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91ABC"/>
    <w:multiLevelType w:val="hybridMultilevel"/>
    <w:tmpl w:val="8AE618FE"/>
    <w:lvl w:ilvl="0" w:tplc="559CA50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9" w15:restartNumberingAfterBreak="0">
    <w:nsid w:val="470E2F1C"/>
    <w:multiLevelType w:val="hybridMultilevel"/>
    <w:tmpl w:val="71901728"/>
    <w:lvl w:ilvl="0" w:tplc="0652CC4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F4A47"/>
    <w:multiLevelType w:val="hybridMultilevel"/>
    <w:tmpl w:val="E88CD232"/>
    <w:lvl w:ilvl="0" w:tplc="82B85E36">
      <w:start w:val="1"/>
      <w:numFmt w:val="thaiLetters"/>
      <w:lvlText w:val="%1)"/>
      <w:lvlJc w:val="left"/>
      <w:pPr>
        <w:ind w:left="362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1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05CCF"/>
    <w:multiLevelType w:val="hybridMultilevel"/>
    <w:tmpl w:val="9A507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CE3881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3"/>
  </w:num>
  <w:num w:numId="14">
    <w:abstractNumId w:val="23"/>
  </w:num>
  <w:num w:numId="15">
    <w:abstractNumId w:val="26"/>
  </w:num>
  <w:num w:numId="16">
    <w:abstractNumId w:val="29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9"/>
  </w:num>
  <w:num w:numId="20">
    <w:abstractNumId w:val="15"/>
  </w:num>
  <w:num w:numId="21">
    <w:abstractNumId w:val="30"/>
  </w:num>
  <w:num w:numId="22">
    <w:abstractNumId w:val="27"/>
  </w:num>
  <w:num w:numId="23">
    <w:abstractNumId w:val="31"/>
  </w:num>
  <w:num w:numId="24">
    <w:abstractNumId w:val="15"/>
  </w:num>
  <w:num w:numId="25">
    <w:abstractNumId w:val="18"/>
  </w:num>
  <w:num w:numId="26">
    <w:abstractNumId w:val="24"/>
  </w:num>
  <w:num w:numId="27">
    <w:abstractNumId w:val="12"/>
  </w:num>
  <w:num w:numId="28">
    <w:abstractNumId w:val="21"/>
  </w:num>
  <w:num w:numId="29">
    <w:abstractNumId w:val="16"/>
  </w:num>
  <w:num w:numId="30">
    <w:abstractNumId w:val="13"/>
  </w:num>
  <w:num w:numId="31">
    <w:abstractNumId w:val="11"/>
  </w:num>
  <w:num w:numId="32">
    <w:abstractNumId w:val="10"/>
  </w:num>
  <w:num w:numId="33">
    <w:abstractNumId w:val="14"/>
  </w:num>
  <w:num w:numId="34">
    <w:abstractNumId w:val="22"/>
  </w:num>
  <w:num w:numId="35">
    <w:abstractNumId w:val="34"/>
  </w:num>
  <w:num w:numId="36">
    <w:abstractNumId w:val="32"/>
  </w:num>
  <w:num w:numId="37">
    <w:abstractNumId w:val="20"/>
  </w:num>
  <w:num w:numId="38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7FE"/>
    <w:rsid w:val="00000C01"/>
    <w:rsid w:val="00001C32"/>
    <w:rsid w:val="00002001"/>
    <w:rsid w:val="00002CC7"/>
    <w:rsid w:val="0000320C"/>
    <w:rsid w:val="0000323A"/>
    <w:rsid w:val="00003603"/>
    <w:rsid w:val="000038A6"/>
    <w:rsid w:val="00003F87"/>
    <w:rsid w:val="00004445"/>
    <w:rsid w:val="0000569A"/>
    <w:rsid w:val="00006CA3"/>
    <w:rsid w:val="00006D74"/>
    <w:rsid w:val="0000742C"/>
    <w:rsid w:val="000076CB"/>
    <w:rsid w:val="000105C8"/>
    <w:rsid w:val="00010952"/>
    <w:rsid w:val="00011D8E"/>
    <w:rsid w:val="00011E4D"/>
    <w:rsid w:val="00012257"/>
    <w:rsid w:val="000124E3"/>
    <w:rsid w:val="0001285E"/>
    <w:rsid w:val="000129BA"/>
    <w:rsid w:val="00012D3D"/>
    <w:rsid w:val="00013C9E"/>
    <w:rsid w:val="00013D97"/>
    <w:rsid w:val="00014649"/>
    <w:rsid w:val="000157D4"/>
    <w:rsid w:val="00015D33"/>
    <w:rsid w:val="00015E5C"/>
    <w:rsid w:val="000166E4"/>
    <w:rsid w:val="0001690B"/>
    <w:rsid w:val="00016BD4"/>
    <w:rsid w:val="00016C94"/>
    <w:rsid w:val="00016FC9"/>
    <w:rsid w:val="0001746B"/>
    <w:rsid w:val="000176C6"/>
    <w:rsid w:val="000179EA"/>
    <w:rsid w:val="00017B8E"/>
    <w:rsid w:val="00020FBB"/>
    <w:rsid w:val="00021676"/>
    <w:rsid w:val="00021C1D"/>
    <w:rsid w:val="00021E32"/>
    <w:rsid w:val="00022777"/>
    <w:rsid w:val="0002327E"/>
    <w:rsid w:val="0002345E"/>
    <w:rsid w:val="000237DD"/>
    <w:rsid w:val="00023CD7"/>
    <w:rsid w:val="0002409A"/>
    <w:rsid w:val="00024697"/>
    <w:rsid w:val="000247FB"/>
    <w:rsid w:val="0002531D"/>
    <w:rsid w:val="00025662"/>
    <w:rsid w:val="00025B6C"/>
    <w:rsid w:val="00025C30"/>
    <w:rsid w:val="000260CC"/>
    <w:rsid w:val="00026130"/>
    <w:rsid w:val="0002626B"/>
    <w:rsid w:val="00026462"/>
    <w:rsid w:val="00026631"/>
    <w:rsid w:val="00027044"/>
    <w:rsid w:val="000275A2"/>
    <w:rsid w:val="000276DC"/>
    <w:rsid w:val="0003093E"/>
    <w:rsid w:val="00030A67"/>
    <w:rsid w:val="00030B29"/>
    <w:rsid w:val="00031846"/>
    <w:rsid w:val="000322F2"/>
    <w:rsid w:val="00032590"/>
    <w:rsid w:val="000329C3"/>
    <w:rsid w:val="00032AF4"/>
    <w:rsid w:val="00033222"/>
    <w:rsid w:val="00033A12"/>
    <w:rsid w:val="00033A3E"/>
    <w:rsid w:val="00033D6C"/>
    <w:rsid w:val="000349F5"/>
    <w:rsid w:val="00034ADF"/>
    <w:rsid w:val="00034D0E"/>
    <w:rsid w:val="00035A28"/>
    <w:rsid w:val="00035B2A"/>
    <w:rsid w:val="00035B5B"/>
    <w:rsid w:val="00035C2B"/>
    <w:rsid w:val="00036047"/>
    <w:rsid w:val="00036AC3"/>
    <w:rsid w:val="00036AD4"/>
    <w:rsid w:val="00036E5E"/>
    <w:rsid w:val="0003728A"/>
    <w:rsid w:val="000375C9"/>
    <w:rsid w:val="00037924"/>
    <w:rsid w:val="00040B4C"/>
    <w:rsid w:val="000410BC"/>
    <w:rsid w:val="00041609"/>
    <w:rsid w:val="00041860"/>
    <w:rsid w:val="00041C81"/>
    <w:rsid w:val="00041F5B"/>
    <w:rsid w:val="000430B0"/>
    <w:rsid w:val="0004364A"/>
    <w:rsid w:val="00043CF7"/>
    <w:rsid w:val="00044AA9"/>
    <w:rsid w:val="00044BB1"/>
    <w:rsid w:val="000454AA"/>
    <w:rsid w:val="0004592F"/>
    <w:rsid w:val="00045AFA"/>
    <w:rsid w:val="00045EEE"/>
    <w:rsid w:val="00046421"/>
    <w:rsid w:val="0004644E"/>
    <w:rsid w:val="0004647E"/>
    <w:rsid w:val="0004671A"/>
    <w:rsid w:val="00047203"/>
    <w:rsid w:val="00051154"/>
    <w:rsid w:val="0005294D"/>
    <w:rsid w:val="00053453"/>
    <w:rsid w:val="00053A91"/>
    <w:rsid w:val="00053E40"/>
    <w:rsid w:val="000541C2"/>
    <w:rsid w:val="00054445"/>
    <w:rsid w:val="00054A57"/>
    <w:rsid w:val="00054AEC"/>
    <w:rsid w:val="00054D5F"/>
    <w:rsid w:val="0005571E"/>
    <w:rsid w:val="00055A03"/>
    <w:rsid w:val="00055D8C"/>
    <w:rsid w:val="00055EF4"/>
    <w:rsid w:val="00056209"/>
    <w:rsid w:val="0005660E"/>
    <w:rsid w:val="000573BB"/>
    <w:rsid w:val="00057769"/>
    <w:rsid w:val="0005779F"/>
    <w:rsid w:val="00057828"/>
    <w:rsid w:val="0006034D"/>
    <w:rsid w:val="000610A9"/>
    <w:rsid w:val="00061201"/>
    <w:rsid w:val="0006184E"/>
    <w:rsid w:val="000625A3"/>
    <w:rsid w:val="000627E2"/>
    <w:rsid w:val="00062CB1"/>
    <w:rsid w:val="00063236"/>
    <w:rsid w:val="000639CB"/>
    <w:rsid w:val="000641BD"/>
    <w:rsid w:val="000642B4"/>
    <w:rsid w:val="0006433B"/>
    <w:rsid w:val="0006458F"/>
    <w:rsid w:val="00064BF3"/>
    <w:rsid w:val="00064C53"/>
    <w:rsid w:val="0006535E"/>
    <w:rsid w:val="000653D6"/>
    <w:rsid w:val="000661B5"/>
    <w:rsid w:val="00066258"/>
    <w:rsid w:val="000666CB"/>
    <w:rsid w:val="000668EF"/>
    <w:rsid w:val="00066E19"/>
    <w:rsid w:val="00067154"/>
    <w:rsid w:val="00067303"/>
    <w:rsid w:val="00067CFF"/>
    <w:rsid w:val="00067EB6"/>
    <w:rsid w:val="0007011B"/>
    <w:rsid w:val="00070B22"/>
    <w:rsid w:val="00070E75"/>
    <w:rsid w:val="00071750"/>
    <w:rsid w:val="00071952"/>
    <w:rsid w:val="00071A1C"/>
    <w:rsid w:val="00072200"/>
    <w:rsid w:val="000722DB"/>
    <w:rsid w:val="000725EE"/>
    <w:rsid w:val="00073580"/>
    <w:rsid w:val="00073F35"/>
    <w:rsid w:val="00074180"/>
    <w:rsid w:val="00074496"/>
    <w:rsid w:val="0007474E"/>
    <w:rsid w:val="00074AFC"/>
    <w:rsid w:val="00074F69"/>
    <w:rsid w:val="00074FF8"/>
    <w:rsid w:val="000753BC"/>
    <w:rsid w:val="0007548B"/>
    <w:rsid w:val="000757AA"/>
    <w:rsid w:val="00075C2F"/>
    <w:rsid w:val="00075CB0"/>
    <w:rsid w:val="00076193"/>
    <w:rsid w:val="00076590"/>
    <w:rsid w:val="00076799"/>
    <w:rsid w:val="00076D3C"/>
    <w:rsid w:val="00077207"/>
    <w:rsid w:val="00077AA4"/>
    <w:rsid w:val="00077FB5"/>
    <w:rsid w:val="000801FD"/>
    <w:rsid w:val="0008025E"/>
    <w:rsid w:val="00080314"/>
    <w:rsid w:val="000804A9"/>
    <w:rsid w:val="00080508"/>
    <w:rsid w:val="00080F98"/>
    <w:rsid w:val="00081321"/>
    <w:rsid w:val="00081BF5"/>
    <w:rsid w:val="0008275D"/>
    <w:rsid w:val="00082806"/>
    <w:rsid w:val="00082AC5"/>
    <w:rsid w:val="00082E0C"/>
    <w:rsid w:val="00082E9A"/>
    <w:rsid w:val="000831E7"/>
    <w:rsid w:val="0008326A"/>
    <w:rsid w:val="0008359D"/>
    <w:rsid w:val="00083D57"/>
    <w:rsid w:val="00083DDD"/>
    <w:rsid w:val="00083E1E"/>
    <w:rsid w:val="00084031"/>
    <w:rsid w:val="000844C5"/>
    <w:rsid w:val="000851FC"/>
    <w:rsid w:val="00085AE4"/>
    <w:rsid w:val="00085C20"/>
    <w:rsid w:val="00085C42"/>
    <w:rsid w:val="0008605D"/>
    <w:rsid w:val="00086375"/>
    <w:rsid w:val="00086A14"/>
    <w:rsid w:val="00087243"/>
    <w:rsid w:val="0008738E"/>
    <w:rsid w:val="000875A0"/>
    <w:rsid w:val="00087875"/>
    <w:rsid w:val="00090D2B"/>
    <w:rsid w:val="00090EDD"/>
    <w:rsid w:val="00090F85"/>
    <w:rsid w:val="00091322"/>
    <w:rsid w:val="0009160F"/>
    <w:rsid w:val="00091862"/>
    <w:rsid w:val="00091A8B"/>
    <w:rsid w:val="000920D3"/>
    <w:rsid w:val="000920EC"/>
    <w:rsid w:val="000924AA"/>
    <w:rsid w:val="000925B8"/>
    <w:rsid w:val="0009321D"/>
    <w:rsid w:val="0009352A"/>
    <w:rsid w:val="000940AD"/>
    <w:rsid w:val="00094D94"/>
    <w:rsid w:val="00095B49"/>
    <w:rsid w:val="00096FF0"/>
    <w:rsid w:val="000A06C9"/>
    <w:rsid w:val="000A08C4"/>
    <w:rsid w:val="000A15DB"/>
    <w:rsid w:val="000A1C4C"/>
    <w:rsid w:val="000A28F6"/>
    <w:rsid w:val="000A3063"/>
    <w:rsid w:val="000A30EF"/>
    <w:rsid w:val="000A31ED"/>
    <w:rsid w:val="000A389F"/>
    <w:rsid w:val="000A3A43"/>
    <w:rsid w:val="000A3DA8"/>
    <w:rsid w:val="000A425C"/>
    <w:rsid w:val="000A4666"/>
    <w:rsid w:val="000A4CF1"/>
    <w:rsid w:val="000A52E2"/>
    <w:rsid w:val="000A5C92"/>
    <w:rsid w:val="000A7246"/>
    <w:rsid w:val="000A728B"/>
    <w:rsid w:val="000A7511"/>
    <w:rsid w:val="000A7C09"/>
    <w:rsid w:val="000A7E1A"/>
    <w:rsid w:val="000A7E46"/>
    <w:rsid w:val="000B0019"/>
    <w:rsid w:val="000B0392"/>
    <w:rsid w:val="000B0F4B"/>
    <w:rsid w:val="000B133A"/>
    <w:rsid w:val="000B148C"/>
    <w:rsid w:val="000B1556"/>
    <w:rsid w:val="000B2366"/>
    <w:rsid w:val="000B2A9C"/>
    <w:rsid w:val="000B31C3"/>
    <w:rsid w:val="000B333C"/>
    <w:rsid w:val="000B3A9B"/>
    <w:rsid w:val="000B4233"/>
    <w:rsid w:val="000B4C2F"/>
    <w:rsid w:val="000B5CB6"/>
    <w:rsid w:val="000B60E8"/>
    <w:rsid w:val="000B66CA"/>
    <w:rsid w:val="000B6B2E"/>
    <w:rsid w:val="000B749E"/>
    <w:rsid w:val="000B753E"/>
    <w:rsid w:val="000B7744"/>
    <w:rsid w:val="000B7B84"/>
    <w:rsid w:val="000B7FD2"/>
    <w:rsid w:val="000C0549"/>
    <w:rsid w:val="000C0B07"/>
    <w:rsid w:val="000C0BCF"/>
    <w:rsid w:val="000C0CB1"/>
    <w:rsid w:val="000C1815"/>
    <w:rsid w:val="000C199A"/>
    <w:rsid w:val="000C1F23"/>
    <w:rsid w:val="000C2008"/>
    <w:rsid w:val="000C30D8"/>
    <w:rsid w:val="000C3A24"/>
    <w:rsid w:val="000C446E"/>
    <w:rsid w:val="000C4523"/>
    <w:rsid w:val="000C47FE"/>
    <w:rsid w:val="000C4AB4"/>
    <w:rsid w:val="000C4BB6"/>
    <w:rsid w:val="000C4F04"/>
    <w:rsid w:val="000C51F9"/>
    <w:rsid w:val="000C5471"/>
    <w:rsid w:val="000C5505"/>
    <w:rsid w:val="000C55BD"/>
    <w:rsid w:val="000C569A"/>
    <w:rsid w:val="000C5C09"/>
    <w:rsid w:val="000C5E9A"/>
    <w:rsid w:val="000C5F1A"/>
    <w:rsid w:val="000C7845"/>
    <w:rsid w:val="000D0016"/>
    <w:rsid w:val="000D023C"/>
    <w:rsid w:val="000D09E2"/>
    <w:rsid w:val="000D0BB0"/>
    <w:rsid w:val="000D1113"/>
    <w:rsid w:val="000D11B1"/>
    <w:rsid w:val="000D1856"/>
    <w:rsid w:val="000D207B"/>
    <w:rsid w:val="000D20B8"/>
    <w:rsid w:val="000D2636"/>
    <w:rsid w:val="000D2673"/>
    <w:rsid w:val="000D277B"/>
    <w:rsid w:val="000D286F"/>
    <w:rsid w:val="000D2C29"/>
    <w:rsid w:val="000D31F0"/>
    <w:rsid w:val="000D33DC"/>
    <w:rsid w:val="000D342E"/>
    <w:rsid w:val="000D3D09"/>
    <w:rsid w:val="000D40D7"/>
    <w:rsid w:val="000D48F0"/>
    <w:rsid w:val="000D4976"/>
    <w:rsid w:val="000D4E27"/>
    <w:rsid w:val="000D541E"/>
    <w:rsid w:val="000D5A97"/>
    <w:rsid w:val="000D63FF"/>
    <w:rsid w:val="000D6643"/>
    <w:rsid w:val="000D6FEE"/>
    <w:rsid w:val="000D7C25"/>
    <w:rsid w:val="000E05FB"/>
    <w:rsid w:val="000E063E"/>
    <w:rsid w:val="000E0849"/>
    <w:rsid w:val="000E0A6F"/>
    <w:rsid w:val="000E106C"/>
    <w:rsid w:val="000E1338"/>
    <w:rsid w:val="000E1A52"/>
    <w:rsid w:val="000E1AAA"/>
    <w:rsid w:val="000E2120"/>
    <w:rsid w:val="000E24DC"/>
    <w:rsid w:val="000E2A05"/>
    <w:rsid w:val="000E33FC"/>
    <w:rsid w:val="000E356B"/>
    <w:rsid w:val="000E3617"/>
    <w:rsid w:val="000E4239"/>
    <w:rsid w:val="000E4758"/>
    <w:rsid w:val="000E4D4B"/>
    <w:rsid w:val="000E5A9A"/>
    <w:rsid w:val="000E60FA"/>
    <w:rsid w:val="000E6320"/>
    <w:rsid w:val="000E6703"/>
    <w:rsid w:val="000E6ADD"/>
    <w:rsid w:val="000E6D3E"/>
    <w:rsid w:val="000E701C"/>
    <w:rsid w:val="000E767A"/>
    <w:rsid w:val="000E7B57"/>
    <w:rsid w:val="000E7EAB"/>
    <w:rsid w:val="000E7F49"/>
    <w:rsid w:val="000E7FE4"/>
    <w:rsid w:val="000F0493"/>
    <w:rsid w:val="000F059B"/>
    <w:rsid w:val="000F0865"/>
    <w:rsid w:val="000F09D1"/>
    <w:rsid w:val="000F1E27"/>
    <w:rsid w:val="000F23EC"/>
    <w:rsid w:val="000F27BC"/>
    <w:rsid w:val="000F29FB"/>
    <w:rsid w:val="000F3F5F"/>
    <w:rsid w:val="000F4622"/>
    <w:rsid w:val="000F46C5"/>
    <w:rsid w:val="000F4954"/>
    <w:rsid w:val="000F4D9E"/>
    <w:rsid w:val="000F4E01"/>
    <w:rsid w:val="000F5ADE"/>
    <w:rsid w:val="000F73DC"/>
    <w:rsid w:val="00100546"/>
    <w:rsid w:val="001007A8"/>
    <w:rsid w:val="00100958"/>
    <w:rsid w:val="00101390"/>
    <w:rsid w:val="001015BD"/>
    <w:rsid w:val="00101705"/>
    <w:rsid w:val="001017BC"/>
    <w:rsid w:val="0010191E"/>
    <w:rsid w:val="00101958"/>
    <w:rsid w:val="001020A8"/>
    <w:rsid w:val="001025AA"/>
    <w:rsid w:val="00102FEA"/>
    <w:rsid w:val="001037F9"/>
    <w:rsid w:val="00103B08"/>
    <w:rsid w:val="0010460B"/>
    <w:rsid w:val="00104D5B"/>
    <w:rsid w:val="00104F3D"/>
    <w:rsid w:val="0010506D"/>
    <w:rsid w:val="00105AF6"/>
    <w:rsid w:val="00106B9D"/>
    <w:rsid w:val="00106BA1"/>
    <w:rsid w:val="00107023"/>
    <w:rsid w:val="00107249"/>
    <w:rsid w:val="00107DF4"/>
    <w:rsid w:val="00107F06"/>
    <w:rsid w:val="001104A1"/>
    <w:rsid w:val="00110AAD"/>
    <w:rsid w:val="00110C89"/>
    <w:rsid w:val="00110E8D"/>
    <w:rsid w:val="00110ED2"/>
    <w:rsid w:val="00111396"/>
    <w:rsid w:val="001113B4"/>
    <w:rsid w:val="0011159A"/>
    <w:rsid w:val="00111668"/>
    <w:rsid w:val="00111752"/>
    <w:rsid w:val="00111A56"/>
    <w:rsid w:val="001120D6"/>
    <w:rsid w:val="00112238"/>
    <w:rsid w:val="00112503"/>
    <w:rsid w:val="00112C70"/>
    <w:rsid w:val="0011340B"/>
    <w:rsid w:val="001134B1"/>
    <w:rsid w:val="00113715"/>
    <w:rsid w:val="00113C1A"/>
    <w:rsid w:val="00113C25"/>
    <w:rsid w:val="00113C5D"/>
    <w:rsid w:val="00114B10"/>
    <w:rsid w:val="00114BA6"/>
    <w:rsid w:val="001154BE"/>
    <w:rsid w:val="001157A4"/>
    <w:rsid w:val="001169C3"/>
    <w:rsid w:val="00116E3E"/>
    <w:rsid w:val="00117F8F"/>
    <w:rsid w:val="00120221"/>
    <w:rsid w:val="00120D4E"/>
    <w:rsid w:val="00122912"/>
    <w:rsid w:val="00122AFD"/>
    <w:rsid w:val="00122ECA"/>
    <w:rsid w:val="0012325F"/>
    <w:rsid w:val="00123939"/>
    <w:rsid w:val="00124421"/>
    <w:rsid w:val="001246DE"/>
    <w:rsid w:val="00125368"/>
    <w:rsid w:val="001253F8"/>
    <w:rsid w:val="00125C28"/>
    <w:rsid w:val="00125DB0"/>
    <w:rsid w:val="00126270"/>
    <w:rsid w:val="00126CD3"/>
    <w:rsid w:val="00126DB0"/>
    <w:rsid w:val="00127334"/>
    <w:rsid w:val="001277D5"/>
    <w:rsid w:val="00127C71"/>
    <w:rsid w:val="00127FB9"/>
    <w:rsid w:val="00130352"/>
    <w:rsid w:val="001307B7"/>
    <w:rsid w:val="0013084B"/>
    <w:rsid w:val="00130ADF"/>
    <w:rsid w:val="00130F1E"/>
    <w:rsid w:val="00131001"/>
    <w:rsid w:val="00131673"/>
    <w:rsid w:val="00131722"/>
    <w:rsid w:val="001319B6"/>
    <w:rsid w:val="00132087"/>
    <w:rsid w:val="001336A8"/>
    <w:rsid w:val="00133AB5"/>
    <w:rsid w:val="00133D7E"/>
    <w:rsid w:val="0013590A"/>
    <w:rsid w:val="00135F16"/>
    <w:rsid w:val="00136083"/>
    <w:rsid w:val="0013638D"/>
    <w:rsid w:val="0013672B"/>
    <w:rsid w:val="00136925"/>
    <w:rsid w:val="001369AA"/>
    <w:rsid w:val="00136C04"/>
    <w:rsid w:val="00136DD8"/>
    <w:rsid w:val="001371A9"/>
    <w:rsid w:val="00137214"/>
    <w:rsid w:val="00137285"/>
    <w:rsid w:val="00137AE4"/>
    <w:rsid w:val="00137D44"/>
    <w:rsid w:val="00137DC9"/>
    <w:rsid w:val="0014050A"/>
    <w:rsid w:val="001405F2"/>
    <w:rsid w:val="00140C69"/>
    <w:rsid w:val="00140F7F"/>
    <w:rsid w:val="00141338"/>
    <w:rsid w:val="0014135B"/>
    <w:rsid w:val="00141617"/>
    <w:rsid w:val="001417B0"/>
    <w:rsid w:val="0014210D"/>
    <w:rsid w:val="001426B2"/>
    <w:rsid w:val="0014277B"/>
    <w:rsid w:val="001437EA"/>
    <w:rsid w:val="0014414C"/>
    <w:rsid w:val="0014420D"/>
    <w:rsid w:val="001442C8"/>
    <w:rsid w:val="0014516D"/>
    <w:rsid w:val="001451FD"/>
    <w:rsid w:val="0014580F"/>
    <w:rsid w:val="001458A6"/>
    <w:rsid w:val="00145BBF"/>
    <w:rsid w:val="001464D6"/>
    <w:rsid w:val="001469B3"/>
    <w:rsid w:val="00146C17"/>
    <w:rsid w:val="00147459"/>
    <w:rsid w:val="00147473"/>
    <w:rsid w:val="00147699"/>
    <w:rsid w:val="00147887"/>
    <w:rsid w:val="001478D3"/>
    <w:rsid w:val="00147A39"/>
    <w:rsid w:val="00147C55"/>
    <w:rsid w:val="00147C76"/>
    <w:rsid w:val="00150550"/>
    <w:rsid w:val="00150571"/>
    <w:rsid w:val="001505A0"/>
    <w:rsid w:val="001508A0"/>
    <w:rsid w:val="00150A9A"/>
    <w:rsid w:val="00150C0B"/>
    <w:rsid w:val="00150FCA"/>
    <w:rsid w:val="00151264"/>
    <w:rsid w:val="001513FB"/>
    <w:rsid w:val="00151BE8"/>
    <w:rsid w:val="00151CF0"/>
    <w:rsid w:val="00152789"/>
    <w:rsid w:val="001528E7"/>
    <w:rsid w:val="00152924"/>
    <w:rsid w:val="00152C2B"/>
    <w:rsid w:val="001531E8"/>
    <w:rsid w:val="00155476"/>
    <w:rsid w:val="001557C0"/>
    <w:rsid w:val="00155D97"/>
    <w:rsid w:val="00156302"/>
    <w:rsid w:val="00160AAD"/>
    <w:rsid w:val="00160B39"/>
    <w:rsid w:val="0016162A"/>
    <w:rsid w:val="00161902"/>
    <w:rsid w:val="00161B57"/>
    <w:rsid w:val="00161C7F"/>
    <w:rsid w:val="0016241E"/>
    <w:rsid w:val="001624B1"/>
    <w:rsid w:val="00162753"/>
    <w:rsid w:val="00162A6E"/>
    <w:rsid w:val="00163DA7"/>
    <w:rsid w:val="00164424"/>
    <w:rsid w:val="00164545"/>
    <w:rsid w:val="0016484F"/>
    <w:rsid w:val="00165BF0"/>
    <w:rsid w:val="00165D15"/>
    <w:rsid w:val="00165E47"/>
    <w:rsid w:val="00165EDD"/>
    <w:rsid w:val="00166308"/>
    <w:rsid w:val="001664F0"/>
    <w:rsid w:val="00166615"/>
    <w:rsid w:val="0016666C"/>
    <w:rsid w:val="001666F7"/>
    <w:rsid w:val="00166FE4"/>
    <w:rsid w:val="001671D1"/>
    <w:rsid w:val="001674BA"/>
    <w:rsid w:val="0016781F"/>
    <w:rsid w:val="0016790D"/>
    <w:rsid w:val="00167BFE"/>
    <w:rsid w:val="00167D4F"/>
    <w:rsid w:val="00170265"/>
    <w:rsid w:val="00170B35"/>
    <w:rsid w:val="001711B1"/>
    <w:rsid w:val="00171488"/>
    <w:rsid w:val="001718F8"/>
    <w:rsid w:val="00171D81"/>
    <w:rsid w:val="0017219D"/>
    <w:rsid w:val="001722BF"/>
    <w:rsid w:val="0017258C"/>
    <w:rsid w:val="0017272D"/>
    <w:rsid w:val="00172BFB"/>
    <w:rsid w:val="00172F78"/>
    <w:rsid w:val="0017300C"/>
    <w:rsid w:val="00173D9C"/>
    <w:rsid w:val="00173DCD"/>
    <w:rsid w:val="00174AB7"/>
    <w:rsid w:val="001750D2"/>
    <w:rsid w:val="001762A5"/>
    <w:rsid w:val="00176779"/>
    <w:rsid w:val="0017684D"/>
    <w:rsid w:val="00177225"/>
    <w:rsid w:val="00177D3B"/>
    <w:rsid w:val="00180381"/>
    <w:rsid w:val="001808AD"/>
    <w:rsid w:val="00180C5E"/>
    <w:rsid w:val="00181178"/>
    <w:rsid w:val="00182F22"/>
    <w:rsid w:val="001834A4"/>
    <w:rsid w:val="00183CF8"/>
    <w:rsid w:val="00183E23"/>
    <w:rsid w:val="00183F5B"/>
    <w:rsid w:val="00184221"/>
    <w:rsid w:val="0018446D"/>
    <w:rsid w:val="00184EA3"/>
    <w:rsid w:val="00185384"/>
    <w:rsid w:val="001862C7"/>
    <w:rsid w:val="00186931"/>
    <w:rsid w:val="00187E0C"/>
    <w:rsid w:val="00190939"/>
    <w:rsid w:val="00190F3F"/>
    <w:rsid w:val="00190F71"/>
    <w:rsid w:val="00191238"/>
    <w:rsid w:val="0019164A"/>
    <w:rsid w:val="00191730"/>
    <w:rsid w:val="00191F4D"/>
    <w:rsid w:val="0019207F"/>
    <w:rsid w:val="00192752"/>
    <w:rsid w:val="001927F2"/>
    <w:rsid w:val="001928F4"/>
    <w:rsid w:val="00193983"/>
    <w:rsid w:val="00193F9B"/>
    <w:rsid w:val="00194317"/>
    <w:rsid w:val="00194735"/>
    <w:rsid w:val="00194D3D"/>
    <w:rsid w:val="001950AE"/>
    <w:rsid w:val="0019515F"/>
    <w:rsid w:val="001953F0"/>
    <w:rsid w:val="00195451"/>
    <w:rsid w:val="001966BC"/>
    <w:rsid w:val="00196819"/>
    <w:rsid w:val="00197A70"/>
    <w:rsid w:val="00197CCE"/>
    <w:rsid w:val="001A0259"/>
    <w:rsid w:val="001A03C5"/>
    <w:rsid w:val="001A0480"/>
    <w:rsid w:val="001A0B64"/>
    <w:rsid w:val="001A0D28"/>
    <w:rsid w:val="001A1B61"/>
    <w:rsid w:val="001A1F95"/>
    <w:rsid w:val="001A20CE"/>
    <w:rsid w:val="001A2205"/>
    <w:rsid w:val="001A23E4"/>
    <w:rsid w:val="001A2801"/>
    <w:rsid w:val="001A28B4"/>
    <w:rsid w:val="001A2DA6"/>
    <w:rsid w:val="001A33F1"/>
    <w:rsid w:val="001A351C"/>
    <w:rsid w:val="001A3BE9"/>
    <w:rsid w:val="001A41D2"/>
    <w:rsid w:val="001A422D"/>
    <w:rsid w:val="001A4805"/>
    <w:rsid w:val="001A4FCB"/>
    <w:rsid w:val="001A5AA2"/>
    <w:rsid w:val="001A5EB6"/>
    <w:rsid w:val="001A6933"/>
    <w:rsid w:val="001A6B12"/>
    <w:rsid w:val="001A7476"/>
    <w:rsid w:val="001B0226"/>
    <w:rsid w:val="001B03AA"/>
    <w:rsid w:val="001B059D"/>
    <w:rsid w:val="001B09DE"/>
    <w:rsid w:val="001B0AB8"/>
    <w:rsid w:val="001B0E43"/>
    <w:rsid w:val="001B1654"/>
    <w:rsid w:val="001B1DFB"/>
    <w:rsid w:val="001B21F3"/>
    <w:rsid w:val="001B247F"/>
    <w:rsid w:val="001B289C"/>
    <w:rsid w:val="001B291E"/>
    <w:rsid w:val="001B3744"/>
    <w:rsid w:val="001B3908"/>
    <w:rsid w:val="001B3A81"/>
    <w:rsid w:val="001B4002"/>
    <w:rsid w:val="001B4975"/>
    <w:rsid w:val="001B4B96"/>
    <w:rsid w:val="001B4BE9"/>
    <w:rsid w:val="001B4DE1"/>
    <w:rsid w:val="001B5001"/>
    <w:rsid w:val="001B5147"/>
    <w:rsid w:val="001B541B"/>
    <w:rsid w:val="001B5488"/>
    <w:rsid w:val="001B5691"/>
    <w:rsid w:val="001B597F"/>
    <w:rsid w:val="001B5A16"/>
    <w:rsid w:val="001B5AF4"/>
    <w:rsid w:val="001B6568"/>
    <w:rsid w:val="001B66EB"/>
    <w:rsid w:val="001B687E"/>
    <w:rsid w:val="001B7181"/>
    <w:rsid w:val="001B7209"/>
    <w:rsid w:val="001B7330"/>
    <w:rsid w:val="001B75C1"/>
    <w:rsid w:val="001B7A88"/>
    <w:rsid w:val="001B7D72"/>
    <w:rsid w:val="001C07D9"/>
    <w:rsid w:val="001C16CC"/>
    <w:rsid w:val="001C2149"/>
    <w:rsid w:val="001C217A"/>
    <w:rsid w:val="001C2242"/>
    <w:rsid w:val="001C43BF"/>
    <w:rsid w:val="001C50C5"/>
    <w:rsid w:val="001C5B66"/>
    <w:rsid w:val="001C5E3A"/>
    <w:rsid w:val="001C5FA7"/>
    <w:rsid w:val="001C5FB6"/>
    <w:rsid w:val="001C6830"/>
    <w:rsid w:val="001C6AB7"/>
    <w:rsid w:val="001C6D74"/>
    <w:rsid w:val="001C7062"/>
    <w:rsid w:val="001C7165"/>
    <w:rsid w:val="001C7271"/>
    <w:rsid w:val="001C7D4A"/>
    <w:rsid w:val="001D0994"/>
    <w:rsid w:val="001D0F59"/>
    <w:rsid w:val="001D1464"/>
    <w:rsid w:val="001D1D5A"/>
    <w:rsid w:val="001D1D71"/>
    <w:rsid w:val="001D1DA1"/>
    <w:rsid w:val="001D2126"/>
    <w:rsid w:val="001D26C7"/>
    <w:rsid w:val="001D286C"/>
    <w:rsid w:val="001D2CFA"/>
    <w:rsid w:val="001D30AF"/>
    <w:rsid w:val="001D3142"/>
    <w:rsid w:val="001D3CB6"/>
    <w:rsid w:val="001D430D"/>
    <w:rsid w:val="001D4A87"/>
    <w:rsid w:val="001D5555"/>
    <w:rsid w:val="001D5854"/>
    <w:rsid w:val="001D5AE9"/>
    <w:rsid w:val="001D5E3E"/>
    <w:rsid w:val="001D5E69"/>
    <w:rsid w:val="001D6AE3"/>
    <w:rsid w:val="001D6C18"/>
    <w:rsid w:val="001D6D5D"/>
    <w:rsid w:val="001D6D86"/>
    <w:rsid w:val="001D6EEC"/>
    <w:rsid w:val="001D6F91"/>
    <w:rsid w:val="001D7247"/>
    <w:rsid w:val="001D7BAC"/>
    <w:rsid w:val="001D7D2B"/>
    <w:rsid w:val="001E03B2"/>
    <w:rsid w:val="001E06E8"/>
    <w:rsid w:val="001E0E66"/>
    <w:rsid w:val="001E0F6E"/>
    <w:rsid w:val="001E1180"/>
    <w:rsid w:val="001E13D1"/>
    <w:rsid w:val="001E174F"/>
    <w:rsid w:val="001E1B00"/>
    <w:rsid w:val="001E2752"/>
    <w:rsid w:val="001E2E67"/>
    <w:rsid w:val="001E45F8"/>
    <w:rsid w:val="001E4EB3"/>
    <w:rsid w:val="001E545C"/>
    <w:rsid w:val="001E5503"/>
    <w:rsid w:val="001E5D29"/>
    <w:rsid w:val="001E5E9E"/>
    <w:rsid w:val="001E5EDE"/>
    <w:rsid w:val="001E6096"/>
    <w:rsid w:val="001E6FB1"/>
    <w:rsid w:val="001E7080"/>
    <w:rsid w:val="001E7E07"/>
    <w:rsid w:val="001F0498"/>
    <w:rsid w:val="001F1A7C"/>
    <w:rsid w:val="001F200E"/>
    <w:rsid w:val="001F2815"/>
    <w:rsid w:val="001F2849"/>
    <w:rsid w:val="001F3C5F"/>
    <w:rsid w:val="001F460B"/>
    <w:rsid w:val="001F4DB6"/>
    <w:rsid w:val="001F59E1"/>
    <w:rsid w:val="001F5A83"/>
    <w:rsid w:val="001F5D1F"/>
    <w:rsid w:val="001F5E00"/>
    <w:rsid w:val="001F6370"/>
    <w:rsid w:val="001F656C"/>
    <w:rsid w:val="001F65E6"/>
    <w:rsid w:val="001F66C5"/>
    <w:rsid w:val="001F6EF9"/>
    <w:rsid w:val="001F713E"/>
    <w:rsid w:val="00200602"/>
    <w:rsid w:val="00201053"/>
    <w:rsid w:val="00201C3F"/>
    <w:rsid w:val="002028D8"/>
    <w:rsid w:val="00202B48"/>
    <w:rsid w:val="00202E92"/>
    <w:rsid w:val="00204950"/>
    <w:rsid w:val="00204BD8"/>
    <w:rsid w:val="00204F6C"/>
    <w:rsid w:val="0020591D"/>
    <w:rsid w:val="0020595E"/>
    <w:rsid w:val="00205C74"/>
    <w:rsid w:val="00205F16"/>
    <w:rsid w:val="00206031"/>
    <w:rsid w:val="00206052"/>
    <w:rsid w:val="00206073"/>
    <w:rsid w:val="0020615E"/>
    <w:rsid w:val="002062FC"/>
    <w:rsid w:val="00210275"/>
    <w:rsid w:val="0021040C"/>
    <w:rsid w:val="00210632"/>
    <w:rsid w:val="002109CE"/>
    <w:rsid w:val="00212113"/>
    <w:rsid w:val="00212460"/>
    <w:rsid w:val="0021278E"/>
    <w:rsid w:val="0021348E"/>
    <w:rsid w:val="0021391D"/>
    <w:rsid w:val="00213D92"/>
    <w:rsid w:val="00213EA4"/>
    <w:rsid w:val="002144A8"/>
    <w:rsid w:val="0021470B"/>
    <w:rsid w:val="002149F7"/>
    <w:rsid w:val="00214CF3"/>
    <w:rsid w:val="00215C5E"/>
    <w:rsid w:val="00216273"/>
    <w:rsid w:val="00216474"/>
    <w:rsid w:val="0021693D"/>
    <w:rsid w:val="00216A84"/>
    <w:rsid w:val="002172B6"/>
    <w:rsid w:val="002174F9"/>
    <w:rsid w:val="002177F5"/>
    <w:rsid w:val="00217DAE"/>
    <w:rsid w:val="00220857"/>
    <w:rsid w:val="00220D83"/>
    <w:rsid w:val="00221367"/>
    <w:rsid w:val="00221844"/>
    <w:rsid w:val="0022206D"/>
    <w:rsid w:val="002222A5"/>
    <w:rsid w:val="002222D9"/>
    <w:rsid w:val="002225C0"/>
    <w:rsid w:val="00222931"/>
    <w:rsid w:val="00222F4A"/>
    <w:rsid w:val="0022328B"/>
    <w:rsid w:val="00223510"/>
    <w:rsid w:val="00223F0D"/>
    <w:rsid w:val="002245DA"/>
    <w:rsid w:val="00225F7D"/>
    <w:rsid w:val="0022617B"/>
    <w:rsid w:val="00226C0D"/>
    <w:rsid w:val="002274F3"/>
    <w:rsid w:val="00227755"/>
    <w:rsid w:val="00227AB2"/>
    <w:rsid w:val="002300F5"/>
    <w:rsid w:val="00230231"/>
    <w:rsid w:val="00230730"/>
    <w:rsid w:val="00231665"/>
    <w:rsid w:val="00231C59"/>
    <w:rsid w:val="00231E4F"/>
    <w:rsid w:val="00232DD6"/>
    <w:rsid w:val="00232E2A"/>
    <w:rsid w:val="0023318A"/>
    <w:rsid w:val="00233378"/>
    <w:rsid w:val="002333E1"/>
    <w:rsid w:val="002334A9"/>
    <w:rsid w:val="00233645"/>
    <w:rsid w:val="00233BA7"/>
    <w:rsid w:val="00233E99"/>
    <w:rsid w:val="00234C18"/>
    <w:rsid w:val="00234C99"/>
    <w:rsid w:val="00234CCB"/>
    <w:rsid w:val="00234D53"/>
    <w:rsid w:val="002367A5"/>
    <w:rsid w:val="002368AF"/>
    <w:rsid w:val="00236D91"/>
    <w:rsid w:val="00236F7E"/>
    <w:rsid w:val="00237096"/>
    <w:rsid w:val="0023748B"/>
    <w:rsid w:val="00237AE7"/>
    <w:rsid w:val="00240FCE"/>
    <w:rsid w:val="00240FE8"/>
    <w:rsid w:val="00241242"/>
    <w:rsid w:val="002413EC"/>
    <w:rsid w:val="00241682"/>
    <w:rsid w:val="002419CF"/>
    <w:rsid w:val="00241F49"/>
    <w:rsid w:val="002427E9"/>
    <w:rsid w:val="00242B88"/>
    <w:rsid w:val="00243305"/>
    <w:rsid w:val="00243862"/>
    <w:rsid w:val="00243E32"/>
    <w:rsid w:val="00243EB4"/>
    <w:rsid w:val="00244A2B"/>
    <w:rsid w:val="00245653"/>
    <w:rsid w:val="00245C67"/>
    <w:rsid w:val="00245D02"/>
    <w:rsid w:val="0024607C"/>
    <w:rsid w:val="00246211"/>
    <w:rsid w:val="00246B9F"/>
    <w:rsid w:val="00246DAB"/>
    <w:rsid w:val="00247119"/>
    <w:rsid w:val="00247160"/>
    <w:rsid w:val="002472CC"/>
    <w:rsid w:val="00247382"/>
    <w:rsid w:val="002473E9"/>
    <w:rsid w:val="0024781B"/>
    <w:rsid w:val="00247E94"/>
    <w:rsid w:val="0025018F"/>
    <w:rsid w:val="002509FE"/>
    <w:rsid w:val="00250F2E"/>
    <w:rsid w:val="00250F54"/>
    <w:rsid w:val="00250F59"/>
    <w:rsid w:val="00251033"/>
    <w:rsid w:val="002513BA"/>
    <w:rsid w:val="00251487"/>
    <w:rsid w:val="00251640"/>
    <w:rsid w:val="00251B3F"/>
    <w:rsid w:val="00252526"/>
    <w:rsid w:val="00252943"/>
    <w:rsid w:val="002533B3"/>
    <w:rsid w:val="002534B3"/>
    <w:rsid w:val="00253529"/>
    <w:rsid w:val="00253A1C"/>
    <w:rsid w:val="00253A75"/>
    <w:rsid w:val="00253E9C"/>
    <w:rsid w:val="002540D0"/>
    <w:rsid w:val="00254B86"/>
    <w:rsid w:val="0025550C"/>
    <w:rsid w:val="00255684"/>
    <w:rsid w:val="002556D3"/>
    <w:rsid w:val="00255B06"/>
    <w:rsid w:val="00255FE0"/>
    <w:rsid w:val="00256510"/>
    <w:rsid w:val="00256F95"/>
    <w:rsid w:val="002574B8"/>
    <w:rsid w:val="0025757D"/>
    <w:rsid w:val="00257937"/>
    <w:rsid w:val="0026073C"/>
    <w:rsid w:val="002607D1"/>
    <w:rsid w:val="00260E6A"/>
    <w:rsid w:val="00260F1D"/>
    <w:rsid w:val="002613A3"/>
    <w:rsid w:val="002624A0"/>
    <w:rsid w:val="0026323B"/>
    <w:rsid w:val="002639F2"/>
    <w:rsid w:val="002639F3"/>
    <w:rsid w:val="00263FC1"/>
    <w:rsid w:val="0026438A"/>
    <w:rsid w:val="00264449"/>
    <w:rsid w:val="00264955"/>
    <w:rsid w:val="0026521E"/>
    <w:rsid w:val="00265284"/>
    <w:rsid w:val="00265C07"/>
    <w:rsid w:val="00265CCC"/>
    <w:rsid w:val="002662A4"/>
    <w:rsid w:val="002665B5"/>
    <w:rsid w:val="002678B4"/>
    <w:rsid w:val="00270676"/>
    <w:rsid w:val="00270D0B"/>
    <w:rsid w:val="00270E42"/>
    <w:rsid w:val="0027102A"/>
    <w:rsid w:val="00271126"/>
    <w:rsid w:val="00271E21"/>
    <w:rsid w:val="00271ECC"/>
    <w:rsid w:val="00271F30"/>
    <w:rsid w:val="00272159"/>
    <w:rsid w:val="002722F0"/>
    <w:rsid w:val="00272709"/>
    <w:rsid w:val="002735EC"/>
    <w:rsid w:val="00273976"/>
    <w:rsid w:val="00273CDB"/>
    <w:rsid w:val="00273E3A"/>
    <w:rsid w:val="00274113"/>
    <w:rsid w:val="00274533"/>
    <w:rsid w:val="00274D48"/>
    <w:rsid w:val="00274F69"/>
    <w:rsid w:val="00275926"/>
    <w:rsid w:val="00275C7E"/>
    <w:rsid w:val="00276156"/>
    <w:rsid w:val="00276418"/>
    <w:rsid w:val="002767FE"/>
    <w:rsid w:val="00276C60"/>
    <w:rsid w:val="002770BD"/>
    <w:rsid w:val="0027768F"/>
    <w:rsid w:val="00277809"/>
    <w:rsid w:val="00277BAB"/>
    <w:rsid w:val="00277D8B"/>
    <w:rsid w:val="00277E3A"/>
    <w:rsid w:val="00277F8E"/>
    <w:rsid w:val="00280235"/>
    <w:rsid w:val="00280419"/>
    <w:rsid w:val="0028099F"/>
    <w:rsid w:val="00280AFE"/>
    <w:rsid w:val="00280FFF"/>
    <w:rsid w:val="00281094"/>
    <w:rsid w:val="00281733"/>
    <w:rsid w:val="002818FC"/>
    <w:rsid w:val="00281AED"/>
    <w:rsid w:val="00281E44"/>
    <w:rsid w:val="00281FE8"/>
    <w:rsid w:val="00282216"/>
    <w:rsid w:val="00283356"/>
    <w:rsid w:val="00283385"/>
    <w:rsid w:val="002835D0"/>
    <w:rsid w:val="002836DC"/>
    <w:rsid w:val="00283E74"/>
    <w:rsid w:val="002842B3"/>
    <w:rsid w:val="002843DC"/>
    <w:rsid w:val="002854EF"/>
    <w:rsid w:val="002856F1"/>
    <w:rsid w:val="00285A04"/>
    <w:rsid w:val="00285A94"/>
    <w:rsid w:val="002860AC"/>
    <w:rsid w:val="00286978"/>
    <w:rsid w:val="00287519"/>
    <w:rsid w:val="00287C79"/>
    <w:rsid w:val="002901F9"/>
    <w:rsid w:val="00290426"/>
    <w:rsid w:val="00290678"/>
    <w:rsid w:val="00290B62"/>
    <w:rsid w:val="00290CB7"/>
    <w:rsid w:val="00290DBF"/>
    <w:rsid w:val="002910F8"/>
    <w:rsid w:val="002912A9"/>
    <w:rsid w:val="00291809"/>
    <w:rsid w:val="00291D65"/>
    <w:rsid w:val="00291F9B"/>
    <w:rsid w:val="00292294"/>
    <w:rsid w:val="0029248E"/>
    <w:rsid w:val="0029274E"/>
    <w:rsid w:val="00292CC6"/>
    <w:rsid w:val="002936A0"/>
    <w:rsid w:val="00293847"/>
    <w:rsid w:val="00293A29"/>
    <w:rsid w:val="00293D2C"/>
    <w:rsid w:val="00293D4B"/>
    <w:rsid w:val="002946C4"/>
    <w:rsid w:val="00294949"/>
    <w:rsid w:val="00294CE2"/>
    <w:rsid w:val="00294F09"/>
    <w:rsid w:val="00295308"/>
    <w:rsid w:val="00295311"/>
    <w:rsid w:val="00295F8E"/>
    <w:rsid w:val="002960EE"/>
    <w:rsid w:val="00296417"/>
    <w:rsid w:val="002969AD"/>
    <w:rsid w:val="00296FDB"/>
    <w:rsid w:val="0029764E"/>
    <w:rsid w:val="002A0064"/>
    <w:rsid w:val="002A0A9B"/>
    <w:rsid w:val="002A0CF3"/>
    <w:rsid w:val="002A290A"/>
    <w:rsid w:val="002A31C2"/>
    <w:rsid w:val="002A3512"/>
    <w:rsid w:val="002A3C01"/>
    <w:rsid w:val="002A3E04"/>
    <w:rsid w:val="002A4207"/>
    <w:rsid w:val="002A43DA"/>
    <w:rsid w:val="002A4647"/>
    <w:rsid w:val="002A52E6"/>
    <w:rsid w:val="002A52F0"/>
    <w:rsid w:val="002A566A"/>
    <w:rsid w:val="002A57B5"/>
    <w:rsid w:val="002A5ACA"/>
    <w:rsid w:val="002A628E"/>
    <w:rsid w:val="002A68A6"/>
    <w:rsid w:val="002A6F32"/>
    <w:rsid w:val="002A7255"/>
    <w:rsid w:val="002A77F9"/>
    <w:rsid w:val="002A7ADD"/>
    <w:rsid w:val="002B00FF"/>
    <w:rsid w:val="002B0526"/>
    <w:rsid w:val="002B08AB"/>
    <w:rsid w:val="002B0E96"/>
    <w:rsid w:val="002B115A"/>
    <w:rsid w:val="002B126B"/>
    <w:rsid w:val="002B1306"/>
    <w:rsid w:val="002B16D3"/>
    <w:rsid w:val="002B1C2B"/>
    <w:rsid w:val="002B1FB2"/>
    <w:rsid w:val="002B2610"/>
    <w:rsid w:val="002B284B"/>
    <w:rsid w:val="002B2A35"/>
    <w:rsid w:val="002B32FC"/>
    <w:rsid w:val="002B410E"/>
    <w:rsid w:val="002B4784"/>
    <w:rsid w:val="002B4FC8"/>
    <w:rsid w:val="002B5161"/>
    <w:rsid w:val="002B6178"/>
    <w:rsid w:val="002B6BAA"/>
    <w:rsid w:val="002B6E60"/>
    <w:rsid w:val="002B706A"/>
    <w:rsid w:val="002B7567"/>
    <w:rsid w:val="002B7589"/>
    <w:rsid w:val="002B75AD"/>
    <w:rsid w:val="002B75E5"/>
    <w:rsid w:val="002B7879"/>
    <w:rsid w:val="002C0172"/>
    <w:rsid w:val="002C031C"/>
    <w:rsid w:val="002C0643"/>
    <w:rsid w:val="002C0B9E"/>
    <w:rsid w:val="002C0C2C"/>
    <w:rsid w:val="002C10B1"/>
    <w:rsid w:val="002C1208"/>
    <w:rsid w:val="002C1698"/>
    <w:rsid w:val="002C18FC"/>
    <w:rsid w:val="002C1971"/>
    <w:rsid w:val="002C1C41"/>
    <w:rsid w:val="002C1DDA"/>
    <w:rsid w:val="002C232F"/>
    <w:rsid w:val="002C28A1"/>
    <w:rsid w:val="002C2A1D"/>
    <w:rsid w:val="002C2BD0"/>
    <w:rsid w:val="002C34BA"/>
    <w:rsid w:val="002C3538"/>
    <w:rsid w:val="002C3C6F"/>
    <w:rsid w:val="002C3F37"/>
    <w:rsid w:val="002C40A6"/>
    <w:rsid w:val="002C43A1"/>
    <w:rsid w:val="002C48B4"/>
    <w:rsid w:val="002C52C5"/>
    <w:rsid w:val="002C6294"/>
    <w:rsid w:val="002C64E3"/>
    <w:rsid w:val="002C68C7"/>
    <w:rsid w:val="002C699E"/>
    <w:rsid w:val="002C7169"/>
    <w:rsid w:val="002C72F9"/>
    <w:rsid w:val="002C77EF"/>
    <w:rsid w:val="002C7C21"/>
    <w:rsid w:val="002C7C7A"/>
    <w:rsid w:val="002D04DA"/>
    <w:rsid w:val="002D072E"/>
    <w:rsid w:val="002D0D95"/>
    <w:rsid w:val="002D0E67"/>
    <w:rsid w:val="002D0F90"/>
    <w:rsid w:val="002D1009"/>
    <w:rsid w:val="002D1943"/>
    <w:rsid w:val="002D1AC5"/>
    <w:rsid w:val="002D1BC6"/>
    <w:rsid w:val="002D1F86"/>
    <w:rsid w:val="002D22EE"/>
    <w:rsid w:val="002D23DA"/>
    <w:rsid w:val="002D3222"/>
    <w:rsid w:val="002D33AE"/>
    <w:rsid w:val="002D3734"/>
    <w:rsid w:val="002D3CD2"/>
    <w:rsid w:val="002D3F70"/>
    <w:rsid w:val="002D4295"/>
    <w:rsid w:val="002D434A"/>
    <w:rsid w:val="002D4942"/>
    <w:rsid w:val="002D4A01"/>
    <w:rsid w:val="002D4C56"/>
    <w:rsid w:val="002D4D5C"/>
    <w:rsid w:val="002D72E8"/>
    <w:rsid w:val="002D756B"/>
    <w:rsid w:val="002D760A"/>
    <w:rsid w:val="002D7AEB"/>
    <w:rsid w:val="002D7B09"/>
    <w:rsid w:val="002D7B69"/>
    <w:rsid w:val="002E0553"/>
    <w:rsid w:val="002E0731"/>
    <w:rsid w:val="002E10A7"/>
    <w:rsid w:val="002E16A1"/>
    <w:rsid w:val="002E1C07"/>
    <w:rsid w:val="002E1FF6"/>
    <w:rsid w:val="002E30B1"/>
    <w:rsid w:val="002E3427"/>
    <w:rsid w:val="002E362F"/>
    <w:rsid w:val="002E393A"/>
    <w:rsid w:val="002E4A10"/>
    <w:rsid w:val="002E4B88"/>
    <w:rsid w:val="002E526C"/>
    <w:rsid w:val="002E5439"/>
    <w:rsid w:val="002E5CA0"/>
    <w:rsid w:val="002E6472"/>
    <w:rsid w:val="002E6BD3"/>
    <w:rsid w:val="002E743D"/>
    <w:rsid w:val="002E7CD7"/>
    <w:rsid w:val="002F1526"/>
    <w:rsid w:val="002F279F"/>
    <w:rsid w:val="002F2B78"/>
    <w:rsid w:val="002F2FD3"/>
    <w:rsid w:val="002F3006"/>
    <w:rsid w:val="002F3353"/>
    <w:rsid w:val="002F414D"/>
    <w:rsid w:val="002F4255"/>
    <w:rsid w:val="002F4326"/>
    <w:rsid w:val="002F491F"/>
    <w:rsid w:val="002F5228"/>
    <w:rsid w:val="002F54F5"/>
    <w:rsid w:val="002F5769"/>
    <w:rsid w:val="002F5782"/>
    <w:rsid w:val="002F60AD"/>
    <w:rsid w:val="002F7653"/>
    <w:rsid w:val="002F787C"/>
    <w:rsid w:val="003001AB"/>
    <w:rsid w:val="00300457"/>
    <w:rsid w:val="0030056C"/>
    <w:rsid w:val="00300ECF"/>
    <w:rsid w:val="0030148E"/>
    <w:rsid w:val="00301C09"/>
    <w:rsid w:val="00301C16"/>
    <w:rsid w:val="00301D41"/>
    <w:rsid w:val="00301DBB"/>
    <w:rsid w:val="00301F78"/>
    <w:rsid w:val="00302548"/>
    <w:rsid w:val="00302A65"/>
    <w:rsid w:val="00302D0D"/>
    <w:rsid w:val="00302E85"/>
    <w:rsid w:val="00303013"/>
    <w:rsid w:val="0030348E"/>
    <w:rsid w:val="00303828"/>
    <w:rsid w:val="003039CC"/>
    <w:rsid w:val="00303F6D"/>
    <w:rsid w:val="003043F0"/>
    <w:rsid w:val="00304968"/>
    <w:rsid w:val="0030553F"/>
    <w:rsid w:val="00305FD6"/>
    <w:rsid w:val="00306384"/>
    <w:rsid w:val="003071A0"/>
    <w:rsid w:val="00307249"/>
    <w:rsid w:val="00307864"/>
    <w:rsid w:val="00307B05"/>
    <w:rsid w:val="00307B99"/>
    <w:rsid w:val="00310233"/>
    <w:rsid w:val="003103DC"/>
    <w:rsid w:val="003104AE"/>
    <w:rsid w:val="003107EB"/>
    <w:rsid w:val="00311048"/>
    <w:rsid w:val="00311965"/>
    <w:rsid w:val="00311B20"/>
    <w:rsid w:val="00312195"/>
    <w:rsid w:val="003123CA"/>
    <w:rsid w:val="003123F5"/>
    <w:rsid w:val="00312864"/>
    <w:rsid w:val="003128F5"/>
    <w:rsid w:val="00312ADA"/>
    <w:rsid w:val="00312B0D"/>
    <w:rsid w:val="00312CDD"/>
    <w:rsid w:val="00312DD2"/>
    <w:rsid w:val="00313273"/>
    <w:rsid w:val="00313304"/>
    <w:rsid w:val="00313B93"/>
    <w:rsid w:val="0031436F"/>
    <w:rsid w:val="00314DDE"/>
    <w:rsid w:val="00315020"/>
    <w:rsid w:val="00315E11"/>
    <w:rsid w:val="0031600D"/>
    <w:rsid w:val="00316657"/>
    <w:rsid w:val="00316AF0"/>
    <w:rsid w:val="0031711C"/>
    <w:rsid w:val="00317362"/>
    <w:rsid w:val="003175F9"/>
    <w:rsid w:val="00317ABA"/>
    <w:rsid w:val="00320131"/>
    <w:rsid w:val="00320606"/>
    <w:rsid w:val="003207FE"/>
    <w:rsid w:val="00320AE9"/>
    <w:rsid w:val="00321224"/>
    <w:rsid w:val="0032153F"/>
    <w:rsid w:val="00321E92"/>
    <w:rsid w:val="00322560"/>
    <w:rsid w:val="003225F6"/>
    <w:rsid w:val="00323588"/>
    <w:rsid w:val="00323980"/>
    <w:rsid w:val="00323DD4"/>
    <w:rsid w:val="00324856"/>
    <w:rsid w:val="00325E63"/>
    <w:rsid w:val="003266A4"/>
    <w:rsid w:val="0032704A"/>
    <w:rsid w:val="00327E5A"/>
    <w:rsid w:val="003306E5"/>
    <w:rsid w:val="00330AEC"/>
    <w:rsid w:val="00330B0D"/>
    <w:rsid w:val="00330E5F"/>
    <w:rsid w:val="003310B3"/>
    <w:rsid w:val="00331304"/>
    <w:rsid w:val="003313C9"/>
    <w:rsid w:val="00331AF6"/>
    <w:rsid w:val="0033272C"/>
    <w:rsid w:val="00332DBC"/>
    <w:rsid w:val="00333564"/>
    <w:rsid w:val="00333A01"/>
    <w:rsid w:val="00334275"/>
    <w:rsid w:val="0033455E"/>
    <w:rsid w:val="00334860"/>
    <w:rsid w:val="00334D92"/>
    <w:rsid w:val="00335048"/>
    <w:rsid w:val="003358CF"/>
    <w:rsid w:val="00335A5D"/>
    <w:rsid w:val="00335BB7"/>
    <w:rsid w:val="00335F51"/>
    <w:rsid w:val="0033639C"/>
    <w:rsid w:val="003372D2"/>
    <w:rsid w:val="00337602"/>
    <w:rsid w:val="00340364"/>
    <w:rsid w:val="00340463"/>
    <w:rsid w:val="00340847"/>
    <w:rsid w:val="003417BB"/>
    <w:rsid w:val="00341C77"/>
    <w:rsid w:val="0034242F"/>
    <w:rsid w:val="00342F81"/>
    <w:rsid w:val="0034303F"/>
    <w:rsid w:val="003435B0"/>
    <w:rsid w:val="00343985"/>
    <w:rsid w:val="0034420E"/>
    <w:rsid w:val="003448E0"/>
    <w:rsid w:val="00344AB7"/>
    <w:rsid w:val="003457CF"/>
    <w:rsid w:val="00345871"/>
    <w:rsid w:val="00345A2D"/>
    <w:rsid w:val="00346399"/>
    <w:rsid w:val="003465BC"/>
    <w:rsid w:val="00346C77"/>
    <w:rsid w:val="00346CBB"/>
    <w:rsid w:val="00346EEE"/>
    <w:rsid w:val="00346F2C"/>
    <w:rsid w:val="0034721C"/>
    <w:rsid w:val="00347D05"/>
    <w:rsid w:val="00347D8F"/>
    <w:rsid w:val="00347E07"/>
    <w:rsid w:val="00347EC7"/>
    <w:rsid w:val="00350712"/>
    <w:rsid w:val="00350A81"/>
    <w:rsid w:val="00350C0E"/>
    <w:rsid w:val="00350E90"/>
    <w:rsid w:val="0035133A"/>
    <w:rsid w:val="003514E4"/>
    <w:rsid w:val="003524F8"/>
    <w:rsid w:val="0035260B"/>
    <w:rsid w:val="003528D3"/>
    <w:rsid w:val="00352FCB"/>
    <w:rsid w:val="003530E5"/>
    <w:rsid w:val="00353713"/>
    <w:rsid w:val="00353B43"/>
    <w:rsid w:val="00353C31"/>
    <w:rsid w:val="00353D1D"/>
    <w:rsid w:val="003540E2"/>
    <w:rsid w:val="003541A7"/>
    <w:rsid w:val="00354606"/>
    <w:rsid w:val="003548C4"/>
    <w:rsid w:val="00354BFF"/>
    <w:rsid w:val="0035500B"/>
    <w:rsid w:val="003550A0"/>
    <w:rsid w:val="003555FF"/>
    <w:rsid w:val="0035565B"/>
    <w:rsid w:val="003557AE"/>
    <w:rsid w:val="0035595B"/>
    <w:rsid w:val="00355A70"/>
    <w:rsid w:val="00355F44"/>
    <w:rsid w:val="0035610A"/>
    <w:rsid w:val="003564E2"/>
    <w:rsid w:val="003568EF"/>
    <w:rsid w:val="00357261"/>
    <w:rsid w:val="00357734"/>
    <w:rsid w:val="00357A34"/>
    <w:rsid w:val="003605D0"/>
    <w:rsid w:val="003605F1"/>
    <w:rsid w:val="00360837"/>
    <w:rsid w:val="00360BDA"/>
    <w:rsid w:val="00360C85"/>
    <w:rsid w:val="00360EF1"/>
    <w:rsid w:val="00360FE8"/>
    <w:rsid w:val="0036129E"/>
    <w:rsid w:val="0036142D"/>
    <w:rsid w:val="00361A61"/>
    <w:rsid w:val="00361C7C"/>
    <w:rsid w:val="00361D61"/>
    <w:rsid w:val="003627FF"/>
    <w:rsid w:val="00362C59"/>
    <w:rsid w:val="0036328E"/>
    <w:rsid w:val="00363397"/>
    <w:rsid w:val="0036369E"/>
    <w:rsid w:val="00363A10"/>
    <w:rsid w:val="00363CDE"/>
    <w:rsid w:val="0036453D"/>
    <w:rsid w:val="003645D0"/>
    <w:rsid w:val="00365134"/>
    <w:rsid w:val="00365E4C"/>
    <w:rsid w:val="0036612E"/>
    <w:rsid w:val="00366601"/>
    <w:rsid w:val="00366AA7"/>
    <w:rsid w:val="00367494"/>
    <w:rsid w:val="0036769B"/>
    <w:rsid w:val="00367919"/>
    <w:rsid w:val="00367DAE"/>
    <w:rsid w:val="00370A2D"/>
    <w:rsid w:val="00370E34"/>
    <w:rsid w:val="0037142A"/>
    <w:rsid w:val="003714F2"/>
    <w:rsid w:val="00372CD5"/>
    <w:rsid w:val="0037352F"/>
    <w:rsid w:val="00373603"/>
    <w:rsid w:val="00373611"/>
    <w:rsid w:val="00373866"/>
    <w:rsid w:val="00373BDE"/>
    <w:rsid w:val="00373CCA"/>
    <w:rsid w:val="00373EF3"/>
    <w:rsid w:val="00374448"/>
    <w:rsid w:val="00374582"/>
    <w:rsid w:val="00374940"/>
    <w:rsid w:val="0037496C"/>
    <w:rsid w:val="0037617D"/>
    <w:rsid w:val="003763D2"/>
    <w:rsid w:val="003763FB"/>
    <w:rsid w:val="0037720A"/>
    <w:rsid w:val="00377297"/>
    <w:rsid w:val="003775BA"/>
    <w:rsid w:val="003776A6"/>
    <w:rsid w:val="003776A9"/>
    <w:rsid w:val="00377A6F"/>
    <w:rsid w:val="00377F22"/>
    <w:rsid w:val="0038081B"/>
    <w:rsid w:val="00380D10"/>
    <w:rsid w:val="003810A6"/>
    <w:rsid w:val="003816A0"/>
    <w:rsid w:val="0038283B"/>
    <w:rsid w:val="00382CA9"/>
    <w:rsid w:val="00382F19"/>
    <w:rsid w:val="00382FA0"/>
    <w:rsid w:val="0038406E"/>
    <w:rsid w:val="0038517F"/>
    <w:rsid w:val="003854CE"/>
    <w:rsid w:val="00385B78"/>
    <w:rsid w:val="00385BA9"/>
    <w:rsid w:val="00385C4C"/>
    <w:rsid w:val="003863FD"/>
    <w:rsid w:val="003868A2"/>
    <w:rsid w:val="00387633"/>
    <w:rsid w:val="00387E4F"/>
    <w:rsid w:val="00387E9D"/>
    <w:rsid w:val="00390524"/>
    <w:rsid w:val="00390857"/>
    <w:rsid w:val="00390A3F"/>
    <w:rsid w:val="00390D52"/>
    <w:rsid w:val="00391A2D"/>
    <w:rsid w:val="00393673"/>
    <w:rsid w:val="003936FB"/>
    <w:rsid w:val="00394BBB"/>
    <w:rsid w:val="00395117"/>
    <w:rsid w:val="0039533A"/>
    <w:rsid w:val="0039588B"/>
    <w:rsid w:val="00395D6F"/>
    <w:rsid w:val="003963A3"/>
    <w:rsid w:val="0039655B"/>
    <w:rsid w:val="0039669E"/>
    <w:rsid w:val="00396845"/>
    <w:rsid w:val="00396D6E"/>
    <w:rsid w:val="00396FE6"/>
    <w:rsid w:val="00397179"/>
    <w:rsid w:val="00397EE3"/>
    <w:rsid w:val="003A05FD"/>
    <w:rsid w:val="003A092A"/>
    <w:rsid w:val="003A1058"/>
    <w:rsid w:val="003A10DA"/>
    <w:rsid w:val="003A11C3"/>
    <w:rsid w:val="003A195A"/>
    <w:rsid w:val="003A1C45"/>
    <w:rsid w:val="003A1FEB"/>
    <w:rsid w:val="003A203F"/>
    <w:rsid w:val="003A245B"/>
    <w:rsid w:val="003A287A"/>
    <w:rsid w:val="003A2C54"/>
    <w:rsid w:val="003A3005"/>
    <w:rsid w:val="003A379E"/>
    <w:rsid w:val="003A3D84"/>
    <w:rsid w:val="003A4628"/>
    <w:rsid w:val="003A52A3"/>
    <w:rsid w:val="003A54CA"/>
    <w:rsid w:val="003A5641"/>
    <w:rsid w:val="003A66B6"/>
    <w:rsid w:val="003A67AA"/>
    <w:rsid w:val="003A6B0A"/>
    <w:rsid w:val="003A7D66"/>
    <w:rsid w:val="003A7E4C"/>
    <w:rsid w:val="003A7F1F"/>
    <w:rsid w:val="003B0705"/>
    <w:rsid w:val="003B0AFC"/>
    <w:rsid w:val="003B0D53"/>
    <w:rsid w:val="003B18E3"/>
    <w:rsid w:val="003B24C9"/>
    <w:rsid w:val="003B5199"/>
    <w:rsid w:val="003B5241"/>
    <w:rsid w:val="003B53D8"/>
    <w:rsid w:val="003B574C"/>
    <w:rsid w:val="003B5D9F"/>
    <w:rsid w:val="003B743E"/>
    <w:rsid w:val="003B799C"/>
    <w:rsid w:val="003B7AC8"/>
    <w:rsid w:val="003B7EE4"/>
    <w:rsid w:val="003C0388"/>
    <w:rsid w:val="003C05B0"/>
    <w:rsid w:val="003C060A"/>
    <w:rsid w:val="003C27B5"/>
    <w:rsid w:val="003C30F4"/>
    <w:rsid w:val="003C3687"/>
    <w:rsid w:val="003C3B19"/>
    <w:rsid w:val="003C3D05"/>
    <w:rsid w:val="003C3FBF"/>
    <w:rsid w:val="003C4595"/>
    <w:rsid w:val="003C4B48"/>
    <w:rsid w:val="003C57FA"/>
    <w:rsid w:val="003C62C9"/>
    <w:rsid w:val="003C6444"/>
    <w:rsid w:val="003C6464"/>
    <w:rsid w:val="003C6670"/>
    <w:rsid w:val="003D0113"/>
    <w:rsid w:val="003D0173"/>
    <w:rsid w:val="003D118C"/>
    <w:rsid w:val="003D1371"/>
    <w:rsid w:val="003D1A5B"/>
    <w:rsid w:val="003D1B17"/>
    <w:rsid w:val="003D1EFD"/>
    <w:rsid w:val="003D26C5"/>
    <w:rsid w:val="003D2EA9"/>
    <w:rsid w:val="003D3C5C"/>
    <w:rsid w:val="003D4279"/>
    <w:rsid w:val="003D4567"/>
    <w:rsid w:val="003D45C7"/>
    <w:rsid w:val="003D4873"/>
    <w:rsid w:val="003D5966"/>
    <w:rsid w:val="003D59CE"/>
    <w:rsid w:val="003D62E8"/>
    <w:rsid w:val="003D6FFA"/>
    <w:rsid w:val="003D72A7"/>
    <w:rsid w:val="003D78EA"/>
    <w:rsid w:val="003D7AD2"/>
    <w:rsid w:val="003D7FC4"/>
    <w:rsid w:val="003E03D0"/>
    <w:rsid w:val="003E074D"/>
    <w:rsid w:val="003E08DA"/>
    <w:rsid w:val="003E0CED"/>
    <w:rsid w:val="003E12C8"/>
    <w:rsid w:val="003E185E"/>
    <w:rsid w:val="003E1DEC"/>
    <w:rsid w:val="003E1E88"/>
    <w:rsid w:val="003E290C"/>
    <w:rsid w:val="003E2E94"/>
    <w:rsid w:val="003E33C1"/>
    <w:rsid w:val="003E3870"/>
    <w:rsid w:val="003E407D"/>
    <w:rsid w:val="003E4468"/>
    <w:rsid w:val="003E4701"/>
    <w:rsid w:val="003E4E0F"/>
    <w:rsid w:val="003E4EAC"/>
    <w:rsid w:val="003E4F9C"/>
    <w:rsid w:val="003E5762"/>
    <w:rsid w:val="003E579C"/>
    <w:rsid w:val="003E58BA"/>
    <w:rsid w:val="003E593F"/>
    <w:rsid w:val="003E5BBB"/>
    <w:rsid w:val="003E5E44"/>
    <w:rsid w:val="003E65FF"/>
    <w:rsid w:val="003E6CC4"/>
    <w:rsid w:val="003E6D6E"/>
    <w:rsid w:val="003E7930"/>
    <w:rsid w:val="003E7B7D"/>
    <w:rsid w:val="003E7BFD"/>
    <w:rsid w:val="003F00AF"/>
    <w:rsid w:val="003F0158"/>
    <w:rsid w:val="003F0BC8"/>
    <w:rsid w:val="003F19DA"/>
    <w:rsid w:val="003F1A35"/>
    <w:rsid w:val="003F1A4C"/>
    <w:rsid w:val="003F2416"/>
    <w:rsid w:val="003F2B95"/>
    <w:rsid w:val="003F3010"/>
    <w:rsid w:val="003F306F"/>
    <w:rsid w:val="003F3446"/>
    <w:rsid w:val="003F3E9D"/>
    <w:rsid w:val="003F4348"/>
    <w:rsid w:val="003F4797"/>
    <w:rsid w:val="003F4840"/>
    <w:rsid w:val="003F4AF7"/>
    <w:rsid w:val="003F5912"/>
    <w:rsid w:val="003F5C2D"/>
    <w:rsid w:val="003F680C"/>
    <w:rsid w:val="003F715A"/>
    <w:rsid w:val="003F7364"/>
    <w:rsid w:val="003F7375"/>
    <w:rsid w:val="003F7B0D"/>
    <w:rsid w:val="00400506"/>
    <w:rsid w:val="004005BF"/>
    <w:rsid w:val="00400CF4"/>
    <w:rsid w:val="00401546"/>
    <w:rsid w:val="00401755"/>
    <w:rsid w:val="0040190C"/>
    <w:rsid w:val="00401937"/>
    <w:rsid w:val="00401C7B"/>
    <w:rsid w:val="00402222"/>
    <w:rsid w:val="00402A1F"/>
    <w:rsid w:val="0040328E"/>
    <w:rsid w:val="004035DE"/>
    <w:rsid w:val="00403754"/>
    <w:rsid w:val="00403758"/>
    <w:rsid w:val="00403977"/>
    <w:rsid w:val="00404047"/>
    <w:rsid w:val="004043B3"/>
    <w:rsid w:val="004047A1"/>
    <w:rsid w:val="00404992"/>
    <w:rsid w:val="0040504A"/>
    <w:rsid w:val="004050FB"/>
    <w:rsid w:val="00405316"/>
    <w:rsid w:val="00405D3B"/>
    <w:rsid w:val="004065E5"/>
    <w:rsid w:val="00406B16"/>
    <w:rsid w:val="00406DC6"/>
    <w:rsid w:val="00407BC6"/>
    <w:rsid w:val="00407D2F"/>
    <w:rsid w:val="00407F85"/>
    <w:rsid w:val="004106F1"/>
    <w:rsid w:val="00410CBD"/>
    <w:rsid w:val="00410D14"/>
    <w:rsid w:val="00410D36"/>
    <w:rsid w:val="004110F1"/>
    <w:rsid w:val="00411323"/>
    <w:rsid w:val="00411FBC"/>
    <w:rsid w:val="00412D94"/>
    <w:rsid w:val="00412F3C"/>
    <w:rsid w:val="00412F5E"/>
    <w:rsid w:val="00413641"/>
    <w:rsid w:val="004137E8"/>
    <w:rsid w:val="00413B42"/>
    <w:rsid w:val="0041402C"/>
    <w:rsid w:val="004140A5"/>
    <w:rsid w:val="004141C6"/>
    <w:rsid w:val="004144B2"/>
    <w:rsid w:val="00414586"/>
    <w:rsid w:val="0041463F"/>
    <w:rsid w:val="0041489B"/>
    <w:rsid w:val="00414A9D"/>
    <w:rsid w:val="00414C1B"/>
    <w:rsid w:val="00414F6C"/>
    <w:rsid w:val="00415C6B"/>
    <w:rsid w:val="00415F40"/>
    <w:rsid w:val="00416E77"/>
    <w:rsid w:val="00417E8C"/>
    <w:rsid w:val="004205A6"/>
    <w:rsid w:val="0042068D"/>
    <w:rsid w:val="00420F77"/>
    <w:rsid w:val="0042198E"/>
    <w:rsid w:val="00421A04"/>
    <w:rsid w:val="00421E75"/>
    <w:rsid w:val="00422193"/>
    <w:rsid w:val="00422A62"/>
    <w:rsid w:val="00422D39"/>
    <w:rsid w:val="0042319C"/>
    <w:rsid w:val="0042379A"/>
    <w:rsid w:val="00423CFD"/>
    <w:rsid w:val="0042411F"/>
    <w:rsid w:val="00424B33"/>
    <w:rsid w:val="004264D5"/>
    <w:rsid w:val="004266D3"/>
    <w:rsid w:val="00426BB9"/>
    <w:rsid w:val="0042709B"/>
    <w:rsid w:val="00427190"/>
    <w:rsid w:val="00427770"/>
    <w:rsid w:val="00427BDC"/>
    <w:rsid w:val="00427C7C"/>
    <w:rsid w:val="00427EA0"/>
    <w:rsid w:val="00430134"/>
    <w:rsid w:val="00430832"/>
    <w:rsid w:val="00430A89"/>
    <w:rsid w:val="004312F3"/>
    <w:rsid w:val="00431AB8"/>
    <w:rsid w:val="00431B00"/>
    <w:rsid w:val="00431C49"/>
    <w:rsid w:val="0043299C"/>
    <w:rsid w:val="004333A8"/>
    <w:rsid w:val="00433B1F"/>
    <w:rsid w:val="00434C2C"/>
    <w:rsid w:val="00435094"/>
    <w:rsid w:val="004353C7"/>
    <w:rsid w:val="004359ED"/>
    <w:rsid w:val="00435CD6"/>
    <w:rsid w:val="0043658F"/>
    <w:rsid w:val="00436E0F"/>
    <w:rsid w:val="00437C28"/>
    <w:rsid w:val="004405CB"/>
    <w:rsid w:val="00440BE7"/>
    <w:rsid w:val="004413FE"/>
    <w:rsid w:val="0044192F"/>
    <w:rsid w:val="00441CBC"/>
    <w:rsid w:val="004424BB"/>
    <w:rsid w:val="0044250A"/>
    <w:rsid w:val="00442A49"/>
    <w:rsid w:val="00442C23"/>
    <w:rsid w:val="0044344A"/>
    <w:rsid w:val="004436D3"/>
    <w:rsid w:val="00443BA1"/>
    <w:rsid w:val="00444960"/>
    <w:rsid w:val="00444F01"/>
    <w:rsid w:val="00444F9E"/>
    <w:rsid w:val="004450A1"/>
    <w:rsid w:val="004455A3"/>
    <w:rsid w:val="004458E9"/>
    <w:rsid w:val="0044590E"/>
    <w:rsid w:val="0044641E"/>
    <w:rsid w:val="0044680A"/>
    <w:rsid w:val="00446B8D"/>
    <w:rsid w:val="00446C2C"/>
    <w:rsid w:val="00446EF8"/>
    <w:rsid w:val="0044769A"/>
    <w:rsid w:val="00447B32"/>
    <w:rsid w:val="00447CCA"/>
    <w:rsid w:val="00447EB7"/>
    <w:rsid w:val="00447F04"/>
    <w:rsid w:val="00450782"/>
    <w:rsid w:val="004511B8"/>
    <w:rsid w:val="004516E9"/>
    <w:rsid w:val="0045175A"/>
    <w:rsid w:val="00451D54"/>
    <w:rsid w:val="00452071"/>
    <w:rsid w:val="0045207A"/>
    <w:rsid w:val="00452104"/>
    <w:rsid w:val="00452232"/>
    <w:rsid w:val="004529A6"/>
    <w:rsid w:val="00452D3E"/>
    <w:rsid w:val="004533D0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233"/>
    <w:rsid w:val="00455799"/>
    <w:rsid w:val="00455C39"/>
    <w:rsid w:val="00455E04"/>
    <w:rsid w:val="004562C0"/>
    <w:rsid w:val="004568E7"/>
    <w:rsid w:val="00457519"/>
    <w:rsid w:val="00457E23"/>
    <w:rsid w:val="00460802"/>
    <w:rsid w:val="0046096B"/>
    <w:rsid w:val="00460F57"/>
    <w:rsid w:val="00461375"/>
    <w:rsid w:val="00461BEE"/>
    <w:rsid w:val="004627A9"/>
    <w:rsid w:val="00462A67"/>
    <w:rsid w:val="00463129"/>
    <w:rsid w:val="00463204"/>
    <w:rsid w:val="0046349D"/>
    <w:rsid w:val="004634B2"/>
    <w:rsid w:val="004636C3"/>
    <w:rsid w:val="0046385B"/>
    <w:rsid w:val="00463D56"/>
    <w:rsid w:val="00464183"/>
    <w:rsid w:val="004645C6"/>
    <w:rsid w:val="0046460B"/>
    <w:rsid w:val="00464AFC"/>
    <w:rsid w:val="0046505D"/>
    <w:rsid w:val="0046571A"/>
    <w:rsid w:val="00465919"/>
    <w:rsid w:val="00465952"/>
    <w:rsid w:val="0046645F"/>
    <w:rsid w:val="00467861"/>
    <w:rsid w:val="00467AEA"/>
    <w:rsid w:val="00467D6C"/>
    <w:rsid w:val="00470255"/>
    <w:rsid w:val="0047033E"/>
    <w:rsid w:val="004708CC"/>
    <w:rsid w:val="00470B8F"/>
    <w:rsid w:val="00470E02"/>
    <w:rsid w:val="004714D9"/>
    <w:rsid w:val="0047185F"/>
    <w:rsid w:val="00471D6C"/>
    <w:rsid w:val="00471DDA"/>
    <w:rsid w:val="0047209E"/>
    <w:rsid w:val="00472AC0"/>
    <w:rsid w:val="00472AD6"/>
    <w:rsid w:val="00472BE9"/>
    <w:rsid w:val="00472D39"/>
    <w:rsid w:val="00472D4A"/>
    <w:rsid w:val="00473014"/>
    <w:rsid w:val="004736B5"/>
    <w:rsid w:val="00473AE0"/>
    <w:rsid w:val="00473D6C"/>
    <w:rsid w:val="00473FB5"/>
    <w:rsid w:val="00474E0E"/>
    <w:rsid w:val="00476151"/>
    <w:rsid w:val="004765F1"/>
    <w:rsid w:val="004769DA"/>
    <w:rsid w:val="00476A76"/>
    <w:rsid w:val="00476C35"/>
    <w:rsid w:val="004776CE"/>
    <w:rsid w:val="00477784"/>
    <w:rsid w:val="00477DB8"/>
    <w:rsid w:val="00477E2A"/>
    <w:rsid w:val="004803C1"/>
    <w:rsid w:val="004810A1"/>
    <w:rsid w:val="00481E13"/>
    <w:rsid w:val="00481E18"/>
    <w:rsid w:val="00481E73"/>
    <w:rsid w:val="00481F58"/>
    <w:rsid w:val="0048205E"/>
    <w:rsid w:val="0048212A"/>
    <w:rsid w:val="004823F5"/>
    <w:rsid w:val="00482C15"/>
    <w:rsid w:val="00483731"/>
    <w:rsid w:val="00483792"/>
    <w:rsid w:val="00483821"/>
    <w:rsid w:val="00483982"/>
    <w:rsid w:val="00483FC9"/>
    <w:rsid w:val="0048405F"/>
    <w:rsid w:val="0048417C"/>
    <w:rsid w:val="00484237"/>
    <w:rsid w:val="004847F2"/>
    <w:rsid w:val="00484BC2"/>
    <w:rsid w:val="00484F1F"/>
    <w:rsid w:val="004852B3"/>
    <w:rsid w:val="00485C3C"/>
    <w:rsid w:val="00485ED0"/>
    <w:rsid w:val="004869B3"/>
    <w:rsid w:val="00486FFD"/>
    <w:rsid w:val="00487063"/>
    <w:rsid w:val="00487767"/>
    <w:rsid w:val="00490459"/>
    <w:rsid w:val="004905AD"/>
    <w:rsid w:val="0049151B"/>
    <w:rsid w:val="00491C97"/>
    <w:rsid w:val="00491D9A"/>
    <w:rsid w:val="004920B7"/>
    <w:rsid w:val="004921A4"/>
    <w:rsid w:val="00492376"/>
    <w:rsid w:val="00492401"/>
    <w:rsid w:val="00492518"/>
    <w:rsid w:val="004933ED"/>
    <w:rsid w:val="004938DF"/>
    <w:rsid w:val="00493F29"/>
    <w:rsid w:val="00494E97"/>
    <w:rsid w:val="00495397"/>
    <w:rsid w:val="0049543D"/>
    <w:rsid w:val="004956E3"/>
    <w:rsid w:val="00495C27"/>
    <w:rsid w:val="00496A6A"/>
    <w:rsid w:val="00496D20"/>
    <w:rsid w:val="00496EBD"/>
    <w:rsid w:val="00497310"/>
    <w:rsid w:val="00497508"/>
    <w:rsid w:val="00497732"/>
    <w:rsid w:val="00497879"/>
    <w:rsid w:val="00497893"/>
    <w:rsid w:val="004A045C"/>
    <w:rsid w:val="004A0953"/>
    <w:rsid w:val="004A20B1"/>
    <w:rsid w:val="004A20F5"/>
    <w:rsid w:val="004A315C"/>
    <w:rsid w:val="004A3291"/>
    <w:rsid w:val="004A3C85"/>
    <w:rsid w:val="004A428F"/>
    <w:rsid w:val="004A43E2"/>
    <w:rsid w:val="004A454A"/>
    <w:rsid w:val="004A4FDB"/>
    <w:rsid w:val="004A53B3"/>
    <w:rsid w:val="004A541E"/>
    <w:rsid w:val="004A545B"/>
    <w:rsid w:val="004A66C5"/>
    <w:rsid w:val="004A7188"/>
    <w:rsid w:val="004A719B"/>
    <w:rsid w:val="004A74BA"/>
    <w:rsid w:val="004A7A3D"/>
    <w:rsid w:val="004A7E8A"/>
    <w:rsid w:val="004A7FA7"/>
    <w:rsid w:val="004B060A"/>
    <w:rsid w:val="004B0B9F"/>
    <w:rsid w:val="004B1309"/>
    <w:rsid w:val="004B15B0"/>
    <w:rsid w:val="004B1F25"/>
    <w:rsid w:val="004B289C"/>
    <w:rsid w:val="004B28F3"/>
    <w:rsid w:val="004B2F76"/>
    <w:rsid w:val="004B3029"/>
    <w:rsid w:val="004B310E"/>
    <w:rsid w:val="004B403A"/>
    <w:rsid w:val="004B40B4"/>
    <w:rsid w:val="004B52FA"/>
    <w:rsid w:val="004B57BC"/>
    <w:rsid w:val="004B5B0F"/>
    <w:rsid w:val="004B5ED1"/>
    <w:rsid w:val="004B6017"/>
    <w:rsid w:val="004B68D0"/>
    <w:rsid w:val="004B6D3D"/>
    <w:rsid w:val="004B755C"/>
    <w:rsid w:val="004B7608"/>
    <w:rsid w:val="004B765D"/>
    <w:rsid w:val="004C00CD"/>
    <w:rsid w:val="004C022F"/>
    <w:rsid w:val="004C069B"/>
    <w:rsid w:val="004C0C81"/>
    <w:rsid w:val="004C0D1D"/>
    <w:rsid w:val="004C0E32"/>
    <w:rsid w:val="004C10ED"/>
    <w:rsid w:val="004C145F"/>
    <w:rsid w:val="004C149E"/>
    <w:rsid w:val="004C1BED"/>
    <w:rsid w:val="004C1E3B"/>
    <w:rsid w:val="004C226C"/>
    <w:rsid w:val="004C2770"/>
    <w:rsid w:val="004C2823"/>
    <w:rsid w:val="004C2CD0"/>
    <w:rsid w:val="004C2D5E"/>
    <w:rsid w:val="004C3663"/>
    <w:rsid w:val="004C3C05"/>
    <w:rsid w:val="004C3E4B"/>
    <w:rsid w:val="004C4250"/>
    <w:rsid w:val="004C473F"/>
    <w:rsid w:val="004C485F"/>
    <w:rsid w:val="004C4DCF"/>
    <w:rsid w:val="004C4E51"/>
    <w:rsid w:val="004C510D"/>
    <w:rsid w:val="004C52ED"/>
    <w:rsid w:val="004C53BF"/>
    <w:rsid w:val="004C552E"/>
    <w:rsid w:val="004C6124"/>
    <w:rsid w:val="004C6343"/>
    <w:rsid w:val="004C6B72"/>
    <w:rsid w:val="004C6D68"/>
    <w:rsid w:val="004C72AC"/>
    <w:rsid w:val="004C7439"/>
    <w:rsid w:val="004C7AE5"/>
    <w:rsid w:val="004C7B5D"/>
    <w:rsid w:val="004C7C09"/>
    <w:rsid w:val="004C7D73"/>
    <w:rsid w:val="004C7FC3"/>
    <w:rsid w:val="004C7FCE"/>
    <w:rsid w:val="004D05DC"/>
    <w:rsid w:val="004D1061"/>
    <w:rsid w:val="004D1356"/>
    <w:rsid w:val="004D2412"/>
    <w:rsid w:val="004D2472"/>
    <w:rsid w:val="004D287B"/>
    <w:rsid w:val="004D2A0E"/>
    <w:rsid w:val="004D2A63"/>
    <w:rsid w:val="004D34D1"/>
    <w:rsid w:val="004D3CA3"/>
    <w:rsid w:val="004D3D8E"/>
    <w:rsid w:val="004D4ADC"/>
    <w:rsid w:val="004D4FC1"/>
    <w:rsid w:val="004D5136"/>
    <w:rsid w:val="004D5C7F"/>
    <w:rsid w:val="004D5D88"/>
    <w:rsid w:val="004D667F"/>
    <w:rsid w:val="004D669D"/>
    <w:rsid w:val="004D6C87"/>
    <w:rsid w:val="004D6D79"/>
    <w:rsid w:val="004D7021"/>
    <w:rsid w:val="004D7985"/>
    <w:rsid w:val="004D7AC3"/>
    <w:rsid w:val="004D7B25"/>
    <w:rsid w:val="004E0664"/>
    <w:rsid w:val="004E08FE"/>
    <w:rsid w:val="004E0DBF"/>
    <w:rsid w:val="004E1A5C"/>
    <w:rsid w:val="004E2369"/>
    <w:rsid w:val="004E2E69"/>
    <w:rsid w:val="004E2E6A"/>
    <w:rsid w:val="004E33ED"/>
    <w:rsid w:val="004E4354"/>
    <w:rsid w:val="004E448B"/>
    <w:rsid w:val="004E4814"/>
    <w:rsid w:val="004E5311"/>
    <w:rsid w:val="004E549B"/>
    <w:rsid w:val="004E55B6"/>
    <w:rsid w:val="004E58FB"/>
    <w:rsid w:val="004E673C"/>
    <w:rsid w:val="004E690A"/>
    <w:rsid w:val="004E6B1C"/>
    <w:rsid w:val="004E6B96"/>
    <w:rsid w:val="004E6B9B"/>
    <w:rsid w:val="004E6EC5"/>
    <w:rsid w:val="004E7B69"/>
    <w:rsid w:val="004E7E2F"/>
    <w:rsid w:val="004F0016"/>
    <w:rsid w:val="004F02DC"/>
    <w:rsid w:val="004F033D"/>
    <w:rsid w:val="004F05A7"/>
    <w:rsid w:val="004F0767"/>
    <w:rsid w:val="004F0EE5"/>
    <w:rsid w:val="004F0FC9"/>
    <w:rsid w:val="004F1144"/>
    <w:rsid w:val="004F11BA"/>
    <w:rsid w:val="004F1381"/>
    <w:rsid w:val="004F1AD3"/>
    <w:rsid w:val="004F1C83"/>
    <w:rsid w:val="004F2459"/>
    <w:rsid w:val="004F2A97"/>
    <w:rsid w:val="004F3071"/>
    <w:rsid w:val="004F3F5C"/>
    <w:rsid w:val="004F4FA1"/>
    <w:rsid w:val="004F52D3"/>
    <w:rsid w:val="004F538E"/>
    <w:rsid w:val="004F5783"/>
    <w:rsid w:val="004F5B36"/>
    <w:rsid w:val="004F602B"/>
    <w:rsid w:val="004F61A7"/>
    <w:rsid w:val="004F6239"/>
    <w:rsid w:val="004F6EAD"/>
    <w:rsid w:val="004F6EB9"/>
    <w:rsid w:val="004F6EDF"/>
    <w:rsid w:val="004F701C"/>
    <w:rsid w:val="0050066C"/>
    <w:rsid w:val="00500E1A"/>
    <w:rsid w:val="00500E4B"/>
    <w:rsid w:val="005012B4"/>
    <w:rsid w:val="005018E7"/>
    <w:rsid w:val="00501CE7"/>
    <w:rsid w:val="0050212C"/>
    <w:rsid w:val="00502490"/>
    <w:rsid w:val="00503548"/>
    <w:rsid w:val="00503956"/>
    <w:rsid w:val="00504253"/>
    <w:rsid w:val="00504502"/>
    <w:rsid w:val="0050494F"/>
    <w:rsid w:val="00504F7F"/>
    <w:rsid w:val="0050542B"/>
    <w:rsid w:val="00505446"/>
    <w:rsid w:val="0050575C"/>
    <w:rsid w:val="005058A3"/>
    <w:rsid w:val="00506107"/>
    <w:rsid w:val="005065B3"/>
    <w:rsid w:val="00506697"/>
    <w:rsid w:val="00506CCC"/>
    <w:rsid w:val="00507505"/>
    <w:rsid w:val="00507E8C"/>
    <w:rsid w:val="005103E1"/>
    <w:rsid w:val="00510B98"/>
    <w:rsid w:val="005117F4"/>
    <w:rsid w:val="00511ACD"/>
    <w:rsid w:val="00511AD9"/>
    <w:rsid w:val="00511BAA"/>
    <w:rsid w:val="00511F53"/>
    <w:rsid w:val="00512195"/>
    <w:rsid w:val="00512548"/>
    <w:rsid w:val="0051263A"/>
    <w:rsid w:val="0051279D"/>
    <w:rsid w:val="0051288F"/>
    <w:rsid w:val="0051345C"/>
    <w:rsid w:val="00513978"/>
    <w:rsid w:val="00513EA5"/>
    <w:rsid w:val="00513FFA"/>
    <w:rsid w:val="005148AE"/>
    <w:rsid w:val="00514B82"/>
    <w:rsid w:val="00515173"/>
    <w:rsid w:val="005153BD"/>
    <w:rsid w:val="00515868"/>
    <w:rsid w:val="00515A8C"/>
    <w:rsid w:val="00515C30"/>
    <w:rsid w:val="005166E7"/>
    <w:rsid w:val="005167D1"/>
    <w:rsid w:val="00517FEC"/>
    <w:rsid w:val="005200BD"/>
    <w:rsid w:val="005204D5"/>
    <w:rsid w:val="00520615"/>
    <w:rsid w:val="00520FD3"/>
    <w:rsid w:val="005212A2"/>
    <w:rsid w:val="00521B4D"/>
    <w:rsid w:val="00521BF4"/>
    <w:rsid w:val="00521CAD"/>
    <w:rsid w:val="00521FA9"/>
    <w:rsid w:val="005235E4"/>
    <w:rsid w:val="0052367E"/>
    <w:rsid w:val="005236D5"/>
    <w:rsid w:val="005237C9"/>
    <w:rsid w:val="00523AB3"/>
    <w:rsid w:val="00524071"/>
    <w:rsid w:val="005241BD"/>
    <w:rsid w:val="005244AE"/>
    <w:rsid w:val="00524688"/>
    <w:rsid w:val="00524C42"/>
    <w:rsid w:val="00525808"/>
    <w:rsid w:val="00525AD9"/>
    <w:rsid w:val="00525D25"/>
    <w:rsid w:val="00525E43"/>
    <w:rsid w:val="00526070"/>
    <w:rsid w:val="0052674C"/>
    <w:rsid w:val="00526EEE"/>
    <w:rsid w:val="00526EFE"/>
    <w:rsid w:val="00526FF9"/>
    <w:rsid w:val="00527172"/>
    <w:rsid w:val="0052723C"/>
    <w:rsid w:val="005277EB"/>
    <w:rsid w:val="00527B43"/>
    <w:rsid w:val="00527BEA"/>
    <w:rsid w:val="00527E45"/>
    <w:rsid w:val="00530051"/>
    <w:rsid w:val="00530066"/>
    <w:rsid w:val="005300F1"/>
    <w:rsid w:val="00530E2A"/>
    <w:rsid w:val="00531B81"/>
    <w:rsid w:val="005337F5"/>
    <w:rsid w:val="00534113"/>
    <w:rsid w:val="00535824"/>
    <w:rsid w:val="00535D06"/>
    <w:rsid w:val="00535F8A"/>
    <w:rsid w:val="00536695"/>
    <w:rsid w:val="00536697"/>
    <w:rsid w:val="00536BF5"/>
    <w:rsid w:val="0053760C"/>
    <w:rsid w:val="00537830"/>
    <w:rsid w:val="00537943"/>
    <w:rsid w:val="005405BC"/>
    <w:rsid w:val="0054072B"/>
    <w:rsid w:val="00540BAA"/>
    <w:rsid w:val="00541C2E"/>
    <w:rsid w:val="00542140"/>
    <w:rsid w:val="00542772"/>
    <w:rsid w:val="00542EF8"/>
    <w:rsid w:val="00543082"/>
    <w:rsid w:val="00543182"/>
    <w:rsid w:val="005432DA"/>
    <w:rsid w:val="00543503"/>
    <w:rsid w:val="00543C21"/>
    <w:rsid w:val="005447A4"/>
    <w:rsid w:val="0054495F"/>
    <w:rsid w:val="005452FA"/>
    <w:rsid w:val="00545425"/>
    <w:rsid w:val="005454DE"/>
    <w:rsid w:val="005456A2"/>
    <w:rsid w:val="005458FA"/>
    <w:rsid w:val="00545A99"/>
    <w:rsid w:val="00545CD1"/>
    <w:rsid w:val="00545CE3"/>
    <w:rsid w:val="005465B8"/>
    <w:rsid w:val="00547208"/>
    <w:rsid w:val="0054733B"/>
    <w:rsid w:val="00547B4D"/>
    <w:rsid w:val="00547F30"/>
    <w:rsid w:val="0055171D"/>
    <w:rsid w:val="005518C2"/>
    <w:rsid w:val="0055192C"/>
    <w:rsid w:val="00551E41"/>
    <w:rsid w:val="0055284C"/>
    <w:rsid w:val="00552A83"/>
    <w:rsid w:val="00552B39"/>
    <w:rsid w:val="00552FD6"/>
    <w:rsid w:val="00553688"/>
    <w:rsid w:val="00553956"/>
    <w:rsid w:val="00553A36"/>
    <w:rsid w:val="00553B18"/>
    <w:rsid w:val="00553D10"/>
    <w:rsid w:val="00553DF1"/>
    <w:rsid w:val="00554128"/>
    <w:rsid w:val="00554249"/>
    <w:rsid w:val="00554A13"/>
    <w:rsid w:val="00554E7D"/>
    <w:rsid w:val="00555B75"/>
    <w:rsid w:val="00555E12"/>
    <w:rsid w:val="005566CA"/>
    <w:rsid w:val="005566E4"/>
    <w:rsid w:val="00556A02"/>
    <w:rsid w:val="00556C83"/>
    <w:rsid w:val="00557412"/>
    <w:rsid w:val="0055776F"/>
    <w:rsid w:val="00557A01"/>
    <w:rsid w:val="00557B1D"/>
    <w:rsid w:val="00557EF6"/>
    <w:rsid w:val="0056033D"/>
    <w:rsid w:val="00560B3C"/>
    <w:rsid w:val="0056149E"/>
    <w:rsid w:val="0056189D"/>
    <w:rsid w:val="00561AA8"/>
    <w:rsid w:val="0056230F"/>
    <w:rsid w:val="00562770"/>
    <w:rsid w:val="005627C9"/>
    <w:rsid w:val="00562A1B"/>
    <w:rsid w:val="00562D30"/>
    <w:rsid w:val="00562EA4"/>
    <w:rsid w:val="005632CF"/>
    <w:rsid w:val="005632F1"/>
    <w:rsid w:val="0056340D"/>
    <w:rsid w:val="005634FD"/>
    <w:rsid w:val="005635CB"/>
    <w:rsid w:val="005637A6"/>
    <w:rsid w:val="00563DBD"/>
    <w:rsid w:val="00564490"/>
    <w:rsid w:val="00564F0B"/>
    <w:rsid w:val="005655E7"/>
    <w:rsid w:val="0056577D"/>
    <w:rsid w:val="0056587E"/>
    <w:rsid w:val="005659D2"/>
    <w:rsid w:val="00565CD6"/>
    <w:rsid w:val="00566E9E"/>
    <w:rsid w:val="00567531"/>
    <w:rsid w:val="00567CA7"/>
    <w:rsid w:val="005700E2"/>
    <w:rsid w:val="00570150"/>
    <w:rsid w:val="00570376"/>
    <w:rsid w:val="005705F8"/>
    <w:rsid w:val="00570765"/>
    <w:rsid w:val="00570A46"/>
    <w:rsid w:val="00571828"/>
    <w:rsid w:val="005718E8"/>
    <w:rsid w:val="00572088"/>
    <w:rsid w:val="0057230E"/>
    <w:rsid w:val="00573A29"/>
    <w:rsid w:val="00573BC6"/>
    <w:rsid w:val="005743E3"/>
    <w:rsid w:val="00574705"/>
    <w:rsid w:val="00574AA8"/>
    <w:rsid w:val="00574EE8"/>
    <w:rsid w:val="005757C3"/>
    <w:rsid w:val="00575B04"/>
    <w:rsid w:val="00575E6F"/>
    <w:rsid w:val="00576AA5"/>
    <w:rsid w:val="00576C84"/>
    <w:rsid w:val="00576F63"/>
    <w:rsid w:val="00577176"/>
    <w:rsid w:val="0057755D"/>
    <w:rsid w:val="005779FC"/>
    <w:rsid w:val="00577D6D"/>
    <w:rsid w:val="00580153"/>
    <w:rsid w:val="00580E6E"/>
    <w:rsid w:val="00581A5E"/>
    <w:rsid w:val="00581CDB"/>
    <w:rsid w:val="00581DCE"/>
    <w:rsid w:val="00581EF8"/>
    <w:rsid w:val="00581FE3"/>
    <w:rsid w:val="005820CA"/>
    <w:rsid w:val="00582268"/>
    <w:rsid w:val="005826A0"/>
    <w:rsid w:val="005836FB"/>
    <w:rsid w:val="00583B9A"/>
    <w:rsid w:val="00583D48"/>
    <w:rsid w:val="00584311"/>
    <w:rsid w:val="00584F2C"/>
    <w:rsid w:val="005851EE"/>
    <w:rsid w:val="00585C59"/>
    <w:rsid w:val="00587070"/>
    <w:rsid w:val="005877E8"/>
    <w:rsid w:val="00587C3E"/>
    <w:rsid w:val="005900C8"/>
    <w:rsid w:val="005900D8"/>
    <w:rsid w:val="005901C9"/>
    <w:rsid w:val="00590971"/>
    <w:rsid w:val="00590E87"/>
    <w:rsid w:val="005910CA"/>
    <w:rsid w:val="00591532"/>
    <w:rsid w:val="0059156F"/>
    <w:rsid w:val="00591891"/>
    <w:rsid w:val="0059211C"/>
    <w:rsid w:val="00592A23"/>
    <w:rsid w:val="00592F33"/>
    <w:rsid w:val="005930AF"/>
    <w:rsid w:val="005933F0"/>
    <w:rsid w:val="00593AEE"/>
    <w:rsid w:val="0059421A"/>
    <w:rsid w:val="005943E4"/>
    <w:rsid w:val="0059477F"/>
    <w:rsid w:val="00595620"/>
    <w:rsid w:val="00595BA7"/>
    <w:rsid w:val="00596109"/>
    <w:rsid w:val="005963E2"/>
    <w:rsid w:val="0059669B"/>
    <w:rsid w:val="005969B3"/>
    <w:rsid w:val="00596B6B"/>
    <w:rsid w:val="005970A5"/>
    <w:rsid w:val="005A00BF"/>
    <w:rsid w:val="005A00E0"/>
    <w:rsid w:val="005A03AF"/>
    <w:rsid w:val="005A0564"/>
    <w:rsid w:val="005A08AB"/>
    <w:rsid w:val="005A1707"/>
    <w:rsid w:val="005A172C"/>
    <w:rsid w:val="005A195D"/>
    <w:rsid w:val="005A1D79"/>
    <w:rsid w:val="005A1E6A"/>
    <w:rsid w:val="005A2216"/>
    <w:rsid w:val="005A226A"/>
    <w:rsid w:val="005A2933"/>
    <w:rsid w:val="005A2E46"/>
    <w:rsid w:val="005A33FD"/>
    <w:rsid w:val="005A3459"/>
    <w:rsid w:val="005A3786"/>
    <w:rsid w:val="005A37E2"/>
    <w:rsid w:val="005A3840"/>
    <w:rsid w:val="005A3F22"/>
    <w:rsid w:val="005A3F5A"/>
    <w:rsid w:val="005A4A8D"/>
    <w:rsid w:val="005A5041"/>
    <w:rsid w:val="005A5505"/>
    <w:rsid w:val="005A58FB"/>
    <w:rsid w:val="005A66C9"/>
    <w:rsid w:val="005A6C15"/>
    <w:rsid w:val="005A7CC1"/>
    <w:rsid w:val="005A7CF3"/>
    <w:rsid w:val="005B0A00"/>
    <w:rsid w:val="005B0A1C"/>
    <w:rsid w:val="005B15FE"/>
    <w:rsid w:val="005B1671"/>
    <w:rsid w:val="005B1793"/>
    <w:rsid w:val="005B1B17"/>
    <w:rsid w:val="005B2310"/>
    <w:rsid w:val="005B273C"/>
    <w:rsid w:val="005B2970"/>
    <w:rsid w:val="005B30AD"/>
    <w:rsid w:val="005B310A"/>
    <w:rsid w:val="005B38DC"/>
    <w:rsid w:val="005B3EAD"/>
    <w:rsid w:val="005B46FF"/>
    <w:rsid w:val="005B4768"/>
    <w:rsid w:val="005B559D"/>
    <w:rsid w:val="005B5DC2"/>
    <w:rsid w:val="005B6D2C"/>
    <w:rsid w:val="005B7049"/>
    <w:rsid w:val="005B711C"/>
    <w:rsid w:val="005B79BC"/>
    <w:rsid w:val="005B7F0F"/>
    <w:rsid w:val="005C0709"/>
    <w:rsid w:val="005C0CE6"/>
    <w:rsid w:val="005C163B"/>
    <w:rsid w:val="005C19E5"/>
    <w:rsid w:val="005C1ECD"/>
    <w:rsid w:val="005C21F5"/>
    <w:rsid w:val="005C2ECA"/>
    <w:rsid w:val="005C2F05"/>
    <w:rsid w:val="005C2F2D"/>
    <w:rsid w:val="005C307E"/>
    <w:rsid w:val="005C3124"/>
    <w:rsid w:val="005C3F8E"/>
    <w:rsid w:val="005C43CF"/>
    <w:rsid w:val="005C4A04"/>
    <w:rsid w:val="005C533F"/>
    <w:rsid w:val="005C550E"/>
    <w:rsid w:val="005C56F9"/>
    <w:rsid w:val="005C59CC"/>
    <w:rsid w:val="005C5F12"/>
    <w:rsid w:val="005C607E"/>
    <w:rsid w:val="005C6225"/>
    <w:rsid w:val="005C69AB"/>
    <w:rsid w:val="005C7137"/>
    <w:rsid w:val="005C7FE9"/>
    <w:rsid w:val="005D03EF"/>
    <w:rsid w:val="005D05F0"/>
    <w:rsid w:val="005D0680"/>
    <w:rsid w:val="005D0727"/>
    <w:rsid w:val="005D0C13"/>
    <w:rsid w:val="005D1707"/>
    <w:rsid w:val="005D205B"/>
    <w:rsid w:val="005D2BD1"/>
    <w:rsid w:val="005D3200"/>
    <w:rsid w:val="005D33FF"/>
    <w:rsid w:val="005D3466"/>
    <w:rsid w:val="005D3994"/>
    <w:rsid w:val="005D3CEF"/>
    <w:rsid w:val="005D435F"/>
    <w:rsid w:val="005D48B0"/>
    <w:rsid w:val="005D53DC"/>
    <w:rsid w:val="005D5A2E"/>
    <w:rsid w:val="005D5AA2"/>
    <w:rsid w:val="005D6654"/>
    <w:rsid w:val="005D76A0"/>
    <w:rsid w:val="005D7A73"/>
    <w:rsid w:val="005E0C7F"/>
    <w:rsid w:val="005E1283"/>
    <w:rsid w:val="005E1634"/>
    <w:rsid w:val="005E182F"/>
    <w:rsid w:val="005E202E"/>
    <w:rsid w:val="005E2CA1"/>
    <w:rsid w:val="005E3030"/>
    <w:rsid w:val="005E31F8"/>
    <w:rsid w:val="005E321E"/>
    <w:rsid w:val="005E3524"/>
    <w:rsid w:val="005E38DC"/>
    <w:rsid w:val="005E3F59"/>
    <w:rsid w:val="005E43C7"/>
    <w:rsid w:val="005E475D"/>
    <w:rsid w:val="005E497F"/>
    <w:rsid w:val="005E5D4A"/>
    <w:rsid w:val="005E6011"/>
    <w:rsid w:val="005E6214"/>
    <w:rsid w:val="005E674E"/>
    <w:rsid w:val="005E67FD"/>
    <w:rsid w:val="005E691E"/>
    <w:rsid w:val="005E6ADD"/>
    <w:rsid w:val="005E6CD7"/>
    <w:rsid w:val="005E747A"/>
    <w:rsid w:val="005E752E"/>
    <w:rsid w:val="005E7718"/>
    <w:rsid w:val="005E78BC"/>
    <w:rsid w:val="005F0B32"/>
    <w:rsid w:val="005F0CFC"/>
    <w:rsid w:val="005F1711"/>
    <w:rsid w:val="005F17D1"/>
    <w:rsid w:val="005F1CA8"/>
    <w:rsid w:val="005F28E7"/>
    <w:rsid w:val="005F2A06"/>
    <w:rsid w:val="005F36E3"/>
    <w:rsid w:val="005F3FFA"/>
    <w:rsid w:val="005F44FE"/>
    <w:rsid w:val="005F45AF"/>
    <w:rsid w:val="005F4C18"/>
    <w:rsid w:val="005F4F4C"/>
    <w:rsid w:val="005F5612"/>
    <w:rsid w:val="005F5C89"/>
    <w:rsid w:val="005F5F0F"/>
    <w:rsid w:val="005F6232"/>
    <w:rsid w:val="005F68DB"/>
    <w:rsid w:val="005F6982"/>
    <w:rsid w:val="005F71C3"/>
    <w:rsid w:val="005F7A9C"/>
    <w:rsid w:val="00600024"/>
    <w:rsid w:val="006006A0"/>
    <w:rsid w:val="006016E6"/>
    <w:rsid w:val="006017AD"/>
    <w:rsid w:val="00601BD4"/>
    <w:rsid w:val="00601F75"/>
    <w:rsid w:val="00602739"/>
    <w:rsid w:val="006028E4"/>
    <w:rsid w:val="00602CF0"/>
    <w:rsid w:val="006035A2"/>
    <w:rsid w:val="0060373D"/>
    <w:rsid w:val="00603829"/>
    <w:rsid w:val="00603A86"/>
    <w:rsid w:val="00604148"/>
    <w:rsid w:val="006043CC"/>
    <w:rsid w:val="006053DD"/>
    <w:rsid w:val="0060545C"/>
    <w:rsid w:val="006059EE"/>
    <w:rsid w:val="00605A65"/>
    <w:rsid w:val="00605B8C"/>
    <w:rsid w:val="00606001"/>
    <w:rsid w:val="00606132"/>
    <w:rsid w:val="006068F9"/>
    <w:rsid w:val="00606B1D"/>
    <w:rsid w:val="00606FD3"/>
    <w:rsid w:val="00607F9A"/>
    <w:rsid w:val="00610577"/>
    <w:rsid w:val="006105B3"/>
    <w:rsid w:val="006105E4"/>
    <w:rsid w:val="0061075E"/>
    <w:rsid w:val="00610777"/>
    <w:rsid w:val="006107C1"/>
    <w:rsid w:val="00610A00"/>
    <w:rsid w:val="006110B9"/>
    <w:rsid w:val="0061165A"/>
    <w:rsid w:val="006116C2"/>
    <w:rsid w:val="00612769"/>
    <w:rsid w:val="006129D7"/>
    <w:rsid w:val="00612B05"/>
    <w:rsid w:val="00613712"/>
    <w:rsid w:val="006148C2"/>
    <w:rsid w:val="00614B95"/>
    <w:rsid w:val="00614D54"/>
    <w:rsid w:val="006151E1"/>
    <w:rsid w:val="006153D3"/>
    <w:rsid w:val="006164F0"/>
    <w:rsid w:val="00616DF8"/>
    <w:rsid w:val="00617BBE"/>
    <w:rsid w:val="00620981"/>
    <w:rsid w:val="00620C34"/>
    <w:rsid w:val="006213CC"/>
    <w:rsid w:val="00621753"/>
    <w:rsid w:val="00621F27"/>
    <w:rsid w:val="00621FF8"/>
    <w:rsid w:val="006229D3"/>
    <w:rsid w:val="00622E19"/>
    <w:rsid w:val="006239F9"/>
    <w:rsid w:val="00623CC2"/>
    <w:rsid w:val="006241F3"/>
    <w:rsid w:val="00624325"/>
    <w:rsid w:val="00624565"/>
    <w:rsid w:val="00624F0D"/>
    <w:rsid w:val="00625154"/>
    <w:rsid w:val="0062517B"/>
    <w:rsid w:val="0062554F"/>
    <w:rsid w:val="0062582F"/>
    <w:rsid w:val="0062585E"/>
    <w:rsid w:val="00625EDB"/>
    <w:rsid w:val="00626351"/>
    <w:rsid w:val="0062682A"/>
    <w:rsid w:val="00626A1F"/>
    <w:rsid w:val="006301EF"/>
    <w:rsid w:val="00630545"/>
    <w:rsid w:val="00630A8A"/>
    <w:rsid w:val="00631CA1"/>
    <w:rsid w:val="006325C0"/>
    <w:rsid w:val="0063338E"/>
    <w:rsid w:val="006338BD"/>
    <w:rsid w:val="006346D4"/>
    <w:rsid w:val="00635E64"/>
    <w:rsid w:val="006364A3"/>
    <w:rsid w:val="00636719"/>
    <w:rsid w:val="00637019"/>
    <w:rsid w:val="006375D9"/>
    <w:rsid w:val="00637659"/>
    <w:rsid w:val="00637691"/>
    <w:rsid w:val="0063794F"/>
    <w:rsid w:val="006401C6"/>
    <w:rsid w:val="00640AC4"/>
    <w:rsid w:val="00641DD3"/>
    <w:rsid w:val="00642229"/>
    <w:rsid w:val="00642CE8"/>
    <w:rsid w:val="00642CFA"/>
    <w:rsid w:val="006434C9"/>
    <w:rsid w:val="00643DE5"/>
    <w:rsid w:val="0064482F"/>
    <w:rsid w:val="00644BAA"/>
    <w:rsid w:val="00644D7A"/>
    <w:rsid w:val="0064526D"/>
    <w:rsid w:val="00645D3C"/>
    <w:rsid w:val="00645F16"/>
    <w:rsid w:val="006465F3"/>
    <w:rsid w:val="006467C3"/>
    <w:rsid w:val="00646EB1"/>
    <w:rsid w:val="00646FA3"/>
    <w:rsid w:val="0064739D"/>
    <w:rsid w:val="006478A6"/>
    <w:rsid w:val="00647FE0"/>
    <w:rsid w:val="006508E9"/>
    <w:rsid w:val="00650956"/>
    <w:rsid w:val="006512DD"/>
    <w:rsid w:val="006518FB"/>
    <w:rsid w:val="00651E0F"/>
    <w:rsid w:val="006522D1"/>
    <w:rsid w:val="00653750"/>
    <w:rsid w:val="00653F73"/>
    <w:rsid w:val="00654AAF"/>
    <w:rsid w:val="006552B5"/>
    <w:rsid w:val="00655BB6"/>
    <w:rsid w:val="00655F77"/>
    <w:rsid w:val="00656313"/>
    <w:rsid w:val="0065634D"/>
    <w:rsid w:val="00656BC8"/>
    <w:rsid w:val="006572B1"/>
    <w:rsid w:val="00657664"/>
    <w:rsid w:val="00657D6F"/>
    <w:rsid w:val="00660467"/>
    <w:rsid w:val="00660DAC"/>
    <w:rsid w:val="00660E78"/>
    <w:rsid w:val="00662452"/>
    <w:rsid w:val="0066264F"/>
    <w:rsid w:val="006627EF"/>
    <w:rsid w:val="0066321A"/>
    <w:rsid w:val="006637AC"/>
    <w:rsid w:val="006639F8"/>
    <w:rsid w:val="00664053"/>
    <w:rsid w:val="00664612"/>
    <w:rsid w:val="006651A0"/>
    <w:rsid w:val="0066535B"/>
    <w:rsid w:val="006657B1"/>
    <w:rsid w:val="006660FE"/>
    <w:rsid w:val="00666603"/>
    <w:rsid w:val="00666D1C"/>
    <w:rsid w:val="006671B2"/>
    <w:rsid w:val="0066724C"/>
    <w:rsid w:val="0066758A"/>
    <w:rsid w:val="006677D7"/>
    <w:rsid w:val="00667978"/>
    <w:rsid w:val="00667D14"/>
    <w:rsid w:val="00667FA7"/>
    <w:rsid w:val="00670759"/>
    <w:rsid w:val="00670A9B"/>
    <w:rsid w:val="00670AAA"/>
    <w:rsid w:val="0067141C"/>
    <w:rsid w:val="00671BD3"/>
    <w:rsid w:val="0067240B"/>
    <w:rsid w:val="00672B50"/>
    <w:rsid w:val="00673013"/>
    <w:rsid w:val="00673557"/>
    <w:rsid w:val="00673B78"/>
    <w:rsid w:val="00673F06"/>
    <w:rsid w:val="006741CD"/>
    <w:rsid w:val="006741DF"/>
    <w:rsid w:val="00674349"/>
    <w:rsid w:val="006745D3"/>
    <w:rsid w:val="00674814"/>
    <w:rsid w:val="00674B32"/>
    <w:rsid w:val="00674CBC"/>
    <w:rsid w:val="00675445"/>
    <w:rsid w:val="0067550A"/>
    <w:rsid w:val="0067593A"/>
    <w:rsid w:val="00675C1F"/>
    <w:rsid w:val="006766D4"/>
    <w:rsid w:val="006768A1"/>
    <w:rsid w:val="00676C92"/>
    <w:rsid w:val="00676DAC"/>
    <w:rsid w:val="006772AB"/>
    <w:rsid w:val="006778FC"/>
    <w:rsid w:val="00677936"/>
    <w:rsid w:val="0067795D"/>
    <w:rsid w:val="00677D26"/>
    <w:rsid w:val="00680220"/>
    <w:rsid w:val="00680494"/>
    <w:rsid w:val="00680DEB"/>
    <w:rsid w:val="00681745"/>
    <w:rsid w:val="0068192B"/>
    <w:rsid w:val="006819D9"/>
    <w:rsid w:val="00681A49"/>
    <w:rsid w:val="00681B99"/>
    <w:rsid w:val="00681CF4"/>
    <w:rsid w:val="006831F2"/>
    <w:rsid w:val="00683A3D"/>
    <w:rsid w:val="00683BEC"/>
    <w:rsid w:val="00684092"/>
    <w:rsid w:val="0068422F"/>
    <w:rsid w:val="006843F1"/>
    <w:rsid w:val="00684401"/>
    <w:rsid w:val="00684D69"/>
    <w:rsid w:val="00685A01"/>
    <w:rsid w:val="00685B99"/>
    <w:rsid w:val="00685C4C"/>
    <w:rsid w:val="0068613F"/>
    <w:rsid w:val="00690855"/>
    <w:rsid w:val="00690973"/>
    <w:rsid w:val="00690A50"/>
    <w:rsid w:val="0069147D"/>
    <w:rsid w:val="00691562"/>
    <w:rsid w:val="00691B97"/>
    <w:rsid w:val="00691E2F"/>
    <w:rsid w:val="00691F0E"/>
    <w:rsid w:val="00692077"/>
    <w:rsid w:val="00692442"/>
    <w:rsid w:val="0069283B"/>
    <w:rsid w:val="00692FB6"/>
    <w:rsid w:val="0069344D"/>
    <w:rsid w:val="00693B7F"/>
    <w:rsid w:val="006946EA"/>
    <w:rsid w:val="00694830"/>
    <w:rsid w:val="00694982"/>
    <w:rsid w:val="00694EA4"/>
    <w:rsid w:val="006959A4"/>
    <w:rsid w:val="00695BCB"/>
    <w:rsid w:val="00695FA7"/>
    <w:rsid w:val="00696024"/>
    <w:rsid w:val="006968EB"/>
    <w:rsid w:val="00696A75"/>
    <w:rsid w:val="00696D81"/>
    <w:rsid w:val="006A004B"/>
    <w:rsid w:val="006A03DC"/>
    <w:rsid w:val="006A07B2"/>
    <w:rsid w:val="006A230A"/>
    <w:rsid w:val="006A33BD"/>
    <w:rsid w:val="006A353F"/>
    <w:rsid w:val="006A3931"/>
    <w:rsid w:val="006A4255"/>
    <w:rsid w:val="006A4359"/>
    <w:rsid w:val="006A43D8"/>
    <w:rsid w:val="006A46F1"/>
    <w:rsid w:val="006A47B2"/>
    <w:rsid w:val="006A553D"/>
    <w:rsid w:val="006A5B35"/>
    <w:rsid w:val="006A5F06"/>
    <w:rsid w:val="006A614A"/>
    <w:rsid w:val="006A6563"/>
    <w:rsid w:val="006A677D"/>
    <w:rsid w:val="006A720E"/>
    <w:rsid w:val="006A78D5"/>
    <w:rsid w:val="006B04C5"/>
    <w:rsid w:val="006B094A"/>
    <w:rsid w:val="006B09EE"/>
    <w:rsid w:val="006B1686"/>
    <w:rsid w:val="006B184E"/>
    <w:rsid w:val="006B287C"/>
    <w:rsid w:val="006B2DE8"/>
    <w:rsid w:val="006B2E80"/>
    <w:rsid w:val="006B3047"/>
    <w:rsid w:val="006B332E"/>
    <w:rsid w:val="006B3DE8"/>
    <w:rsid w:val="006B445A"/>
    <w:rsid w:val="006B492A"/>
    <w:rsid w:val="006B4CAE"/>
    <w:rsid w:val="006B54A9"/>
    <w:rsid w:val="006B5567"/>
    <w:rsid w:val="006B557C"/>
    <w:rsid w:val="006B594F"/>
    <w:rsid w:val="006B6423"/>
    <w:rsid w:val="006B691E"/>
    <w:rsid w:val="006B692B"/>
    <w:rsid w:val="006B6BE2"/>
    <w:rsid w:val="006B769C"/>
    <w:rsid w:val="006C02C3"/>
    <w:rsid w:val="006C054A"/>
    <w:rsid w:val="006C0B62"/>
    <w:rsid w:val="006C0E17"/>
    <w:rsid w:val="006C0F9C"/>
    <w:rsid w:val="006C12D9"/>
    <w:rsid w:val="006C15A3"/>
    <w:rsid w:val="006C1A73"/>
    <w:rsid w:val="006C2326"/>
    <w:rsid w:val="006C242C"/>
    <w:rsid w:val="006C271C"/>
    <w:rsid w:val="006C2B89"/>
    <w:rsid w:val="006C31B8"/>
    <w:rsid w:val="006C3767"/>
    <w:rsid w:val="006C3C8C"/>
    <w:rsid w:val="006C43F2"/>
    <w:rsid w:val="006C49A5"/>
    <w:rsid w:val="006C5772"/>
    <w:rsid w:val="006C6147"/>
    <w:rsid w:val="006C61D8"/>
    <w:rsid w:val="006C628D"/>
    <w:rsid w:val="006C6849"/>
    <w:rsid w:val="006C69E9"/>
    <w:rsid w:val="006C6AC1"/>
    <w:rsid w:val="006C6B43"/>
    <w:rsid w:val="006C7340"/>
    <w:rsid w:val="006C73FC"/>
    <w:rsid w:val="006C7468"/>
    <w:rsid w:val="006C76AF"/>
    <w:rsid w:val="006C7AC4"/>
    <w:rsid w:val="006C7DB7"/>
    <w:rsid w:val="006C7EBC"/>
    <w:rsid w:val="006D00F9"/>
    <w:rsid w:val="006D0E04"/>
    <w:rsid w:val="006D0F62"/>
    <w:rsid w:val="006D165F"/>
    <w:rsid w:val="006D16D5"/>
    <w:rsid w:val="006D2227"/>
    <w:rsid w:val="006D3124"/>
    <w:rsid w:val="006D3556"/>
    <w:rsid w:val="006D39B1"/>
    <w:rsid w:val="006D3D12"/>
    <w:rsid w:val="006D3D96"/>
    <w:rsid w:val="006D45F9"/>
    <w:rsid w:val="006D59A6"/>
    <w:rsid w:val="006D5AC1"/>
    <w:rsid w:val="006D5DFA"/>
    <w:rsid w:val="006D5F72"/>
    <w:rsid w:val="006D60B6"/>
    <w:rsid w:val="006D68AF"/>
    <w:rsid w:val="006D6C63"/>
    <w:rsid w:val="006D711A"/>
    <w:rsid w:val="006D7B5B"/>
    <w:rsid w:val="006D7D4F"/>
    <w:rsid w:val="006E0097"/>
    <w:rsid w:val="006E0970"/>
    <w:rsid w:val="006E1012"/>
    <w:rsid w:val="006E1235"/>
    <w:rsid w:val="006E19F0"/>
    <w:rsid w:val="006E1A62"/>
    <w:rsid w:val="006E1ACE"/>
    <w:rsid w:val="006E1CC0"/>
    <w:rsid w:val="006E1E2F"/>
    <w:rsid w:val="006E203B"/>
    <w:rsid w:val="006E2554"/>
    <w:rsid w:val="006E2B10"/>
    <w:rsid w:val="006E2BFE"/>
    <w:rsid w:val="006E2D25"/>
    <w:rsid w:val="006E3B78"/>
    <w:rsid w:val="006E3C7C"/>
    <w:rsid w:val="006E3DB2"/>
    <w:rsid w:val="006E3FEA"/>
    <w:rsid w:val="006E4023"/>
    <w:rsid w:val="006E48D8"/>
    <w:rsid w:val="006E5767"/>
    <w:rsid w:val="006E58FA"/>
    <w:rsid w:val="006E594A"/>
    <w:rsid w:val="006E5C1C"/>
    <w:rsid w:val="006E5C4A"/>
    <w:rsid w:val="006E67BD"/>
    <w:rsid w:val="006E67C8"/>
    <w:rsid w:val="006E68A5"/>
    <w:rsid w:val="006E6AB3"/>
    <w:rsid w:val="006E6BB9"/>
    <w:rsid w:val="006E6D7B"/>
    <w:rsid w:val="006E7460"/>
    <w:rsid w:val="006E755E"/>
    <w:rsid w:val="006F0B2A"/>
    <w:rsid w:val="006F1A1E"/>
    <w:rsid w:val="006F1B31"/>
    <w:rsid w:val="006F1CBA"/>
    <w:rsid w:val="006F1D52"/>
    <w:rsid w:val="006F1DA6"/>
    <w:rsid w:val="006F26E2"/>
    <w:rsid w:val="006F2AE7"/>
    <w:rsid w:val="006F2B0E"/>
    <w:rsid w:val="006F39EB"/>
    <w:rsid w:val="006F3D6C"/>
    <w:rsid w:val="006F42B0"/>
    <w:rsid w:val="006F4943"/>
    <w:rsid w:val="006F49D5"/>
    <w:rsid w:val="006F4ADF"/>
    <w:rsid w:val="006F4B0E"/>
    <w:rsid w:val="006F5110"/>
    <w:rsid w:val="006F514E"/>
    <w:rsid w:val="006F5963"/>
    <w:rsid w:val="006F68E2"/>
    <w:rsid w:val="006F690A"/>
    <w:rsid w:val="006F6936"/>
    <w:rsid w:val="006F6AD2"/>
    <w:rsid w:val="006F6E8D"/>
    <w:rsid w:val="006F6FEE"/>
    <w:rsid w:val="006F7192"/>
    <w:rsid w:val="006F72FC"/>
    <w:rsid w:val="006F7BCE"/>
    <w:rsid w:val="006F7CB4"/>
    <w:rsid w:val="006F7CE8"/>
    <w:rsid w:val="007001FD"/>
    <w:rsid w:val="00702045"/>
    <w:rsid w:val="00702486"/>
    <w:rsid w:val="007026E8"/>
    <w:rsid w:val="00702A6F"/>
    <w:rsid w:val="00703268"/>
    <w:rsid w:val="0070336D"/>
    <w:rsid w:val="0070373E"/>
    <w:rsid w:val="00703BE9"/>
    <w:rsid w:val="00703DC5"/>
    <w:rsid w:val="0070454C"/>
    <w:rsid w:val="007047B4"/>
    <w:rsid w:val="00705BF8"/>
    <w:rsid w:val="00705CFE"/>
    <w:rsid w:val="00706D8E"/>
    <w:rsid w:val="00706F95"/>
    <w:rsid w:val="0070765A"/>
    <w:rsid w:val="007077DF"/>
    <w:rsid w:val="0071069F"/>
    <w:rsid w:val="007111F6"/>
    <w:rsid w:val="007119CF"/>
    <w:rsid w:val="00711ACC"/>
    <w:rsid w:val="00711E9D"/>
    <w:rsid w:val="00711FC9"/>
    <w:rsid w:val="007125CF"/>
    <w:rsid w:val="00712661"/>
    <w:rsid w:val="007129C0"/>
    <w:rsid w:val="00712B0B"/>
    <w:rsid w:val="00712C23"/>
    <w:rsid w:val="007136F5"/>
    <w:rsid w:val="00713BC9"/>
    <w:rsid w:val="007143B5"/>
    <w:rsid w:val="00715C81"/>
    <w:rsid w:val="00715E18"/>
    <w:rsid w:val="0071672E"/>
    <w:rsid w:val="0071683B"/>
    <w:rsid w:val="007168A9"/>
    <w:rsid w:val="00717D7B"/>
    <w:rsid w:val="00717DAB"/>
    <w:rsid w:val="00720361"/>
    <w:rsid w:val="00720B50"/>
    <w:rsid w:val="00720D8A"/>
    <w:rsid w:val="00720E7E"/>
    <w:rsid w:val="00721357"/>
    <w:rsid w:val="0072158A"/>
    <w:rsid w:val="00722366"/>
    <w:rsid w:val="007225AE"/>
    <w:rsid w:val="00722B09"/>
    <w:rsid w:val="00723097"/>
    <w:rsid w:val="0072309F"/>
    <w:rsid w:val="00723298"/>
    <w:rsid w:val="00723711"/>
    <w:rsid w:val="00723AAB"/>
    <w:rsid w:val="00723E3E"/>
    <w:rsid w:val="007240E5"/>
    <w:rsid w:val="00724D0F"/>
    <w:rsid w:val="007260FB"/>
    <w:rsid w:val="00726576"/>
    <w:rsid w:val="00726CB6"/>
    <w:rsid w:val="00727071"/>
    <w:rsid w:val="007273C5"/>
    <w:rsid w:val="00727DB0"/>
    <w:rsid w:val="00727DE5"/>
    <w:rsid w:val="0073004C"/>
    <w:rsid w:val="00730331"/>
    <w:rsid w:val="00730AD0"/>
    <w:rsid w:val="007314FD"/>
    <w:rsid w:val="00731F66"/>
    <w:rsid w:val="00731FE9"/>
    <w:rsid w:val="00732039"/>
    <w:rsid w:val="00732305"/>
    <w:rsid w:val="00733C82"/>
    <w:rsid w:val="00733FA4"/>
    <w:rsid w:val="00734D3C"/>
    <w:rsid w:val="0073500C"/>
    <w:rsid w:val="0073543A"/>
    <w:rsid w:val="00735EAF"/>
    <w:rsid w:val="0073685F"/>
    <w:rsid w:val="00736BE1"/>
    <w:rsid w:val="00736D82"/>
    <w:rsid w:val="0073737C"/>
    <w:rsid w:val="007403E0"/>
    <w:rsid w:val="0074116D"/>
    <w:rsid w:val="00741711"/>
    <w:rsid w:val="00741D04"/>
    <w:rsid w:val="00741E94"/>
    <w:rsid w:val="00741F94"/>
    <w:rsid w:val="00742AAD"/>
    <w:rsid w:val="007435B7"/>
    <w:rsid w:val="0074486D"/>
    <w:rsid w:val="007449E4"/>
    <w:rsid w:val="00744A96"/>
    <w:rsid w:val="00745054"/>
    <w:rsid w:val="00745CCC"/>
    <w:rsid w:val="0074620A"/>
    <w:rsid w:val="0074676A"/>
    <w:rsid w:val="007468A7"/>
    <w:rsid w:val="00746939"/>
    <w:rsid w:val="00746E12"/>
    <w:rsid w:val="007478BF"/>
    <w:rsid w:val="00747F5A"/>
    <w:rsid w:val="00750613"/>
    <w:rsid w:val="00750BAC"/>
    <w:rsid w:val="00751072"/>
    <w:rsid w:val="007511E5"/>
    <w:rsid w:val="007518DD"/>
    <w:rsid w:val="00751B0A"/>
    <w:rsid w:val="00751D2B"/>
    <w:rsid w:val="007521BA"/>
    <w:rsid w:val="00752BE5"/>
    <w:rsid w:val="00752D18"/>
    <w:rsid w:val="00752D92"/>
    <w:rsid w:val="0075310D"/>
    <w:rsid w:val="0075393B"/>
    <w:rsid w:val="00753C8F"/>
    <w:rsid w:val="007541D4"/>
    <w:rsid w:val="00754A75"/>
    <w:rsid w:val="00754CB4"/>
    <w:rsid w:val="007556DE"/>
    <w:rsid w:val="00755939"/>
    <w:rsid w:val="00755AA0"/>
    <w:rsid w:val="00756312"/>
    <w:rsid w:val="0075671C"/>
    <w:rsid w:val="00756BC5"/>
    <w:rsid w:val="00756F3E"/>
    <w:rsid w:val="007574B2"/>
    <w:rsid w:val="00760216"/>
    <w:rsid w:val="00760AA1"/>
    <w:rsid w:val="00760BC7"/>
    <w:rsid w:val="0076143C"/>
    <w:rsid w:val="00761CED"/>
    <w:rsid w:val="00761DCC"/>
    <w:rsid w:val="007634F0"/>
    <w:rsid w:val="00763920"/>
    <w:rsid w:val="00763C4E"/>
    <w:rsid w:val="00763CC5"/>
    <w:rsid w:val="00763CF2"/>
    <w:rsid w:val="00764DE1"/>
    <w:rsid w:val="007655A6"/>
    <w:rsid w:val="007661F5"/>
    <w:rsid w:val="00766749"/>
    <w:rsid w:val="00766A4D"/>
    <w:rsid w:val="00766A94"/>
    <w:rsid w:val="0076703A"/>
    <w:rsid w:val="007675EE"/>
    <w:rsid w:val="0076775E"/>
    <w:rsid w:val="00770377"/>
    <w:rsid w:val="0077101B"/>
    <w:rsid w:val="007715B1"/>
    <w:rsid w:val="00771C92"/>
    <w:rsid w:val="00771FD5"/>
    <w:rsid w:val="007724D3"/>
    <w:rsid w:val="00772636"/>
    <w:rsid w:val="007726F3"/>
    <w:rsid w:val="00772AB7"/>
    <w:rsid w:val="00772D53"/>
    <w:rsid w:val="00772FC2"/>
    <w:rsid w:val="007734C1"/>
    <w:rsid w:val="00773793"/>
    <w:rsid w:val="007737E1"/>
    <w:rsid w:val="007739B5"/>
    <w:rsid w:val="00773C4E"/>
    <w:rsid w:val="00773C99"/>
    <w:rsid w:val="00773E11"/>
    <w:rsid w:val="00774352"/>
    <w:rsid w:val="00774457"/>
    <w:rsid w:val="0077465C"/>
    <w:rsid w:val="00774A8B"/>
    <w:rsid w:val="007750B8"/>
    <w:rsid w:val="0077539A"/>
    <w:rsid w:val="0077539C"/>
    <w:rsid w:val="00775655"/>
    <w:rsid w:val="0077587C"/>
    <w:rsid w:val="007764DE"/>
    <w:rsid w:val="0077655E"/>
    <w:rsid w:val="00776774"/>
    <w:rsid w:val="00776C14"/>
    <w:rsid w:val="007770F0"/>
    <w:rsid w:val="0078063F"/>
    <w:rsid w:val="0078073A"/>
    <w:rsid w:val="00780764"/>
    <w:rsid w:val="00782252"/>
    <w:rsid w:val="00782519"/>
    <w:rsid w:val="007834E2"/>
    <w:rsid w:val="00783571"/>
    <w:rsid w:val="00783632"/>
    <w:rsid w:val="00783B4D"/>
    <w:rsid w:val="00783BF1"/>
    <w:rsid w:val="00783F02"/>
    <w:rsid w:val="007844EE"/>
    <w:rsid w:val="007846A0"/>
    <w:rsid w:val="007846D3"/>
    <w:rsid w:val="00784852"/>
    <w:rsid w:val="00785730"/>
    <w:rsid w:val="00785794"/>
    <w:rsid w:val="00785ABB"/>
    <w:rsid w:val="00785F1A"/>
    <w:rsid w:val="0078654F"/>
    <w:rsid w:val="0078662D"/>
    <w:rsid w:val="00786782"/>
    <w:rsid w:val="007871FF"/>
    <w:rsid w:val="00787274"/>
    <w:rsid w:val="00787E7B"/>
    <w:rsid w:val="007902CC"/>
    <w:rsid w:val="007902CE"/>
    <w:rsid w:val="0079042B"/>
    <w:rsid w:val="00790454"/>
    <w:rsid w:val="00790472"/>
    <w:rsid w:val="007907C8"/>
    <w:rsid w:val="00790A50"/>
    <w:rsid w:val="00790BEB"/>
    <w:rsid w:val="00791664"/>
    <w:rsid w:val="00791A9E"/>
    <w:rsid w:val="00791CE2"/>
    <w:rsid w:val="00791F4B"/>
    <w:rsid w:val="00792CB1"/>
    <w:rsid w:val="00792DDB"/>
    <w:rsid w:val="00792F9C"/>
    <w:rsid w:val="0079338E"/>
    <w:rsid w:val="007938A8"/>
    <w:rsid w:val="00793A4E"/>
    <w:rsid w:val="00793AD9"/>
    <w:rsid w:val="00794099"/>
    <w:rsid w:val="00794505"/>
    <w:rsid w:val="007946F3"/>
    <w:rsid w:val="007954CC"/>
    <w:rsid w:val="007955AA"/>
    <w:rsid w:val="0079574F"/>
    <w:rsid w:val="007957E0"/>
    <w:rsid w:val="00795929"/>
    <w:rsid w:val="00795F2A"/>
    <w:rsid w:val="00796B70"/>
    <w:rsid w:val="00797745"/>
    <w:rsid w:val="00797DFA"/>
    <w:rsid w:val="007A0094"/>
    <w:rsid w:val="007A0858"/>
    <w:rsid w:val="007A0980"/>
    <w:rsid w:val="007A0C32"/>
    <w:rsid w:val="007A15B7"/>
    <w:rsid w:val="007A1C8C"/>
    <w:rsid w:val="007A207D"/>
    <w:rsid w:val="007A250F"/>
    <w:rsid w:val="007A275A"/>
    <w:rsid w:val="007A2CF1"/>
    <w:rsid w:val="007A38A5"/>
    <w:rsid w:val="007A3901"/>
    <w:rsid w:val="007A4321"/>
    <w:rsid w:val="007A44CE"/>
    <w:rsid w:val="007A47BF"/>
    <w:rsid w:val="007A4E6B"/>
    <w:rsid w:val="007A4FA0"/>
    <w:rsid w:val="007A570C"/>
    <w:rsid w:val="007A6BFC"/>
    <w:rsid w:val="007A6D46"/>
    <w:rsid w:val="007A6F25"/>
    <w:rsid w:val="007A72E5"/>
    <w:rsid w:val="007A7899"/>
    <w:rsid w:val="007A7E53"/>
    <w:rsid w:val="007A7EC7"/>
    <w:rsid w:val="007A7F09"/>
    <w:rsid w:val="007B052D"/>
    <w:rsid w:val="007B0645"/>
    <w:rsid w:val="007B084D"/>
    <w:rsid w:val="007B0A48"/>
    <w:rsid w:val="007B0BEA"/>
    <w:rsid w:val="007B0C31"/>
    <w:rsid w:val="007B0F08"/>
    <w:rsid w:val="007B10A9"/>
    <w:rsid w:val="007B16F0"/>
    <w:rsid w:val="007B2041"/>
    <w:rsid w:val="007B238D"/>
    <w:rsid w:val="007B28BB"/>
    <w:rsid w:val="007B4431"/>
    <w:rsid w:val="007B46F1"/>
    <w:rsid w:val="007B4B96"/>
    <w:rsid w:val="007B54B5"/>
    <w:rsid w:val="007B5D00"/>
    <w:rsid w:val="007B5D11"/>
    <w:rsid w:val="007B6D58"/>
    <w:rsid w:val="007C023A"/>
    <w:rsid w:val="007C0C41"/>
    <w:rsid w:val="007C173C"/>
    <w:rsid w:val="007C23D8"/>
    <w:rsid w:val="007C2407"/>
    <w:rsid w:val="007C2D85"/>
    <w:rsid w:val="007C30B8"/>
    <w:rsid w:val="007C3119"/>
    <w:rsid w:val="007C467B"/>
    <w:rsid w:val="007C4BE4"/>
    <w:rsid w:val="007C5BC6"/>
    <w:rsid w:val="007C5DBE"/>
    <w:rsid w:val="007C6C29"/>
    <w:rsid w:val="007C6CB8"/>
    <w:rsid w:val="007C70E1"/>
    <w:rsid w:val="007C70E8"/>
    <w:rsid w:val="007C7494"/>
    <w:rsid w:val="007C7556"/>
    <w:rsid w:val="007C7C49"/>
    <w:rsid w:val="007D07AC"/>
    <w:rsid w:val="007D1382"/>
    <w:rsid w:val="007D1649"/>
    <w:rsid w:val="007D16FA"/>
    <w:rsid w:val="007D1BBA"/>
    <w:rsid w:val="007D1D51"/>
    <w:rsid w:val="007D2708"/>
    <w:rsid w:val="007D2788"/>
    <w:rsid w:val="007D2797"/>
    <w:rsid w:val="007D3394"/>
    <w:rsid w:val="007D34E2"/>
    <w:rsid w:val="007D39F2"/>
    <w:rsid w:val="007D43C9"/>
    <w:rsid w:val="007D566D"/>
    <w:rsid w:val="007D581C"/>
    <w:rsid w:val="007D61C1"/>
    <w:rsid w:val="007D667F"/>
    <w:rsid w:val="007D6CC7"/>
    <w:rsid w:val="007D6FF0"/>
    <w:rsid w:val="007D70E0"/>
    <w:rsid w:val="007D7BED"/>
    <w:rsid w:val="007E026A"/>
    <w:rsid w:val="007E0FA0"/>
    <w:rsid w:val="007E0FA7"/>
    <w:rsid w:val="007E1268"/>
    <w:rsid w:val="007E17DF"/>
    <w:rsid w:val="007E2666"/>
    <w:rsid w:val="007E288B"/>
    <w:rsid w:val="007E2BF3"/>
    <w:rsid w:val="007E2E87"/>
    <w:rsid w:val="007E3732"/>
    <w:rsid w:val="007E3D94"/>
    <w:rsid w:val="007E3E0A"/>
    <w:rsid w:val="007E4191"/>
    <w:rsid w:val="007E5187"/>
    <w:rsid w:val="007E54F7"/>
    <w:rsid w:val="007E5732"/>
    <w:rsid w:val="007E6244"/>
    <w:rsid w:val="007E66C4"/>
    <w:rsid w:val="007E6C81"/>
    <w:rsid w:val="007E70C3"/>
    <w:rsid w:val="007E73FB"/>
    <w:rsid w:val="007E7624"/>
    <w:rsid w:val="007E7C7F"/>
    <w:rsid w:val="007F0B17"/>
    <w:rsid w:val="007F0D38"/>
    <w:rsid w:val="007F0EE9"/>
    <w:rsid w:val="007F1127"/>
    <w:rsid w:val="007F2188"/>
    <w:rsid w:val="007F222C"/>
    <w:rsid w:val="007F224F"/>
    <w:rsid w:val="007F22CB"/>
    <w:rsid w:val="007F25B6"/>
    <w:rsid w:val="007F2FAB"/>
    <w:rsid w:val="007F376F"/>
    <w:rsid w:val="007F39CC"/>
    <w:rsid w:val="007F3EBF"/>
    <w:rsid w:val="007F40E2"/>
    <w:rsid w:val="007F42F1"/>
    <w:rsid w:val="007F43AA"/>
    <w:rsid w:val="007F4BC3"/>
    <w:rsid w:val="007F4C10"/>
    <w:rsid w:val="007F51A9"/>
    <w:rsid w:val="007F5473"/>
    <w:rsid w:val="007F549D"/>
    <w:rsid w:val="007F6605"/>
    <w:rsid w:val="007F712E"/>
    <w:rsid w:val="007F720B"/>
    <w:rsid w:val="0080033E"/>
    <w:rsid w:val="008004C0"/>
    <w:rsid w:val="00800E58"/>
    <w:rsid w:val="00801358"/>
    <w:rsid w:val="008018B9"/>
    <w:rsid w:val="00801F5E"/>
    <w:rsid w:val="00802465"/>
    <w:rsid w:val="00802510"/>
    <w:rsid w:val="00802C10"/>
    <w:rsid w:val="0080344A"/>
    <w:rsid w:val="008035E5"/>
    <w:rsid w:val="008036F0"/>
    <w:rsid w:val="008039A9"/>
    <w:rsid w:val="00803D24"/>
    <w:rsid w:val="0080454C"/>
    <w:rsid w:val="00804D70"/>
    <w:rsid w:val="008063AC"/>
    <w:rsid w:val="008068C8"/>
    <w:rsid w:val="00806D2A"/>
    <w:rsid w:val="00806D61"/>
    <w:rsid w:val="00806DBF"/>
    <w:rsid w:val="00807086"/>
    <w:rsid w:val="008070D9"/>
    <w:rsid w:val="00807233"/>
    <w:rsid w:val="00807362"/>
    <w:rsid w:val="008075C7"/>
    <w:rsid w:val="00807FD9"/>
    <w:rsid w:val="00810D81"/>
    <w:rsid w:val="008129BB"/>
    <w:rsid w:val="00812DF3"/>
    <w:rsid w:val="00813121"/>
    <w:rsid w:val="0081409F"/>
    <w:rsid w:val="00814137"/>
    <w:rsid w:val="0081476A"/>
    <w:rsid w:val="008157AA"/>
    <w:rsid w:val="0081622F"/>
    <w:rsid w:val="00816D89"/>
    <w:rsid w:val="00816FD0"/>
    <w:rsid w:val="0081711B"/>
    <w:rsid w:val="00817698"/>
    <w:rsid w:val="00817BE4"/>
    <w:rsid w:val="00820121"/>
    <w:rsid w:val="008201B6"/>
    <w:rsid w:val="008202EA"/>
    <w:rsid w:val="008207AB"/>
    <w:rsid w:val="00821151"/>
    <w:rsid w:val="008219DA"/>
    <w:rsid w:val="00822878"/>
    <w:rsid w:val="00822F12"/>
    <w:rsid w:val="008232E2"/>
    <w:rsid w:val="00823927"/>
    <w:rsid w:val="00823FF0"/>
    <w:rsid w:val="0082446F"/>
    <w:rsid w:val="008250FF"/>
    <w:rsid w:val="00826187"/>
    <w:rsid w:val="008262F3"/>
    <w:rsid w:val="008264E1"/>
    <w:rsid w:val="0082714A"/>
    <w:rsid w:val="00827D44"/>
    <w:rsid w:val="00830503"/>
    <w:rsid w:val="0083087D"/>
    <w:rsid w:val="00830CB6"/>
    <w:rsid w:val="00830E8D"/>
    <w:rsid w:val="00830F5C"/>
    <w:rsid w:val="00831025"/>
    <w:rsid w:val="00831159"/>
    <w:rsid w:val="0083174A"/>
    <w:rsid w:val="00831848"/>
    <w:rsid w:val="00831DC2"/>
    <w:rsid w:val="00831E72"/>
    <w:rsid w:val="00832241"/>
    <w:rsid w:val="0083225B"/>
    <w:rsid w:val="008327E9"/>
    <w:rsid w:val="00832BCD"/>
    <w:rsid w:val="00832C9A"/>
    <w:rsid w:val="00833198"/>
    <w:rsid w:val="00833872"/>
    <w:rsid w:val="00833899"/>
    <w:rsid w:val="00833E42"/>
    <w:rsid w:val="00834532"/>
    <w:rsid w:val="008346C9"/>
    <w:rsid w:val="00834DC8"/>
    <w:rsid w:val="00834F48"/>
    <w:rsid w:val="008350E5"/>
    <w:rsid w:val="00835ED9"/>
    <w:rsid w:val="00835F38"/>
    <w:rsid w:val="00836656"/>
    <w:rsid w:val="00836ACD"/>
    <w:rsid w:val="00836AEE"/>
    <w:rsid w:val="00837595"/>
    <w:rsid w:val="00837DB7"/>
    <w:rsid w:val="00840352"/>
    <w:rsid w:val="0084036F"/>
    <w:rsid w:val="008412F5"/>
    <w:rsid w:val="008415AC"/>
    <w:rsid w:val="00841686"/>
    <w:rsid w:val="00841BD6"/>
    <w:rsid w:val="008420D2"/>
    <w:rsid w:val="00842698"/>
    <w:rsid w:val="00842AD3"/>
    <w:rsid w:val="00842CBB"/>
    <w:rsid w:val="00842D0B"/>
    <w:rsid w:val="008442E8"/>
    <w:rsid w:val="008447D2"/>
    <w:rsid w:val="00844ED4"/>
    <w:rsid w:val="008458A0"/>
    <w:rsid w:val="00845923"/>
    <w:rsid w:val="00845D54"/>
    <w:rsid w:val="00846045"/>
    <w:rsid w:val="00846650"/>
    <w:rsid w:val="00846654"/>
    <w:rsid w:val="00846CE2"/>
    <w:rsid w:val="00847686"/>
    <w:rsid w:val="00847B9D"/>
    <w:rsid w:val="0085041E"/>
    <w:rsid w:val="008506F6"/>
    <w:rsid w:val="008518A8"/>
    <w:rsid w:val="00851A2A"/>
    <w:rsid w:val="00851B23"/>
    <w:rsid w:val="00851D9D"/>
    <w:rsid w:val="00852198"/>
    <w:rsid w:val="00852949"/>
    <w:rsid w:val="00852CC9"/>
    <w:rsid w:val="00852D8E"/>
    <w:rsid w:val="00852FB4"/>
    <w:rsid w:val="008534C5"/>
    <w:rsid w:val="00853657"/>
    <w:rsid w:val="00853797"/>
    <w:rsid w:val="00853993"/>
    <w:rsid w:val="008539F7"/>
    <w:rsid w:val="00853B90"/>
    <w:rsid w:val="008542C1"/>
    <w:rsid w:val="00854592"/>
    <w:rsid w:val="00854753"/>
    <w:rsid w:val="00854D33"/>
    <w:rsid w:val="008553ED"/>
    <w:rsid w:val="008555BA"/>
    <w:rsid w:val="00855684"/>
    <w:rsid w:val="00855B7D"/>
    <w:rsid w:val="00856459"/>
    <w:rsid w:val="008564B3"/>
    <w:rsid w:val="00856542"/>
    <w:rsid w:val="00856909"/>
    <w:rsid w:val="00856A65"/>
    <w:rsid w:val="00856FEC"/>
    <w:rsid w:val="0085755C"/>
    <w:rsid w:val="0085770A"/>
    <w:rsid w:val="00860088"/>
    <w:rsid w:val="00861070"/>
    <w:rsid w:val="008613CD"/>
    <w:rsid w:val="0086180D"/>
    <w:rsid w:val="00861C6F"/>
    <w:rsid w:val="00861C7F"/>
    <w:rsid w:val="00861C82"/>
    <w:rsid w:val="008621E4"/>
    <w:rsid w:val="00862A36"/>
    <w:rsid w:val="00862F69"/>
    <w:rsid w:val="0086373D"/>
    <w:rsid w:val="00863BFD"/>
    <w:rsid w:val="00863CC5"/>
    <w:rsid w:val="0086455E"/>
    <w:rsid w:val="00864A2B"/>
    <w:rsid w:val="008650B8"/>
    <w:rsid w:val="008650FC"/>
    <w:rsid w:val="00865219"/>
    <w:rsid w:val="00865239"/>
    <w:rsid w:val="008656DE"/>
    <w:rsid w:val="008658F9"/>
    <w:rsid w:val="00865FAB"/>
    <w:rsid w:val="00866AD7"/>
    <w:rsid w:val="00866DA6"/>
    <w:rsid w:val="008671E0"/>
    <w:rsid w:val="008671E5"/>
    <w:rsid w:val="00867263"/>
    <w:rsid w:val="008673FE"/>
    <w:rsid w:val="008675BD"/>
    <w:rsid w:val="00867BE3"/>
    <w:rsid w:val="0087087E"/>
    <w:rsid w:val="00870A62"/>
    <w:rsid w:val="00870ED8"/>
    <w:rsid w:val="00871D2A"/>
    <w:rsid w:val="008720B0"/>
    <w:rsid w:val="00872582"/>
    <w:rsid w:val="00872A80"/>
    <w:rsid w:val="00872F8D"/>
    <w:rsid w:val="00873403"/>
    <w:rsid w:val="0087356B"/>
    <w:rsid w:val="008736E4"/>
    <w:rsid w:val="008737CA"/>
    <w:rsid w:val="00873905"/>
    <w:rsid w:val="008743D7"/>
    <w:rsid w:val="00874E31"/>
    <w:rsid w:val="00875090"/>
    <w:rsid w:val="008751AE"/>
    <w:rsid w:val="0087564A"/>
    <w:rsid w:val="00875B0A"/>
    <w:rsid w:val="00875DA9"/>
    <w:rsid w:val="00875E20"/>
    <w:rsid w:val="0087623E"/>
    <w:rsid w:val="0087667C"/>
    <w:rsid w:val="00876896"/>
    <w:rsid w:val="00877143"/>
    <w:rsid w:val="008800A4"/>
    <w:rsid w:val="0088063A"/>
    <w:rsid w:val="0088190B"/>
    <w:rsid w:val="00881A0F"/>
    <w:rsid w:val="00881E23"/>
    <w:rsid w:val="008821EC"/>
    <w:rsid w:val="0088252C"/>
    <w:rsid w:val="00882BA6"/>
    <w:rsid w:val="00882C7A"/>
    <w:rsid w:val="00883066"/>
    <w:rsid w:val="008835FB"/>
    <w:rsid w:val="00883BE3"/>
    <w:rsid w:val="008840C9"/>
    <w:rsid w:val="008842D3"/>
    <w:rsid w:val="008843F7"/>
    <w:rsid w:val="00884B42"/>
    <w:rsid w:val="00884C2A"/>
    <w:rsid w:val="00885013"/>
    <w:rsid w:val="0088558C"/>
    <w:rsid w:val="008856C8"/>
    <w:rsid w:val="0088574B"/>
    <w:rsid w:val="0088596A"/>
    <w:rsid w:val="008859F2"/>
    <w:rsid w:val="00885BC2"/>
    <w:rsid w:val="00886179"/>
    <w:rsid w:val="008864D1"/>
    <w:rsid w:val="008876BF"/>
    <w:rsid w:val="008878AB"/>
    <w:rsid w:val="00887968"/>
    <w:rsid w:val="00887F26"/>
    <w:rsid w:val="0089001F"/>
    <w:rsid w:val="008909B7"/>
    <w:rsid w:val="00891509"/>
    <w:rsid w:val="00892227"/>
    <w:rsid w:val="0089245B"/>
    <w:rsid w:val="0089249A"/>
    <w:rsid w:val="00892EDA"/>
    <w:rsid w:val="00893378"/>
    <w:rsid w:val="00894950"/>
    <w:rsid w:val="00894C19"/>
    <w:rsid w:val="00895164"/>
    <w:rsid w:val="00895406"/>
    <w:rsid w:val="00895611"/>
    <w:rsid w:val="00895BA1"/>
    <w:rsid w:val="0089622B"/>
    <w:rsid w:val="008964A9"/>
    <w:rsid w:val="0089665A"/>
    <w:rsid w:val="00896A10"/>
    <w:rsid w:val="00897046"/>
    <w:rsid w:val="00897069"/>
    <w:rsid w:val="00897622"/>
    <w:rsid w:val="008978F1"/>
    <w:rsid w:val="0089792B"/>
    <w:rsid w:val="00897FF6"/>
    <w:rsid w:val="008A0152"/>
    <w:rsid w:val="008A021A"/>
    <w:rsid w:val="008A0B7B"/>
    <w:rsid w:val="008A0DEA"/>
    <w:rsid w:val="008A109D"/>
    <w:rsid w:val="008A141B"/>
    <w:rsid w:val="008A1460"/>
    <w:rsid w:val="008A16BE"/>
    <w:rsid w:val="008A1CD5"/>
    <w:rsid w:val="008A1E28"/>
    <w:rsid w:val="008A217B"/>
    <w:rsid w:val="008A23B2"/>
    <w:rsid w:val="008A2EB7"/>
    <w:rsid w:val="008A2F0B"/>
    <w:rsid w:val="008A2FEE"/>
    <w:rsid w:val="008A35EC"/>
    <w:rsid w:val="008A3641"/>
    <w:rsid w:val="008A3B2D"/>
    <w:rsid w:val="008A3EE0"/>
    <w:rsid w:val="008A40A8"/>
    <w:rsid w:val="008A4741"/>
    <w:rsid w:val="008A4C0B"/>
    <w:rsid w:val="008A4E31"/>
    <w:rsid w:val="008A4EEF"/>
    <w:rsid w:val="008A4F41"/>
    <w:rsid w:val="008A56A1"/>
    <w:rsid w:val="008A6048"/>
    <w:rsid w:val="008A607F"/>
    <w:rsid w:val="008A60E9"/>
    <w:rsid w:val="008A627E"/>
    <w:rsid w:val="008A656C"/>
    <w:rsid w:val="008A6643"/>
    <w:rsid w:val="008A68DA"/>
    <w:rsid w:val="008A758F"/>
    <w:rsid w:val="008A796F"/>
    <w:rsid w:val="008A7CA3"/>
    <w:rsid w:val="008B00A1"/>
    <w:rsid w:val="008B03F2"/>
    <w:rsid w:val="008B05D6"/>
    <w:rsid w:val="008B0AE5"/>
    <w:rsid w:val="008B0C66"/>
    <w:rsid w:val="008B0EDE"/>
    <w:rsid w:val="008B15D4"/>
    <w:rsid w:val="008B1614"/>
    <w:rsid w:val="008B171A"/>
    <w:rsid w:val="008B252C"/>
    <w:rsid w:val="008B25D8"/>
    <w:rsid w:val="008B2717"/>
    <w:rsid w:val="008B2F23"/>
    <w:rsid w:val="008B32FC"/>
    <w:rsid w:val="008B3B00"/>
    <w:rsid w:val="008B3B93"/>
    <w:rsid w:val="008B3DA8"/>
    <w:rsid w:val="008B517D"/>
    <w:rsid w:val="008B5696"/>
    <w:rsid w:val="008B5CE0"/>
    <w:rsid w:val="008B61A6"/>
    <w:rsid w:val="008B6373"/>
    <w:rsid w:val="008B63AB"/>
    <w:rsid w:val="008B67BD"/>
    <w:rsid w:val="008B697D"/>
    <w:rsid w:val="008B6991"/>
    <w:rsid w:val="008B699E"/>
    <w:rsid w:val="008B6EE0"/>
    <w:rsid w:val="008B6F99"/>
    <w:rsid w:val="008B72DA"/>
    <w:rsid w:val="008B7341"/>
    <w:rsid w:val="008B73F4"/>
    <w:rsid w:val="008B74A9"/>
    <w:rsid w:val="008B7825"/>
    <w:rsid w:val="008B7BD6"/>
    <w:rsid w:val="008C0987"/>
    <w:rsid w:val="008C0BD9"/>
    <w:rsid w:val="008C0CA5"/>
    <w:rsid w:val="008C0DAA"/>
    <w:rsid w:val="008C0EDE"/>
    <w:rsid w:val="008C11D6"/>
    <w:rsid w:val="008C14E5"/>
    <w:rsid w:val="008C1D78"/>
    <w:rsid w:val="008C24AB"/>
    <w:rsid w:val="008C2578"/>
    <w:rsid w:val="008C2B77"/>
    <w:rsid w:val="008C2E03"/>
    <w:rsid w:val="008C40DB"/>
    <w:rsid w:val="008C4150"/>
    <w:rsid w:val="008C427E"/>
    <w:rsid w:val="008C4456"/>
    <w:rsid w:val="008C449B"/>
    <w:rsid w:val="008C4CA0"/>
    <w:rsid w:val="008C4D75"/>
    <w:rsid w:val="008C5120"/>
    <w:rsid w:val="008C5FDC"/>
    <w:rsid w:val="008C65CF"/>
    <w:rsid w:val="008C67D8"/>
    <w:rsid w:val="008C6E5E"/>
    <w:rsid w:val="008C6FA4"/>
    <w:rsid w:val="008C7A43"/>
    <w:rsid w:val="008D03E6"/>
    <w:rsid w:val="008D0AA0"/>
    <w:rsid w:val="008D0D10"/>
    <w:rsid w:val="008D0D6B"/>
    <w:rsid w:val="008D2427"/>
    <w:rsid w:val="008D2CC6"/>
    <w:rsid w:val="008D361E"/>
    <w:rsid w:val="008D3D19"/>
    <w:rsid w:val="008D40FE"/>
    <w:rsid w:val="008D41F9"/>
    <w:rsid w:val="008D491A"/>
    <w:rsid w:val="008D4C13"/>
    <w:rsid w:val="008D575B"/>
    <w:rsid w:val="008D67D5"/>
    <w:rsid w:val="008D67FA"/>
    <w:rsid w:val="008D68FD"/>
    <w:rsid w:val="008D7024"/>
    <w:rsid w:val="008D75DE"/>
    <w:rsid w:val="008D78B9"/>
    <w:rsid w:val="008D7C96"/>
    <w:rsid w:val="008D7EE9"/>
    <w:rsid w:val="008E0038"/>
    <w:rsid w:val="008E06E4"/>
    <w:rsid w:val="008E0708"/>
    <w:rsid w:val="008E07B2"/>
    <w:rsid w:val="008E0EE7"/>
    <w:rsid w:val="008E0EEF"/>
    <w:rsid w:val="008E140E"/>
    <w:rsid w:val="008E1968"/>
    <w:rsid w:val="008E1EDB"/>
    <w:rsid w:val="008E2359"/>
    <w:rsid w:val="008E251F"/>
    <w:rsid w:val="008E27A4"/>
    <w:rsid w:val="008E2B91"/>
    <w:rsid w:val="008E2BE9"/>
    <w:rsid w:val="008E2E6E"/>
    <w:rsid w:val="008E33A2"/>
    <w:rsid w:val="008E3ABB"/>
    <w:rsid w:val="008E3DE3"/>
    <w:rsid w:val="008E3F05"/>
    <w:rsid w:val="008E41BB"/>
    <w:rsid w:val="008E47AF"/>
    <w:rsid w:val="008E4961"/>
    <w:rsid w:val="008E5B4D"/>
    <w:rsid w:val="008E5BDC"/>
    <w:rsid w:val="008E5C90"/>
    <w:rsid w:val="008E7565"/>
    <w:rsid w:val="008E75C5"/>
    <w:rsid w:val="008E7A26"/>
    <w:rsid w:val="008E7A2E"/>
    <w:rsid w:val="008E7E8D"/>
    <w:rsid w:val="008F0126"/>
    <w:rsid w:val="008F013E"/>
    <w:rsid w:val="008F0279"/>
    <w:rsid w:val="008F0732"/>
    <w:rsid w:val="008F1446"/>
    <w:rsid w:val="008F17AF"/>
    <w:rsid w:val="008F1EBE"/>
    <w:rsid w:val="008F2636"/>
    <w:rsid w:val="008F348D"/>
    <w:rsid w:val="008F34F6"/>
    <w:rsid w:val="008F4689"/>
    <w:rsid w:val="008F4A1A"/>
    <w:rsid w:val="008F5027"/>
    <w:rsid w:val="008F52DD"/>
    <w:rsid w:val="008F5ADF"/>
    <w:rsid w:val="008F5D94"/>
    <w:rsid w:val="008F624F"/>
    <w:rsid w:val="008F67AD"/>
    <w:rsid w:val="008F67B7"/>
    <w:rsid w:val="00901A36"/>
    <w:rsid w:val="00901ADB"/>
    <w:rsid w:val="00901E5D"/>
    <w:rsid w:val="00901E6D"/>
    <w:rsid w:val="00902307"/>
    <w:rsid w:val="009028B1"/>
    <w:rsid w:val="00902A65"/>
    <w:rsid w:val="00902EA5"/>
    <w:rsid w:val="009037CC"/>
    <w:rsid w:val="00904205"/>
    <w:rsid w:val="0090561A"/>
    <w:rsid w:val="00905BA8"/>
    <w:rsid w:val="00905BEE"/>
    <w:rsid w:val="00905ED2"/>
    <w:rsid w:val="00906223"/>
    <w:rsid w:val="009065C6"/>
    <w:rsid w:val="00906CAA"/>
    <w:rsid w:val="00906D16"/>
    <w:rsid w:val="00906DC9"/>
    <w:rsid w:val="009072D4"/>
    <w:rsid w:val="00907781"/>
    <w:rsid w:val="009079CA"/>
    <w:rsid w:val="00907B2A"/>
    <w:rsid w:val="00910AFD"/>
    <w:rsid w:val="00910F42"/>
    <w:rsid w:val="00911070"/>
    <w:rsid w:val="00911317"/>
    <w:rsid w:val="0091146A"/>
    <w:rsid w:val="00911515"/>
    <w:rsid w:val="009128E2"/>
    <w:rsid w:val="00912951"/>
    <w:rsid w:val="00912F5E"/>
    <w:rsid w:val="00913222"/>
    <w:rsid w:val="009133D7"/>
    <w:rsid w:val="009134DB"/>
    <w:rsid w:val="00914344"/>
    <w:rsid w:val="0091452F"/>
    <w:rsid w:val="009145BD"/>
    <w:rsid w:val="009145FE"/>
    <w:rsid w:val="00914980"/>
    <w:rsid w:val="00915640"/>
    <w:rsid w:val="0091569B"/>
    <w:rsid w:val="00915A95"/>
    <w:rsid w:val="00915C76"/>
    <w:rsid w:val="00915EBB"/>
    <w:rsid w:val="00915F11"/>
    <w:rsid w:val="00916F4D"/>
    <w:rsid w:val="00916F56"/>
    <w:rsid w:val="0091754A"/>
    <w:rsid w:val="00917FBE"/>
    <w:rsid w:val="00920515"/>
    <w:rsid w:val="00920869"/>
    <w:rsid w:val="00920CC4"/>
    <w:rsid w:val="00920D54"/>
    <w:rsid w:val="00922501"/>
    <w:rsid w:val="00922CB0"/>
    <w:rsid w:val="00922EA3"/>
    <w:rsid w:val="00922EEF"/>
    <w:rsid w:val="009230E2"/>
    <w:rsid w:val="00923169"/>
    <w:rsid w:val="00923333"/>
    <w:rsid w:val="00923514"/>
    <w:rsid w:val="0092386D"/>
    <w:rsid w:val="00923E86"/>
    <w:rsid w:val="00923EEC"/>
    <w:rsid w:val="00924E61"/>
    <w:rsid w:val="00924FF4"/>
    <w:rsid w:val="00925BA7"/>
    <w:rsid w:val="00925F07"/>
    <w:rsid w:val="009261E6"/>
    <w:rsid w:val="009262CC"/>
    <w:rsid w:val="009262CF"/>
    <w:rsid w:val="00926A77"/>
    <w:rsid w:val="00926A94"/>
    <w:rsid w:val="00927571"/>
    <w:rsid w:val="009279CA"/>
    <w:rsid w:val="00927D68"/>
    <w:rsid w:val="00927E34"/>
    <w:rsid w:val="00930488"/>
    <w:rsid w:val="00931D19"/>
    <w:rsid w:val="00932515"/>
    <w:rsid w:val="00932586"/>
    <w:rsid w:val="0093353F"/>
    <w:rsid w:val="009344CB"/>
    <w:rsid w:val="00934AAA"/>
    <w:rsid w:val="00934BE8"/>
    <w:rsid w:val="00934F24"/>
    <w:rsid w:val="009351EB"/>
    <w:rsid w:val="009352A2"/>
    <w:rsid w:val="00935405"/>
    <w:rsid w:val="00935411"/>
    <w:rsid w:val="00935D2C"/>
    <w:rsid w:val="00935D36"/>
    <w:rsid w:val="009363AE"/>
    <w:rsid w:val="00936534"/>
    <w:rsid w:val="0093679B"/>
    <w:rsid w:val="0093686F"/>
    <w:rsid w:val="00936B73"/>
    <w:rsid w:val="00937BDB"/>
    <w:rsid w:val="009401FB"/>
    <w:rsid w:val="00940715"/>
    <w:rsid w:val="00940769"/>
    <w:rsid w:val="00940CA9"/>
    <w:rsid w:val="00940CFB"/>
    <w:rsid w:val="009414EA"/>
    <w:rsid w:val="00941564"/>
    <w:rsid w:val="00941EB0"/>
    <w:rsid w:val="00941F4C"/>
    <w:rsid w:val="00942058"/>
    <w:rsid w:val="00942540"/>
    <w:rsid w:val="00942E07"/>
    <w:rsid w:val="00942EC5"/>
    <w:rsid w:val="009431C0"/>
    <w:rsid w:val="009433B3"/>
    <w:rsid w:val="00943949"/>
    <w:rsid w:val="00943B9D"/>
    <w:rsid w:val="00943DF6"/>
    <w:rsid w:val="00944A27"/>
    <w:rsid w:val="00944AAE"/>
    <w:rsid w:val="00944BBD"/>
    <w:rsid w:val="00944D3B"/>
    <w:rsid w:val="00945712"/>
    <w:rsid w:val="00945D2E"/>
    <w:rsid w:val="00945EF9"/>
    <w:rsid w:val="00945F03"/>
    <w:rsid w:val="009462B2"/>
    <w:rsid w:val="009468CD"/>
    <w:rsid w:val="009471EF"/>
    <w:rsid w:val="00947EFD"/>
    <w:rsid w:val="00950146"/>
    <w:rsid w:val="009507C9"/>
    <w:rsid w:val="00950F61"/>
    <w:rsid w:val="00951657"/>
    <w:rsid w:val="00951AC1"/>
    <w:rsid w:val="00951C08"/>
    <w:rsid w:val="00951C7A"/>
    <w:rsid w:val="00953AE4"/>
    <w:rsid w:val="00953D5D"/>
    <w:rsid w:val="0095460F"/>
    <w:rsid w:val="00954AAC"/>
    <w:rsid w:val="00954CCA"/>
    <w:rsid w:val="00954D40"/>
    <w:rsid w:val="00955260"/>
    <w:rsid w:val="00955893"/>
    <w:rsid w:val="0095594D"/>
    <w:rsid w:val="00956B1C"/>
    <w:rsid w:val="00957443"/>
    <w:rsid w:val="0095757E"/>
    <w:rsid w:val="009576E3"/>
    <w:rsid w:val="00957B4B"/>
    <w:rsid w:val="00957C90"/>
    <w:rsid w:val="00957DF4"/>
    <w:rsid w:val="009602A8"/>
    <w:rsid w:val="00961634"/>
    <w:rsid w:val="00962300"/>
    <w:rsid w:val="0096262A"/>
    <w:rsid w:val="009635F6"/>
    <w:rsid w:val="00963733"/>
    <w:rsid w:val="00963A26"/>
    <w:rsid w:val="0096497C"/>
    <w:rsid w:val="00964CC5"/>
    <w:rsid w:val="00965C13"/>
    <w:rsid w:val="00965C48"/>
    <w:rsid w:val="00965D71"/>
    <w:rsid w:val="00965DF1"/>
    <w:rsid w:val="00966158"/>
    <w:rsid w:val="0096656C"/>
    <w:rsid w:val="009669E5"/>
    <w:rsid w:val="00967328"/>
    <w:rsid w:val="00967543"/>
    <w:rsid w:val="0096758A"/>
    <w:rsid w:val="009676A3"/>
    <w:rsid w:val="00967A6D"/>
    <w:rsid w:val="00967B05"/>
    <w:rsid w:val="00967C63"/>
    <w:rsid w:val="00970779"/>
    <w:rsid w:val="009707FF"/>
    <w:rsid w:val="00970A09"/>
    <w:rsid w:val="00971031"/>
    <w:rsid w:val="00971396"/>
    <w:rsid w:val="00971EA4"/>
    <w:rsid w:val="00972093"/>
    <w:rsid w:val="009728E5"/>
    <w:rsid w:val="00972DA4"/>
    <w:rsid w:val="009731E8"/>
    <w:rsid w:val="0097393E"/>
    <w:rsid w:val="009746A0"/>
    <w:rsid w:val="00974EF7"/>
    <w:rsid w:val="00975272"/>
    <w:rsid w:val="00975934"/>
    <w:rsid w:val="00976D43"/>
    <w:rsid w:val="00976F34"/>
    <w:rsid w:val="00976F88"/>
    <w:rsid w:val="009772CB"/>
    <w:rsid w:val="00977556"/>
    <w:rsid w:val="00977CE2"/>
    <w:rsid w:val="00977D21"/>
    <w:rsid w:val="00977F6C"/>
    <w:rsid w:val="0098064F"/>
    <w:rsid w:val="009806F3"/>
    <w:rsid w:val="00980B0D"/>
    <w:rsid w:val="00980B91"/>
    <w:rsid w:val="00980C12"/>
    <w:rsid w:val="00980C18"/>
    <w:rsid w:val="009815DC"/>
    <w:rsid w:val="009817D0"/>
    <w:rsid w:val="00982131"/>
    <w:rsid w:val="0098244F"/>
    <w:rsid w:val="00982492"/>
    <w:rsid w:val="00982DA0"/>
    <w:rsid w:val="0098331C"/>
    <w:rsid w:val="009838F9"/>
    <w:rsid w:val="00983BC0"/>
    <w:rsid w:val="00983D1A"/>
    <w:rsid w:val="00983E9F"/>
    <w:rsid w:val="00984102"/>
    <w:rsid w:val="00984664"/>
    <w:rsid w:val="00984873"/>
    <w:rsid w:val="0098593E"/>
    <w:rsid w:val="00985BE4"/>
    <w:rsid w:val="00985DBD"/>
    <w:rsid w:val="00986110"/>
    <w:rsid w:val="0098625D"/>
    <w:rsid w:val="00986DEF"/>
    <w:rsid w:val="00987144"/>
    <w:rsid w:val="00987182"/>
    <w:rsid w:val="009873A3"/>
    <w:rsid w:val="00987796"/>
    <w:rsid w:val="009879F7"/>
    <w:rsid w:val="00987F3B"/>
    <w:rsid w:val="00987F62"/>
    <w:rsid w:val="00990ECE"/>
    <w:rsid w:val="00991064"/>
    <w:rsid w:val="009911CA"/>
    <w:rsid w:val="009922F3"/>
    <w:rsid w:val="009923BB"/>
    <w:rsid w:val="00992457"/>
    <w:rsid w:val="0099275B"/>
    <w:rsid w:val="00992884"/>
    <w:rsid w:val="009928B1"/>
    <w:rsid w:val="0099290D"/>
    <w:rsid w:val="009936AD"/>
    <w:rsid w:val="009937B4"/>
    <w:rsid w:val="00993A85"/>
    <w:rsid w:val="0099424C"/>
    <w:rsid w:val="00994D5D"/>
    <w:rsid w:val="00994E7D"/>
    <w:rsid w:val="00995086"/>
    <w:rsid w:val="00995BA0"/>
    <w:rsid w:val="00995DC8"/>
    <w:rsid w:val="00996295"/>
    <w:rsid w:val="009962C3"/>
    <w:rsid w:val="009968C2"/>
    <w:rsid w:val="009969BD"/>
    <w:rsid w:val="00996A87"/>
    <w:rsid w:val="00997FD7"/>
    <w:rsid w:val="009A0FC7"/>
    <w:rsid w:val="009A133E"/>
    <w:rsid w:val="009A1AB2"/>
    <w:rsid w:val="009A1C2D"/>
    <w:rsid w:val="009A3B4A"/>
    <w:rsid w:val="009A412C"/>
    <w:rsid w:val="009A42F4"/>
    <w:rsid w:val="009A4570"/>
    <w:rsid w:val="009A466B"/>
    <w:rsid w:val="009A4799"/>
    <w:rsid w:val="009A4BAC"/>
    <w:rsid w:val="009A553C"/>
    <w:rsid w:val="009A5BFB"/>
    <w:rsid w:val="009A5D06"/>
    <w:rsid w:val="009A61B0"/>
    <w:rsid w:val="009A6DAB"/>
    <w:rsid w:val="009A6E26"/>
    <w:rsid w:val="009A76D6"/>
    <w:rsid w:val="009A7882"/>
    <w:rsid w:val="009A79E8"/>
    <w:rsid w:val="009A7CD7"/>
    <w:rsid w:val="009A7D34"/>
    <w:rsid w:val="009A7E4F"/>
    <w:rsid w:val="009B0273"/>
    <w:rsid w:val="009B0546"/>
    <w:rsid w:val="009B174E"/>
    <w:rsid w:val="009B210D"/>
    <w:rsid w:val="009B2980"/>
    <w:rsid w:val="009B2E1F"/>
    <w:rsid w:val="009B357E"/>
    <w:rsid w:val="009B3DE6"/>
    <w:rsid w:val="009B43B6"/>
    <w:rsid w:val="009B4855"/>
    <w:rsid w:val="009B48A8"/>
    <w:rsid w:val="009B5328"/>
    <w:rsid w:val="009B601F"/>
    <w:rsid w:val="009B66ED"/>
    <w:rsid w:val="009B6B6F"/>
    <w:rsid w:val="009B6DF4"/>
    <w:rsid w:val="009B6F02"/>
    <w:rsid w:val="009B7196"/>
    <w:rsid w:val="009B767F"/>
    <w:rsid w:val="009B771B"/>
    <w:rsid w:val="009C0622"/>
    <w:rsid w:val="009C095A"/>
    <w:rsid w:val="009C0E9B"/>
    <w:rsid w:val="009C1755"/>
    <w:rsid w:val="009C25FD"/>
    <w:rsid w:val="009C26C2"/>
    <w:rsid w:val="009C26C5"/>
    <w:rsid w:val="009C2A43"/>
    <w:rsid w:val="009C2BCE"/>
    <w:rsid w:val="009C2D69"/>
    <w:rsid w:val="009C2E4F"/>
    <w:rsid w:val="009C3163"/>
    <w:rsid w:val="009C346C"/>
    <w:rsid w:val="009C3E0A"/>
    <w:rsid w:val="009C426F"/>
    <w:rsid w:val="009C4271"/>
    <w:rsid w:val="009C434A"/>
    <w:rsid w:val="009C4353"/>
    <w:rsid w:val="009C4430"/>
    <w:rsid w:val="009C492F"/>
    <w:rsid w:val="009C4CE1"/>
    <w:rsid w:val="009C4EB9"/>
    <w:rsid w:val="009C5658"/>
    <w:rsid w:val="009C5DB6"/>
    <w:rsid w:val="009C6108"/>
    <w:rsid w:val="009C639A"/>
    <w:rsid w:val="009C6704"/>
    <w:rsid w:val="009C6E5C"/>
    <w:rsid w:val="009D00CC"/>
    <w:rsid w:val="009D01AA"/>
    <w:rsid w:val="009D06FF"/>
    <w:rsid w:val="009D0900"/>
    <w:rsid w:val="009D1104"/>
    <w:rsid w:val="009D142C"/>
    <w:rsid w:val="009D1C9A"/>
    <w:rsid w:val="009D2303"/>
    <w:rsid w:val="009D2E96"/>
    <w:rsid w:val="009D3237"/>
    <w:rsid w:val="009D35B5"/>
    <w:rsid w:val="009D386F"/>
    <w:rsid w:val="009D417B"/>
    <w:rsid w:val="009D41D1"/>
    <w:rsid w:val="009D4773"/>
    <w:rsid w:val="009D50BA"/>
    <w:rsid w:val="009D5826"/>
    <w:rsid w:val="009D6093"/>
    <w:rsid w:val="009D694A"/>
    <w:rsid w:val="009D710D"/>
    <w:rsid w:val="009D7126"/>
    <w:rsid w:val="009D7721"/>
    <w:rsid w:val="009D7860"/>
    <w:rsid w:val="009D7BF3"/>
    <w:rsid w:val="009E01F0"/>
    <w:rsid w:val="009E0495"/>
    <w:rsid w:val="009E0693"/>
    <w:rsid w:val="009E072D"/>
    <w:rsid w:val="009E0893"/>
    <w:rsid w:val="009E0ED7"/>
    <w:rsid w:val="009E0FF5"/>
    <w:rsid w:val="009E1A50"/>
    <w:rsid w:val="009E219A"/>
    <w:rsid w:val="009E2678"/>
    <w:rsid w:val="009E2708"/>
    <w:rsid w:val="009E29F0"/>
    <w:rsid w:val="009E316F"/>
    <w:rsid w:val="009E3315"/>
    <w:rsid w:val="009E3A6E"/>
    <w:rsid w:val="009E435E"/>
    <w:rsid w:val="009E460D"/>
    <w:rsid w:val="009E50FC"/>
    <w:rsid w:val="009E5BB7"/>
    <w:rsid w:val="009E60EE"/>
    <w:rsid w:val="009E6B44"/>
    <w:rsid w:val="009E6C7B"/>
    <w:rsid w:val="009E7024"/>
    <w:rsid w:val="009E7310"/>
    <w:rsid w:val="009E7A2B"/>
    <w:rsid w:val="009F068A"/>
    <w:rsid w:val="009F06B9"/>
    <w:rsid w:val="009F07F4"/>
    <w:rsid w:val="009F0F7B"/>
    <w:rsid w:val="009F1414"/>
    <w:rsid w:val="009F25A0"/>
    <w:rsid w:val="009F3060"/>
    <w:rsid w:val="009F3199"/>
    <w:rsid w:val="009F39D3"/>
    <w:rsid w:val="009F42F4"/>
    <w:rsid w:val="009F469D"/>
    <w:rsid w:val="009F4AA8"/>
    <w:rsid w:val="009F4C84"/>
    <w:rsid w:val="009F51E3"/>
    <w:rsid w:val="009F5380"/>
    <w:rsid w:val="009F5BF0"/>
    <w:rsid w:val="009F60BB"/>
    <w:rsid w:val="009F6172"/>
    <w:rsid w:val="009F636E"/>
    <w:rsid w:val="009F76CC"/>
    <w:rsid w:val="00A00062"/>
    <w:rsid w:val="00A004A1"/>
    <w:rsid w:val="00A01B3F"/>
    <w:rsid w:val="00A01F95"/>
    <w:rsid w:val="00A02192"/>
    <w:rsid w:val="00A02359"/>
    <w:rsid w:val="00A02C56"/>
    <w:rsid w:val="00A032CA"/>
    <w:rsid w:val="00A03C0C"/>
    <w:rsid w:val="00A03F22"/>
    <w:rsid w:val="00A040D7"/>
    <w:rsid w:val="00A04990"/>
    <w:rsid w:val="00A04E65"/>
    <w:rsid w:val="00A04EB8"/>
    <w:rsid w:val="00A05370"/>
    <w:rsid w:val="00A05E12"/>
    <w:rsid w:val="00A06CD1"/>
    <w:rsid w:val="00A075E2"/>
    <w:rsid w:val="00A07709"/>
    <w:rsid w:val="00A078CC"/>
    <w:rsid w:val="00A105DE"/>
    <w:rsid w:val="00A10D3F"/>
    <w:rsid w:val="00A10D4B"/>
    <w:rsid w:val="00A10EAB"/>
    <w:rsid w:val="00A11346"/>
    <w:rsid w:val="00A11627"/>
    <w:rsid w:val="00A11945"/>
    <w:rsid w:val="00A11CEE"/>
    <w:rsid w:val="00A1231F"/>
    <w:rsid w:val="00A123CC"/>
    <w:rsid w:val="00A12551"/>
    <w:rsid w:val="00A12C35"/>
    <w:rsid w:val="00A130CE"/>
    <w:rsid w:val="00A13981"/>
    <w:rsid w:val="00A13F41"/>
    <w:rsid w:val="00A13F96"/>
    <w:rsid w:val="00A13FB8"/>
    <w:rsid w:val="00A143F0"/>
    <w:rsid w:val="00A14809"/>
    <w:rsid w:val="00A14A7F"/>
    <w:rsid w:val="00A14F02"/>
    <w:rsid w:val="00A158A7"/>
    <w:rsid w:val="00A158D7"/>
    <w:rsid w:val="00A15FA4"/>
    <w:rsid w:val="00A162F9"/>
    <w:rsid w:val="00A16339"/>
    <w:rsid w:val="00A17D6B"/>
    <w:rsid w:val="00A200FF"/>
    <w:rsid w:val="00A20E97"/>
    <w:rsid w:val="00A21003"/>
    <w:rsid w:val="00A218E1"/>
    <w:rsid w:val="00A21CF2"/>
    <w:rsid w:val="00A21F98"/>
    <w:rsid w:val="00A2242F"/>
    <w:rsid w:val="00A236D9"/>
    <w:rsid w:val="00A238EE"/>
    <w:rsid w:val="00A243BB"/>
    <w:rsid w:val="00A24911"/>
    <w:rsid w:val="00A24B35"/>
    <w:rsid w:val="00A24B94"/>
    <w:rsid w:val="00A256B8"/>
    <w:rsid w:val="00A269E7"/>
    <w:rsid w:val="00A27262"/>
    <w:rsid w:val="00A2774E"/>
    <w:rsid w:val="00A30039"/>
    <w:rsid w:val="00A30895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FC4"/>
    <w:rsid w:val="00A34200"/>
    <w:rsid w:val="00A345B5"/>
    <w:rsid w:val="00A350E8"/>
    <w:rsid w:val="00A3516A"/>
    <w:rsid w:val="00A35EB7"/>
    <w:rsid w:val="00A35F58"/>
    <w:rsid w:val="00A365BF"/>
    <w:rsid w:val="00A37B4A"/>
    <w:rsid w:val="00A37E7A"/>
    <w:rsid w:val="00A37FBA"/>
    <w:rsid w:val="00A41809"/>
    <w:rsid w:val="00A41E5C"/>
    <w:rsid w:val="00A42403"/>
    <w:rsid w:val="00A42B4D"/>
    <w:rsid w:val="00A42D7B"/>
    <w:rsid w:val="00A44422"/>
    <w:rsid w:val="00A44426"/>
    <w:rsid w:val="00A44EEC"/>
    <w:rsid w:val="00A44FB6"/>
    <w:rsid w:val="00A44FF3"/>
    <w:rsid w:val="00A462E1"/>
    <w:rsid w:val="00A465C4"/>
    <w:rsid w:val="00A46A4F"/>
    <w:rsid w:val="00A46DD2"/>
    <w:rsid w:val="00A46DDE"/>
    <w:rsid w:val="00A47CC4"/>
    <w:rsid w:val="00A508FD"/>
    <w:rsid w:val="00A51707"/>
    <w:rsid w:val="00A51A40"/>
    <w:rsid w:val="00A52175"/>
    <w:rsid w:val="00A52624"/>
    <w:rsid w:val="00A52B0B"/>
    <w:rsid w:val="00A52BB1"/>
    <w:rsid w:val="00A52D88"/>
    <w:rsid w:val="00A538EF"/>
    <w:rsid w:val="00A53994"/>
    <w:rsid w:val="00A53A81"/>
    <w:rsid w:val="00A542B3"/>
    <w:rsid w:val="00A5438A"/>
    <w:rsid w:val="00A545D0"/>
    <w:rsid w:val="00A54643"/>
    <w:rsid w:val="00A547F8"/>
    <w:rsid w:val="00A54A47"/>
    <w:rsid w:val="00A54A52"/>
    <w:rsid w:val="00A557E0"/>
    <w:rsid w:val="00A55B2B"/>
    <w:rsid w:val="00A55B7C"/>
    <w:rsid w:val="00A55DF9"/>
    <w:rsid w:val="00A566D2"/>
    <w:rsid w:val="00A573AC"/>
    <w:rsid w:val="00A57A9E"/>
    <w:rsid w:val="00A60059"/>
    <w:rsid w:val="00A60646"/>
    <w:rsid w:val="00A60A62"/>
    <w:rsid w:val="00A61044"/>
    <w:rsid w:val="00A611CD"/>
    <w:rsid w:val="00A6124B"/>
    <w:rsid w:val="00A61948"/>
    <w:rsid w:val="00A61A1D"/>
    <w:rsid w:val="00A6227D"/>
    <w:rsid w:val="00A6231E"/>
    <w:rsid w:val="00A62CD4"/>
    <w:rsid w:val="00A632B2"/>
    <w:rsid w:val="00A633D8"/>
    <w:rsid w:val="00A635C4"/>
    <w:rsid w:val="00A63E4F"/>
    <w:rsid w:val="00A643B7"/>
    <w:rsid w:val="00A64780"/>
    <w:rsid w:val="00A64B35"/>
    <w:rsid w:val="00A64D69"/>
    <w:rsid w:val="00A64F26"/>
    <w:rsid w:val="00A65335"/>
    <w:rsid w:val="00A65450"/>
    <w:rsid w:val="00A65D5B"/>
    <w:rsid w:val="00A65DBC"/>
    <w:rsid w:val="00A66245"/>
    <w:rsid w:val="00A6679B"/>
    <w:rsid w:val="00A66964"/>
    <w:rsid w:val="00A67308"/>
    <w:rsid w:val="00A6742B"/>
    <w:rsid w:val="00A67499"/>
    <w:rsid w:val="00A707FD"/>
    <w:rsid w:val="00A70BB9"/>
    <w:rsid w:val="00A70BDD"/>
    <w:rsid w:val="00A70CE8"/>
    <w:rsid w:val="00A70F6E"/>
    <w:rsid w:val="00A71529"/>
    <w:rsid w:val="00A720BA"/>
    <w:rsid w:val="00A72367"/>
    <w:rsid w:val="00A72A17"/>
    <w:rsid w:val="00A72AC9"/>
    <w:rsid w:val="00A72E84"/>
    <w:rsid w:val="00A72FBC"/>
    <w:rsid w:val="00A732B5"/>
    <w:rsid w:val="00A73E5F"/>
    <w:rsid w:val="00A73FFC"/>
    <w:rsid w:val="00A74EE9"/>
    <w:rsid w:val="00A74F45"/>
    <w:rsid w:val="00A75275"/>
    <w:rsid w:val="00A752C5"/>
    <w:rsid w:val="00A7547E"/>
    <w:rsid w:val="00A75D47"/>
    <w:rsid w:val="00A762AF"/>
    <w:rsid w:val="00A763F6"/>
    <w:rsid w:val="00A76544"/>
    <w:rsid w:val="00A76ED9"/>
    <w:rsid w:val="00A77143"/>
    <w:rsid w:val="00A8062F"/>
    <w:rsid w:val="00A806C8"/>
    <w:rsid w:val="00A80868"/>
    <w:rsid w:val="00A80B2A"/>
    <w:rsid w:val="00A8131F"/>
    <w:rsid w:val="00A8189A"/>
    <w:rsid w:val="00A81E97"/>
    <w:rsid w:val="00A8268D"/>
    <w:rsid w:val="00A83118"/>
    <w:rsid w:val="00A83357"/>
    <w:rsid w:val="00A83917"/>
    <w:rsid w:val="00A83BF5"/>
    <w:rsid w:val="00A83E1D"/>
    <w:rsid w:val="00A84E29"/>
    <w:rsid w:val="00A850FE"/>
    <w:rsid w:val="00A8581D"/>
    <w:rsid w:val="00A85A56"/>
    <w:rsid w:val="00A861D5"/>
    <w:rsid w:val="00A86257"/>
    <w:rsid w:val="00A86839"/>
    <w:rsid w:val="00A87226"/>
    <w:rsid w:val="00A8766A"/>
    <w:rsid w:val="00A87DA1"/>
    <w:rsid w:val="00A87DBA"/>
    <w:rsid w:val="00A9036A"/>
    <w:rsid w:val="00A903ED"/>
    <w:rsid w:val="00A9041C"/>
    <w:rsid w:val="00A90658"/>
    <w:rsid w:val="00A90745"/>
    <w:rsid w:val="00A919F0"/>
    <w:rsid w:val="00A91A3F"/>
    <w:rsid w:val="00A922C1"/>
    <w:rsid w:val="00A92400"/>
    <w:rsid w:val="00A92870"/>
    <w:rsid w:val="00A928C3"/>
    <w:rsid w:val="00A92AEC"/>
    <w:rsid w:val="00A92BD9"/>
    <w:rsid w:val="00A92C4D"/>
    <w:rsid w:val="00A92F90"/>
    <w:rsid w:val="00A93F0A"/>
    <w:rsid w:val="00A94234"/>
    <w:rsid w:val="00A9497E"/>
    <w:rsid w:val="00A94CB6"/>
    <w:rsid w:val="00A95755"/>
    <w:rsid w:val="00A95A22"/>
    <w:rsid w:val="00A95B11"/>
    <w:rsid w:val="00A95E06"/>
    <w:rsid w:val="00A95FBB"/>
    <w:rsid w:val="00A972B3"/>
    <w:rsid w:val="00A979FA"/>
    <w:rsid w:val="00A97C41"/>
    <w:rsid w:val="00A97F81"/>
    <w:rsid w:val="00AA02D4"/>
    <w:rsid w:val="00AA0825"/>
    <w:rsid w:val="00AA0B11"/>
    <w:rsid w:val="00AA0BF2"/>
    <w:rsid w:val="00AA1585"/>
    <w:rsid w:val="00AA1DC9"/>
    <w:rsid w:val="00AA24FD"/>
    <w:rsid w:val="00AA26B4"/>
    <w:rsid w:val="00AA2D7F"/>
    <w:rsid w:val="00AA3476"/>
    <w:rsid w:val="00AA36CB"/>
    <w:rsid w:val="00AA3D28"/>
    <w:rsid w:val="00AA3DE2"/>
    <w:rsid w:val="00AA3E90"/>
    <w:rsid w:val="00AA5B2D"/>
    <w:rsid w:val="00AA6268"/>
    <w:rsid w:val="00AA6398"/>
    <w:rsid w:val="00AA667D"/>
    <w:rsid w:val="00AA6949"/>
    <w:rsid w:val="00AA79F3"/>
    <w:rsid w:val="00AA7F2F"/>
    <w:rsid w:val="00AB0198"/>
    <w:rsid w:val="00AB03C5"/>
    <w:rsid w:val="00AB04A7"/>
    <w:rsid w:val="00AB0500"/>
    <w:rsid w:val="00AB06D3"/>
    <w:rsid w:val="00AB06F8"/>
    <w:rsid w:val="00AB12C0"/>
    <w:rsid w:val="00AB1316"/>
    <w:rsid w:val="00AB1389"/>
    <w:rsid w:val="00AB1980"/>
    <w:rsid w:val="00AB1BF2"/>
    <w:rsid w:val="00AB25C6"/>
    <w:rsid w:val="00AB290E"/>
    <w:rsid w:val="00AB2999"/>
    <w:rsid w:val="00AB2ADE"/>
    <w:rsid w:val="00AB2F96"/>
    <w:rsid w:val="00AB308C"/>
    <w:rsid w:val="00AB30B9"/>
    <w:rsid w:val="00AB30DF"/>
    <w:rsid w:val="00AB3637"/>
    <w:rsid w:val="00AB3698"/>
    <w:rsid w:val="00AB3D74"/>
    <w:rsid w:val="00AB4C0B"/>
    <w:rsid w:val="00AB4F6A"/>
    <w:rsid w:val="00AB4F90"/>
    <w:rsid w:val="00AB5843"/>
    <w:rsid w:val="00AB5F49"/>
    <w:rsid w:val="00AB60D9"/>
    <w:rsid w:val="00AB6DAB"/>
    <w:rsid w:val="00AB6F6D"/>
    <w:rsid w:val="00AB7CD7"/>
    <w:rsid w:val="00AC1694"/>
    <w:rsid w:val="00AC18D8"/>
    <w:rsid w:val="00AC1DD7"/>
    <w:rsid w:val="00AC1F0F"/>
    <w:rsid w:val="00AC2C47"/>
    <w:rsid w:val="00AC373E"/>
    <w:rsid w:val="00AC3935"/>
    <w:rsid w:val="00AC3ACF"/>
    <w:rsid w:val="00AC3BC6"/>
    <w:rsid w:val="00AC3CA8"/>
    <w:rsid w:val="00AC40D3"/>
    <w:rsid w:val="00AC4E90"/>
    <w:rsid w:val="00AC546F"/>
    <w:rsid w:val="00AC5602"/>
    <w:rsid w:val="00AC606A"/>
    <w:rsid w:val="00AC60FE"/>
    <w:rsid w:val="00AC6F19"/>
    <w:rsid w:val="00AC7002"/>
    <w:rsid w:val="00AC7C00"/>
    <w:rsid w:val="00AC7DE1"/>
    <w:rsid w:val="00AD02B3"/>
    <w:rsid w:val="00AD07BA"/>
    <w:rsid w:val="00AD08C9"/>
    <w:rsid w:val="00AD0A8A"/>
    <w:rsid w:val="00AD0FB6"/>
    <w:rsid w:val="00AD1703"/>
    <w:rsid w:val="00AD17C7"/>
    <w:rsid w:val="00AD199F"/>
    <w:rsid w:val="00AD2C2D"/>
    <w:rsid w:val="00AD2CBB"/>
    <w:rsid w:val="00AD4C56"/>
    <w:rsid w:val="00AD4C7D"/>
    <w:rsid w:val="00AD4FDA"/>
    <w:rsid w:val="00AD5097"/>
    <w:rsid w:val="00AD59D8"/>
    <w:rsid w:val="00AD5A8A"/>
    <w:rsid w:val="00AD5F49"/>
    <w:rsid w:val="00AD66B4"/>
    <w:rsid w:val="00AD6840"/>
    <w:rsid w:val="00AD76C8"/>
    <w:rsid w:val="00AD79F2"/>
    <w:rsid w:val="00AD7F0C"/>
    <w:rsid w:val="00AE0042"/>
    <w:rsid w:val="00AE0050"/>
    <w:rsid w:val="00AE06F0"/>
    <w:rsid w:val="00AE0BD6"/>
    <w:rsid w:val="00AE0F31"/>
    <w:rsid w:val="00AE1289"/>
    <w:rsid w:val="00AE1A58"/>
    <w:rsid w:val="00AE3435"/>
    <w:rsid w:val="00AE360C"/>
    <w:rsid w:val="00AE3CBA"/>
    <w:rsid w:val="00AE3DFA"/>
    <w:rsid w:val="00AE3E2C"/>
    <w:rsid w:val="00AE4098"/>
    <w:rsid w:val="00AE43B5"/>
    <w:rsid w:val="00AE4A91"/>
    <w:rsid w:val="00AE4B38"/>
    <w:rsid w:val="00AE4B5B"/>
    <w:rsid w:val="00AE4CE1"/>
    <w:rsid w:val="00AE552D"/>
    <w:rsid w:val="00AE641E"/>
    <w:rsid w:val="00AE642D"/>
    <w:rsid w:val="00AE6B44"/>
    <w:rsid w:val="00AE6C05"/>
    <w:rsid w:val="00AE74C7"/>
    <w:rsid w:val="00AE7649"/>
    <w:rsid w:val="00AE7E47"/>
    <w:rsid w:val="00AF03E3"/>
    <w:rsid w:val="00AF0B99"/>
    <w:rsid w:val="00AF1030"/>
    <w:rsid w:val="00AF1204"/>
    <w:rsid w:val="00AF34DB"/>
    <w:rsid w:val="00AF3F90"/>
    <w:rsid w:val="00AF41ED"/>
    <w:rsid w:val="00AF4637"/>
    <w:rsid w:val="00AF4BDB"/>
    <w:rsid w:val="00AF5043"/>
    <w:rsid w:val="00AF5272"/>
    <w:rsid w:val="00AF567A"/>
    <w:rsid w:val="00AF58EB"/>
    <w:rsid w:val="00AF5A18"/>
    <w:rsid w:val="00AF5E29"/>
    <w:rsid w:val="00AF602F"/>
    <w:rsid w:val="00AF61CC"/>
    <w:rsid w:val="00AF62A5"/>
    <w:rsid w:val="00AF6B3A"/>
    <w:rsid w:val="00AF6EB7"/>
    <w:rsid w:val="00AF6EC3"/>
    <w:rsid w:val="00AF6F7D"/>
    <w:rsid w:val="00AF7131"/>
    <w:rsid w:val="00AF720B"/>
    <w:rsid w:val="00AF72C9"/>
    <w:rsid w:val="00AF757F"/>
    <w:rsid w:val="00AF7AF7"/>
    <w:rsid w:val="00B00D3A"/>
    <w:rsid w:val="00B02442"/>
    <w:rsid w:val="00B03024"/>
    <w:rsid w:val="00B03473"/>
    <w:rsid w:val="00B03871"/>
    <w:rsid w:val="00B03A34"/>
    <w:rsid w:val="00B04297"/>
    <w:rsid w:val="00B0456E"/>
    <w:rsid w:val="00B0465B"/>
    <w:rsid w:val="00B04A00"/>
    <w:rsid w:val="00B04B78"/>
    <w:rsid w:val="00B04F62"/>
    <w:rsid w:val="00B057E3"/>
    <w:rsid w:val="00B05819"/>
    <w:rsid w:val="00B05A8A"/>
    <w:rsid w:val="00B05C96"/>
    <w:rsid w:val="00B05E0E"/>
    <w:rsid w:val="00B05F41"/>
    <w:rsid w:val="00B073F6"/>
    <w:rsid w:val="00B07606"/>
    <w:rsid w:val="00B07706"/>
    <w:rsid w:val="00B07C55"/>
    <w:rsid w:val="00B101A6"/>
    <w:rsid w:val="00B103BB"/>
    <w:rsid w:val="00B10A22"/>
    <w:rsid w:val="00B10AC0"/>
    <w:rsid w:val="00B10C4C"/>
    <w:rsid w:val="00B112A1"/>
    <w:rsid w:val="00B119C5"/>
    <w:rsid w:val="00B11A80"/>
    <w:rsid w:val="00B11F91"/>
    <w:rsid w:val="00B12236"/>
    <w:rsid w:val="00B12407"/>
    <w:rsid w:val="00B1265E"/>
    <w:rsid w:val="00B1275F"/>
    <w:rsid w:val="00B1299F"/>
    <w:rsid w:val="00B12AB4"/>
    <w:rsid w:val="00B12BA7"/>
    <w:rsid w:val="00B12FD4"/>
    <w:rsid w:val="00B130CF"/>
    <w:rsid w:val="00B132CB"/>
    <w:rsid w:val="00B137EB"/>
    <w:rsid w:val="00B138B6"/>
    <w:rsid w:val="00B139BD"/>
    <w:rsid w:val="00B13B5E"/>
    <w:rsid w:val="00B13CDF"/>
    <w:rsid w:val="00B13EBD"/>
    <w:rsid w:val="00B13F09"/>
    <w:rsid w:val="00B14DB2"/>
    <w:rsid w:val="00B15062"/>
    <w:rsid w:val="00B1550C"/>
    <w:rsid w:val="00B158EF"/>
    <w:rsid w:val="00B15961"/>
    <w:rsid w:val="00B15A45"/>
    <w:rsid w:val="00B15A4C"/>
    <w:rsid w:val="00B16035"/>
    <w:rsid w:val="00B16571"/>
    <w:rsid w:val="00B16A0F"/>
    <w:rsid w:val="00B17317"/>
    <w:rsid w:val="00B1766A"/>
    <w:rsid w:val="00B17994"/>
    <w:rsid w:val="00B17BA0"/>
    <w:rsid w:val="00B206C3"/>
    <w:rsid w:val="00B207B5"/>
    <w:rsid w:val="00B21015"/>
    <w:rsid w:val="00B21240"/>
    <w:rsid w:val="00B21790"/>
    <w:rsid w:val="00B21AE7"/>
    <w:rsid w:val="00B22339"/>
    <w:rsid w:val="00B2278F"/>
    <w:rsid w:val="00B227DC"/>
    <w:rsid w:val="00B22E45"/>
    <w:rsid w:val="00B22F1E"/>
    <w:rsid w:val="00B23031"/>
    <w:rsid w:val="00B23155"/>
    <w:rsid w:val="00B2346C"/>
    <w:rsid w:val="00B23B51"/>
    <w:rsid w:val="00B24608"/>
    <w:rsid w:val="00B24762"/>
    <w:rsid w:val="00B24CAC"/>
    <w:rsid w:val="00B24E1E"/>
    <w:rsid w:val="00B25157"/>
    <w:rsid w:val="00B2558A"/>
    <w:rsid w:val="00B255CA"/>
    <w:rsid w:val="00B25FE2"/>
    <w:rsid w:val="00B261C2"/>
    <w:rsid w:val="00B265CB"/>
    <w:rsid w:val="00B266CE"/>
    <w:rsid w:val="00B274B5"/>
    <w:rsid w:val="00B274E1"/>
    <w:rsid w:val="00B274FD"/>
    <w:rsid w:val="00B275CD"/>
    <w:rsid w:val="00B27D6D"/>
    <w:rsid w:val="00B3031D"/>
    <w:rsid w:val="00B30715"/>
    <w:rsid w:val="00B309BE"/>
    <w:rsid w:val="00B30E9B"/>
    <w:rsid w:val="00B30F85"/>
    <w:rsid w:val="00B31412"/>
    <w:rsid w:val="00B31926"/>
    <w:rsid w:val="00B33B10"/>
    <w:rsid w:val="00B33EB7"/>
    <w:rsid w:val="00B35281"/>
    <w:rsid w:val="00B35A5A"/>
    <w:rsid w:val="00B35F26"/>
    <w:rsid w:val="00B35F9F"/>
    <w:rsid w:val="00B3618B"/>
    <w:rsid w:val="00B3667F"/>
    <w:rsid w:val="00B36721"/>
    <w:rsid w:val="00B37016"/>
    <w:rsid w:val="00B371B4"/>
    <w:rsid w:val="00B378ED"/>
    <w:rsid w:val="00B37D26"/>
    <w:rsid w:val="00B37E2C"/>
    <w:rsid w:val="00B40806"/>
    <w:rsid w:val="00B40CA8"/>
    <w:rsid w:val="00B40E00"/>
    <w:rsid w:val="00B4174C"/>
    <w:rsid w:val="00B4186F"/>
    <w:rsid w:val="00B41898"/>
    <w:rsid w:val="00B41A89"/>
    <w:rsid w:val="00B426F0"/>
    <w:rsid w:val="00B427C0"/>
    <w:rsid w:val="00B428D2"/>
    <w:rsid w:val="00B43139"/>
    <w:rsid w:val="00B43435"/>
    <w:rsid w:val="00B43542"/>
    <w:rsid w:val="00B43929"/>
    <w:rsid w:val="00B43B70"/>
    <w:rsid w:val="00B43EA2"/>
    <w:rsid w:val="00B44162"/>
    <w:rsid w:val="00B4441E"/>
    <w:rsid w:val="00B444D4"/>
    <w:rsid w:val="00B4481C"/>
    <w:rsid w:val="00B44A2C"/>
    <w:rsid w:val="00B44FFD"/>
    <w:rsid w:val="00B4518C"/>
    <w:rsid w:val="00B45196"/>
    <w:rsid w:val="00B45524"/>
    <w:rsid w:val="00B45560"/>
    <w:rsid w:val="00B45A03"/>
    <w:rsid w:val="00B45F6C"/>
    <w:rsid w:val="00B46396"/>
    <w:rsid w:val="00B467A4"/>
    <w:rsid w:val="00B46A9D"/>
    <w:rsid w:val="00B46D98"/>
    <w:rsid w:val="00B475C6"/>
    <w:rsid w:val="00B47FFE"/>
    <w:rsid w:val="00B50098"/>
    <w:rsid w:val="00B5069D"/>
    <w:rsid w:val="00B50CB2"/>
    <w:rsid w:val="00B51081"/>
    <w:rsid w:val="00B51735"/>
    <w:rsid w:val="00B51CE6"/>
    <w:rsid w:val="00B5210F"/>
    <w:rsid w:val="00B52155"/>
    <w:rsid w:val="00B52468"/>
    <w:rsid w:val="00B52B07"/>
    <w:rsid w:val="00B533D4"/>
    <w:rsid w:val="00B537F6"/>
    <w:rsid w:val="00B53974"/>
    <w:rsid w:val="00B53F88"/>
    <w:rsid w:val="00B54210"/>
    <w:rsid w:val="00B54302"/>
    <w:rsid w:val="00B54976"/>
    <w:rsid w:val="00B54DA8"/>
    <w:rsid w:val="00B5501D"/>
    <w:rsid w:val="00B5519F"/>
    <w:rsid w:val="00B551D2"/>
    <w:rsid w:val="00B552C6"/>
    <w:rsid w:val="00B55550"/>
    <w:rsid w:val="00B55D65"/>
    <w:rsid w:val="00B56150"/>
    <w:rsid w:val="00B566F3"/>
    <w:rsid w:val="00B573EE"/>
    <w:rsid w:val="00B5758C"/>
    <w:rsid w:val="00B579C4"/>
    <w:rsid w:val="00B602E4"/>
    <w:rsid w:val="00B60752"/>
    <w:rsid w:val="00B60C47"/>
    <w:rsid w:val="00B6128F"/>
    <w:rsid w:val="00B61356"/>
    <w:rsid w:val="00B61691"/>
    <w:rsid w:val="00B6176B"/>
    <w:rsid w:val="00B617AD"/>
    <w:rsid w:val="00B61984"/>
    <w:rsid w:val="00B619BD"/>
    <w:rsid w:val="00B61A30"/>
    <w:rsid w:val="00B62375"/>
    <w:rsid w:val="00B623BD"/>
    <w:rsid w:val="00B63005"/>
    <w:rsid w:val="00B636B8"/>
    <w:rsid w:val="00B63982"/>
    <w:rsid w:val="00B63D12"/>
    <w:rsid w:val="00B64F7A"/>
    <w:rsid w:val="00B65176"/>
    <w:rsid w:val="00B66013"/>
    <w:rsid w:val="00B6637F"/>
    <w:rsid w:val="00B66AD0"/>
    <w:rsid w:val="00B674E6"/>
    <w:rsid w:val="00B67792"/>
    <w:rsid w:val="00B679A4"/>
    <w:rsid w:val="00B7074E"/>
    <w:rsid w:val="00B70997"/>
    <w:rsid w:val="00B70A13"/>
    <w:rsid w:val="00B70FC3"/>
    <w:rsid w:val="00B711DA"/>
    <w:rsid w:val="00B72056"/>
    <w:rsid w:val="00B7260F"/>
    <w:rsid w:val="00B727BB"/>
    <w:rsid w:val="00B72CC3"/>
    <w:rsid w:val="00B72E1B"/>
    <w:rsid w:val="00B73098"/>
    <w:rsid w:val="00B7395D"/>
    <w:rsid w:val="00B73C5C"/>
    <w:rsid w:val="00B740ED"/>
    <w:rsid w:val="00B74ADF"/>
    <w:rsid w:val="00B74BF5"/>
    <w:rsid w:val="00B74F56"/>
    <w:rsid w:val="00B751B7"/>
    <w:rsid w:val="00B75DAD"/>
    <w:rsid w:val="00B75E7E"/>
    <w:rsid w:val="00B75EF6"/>
    <w:rsid w:val="00B7636F"/>
    <w:rsid w:val="00B76884"/>
    <w:rsid w:val="00B76A4B"/>
    <w:rsid w:val="00B76B4E"/>
    <w:rsid w:val="00B77D09"/>
    <w:rsid w:val="00B77D1E"/>
    <w:rsid w:val="00B8006E"/>
    <w:rsid w:val="00B8058E"/>
    <w:rsid w:val="00B80A06"/>
    <w:rsid w:val="00B81080"/>
    <w:rsid w:val="00B810DE"/>
    <w:rsid w:val="00B81142"/>
    <w:rsid w:val="00B81270"/>
    <w:rsid w:val="00B81CB4"/>
    <w:rsid w:val="00B81F2F"/>
    <w:rsid w:val="00B8214E"/>
    <w:rsid w:val="00B83170"/>
    <w:rsid w:val="00B83C53"/>
    <w:rsid w:val="00B8421A"/>
    <w:rsid w:val="00B851D9"/>
    <w:rsid w:val="00B854E9"/>
    <w:rsid w:val="00B8559E"/>
    <w:rsid w:val="00B85B55"/>
    <w:rsid w:val="00B85B80"/>
    <w:rsid w:val="00B864AB"/>
    <w:rsid w:val="00B86D1E"/>
    <w:rsid w:val="00B873C6"/>
    <w:rsid w:val="00B90F30"/>
    <w:rsid w:val="00B91098"/>
    <w:rsid w:val="00B91BFC"/>
    <w:rsid w:val="00B927E0"/>
    <w:rsid w:val="00B92D87"/>
    <w:rsid w:val="00B930BD"/>
    <w:rsid w:val="00B934B3"/>
    <w:rsid w:val="00B93A94"/>
    <w:rsid w:val="00B93D08"/>
    <w:rsid w:val="00B94431"/>
    <w:rsid w:val="00B944B4"/>
    <w:rsid w:val="00B946E3"/>
    <w:rsid w:val="00B947A4"/>
    <w:rsid w:val="00B94B3F"/>
    <w:rsid w:val="00B94C5B"/>
    <w:rsid w:val="00B957D7"/>
    <w:rsid w:val="00B95E95"/>
    <w:rsid w:val="00B97C51"/>
    <w:rsid w:val="00BA019B"/>
    <w:rsid w:val="00BA0A03"/>
    <w:rsid w:val="00BA0AC9"/>
    <w:rsid w:val="00BA0CA5"/>
    <w:rsid w:val="00BA1026"/>
    <w:rsid w:val="00BA11C6"/>
    <w:rsid w:val="00BA120C"/>
    <w:rsid w:val="00BA14E2"/>
    <w:rsid w:val="00BA260E"/>
    <w:rsid w:val="00BA286A"/>
    <w:rsid w:val="00BA28FF"/>
    <w:rsid w:val="00BA2A62"/>
    <w:rsid w:val="00BA2DA6"/>
    <w:rsid w:val="00BA2DC6"/>
    <w:rsid w:val="00BA30AB"/>
    <w:rsid w:val="00BA3644"/>
    <w:rsid w:val="00BA3A76"/>
    <w:rsid w:val="00BA3D4E"/>
    <w:rsid w:val="00BA3E79"/>
    <w:rsid w:val="00BA4076"/>
    <w:rsid w:val="00BA43F7"/>
    <w:rsid w:val="00BA4793"/>
    <w:rsid w:val="00BA4A37"/>
    <w:rsid w:val="00BA4C48"/>
    <w:rsid w:val="00BA4D93"/>
    <w:rsid w:val="00BA4EF9"/>
    <w:rsid w:val="00BA51DE"/>
    <w:rsid w:val="00BA54EB"/>
    <w:rsid w:val="00BA5539"/>
    <w:rsid w:val="00BA570B"/>
    <w:rsid w:val="00BA5FF1"/>
    <w:rsid w:val="00BA6591"/>
    <w:rsid w:val="00BA672D"/>
    <w:rsid w:val="00BA6C54"/>
    <w:rsid w:val="00BA6D9D"/>
    <w:rsid w:val="00BA71E2"/>
    <w:rsid w:val="00BA7605"/>
    <w:rsid w:val="00BA7CAB"/>
    <w:rsid w:val="00BA7D14"/>
    <w:rsid w:val="00BB016A"/>
    <w:rsid w:val="00BB029D"/>
    <w:rsid w:val="00BB047B"/>
    <w:rsid w:val="00BB0559"/>
    <w:rsid w:val="00BB09BC"/>
    <w:rsid w:val="00BB0D92"/>
    <w:rsid w:val="00BB0F92"/>
    <w:rsid w:val="00BB15D2"/>
    <w:rsid w:val="00BB1AA9"/>
    <w:rsid w:val="00BB1CC7"/>
    <w:rsid w:val="00BB2018"/>
    <w:rsid w:val="00BB2021"/>
    <w:rsid w:val="00BB2D53"/>
    <w:rsid w:val="00BB3F06"/>
    <w:rsid w:val="00BB3F80"/>
    <w:rsid w:val="00BB407A"/>
    <w:rsid w:val="00BB47B0"/>
    <w:rsid w:val="00BB5FED"/>
    <w:rsid w:val="00BB6E75"/>
    <w:rsid w:val="00BB7668"/>
    <w:rsid w:val="00BB7673"/>
    <w:rsid w:val="00BB77C9"/>
    <w:rsid w:val="00BB7FDB"/>
    <w:rsid w:val="00BC0F1E"/>
    <w:rsid w:val="00BC1976"/>
    <w:rsid w:val="00BC2187"/>
    <w:rsid w:val="00BC2689"/>
    <w:rsid w:val="00BC2B9F"/>
    <w:rsid w:val="00BC32DA"/>
    <w:rsid w:val="00BC34A3"/>
    <w:rsid w:val="00BC376F"/>
    <w:rsid w:val="00BC3ADE"/>
    <w:rsid w:val="00BC3DEA"/>
    <w:rsid w:val="00BC4079"/>
    <w:rsid w:val="00BC553A"/>
    <w:rsid w:val="00BC5581"/>
    <w:rsid w:val="00BC5C1A"/>
    <w:rsid w:val="00BC68DC"/>
    <w:rsid w:val="00BC6FC5"/>
    <w:rsid w:val="00BD00AB"/>
    <w:rsid w:val="00BD0A06"/>
    <w:rsid w:val="00BD0EE5"/>
    <w:rsid w:val="00BD1186"/>
    <w:rsid w:val="00BD1428"/>
    <w:rsid w:val="00BD1608"/>
    <w:rsid w:val="00BD1C90"/>
    <w:rsid w:val="00BD29DE"/>
    <w:rsid w:val="00BD2E08"/>
    <w:rsid w:val="00BD3351"/>
    <w:rsid w:val="00BD3EF5"/>
    <w:rsid w:val="00BD447D"/>
    <w:rsid w:val="00BD449E"/>
    <w:rsid w:val="00BD4C56"/>
    <w:rsid w:val="00BD561E"/>
    <w:rsid w:val="00BD5FBA"/>
    <w:rsid w:val="00BD6652"/>
    <w:rsid w:val="00BD6701"/>
    <w:rsid w:val="00BD6FCC"/>
    <w:rsid w:val="00BD7461"/>
    <w:rsid w:val="00BD7959"/>
    <w:rsid w:val="00BE01A4"/>
    <w:rsid w:val="00BE1397"/>
    <w:rsid w:val="00BE156D"/>
    <w:rsid w:val="00BE1C46"/>
    <w:rsid w:val="00BE1DAC"/>
    <w:rsid w:val="00BE1DC2"/>
    <w:rsid w:val="00BE1E62"/>
    <w:rsid w:val="00BE2228"/>
    <w:rsid w:val="00BE223F"/>
    <w:rsid w:val="00BE2873"/>
    <w:rsid w:val="00BE3D83"/>
    <w:rsid w:val="00BE42C0"/>
    <w:rsid w:val="00BE4347"/>
    <w:rsid w:val="00BE4883"/>
    <w:rsid w:val="00BE4C0A"/>
    <w:rsid w:val="00BE4C45"/>
    <w:rsid w:val="00BE4DBE"/>
    <w:rsid w:val="00BE4F06"/>
    <w:rsid w:val="00BE51F1"/>
    <w:rsid w:val="00BE5CF8"/>
    <w:rsid w:val="00BE5D87"/>
    <w:rsid w:val="00BE605A"/>
    <w:rsid w:val="00BE62CF"/>
    <w:rsid w:val="00BE6AA3"/>
    <w:rsid w:val="00BE6B5D"/>
    <w:rsid w:val="00BE73D4"/>
    <w:rsid w:val="00BE7752"/>
    <w:rsid w:val="00BE7A9D"/>
    <w:rsid w:val="00BE7BBC"/>
    <w:rsid w:val="00BE7E0A"/>
    <w:rsid w:val="00BE7EB2"/>
    <w:rsid w:val="00BF02A8"/>
    <w:rsid w:val="00BF0ABA"/>
    <w:rsid w:val="00BF0B2A"/>
    <w:rsid w:val="00BF0CE2"/>
    <w:rsid w:val="00BF177B"/>
    <w:rsid w:val="00BF21DD"/>
    <w:rsid w:val="00BF2515"/>
    <w:rsid w:val="00BF3027"/>
    <w:rsid w:val="00BF34D9"/>
    <w:rsid w:val="00BF4DA1"/>
    <w:rsid w:val="00BF57C7"/>
    <w:rsid w:val="00BF60D6"/>
    <w:rsid w:val="00BF6CAF"/>
    <w:rsid w:val="00BF6CD0"/>
    <w:rsid w:val="00BF6D2A"/>
    <w:rsid w:val="00BF6D89"/>
    <w:rsid w:val="00BF7247"/>
    <w:rsid w:val="00BF7AA5"/>
    <w:rsid w:val="00BF7B9C"/>
    <w:rsid w:val="00C01702"/>
    <w:rsid w:val="00C01818"/>
    <w:rsid w:val="00C0250F"/>
    <w:rsid w:val="00C0291E"/>
    <w:rsid w:val="00C031DE"/>
    <w:rsid w:val="00C03946"/>
    <w:rsid w:val="00C03AAA"/>
    <w:rsid w:val="00C03E6C"/>
    <w:rsid w:val="00C03F4C"/>
    <w:rsid w:val="00C0402A"/>
    <w:rsid w:val="00C042D8"/>
    <w:rsid w:val="00C045CC"/>
    <w:rsid w:val="00C0483F"/>
    <w:rsid w:val="00C04AA2"/>
    <w:rsid w:val="00C04B29"/>
    <w:rsid w:val="00C054CD"/>
    <w:rsid w:val="00C054D0"/>
    <w:rsid w:val="00C0591C"/>
    <w:rsid w:val="00C05DFA"/>
    <w:rsid w:val="00C05FD6"/>
    <w:rsid w:val="00C06170"/>
    <w:rsid w:val="00C061EC"/>
    <w:rsid w:val="00C06323"/>
    <w:rsid w:val="00C06957"/>
    <w:rsid w:val="00C06A02"/>
    <w:rsid w:val="00C07243"/>
    <w:rsid w:val="00C0760E"/>
    <w:rsid w:val="00C07710"/>
    <w:rsid w:val="00C0785C"/>
    <w:rsid w:val="00C07993"/>
    <w:rsid w:val="00C100B1"/>
    <w:rsid w:val="00C1017C"/>
    <w:rsid w:val="00C109CD"/>
    <w:rsid w:val="00C10F10"/>
    <w:rsid w:val="00C11635"/>
    <w:rsid w:val="00C11D95"/>
    <w:rsid w:val="00C12187"/>
    <w:rsid w:val="00C121C9"/>
    <w:rsid w:val="00C1267E"/>
    <w:rsid w:val="00C13626"/>
    <w:rsid w:val="00C138CC"/>
    <w:rsid w:val="00C13C79"/>
    <w:rsid w:val="00C14418"/>
    <w:rsid w:val="00C14A04"/>
    <w:rsid w:val="00C14A83"/>
    <w:rsid w:val="00C14B96"/>
    <w:rsid w:val="00C1594F"/>
    <w:rsid w:val="00C15C09"/>
    <w:rsid w:val="00C15C18"/>
    <w:rsid w:val="00C15C40"/>
    <w:rsid w:val="00C16B19"/>
    <w:rsid w:val="00C172BF"/>
    <w:rsid w:val="00C17DB9"/>
    <w:rsid w:val="00C20103"/>
    <w:rsid w:val="00C204B8"/>
    <w:rsid w:val="00C20721"/>
    <w:rsid w:val="00C20A20"/>
    <w:rsid w:val="00C211C9"/>
    <w:rsid w:val="00C21A35"/>
    <w:rsid w:val="00C21A6E"/>
    <w:rsid w:val="00C2203A"/>
    <w:rsid w:val="00C221D6"/>
    <w:rsid w:val="00C2242C"/>
    <w:rsid w:val="00C22478"/>
    <w:rsid w:val="00C2279B"/>
    <w:rsid w:val="00C22841"/>
    <w:rsid w:val="00C22927"/>
    <w:rsid w:val="00C22E86"/>
    <w:rsid w:val="00C22FAD"/>
    <w:rsid w:val="00C232C3"/>
    <w:rsid w:val="00C236F6"/>
    <w:rsid w:val="00C23C95"/>
    <w:rsid w:val="00C23DF3"/>
    <w:rsid w:val="00C2479B"/>
    <w:rsid w:val="00C253A9"/>
    <w:rsid w:val="00C25A51"/>
    <w:rsid w:val="00C25FEC"/>
    <w:rsid w:val="00C26211"/>
    <w:rsid w:val="00C26256"/>
    <w:rsid w:val="00C265AD"/>
    <w:rsid w:val="00C26AFF"/>
    <w:rsid w:val="00C26C0F"/>
    <w:rsid w:val="00C27A7A"/>
    <w:rsid w:val="00C30781"/>
    <w:rsid w:val="00C30AC4"/>
    <w:rsid w:val="00C3100A"/>
    <w:rsid w:val="00C3146C"/>
    <w:rsid w:val="00C32D9F"/>
    <w:rsid w:val="00C335E5"/>
    <w:rsid w:val="00C3382B"/>
    <w:rsid w:val="00C3406E"/>
    <w:rsid w:val="00C34160"/>
    <w:rsid w:val="00C34527"/>
    <w:rsid w:val="00C34726"/>
    <w:rsid w:val="00C34910"/>
    <w:rsid w:val="00C349F4"/>
    <w:rsid w:val="00C34A98"/>
    <w:rsid w:val="00C34C78"/>
    <w:rsid w:val="00C34E0B"/>
    <w:rsid w:val="00C357CE"/>
    <w:rsid w:val="00C35FFA"/>
    <w:rsid w:val="00C3652A"/>
    <w:rsid w:val="00C36DA1"/>
    <w:rsid w:val="00C36EDF"/>
    <w:rsid w:val="00C3725F"/>
    <w:rsid w:val="00C374B5"/>
    <w:rsid w:val="00C3751E"/>
    <w:rsid w:val="00C375C1"/>
    <w:rsid w:val="00C401C1"/>
    <w:rsid w:val="00C40247"/>
    <w:rsid w:val="00C402EB"/>
    <w:rsid w:val="00C40E79"/>
    <w:rsid w:val="00C42230"/>
    <w:rsid w:val="00C4293D"/>
    <w:rsid w:val="00C43599"/>
    <w:rsid w:val="00C44421"/>
    <w:rsid w:val="00C44DBE"/>
    <w:rsid w:val="00C44E68"/>
    <w:rsid w:val="00C456A3"/>
    <w:rsid w:val="00C45C78"/>
    <w:rsid w:val="00C46661"/>
    <w:rsid w:val="00C469FE"/>
    <w:rsid w:val="00C46B8E"/>
    <w:rsid w:val="00C46DB2"/>
    <w:rsid w:val="00C46ED8"/>
    <w:rsid w:val="00C46F61"/>
    <w:rsid w:val="00C4725E"/>
    <w:rsid w:val="00C4754C"/>
    <w:rsid w:val="00C51B1B"/>
    <w:rsid w:val="00C5231D"/>
    <w:rsid w:val="00C52565"/>
    <w:rsid w:val="00C52907"/>
    <w:rsid w:val="00C5295A"/>
    <w:rsid w:val="00C52E2A"/>
    <w:rsid w:val="00C53072"/>
    <w:rsid w:val="00C53704"/>
    <w:rsid w:val="00C5370B"/>
    <w:rsid w:val="00C53F6C"/>
    <w:rsid w:val="00C55251"/>
    <w:rsid w:val="00C554DF"/>
    <w:rsid w:val="00C55538"/>
    <w:rsid w:val="00C555CF"/>
    <w:rsid w:val="00C55E05"/>
    <w:rsid w:val="00C55E4C"/>
    <w:rsid w:val="00C56336"/>
    <w:rsid w:val="00C56592"/>
    <w:rsid w:val="00C56A25"/>
    <w:rsid w:val="00C56D2A"/>
    <w:rsid w:val="00C57465"/>
    <w:rsid w:val="00C57F7C"/>
    <w:rsid w:val="00C60385"/>
    <w:rsid w:val="00C60C48"/>
    <w:rsid w:val="00C61676"/>
    <w:rsid w:val="00C620EB"/>
    <w:rsid w:val="00C6236F"/>
    <w:rsid w:val="00C62CCE"/>
    <w:rsid w:val="00C62EFD"/>
    <w:rsid w:val="00C6367C"/>
    <w:rsid w:val="00C63734"/>
    <w:rsid w:val="00C63836"/>
    <w:rsid w:val="00C64389"/>
    <w:rsid w:val="00C64BD3"/>
    <w:rsid w:val="00C65CDC"/>
    <w:rsid w:val="00C65E2F"/>
    <w:rsid w:val="00C663EF"/>
    <w:rsid w:val="00C667D8"/>
    <w:rsid w:val="00C66943"/>
    <w:rsid w:val="00C66A2B"/>
    <w:rsid w:val="00C67BAB"/>
    <w:rsid w:val="00C706BB"/>
    <w:rsid w:val="00C70C70"/>
    <w:rsid w:val="00C71D78"/>
    <w:rsid w:val="00C71E9D"/>
    <w:rsid w:val="00C72462"/>
    <w:rsid w:val="00C725C5"/>
    <w:rsid w:val="00C72A35"/>
    <w:rsid w:val="00C72CAD"/>
    <w:rsid w:val="00C72D39"/>
    <w:rsid w:val="00C72DAD"/>
    <w:rsid w:val="00C73071"/>
    <w:rsid w:val="00C73380"/>
    <w:rsid w:val="00C73594"/>
    <w:rsid w:val="00C7385A"/>
    <w:rsid w:val="00C73BE5"/>
    <w:rsid w:val="00C763C4"/>
    <w:rsid w:val="00C76BEC"/>
    <w:rsid w:val="00C76EF4"/>
    <w:rsid w:val="00C772AC"/>
    <w:rsid w:val="00C776E1"/>
    <w:rsid w:val="00C7770D"/>
    <w:rsid w:val="00C77737"/>
    <w:rsid w:val="00C778A3"/>
    <w:rsid w:val="00C8035E"/>
    <w:rsid w:val="00C80649"/>
    <w:rsid w:val="00C816CB"/>
    <w:rsid w:val="00C82089"/>
    <w:rsid w:val="00C821D4"/>
    <w:rsid w:val="00C822FB"/>
    <w:rsid w:val="00C825C5"/>
    <w:rsid w:val="00C8281E"/>
    <w:rsid w:val="00C8310E"/>
    <w:rsid w:val="00C83371"/>
    <w:rsid w:val="00C83589"/>
    <w:rsid w:val="00C839E0"/>
    <w:rsid w:val="00C84593"/>
    <w:rsid w:val="00C845FB"/>
    <w:rsid w:val="00C84654"/>
    <w:rsid w:val="00C84727"/>
    <w:rsid w:val="00C84A1D"/>
    <w:rsid w:val="00C84FB7"/>
    <w:rsid w:val="00C85411"/>
    <w:rsid w:val="00C85E1B"/>
    <w:rsid w:val="00C85E62"/>
    <w:rsid w:val="00C860AF"/>
    <w:rsid w:val="00C869E6"/>
    <w:rsid w:val="00C86ACF"/>
    <w:rsid w:val="00C8735E"/>
    <w:rsid w:val="00C909E5"/>
    <w:rsid w:val="00C91353"/>
    <w:rsid w:val="00C92026"/>
    <w:rsid w:val="00C922D0"/>
    <w:rsid w:val="00C92465"/>
    <w:rsid w:val="00C92788"/>
    <w:rsid w:val="00C92B2C"/>
    <w:rsid w:val="00C92D2E"/>
    <w:rsid w:val="00C92E64"/>
    <w:rsid w:val="00C93082"/>
    <w:rsid w:val="00C93419"/>
    <w:rsid w:val="00C93B03"/>
    <w:rsid w:val="00C94076"/>
    <w:rsid w:val="00C940E3"/>
    <w:rsid w:val="00C94980"/>
    <w:rsid w:val="00C95066"/>
    <w:rsid w:val="00C955EA"/>
    <w:rsid w:val="00C95649"/>
    <w:rsid w:val="00C964D4"/>
    <w:rsid w:val="00C968B0"/>
    <w:rsid w:val="00C96966"/>
    <w:rsid w:val="00C96EBF"/>
    <w:rsid w:val="00C970FA"/>
    <w:rsid w:val="00C97332"/>
    <w:rsid w:val="00C97712"/>
    <w:rsid w:val="00CA046C"/>
    <w:rsid w:val="00CA0758"/>
    <w:rsid w:val="00CA18F4"/>
    <w:rsid w:val="00CA233A"/>
    <w:rsid w:val="00CA298E"/>
    <w:rsid w:val="00CA2B51"/>
    <w:rsid w:val="00CA2E90"/>
    <w:rsid w:val="00CA2F59"/>
    <w:rsid w:val="00CA2F70"/>
    <w:rsid w:val="00CA35DD"/>
    <w:rsid w:val="00CA391B"/>
    <w:rsid w:val="00CA3CFB"/>
    <w:rsid w:val="00CA400E"/>
    <w:rsid w:val="00CA42A3"/>
    <w:rsid w:val="00CA46A4"/>
    <w:rsid w:val="00CA4DAE"/>
    <w:rsid w:val="00CA6019"/>
    <w:rsid w:val="00CA61DC"/>
    <w:rsid w:val="00CA6276"/>
    <w:rsid w:val="00CA69CB"/>
    <w:rsid w:val="00CA6A1B"/>
    <w:rsid w:val="00CA7098"/>
    <w:rsid w:val="00CA70A3"/>
    <w:rsid w:val="00CA752A"/>
    <w:rsid w:val="00CB077C"/>
    <w:rsid w:val="00CB1A35"/>
    <w:rsid w:val="00CB1BCB"/>
    <w:rsid w:val="00CB244B"/>
    <w:rsid w:val="00CB2916"/>
    <w:rsid w:val="00CB2FB6"/>
    <w:rsid w:val="00CB326D"/>
    <w:rsid w:val="00CB34F2"/>
    <w:rsid w:val="00CB4521"/>
    <w:rsid w:val="00CB46F3"/>
    <w:rsid w:val="00CB4978"/>
    <w:rsid w:val="00CB4FB3"/>
    <w:rsid w:val="00CB5752"/>
    <w:rsid w:val="00CB62C5"/>
    <w:rsid w:val="00CB6CBD"/>
    <w:rsid w:val="00CB72B3"/>
    <w:rsid w:val="00CB7474"/>
    <w:rsid w:val="00CB7A12"/>
    <w:rsid w:val="00CC0203"/>
    <w:rsid w:val="00CC08D4"/>
    <w:rsid w:val="00CC0C15"/>
    <w:rsid w:val="00CC0D92"/>
    <w:rsid w:val="00CC0F6D"/>
    <w:rsid w:val="00CC0F7B"/>
    <w:rsid w:val="00CC13A4"/>
    <w:rsid w:val="00CC2989"/>
    <w:rsid w:val="00CC2B65"/>
    <w:rsid w:val="00CC2C68"/>
    <w:rsid w:val="00CC2CC2"/>
    <w:rsid w:val="00CC2CDF"/>
    <w:rsid w:val="00CC3880"/>
    <w:rsid w:val="00CC38F8"/>
    <w:rsid w:val="00CC3A7B"/>
    <w:rsid w:val="00CC3B26"/>
    <w:rsid w:val="00CC4A57"/>
    <w:rsid w:val="00CC4C10"/>
    <w:rsid w:val="00CC50EE"/>
    <w:rsid w:val="00CC515D"/>
    <w:rsid w:val="00CC54A5"/>
    <w:rsid w:val="00CC5686"/>
    <w:rsid w:val="00CC5F31"/>
    <w:rsid w:val="00CC65CF"/>
    <w:rsid w:val="00CC663F"/>
    <w:rsid w:val="00CC67B2"/>
    <w:rsid w:val="00CC6962"/>
    <w:rsid w:val="00CC6B11"/>
    <w:rsid w:val="00CC6CBC"/>
    <w:rsid w:val="00CC72C7"/>
    <w:rsid w:val="00CC72CA"/>
    <w:rsid w:val="00CC72E0"/>
    <w:rsid w:val="00CC7483"/>
    <w:rsid w:val="00CC7DB2"/>
    <w:rsid w:val="00CC7E10"/>
    <w:rsid w:val="00CC7EE5"/>
    <w:rsid w:val="00CD07DA"/>
    <w:rsid w:val="00CD08E3"/>
    <w:rsid w:val="00CD0CE7"/>
    <w:rsid w:val="00CD180B"/>
    <w:rsid w:val="00CD186E"/>
    <w:rsid w:val="00CD1F35"/>
    <w:rsid w:val="00CD2B6E"/>
    <w:rsid w:val="00CD3C86"/>
    <w:rsid w:val="00CD3E2B"/>
    <w:rsid w:val="00CD402D"/>
    <w:rsid w:val="00CD45E2"/>
    <w:rsid w:val="00CD4EEA"/>
    <w:rsid w:val="00CD5736"/>
    <w:rsid w:val="00CD64D8"/>
    <w:rsid w:val="00CD6C11"/>
    <w:rsid w:val="00CD6F60"/>
    <w:rsid w:val="00CD7210"/>
    <w:rsid w:val="00CD72F0"/>
    <w:rsid w:val="00CD7666"/>
    <w:rsid w:val="00CD7BFA"/>
    <w:rsid w:val="00CE0429"/>
    <w:rsid w:val="00CE05D8"/>
    <w:rsid w:val="00CE129D"/>
    <w:rsid w:val="00CE12F4"/>
    <w:rsid w:val="00CE1DCB"/>
    <w:rsid w:val="00CE1FBE"/>
    <w:rsid w:val="00CE2361"/>
    <w:rsid w:val="00CE2915"/>
    <w:rsid w:val="00CE2BE9"/>
    <w:rsid w:val="00CE2EFE"/>
    <w:rsid w:val="00CE3858"/>
    <w:rsid w:val="00CE3BC9"/>
    <w:rsid w:val="00CE3E84"/>
    <w:rsid w:val="00CE3FD1"/>
    <w:rsid w:val="00CE40A5"/>
    <w:rsid w:val="00CE4614"/>
    <w:rsid w:val="00CE4C6B"/>
    <w:rsid w:val="00CE4F0D"/>
    <w:rsid w:val="00CE4F3A"/>
    <w:rsid w:val="00CE55BA"/>
    <w:rsid w:val="00CE61D5"/>
    <w:rsid w:val="00CE6270"/>
    <w:rsid w:val="00CE6555"/>
    <w:rsid w:val="00CE66B4"/>
    <w:rsid w:val="00CE6D22"/>
    <w:rsid w:val="00CE70A7"/>
    <w:rsid w:val="00CE7660"/>
    <w:rsid w:val="00CE7CC3"/>
    <w:rsid w:val="00CF020D"/>
    <w:rsid w:val="00CF0728"/>
    <w:rsid w:val="00CF0C07"/>
    <w:rsid w:val="00CF0D9A"/>
    <w:rsid w:val="00CF156A"/>
    <w:rsid w:val="00CF15F5"/>
    <w:rsid w:val="00CF2AA4"/>
    <w:rsid w:val="00CF31E6"/>
    <w:rsid w:val="00CF3259"/>
    <w:rsid w:val="00CF36F6"/>
    <w:rsid w:val="00CF37CE"/>
    <w:rsid w:val="00CF402D"/>
    <w:rsid w:val="00CF44BC"/>
    <w:rsid w:val="00CF4870"/>
    <w:rsid w:val="00CF4925"/>
    <w:rsid w:val="00CF4992"/>
    <w:rsid w:val="00CF4D26"/>
    <w:rsid w:val="00CF4F09"/>
    <w:rsid w:val="00CF4F88"/>
    <w:rsid w:val="00CF5C20"/>
    <w:rsid w:val="00CF63A7"/>
    <w:rsid w:val="00CF6C5C"/>
    <w:rsid w:val="00CF72E5"/>
    <w:rsid w:val="00CF747A"/>
    <w:rsid w:val="00CF7862"/>
    <w:rsid w:val="00CF7B46"/>
    <w:rsid w:val="00CF7E72"/>
    <w:rsid w:val="00D00225"/>
    <w:rsid w:val="00D0054D"/>
    <w:rsid w:val="00D0085B"/>
    <w:rsid w:val="00D0115D"/>
    <w:rsid w:val="00D0171A"/>
    <w:rsid w:val="00D01D85"/>
    <w:rsid w:val="00D02337"/>
    <w:rsid w:val="00D0262E"/>
    <w:rsid w:val="00D02926"/>
    <w:rsid w:val="00D02A4E"/>
    <w:rsid w:val="00D03174"/>
    <w:rsid w:val="00D032ED"/>
    <w:rsid w:val="00D033BD"/>
    <w:rsid w:val="00D03493"/>
    <w:rsid w:val="00D0380D"/>
    <w:rsid w:val="00D038B7"/>
    <w:rsid w:val="00D0436B"/>
    <w:rsid w:val="00D04963"/>
    <w:rsid w:val="00D04E02"/>
    <w:rsid w:val="00D04EB4"/>
    <w:rsid w:val="00D050EA"/>
    <w:rsid w:val="00D053B8"/>
    <w:rsid w:val="00D05C10"/>
    <w:rsid w:val="00D05F5B"/>
    <w:rsid w:val="00D06559"/>
    <w:rsid w:val="00D0670E"/>
    <w:rsid w:val="00D06A07"/>
    <w:rsid w:val="00D06F81"/>
    <w:rsid w:val="00D07435"/>
    <w:rsid w:val="00D07C01"/>
    <w:rsid w:val="00D10B7D"/>
    <w:rsid w:val="00D10BB1"/>
    <w:rsid w:val="00D10DA6"/>
    <w:rsid w:val="00D10F5F"/>
    <w:rsid w:val="00D11196"/>
    <w:rsid w:val="00D112A8"/>
    <w:rsid w:val="00D1196A"/>
    <w:rsid w:val="00D11BD5"/>
    <w:rsid w:val="00D124E6"/>
    <w:rsid w:val="00D12787"/>
    <w:rsid w:val="00D13116"/>
    <w:rsid w:val="00D1339E"/>
    <w:rsid w:val="00D1373A"/>
    <w:rsid w:val="00D146CC"/>
    <w:rsid w:val="00D1499F"/>
    <w:rsid w:val="00D15130"/>
    <w:rsid w:val="00D156E0"/>
    <w:rsid w:val="00D159F9"/>
    <w:rsid w:val="00D15D7D"/>
    <w:rsid w:val="00D16105"/>
    <w:rsid w:val="00D163BD"/>
    <w:rsid w:val="00D1695A"/>
    <w:rsid w:val="00D17360"/>
    <w:rsid w:val="00D17AA3"/>
    <w:rsid w:val="00D17DD7"/>
    <w:rsid w:val="00D20169"/>
    <w:rsid w:val="00D20696"/>
    <w:rsid w:val="00D20C76"/>
    <w:rsid w:val="00D21229"/>
    <w:rsid w:val="00D2175C"/>
    <w:rsid w:val="00D21C33"/>
    <w:rsid w:val="00D21C5B"/>
    <w:rsid w:val="00D22330"/>
    <w:rsid w:val="00D2319D"/>
    <w:rsid w:val="00D233D4"/>
    <w:rsid w:val="00D23439"/>
    <w:rsid w:val="00D2356E"/>
    <w:rsid w:val="00D236A9"/>
    <w:rsid w:val="00D23826"/>
    <w:rsid w:val="00D23887"/>
    <w:rsid w:val="00D238E0"/>
    <w:rsid w:val="00D23B48"/>
    <w:rsid w:val="00D2457F"/>
    <w:rsid w:val="00D2478D"/>
    <w:rsid w:val="00D24C07"/>
    <w:rsid w:val="00D2552A"/>
    <w:rsid w:val="00D25B26"/>
    <w:rsid w:val="00D261BE"/>
    <w:rsid w:val="00D26CF7"/>
    <w:rsid w:val="00D2726B"/>
    <w:rsid w:val="00D2755B"/>
    <w:rsid w:val="00D302A2"/>
    <w:rsid w:val="00D30408"/>
    <w:rsid w:val="00D30450"/>
    <w:rsid w:val="00D306EE"/>
    <w:rsid w:val="00D30705"/>
    <w:rsid w:val="00D309C2"/>
    <w:rsid w:val="00D30D5A"/>
    <w:rsid w:val="00D30DDB"/>
    <w:rsid w:val="00D30E1E"/>
    <w:rsid w:val="00D313F8"/>
    <w:rsid w:val="00D31D75"/>
    <w:rsid w:val="00D31F57"/>
    <w:rsid w:val="00D32652"/>
    <w:rsid w:val="00D32685"/>
    <w:rsid w:val="00D32982"/>
    <w:rsid w:val="00D329A6"/>
    <w:rsid w:val="00D32E8C"/>
    <w:rsid w:val="00D3343E"/>
    <w:rsid w:val="00D33EBB"/>
    <w:rsid w:val="00D354A1"/>
    <w:rsid w:val="00D35812"/>
    <w:rsid w:val="00D35926"/>
    <w:rsid w:val="00D3594C"/>
    <w:rsid w:val="00D360DE"/>
    <w:rsid w:val="00D360E2"/>
    <w:rsid w:val="00D361F9"/>
    <w:rsid w:val="00D369F6"/>
    <w:rsid w:val="00D36C20"/>
    <w:rsid w:val="00D372CE"/>
    <w:rsid w:val="00D37350"/>
    <w:rsid w:val="00D37825"/>
    <w:rsid w:val="00D408C8"/>
    <w:rsid w:val="00D40940"/>
    <w:rsid w:val="00D40B62"/>
    <w:rsid w:val="00D41074"/>
    <w:rsid w:val="00D415CC"/>
    <w:rsid w:val="00D4195A"/>
    <w:rsid w:val="00D4196C"/>
    <w:rsid w:val="00D41CCD"/>
    <w:rsid w:val="00D420A1"/>
    <w:rsid w:val="00D420B5"/>
    <w:rsid w:val="00D42CDB"/>
    <w:rsid w:val="00D42D90"/>
    <w:rsid w:val="00D42DDA"/>
    <w:rsid w:val="00D430DA"/>
    <w:rsid w:val="00D43137"/>
    <w:rsid w:val="00D439D8"/>
    <w:rsid w:val="00D439E5"/>
    <w:rsid w:val="00D43A48"/>
    <w:rsid w:val="00D43F30"/>
    <w:rsid w:val="00D443DD"/>
    <w:rsid w:val="00D449C8"/>
    <w:rsid w:val="00D44CC2"/>
    <w:rsid w:val="00D44F0B"/>
    <w:rsid w:val="00D45506"/>
    <w:rsid w:val="00D456EC"/>
    <w:rsid w:val="00D46306"/>
    <w:rsid w:val="00D46F82"/>
    <w:rsid w:val="00D47131"/>
    <w:rsid w:val="00D47319"/>
    <w:rsid w:val="00D4755F"/>
    <w:rsid w:val="00D479B2"/>
    <w:rsid w:val="00D47A28"/>
    <w:rsid w:val="00D47AC5"/>
    <w:rsid w:val="00D50794"/>
    <w:rsid w:val="00D51AFF"/>
    <w:rsid w:val="00D52302"/>
    <w:rsid w:val="00D52373"/>
    <w:rsid w:val="00D531F9"/>
    <w:rsid w:val="00D5322B"/>
    <w:rsid w:val="00D5361A"/>
    <w:rsid w:val="00D53780"/>
    <w:rsid w:val="00D539C6"/>
    <w:rsid w:val="00D53CE2"/>
    <w:rsid w:val="00D542CB"/>
    <w:rsid w:val="00D547B3"/>
    <w:rsid w:val="00D548AA"/>
    <w:rsid w:val="00D54C34"/>
    <w:rsid w:val="00D55001"/>
    <w:rsid w:val="00D559B8"/>
    <w:rsid w:val="00D55BEB"/>
    <w:rsid w:val="00D55BEE"/>
    <w:rsid w:val="00D56316"/>
    <w:rsid w:val="00D564F6"/>
    <w:rsid w:val="00D56F60"/>
    <w:rsid w:val="00D57040"/>
    <w:rsid w:val="00D5722A"/>
    <w:rsid w:val="00D61A53"/>
    <w:rsid w:val="00D61BC2"/>
    <w:rsid w:val="00D62397"/>
    <w:rsid w:val="00D623F7"/>
    <w:rsid w:val="00D6242D"/>
    <w:rsid w:val="00D6294D"/>
    <w:rsid w:val="00D62A4C"/>
    <w:rsid w:val="00D63113"/>
    <w:rsid w:val="00D63BD5"/>
    <w:rsid w:val="00D64E46"/>
    <w:rsid w:val="00D65155"/>
    <w:rsid w:val="00D65480"/>
    <w:rsid w:val="00D662D9"/>
    <w:rsid w:val="00D663A5"/>
    <w:rsid w:val="00D668A1"/>
    <w:rsid w:val="00D66ECA"/>
    <w:rsid w:val="00D66F2A"/>
    <w:rsid w:val="00D670BF"/>
    <w:rsid w:val="00D70017"/>
    <w:rsid w:val="00D701C8"/>
    <w:rsid w:val="00D7021C"/>
    <w:rsid w:val="00D70449"/>
    <w:rsid w:val="00D70A07"/>
    <w:rsid w:val="00D70F2C"/>
    <w:rsid w:val="00D710B6"/>
    <w:rsid w:val="00D71359"/>
    <w:rsid w:val="00D71904"/>
    <w:rsid w:val="00D71D01"/>
    <w:rsid w:val="00D721FF"/>
    <w:rsid w:val="00D72389"/>
    <w:rsid w:val="00D72580"/>
    <w:rsid w:val="00D72814"/>
    <w:rsid w:val="00D72838"/>
    <w:rsid w:val="00D72C66"/>
    <w:rsid w:val="00D72F46"/>
    <w:rsid w:val="00D730E6"/>
    <w:rsid w:val="00D7371C"/>
    <w:rsid w:val="00D7376C"/>
    <w:rsid w:val="00D742D6"/>
    <w:rsid w:val="00D74639"/>
    <w:rsid w:val="00D74652"/>
    <w:rsid w:val="00D75378"/>
    <w:rsid w:val="00D75630"/>
    <w:rsid w:val="00D75FD8"/>
    <w:rsid w:val="00D761C5"/>
    <w:rsid w:val="00D764A5"/>
    <w:rsid w:val="00D76B92"/>
    <w:rsid w:val="00D77069"/>
    <w:rsid w:val="00D773A0"/>
    <w:rsid w:val="00D77BBC"/>
    <w:rsid w:val="00D807F7"/>
    <w:rsid w:val="00D808D0"/>
    <w:rsid w:val="00D80956"/>
    <w:rsid w:val="00D8144C"/>
    <w:rsid w:val="00D8162D"/>
    <w:rsid w:val="00D81EE4"/>
    <w:rsid w:val="00D82243"/>
    <w:rsid w:val="00D82505"/>
    <w:rsid w:val="00D8328D"/>
    <w:rsid w:val="00D839F9"/>
    <w:rsid w:val="00D83B3E"/>
    <w:rsid w:val="00D83B6A"/>
    <w:rsid w:val="00D83D08"/>
    <w:rsid w:val="00D84BDC"/>
    <w:rsid w:val="00D850C3"/>
    <w:rsid w:val="00D85DE1"/>
    <w:rsid w:val="00D8609F"/>
    <w:rsid w:val="00D86108"/>
    <w:rsid w:val="00D862E0"/>
    <w:rsid w:val="00D869BB"/>
    <w:rsid w:val="00D86CF0"/>
    <w:rsid w:val="00D86D9D"/>
    <w:rsid w:val="00D871DC"/>
    <w:rsid w:val="00D8724E"/>
    <w:rsid w:val="00D902BD"/>
    <w:rsid w:val="00D90DB8"/>
    <w:rsid w:val="00D90F6D"/>
    <w:rsid w:val="00D919E3"/>
    <w:rsid w:val="00D92063"/>
    <w:rsid w:val="00D9269F"/>
    <w:rsid w:val="00D927F1"/>
    <w:rsid w:val="00D92D31"/>
    <w:rsid w:val="00D92F6A"/>
    <w:rsid w:val="00D934B7"/>
    <w:rsid w:val="00D937CF"/>
    <w:rsid w:val="00D93991"/>
    <w:rsid w:val="00D94412"/>
    <w:rsid w:val="00D94505"/>
    <w:rsid w:val="00D94752"/>
    <w:rsid w:val="00D94F1E"/>
    <w:rsid w:val="00D9502E"/>
    <w:rsid w:val="00D950A9"/>
    <w:rsid w:val="00D95403"/>
    <w:rsid w:val="00D9559A"/>
    <w:rsid w:val="00D95A89"/>
    <w:rsid w:val="00D95C4B"/>
    <w:rsid w:val="00D96B14"/>
    <w:rsid w:val="00D96EF2"/>
    <w:rsid w:val="00D96FCC"/>
    <w:rsid w:val="00D9726A"/>
    <w:rsid w:val="00D97475"/>
    <w:rsid w:val="00D976FA"/>
    <w:rsid w:val="00D9779C"/>
    <w:rsid w:val="00D97E19"/>
    <w:rsid w:val="00DA0659"/>
    <w:rsid w:val="00DA09BE"/>
    <w:rsid w:val="00DA09D3"/>
    <w:rsid w:val="00DA0DB6"/>
    <w:rsid w:val="00DA0ED7"/>
    <w:rsid w:val="00DA1096"/>
    <w:rsid w:val="00DA1517"/>
    <w:rsid w:val="00DA1CE1"/>
    <w:rsid w:val="00DA26F1"/>
    <w:rsid w:val="00DA2D01"/>
    <w:rsid w:val="00DA3313"/>
    <w:rsid w:val="00DA35DF"/>
    <w:rsid w:val="00DA393B"/>
    <w:rsid w:val="00DA3BC8"/>
    <w:rsid w:val="00DA40CC"/>
    <w:rsid w:val="00DA4428"/>
    <w:rsid w:val="00DA459A"/>
    <w:rsid w:val="00DA45FF"/>
    <w:rsid w:val="00DA46FE"/>
    <w:rsid w:val="00DA4B9B"/>
    <w:rsid w:val="00DA4D19"/>
    <w:rsid w:val="00DA5058"/>
    <w:rsid w:val="00DA54F3"/>
    <w:rsid w:val="00DA57EB"/>
    <w:rsid w:val="00DA649B"/>
    <w:rsid w:val="00DA65D5"/>
    <w:rsid w:val="00DA69F3"/>
    <w:rsid w:val="00DA6DD0"/>
    <w:rsid w:val="00DA75CF"/>
    <w:rsid w:val="00DA7660"/>
    <w:rsid w:val="00DB01D4"/>
    <w:rsid w:val="00DB085D"/>
    <w:rsid w:val="00DB18C1"/>
    <w:rsid w:val="00DB204E"/>
    <w:rsid w:val="00DB2439"/>
    <w:rsid w:val="00DB28D0"/>
    <w:rsid w:val="00DB3293"/>
    <w:rsid w:val="00DB3535"/>
    <w:rsid w:val="00DB3986"/>
    <w:rsid w:val="00DB4298"/>
    <w:rsid w:val="00DB4BEB"/>
    <w:rsid w:val="00DB5AAC"/>
    <w:rsid w:val="00DB647A"/>
    <w:rsid w:val="00DB6719"/>
    <w:rsid w:val="00DB6A24"/>
    <w:rsid w:val="00DB6A81"/>
    <w:rsid w:val="00DB6D18"/>
    <w:rsid w:val="00DB6E97"/>
    <w:rsid w:val="00DB7189"/>
    <w:rsid w:val="00DB76D3"/>
    <w:rsid w:val="00DB79FD"/>
    <w:rsid w:val="00DB7F9B"/>
    <w:rsid w:val="00DC0915"/>
    <w:rsid w:val="00DC0A17"/>
    <w:rsid w:val="00DC0C5C"/>
    <w:rsid w:val="00DC0D52"/>
    <w:rsid w:val="00DC114F"/>
    <w:rsid w:val="00DC18D5"/>
    <w:rsid w:val="00DC195B"/>
    <w:rsid w:val="00DC1B75"/>
    <w:rsid w:val="00DC2098"/>
    <w:rsid w:val="00DC3D2A"/>
    <w:rsid w:val="00DC4A92"/>
    <w:rsid w:val="00DC4AAE"/>
    <w:rsid w:val="00DC4D6B"/>
    <w:rsid w:val="00DC572E"/>
    <w:rsid w:val="00DC57D1"/>
    <w:rsid w:val="00DC5C4A"/>
    <w:rsid w:val="00DC5EBD"/>
    <w:rsid w:val="00DC6525"/>
    <w:rsid w:val="00DC655F"/>
    <w:rsid w:val="00DC7129"/>
    <w:rsid w:val="00DC74B3"/>
    <w:rsid w:val="00DC76EC"/>
    <w:rsid w:val="00DC7E89"/>
    <w:rsid w:val="00DD08B0"/>
    <w:rsid w:val="00DD0C37"/>
    <w:rsid w:val="00DD0DDF"/>
    <w:rsid w:val="00DD0DFC"/>
    <w:rsid w:val="00DD1013"/>
    <w:rsid w:val="00DD15D3"/>
    <w:rsid w:val="00DD184F"/>
    <w:rsid w:val="00DD1D44"/>
    <w:rsid w:val="00DD2E3E"/>
    <w:rsid w:val="00DD3680"/>
    <w:rsid w:val="00DD40C6"/>
    <w:rsid w:val="00DD43DA"/>
    <w:rsid w:val="00DD4F8C"/>
    <w:rsid w:val="00DD5DC2"/>
    <w:rsid w:val="00DD5FAE"/>
    <w:rsid w:val="00DD6A1E"/>
    <w:rsid w:val="00DD6E02"/>
    <w:rsid w:val="00DD6ED2"/>
    <w:rsid w:val="00DD6F6F"/>
    <w:rsid w:val="00DD6F89"/>
    <w:rsid w:val="00DD79C4"/>
    <w:rsid w:val="00DD79D3"/>
    <w:rsid w:val="00DD7CA8"/>
    <w:rsid w:val="00DD7CB4"/>
    <w:rsid w:val="00DE02B8"/>
    <w:rsid w:val="00DE0643"/>
    <w:rsid w:val="00DE0897"/>
    <w:rsid w:val="00DE08E2"/>
    <w:rsid w:val="00DE0C08"/>
    <w:rsid w:val="00DE1075"/>
    <w:rsid w:val="00DE1AFA"/>
    <w:rsid w:val="00DE206B"/>
    <w:rsid w:val="00DE2D51"/>
    <w:rsid w:val="00DE2F11"/>
    <w:rsid w:val="00DE3F96"/>
    <w:rsid w:val="00DE426E"/>
    <w:rsid w:val="00DE49F4"/>
    <w:rsid w:val="00DE522E"/>
    <w:rsid w:val="00DE5A50"/>
    <w:rsid w:val="00DE5A69"/>
    <w:rsid w:val="00DE5CD8"/>
    <w:rsid w:val="00DE6021"/>
    <w:rsid w:val="00DE6587"/>
    <w:rsid w:val="00DE6654"/>
    <w:rsid w:val="00DE7558"/>
    <w:rsid w:val="00DE79C8"/>
    <w:rsid w:val="00DF00A0"/>
    <w:rsid w:val="00DF029A"/>
    <w:rsid w:val="00DF059D"/>
    <w:rsid w:val="00DF0733"/>
    <w:rsid w:val="00DF0AA3"/>
    <w:rsid w:val="00DF124D"/>
    <w:rsid w:val="00DF1A7F"/>
    <w:rsid w:val="00DF1BF5"/>
    <w:rsid w:val="00DF1E9B"/>
    <w:rsid w:val="00DF206E"/>
    <w:rsid w:val="00DF2240"/>
    <w:rsid w:val="00DF22A3"/>
    <w:rsid w:val="00DF2BB3"/>
    <w:rsid w:val="00DF3EA4"/>
    <w:rsid w:val="00DF519D"/>
    <w:rsid w:val="00DF54AB"/>
    <w:rsid w:val="00DF5675"/>
    <w:rsid w:val="00DF594F"/>
    <w:rsid w:val="00DF66E5"/>
    <w:rsid w:val="00DF699A"/>
    <w:rsid w:val="00DF69EF"/>
    <w:rsid w:val="00DF6AC2"/>
    <w:rsid w:val="00DF7280"/>
    <w:rsid w:val="00E002F7"/>
    <w:rsid w:val="00E00481"/>
    <w:rsid w:val="00E00B94"/>
    <w:rsid w:val="00E00BC3"/>
    <w:rsid w:val="00E010C8"/>
    <w:rsid w:val="00E011BC"/>
    <w:rsid w:val="00E01B0F"/>
    <w:rsid w:val="00E02A60"/>
    <w:rsid w:val="00E02B6E"/>
    <w:rsid w:val="00E03030"/>
    <w:rsid w:val="00E03064"/>
    <w:rsid w:val="00E0356C"/>
    <w:rsid w:val="00E0426A"/>
    <w:rsid w:val="00E04408"/>
    <w:rsid w:val="00E04473"/>
    <w:rsid w:val="00E044C6"/>
    <w:rsid w:val="00E047AB"/>
    <w:rsid w:val="00E04B9F"/>
    <w:rsid w:val="00E05BFA"/>
    <w:rsid w:val="00E05FAD"/>
    <w:rsid w:val="00E06116"/>
    <w:rsid w:val="00E063DD"/>
    <w:rsid w:val="00E066F2"/>
    <w:rsid w:val="00E0677C"/>
    <w:rsid w:val="00E074ED"/>
    <w:rsid w:val="00E075E2"/>
    <w:rsid w:val="00E076D8"/>
    <w:rsid w:val="00E07864"/>
    <w:rsid w:val="00E10250"/>
    <w:rsid w:val="00E10594"/>
    <w:rsid w:val="00E11CA4"/>
    <w:rsid w:val="00E11CFE"/>
    <w:rsid w:val="00E11DBC"/>
    <w:rsid w:val="00E12473"/>
    <w:rsid w:val="00E12486"/>
    <w:rsid w:val="00E13904"/>
    <w:rsid w:val="00E13907"/>
    <w:rsid w:val="00E13D59"/>
    <w:rsid w:val="00E14B0D"/>
    <w:rsid w:val="00E152BE"/>
    <w:rsid w:val="00E157A6"/>
    <w:rsid w:val="00E1580D"/>
    <w:rsid w:val="00E15B21"/>
    <w:rsid w:val="00E15BFB"/>
    <w:rsid w:val="00E15E32"/>
    <w:rsid w:val="00E1769F"/>
    <w:rsid w:val="00E17CE1"/>
    <w:rsid w:val="00E17DE4"/>
    <w:rsid w:val="00E2011C"/>
    <w:rsid w:val="00E2019D"/>
    <w:rsid w:val="00E2044A"/>
    <w:rsid w:val="00E204F7"/>
    <w:rsid w:val="00E20985"/>
    <w:rsid w:val="00E20AA7"/>
    <w:rsid w:val="00E21147"/>
    <w:rsid w:val="00E21399"/>
    <w:rsid w:val="00E217FD"/>
    <w:rsid w:val="00E21C93"/>
    <w:rsid w:val="00E21CBA"/>
    <w:rsid w:val="00E22594"/>
    <w:rsid w:val="00E22923"/>
    <w:rsid w:val="00E22C0F"/>
    <w:rsid w:val="00E23AC4"/>
    <w:rsid w:val="00E24193"/>
    <w:rsid w:val="00E24479"/>
    <w:rsid w:val="00E24990"/>
    <w:rsid w:val="00E256F3"/>
    <w:rsid w:val="00E25788"/>
    <w:rsid w:val="00E25952"/>
    <w:rsid w:val="00E265BA"/>
    <w:rsid w:val="00E26E8B"/>
    <w:rsid w:val="00E2718C"/>
    <w:rsid w:val="00E2733D"/>
    <w:rsid w:val="00E273FF"/>
    <w:rsid w:val="00E27680"/>
    <w:rsid w:val="00E2771D"/>
    <w:rsid w:val="00E27D5D"/>
    <w:rsid w:val="00E27EB1"/>
    <w:rsid w:val="00E30190"/>
    <w:rsid w:val="00E30DDA"/>
    <w:rsid w:val="00E3160F"/>
    <w:rsid w:val="00E31C25"/>
    <w:rsid w:val="00E31E64"/>
    <w:rsid w:val="00E3240F"/>
    <w:rsid w:val="00E3277D"/>
    <w:rsid w:val="00E32E8C"/>
    <w:rsid w:val="00E33669"/>
    <w:rsid w:val="00E339E1"/>
    <w:rsid w:val="00E33B38"/>
    <w:rsid w:val="00E33BD2"/>
    <w:rsid w:val="00E33D13"/>
    <w:rsid w:val="00E33DAE"/>
    <w:rsid w:val="00E33E31"/>
    <w:rsid w:val="00E35043"/>
    <w:rsid w:val="00E35A7C"/>
    <w:rsid w:val="00E36C7D"/>
    <w:rsid w:val="00E371EE"/>
    <w:rsid w:val="00E37332"/>
    <w:rsid w:val="00E37CE0"/>
    <w:rsid w:val="00E402E4"/>
    <w:rsid w:val="00E40533"/>
    <w:rsid w:val="00E40AC3"/>
    <w:rsid w:val="00E40DA1"/>
    <w:rsid w:val="00E419A7"/>
    <w:rsid w:val="00E42088"/>
    <w:rsid w:val="00E424D0"/>
    <w:rsid w:val="00E425FD"/>
    <w:rsid w:val="00E4260B"/>
    <w:rsid w:val="00E4273E"/>
    <w:rsid w:val="00E42879"/>
    <w:rsid w:val="00E42B83"/>
    <w:rsid w:val="00E42C5A"/>
    <w:rsid w:val="00E43125"/>
    <w:rsid w:val="00E43519"/>
    <w:rsid w:val="00E439E7"/>
    <w:rsid w:val="00E43C79"/>
    <w:rsid w:val="00E43E93"/>
    <w:rsid w:val="00E44929"/>
    <w:rsid w:val="00E450AE"/>
    <w:rsid w:val="00E45198"/>
    <w:rsid w:val="00E453F2"/>
    <w:rsid w:val="00E4543E"/>
    <w:rsid w:val="00E45871"/>
    <w:rsid w:val="00E45BAF"/>
    <w:rsid w:val="00E45E69"/>
    <w:rsid w:val="00E45F6A"/>
    <w:rsid w:val="00E466F9"/>
    <w:rsid w:val="00E46FB4"/>
    <w:rsid w:val="00E4729F"/>
    <w:rsid w:val="00E501AB"/>
    <w:rsid w:val="00E5084B"/>
    <w:rsid w:val="00E50944"/>
    <w:rsid w:val="00E50D4C"/>
    <w:rsid w:val="00E50E93"/>
    <w:rsid w:val="00E51D45"/>
    <w:rsid w:val="00E51F93"/>
    <w:rsid w:val="00E530FB"/>
    <w:rsid w:val="00E531E0"/>
    <w:rsid w:val="00E53397"/>
    <w:rsid w:val="00E545BE"/>
    <w:rsid w:val="00E54AB6"/>
    <w:rsid w:val="00E54FC5"/>
    <w:rsid w:val="00E55107"/>
    <w:rsid w:val="00E55140"/>
    <w:rsid w:val="00E55DFB"/>
    <w:rsid w:val="00E55ED2"/>
    <w:rsid w:val="00E5635E"/>
    <w:rsid w:val="00E563B1"/>
    <w:rsid w:val="00E56703"/>
    <w:rsid w:val="00E56AD0"/>
    <w:rsid w:val="00E572C3"/>
    <w:rsid w:val="00E579A2"/>
    <w:rsid w:val="00E600E9"/>
    <w:rsid w:val="00E6023C"/>
    <w:rsid w:val="00E60692"/>
    <w:rsid w:val="00E60756"/>
    <w:rsid w:val="00E6079D"/>
    <w:rsid w:val="00E60DD6"/>
    <w:rsid w:val="00E61596"/>
    <w:rsid w:val="00E61765"/>
    <w:rsid w:val="00E62436"/>
    <w:rsid w:val="00E62773"/>
    <w:rsid w:val="00E6336A"/>
    <w:rsid w:val="00E639BF"/>
    <w:rsid w:val="00E63C01"/>
    <w:rsid w:val="00E63C18"/>
    <w:rsid w:val="00E63EA7"/>
    <w:rsid w:val="00E63EDB"/>
    <w:rsid w:val="00E6442F"/>
    <w:rsid w:val="00E6460C"/>
    <w:rsid w:val="00E649EE"/>
    <w:rsid w:val="00E64A73"/>
    <w:rsid w:val="00E64DF9"/>
    <w:rsid w:val="00E65E8C"/>
    <w:rsid w:val="00E65F0A"/>
    <w:rsid w:val="00E668B2"/>
    <w:rsid w:val="00E675E5"/>
    <w:rsid w:val="00E67B8A"/>
    <w:rsid w:val="00E67FD3"/>
    <w:rsid w:val="00E701AC"/>
    <w:rsid w:val="00E7042C"/>
    <w:rsid w:val="00E7082B"/>
    <w:rsid w:val="00E709C2"/>
    <w:rsid w:val="00E70BEC"/>
    <w:rsid w:val="00E711DB"/>
    <w:rsid w:val="00E7134D"/>
    <w:rsid w:val="00E713BC"/>
    <w:rsid w:val="00E7177D"/>
    <w:rsid w:val="00E71884"/>
    <w:rsid w:val="00E71FFB"/>
    <w:rsid w:val="00E720B7"/>
    <w:rsid w:val="00E726A4"/>
    <w:rsid w:val="00E72CA9"/>
    <w:rsid w:val="00E740F1"/>
    <w:rsid w:val="00E74145"/>
    <w:rsid w:val="00E74221"/>
    <w:rsid w:val="00E743C5"/>
    <w:rsid w:val="00E74573"/>
    <w:rsid w:val="00E74CBD"/>
    <w:rsid w:val="00E7529F"/>
    <w:rsid w:val="00E76622"/>
    <w:rsid w:val="00E7677F"/>
    <w:rsid w:val="00E77235"/>
    <w:rsid w:val="00E773C8"/>
    <w:rsid w:val="00E77427"/>
    <w:rsid w:val="00E777B4"/>
    <w:rsid w:val="00E77B9A"/>
    <w:rsid w:val="00E80EE6"/>
    <w:rsid w:val="00E81067"/>
    <w:rsid w:val="00E814F7"/>
    <w:rsid w:val="00E81A5B"/>
    <w:rsid w:val="00E81F44"/>
    <w:rsid w:val="00E81F6C"/>
    <w:rsid w:val="00E82006"/>
    <w:rsid w:val="00E82161"/>
    <w:rsid w:val="00E8284A"/>
    <w:rsid w:val="00E828D4"/>
    <w:rsid w:val="00E829E3"/>
    <w:rsid w:val="00E82DA3"/>
    <w:rsid w:val="00E82E22"/>
    <w:rsid w:val="00E83403"/>
    <w:rsid w:val="00E837AE"/>
    <w:rsid w:val="00E848C3"/>
    <w:rsid w:val="00E84FCF"/>
    <w:rsid w:val="00E8506A"/>
    <w:rsid w:val="00E85347"/>
    <w:rsid w:val="00E8553D"/>
    <w:rsid w:val="00E8561E"/>
    <w:rsid w:val="00E857D6"/>
    <w:rsid w:val="00E86DBC"/>
    <w:rsid w:val="00E86FCD"/>
    <w:rsid w:val="00E8714F"/>
    <w:rsid w:val="00E87D6E"/>
    <w:rsid w:val="00E90770"/>
    <w:rsid w:val="00E90D93"/>
    <w:rsid w:val="00E91280"/>
    <w:rsid w:val="00E91A8C"/>
    <w:rsid w:val="00E93730"/>
    <w:rsid w:val="00E944AA"/>
    <w:rsid w:val="00E945BA"/>
    <w:rsid w:val="00E9469A"/>
    <w:rsid w:val="00E94CA6"/>
    <w:rsid w:val="00E94CC1"/>
    <w:rsid w:val="00E95B38"/>
    <w:rsid w:val="00E9640C"/>
    <w:rsid w:val="00E967D0"/>
    <w:rsid w:val="00E96850"/>
    <w:rsid w:val="00E96EE6"/>
    <w:rsid w:val="00E971C5"/>
    <w:rsid w:val="00E97295"/>
    <w:rsid w:val="00E975C4"/>
    <w:rsid w:val="00E976DC"/>
    <w:rsid w:val="00E97BB7"/>
    <w:rsid w:val="00EA08A1"/>
    <w:rsid w:val="00EA0EAB"/>
    <w:rsid w:val="00EA0EC0"/>
    <w:rsid w:val="00EA0F74"/>
    <w:rsid w:val="00EA127B"/>
    <w:rsid w:val="00EA1C30"/>
    <w:rsid w:val="00EA1F56"/>
    <w:rsid w:val="00EA33E8"/>
    <w:rsid w:val="00EA350B"/>
    <w:rsid w:val="00EA3BD1"/>
    <w:rsid w:val="00EA3EDE"/>
    <w:rsid w:val="00EA40D7"/>
    <w:rsid w:val="00EA41A3"/>
    <w:rsid w:val="00EA4A7B"/>
    <w:rsid w:val="00EA5025"/>
    <w:rsid w:val="00EA533E"/>
    <w:rsid w:val="00EA53CF"/>
    <w:rsid w:val="00EA545D"/>
    <w:rsid w:val="00EA5627"/>
    <w:rsid w:val="00EA5D4E"/>
    <w:rsid w:val="00EA5DBB"/>
    <w:rsid w:val="00EA678F"/>
    <w:rsid w:val="00EA6B90"/>
    <w:rsid w:val="00EA6E11"/>
    <w:rsid w:val="00EA6F93"/>
    <w:rsid w:val="00EA7002"/>
    <w:rsid w:val="00EA71C4"/>
    <w:rsid w:val="00EB0118"/>
    <w:rsid w:val="00EB0903"/>
    <w:rsid w:val="00EB0ADE"/>
    <w:rsid w:val="00EB113C"/>
    <w:rsid w:val="00EB1A07"/>
    <w:rsid w:val="00EB1C50"/>
    <w:rsid w:val="00EB2527"/>
    <w:rsid w:val="00EB26D6"/>
    <w:rsid w:val="00EB27D5"/>
    <w:rsid w:val="00EB2999"/>
    <w:rsid w:val="00EB29DB"/>
    <w:rsid w:val="00EB3F27"/>
    <w:rsid w:val="00EB4101"/>
    <w:rsid w:val="00EB44E7"/>
    <w:rsid w:val="00EB47DD"/>
    <w:rsid w:val="00EB4B67"/>
    <w:rsid w:val="00EB4D00"/>
    <w:rsid w:val="00EB534D"/>
    <w:rsid w:val="00EB5689"/>
    <w:rsid w:val="00EB59AF"/>
    <w:rsid w:val="00EB5BE9"/>
    <w:rsid w:val="00EB631C"/>
    <w:rsid w:val="00EB706F"/>
    <w:rsid w:val="00EB7692"/>
    <w:rsid w:val="00EB7D96"/>
    <w:rsid w:val="00EC058E"/>
    <w:rsid w:val="00EC0839"/>
    <w:rsid w:val="00EC08B4"/>
    <w:rsid w:val="00EC08CE"/>
    <w:rsid w:val="00EC0C8C"/>
    <w:rsid w:val="00EC1253"/>
    <w:rsid w:val="00EC1648"/>
    <w:rsid w:val="00EC1BF6"/>
    <w:rsid w:val="00EC1DA2"/>
    <w:rsid w:val="00EC1FC5"/>
    <w:rsid w:val="00EC3246"/>
    <w:rsid w:val="00EC4B5F"/>
    <w:rsid w:val="00EC4D9C"/>
    <w:rsid w:val="00EC535A"/>
    <w:rsid w:val="00EC5489"/>
    <w:rsid w:val="00EC5501"/>
    <w:rsid w:val="00EC5642"/>
    <w:rsid w:val="00EC5665"/>
    <w:rsid w:val="00EC5A3E"/>
    <w:rsid w:val="00EC61AE"/>
    <w:rsid w:val="00EC623F"/>
    <w:rsid w:val="00EC64C2"/>
    <w:rsid w:val="00EC6607"/>
    <w:rsid w:val="00EC68C3"/>
    <w:rsid w:val="00EC6DC1"/>
    <w:rsid w:val="00EC7420"/>
    <w:rsid w:val="00EC7486"/>
    <w:rsid w:val="00EC79D0"/>
    <w:rsid w:val="00ED01B9"/>
    <w:rsid w:val="00ED0254"/>
    <w:rsid w:val="00ED054C"/>
    <w:rsid w:val="00ED05F9"/>
    <w:rsid w:val="00ED0F5A"/>
    <w:rsid w:val="00ED1595"/>
    <w:rsid w:val="00ED22E8"/>
    <w:rsid w:val="00ED2B54"/>
    <w:rsid w:val="00ED3284"/>
    <w:rsid w:val="00ED33B9"/>
    <w:rsid w:val="00ED3411"/>
    <w:rsid w:val="00ED343A"/>
    <w:rsid w:val="00ED3464"/>
    <w:rsid w:val="00ED376C"/>
    <w:rsid w:val="00ED4095"/>
    <w:rsid w:val="00ED40B6"/>
    <w:rsid w:val="00ED4201"/>
    <w:rsid w:val="00ED4596"/>
    <w:rsid w:val="00ED53F5"/>
    <w:rsid w:val="00ED572E"/>
    <w:rsid w:val="00ED5741"/>
    <w:rsid w:val="00ED5B28"/>
    <w:rsid w:val="00ED5B9A"/>
    <w:rsid w:val="00ED5E36"/>
    <w:rsid w:val="00ED6165"/>
    <w:rsid w:val="00ED6179"/>
    <w:rsid w:val="00ED66BB"/>
    <w:rsid w:val="00ED6810"/>
    <w:rsid w:val="00ED7886"/>
    <w:rsid w:val="00EE02D4"/>
    <w:rsid w:val="00EE1874"/>
    <w:rsid w:val="00EE1FFD"/>
    <w:rsid w:val="00EE24E1"/>
    <w:rsid w:val="00EE24F9"/>
    <w:rsid w:val="00EE2879"/>
    <w:rsid w:val="00EE2D23"/>
    <w:rsid w:val="00EE2EA2"/>
    <w:rsid w:val="00EE30F3"/>
    <w:rsid w:val="00EE315F"/>
    <w:rsid w:val="00EE396F"/>
    <w:rsid w:val="00EE3E5E"/>
    <w:rsid w:val="00EE3F6B"/>
    <w:rsid w:val="00EE44D2"/>
    <w:rsid w:val="00EE4728"/>
    <w:rsid w:val="00EE4B91"/>
    <w:rsid w:val="00EE54D0"/>
    <w:rsid w:val="00EE58C1"/>
    <w:rsid w:val="00EE5E19"/>
    <w:rsid w:val="00EE5FE6"/>
    <w:rsid w:val="00EE6362"/>
    <w:rsid w:val="00EE6A45"/>
    <w:rsid w:val="00EE6BAD"/>
    <w:rsid w:val="00EE6FE6"/>
    <w:rsid w:val="00EE7877"/>
    <w:rsid w:val="00EE7E35"/>
    <w:rsid w:val="00EF0D09"/>
    <w:rsid w:val="00EF17D6"/>
    <w:rsid w:val="00EF1A73"/>
    <w:rsid w:val="00EF1C79"/>
    <w:rsid w:val="00EF2622"/>
    <w:rsid w:val="00EF2BBB"/>
    <w:rsid w:val="00EF2C30"/>
    <w:rsid w:val="00EF3CD4"/>
    <w:rsid w:val="00EF3E20"/>
    <w:rsid w:val="00EF55DC"/>
    <w:rsid w:val="00EF587C"/>
    <w:rsid w:val="00EF699C"/>
    <w:rsid w:val="00EF6C54"/>
    <w:rsid w:val="00EF6C9C"/>
    <w:rsid w:val="00EF748D"/>
    <w:rsid w:val="00EF768C"/>
    <w:rsid w:val="00EF7A6F"/>
    <w:rsid w:val="00EF7ADA"/>
    <w:rsid w:val="00EF7C24"/>
    <w:rsid w:val="00EF7D5E"/>
    <w:rsid w:val="00EF7D6D"/>
    <w:rsid w:val="00F000D6"/>
    <w:rsid w:val="00F00235"/>
    <w:rsid w:val="00F002D5"/>
    <w:rsid w:val="00F007CE"/>
    <w:rsid w:val="00F00AD7"/>
    <w:rsid w:val="00F01B4A"/>
    <w:rsid w:val="00F01C70"/>
    <w:rsid w:val="00F025E5"/>
    <w:rsid w:val="00F027D1"/>
    <w:rsid w:val="00F02A10"/>
    <w:rsid w:val="00F02AB5"/>
    <w:rsid w:val="00F0304C"/>
    <w:rsid w:val="00F03D42"/>
    <w:rsid w:val="00F04242"/>
    <w:rsid w:val="00F0486E"/>
    <w:rsid w:val="00F04D0C"/>
    <w:rsid w:val="00F055AC"/>
    <w:rsid w:val="00F05BA3"/>
    <w:rsid w:val="00F05C57"/>
    <w:rsid w:val="00F05D52"/>
    <w:rsid w:val="00F05D71"/>
    <w:rsid w:val="00F062B0"/>
    <w:rsid w:val="00F06617"/>
    <w:rsid w:val="00F06755"/>
    <w:rsid w:val="00F06809"/>
    <w:rsid w:val="00F06A58"/>
    <w:rsid w:val="00F06A5D"/>
    <w:rsid w:val="00F06D4E"/>
    <w:rsid w:val="00F07511"/>
    <w:rsid w:val="00F07AFF"/>
    <w:rsid w:val="00F07FFA"/>
    <w:rsid w:val="00F10185"/>
    <w:rsid w:val="00F11E9E"/>
    <w:rsid w:val="00F12352"/>
    <w:rsid w:val="00F12492"/>
    <w:rsid w:val="00F12E20"/>
    <w:rsid w:val="00F13018"/>
    <w:rsid w:val="00F13665"/>
    <w:rsid w:val="00F13CC1"/>
    <w:rsid w:val="00F1482A"/>
    <w:rsid w:val="00F149AA"/>
    <w:rsid w:val="00F14A2D"/>
    <w:rsid w:val="00F1571A"/>
    <w:rsid w:val="00F15D96"/>
    <w:rsid w:val="00F15DEB"/>
    <w:rsid w:val="00F165DE"/>
    <w:rsid w:val="00F16701"/>
    <w:rsid w:val="00F16D11"/>
    <w:rsid w:val="00F201ED"/>
    <w:rsid w:val="00F2065D"/>
    <w:rsid w:val="00F2095F"/>
    <w:rsid w:val="00F21174"/>
    <w:rsid w:val="00F212DA"/>
    <w:rsid w:val="00F21DB3"/>
    <w:rsid w:val="00F22385"/>
    <w:rsid w:val="00F225AF"/>
    <w:rsid w:val="00F2277E"/>
    <w:rsid w:val="00F228B0"/>
    <w:rsid w:val="00F229FC"/>
    <w:rsid w:val="00F22AB1"/>
    <w:rsid w:val="00F22CC9"/>
    <w:rsid w:val="00F23036"/>
    <w:rsid w:val="00F23C9A"/>
    <w:rsid w:val="00F2400C"/>
    <w:rsid w:val="00F24193"/>
    <w:rsid w:val="00F24260"/>
    <w:rsid w:val="00F246E3"/>
    <w:rsid w:val="00F2489B"/>
    <w:rsid w:val="00F2546B"/>
    <w:rsid w:val="00F254B5"/>
    <w:rsid w:val="00F2568A"/>
    <w:rsid w:val="00F265A9"/>
    <w:rsid w:val="00F26827"/>
    <w:rsid w:val="00F26869"/>
    <w:rsid w:val="00F26C1E"/>
    <w:rsid w:val="00F26D3B"/>
    <w:rsid w:val="00F26EC8"/>
    <w:rsid w:val="00F26F7E"/>
    <w:rsid w:val="00F279F9"/>
    <w:rsid w:val="00F27B63"/>
    <w:rsid w:val="00F30364"/>
    <w:rsid w:val="00F3036D"/>
    <w:rsid w:val="00F31606"/>
    <w:rsid w:val="00F31932"/>
    <w:rsid w:val="00F32348"/>
    <w:rsid w:val="00F329D0"/>
    <w:rsid w:val="00F329D6"/>
    <w:rsid w:val="00F32FB3"/>
    <w:rsid w:val="00F3336E"/>
    <w:rsid w:val="00F334EB"/>
    <w:rsid w:val="00F33EBD"/>
    <w:rsid w:val="00F34464"/>
    <w:rsid w:val="00F34FAB"/>
    <w:rsid w:val="00F35033"/>
    <w:rsid w:val="00F36238"/>
    <w:rsid w:val="00F36838"/>
    <w:rsid w:val="00F371B2"/>
    <w:rsid w:val="00F374C3"/>
    <w:rsid w:val="00F4004F"/>
    <w:rsid w:val="00F4017A"/>
    <w:rsid w:val="00F40A8C"/>
    <w:rsid w:val="00F40E73"/>
    <w:rsid w:val="00F410DE"/>
    <w:rsid w:val="00F41171"/>
    <w:rsid w:val="00F4189A"/>
    <w:rsid w:val="00F41C5C"/>
    <w:rsid w:val="00F422C2"/>
    <w:rsid w:val="00F42369"/>
    <w:rsid w:val="00F424A2"/>
    <w:rsid w:val="00F42AF3"/>
    <w:rsid w:val="00F43410"/>
    <w:rsid w:val="00F4364B"/>
    <w:rsid w:val="00F43A6A"/>
    <w:rsid w:val="00F43A7D"/>
    <w:rsid w:val="00F43D21"/>
    <w:rsid w:val="00F43D7D"/>
    <w:rsid w:val="00F43F25"/>
    <w:rsid w:val="00F4420A"/>
    <w:rsid w:val="00F44622"/>
    <w:rsid w:val="00F44C45"/>
    <w:rsid w:val="00F450F3"/>
    <w:rsid w:val="00F453EF"/>
    <w:rsid w:val="00F45533"/>
    <w:rsid w:val="00F45DF0"/>
    <w:rsid w:val="00F46C7E"/>
    <w:rsid w:val="00F46D65"/>
    <w:rsid w:val="00F475D0"/>
    <w:rsid w:val="00F50668"/>
    <w:rsid w:val="00F50C20"/>
    <w:rsid w:val="00F50DE0"/>
    <w:rsid w:val="00F510A9"/>
    <w:rsid w:val="00F51CB0"/>
    <w:rsid w:val="00F52777"/>
    <w:rsid w:val="00F52FC1"/>
    <w:rsid w:val="00F532A5"/>
    <w:rsid w:val="00F53863"/>
    <w:rsid w:val="00F5396F"/>
    <w:rsid w:val="00F543D9"/>
    <w:rsid w:val="00F5443E"/>
    <w:rsid w:val="00F54627"/>
    <w:rsid w:val="00F547AF"/>
    <w:rsid w:val="00F54A8A"/>
    <w:rsid w:val="00F54F33"/>
    <w:rsid w:val="00F55683"/>
    <w:rsid w:val="00F558B8"/>
    <w:rsid w:val="00F55B03"/>
    <w:rsid w:val="00F55C2D"/>
    <w:rsid w:val="00F55C9D"/>
    <w:rsid w:val="00F562E7"/>
    <w:rsid w:val="00F57B9B"/>
    <w:rsid w:val="00F57C9F"/>
    <w:rsid w:val="00F6098D"/>
    <w:rsid w:val="00F612AA"/>
    <w:rsid w:val="00F61A60"/>
    <w:rsid w:val="00F61ABF"/>
    <w:rsid w:val="00F62481"/>
    <w:rsid w:val="00F62C14"/>
    <w:rsid w:val="00F62CCE"/>
    <w:rsid w:val="00F63889"/>
    <w:rsid w:val="00F63D33"/>
    <w:rsid w:val="00F63DA5"/>
    <w:rsid w:val="00F63DA7"/>
    <w:rsid w:val="00F63F14"/>
    <w:rsid w:val="00F6439D"/>
    <w:rsid w:val="00F64496"/>
    <w:rsid w:val="00F6467D"/>
    <w:rsid w:val="00F64D02"/>
    <w:rsid w:val="00F64FE9"/>
    <w:rsid w:val="00F65181"/>
    <w:rsid w:val="00F659C7"/>
    <w:rsid w:val="00F65B15"/>
    <w:rsid w:val="00F66576"/>
    <w:rsid w:val="00F666C5"/>
    <w:rsid w:val="00F66DD7"/>
    <w:rsid w:val="00F67019"/>
    <w:rsid w:val="00F6710D"/>
    <w:rsid w:val="00F675B4"/>
    <w:rsid w:val="00F67743"/>
    <w:rsid w:val="00F67D43"/>
    <w:rsid w:val="00F70087"/>
    <w:rsid w:val="00F703E2"/>
    <w:rsid w:val="00F70B5F"/>
    <w:rsid w:val="00F70D14"/>
    <w:rsid w:val="00F71B2D"/>
    <w:rsid w:val="00F71F13"/>
    <w:rsid w:val="00F72265"/>
    <w:rsid w:val="00F727BC"/>
    <w:rsid w:val="00F72999"/>
    <w:rsid w:val="00F73406"/>
    <w:rsid w:val="00F73BBF"/>
    <w:rsid w:val="00F73CDD"/>
    <w:rsid w:val="00F74179"/>
    <w:rsid w:val="00F746AD"/>
    <w:rsid w:val="00F753E3"/>
    <w:rsid w:val="00F76138"/>
    <w:rsid w:val="00F7690E"/>
    <w:rsid w:val="00F7711D"/>
    <w:rsid w:val="00F7726C"/>
    <w:rsid w:val="00F77305"/>
    <w:rsid w:val="00F7733E"/>
    <w:rsid w:val="00F77726"/>
    <w:rsid w:val="00F778B7"/>
    <w:rsid w:val="00F77A9C"/>
    <w:rsid w:val="00F80334"/>
    <w:rsid w:val="00F8056D"/>
    <w:rsid w:val="00F80FCA"/>
    <w:rsid w:val="00F80FCF"/>
    <w:rsid w:val="00F81256"/>
    <w:rsid w:val="00F81501"/>
    <w:rsid w:val="00F8161A"/>
    <w:rsid w:val="00F8167E"/>
    <w:rsid w:val="00F81BDF"/>
    <w:rsid w:val="00F81DAD"/>
    <w:rsid w:val="00F81F4B"/>
    <w:rsid w:val="00F8229A"/>
    <w:rsid w:val="00F823F8"/>
    <w:rsid w:val="00F82636"/>
    <w:rsid w:val="00F82AFB"/>
    <w:rsid w:val="00F83874"/>
    <w:rsid w:val="00F83C83"/>
    <w:rsid w:val="00F85018"/>
    <w:rsid w:val="00F85060"/>
    <w:rsid w:val="00F8580B"/>
    <w:rsid w:val="00F859C5"/>
    <w:rsid w:val="00F85B06"/>
    <w:rsid w:val="00F8609D"/>
    <w:rsid w:val="00F8708D"/>
    <w:rsid w:val="00F8733E"/>
    <w:rsid w:val="00F87D85"/>
    <w:rsid w:val="00F87E75"/>
    <w:rsid w:val="00F905DC"/>
    <w:rsid w:val="00F9098E"/>
    <w:rsid w:val="00F90CD2"/>
    <w:rsid w:val="00F9186D"/>
    <w:rsid w:val="00F91EB3"/>
    <w:rsid w:val="00F91F0A"/>
    <w:rsid w:val="00F9219C"/>
    <w:rsid w:val="00F923B5"/>
    <w:rsid w:val="00F92D34"/>
    <w:rsid w:val="00F935F0"/>
    <w:rsid w:val="00F94E4D"/>
    <w:rsid w:val="00F95969"/>
    <w:rsid w:val="00F968EE"/>
    <w:rsid w:val="00F96E66"/>
    <w:rsid w:val="00F97739"/>
    <w:rsid w:val="00FA1456"/>
    <w:rsid w:val="00FA17E5"/>
    <w:rsid w:val="00FA2216"/>
    <w:rsid w:val="00FA2610"/>
    <w:rsid w:val="00FA26BA"/>
    <w:rsid w:val="00FA2B34"/>
    <w:rsid w:val="00FA2D86"/>
    <w:rsid w:val="00FA2E9B"/>
    <w:rsid w:val="00FA36B1"/>
    <w:rsid w:val="00FA433B"/>
    <w:rsid w:val="00FA43BE"/>
    <w:rsid w:val="00FA48E6"/>
    <w:rsid w:val="00FA513F"/>
    <w:rsid w:val="00FA5CDA"/>
    <w:rsid w:val="00FA5ECC"/>
    <w:rsid w:val="00FA61F3"/>
    <w:rsid w:val="00FA630D"/>
    <w:rsid w:val="00FA63D3"/>
    <w:rsid w:val="00FA68D7"/>
    <w:rsid w:val="00FA6AD5"/>
    <w:rsid w:val="00FA702D"/>
    <w:rsid w:val="00FA70EF"/>
    <w:rsid w:val="00FA7188"/>
    <w:rsid w:val="00FA771B"/>
    <w:rsid w:val="00FB0235"/>
    <w:rsid w:val="00FB0295"/>
    <w:rsid w:val="00FB160E"/>
    <w:rsid w:val="00FB188C"/>
    <w:rsid w:val="00FB1D08"/>
    <w:rsid w:val="00FB23A4"/>
    <w:rsid w:val="00FB26D2"/>
    <w:rsid w:val="00FB310F"/>
    <w:rsid w:val="00FB37E0"/>
    <w:rsid w:val="00FB3AB8"/>
    <w:rsid w:val="00FB43C3"/>
    <w:rsid w:val="00FB4652"/>
    <w:rsid w:val="00FB4A9B"/>
    <w:rsid w:val="00FB4FE7"/>
    <w:rsid w:val="00FB56B8"/>
    <w:rsid w:val="00FB5A4D"/>
    <w:rsid w:val="00FB5AF1"/>
    <w:rsid w:val="00FB5B57"/>
    <w:rsid w:val="00FB5DF3"/>
    <w:rsid w:val="00FB650C"/>
    <w:rsid w:val="00FB66F1"/>
    <w:rsid w:val="00FB672A"/>
    <w:rsid w:val="00FB693C"/>
    <w:rsid w:val="00FB6F7A"/>
    <w:rsid w:val="00FB6FB1"/>
    <w:rsid w:val="00FB72DA"/>
    <w:rsid w:val="00FB74CA"/>
    <w:rsid w:val="00FC0705"/>
    <w:rsid w:val="00FC0E46"/>
    <w:rsid w:val="00FC0ED1"/>
    <w:rsid w:val="00FC0EE8"/>
    <w:rsid w:val="00FC13E2"/>
    <w:rsid w:val="00FC1686"/>
    <w:rsid w:val="00FC1986"/>
    <w:rsid w:val="00FC1ADF"/>
    <w:rsid w:val="00FC1BFE"/>
    <w:rsid w:val="00FC2104"/>
    <w:rsid w:val="00FC2145"/>
    <w:rsid w:val="00FC32BE"/>
    <w:rsid w:val="00FC4179"/>
    <w:rsid w:val="00FC419D"/>
    <w:rsid w:val="00FC4BBC"/>
    <w:rsid w:val="00FC4CCE"/>
    <w:rsid w:val="00FC4DA3"/>
    <w:rsid w:val="00FC533F"/>
    <w:rsid w:val="00FC59CE"/>
    <w:rsid w:val="00FC5D2A"/>
    <w:rsid w:val="00FC5D5A"/>
    <w:rsid w:val="00FC62BD"/>
    <w:rsid w:val="00FC6305"/>
    <w:rsid w:val="00FC63A1"/>
    <w:rsid w:val="00FC73EB"/>
    <w:rsid w:val="00FC76D0"/>
    <w:rsid w:val="00FD02D4"/>
    <w:rsid w:val="00FD02D7"/>
    <w:rsid w:val="00FD0AF6"/>
    <w:rsid w:val="00FD0C14"/>
    <w:rsid w:val="00FD0CEE"/>
    <w:rsid w:val="00FD0D63"/>
    <w:rsid w:val="00FD1760"/>
    <w:rsid w:val="00FD1899"/>
    <w:rsid w:val="00FD19B5"/>
    <w:rsid w:val="00FD1BE0"/>
    <w:rsid w:val="00FD26EC"/>
    <w:rsid w:val="00FD2A1A"/>
    <w:rsid w:val="00FD3134"/>
    <w:rsid w:val="00FD36DE"/>
    <w:rsid w:val="00FD3FAA"/>
    <w:rsid w:val="00FD4100"/>
    <w:rsid w:val="00FD4F86"/>
    <w:rsid w:val="00FD542A"/>
    <w:rsid w:val="00FD5609"/>
    <w:rsid w:val="00FD638F"/>
    <w:rsid w:val="00FD6BB0"/>
    <w:rsid w:val="00FD732B"/>
    <w:rsid w:val="00FD7591"/>
    <w:rsid w:val="00FD759E"/>
    <w:rsid w:val="00FD778B"/>
    <w:rsid w:val="00FD786C"/>
    <w:rsid w:val="00FE02EB"/>
    <w:rsid w:val="00FE0723"/>
    <w:rsid w:val="00FE08EE"/>
    <w:rsid w:val="00FE10F8"/>
    <w:rsid w:val="00FE18E5"/>
    <w:rsid w:val="00FE1AEF"/>
    <w:rsid w:val="00FE1B70"/>
    <w:rsid w:val="00FE2A17"/>
    <w:rsid w:val="00FE2DE3"/>
    <w:rsid w:val="00FE38AD"/>
    <w:rsid w:val="00FE4685"/>
    <w:rsid w:val="00FE4BB9"/>
    <w:rsid w:val="00FE4D57"/>
    <w:rsid w:val="00FE4EB4"/>
    <w:rsid w:val="00FE5D05"/>
    <w:rsid w:val="00FE5DCA"/>
    <w:rsid w:val="00FE5EB2"/>
    <w:rsid w:val="00FE63EC"/>
    <w:rsid w:val="00FF0357"/>
    <w:rsid w:val="00FF04E7"/>
    <w:rsid w:val="00FF0504"/>
    <w:rsid w:val="00FF102E"/>
    <w:rsid w:val="00FF128B"/>
    <w:rsid w:val="00FF168A"/>
    <w:rsid w:val="00FF2085"/>
    <w:rsid w:val="00FF20CD"/>
    <w:rsid w:val="00FF2B9C"/>
    <w:rsid w:val="00FF35EB"/>
    <w:rsid w:val="00FF3631"/>
    <w:rsid w:val="00FF37FB"/>
    <w:rsid w:val="00FF381E"/>
    <w:rsid w:val="00FF3C53"/>
    <w:rsid w:val="00FF3D3B"/>
    <w:rsid w:val="00FF3E32"/>
    <w:rsid w:val="00FF4521"/>
    <w:rsid w:val="00FF4EF2"/>
    <w:rsid w:val="00FF549F"/>
    <w:rsid w:val="00FF5BF3"/>
    <w:rsid w:val="00FF5E4D"/>
    <w:rsid w:val="00FF60D9"/>
    <w:rsid w:val="00FF6184"/>
    <w:rsid w:val="00FF61B0"/>
    <w:rsid w:val="00FF6E69"/>
    <w:rsid w:val="00FF7113"/>
    <w:rsid w:val="00FF7468"/>
    <w:rsid w:val="00FF7595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4915D1A-E51F-4BF9-A149-31D18AF2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35E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2735EC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2735EC"/>
    <w:rPr>
      <w:rFonts w:cs="EucrosiaUPC"/>
      <w:sz w:val="30"/>
      <w:szCs w:val="30"/>
    </w:rPr>
  </w:style>
  <w:style w:type="character" w:customStyle="1" w:styleId="Heading6Char">
    <w:name w:val="Heading 6 Char"/>
    <w:link w:val="Heading6"/>
    <w:rsid w:val="002735EC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2735E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uiPriority w:val="99"/>
    <w:rsid w:val="002735E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uiPriority w:val="99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D029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029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029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029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029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02926"/>
    <w:pPr>
      <w:ind w:left="567" w:hanging="567"/>
    </w:pPr>
  </w:style>
  <w:style w:type="paragraph" w:styleId="ListBullet5">
    <w:name w:val="List Bullet 5"/>
    <w:basedOn w:val="Normal"/>
    <w:uiPriority w:val="99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D0292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2735EC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D0292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2735E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292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2735EC"/>
    <w:rPr>
      <w:rFonts w:ascii="Arial" w:hAnsi="Arial"/>
      <w:sz w:val="18"/>
      <w:szCs w:val="18"/>
    </w:r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350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D420B5"/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2735EC"/>
    <w:rPr>
      <w:rFonts w:ascii="Arial" w:hAnsi="Arial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F1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35EC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link w:val="EndnoteTextChar"/>
    <w:uiPriority w:val="99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character" w:customStyle="1" w:styleId="EndnoteTextChar">
    <w:name w:val="Endnote Text Char"/>
    <w:link w:val="EndnoteText"/>
    <w:uiPriority w:val="99"/>
    <w:semiHidden/>
    <w:rsid w:val="002735EC"/>
    <w:rPr>
      <w:rFonts w:ascii="Book Antiqua" w:hAnsi="Book Antiqua" w:cs="Times New Roman"/>
      <w:lang w:val="th-TH"/>
    </w:rPr>
  </w:style>
  <w:style w:type="paragraph" w:customStyle="1" w:styleId="E">
    <w:name w:val="?????????? E"/>
    <w:basedOn w:val="Normal"/>
    <w:uiPriority w:val="99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5F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735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5F5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35EC"/>
    <w:rPr>
      <w:rFonts w:ascii="Arial" w:hAnsi="Arial"/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0E3617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rsid w:val="002735EC"/>
    <w:rPr>
      <w:rFonts w:ascii="Arial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uiPriority w:val="99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uiPriority w:val="99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uiPriority w:val="99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uiPriority w:val="99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uiPriority w:val="99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uiPriority w:val="99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03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rial Narrow" w:eastAsia="Calibri" w:hAnsi="Arial Narrow" w:cs="EucrosiaUPC"/>
      <w:color w:val="002060"/>
      <w:sz w:val="24"/>
      <w:szCs w:val="32"/>
    </w:rPr>
  </w:style>
  <w:style w:type="character" w:customStyle="1" w:styleId="PlainTextChar">
    <w:name w:val="Plain Text Char"/>
    <w:link w:val="PlainText"/>
    <w:uiPriority w:val="99"/>
    <w:semiHidden/>
    <w:rsid w:val="008D03E6"/>
    <w:rPr>
      <w:rFonts w:ascii="Arial Narrow" w:eastAsia="Calibri" w:hAnsi="Arial Narrow" w:cs="EucrosiaUPC"/>
      <w:color w:val="002060"/>
      <w:sz w:val="24"/>
      <w:szCs w:val="32"/>
    </w:rPr>
  </w:style>
  <w:style w:type="paragraph" w:styleId="NormalWeb">
    <w:name w:val="Normal (Web)"/>
    <w:basedOn w:val="Normal"/>
    <w:uiPriority w:val="99"/>
    <w:semiHidden/>
    <w:unhideWhenUsed/>
    <w:rsid w:val="009838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BodyTextChar1">
    <w:name w:val="Body Text Char1"/>
    <w:aliases w:val="bt Char1,body text Char1,Body Char1"/>
    <w:semiHidden/>
    <w:rsid w:val="002735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5B582-99A3-4ECC-91D0-D527920B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276</TotalTime>
  <Pages>1</Pages>
  <Words>6147</Words>
  <Characters>35043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41108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Nusaba Narknawa</dc:creator>
  <cp:keywords/>
  <dc:description/>
  <cp:lastModifiedBy>wb</cp:lastModifiedBy>
  <cp:revision>62</cp:revision>
  <cp:lastPrinted>2018-11-05T12:37:00Z</cp:lastPrinted>
  <dcterms:created xsi:type="dcterms:W3CDTF">2018-11-05T08:49:00Z</dcterms:created>
  <dcterms:modified xsi:type="dcterms:W3CDTF">2018-11-12T07:20:00Z</dcterms:modified>
</cp:coreProperties>
</file>