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A92" w:rsidRPr="00A94172" w:rsidRDefault="00430E1B" w:rsidP="00430E1B">
      <w:pPr>
        <w:pStyle w:val="ReportMenuBar"/>
        <w:tabs>
          <w:tab w:val="clear" w:pos="227"/>
          <w:tab w:val="clear" w:pos="454"/>
          <w:tab w:val="clear" w:pos="680"/>
          <w:tab w:val="clear" w:pos="907"/>
        </w:tabs>
        <w:rPr>
          <w:rFonts w:ascii="Angsana New" w:hAnsi="Angsana New" w:cs="Angsana New"/>
          <w:color w:val="auto"/>
          <w:sz w:val="24"/>
          <w:szCs w:val="24"/>
        </w:rPr>
        <w:sectPr w:rsidR="00E17A92" w:rsidRPr="00A94172" w:rsidSect="00562BC8">
          <w:headerReference w:type="default" r:id="rId8"/>
          <w:type w:val="continuous"/>
          <w:pgSz w:w="11909" w:h="16834" w:code="9"/>
          <w:pgMar w:top="1152" w:right="1008" w:bottom="576" w:left="1296" w:header="1195" w:footer="706" w:gutter="0"/>
          <w:pgNumType w:start="0"/>
          <w:cols w:space="720"/>
          <w:titlePg/>
        </w:sectPr>
      </w:pPr>
      <w:r w:rsidRPr="00A94172">
        <w:rPr>
          <w:rFonts w:ascii="Angsana New" w:hAnsi="Angsana New" w:cs="Angsana New"/>
          <w:color w:val="auto"/>
          <w:sz w:val="24"/>
          <w:szCs w:val="24"/>
        </w:rPr>
        <w:t xml:space="preserve"> </w:t>
      </w:r>
    </w:p>
    <w:p w:rsidR="00244258" w:rsidRPr="00A94172" w:rsidRDefault="00244258" w:rsidP="00244258">
      <w:pPr>
        <w:spacing w:line="240" w:lineRule="auto"/>
        <w:rPr>
          <w:rFonts w:ascii="Angsana New" w:hAnsi="Angsana New"/>
          <w:b/>
          <w:bCs/>
          <w:sz w:val="24"/>
          <w:szCs w:val="24"/>
        </w:rPr>
      </w:pPr>
      <w:bookmarkStart w:id="0" w:name="Start"/>
      <w:bookmarkStart w:id="1" w:name="SubTitle"/>
      <w:bookmarkStart w:id="2" w:name="Title"/>
      <w:bookmarkEnd w:id="0"/>
    </w:p>
    <w:p w:rsidR="00244258" w:rsidRPr="00A94172" w:rsidRDefault="00244258" w:rsidP="00244258">
      <w:pPr>
        <w:spacing w:line="240" w:lineRule="auto"/>
        <w:rPr>
          <w:rFonts w:ascii="Angsana New" w:hAnsi="Angsana New"/>
          <w:b/>
          <w:bCs/>
          <w:sz w:val="24"/>
          <w:szCs w:val="24"/>
        </w:rPr>
      </w:pPr>
    </w:p>
    <w:p w:rsidR="00244258" w:rsidRPr="00A94172" w:rsidRDefault="00244258" w:rsidP="00244258">
      <w:pPr>
        <w:spacing w:line="240" w:lineRule="auto"/>
        <w:rPr>
          <w:rFonts w:ascii="Angsana New" w:hAnsi="Angsana New"/>
          <w:b/>
          <w:bCs/>
          <w:sz w:val="24"/>
          <w:szCs w:val="24"/>
        </w:rPr>
      </w:pPr>
    </w:p>
    <w:p w:rsidR="00CC2CD5" w:rsidRPr="00A94172" w:rsidRDefault="00CC2CD5" w:rsidP="00244258">
      <w:pPr>
        <w:spacing w:line="240" w:lineRule="auto"/>
        <w:rPr>
          <w:rFonts w:ascii="Angsana New" w:hAnsi="Angsana New"/>
          <w:b/>
          <w:bCs/>
          <w:sz w:val="24"/>
          <w:szCs w:val="24"/>
        </w:rPr>
      </w:pPr>
    </w:p>
    <w:p w:rsidR="00143076" w:rsidRDefault="00143076" w:rsidP="00143076">
      <w:pPr>
        <w:tabs>
          <w:tab w:val="clear" w:pos="680"/>
          <w:tab w:val="clear" w:pos="907"/>
          <w:tab w:val="left" w:pos="1080"/>
        </w:tabs>
        <w:spacing w:line="240" w:lineRule="auto"/>
        <w:ind w:left="1080"/>
        <w:rPr>
          <w:rFonts w:ascii="Times New Roman" w:hAnsi="Times New Roman"/>
          <w:b/>
          <w:bCs/>
          <w:sz w:val="22"/>
          <w:szCs w:val="22"/>
        </w:rPr>
      </w:pPr>
    </w:p>
    <w:p w:rsidR="0068783F" w:rsidRDefault="0068783F" w:rsidP="00143076">
      <w:pPr>
        <w:tabs>
          <w:tab w:val="clear" w:pos="680"/>
          <w:tab w:val="clear" w:pos="907"/>
          <w:tab w:val="left" w:pos="1080"/>
        </w:tabs>
        <w:spacing w:line="240" w:lineRule="auto"/>
        <w:ind w:left="1080"/>
        <w:rPr>
          <w:rFonts w:ascii="Times New Roman" w:hAnsi="Times New Roman"/>
          <w:b/>
          <w:bCs/>
          <w:sz w:val="20"/>
          <w:szCs w:val="20"/>
        </w:rPr>
      </w:pPr>
    </w:p>
    <w:p w:rsidR="0068783F" w:rsidRDefault="0068783F" w:rsidP="00143076">
      <w:pPr>
        <w:tabs>
          <w:tab w:val="clear" w:pos="680"/>
          <w:tab w:val="clear" w:pos="907"/>
          <w:tab w:val="left" w:pos="1080"/>
        </w:tabs>
        <w:spacing w:line="240" w:lineRule="auto"/>
        <w:ind w:left="1080"/>
        <w:rPr>
          <w:rFonts w:ascii="Times New Roman" w:hAnsi="Times New Roman"/>
          <w:b/>
          <w:bCs/>
          <w:sz w:val="20"/>
          <w:szCs w:val="20"/>
        </w:rPr>
      </w:pPr>
    </w:p>
    <w:p w:rsidR="0068783F" w:rsidRPr="008912B2" w:rsidRDefault="0068783F" w:rsidP="00143076">
      <w:pPr>
        <w:tabs>
          <w:tab w:val="clear" w:pos="680"/>
          <w:tab w:val="clear" w:pos="907"/>
          <w:tab w:val="left" w:pos="1080"/>
        </w:tabs>
        <w:spacing w:line="240" w:lineRule="auto"/>
        <w:ind w:left="1080"/>
        <w:rPr>
          <w:rFonts w:ascii="Times New Roman" w:hAnsi="Times New Roman"/>
          <w:b/>
          <w:bCs/>
          <w:sz w:val="10"/>
          <w:szCs w:val="10"/>
        </w:rPr>
      </w:pPr>
    </w:p>
    <w:p w:rsidR="00D30A96" w:rsidRPr="00687C66" w:rsidRDefault="0042325C" w:rsidP="00687C66">
      <w:pPr>
        <w:spacing w:after="80" w:line="240" w:lineRule="auto"/>
        <w:ind w:left="1685" w:firstLine="187"/>
        <w:rPr>
          <w:rFonts w:ascii="Times New Roman" w:hAnsi="Times New Roman"/>
          <w:b/>
          <w:bCs/>
          <w:sz w:val="20"/>
          <w:szCs w:val="20"/>
        </w:rPr>
      </w:pPr>
      <w:r w:rsidRPr="00687C66">
        <w:rPr>
          <w:rFonts w:ascii="Times New Roman" w:hAnsi="Times New Roman"/>
          <w:b/>
          <w:bCs/>
          <w:sz w:val="20"/>
          <w:szCs w:val="20"/>
        </w:rPr>
        <w:t xml:space="preserve">ZEN CORPORATION GROUP </w:t>
      </w:r>
      <w:r w:rsidR="008912B2" w:rsidRPr="00687C66">
        <w:rPr>
          <w:rFonts w:ascii="Times New Roman" w:hAnsi="Times New Roman"/>
          <w:b/>
          <w:bCs/>
          <w:sz w:val="20"/>
          <w:szCs w:val="20"/>
        </w:rPr>
        <w:t>PUBLIC COMPANY LIMITED</w:t>
      </w:r>
      <w:r w:rsidRPr="00687C66">
        <w:rPr>
          <w:rFonts w:ascii="Times New Roman" w:hAnsi="Times New Roman"/>
          <w:b/>
          <w:bCs/>
          <w:sz w:val="20"/>
          <w:szCs w:val="20"/>
        </w:rPr>
        <w:t xml:space="preserve"> </w:t>
      </w:r>
    </w:p>
    <w:p w:rsidR="008912B2" w:rsidRPr="00687C66" w:rsidRDefault="008912B2" w:rsidP="00687C66">
      <w:pPr>
        <w:spacing w:after="80" w:line="240" w:lineRule="auto"/>
        <w:ind w:left="1685" w:firstLine="187"/>
        <w:rPr>
          <w:rFonts w:ascii="Times New Roman" w:hAnsi="Times New Roman"/>
          <w:b/>
          <w:bCs/>
          <w:sz w:val="20"/>
          <w:szCs w:val="20"/>
        </w:rPr>
      </w:pPr>
      <w:r w:rsidRPr="00687C66">
        <w:rPr>
          <w:rFonts w:ascii="Times New Roman" w:hAnsi="Times New Roman"/>
          <w:b/>
          <w:bCs/>
          <w:sz w:val="20"/>
          <w:szCs w:val="20"/>
        </w:rPr>
        <w:t>(Formerly Zen Corporation Group Co., Ltd.)</w:t>
      </w:r>
    </w:p>
    <w:p w:rsidR="00244258" w:rsidRPr="00687C66" w:rsidRDefault="0042325C" w:rsidP="00687C66">
      <w:pPr>
        <w:spacing w:after="80" w:line="240" w:lineRule="auto"/>
        <w:ind w:left="1685" w:firstLine="187"/>
        <w:rPr>
          <w:rFonts w:ascii="Times New Roman" w:hAnsi="Times New Roman"/>
          <w:b/>
          <w:bCs/>
          <w:sz w:val="22"/>
          <w:szCs w:val="22"/>
        </w:rPr>
      </w:pPr>
      <w:r w:rsidRPr="00687C66">
        <w:rPr>
          <w:rFonts w:ascii="Times New Roman" w:hAnsi="Times New Roman"/>
          <w:b/>
          <w:bCs/>
          <w:sz w:val="20"/>
          <w:szCs w:val="20"/>
        </w:rPr>
        <w:t xml:space="preserve">AND </w:t>
      </w:r>
      <w:proofErr w:type="gramStart"/>
      <w:r w:rsidRPr="00687C66">
        <w:rPr>
          <w:rFonts w:ascii="Times New Roman" w:hAnsi="Times New Roman"/>
          <w:b/>
          <w:bCs/>
          <w:sz w:val="20"/>
          <w:szCs w:val="20"/>
        </w:rPr>
        <w:t>ITS</w:t>
      </w:r>
      <w:proofErr w:type="gramEnd"/>
      <w:r w:rsidRPr="00687C66">
        <w:rPr>
          <w:rFonts w:ascii="Times New Roman" w:hAnsi="Times New Roman"/>
          <w:b/>
          <w:bCs/>
          <w:sz w:val="20"/>
          <w:szCs w:val="20"/>
        </w:rPr>
        <w:t xml:space="preserve"> SUBSIDIARIES</w:t>
      </w:r>
    </w:p>
    <w:bookmarkEnd w:id="1"/>
    <w:p w:rsidR="00244258" w:rsidRPr="00687C66" w:rsidRDefault="00244258" w:rsidP="0068783F">
      <w:pPr>
        <w:tabs>
          <w:tab w:val="clear" w:pos="680"/>
          <w:tab w:val="clear" w:pos="907"/>
          <w:tab w:val="left" w:pos="1080"/>
        </w:tabs>
        <w:spacing w:line="240" w:lineRule="auto"/>
        <w:ind w:left="1871"/>
        <w:rPr>
          <w:rFonts w:ascii="Times New Roman" w:hAnsi="Times New Roman" w:cs="Times New Roman"/>
          <w:b/>
          <w:bCs/>
          <w:sz w:val="20"/>
          <w:szCs w:val="20"/>
        </w:rPr>
      </w:pPr>
    </w:p>
    <w:p w:rsidR="00376C4E" w:rsidRPr="00687C66" w:rsidRDefault="00376C4E" w:rsidP="00687C66">
      <w:pPr>
        <w:spacing w:after="80" w:line="240" w:lineRule="auto"/>
        <w:ind w:left="1685" w:firstLine="187"/>
        <w:rPr>
          <w:rFonts w:ascii="Times New Roman" w:hAnsi="Times New Roman"/>
          <w:b/>
          <w:bCs/>
          <w:sz w:val="20"/>
          <w:szCs w:val="20"/>
        </w:rPr>
      </w:pPr>
      <w:r w:rsidRPr="00687C66">
        <w:rPr>
          <w:rFonts w:ascii="Times New Roman" w:hAnsi="Times New Roman"/>
          <w:b/>
          <w:bCs/>
          <w:sz w:val="20"/>
          <w:szCs w:val="20"/>
        </w:rPr>
        <w:t>Interim Financial Inf</w:t>
      </w:r>
      <w:bookmarkStart w:id="3" w:name="_GoBack"/>
      <w:bookmarkEnd w:id="3"/>
      <w:r w:rsidRPr="00687C66">
        <w:rPr>
          <w:rFonts w:ascii="Times New Roman" w:hAnsi="Times New Roman"/>
          <w:b/>
          <w:bCs/>
          <w:sz w:val="20"/>
          <w:szCs w:val="20"/>
        </w:rPr>
        <w:t>ormation</w:t>
      </w:r>
    </w:p>
    <w:p w:rsidR="00376C4E" w:rsidRPr="00687C66" w:rsidRDefault="00376C4E" w:rsidP="00687C66">
      <w:pPr>
        <w:pStyle w:val="ReportHeading1"/>
        <w:framePr w:w="0" w:hRule="auto" w:hSpace="0" w:wrap="auto" w:vAnchor="margin" w:hAnchor="text" w:xAlign="left" w:yAlign="inline"/>
        <w:spacing w:after="80" w:line="240" w:lineRule="auto"/>
        <w:ind w:left="1685" w:right="-763" w:firstLine="187"/>
        <w:rPr>
          <w:rFonts w:ascii="Times New Roman" w:hAnsi="Times New Roman" w:cs="Angsana New"/>
          <w:sz w:val="20"/>
          <w:szCs w:val="20"/>
        </w:rPr>
      </w:pPr>
      <w:r w:rsidRPr="00687C66">
        <w:rPr>
          <w:rFonts w:ascii="Times New Roman" w:hAnsi="Times New Roman"/>
          <w:sz w:val="20"/>
          <w:szCs w:val="20"/>
        </w:rPr>
        <w:t xml:space="preserve">For the Period Ended </w:t>
      </w:r>
      <w:r w:rsidR="008912B2" w:rsidRPr="00687C66">
        <w:rPr>
          <w:rFonts w:ascii="Times New Roman" w:hAnsi="Times New Roman"/>
          <w:sz w:val="20"/>
          <w:szCs w:val="20"/>
        </w:rPr>
        <w:t>September</w:t>
      </w:r>
      <w:r w:rsidR="00A56D58" w:rsidRPr="00687C66">
        <w:rPr>
          <w:rFonts w:ascii="Times New Roman" w:hAnsi="Times New Roman"/>
          <w:sz w:val="20"/>
          <w:szCs w:val="20"/>
        </w:rPr>
        <w:t xml:space="preserve"> 30</w:t>
      </w:r>
      <w:r w:rsidR="00A859C0" w:rsidRPr="00687C66">
        <w:rPr>
          <w:rFonts w:ascii="Times New Roman" w:hAnsi="Times New Roman"/>
          <w:sz w:val="20"/>
          <w:szCs w:val="20"/>
        </w:rPr>
        <w:t>, 201</w:t>
      </w:r>
      <w:r w:rsidR="00A859C0" w:rsidRPr="00687C66">
        <w:rPr>
          <w:rFonts w:ascii="Times New Roman" w:hAnsi="Times New Roman" w:cs="Angsana New"/>
          <w:sz w:val="20"/>
          <w:szCs w:val="20"/>
        </w:rPr>
        <w:t>8</w:t>
      </w:r>
    </w:p>
    <w:p w:rsidR="00376C4E" w:rsidRPr="00687C66" w:rsidRDefault="004B326E" w:rsidP="00687C66">
      <w:pPr>
        <w:pStyle w:val="ReportHeading1"/>
        <w:framePr w:w="0" w:hRule="auto" w:hSpace="0" w:wrap="auto" w:vAnchor="margin" w:hAnchor="text" w:xAlign="left" w:yAlign="inline"/>
        <w:spacing w:after="80" w:line="240" w:lineRule="auto"/>
        <w:ind w:left="1685" w:right="-763" w:firstLine="187"/>
        <w:rPr>
          <w:rFonts w:ascii="Times New Roman" w:hAnsi="Times New Roman"/>
          <w:sz w:val="20"/>
          <w:szCs w:val="20"/>
        </w:rPr>
      </w:pPr>
      <w:proofErr w:type="gramStart"/>
      <w:r w:rsidRPr="00687C66">
        <w:rPr>
          <w:rFonts w:ascii="Times New Roman" w:hAnsi="Times New Roman"/>
          <w:sz w:val="20"/>
          <w:szCs w:val="20"/>
        </w:rPr>
        <w:t>and</w:t>
      </w:r>
      <w:proofErr w:type="gramEnd"/>
      <w:r w:rsidRPr="00687C66">
        <w:rPr>
          <w:rFonts w:ascii="Times New Roman" w:hAnsi="Times New Roman"/>
          <w:sz w:val="20"/>
          <w:szCs w:val="20"/>
        </w:rPr>
        <w:t xml:space="preserve"> </w:t>
      </w:r>
      <w:r w:rsidR="00376C4E" w:rsidRPr="00687C66">
        <w:rPr>
          <w:rFonts w:ascii="Times New Roman" w:hAnsi="Times New Roman"/>
          <w:sz w:val="20"/>
          <w:szCs w:val="20"/>
        </w:rPr>
        <w:t>Report on Review of Interim Financial Information</w:t>
      </w:r>
    </w:p>
    <w:p w:rsidR="00376C4E" w:rsidRPr="00687C66" w:rsidRDefault="00376C4E" w:rsidP="00687C66">
      <w:pPr>
        <w:pStyle w:val="ReportHeading1"/>
        <w:framePr w:w="0" w:hRule="auto" w:hSpace="0" w:wrap="auto" w:vAnchor="margin" w:hAnchor="text" w:xAlign="left" w:yAlign="inline"/>
        <w:spacing w:after="80" w:line="240" w:lineRule="auto"/>
        <w:ind w:left="1685" w:right="-763" w:firstLine="187"/>
        <w:rPr>
          <w:rFonts w:ascii="Times New Roman" w:hAnsi="Times New Roman"/>
          <w:sz w:val="20"/>
          <w:szCs w:val="20"/>
        </w:rPr>
      </w:pPr>
      <w:r w:rsidRPr="00687C66">
        <w:rPr>
          <w:rFonts w:ascii="Times New Roman" w:hAnsi="Times New Roman"/>
          <w:sz w:val="20"/>
          <w:szCs w:val="20"/>
        </w:rPr>
        <w:t>Performed by the Independent Auditor</w:t>
      </w:r>
    </w:p>
    <w:p w:rsidR="00244258" w:rsidRPr="0049741A" w:rsidRDefault="00244258" w:rsidP="0049741A">
      <w:pPr>
        <w:pStyle w:val="ReportHeading1"/>
        <w:framePr w:w="0" w:hRule="auto" w:hSpace="0" w:wrap="auto" w:vAnchor="margin" w:hAnchor="text" w:xAlign="left" w:yAlign="inline"/>
        <w:spacing w:after="120" w:line="240" w:lineRule="auto"/>
        <w:ind w:left="1080" w:right="-763"/>
        <w:rPr>
          <w:rFonts w:ascii="Times New Roman" w:hAnsi="Times New Roman"/>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after="200"/>
        <w:jc w:val="center"/>
        <w:rPr>
          <w:rFonts w:ascii="Times New Roman" w:hAnsi="Times New Roman"/>
          <w:b/>
          <w:bCs/>
          <w:sz w:val="28"/>
          <w:szCs w:val="28"/>
        </w:rPr>
      </w:pPr>
    </w:p>
    <w:p w:rsidR="00244258" w:rsidRPr="00F468BC" w:rsidRDefault="00244258" w:rsidP="00244258">
      <w:pPr>
        <w:spacing w:line="240" w:lineRule="auto"/>
        <w:rPr>
          <w:rFonts w:ascii="Times New Roman" w:hAnsi="Times New Roman"/>
          <w:b/>
          <w:bCs/>
          <w:i/>
          <w:iCs/>
          <w:sz w:val="28"/>
          <w:szCs w:val="28"/>
        </w:rPr>
      </w:pPr>
    </w:p>
    <w:p w:rsidR="00244258" w:rsidRPr="00F468BC" w:rsidRDefault="00244258" w:rsidP="00244258">
      <w:pPr>
        <w:spacing w:line="240" w:lineRule="auto"/>
        <w:rPr>
          <w:rFonts w:ascii="Times New Roman" w:hAnsi="Times New Roman"/>
          <w:b/>
          <w:bCs/>
          <w:i/>
          <w:iCs/>
          <w:sz w:val="28"/>
          <w:szCs w:val="28"/>
        </w:rPr>
      </w:pPr>
    </w:p>
    <w:p w:rsidR="00244258" w:rsidRPr="00F468BC" w:rsidRDefault="00244258" w:rsidP="00244258">
      <w:pPr>
        <w:spacing w:line="240" w:lineRule="auto"/>
        <w:rPr>
          <w:rFonts w:ascii="Times New Roman" w:hAnsi="Times New Roman"/>
          <w:b/>
          <w:bCs/>
          <w:i/>
          <w:iCs/>
          <w:sz w:val="28"/>
          <w:szCs w:val="28"/>
        </w:rPr>
      </w:pPr>
    </w:p>
    <w:p w:rsidR="00244258" w:rsidRPr="00F468BC" w:rsidRDefault="00244258" w:rsidP="00244258">
      <w:pPr>
        <w:spacing w:line="240" w:lineRule="auto"/>
        <w:rPr>
          <w:rFonts w:ascii="Times New Roman" w:hAnsi="Times New Roman"/>
          <w:b/>
          <w:bCs/>
          <w:i/>
          <w:iCs/>
          <w:sz w:val="28"/>
          <w:szCs w:val="28"/>
        </w:rPr>
      </w:pPr>
    </w:p>
    <w:bookmarkEnd w:id="2"/>
    <w:p w:rsidR="00CE1E36" w:rsidRDefault="00CE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F468BC">
        <w:rPr>
          <w:rFonts w:ascii="Times New Roman" w:hAnsi="Times New Roman"/>
          <w:sz w:val="22"/>
          <w:szCs w:val="22"/>
        </w:rPr>
        <w:br w:type="page"/>
      </w: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9D7571" w:rsidRPr="00F468BC" w:rsidRDefault="009D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473982" w:rsidRPr="00F468BC" w:rsidRDefault="0047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244258" w:rsidRPr="00F468BC" w:rsidRDefault="0024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244258" w:rsidRDefault="0024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AA3963" w:rsidRDefault="00AA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E24484" w:rsidRDefault="00E2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6C4FAD" w:rsidRDefault="006C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E24484" w:rsidRDefault="00E2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6837BA" w:rsidRDefault="0068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r>
        <w:rPr>
          <w:rFonts w:ascii="Times New Roman" w:hAnsi="Times New Roman" w:cs="Times New Roman"/>
          <w:b/>
          <w:bCs/>
        </w:rPr>
        <w:t>REPORT ON REVIEW OF INTERIM FINANCIAL INFORMATION</w:t>
      </w:r>
    </w:p>
    <w:p w:rsidR="00CE1E36" w:rsidRPr="00AA3963" w:rsidRDefault="0068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r>
        <w:rPr>
          <w:rFonts w:ascii="Times New Roman" w:hAnsi="Times New Roman" w:cs="Times New Roman"/>
          <w:b/>
          <w:bCs/>
        </w:rPr>
        <w:t xml:space="preserve">PERFORMED BY THE </w:t>
      </w:r>
      <w:r w:rsidR="00E8674E" w:rsidRPr="00AA3963">
        <w:rPr>
          <w:rFonts w:ascii="Times New Roman" w:hAnsi="Times New Roman" w:cs="Times New Roman"/>
          <w:b/>
          <w:bCs/>
        </w:rPr>
        <w:t>INDEPENDENT AUDITOR</w:t>
      </w:r>
    </w:p>
    <w:p w:rsidR="006C009C" w:rsidRDefault="006C0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p>
    <w:p w:rsidR="00AA3963" w:rsidRPr="00AA3963" w:rsidRDefault="00AA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rPr>
      </w:pPr>
    </w:p>
    <w:p w:rsidR="00CE1E36" w:rsidRPr="008912B2" w:rsidRDefault="00EB0A58" w:rsidP="001B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Cs w:val="22"/>
        </w:rPr>
      </w:pPr>
      <w:r w:rsidRPr="00AA3963">
        <w:rPr>
          <w:rFonts w:ascii="Times New Roman" w:hAnsi="Times New Roman" w:cs="Times New Roman"/>
        </w:rPr>
        <w:t xml:space="preserve">To the </w:t>
      </w:r>
      <w:r w:rsidR="006837BA">
        <w:rPr>
          <w:rFonts w:ascii="Times New Roman" w:hAnsi="Times New Roman" w:cs="Times New Roman"/>
        </w:rPr>
        <w:t xml:space="preserve">Board of Directors </w:t>
      </w:r>
      <w:r w:rsidRPr="00AA3963">
        <w:rPr>
          <w:rFonts w:ascii="Times New Roman" w:hAnsi="Times New Roman" w:cs="Times New Roman"/>
        </w:rPr>
        <w:t>of</w:t>
      </w:r>
      <w:r w:rsidR="001B7D8E" w:rsidRPr="00AA3963">
        <w:rPr>
          <w:rFonts w:ascii="Times New Roman" w:hAnsi="Times New Roman" w:cs="Times New Roman"/>
        </w:rPr>
        <w:t xml:space="preserve"> </w:t>
      </w:r>
      <w:r w:rsidR="0042325C">
        <w:rPr>
          <w:rFonts w:ascii="Times New Roman" w:hAnsi="Times New Roman" w:cs="Times New Roman"/>
        </w:rPr>
        <w:t xml:space="preserve">Zen Corporation Group </w:t>
      </w:r>
      <w:r w:rsidR="008912B2">
        <w:rPr>
          <w:rFonts w:ascii="Times New Roman" w:hAnsi="Times New Roman"/>
          <w:szCs w:val="22"/>
        </w:rPr>
        <w:t>Public Company Limited</w:t>
      </w:r>
    </w:p>
    <w:p w:rsidR="00CE1E36" w:rsidRPr="00AA3963" w:rsidRDefault="00CE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rsidR="00711F8A" w:rsidRDefault="00711F8A" w:rsidP="008D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p>
    <w:p w:rsidR="0042325C" w:rsidRPr="00F64D3C" w:rsidRDefault="0042325C" w:rsidP="0042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r w:rsidRPr="00F64D3C">
        <w:rPr>
          <w:rFonts w:ascii="Times New Roman" w:hAnsi="Times New Roman" w:cs="Times New Roman"/>
        </w:rPr>
        <w:t xml:space="preserve">I have reviewed the accompanying consolidated and separate statements of financial position of </w:t>
      </w:r>
      <w:r>
        <w:rPr>
          <w:rFonts w:ascii="Times New Roman" w:hAnsi="Times New Roman" w:cs="Times New Roman"/>
        </w:rPr>
        <w:t xml:space="preserve">Zen Corporation Group </w:t>
      </w:r>
      <w:r w:rsidR="008912B2">
        <w:rPr>
          <w:rFonts w:ascii="Times New Roman" w:hAnsi="Times New Roman"/>
          <w:szCs w:val="22"/>
        </w:rPr>
        <w:t>Public Company Limited</w:t>
      </w:r>
      <w:r>
        <w:rPr>
          <w:rFonts w:ascii="Times New Roman" w:hAnsi="Times New Roman" w:cs="Times New Roman"/>
        </w:rPr>
        <w:t xml:space="preserve"> </w:t>
      </w:r>
      <w:r w:rsidR="008912B2">
        <w:rPr>
          <w:rFonts w:ascii="Times New Roman" w:hAnsi="Times New Roman" w:cs="Times New Roman"/>
        </w:rPr>
        <w:t xml:space="preserve">(formerly Zen Corporation Group Co., Ltd.) </w:t>
      </w:r>
      <w:r>
        <w:rPr>
          <w:rFonts w:ascii="Times New Roman" w:hAnsi="Times New Roman" w:cs="Times New Roman"/>
        </w:rPr>
        <w:t>and its subsidiaries</w:t>
      </w:r>
      <w:r w:rsidRPr="00F64D3C">
        <w:rPr>
          <w:rFonts w:ascii="Times New Roman" w:hAnsi="Times New Roman" w:cs="Times New Roman"/>
        </w:rPr>
        <w:t xml:space="preserve">, and of </w:t>
      </w:r>
      <w:r>
        <w:rPr>
          <w:rFonts w:ascii="Times New Roman" w:hAnsi="Times New Roman" w:cs="Times New Roman"/>
        </w:rPr>
        <w:t xml:space="preserve">Zen Corporation Group </w:t>
      </w:r>
      <w:r w:rsidR="008912B2">
        <w:rPr>
          <w:rFonts w:ascii="Times New Roman" w:hAnsi="Times New Roman"/>
          <w:szCs w:val="22"/>
        </w:rPr>
        <w:t>Public Company Limited</w:t>
      </w:r>
      <w:r>
        <w:rPr>
          <w:rFonts w:ascii="Times New Roman" w:hAnsi="Times New Roman" w:cs="Times New Roman"/>
        </w:rPr>
        <w:t xml:space="preserve"> </w:t>
      </w:r>
      <w:r w:rsidRPr="00F64D3C">
        <w:rPr>
          <w:rFonts w:ascii="Times New Roman" w:hAnsi="Times New Roman" w:cs="Times New Roman"/>
        </w:rPr>
        <w:t xml:space="preserve">as at </w:t>
      </w:r>
      <w:r w:rsidR="008912B2">
        <w:rPr>
          <w:rFonts w:ascii="Times New Roman" w:hAnsi="Times New Roman" w:cs="Times New Roman"/>
        </w:rPr>
        <w:t>September</w:t>
      </w:r>
      <w:r w:rsidR="00A56D58">
        <w:rPr>
          <w:rFonts w:ascii="Times New Roman" w:hAnsi="Times New Roman" w:cs="Times New Roman"/>
        </w:rPr>
        <w:t xml:space="preserve"> 30</w:t>
      </w:r>
      <w:r w:rsidR="005B19F0">
        <w:rPr>
          <w:rFonts w:ascii="Times New Roman" w:hAnsi="Times New Roman" w:cs="Times New Roman"/>
        </w:rPr>
        <w:t>, 2018</w:t>
      </w:r>
      <w:r w:rsidRPr="00F64D3C">
        <w:rPr>
          <w:rFonts w:ascii="Times New Roman" w:hAnsi="Times New Roman" w:cs="Times New Roman"/>
        </w:rPr>
        <w:t xml:space="preserve">, the consolidated and </w:t>
      </w:r>
      <w:r w:rsidRPr="00951F1B">
        <w:rPr>
          <w:rFonts w:ascii="Times New Roman" w:hAnsi="Times New Roman" w:cs="Times New Roman"/>
        </w:rPr>
        <w:t>separate statements of comprehensive income</w:t>
      </w:r>
      <w:r w:rsidR="00A56D58">
        <w:rPr>
          <w:rFonts w:ascii="Times New Roman" w:hAnsi="Times New Roman" w:cs="Times New Roman"/>
        </w:rPr>
        <w:t xml:space="preserve"> </w:t>
      </w:r>
      <w:r w:rsidR="00A56D58" w:rsidRPr="00B86876">
        <w:rPr>
          <w:rFonts w:ascii="Times New Roman" w:hAnsi="Times New Roman" w:cs="Times New Roman"/>
        </w:rPr>
        <w:t xml:space="preserve">for the three-month and </w:t>
      </w:r>
      <w:r w:rsidR="008912B2">
        <w:rPr>
          <w:rFonts w:ascii="Times New Roman" w:hAnsi="Times New Roman" w:cs="Times New Roman"/>
        </w:rPr>
        <w:t>nine</w:t>
      </w:r>
      <w:r w:rsidR="00A56D58" w:rsidRPr="00B86876">
        <w:rPr>
          <w:rFonts w:ascii="Times New Roman" w:hAnsi="Times New Roman" w:cs="Times New Roman"/>
        </w:rPr>
        <w:t xml:space="preserve">-month periods ended </w:t>
      </w:r>
      <w:r w:rsidR="008912B2">
        <w:rPr>
          <w:rFonts w:ascii="Times New Roman" w:hAnsi="Times New Roman" w:cs="Times New Roman"/>
        </w:rPr>
        <w:t>September</w:t>
      </w:r>
      <w:r w:rsidR="00A56D58" w:rsidRPr="00B86876">
        <w:rPr>
          <w:rFonts w:ascii="Times New Roman" w:hAnsi="Times New Roman" w:cs="Times New Roman"/>
        </w:rPr>
        <w:t xml:space="preserve"> 30, 201</w:t>
      </w:r>
      <w:r w:rsidR="00A56D58">
        <w:rPr>
          <w:rFonts w:ascii="Times New Roman" w:hAnsi="Times New Roman" w:cs="Times New Roman"/>
        </w:rPr>
        <w:t>8</w:t>
      </w:r>
      <w:r w:rsidR="00A56D58" w:rsidRPr="00B86876">
        <w:rPr>
          <w:rFonts w:ascii="Times New Roman" w:hAnsi="Times New Roman" w:cs="Times New Roman"/>
        </w:rPr>
        <w:t xml:space="preserve">, and the </w:t>
      </w:r>
      <w:r w:rsidR="00A56D58" w:rsidRPr="00B86876">
        <w:rPr>
          <w:rFonts w:ascii="Times New Roman" w:hAnsi="Times New Roman" w:cs="Times New Roman"/>
          <w:szCs w:val="22"/>
        </w:rPr>
        <w:t xml:space="preserve">consolidated and separate </w:t>
      </w:r>
      <w:r w:rsidR="00A56D58" w:rsidRPr="00B86876">
        <w:rPr>
          <w:rFonts w:ascii="Times New Roman" w:hAnsi="Times New Roman" w:cs="Times New Roman"/>
        </w:rPr>
        <w:t>statements</w:t>
      </w:r>
      <w:r w:rsidR="00A56D58">
        <w:rPr>
          <w:rFonts w:ascii="Times New Roman" w:hAnsi="Times New Roman" w:cs="Times New Roman"/>
        </w:rPr>
        <w:t xml:space="preserve"> of</w:t>
      </w:r>
      <w:r w:rsidR="00AC79D3">
        <w:rPr>
          <w:rFonts w:ascii="Times New Roman" w:hAnsi="Times New Roman" w:cs="Times New Roman"/>
        </w:rPr>
        <w:t xml:space="preserve"> </w:t>
      </w:r>
      <w:r w:rsidRPr="00951F1B">
        <w:rPr>
          <w:rFonts w:ascii="Times New Roman" w:hAnsi="Times New Roman" w:cs="Times New Roman"/>
        </w:rPr>
        <w:t>changes</w:t>
      </w:r>
      <w:r w:rsidRPr="00F64D3C">
        <w:rPr>
          <w:rFonts w:ascii="Times New Roman" w:hAnsi="Times New Roman" w:cs="Times New Roman"/>
        </w:rPr>
        <w:t xml:space="preserve"> in </w:t>
      </w:r>
      <w:r w:rsidR="00D701CF">
        <w:rPr>
          <w:rFonts w:ascii="Times New Roman" w:hAnsi="Times New Roman" w:cs="Times New Roman"/>
        </w:rPr>
        <w:t xml:space="preserve">shareholders’ </w:t>
      </w:r>
      <w:r w:rsidRPr="00F64D3C">
        <w:rPr>
          <w:rFonts w:ascii="Times New Roman" w:hAnsi="Times New Roman" w:cs="Times New Roman"/>
        </w:rPr>
        <w:t xml:space="preserve">equity and cash flows for the </w:t>
      </w:r>
      <w:r w:rsidR="008912B2">
        <w:rPr>
          <w:rFonts w:ascii="Times New Roman" w:hAnsi="Times New Roman" w:cs="Times New Roman"/>
        </w:rPr>
        <w:t>nine</w:t>
      </w:r>
      <w:r w:rsidR="006C4FAD" w:rsidRPr="00F64D3C">
        <w:rPr>
          <w:rFonts w:ascii="Times New Roman" w:hAnsi="Times New Roman" w:cs="Times New Roman"/>
        </w:rPr>
        <w:t>-month</w:t>
      </w:r>
      <w:r w:rsidR="006C4FAD">
        <w:rPr>
          <w:rFonts w:ascii="Times New Roman" w:hAnsi="Times New Roman" w:cs="Times New Roman"/>
        </w:rPr>
        <w:t xml:space="preserve"> </w:t>
      </w:r>
      <w:r w:rsidRPr="00F64D3C">
        <w:rPr>
          <w:rFonts w:ascii="Times New Roman" w:hAnsi="Times New Roman" w:cs="Times New Roman"/>
        </w:rPr>
        <w:t xml:space="preserve">period </w:t>
      </w:r>
      <w:r w:rsidR="003D34B0" w:rsidRPr="00B86876">
        <w:rPr>
          <w:rFonts w:ascii="Times New Roman" w:hAnsi="Times New Roman" w:cs="Times New Roman"/>
        </w:rPr>
        <w:t xml:space="preserve">ended </w:t>
      </w:r>
      <w:r w:rsidR="008912B2">
        <w:rPr>
          <w:rFonts w:ascii="Times New Roman" w:hAnsi="Times New Roman" w:cs="Times New Roman"/>
        </w:rPr>
        <w:t>September</w:t>
      </w:r>
      <w:r w:rsidR="003D34B0" w:rsidRPr="00B86876">
        <w:rPr>
          <w:rFonts w:ascii="Times New Roman" w:hAnsi="Times New Roman" w:cs="Times New Roman"/>
        </w:rPr>
        <w:t xml:space="preserve"> 30, 201</w:t>
      </w:r>
      <w:r w:rsidR="003D34B0">
        <w:rPr>
          <w:rFonts w:ascii="Times New Roman" w:hAnsi="Times New Roman" w:cs="Times New Roman"/>
        </w:rPr>
        <w:t>8</w:t>
      </w:r>
      <w:r w:rsidRPr="00F64D3C">
        <w:rPr>
          <w:rFonts w:ascii="Times New Roman" w:hAnsi="Times New Roman" w:cs="Times New Roman"/>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reviews.</w:t>
      </w:r>
    </w:p>
    <w:p w:rsidR="006C4FAD" w:rsidRPr="00AA3963" w:rsidRDefault="006C4FAD" w:rsidP="008D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p>
    <w:p w:rsidR="008D1432" w:rsidRPr="00AA3963" w:rsidRDefault="008D1432" w:rsidP="008D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b/>
          <w:bCs/>
          <w:i/>
          <w:iCs/>
        </w:rPr>
      </w:pPr>
      <w:r w:rsidRPr="00AA3963">
        <w:rPr>
          <w:rFonts w:ascii="Times New Roman" w:hAnsi="Times New Roman" w:cs="Times New Roman"/>
          <w:b/>
          <w:bCs/>
          <w:i/>
          <w:iCs/>
        </w:rPr>
        <w:t>Scope of Review</w:t>
      </w:r>
    </w:p>
    <w:p w:rsidR="0042325C" w:rsidRPr="00F64D3C" w:rsidRDefault="0042325C" w:rsidP="0042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r w:rsidRPr="00F64D3C">
        <w:rPr>
          <w:rFonts w:ascii="Times New Roman" w:hAnsi="Times New Roman" w:cs="Times New Roman"/>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rsidR="001E6F51" w:rsidRPr="001E6F51" w:rsidRDefault="001E6F51" w:rsidP="008D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heme="minorBidi"/>
        </w:rPr>
      </w:pPr>
    </w:p>
    <w:p w:rsidR="006C4FAD" w:rsidRPr="00876DE1" w:rsidRDefault="006C4FAD" w:rsidP="006C4FAD">
      <w:pPr>
        <w:jc w:val="both"/>
        <w:rPr>
          <w:rFonts w:ascii="Times New Roman" w:hAnsi="Times New Roman" w:cs="Times New Roman"/>
          <w:b/>
          <w:bCs/>
          <w:i/>
          <w:iCs/>
        </w:rPr>
      </w:pPr>
      <w:r w:rsidRPr="00876DE1">
        <w:rPr>
          <w:rFonts w:ascii="Times New Roman" w:hAnsi="Times New Roman" w:cs="Times New Roman"/>
          <w:b/>
          <w:bCs/>
          <w:i/>
          <w:iCs/>
        </w:rPr>
        <w:t>Conclusion</w:t>
      </w:r>
    </w:p>
    <w:p w:rsidR="006C4FAD" w:rsidRPr="00876DE1" w:rsidRDefault="006C4FAD" w:rsidP="006C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rPr>
      </w:pPr>
      <w:r w:rsidRPr="00876DE1">
        <w:rPr>
          <w:rFonts w:ascii="Times New Roman" w:hAnsi="Times New Roman" w:cs="Times New Roman"/>
        </w:rPr>
        <w:t>Based on my reviews, nothing has come to my attention that causes me to believe that the accompanying interim financial information does not present fairly, in all material respects, in accordance with Thai Accounting Standard No. 34 “Interim Financial Reporting”.</w:t>
      </w:r>
    </w:p>
    <w:p w:rsidR="008D1432" w:rsidRDefault="008D1432" w:rsidP="007B4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rPr>
      </w:pPr>
    </w:p>
    <w:p w:rsidR="00CD00B5" w:rsidRDefault="00CD00B5">
      <w:pPr>
        <w:pStyle w:val="E"/>
        <w:spacing w:line="240" w:lineRule="atLeast"/>
        <w:ind w:left="0" w:right="47"/>
        <w:jc w:val="both"/>
        <w:rPr>
          <w:rFonts w:ascii="Times New Roman" w:hAnsi="Times New Roman" w:cs="Times New Roman"/>
          <w:sz w:val="18"/>
          <w:szCs w:val="18"/>
          <w:lang w:val="en-US"/>
        </w:rPr>
      </w:pPr>
    </w:p>
    <w:p w:rsidR="00F5379D" w:rsidRDefault="00F5379D">
      <w:pPr>
        <w:pStyle w:val="E"/>
        <w:spacing w:line="240" w:lineRule="atLeast"/>
        <w:ind w:left="0" w:right="47"/>
        <w:jc w:val="both"/>
        <w:rPr>
          <w:rFonts w:ascii="Times New Roman" w:hAnsi="Times New Roman" w:cs="Times New Roman"/>
          <w:sz w:val="18"/>
          <w:szCs w:val="18"/>
          <w:lang w:val="en-US"/>
        </w:rPr>
      </w:pPr>
    </w:p>
    <w:p w:rsidR="002F7130" w:rsidRPr="00AA3963" w:rsidRDefault="002F7130">
      <w:pPr>
        <w:pStyle w:val="E"/>
        <w:spacing w:line="240" w:lineRule="atLeast"/>
        <w:ind w:left="0" w:right="47"/>
        <w:jc w:val="both"/>
        <w:rPr>
          <w:rFonts w:ascii="Times New Roman" w:hAnsi="Times New Roman" w:cs="Times New Roman"/>
          <w:sz w:val="18"/>
          <w:szCs w:val="18"/>
          <w:lang w:val="en-US"/>
        </w:rPr>
      </w:pPr>
    </w:p>
    <w:p w:rsidR="00787174" w:rsidRPr="00AA3963" w:rsidRDefault="00787174" w:rsidP="0078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(Mr. Apichart Sayasit)</w:t>
      </w:r>
    </w:p>
    <w:p w:rsidR="00BD55A0" w:rsidRPr="00AA3963" w:rsidRDefault="00787174" w:rsidP="0078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Certified Public Accountant, Registration No. 4229</w:t>
      </w:r>
    </w:p>
    <w:p w:rsidR="00DB7F07" w:rsidRPr="00AA3963" w:rsidRDefault="0093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Baker Tilly Audit and Advisory Services (Thailand) Ltd.</w:t>
      </w:r>
    </w:p>
    <w:p w:rsidR="00CE1E36" w:rsidRPr="00AA3963" w:rsidRDefault="00CE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A3963">
        <w:rPr>
          <w:rFonts w:ascii="Times New Roman" w:hAnsi="Times New Roman" w:cs="Times New Roman"/>
        </w:rPr>
        <w:t>Bangkok</w:t>
      </w:r>
    </w:p>
    <w:p w:rsidR="00CE1E36" w:rsidRPr="00AA3963" w:rsidRDefault="008912B2" w:rsidP="00233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Pr>
          <w:rFonts w:ascii="Times New Roman" w:hAnsi="Times New Roman"/>
          <w:szCs w:val="22"/>
        </w:rPr>
        <w:t>November 12</w:t>
      </w:r>
      <w:r w:rsidR="006C4FAD">
        <w:rPr>
          <w:rFonts w:ascii="Times New Roman" w:hAnsi="Times New Roman"/>
          <w:szCs w:val="22"/>
        </w:rPr>
        <w:t>, 201</w:t>
      </w:r>
      <w:r w:rsidR="005B19F0">
        <w:rPr>
          <w:rFonts w:ascii="Times New Roman" w:hAnsi="Times New Roman"/>
          <w:szCs w:val="22"/>
        </w:rPr>
        <w:t>8</w:t>
      </w:r>
    </w:p>
    <w:sectPr w:rsidR="00CE1E36" w:rsidRPr="00AA3963" w:rsidSect="00DB7F07">
      <w:headerReference w:type="default" r:id="rId9"/>
      <w:footerReference w:type="default" r:id="rId10"/>
      <w:type w:val="continuous"/>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534" w:rsidRDefault="00EC1534" w:rsidP="00CE1E36">
      <w:r>
        <w:separator/>
      </w:r>
    </w:p>
  </w:endnote>
  <w:endnote w:type="continuationSeparator" w:id="0">
    <w:p w:rsidR="00EC1534" w:rsidRDefault="00EC1534"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631145" w:rsidP="005B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r>
      <w:rPr>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534" w:rsidRDefault="00EC1534" w:rsidP="00CE1E36">
      <w:r>
        <w:separator/>
      </w:r>
    </w:p>
  </w:footnote>
  <w:footnote w:type="continuationSeparator" w:id="0">
    <w:p w:rsidR="00EC1534" w:rsidRDefault="00EC1534" w:rsidP="00CE1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E067B1">
    <w:pPr>
      <w:pStyle w:val="AAFrameLogo"/>
      <w:framePr w:wrap="around"/>
      <w:rPr>
        <w:lang w:val="en-GB"/>
      </w:rPr>
    </w:pPr>
    <w:r>
      <w:rPr>
        <w:noProof/>
      </w:rPr>
      <w:drawing>
        <wp:anchor distT="0" distB="0" distL="114300" distR="114300" simplePos="0" relativeHeight="251657728" behindDoc="1" locked="0" layoutInCell="0" allowOverlap="1">
          <wp:simplePos x="0" y="0"/>
          <wp:positionH relativeFrom="column">
            <wp:posOffset>0</wp:posOffset>
          </wp:positionH>
          <wp:positionV relativeFrom="paragraph">
            <wp:posOffset>0</wp:posOffset>
          </wp:positionV>
          <wp:extent cx="573405" cy="573405"/>
          <wp:effectExtent l="19050" t="0" r="0" b="0"/>
          <wp:wrapThrough wrapText="bothSides">
            <wp:wrapPolygon edited="0">
              <wp:start x="-718" y="0"/>
              <wp:lineTo x="-718" y="20811"/>
              <wp:lineTo x="21528" y="20811"/>
              <wp:lineTo x="21528" y="0"/>
              <wp:lineTo x="-718" y="0"/>
            </wp:wrapPolygon>
          </wp:wrapThrough>
          <wp:docPr id="1" name="Picture 1" descr="C:\Project\Arthur Andersen\Logos\BW_Fax\bmp\O_bw_6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Arthur Andersen\Logos\BW_Fax\bmp\O_bw_60.bmp"/>
                  <pic:cNvPicPr>
                    <a:picLocks noChangeAspect="1" noChangeArrowheads="1"/>
                  </pic:cNvPicPr>
                </pic:nvPicPr>
                <pic:blipFill>
                  <a:blip r:embed="rId1"/>
                  <a:srcRect/>
                  <a:stretch>
                    <a:fillRect/>
                  </a:stretch>
                </pic:blipFill>
                <pic:spPr bwMode="auto">
                  <a:xfrm>
                    <a:off x="0" y="0"/>
                    <a:ext cx="573405" cy="573405"/>
                  </a:xfrm>
                  <a:prstGeom prst="rect">
                    <a:avLst/>
                  </a:prstGeom>
                  <a:noFill/>
                  <a:ln w="9525">
                    <a:noFill/>
                    <a:miter lim="800000"/>
                    <a:headEnd/>
                    <a:tailEnd/>
                  </a:ln>
                </pic:spPr>
              </pic:pic>
            </a:graphicData>
          </a:graphic>
        </wp:anchor>
      </w:drawing>
    </w:r>
  </w:p>
  <w:p w:rsidR="00631145" w:rsidRDefault="00631145">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631145">
    <w:pPr>
      <w:pStyle w:val="Heading5"/>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95844"/>
    <w:multiLevelType w:val="hybridMultilevel"/>
    <w:tmpl w:val="E3D28F72"/>
    <w:lvl w:ilvl="0" w:tplc="04090011">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9D5512"/>
    <w:multiLevelType w:val="multilevel"/>
    <w:tmpl w:val="99085F8A"/>
    <w:lvl w:ilvl="0">
      <w:start w:val="1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B086EE6"/>
    <w:multiLevelType w:val="hybridMultilevel"/>
    <w:tmpl w:val="C5E45A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387C49"/>
    <w:multiLevelType w:val="multilevel"/>
    <w:tmpl w:val="B05092B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A270E34"/>
    <w:multiLevelType w:val="multilevel"/>
    <w:tmpl w:val="0A28EE52"/>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88E1BDF"/>
    <w:multiLevelType w:val="multilevel"/>
    <w:tmpl w:val="F2C88E64"/>
    <w:lvl w:ilvl="0">
      <w:start w:val="22"/>
      <w:numFmt w:val="decimal"/>
      <w:lvlText w:val="%1"/>
      <w:lvlJc w:val="left"/>
      <w:pPr>
        <w:tabs>
          <w:tab w:val="num" w:pos="360"/>
        </w:tabs>
        <w:ind w:left="360" w:hanging="360"/>
      </w:pPr>
      <w:rPr>
        <w:rFonts w:hint="default"/>
      </w:rPr>
    </w:lvl>
    <w:lvl w:ilvl="1">
      <w:start w:val="2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235E24"/>
    <w:multiLevelType w:val="hybridMultilevel"/>
    <w:tmpl w:val="63425C5C"/>
    <w:lvl w:ilvl="0" w:tplc="F8CEAAB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C3C2263"/>
    <w:multiLevelType w:val="hybridMultilevel"/>
    <w:tmpl w:val="0F4ADAA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E231F1"/>
    <w:multiLevelType w:val="hybridMultilevel"/>
    <w:tmpl w:val="1C22CE34"/>
    <w:lvl w:ilvl="0" w:tplc="A63A869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3FF518D"/>
    <w:multiLevelType w:val="hybridMultilevel"/>
    <w:tmpl w:val="E8C6B2C0"/>
    <w:lvl w:ilvl="0" w:tplc="EC4E2FC4">
      <w:start w:val="1"/>
      <w:numFmt w:val="decimal"/>
      <w:lvlText w:val="%1."/>
      <w:lvlJc w:val="left"/>
      <w:pPr>
        <w:tabs>
          <w:tab w:val="num" w:pos="390"/>
        </w:tabs>
        <w:ind w:left="390" w:hanging="360"/>
      </w:pPr>
      <w:rPr>
        <w:rFonts w:hint="default"/>
      </w:rPr>
    </w:lvl>
    <w:lvl w:ilvl="1" w:tplc="04090019" w:tentative="1">
      <w:start w:val="1"/>
      <w:numFmt w:val="lowerLetter"/>
      <w:lvlText w:val="%2."/>
      <w:lvlJc w:val="left"/>
      <w:pPr>
        <w:tabs>
          <w:tab w:val="num" w:pos="1110"/>
        </w:tabs>
        <w:ind w:left="1110" w:hanging="360"/>
      </w:pPr>
    </w:lvl>
    <w:lvl w:ilvl="2" w:tplc="0409001B" w:tentative="1">
      <w:start w:val="1"/>
      <w:numFmt w:val="lowerRoman"/>
      <w:lvlText w:val="%3."/>
      <w:lvlJc w:val="right"/>
      <w:pPr>
        <w:tabs>
          <w:tab w:val="num" w:pos="1830"/>
        </w:tabs>
        <w:ind w:left="1830" w:hanging="180"/>
      </w:pPr>
    </w:lvl>
    <w:lvl w:ilvl="3" w:tplc="0409000F" w:tentative="1">
      <w:start w:val="1"/>
      <w:numFmt w:val="decimal"/>
      <w:lvlText w:val="%4."/>
      <w:lvlJc w:val="left"/>
      <w:pPr>
        <w:tabs>
          <w:tab w:val="num" w:pos="2550"/>
        </w:tabs>
        <w:ind w:left="2550" w:hanging="360"/>
      </w:pPr>
    </w:lvl>
    <w:lvl w:ilvl="4" w:tplc="04090019" w:tentative="1">
      <w:start w:val="1"/>
      <w:numFmt w:val="lowerLetter"/>
      <w:lvlText w:val="%5."/>
      <w:lvlJc w:val="left"/>
      <w:pPr>
        <w:tabs>
          <w:tab w:val="num" w:pos="3270"/>
        </w:tabs>
        <w:ind w:left="3270" w:hanging="360"/>
      </w:pPr>
    </w:lvl>
    <w:lvl w:ilvl="5" w:tplc="0409001B" w:tentative="1">
      <w:start w:val="1"/>
      <w:numFmt w:val="lowerRoman"/>
      <w:lvlText w:val="%6."/>
      <w:lvlJc w:val="right"/>
      <w:pPr>
        <w:tabs>
          <w:tab w:val="num" w:pos="3990"/>
        </w:tabs>
        <w:ind w:left="3990" w:hanging="180"/>
      </w:pPr>
    </w:lvl>
    <w:lvl w:ilvl="6" w:tplc="0409000F" w:tentative="1">
      <w:start w:val="1"/>
      <w:numFmt w:val="decimal"/>
      <w:lvlText w:val="%7."/>
      <w:lvlJc w:val="left"/>
      <w:pPr>
        <w:tabs>
          <w:tab w:val="num" w:pos="4710"/>
        </w:tabs>
        <w:ind w:left="4710" w:hanging="360"/>
      </w:pPr>
    </w:lvl>
    <w:lvl w:ilvl="7" w:tplc="04090019" w:tentative="1">
      <w:start w:val="1"/>
      <w:numFmt w:val="lowerLetter"/>
      <w:lvlText w:val="%8."/>
      <w:lvlJc w:val="left"/>
      <w:pPr>
        <w:tabs>
          <w:tab w:val="num" w:pos="5430"/>
        </w:tabs>
        <w:ind w:left="5430" w:hanging="360"/>
      </w:pPr>
    </w:lvl>
    <w:lvl w:ilvl="8" w:tplc="0409001B" w:tentative="1">
      <w:start w:val="1"/>
      <w:numFmt w:val="lowerRoman"/>
      <w:lvlText w:val="%9."/>
      <w:lvlJc w:val="right"/>
      <w:pPr>
        <w:tabs>
          <w:tab w:val="num" w:pos="6150"/>
        </w:tabs>
        <w:ind w:left="6150" w:hanging="180"/>
      </w:pPr>
    </w:lvl>
  </w:abstractNum>
  <w:abstractNum w:abstractNumId="24" w15:restartNumberingAfterBreak="0">
    <w:nsid w:val="47AE34DA"/>
    <w:multiLevelType w:val="multilevel"/>
    <w:tmpl w:val="2DA44FE2"/>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FB0777"/>
    <w:multiLevelType w:val="multilevel"/>
    <w:tmpl w:val="0A083114"/>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03604"/>
    <w:multiLevelType w:val="hybridMultilevel"/>
    <w:tmpl w:val="68F86CD8"/>
    <w:lvl w:ilvl="0" w:tplc="FE9E87C2">
      <w:start w:val="1"/>
      <w:numFmt w:val="decimal"/>
      <w:lvlText w:val="%1."/>
      <w:lvlJc w:val="left"/>
      <w:pPr>
        <w:tabs>
          <w:tab w:val="num" w:pos="390"/>
        </w:tabs>
        <w:ind w:left="390" w:hanging="360"/>
      </w:pPr>
      <w:rPr>
        <w:rFonts w:ascii="Times New Roman" w:eastAsia="Times New Roman" w:hAnsi="Times New Roman" w:cs="Times New Roman"/>
      </w:rPr>
    </w:lvl>
    <w:lvl w:ilvl="1" w:tplc="04090019" w:tentative="1">
      <w:start w:val="1"/>
      <w:numFmt w:val="lowerLetter"/>
      <w:lvlText w:val="%2."/>
      <w:lvlJc w:val="left"/>
      <w:pPr>
        <w:tabs>
          <w:tab w:val="num" w:pos="1110"/>
        </w:tabs>
        <w:ind w:left="1110" w:hanging="360"/>
      </w:pPr>
    </w:lvl>
    <w:lvl w:ilvl="2" w:tplc="0409001B" w:tentative="1">
      <w:start w:val="1"/>
      <w:numFmt w:val="lowerRoman"/>
      <w:lvlText w:val="%3."/>
      <w:lvlJc w:val="right"/>
      <w:pPr>
        <w:tabs>
          <w:tab w:val="num" w:pos="1830"/>
        </w:tabs>
        <w:ind w:left="1830" w:hanging="180"/>
      </w:pPr>
    </w:lvl>
    <w:lvl w:ilvl="3" w:tplc="0409000F" w:tentative="1">
      <w:start w:val="1"/>
      <w:numFmt w:val="decimal"/>
      <w:lvlText w:val="%4."/>
      <w:lvlJc w:val="left"/>
      <w:pPr>
        <w:tabs>
          <w:tab w:val="num" w:pos="2550"/>
        </w:tabs>
        <w:ind w:left="2550" w:hanging="360"/>
      </w:pPr>
    </w:lvl>
    <w:lvl w:ilvl="4" w:tplc="04090019" w:tentative="1">
      <w:start w:val="1"/>
      <w:numFmt w:val="lowerLetter"/>
      <w:lvlText w:val="%5."/>
      <w:lvlJc w:val="left"/>
      <w:pPr>
        <w:tabs>
          <w:tab w:val="num" w:pos="3270"/>
        </w:tabs>
        <w:ind w:left="3270" w:hanging="360"/>
      </w:pPr>
    </w:lvl>
    <w:lvl w:ilvl="5" w:tplc="0409001B" w:tentative="1">
      <w:start w:val="1"/>
      <w:numFmt w:val="lowerRoman"/>
      <w:lvlText w:val="%6."/>
      <w:lvlJc w:val="right"/>
      <w:pPr>
        <w:tabs>
          <w:tab w:val="num" w:pos="3990"/>
        </w:tabs>
        <w:ind w:left="3990" w:hanging="180"/>
      </w:pPr>
    </w:lvl>
    <w:lvl w:ilvl="6" w:tplc="0409000F" w:tentative="1">
      <w:start w:val="1"/>
      <w:numFmt w:val="decimal"/>
      <w:lvlText w:val="%7."/>
      <w:lvlJc w:val="left"/>
      <w:pPr>
        <w:tabs>
          <w:tab w:val="num" w:pos="4710"/>
        </w:tabs>
        <w:ind w:left="4710" w:hanging="360"/>
      </w:pPr>
    </w:lvl>
    <w:lvl w:ilvl="7" w:tplc="04090019" w:tentative="1">
      <w:start w:val="1"/>
      <w:numFmt w:val="lowerLetter"/>
      <w:lvlText w:val="%8."/>
      <w:lvlJc w:val="left"/>
      <w:pPr>
        <w:tabs>
          <w:tab w:val="num" w:pos="5430"/>
        </w:tabs>
        <w:ind w:left="5430" w:hanging="360"/>
      </w:pPr>
    </w:lvl>
    <w:lvl w:ilvl="8" w:tplc="0409001B" w:tentative="1">
      <w:start w:val="1"/>
      <w:numFmt w:val="lowerRoman"/>
      <w:lvlText w:val="%9."/>
      <w:lvlJc w:val="right"/>
      <w:pPr>
        <w:tabs>
          <w:tab w:val="num" w:pos="6150"/>
        </w:tabs>
        <w:ind w:left="6150" w:hanging="180"/>
      </w:pPr>
    </w:lvl>
  </w:abstractNum>
  <w:abstractNum w:abstractNumId="27" w15:restartNumberingAfterBreak="0">
    <w:nsid w:val="58BE4532"/>
    <w:multiLevelType w:val="hybridMultilevel"/>
    <w:tmpl w:val="CA2206A8"/>
    <w:lvl w:ilvl="0" w:tplc="DE8A0612">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140B69"/>
    <w:multiLevelType w:val="multilevel"/>
    <w:tmpl w:val="0F4ADA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791FF6"/>
    <w:multiLevelType w:val="hybridMultilevel"/>
    <w:tmpl w:val="C9D21168"/>
    <w:lvl w:ilvl="0" w:tplc="894CAC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FE196E"/>
    <w:multiLevelType w:val="hybridMultilevel"/>
    <w:tmpl w:val="38F2E6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7A03AB8"/>
    <w:multiLevelType w:val="hybridMultilevel"/>
    <w:tmpl w:val="B6266680"/>
    <w:lvl w:ilvl="0" w:tplc="8E6E7EE0">
      <w:start w:val="2"/>
      <w:numFmt w:val="decimal"/>
      <w:lvlText w:val="%1"/>
      <w:lvlJc w:val="left"/>
      <w:pPr>
        <w:tabs>
          <w:tab w:val="num" w:pos="720"/>
        </w:tabs>
        <w:ind w:left="720" w:hanging="360"/>
      </w:pPr>
      <w:rPr>
        <w:rFonts w:hint="default"/>
      </w:rPr>
    </w:lvl>
    <w:lvl w:ilvl="1" w:tplc="A256466C">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0C17DB"/>
    <w:multiLevelType w:val="hybridMultilevel"/>
    <w:tmpl w:val="5BCAC478"/>
    <w:lvl w:ilvl="0" w:tplc="2594EB10">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31"/>
  </w:num>
  <w:num w:numId="14">
    <w:abstractNumId w:val="19"/>
  </w:num>
  <w:num w:numId="15">
    <w:abstractNumId w:val="22"/>
  </w:num>
  <w:num w:numId="16">
    <w:abstractNumId w:val="34"/>
  </w:num>
  <w:num w:numId="17">
    <w:abstractNumId w:val="10"/>
  </w:num>
  <w:num w:numId="18">
    <w:abstractNumId w:val="30"/>
  </w:num>
  <w:num w:numId="19">
    <w:abstractNumId w:val="17"/>
  </w:num>
  <w:num w:numId="20">
    <w:abstractNumId w:val="33"/>
  </w:num>
  <w:num w:numId="21">
    <w:abstractNumId w:val="24"/>
  </w:num>
  <w:num w:numId="22">
    <w:abstractNumId w:val="16"/>
  </w:num>
  <w:num w:numId="23">
    <w:abstractNumId w:val="11"/>
  </w:num>
  <w:num w:numId="24">
    <w:abstractNumId w:val="26"/>
  </w:num>
  <w:num w:numId="25">
    <w:abstractNumId w:val="23"/>
  </w:num>
  <w:num w:numId="26">
    <w:abstractNumId w:val="12"/>
  </w:num>
  <w:num w:numId="27">
    <w:abstractNumId w:val="14"/>
  </w:num>
  <w:num w:numId="28">
    <w:abstractNumId w:val="25"/>
  </w:num>
  <w:num w:numId="29">
    <w:abstractNumId w:val="20"/>
  </w:num>
  <w:num w:numId="30">
    <w:abstractNumId w:val="27"/>
  </w:num>
  <w:num w:numId="31">
    <w:abstractNumId w:val="32"/>
  </w:num>
  <w:num w:numId="32">
    <w:abstractNumId w:val="13"/>
  </w:num>
  <w:num w:numId="33">
    <w:abstractNumId w:val="18"/>
  </w:num>
  <w:num w:numId="34">
    <w:abstractNumId w:val="28"/>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B"/>
    <w:rsid w:val="00000F09"/>
    <w:rsid w:val="000018CD"/>
    <w:rsid w:val="0000236E"/>
    <w:rsid w:val="000034E0"/>
    <w:rsid w:val="00003846"/>
    <w:rsid w:val="00004335"/>
    <w:rsid w:val="000043A5"/>
    <w:rsid w:val="00004D6D"/>
    <w:rsid w:val="00005991"/>
    <w:rsid w:val="000070FF"/>
    <w:rsid w:val="00007D0E"/>
    <w:rsid w:val="00010C7E"/>
    <w:rsid w:val="000114DC"/>
    <w:rsid w:val="00012E58"/>
    <w:rsid w:val="000139CD"/>
    <w:rsid w:val="00013D4B"/>
    <w:rsid w:val="00014BE0"/>
    <w:rsid w:val="00014D78"/>
    <w:rsid w:val="00015B9B"/>
    <w:rsid w:val="00016A24"/>
    <w:rsid w:val="00017243"/>
    <w:rsid w:val="00020626"/>
    <w:rsid w:val="0002096F"/>
    <w:rsid w:val="00020FFA"/>
    <w:rsid w:val="00021BE1"/>
    <w:rsid w:val="00021DA1"/>
    <w:rsid w:val="0002271D"/>
    <w:rsid w:val="000229D2"/>
    <w:rsid w:val="00022F10"/>
    <w:rsid w:val="00023D33"/>
    <w:rsid w:val="00026A5A"/>
    <w:rsid w:val="00026E26"/>
    <w:rsid w:val="00027079"/>
    <w:rsid w:val="000278FB"/>
    <w:rsid w:val="00030BE3"/>
    <w:rsid w:val="0003221D"/>
    <w:rsid w:val="000324F8"/>
    <w:rsid w:val="000332CD"/>
    <w:rsid w:val="00033330"/>
    <w:rsid w:val="00034F44"/>
    <w:rsid w:val="00035634"/>
    <w:rsid w:val="00035DE5"/>
    <w:rsid w:val="0003634F"/>
    <w:rsid w:val="000372C4"/>
    <w:rsid w:val="0004055F"/>
    <w:rsid w:val="00042216"/>
    <w:rsid w:val="00042B13"/>
    <w:rsid w:val="00042D89"/>
    <w:rsid w:val="00043A48"/>
    <w:rsid w:val="00046332"/>
    <w:rsid w:val="00046B92"/>
    <w:rsid w:val="00046E87"/>
    <w:rsid w:val="00047490"/>
    <w:rsid w:val="00047517"/>
    <w:rsid w:val="000476BF"/>
    <w:rsid w:val="000508BD"/>
    <w:rsid w:val="00052A76"/>
    <w:rsid w:val="00060D79"/>
    <w:rsid w:val="000620B0"/>
    <w:rsid w:val="000623AC"/>
    <w:rsid w:val="000623CA"/>
    <w:rsid w:val="0006272D"/>
    <w:rsid w:val="00063773"/>
    <w:rsid w:val="00063B38"/>
    <w:rsid w:val="00064DE3"/>
    <w:rsid w:val="00064F72"/>
    <w:rsid w:val="00065F59"/>
    <w:rsid w:val="0006629A"/>
    <w:rsid w:val="000702A7"/>
    <w:rsid w:val="000702F8"/>
    <w:rsid w:val="000704E0"/>
    <w:rsid w:val="000709E8"/>
    <w:rsid w:val="00073175"/>
    <w:rsid w:val="00074CA7"/>
    <w:rsid w:val="0007574F"/>
    <w:rsid w:val="000763EC"/>
    <w:rsid w:val="00076F57"/>
    <w:rsid w:val="000772F2"/>
    <w:rsid w:val="00080B67"/>
    <w:rsid w:val="0008132A"/>
    <w:rsid w:val="00081BF9"/>
    <w:rsid w:val="00081D4B"/>
    <w:rsid w:val="00082A97"/>
    <w:rsid w:val="0008348B"/>
    <w:rsid w:val="00083686"/>
    <w:rsid w:val="00084243"/>
    <w:rsid w:val="000847DD"/>
    <w:rsid w:val="000851F3"/>
    <w:rsid w:val="0008568A"/>
    <w:rsid w:val="000860DE"/>
    <w:rsid w:val="00086932"/>
    <w:rsid w:val="00086CB6"/>
    <w:rsid w:val="00087096"/>
    <w:rsid w:val="000871D8"/>
    <w:rsid w:val="0008723E"/>
    <w:rsid w:val="00087E75"/>
    <w:rsid w:val="000909CC"/>
    <w:rsid w:val="000920D3"/>
    <w:rsid w:val="00092230"/>
    <w:rsid w:val="00092D38"/>
    <w:rsid w:val="0009491E"/>
    <w:rsid w:val="00095481"/>
    <w:rsid w:val="000956A3"/>
    <w:rsid w:val="00095892"/>
    <w:rsid w:val="0009710A"/>
    <w:rsid w:val="0009712A"/>
    <w:rsid w:val="000978CC"/>
    <w:rsid w:val="00097E97"/>
    <w:rsid w:val="000A1EB4"/>
    <w:rsid w:val="000A2763"/>
    <w:rsid w:val="000A397E"/>
    <w:rsid w:val="000A3AA2"/>
    <w:rsid w:val="000B0664"/>
    <w:rsid w:val="000B130E"/>
    <w:rsid w:val="000B1F91"/>
    <w:rsid w:val="000B2BA4"/>
    <w:rsid w:val="000B42E1"/>
    <w:rsid w:val="000B5478"/>
    <w:rsid w:val="000B7028"/>
    <w:rsid w:val="000B70EF"/>
    <w:rsid w:val="000B76E6"/>
    <w:rsid w:val="000B783C"/>
    <w:rsid w:val="000C036D"/>
    <w:rsid w:val="000C31F6"/>
    <w:rsid w:val="000C42D7"/>
    <w:rsid w:val="000C5B49"/>
    <w:rsid w:val="000C641A"/>
    <w:rsid w:val="000C6588"/>
    <w:rsid w:val="000C75A2"/>
    <w:rsid w:val="000C7E5F"/>
    <w:rsid w:val="000D09D4"/>
    <w:rsid w:val="000D0EF3"/>
    <w:rsid w:val="000D2122"/>
    <w:rsid w:val="000D2279"/>
    <w:rsid w:val="000D293E"/>
    <w:rsid w:val="000D2B9F"/>
    <w:rsid w:val="000D31D0"/>
    <w:rsid w:val="000D3CB6"/>
    <w:rsid w:val="000D656F"/>
    <w:rsid w:val="000D7A3D"/>
    <w:rsid w:val="000E0EA9"/>
    <w:rsid w:val="000E14E3"/>
    <w:rsid w:val="000E29D4"/>
    <w:rsid w:val="000E33AC"/>
    <w:rsid w:val="000E378A"/>
    <w:rsid w:val="000E4056"/>
    <w:rsid w:val="000E4CBD"/>
    <w:rsid w:val="000E54E2"/>
    <w:rsid w:val="000E6D81"/>
    <w:rsid w:val="000E70C1"/>
    <w:rsid w:val="000E72BF"/>
    <w:rsid w:val="000E7B52"/>
    <w:rsid w:val="000F12F7"/>
    <w:rsid w:val="000F35F2"/>
    <w:rsid w:val="000F3DF0"/>
    <w:rsid w:val="000F494D"/>
    <w:rsid w:val="000F5A24"/>
    <w:rsid w:val="000F6705"/>
    <w:rsid w:val="000F6FE8"/>
    <w:rsid w:val="001004E1"/>
    <w:rsid w:val="0010083E"/>
    <w:rsid w:val="00102118"/>
    <w:rsid w:val="0010267D"/>
    <w:rsid w:val="00102C71"/>
    <w:rsid w:val="00102FD9"/>
    <w:rsid w:val="00105264"/>
    <w:rsid w:val="001053EE"/>
    <w:rsid w:val="00105F51"/>
    <w:rsid w:val="00106DEB"/>
    <w:rsid w:val="00107E4B"/>
    <w:rsid w:val="00110C4C"/>
    <w:rsid w:val="00112283"/>
    <w:rsid w:val="00112692"/>
    <w:rsid w:val="00112AD8"/>
    <w:rsid w:val="00113148"/>
    <w:rsid w:val="0011338D"/>
    <w:rsid w:val="00114C12"/>
    <w:rsid w:val="00116A86"/>
    <w:rsid w:val="00116B29"/>
    <w:rsid w:val="001173EF"/>
    <w:rsid w:val="0011757B"/>
    <w:rsid w:val="001178D9"/>
    <w:rsid w:val="00120A11"/>
    <w:rsid w:val="001211DB"/>
    <w:rsid w:val="00122F23"/>
    <w:rsid w:val="00126328"/>
    <w:rsid w:val="00126D10"/>
    <w:rsid w:val="00127DF5"/>
    <w:rsid w:val="00130680"/>
    <w:rsid w:val="00130757"/>
    <w:rsid w:val="00130AB2"/>
    <w:rsid w:val="00130AE4"/>
    <w:rsid w:val="0013118D"/>
    <w:rsid w:val="00131656"/>
    <w:rsid w:val="00131A49"/>
    <w:rsid w:val="00131AAE"/>
    <w:rsid w:val="001325F3"/>
    <w:rsid w:val="001331C5"/>
    <w:rsid w:val="001339A7"/>
    <w:rsid w:val="00133D3D"/>
    <w:rsid w:val="0013452B"/>
    <w:rsid w:val="00135889"/>
    <w:rsid w:val="001367EF"/>
    <w:rsid w:val="00137226"/>
    <w:rsid w:val="0013729C"/>
    <w:rsid w:val="0014084C"/>
    <w:rsid w:val="0014161B"/>
    <w:rsid w:val="00141C7B"/>
    <w:rsid w:val="00142B50"/>
    <w:rsid w:val="00143076"/>
    <w:rsid w:val="001436B6"/>
    <w:rsid w:val="00143B5F"/>
    <w:rsid w:val="00145100"/>
    <w:rsid w:val="00145690"/>
    <w:rsid w:val="00146290"/>
    <w:rsid w:val="00147C8A"/>
    <w:rsid w:val="0015071F"/>
    <w:rsid w:val="00151611"/>
    <w:rsid w:val="001518C8"/>
    <w:rsid w:val="00151C43"/>
    <w:rsid w:val="0015321C"/>
    <w:rsid w:val="00153E94"/>
    <w:rsid w:val="00153F43"/>
    <w:rsid w:val="0015568C"/>
    <w:rsid w:val="00155AC7"/>
    <w:rsid w:val="00156638"/>
    <w:rsid w:val="001566DF"/>
    <w:rsid w:val="001577A1"/>
    <w:rsid w:val="00160408"/>
    <w:rsid w:val="001604B0"/>
    <w:rsid w:val="001604B9"/>
    <w:rsid w:val="00162C5A"/>
    <w:rsid w:val="001634D9"/>
    <w:rsid w:val="001635A5"/>
    <w:rsid w:val="00164D34"/>
    <w:rsid w:val="00164DBF"/>
    <w:rsid w:val="001653C5"/>
    <w:rsid w:val="00165667"/>
    <w:rsid w:val="001659C0"/>
    <w:rsid w:val="00165AA4"/>
    <w:rsid w:val="00165ACC"/>
    <w:rsid w:val="001665FF"/>
    <w:rsid w:val="00166B65"/>
    <w:rsid w:val="00166E55"/>
    <w:rsid w:val="00170816"/>
    <w:rsid w:val="00170E1E"/>
    <w:rsid w:val="001722D5"/>
    <w:rsid w:val="00172DB8"/>
    <w:rsid w:val="001743C7"/>
    <w:rsid w:val="001744ED"/>
    <w:rsid w:val="00175A4D"/>
    <w:rsid w:val="00176936"/>
    <w:rsid w:val="00176DB3"/>
    <w:rsid w:val="0018151C"/>
    <w:rsid w:val="00182B82"/>
    <w:rsid w:val="0018368A"/>
    <w:rsid w:val="00184913"/>
    <w:rsid w:val="00185AEA"/>
    <w:rsid w:val="0018666F"/>
    <w:rsid w:val="00190CC1"/>
    <w:rsid w:val="00191521"/>
    <w:rsid w:val="00192926"/>
    <w:rsid w:val="001942C4"/>
    <w:rsid w:val="00195F9D"/>
    <w:rsid w:val="00196A74"/>
    <w:rsid w:val="00197677"/>
    <w:rsid w:val="00197E49"/>
    <w:rsid w:val="001A0932"/>
    <w:rsid w:val="001A0B6C"/>
    <w:rsid w:val="001A0DD9"/>
    <w:rsid w:val="001A1BEF"/>
    <w:rsid w:val="001A6D8B"/>
    <w:rsid w:val="001A72BA"/>
    <w:rsid w:val="001A7426"/>
    <w:rsid w:val="001A7AC9"/>
    <w:rsid w:val="001B0711"/>
    <w:rsid w:val="001B11D5"/>
    <w:rsid w:val="001B1A10"/>
    <w:rsid w:val="001B1DBF"/>
    <w:rsid w:val="001B4787"/>
    <w:rsid w:val="001B48AB"/>
    <w:rsid w:val="001B6560"/>
    <w:rsid w:val="001B6FCD"/>
    <w:rsid w:val="001B7733"/>
    <w:rsid w:val="001B77B5"/>
    <w:rsid w:val="001B7AE3"/>
    <w:rsid w:val="001B7D8E"/>
    <w:rsid w:val="001C0837"/>
    <w:rsid w:val="001C0BBD"/>
    <w:rsid w:val="001C139F"/>
    <w:rsid w:val="001C159D"/>
    <w:rsid w:val="001C2F8D"/>
    <w:rsid w:val="001C320C"/>
    <w:rsid w:val="001C3A93"/>
    <w:rsid w:val="001C426F"/>
    <w:rsid w:val="001C440F"/>
    <w:rsid w:val="001C6DF8"/>
    <w:rsid w:val="001C7E9D"/>
    <w:rsid w:val="001D1BA5"/>
    <w:rsid w:val="001D3327"/>
    <w:rsid w:val="001D3D48"/>
    <w:rsid w:val="001D4E58"/>
    <w:rsid w:val="001D538D"/>
    <w:rsid w:val="001D6355"/>
    <w:rsid w:val="001D6499"/>
    <w:rsid w:val="001D7635"/>
    <w:rsid w:val="001D7DDA"/>
    <w:rsid w:val="001E2E43"/>
    <w:rsid w:val="001E2E8E"/>
    <w:rsid w:val="001E323F"/>
    <w:rsid w:val="001E3516"/>
    <w:rsid w:val="001E3541"/>
    <w:rsid w:val="001E3765"/>
    <w:rsid w:val="001E5502"/>
    <w:rsid w:val="001E6648"/>
    <w:rsid w:val="001E6F51"/>
    <w:rsid w:val="001E7243"/>
    <w:rsid w:val="001F112C"/>
    <w:rsid w:val="001F1897"/>
    <w:rsid w:val="001F1C59"/>
    <w:rsid w:val="001F364D"/>
    <w:rsid w:val="001F3D35"/>
    <w:rsid w:val="001F42AC"/>
    <w:rsid w:val="001F5C8C"/>
    <w:rsid w:val="001F68ED"/>
    <w:rsid w:val="001F79BC"/>
    <w:rsid w:val="00200B9F"/>
    <w:rsid w:val="0020263B"/>
    <w:rsid w:val="00202BDD"/>
    <w:rsid w:val="00202F6A"/>
    <w:rsid w:val="002059F1"/>
    <w:rsid w:val="00205CC0"/>
    <w:rsid w:val="00205F65"/>
    <w:rsid w:val="0020689A"/>
    <w:rsid w:val="00210CB6"/>
    <w:rsid w:val="002112DC"/>
    <w:rsid w:val="00211701"/>
    <w:rsid w:val="00211CAD"/>
    <w:rsid w:val="00211E04"/>
    <w:rsid w:val="00212119"/>
    <w:rsid w:val="00212F85"/>
    <w:rsid w:val="002130B8"/>
    <w:rsid w:val="00213E4F"/>
    <w:rsid w:val="0021544F"/>
    <w:rsid w:val="00215DAC"/>
    <w:rsid w:val="00216E50"/>
    <w:rsid w:val="00217573"/>
    <w:rsid w:val="002177B7"/>
    <w:rsid w:val="00220901"/>
    <w:rsid w:val="00220CFF"/>
    <w:rsid w:val="00220F65"/>
    <w:rsid w:val="00222D2F"/>
    <w:rsid w:val="002236D9"/>
    <w:rsid w:val="002244E6"/>
    <w:rsid w:val="00224798"/>
    <w:rsid w:val="00224963"/>
    <w:rsid w:val="002262AE"/>
    <w:rsid w:val="002277BA"/>
    <w:rsid w:val="00227A3B"/>
    <w:rsid w:val="00231524"/>
    <w:rsid w:val="00231881"/>
    <w:rsid w:val="002318F8"/>
    <w:rsid w:val="002327E6"/>
    <w:rsid w:val="00232C87"/>
    <w:rsid w:val="00232DA6"/>
    <w:rsid w:val="00232E23"/>
    <w:rsid w:val="00233219"/>
    <w:rsid w:val="00233710"/>
    <w:rsid w:val="00233882"/>
    <w:rsid w:val="00233B4C"/>
    <w:rsid w:val="00236CF8"/>
    <w:rsid w:val="00240408"/>
    <w:rsid w:val="00240D8B"/>
    <w:rsid w:val="00241C88"/>
    <w:rsid w:val="00241F9B"/>
    <w:rsid w:val="00242E61"/>
    <w:rsid w:val="00242F57"/>
    <w:rsid w:val="00244258"/>
    <w:rsid w:val="00245C8E"/>
    <w:rsid w:val="00246937"/>
    <w:rsid w:val="00246CA9"/>
    <w:rsid w:val="00247AFD"/>
    <w:rsid w:val="0025065C"/>
    <w:rsid w:val="00250790"/>
    <w:rsid w:val="00251029"/>
    <w:rsid w:val="00253207"/>
    <w:rsid w:val="00254C7F"/>
    <w:rsid w:val="0025742F"/>
    <w:rsid w:val="0026502C"/>
    <w:rsid w:val="00265E8D"/>
    <w:rsid w:val="0027199B"/>
    <w:rsid w:val="00273C38"/>
    <w:rsid w:val="002740B1"/>
    <w:rsid w:val="0027507A"/>
    <w:rsid w:val="002750E0"/>
    <w:rsid w:val="00275BDE"/>
    <w:rsid w:val="00277AA1"/>
    <w:rsid w:val="00277F2F"/>
    <w:rsid w:val="00281055"/>
    <w:rsid w:val="00281095"/>
    <w:rsid w:val="002857CD"/>
    <w:rsid w:val="00286B27"/>
    <w:rsid w:val="00287EC9"/>
    <w:rsid w:val="002907C3"/>
    <w:rsid w:val="00291BD7"/>
    <w:rsid w:val="002927B2"/>
    <w:rsid w:val="00292D92"/>
    <w:rsid w:val="00292E9C"/>
    <w:rsid w:val="00293534"/>
    <w:rsid w:val="00293DC1"/>
    <w:rsid w:val="00293DF2"/>
    <w:rsid w:val="0029429F"/>
    <w:rsid w:val="0029467F"/>
    <w:rsid w:val="002946A8"/>
    <w:rsid w:val="00295712"/>
    <w:rsid w:val="00296D6A"/>
    <w:rsid w:val="00296DB5"/>
    <w:rsid w:val="00296F39"/>
    <w:rsid w:val="002A0AC6"/>
    <w:rsid w:val="002A3034"/>
    <w:rsid w:val="002A3E9D"/>
    <w:rsid w:val="002A5030"/>
    <w:rsid w:val="002A57A4"/>
    <w:rsid w:val="002A588D"/>
    <w:rsid w:val="002A5C7B"/>
    <w:rsid w:val="002A5EE0"/>
    <w:rsid w:val="002A6821"/>
    <w:rsid w:val="002B18C6"/>
    <w:rsid w:val="002B1A19"/>
    <w:rsid w:val="002B25A9"/>
    <w:rsid w:val="002B3A11"/>
    <w:rsid w:val="002B492E"/>
    <w:rsid w:val="002B4C01"/>
    <w:rsid w:val="002B4CF8"/>
    <w:rsid w:val="002B59DA"/>
    <w:rsid w:val="002B5B47"/>
    <w:rsid w:val="002B6019"/>
    <w:rsid w:val="002B7146"/>
    <w:rsid w:val="002B75F9"/>
    <w:rsid w:val="002C0A0C"/>
    <w:rsid w:val="002C11D9"/>
    <w:rsid w:val="002C4BE0"/>
    <w:rsid w:val="002C4F02"/>
    <w:rsid w:val="002C5043"/>
    <w:rsid w:val="002C66D7"/>
    <w:rsid w:val="002C732D"/>
    <w:rsid w:val="002D0BEA"/>
    <w:rsid w:val="002D0D74"/>
    <w:rsid w:val="002D27D6"/>
    <w:rsid w:val="002D5A00"/>
    <w:rsid w:val="002D65DC"/>
    <w:rsid w:val="002D79CB"/>
    <w:rsid w:val="002E1060"/>
    <w:rsid w:val="002E1820"/>
    <w:rsid w:val="002E225D"/>
    <w:rsid w:val="002E23CF"/>
    <w:rsid w:val="002E5008"/>
    <w:rsid w:val="002E52EA"/>
    <w:rsid w:val="002E54A3"/>
    <w:rsid w:val="002E5A6A"/>
    <w:rsid w:val="002E6960"/>
    <w:rsid w:val="002F02DA"/>
    <w:rsid w:val="002F08A3"/>
    <w:rsid w:val="002F0D79"/>
    <w:rsid w:val="002F136E"/>
    <w:rsid w:val="002F2189"/>
    <w:rsid w:val="002F2DD7"/>
    <w:rsid w:val="002F3043"/>
    <w:rsid w:val="002F3CA8"/>
    <w:rsid w:val="002F3D2D"/>
    <w:rsid w:val="002F7130"/>
    <w:rsid w:val="002F7E32"/>
    <w:rsid w:val="003000D8"/>
    <w:rsid w:val="00300358"/>
    <w:rsid w:val="00300910"/>
    <w:rsid w:val="00304172"/>
    <w:rsid w:val="00306D89"/>
    <w:rsid w:val="00307B56"/>
    <w:rsid w:val="00307EAA"/>
    <w:rsid w:val="00310E2B"/>
    <w:rsid w:val="00311576"/>
    <w:rsid w:val="00313439"/>
    <w:rsid w:val="00313B20"/>
    <w:rsid w:val="003151F0"/>
    <w:rsid w:val="00317A91"/>
    <w:rsid w:val="00321C86"/>
    <w:rsid w:val="003221CE"/>
    <w:rsid w:val="00322C61"/>
    <w:rsid w:val="003237C1"/>
    <w:rsid w:val="003242CA"/>
    <w:rsid w:val="00325ABD"/>
    <w:rsid w:val="0032685B"/>
    <w:rsid w:val="00326F6E"/>
    <w:rsid w:val="00327CB0"/>
    <w:rsid w:val="003301D4"/>
    <w:rsid w:val="003311EB"/>
    <w:rsid w:val="003325FB"/>
    <w:rsid w:val="00334B24"/>
    <w:rsid w:val="00335AA1"/>
    <w:rsid w:val="00335C57"/>
    <w:rsid w:val="00336043"/>
    <w:rsid w:val="00336EB7"/>
    <w:rsid w:val="003379DE"/>
    <w:rsid w:val="00337E1E"/>
    <w:rsid w:val="00340AD1"/>
    <w:rsid w:val="0034109E"/>
    <w:rsid w:val="003415EB"/>
    <w:rsid w:val="00341B0F"/>
    <w:rsid w:val="003432EC"/>
    <w:rsid w:val="003439E8"/>
    <w:rsid w:val="00343D3F"/>
    <w:rsid w:val="00344647"/>
    <w:rsid w:val="00344825"/>
    <w:rsid w:val="00345346"/>
    <w:rsid w:val="00347193"/>
    <w:rsid w:val="00350132"/>
    <w:rsid w:val="00350163"/>
    <w:rsid w:val="0035106A"/>
    <w:rsid w:val="00351124"/>
    <w:rsid w:val="00351B97"/>
    <w:rsid w:val="00352122"/>
    <w:rsid w:val="003539BB"/>
    <w:rsid w:val="00354083"/>
    <w:rsid w:val="00357A6E"/>
    <w:rsid w:val="0036077C"/>
    <w:rsid w:val="0036260F"/>
    <w:rsid w:val="00363236"/>
    <w:rsid w:val="003649EC"/>
    <w:rsid w:val="00364AA6"/>
    <w:rsid w:val="00365CD6"/>
    <w:rsid w:val="00365D21"/>
    <w:rsid w:val="00367510"/>
    <w:rsid w:val="003675FA"/>
    <w:rsid w:val="003726B3"/>
    <w:rsid w:val="00372964"/>
    <w:rsid w:val="00374423"/>
    <w:rsid w:val="00374854"/>
    <w:rsid w:val="00375A75"/>
    <w:rsid w:val="00375DB8"/>
    <w:rsid w:val="00375FD6"/>
    <w:rsid w:val="00376360"/>
    <w:rsid w:val="003765E2"/>
    <w:rsid w:val="00376C4E"/>
    <w:rsid w:val="00376DF5"/>
    <w:rsid w:val="00377149"/>
    <w:rsid w:val="00377C0E"/>
    <w:rsid w:val="00380286"/>
    <w:rsid w:val="00381DE9"/>
    <w:rsid w:val="003821C2"/>
    <w:rsid w:val="00382422"/>
    <w:rsid w:val="0038245C"/>
    <w:rsid w:val="0038299C"/>
    <w:rsid w:val="00383EBD"/>
    <w:rsid w:val="00385D0D"/>
    <w:rsid w:val="003874E2"/>
    <w:rsid w:val="00390253"/>
    <w:rsid w:val="00390505"/>
    <w:rsid w:val="0039239E"/>
    <w:rsid w:val="003927E2"/>
    <w:rsid w:val="00392FFE"/>
    <w:rsid w:val="003964D2"/>
    <w:rsid w:val="00397A93"/>
    <w:rsid w:val="003A0B2F"/>
    <w:rsid w:val="003A1141"/>
    <w:rsid w:val="003A1D36"/>
    <w:rsid w:val="003A3C08"/>
    <w:rsid w:val="003A3C94"/>
    <w:rsid w:val="003A3E3B"/>
    <w:rsid w:val="003A428F"/>
    <w:rsid w:val="003A66DC"/>
    <w:rsid w:val="003A7F05"/>
    <w:rsid w:val="003B0288"/>
    <w:rsid w:val="003B1B2A"/>
    <w:rsid w:val="003B24A0"/>
    <w:rsid w:val="003B3F90"/>
    <w:rsid w:val="003B50D3"/>
    <w:rsid w:val="003B5716"/>
    <w:rsid w:val="003B5998"/>
    <w:rsid w:val="003B6D0F"/>
    <w:rsid w:val="003B7B08"/>
    <w:rsid w:val="003C06C6"/>
    <w:rsid w:val="003C1739"/>
    <w:rsid w:val="003C185F"/>
    <w:rsid w:val="003C2DA0"/>
    <w:rsid w:val="003C7F9C"/>
    <w:rsid w:val="003D0592"/>
    <w:rsid w:val="003D0982"/>
    <w:rsid w:val="003D198A"/>
    <w:rsid w:val="003D1DF1"/>
    <w:rsid w:val="003D1E0B"/>
    <w:rsid w:val="003D310F"/>
    <w:rsid w:val="003D34B0"/>
    <w:rsid w:val="003D41C4"/>
    <w:rsid w:val="003D4355"/>
    <w:rsid w:val="003D4849"/>
    <w:rsid w:val="003D5AC4"/>
    <w:rsid w:val="003D5C5A"/>
    <w:rsid w:val="003D721F"/>
    <w:rsid w:val="003D7678"/>
    <w:rsid w:val="003E0B0B"/>
    <w:rsid w:val="003E1353"/>
    <w:rsid w:val="003E1D63"/>
    <w:rsid w:val="003E2E85"/>
    <w:rsid w:val="003E5DB5"/>
    <w:rsid w:val="003E6C46"/>
    <w:rsid w:val="003E7664"/>
    <w:rsid w:val="003F0FBD"/>
    <w:rsid w:val="003F16FB"/>
    <w:rsid w:val="003F1889"/>
    <w:rsid w:val="003F52C2"/>
    <w:rsid w:val="003F75FA"/>
    <w:rsid w:val="003F779D"/>
    <w:rsid w:val="004002A4"/>
    <w:rsid w:val="00400925"/>
    <w:rsid w:val="00401E58"/>
    <w:rsid w:val="004024B7"/>
    <w:rsid w:val="00402D2F"/>
    <w:rsid w:val="00402DA6"/>
    <w:rsid w:val="00403959"/>
    <w:rsid w:val="00404469"/>
    <w:rsid w:val="004048F8"/>
    <w:rsid w:val="00404D5A"/>
    <w:rsid w:val="00407F79"/>
    <w:rsid w:val="0041064B"/>
    <w:rsid w:val="00410701"/>
    <w:rsid w:val="00411C8B"/>
    <w:rsid w:val="0041282A"/>
    <w:rsid w:val="00413EE0"/>
    <w:rsid w:val="0041409F"/>
    <w:rsid w:val="004148E5"/>
    <w:rsid w:val="00414DE7"/>
    <w:rsid w:val="00416391"/>
    <w:rsid w:val="00416ECA"/>
    <w:rsid w:val="004174C9"/>
    <w:rsid w:val="00417E55"/>
    <w:rsid w:val="00420535"/>
    <w:rsid w:val="0042325C"/>
    <w:rsid w:val="00423C6E"/>
    <w:rsid w:val="00424356"/>
    <w:rsid w:val="00426160"/>
    <w:rsid w:val="004261E8"/>
    <w:rsid w:val="004269CB"/>
    <w:rsid w:val="00426AE2"/>
    <w:rsid w:val="00427997"/>
    <w:rsid w:val="00430A84"/>
    <w:rsid w:val="00430E1B"/>
    <w:rsid w:val="00430F69"/>
    <w:rsid w:val="00431600"/>
    <w:rsid w:val="004316A8"/>
    <w:rsid w:val="00431E6D"/>
    <w:rsid w:val="004321ED"/>
    <w:rsid w:val="00432BD1"/>
    <w:rsid w:val="004365F7"/>
    <w:rsid w:val="004370E8"/>
    <w:rsid w:val="0044059B"/>
    <w:rsid w:val="00442D34"/>
    <w:rsid w:val="00443E16"/>
    <w:rsid w:val="0044444D"/>
    <w:rsid w:val="00444725"/>
    <w:rsid w:val="00444CE1"/>
    <w:rsid w:val="00444E2A"/>
    <w:rsid w:val="00445B09"/>
    <w:rsid w:val="00445CE4"/>
    <w:rsid w:val="00445F51"/>
    <w:rsid w:val="0044755F"/>
    <w:rsid w:val="004512C7"/>
    <w:rsid w:val="0045301E"/>
    <w:rsid w:val="0045736F"/>
    <w:rsid w:val="00457AB4"/>
    <w:rsid w:val="00460114"/>
    <w:rsid w:val="0046111D"/>
    <w:rsid w:val="00462CED"/>
    <w:rsid w:val="00465FF1"/>
    <w:rsid w:val="00466938"/>
    <w:rsid w:val="00466978"/>
    <w:rsid w:val="00467DD8"/>
    <w:rsid w:val="004709F0"/>
    <w:rsid w:val="00472AC6"/>
    <w:rsid w:val="00473982"/>
    <w:rsid w:val="00475D76"/>
    <w:rsid w:val="0047690F"/>
    <w:rsid w:val="00477044"/>
    <w:rsid w:val="00482F68"/>
    <w:rsid w:val="00483880"/>
    <w:rsid w:val="00483ED7"/>
    <w:rsid w:val="00485A20"/>
    <w:rsid w:val="00487792"/>
    <w:rsid w:val="00487C50"/>
    <w:rsid w:val="00490716"/>
    <w:rsid w:val="004909E1"/>
    <w:rsid w:val="00491E4E"/>
    <w:rsid w:val="00492FDB"/>
    <w:rsid w:val="0049486F"/>
    <w:rsid w:val="00494DAB"/>
    <w:rsid w:val="00494ECF"/>
    <w:rsid w:val="004965F9"/>
    <w:rsid w:val="00496E62"/>
    <w:rsid w:val="0049741A"/>
    <w:rsid w:val="004977A3"/>
    <w:rsid w:val="004A18C8"/>
    <w:rsid w:val="004A2E5E"/>
    <w:rsid w:val="004A3284"/>
    <w:rsid w:val="004A3CB3"/>
    <w:rsid w:val="004A3E09"/>
    <w:rsid w:val="004A3EEA"/>
    <w:rsid w:val="004A4776"/>
    <w:rsid w:val="004A5109"/>
    <w:rsid w:val="004A52FF"/>
    <w:rsid w:val="004A5944"/>
    <w:rsid w:val="004A6EED"/>
    <w:rsid w:val="004B0DF8"/>
    <w:rsid w:val="004B18D3"/>
    <w:rsid w:val="004B1A69"/>
    <w:rsid w:val="004B326E"/>
    <w:rsid w:val="004B57A5"/>
    <w:rsid w:val="004B5EBE"/>
    <w:rsid w:val="004B64E6"/>
    <w:rsid w:val="004B6531"/>
    <w:rsid w:val="004B6EC1"/>
    <w:rsid w:val="004C02FB"/>
    <w:rsid w:val="004C1525"/>
    <w:rsid w:val="004C1DD7"/>
    <w:rsid w:val="004C23ED"/>
    <w:rsid w:val="004C25B4"/>
    <w:rsid w:val="004C33FA"/>
    <w:rsid w:val="004C4648"/>
    <w:rsid w:val="004C4AD9"/>
    <w:rsid w:val="004C593C"/>
    <w:rsid w:val="004C6749"/>
    <w:rsid w:val="004C6AFE"/>
    <w:rsid w:val="004C6CFC"/>
    <w:rsid w:val="004C7657"/>
    <w:rsid w:val="004D16D7"/>
    <w:rsid w:val="004D254B"/>
    <w:rsid w:val="004D2B9F"/>
    <w:rsid w:val="004D3097"/>
    <w:rsid w:val="004D3529"/>
    <w:rsid w:val="004D3C91"/>
    <w:rsid w:val="004D3E96"/>
    <w:rsid w:val="004D3F21"/>
    <w:rsid w:val="004D49C0"/>
    <w:rsid w:val="004D5B39"/>
    <w:rsid w:val="004D634D"/>
    <w:rsid w:val="004D6D78"/>
    <w:rsid w:val="004E052C"/>
    <w:rsid w:val="004E1606"/>
    <w:rsid w:val="004E2D89"/>
    <w:rsid w:val="004E3051"/>
    <w:rsid w:val="004E3CF1"/>
    <w:rsid w:val="004E427F"/>
    <w:rsid w:val="004E5D7F"/>
    <w:rsid w:val="004E673F"/>
    <w:rsid w:val="004E6D8F"/>
    <w:rsid w:val="004E72E3"/>
    <w:rsid w:val="004E7818"/>
    <w:rsid w:val="004F089C"/>
    <w:rsid w:val="004F27C8"/>
    <w:rsid w:val="004F280C"/>
    <w:rsid w:val="004F4E66"/>
    <w:rsid w:val="004F5140"/>
    <w:rsid w:val="004F6590"/>
    <w:rsid w:val="004F6A9E"/>
    <w:rsid w:val="004F7736"/>
    <w:rsid w:val="005004BD"/>
    <w:rsid w:val="00501721"/>
    <w:rsid w:val="00501ECD"/>
    <w:rsid w:val="00503DD4"/>
    <w:rsid w:val="00503F23"/>
    <w:rsid w:val="0050555D"/>
    <w:rsid w:val="00505C7C"/>
    <w:rsid w:val="00505DDB"/>
    <w:rsid w:val="00506572"/>
    <w:rsid w:val="0050668C"/>
    <w:rsid w:val="005067DA"/>
    <w:rsid w:val="00506B34"/>
    <w:rsid w:val="00506DC7"/>
    <w:rsid w:val="005103FF"/>
    <w:rsid w:val="00510908"/>
    <w:rsid w:val="00510C52"/>
    <w:rsid w:val="005119E0"/>
    <w:rsid w:val="0051311D"/>
    <w:rsid w:val="00513390"/>
    <w:rsid w:val="00513590"/>
    <w:rsid w:val="00514744"/>
    <w:rsid w:val="005179E9"/>
    <w:rsid w:val="00521849"/>
    <w:rsid w:val="00522C08"/>
    <w:rsid w:val="005234D6"/>
    <w:rsid w:val="00524241"/>
    <w:rsid w:val="005245E8"/>
    <w:rsid w:val="00525058"/>
    <w:rsid w:val="00525478"/>
    <w:rsid w:val="0052664B"/>
    <w:rsid w:val="00526A40"/>
    <w:rsid w:val="005277BC"/>
    <w:rsid w:val="00527C5A"/>
    <w:rsid w:val="005325A5"/>
    <w:rsid w:val="00533858"/>
    <w:rsid w:val="00533ACE"/>
    <w:rsid w:val="00534D2E"/>
    <w:rsid w:val="0053514A"/>
    <w:rsid w:val="005352BE"/>
    <w:rsid w:val="005355A3"/>
    <w:rsid w:val="005356E3"/>
    <w:rsid w:val="00536F80"/>
    <w:rsid w:val="00537572"/>
    <w:rsid w:val="005378A8"/>
    <w:rsid w:val="00537EBA"/>
    <w:rsid w:val="005404E7"/>
    <w:rsid w:val="00540FBF"/>
    <w:rsid w:val="00541035"/>
    <w:rsid w:val="00541A6B"/>
    <w:rsid w:val="00541D86"/>
    <w:rsid w:val="00544028"/>
    <w:rsid w:val="005443E3"/>
    <w:rsid w:val="00550E77"/>
    <w:rsid w:val="005512AD"/>
    <w:rsid w:val="00551551"/>
    <w:rsid w:val="00553608"/>
    <w:rsid w:val="00553DE7"/>
    <w:rsid w:val="005544C3"/>
    <w:rsid w:val="00555751"/>
    <w:rsid w:val="00555F84"/>
    <w:rsid w:val="00556480"/>
    <w:rsid w:val="00556BE9"/>
    <w:rsid w:val="00560ABB"/>
    <w:rsid w:val="00560E0D"/>
    <w:rsid w:val="005622A8"/>
    <w:rsid w:val="005627C3"/>
    <w:rsid w:val="00562BC8"/>
    <w:rsid w:val="00562C0F"/>
    <w:rsid w:val="00563D94"/>
    <w:rsid w:val="005643D8"/>
    <w:rsid w:val="00564A7A"/>
    <w:rsid w:val="00565653"/>
    <w:rsid w:val="0056610C"/>
    <w:rsid w:val="00566675"/>
    <w:rsid w:val="005669EE"/>
    <w:rsid w:val="00567479"/>
    <w:rsid w:val="00567CF1"/>
    <w:rsid w:val="00567DC3"/>
    <w:rsid w:val="00570FDD"/>
    <w:rsid w:val="0057193A"/>
    <w:rsid w:val="00571C7F"/>
    <w:rsid w:val="00572352"/>
    <w:rsid w:val="00572BD6"/>
    <w:rsid w:val="00574B41"/>
    <w:rsid w:val="005754B5"/>
    <w:rsid w:val="00575E87"/>
    <w:rsid w:val="00576C5B"/>
    <w:rsid w:val="00577018"/>
    <w:rsid w:val="0058035F"/>
    <w:rsid w:val="00580416"/>
    <w:rsid w:val="00581481"/>
    <w:rsid w:val="00582A52"/>
    <w:rsid w:val="00585020"/>
    <w:rsid w:val="00585879"/>
    <w:rsid w:val="00585CA8"/>
    <w:rsid w:val="005867A6"/>
    <w:rsid w:val="00586A52"/>
    <w:rsid w:val="005870B1"/>
    <w:rsid w:val="00587FDC"/>
    <w:rsid w:val="00591016"/>
    <w:rsid w:val="005916C3"/>
    <w:rsid w:val="00592A92"/>
    <w:rsid w:val="00593DDF"/>
    <w:rsid w:val="00595AD0"/>
    <w:rsid w:val="00595FD3"/>
    <w:rsid w:val="00597032"/>
    <w:rsid w:val="005A05A8"/>
    <w:rsid w:val="005A15C3"/>
    <w:rsid w:val="005A256D"/>
    <w:rsid w:val="005A3153"/>
    <w:rsid w:val="005A3CA2"/>
    <w:rsid w:val="005A4B2F"/>
    <w:rsid w:val="005A63A7"/>
    <w:rsid w:val="005A6BA2"/>
    <w:rsid w:val="005A6C79"/>
    <w:rsid w:val="005B0300"/>
    <w:rsid w:val="005B1059"/>
    <w:rsid w:val="005B19F0"/>
    <w:rsid w:val="005B2056"/>
    <w:rsid w:val="005B2112"/>
    <w:rsid w:val="005B298A"/>
    <w:rsid w:val="005B2C03"/>
    <w:rsid w:val="005B3433"/>
    <w:rsid w:val="005B4F9B"/>
    <w:rsid w:val="005B6E2E"/>
    <w:rsid w:val="005B7E86"/>
    <w:rsid w:val="005C03A6"/>
    <w:rsid w:val="005C08C7"/>
    <w:rsid w:val="005C0F2A"/>
    <w:rsid w:val="005C16A8"/>
    <w:rsid w:val="005C1978"/>
    <w:rsid w:val="005C28C1"/>
    <w:rsid w:val="005C2E75"/>
    <w:rsid w:val="005C2FBD"/>
    <w:rsid w:val="005C3237"/>
    <w:rsid w:val="005C47FB"/>
    <w:rsid w:val="005C4A4E"/>
    <w:rsid w:val="005C512E"/>
    <w:rsid w:val="005C5850"/>
    <w:rsid w:val="005C65AB"/>
    <w:rsid w:val="005C65F3"/>
    <w:rsid w:val="005C7DFE"/>
    <w:rsid w:val="005D0D86"/>
    <w:rsid w:val="005D140B"/>
    <w:rsid w:val="005D1667"/>
    <w:rsid w:val="005D2A19"/>
    <w:rsid w:val="005D4583"/>
    <w:rsid w:val="005D4EE8"/>
    <w:rsid w:val="005D5FB4"/>
    <w:rsid w:val="005D7281"/>
    <w:rsid w:val="005D7A2C"/>
    <w:rsid w:val="005E02AD"/>
    <w:rsid w:val="005E1883"/>
    <w:rsid w:val="005E286B"/>
    <w:rsid w:val="005E2A5A"/>
    <w:rsid w:val="005E3E4D"/>
    <w:rsid w:val="005E3FEC"/>
    <w:rsid w:val="005E574D"/>
    <w:rsid w:val="005E5CED"/>
    <w:rsid w:val="005E78C9"/>
    <w:rsid w:val="005F025A"/>
    <w:rsid w:val="005F052D"/>
    <w:rsid w:val="005F4123"/>
    <w:rsid w:val="005F45E8"/>
    <w:rsid w:val="005F4DC7"/>
    <w:rsid w:val="005F4FB8"/>
    <w:rsid w:val="005F536D"/>
    <w:rsid w:val="005F5C7D"/>
    <w:rsid w:val="005F5FE1"/>
    <w:rsid w:val="005F7DCA"/>
    <w:rsid w:val="006003A8"/>
    <w:rsid w:val="006015EE"/>
    <w:rsid w:val="00602337"/>
    <w:rsid w:val="00604633"/>
    <w:rsid w:val="00604929"/>
    <w:rsid w:val="00604FF8"/>
    <w:rsid w:val="0060523D"/>
    <w:rsid w:val="00610E65"/>
    <w:rsid w:val="00611535"/>
    <w:rsid w:val="00611550"/>
    <w:rsid w:val="0061165B"/>
    <w:rsid w:val="00611D49"/>
    <w:rsid w:val="00611FA9"/>
    <w:rsid w:val="0061256A"/>
    <w:rsid w:val="00613E76"/>
    <w:rsid w:val="006140D8"/>
    <w:rsid w:val="00614F58"/>
    <w:rsid w:val="00614F9A"/>
    <w:rsid w:val="00615F44"/>
    <w:rsid w:val="00617757"/>
    <w:rsid w:val="00617780"/>
    <w:rsid w:val="00622399"/>
    <w:rsid w:val="00622BBF"/>
    <w:rsid w:val="00631145"/>
    <w:rsid w:val="00631244"/>
    <w:rsid w:val="006323C4"/>
    <w:rsid w:val="00632798"/>
    <w:rsid w:val="0063319B"/>
    <w:rsid w:val="006351C4"/>
    <w:rsid w:val="00636C54"/>
    <w:rsid w:val="006374A1"/>
    <w:rsid w:val="00640CEF"/>
    <w:rsid w:val="00640F46"/>
    <w:rsid w:val="00643773"/>
    <w:rsid w:val="00644008"/>
    <w:rsid w:val="00644802"/>
    <w:rsid w:val="00644CE1"/>
    <w:rsid w:val="00644E1D"/>
    <w:rsid w:val="006453F0"/>
    <w:rsid w:val="00645F6C"/>
    <w:rsid w:val="006461AF"/>
    <w:rsid w:val="0064693D"/>
    <w:rsid w:val="00647110"/>
    <w:rsid w:val="00653AB4"/>
    <w:rsid w:val="00653CE7"/>
    <w:rsid w:val="00653DFF"/>
    <w:rsid w:val="00654A83"/>
    <w:rsid w:val="00654E8D"/>
    <w:rsid w:val="00655652"/>
    <w:rsid w:val="00655740"/>
    <w:rsid w:val="00655C4E"/>
    <w:rsid w:val="00656210"/>
    <w:rsid w:val="0065638F"/>
    <w:rsid w:val="00656410"/>
    <w:rsid w:val="00660414"/>
    <w:rsid w:val="006608DE"/>
    <w:rsid w:val="00661E0A"/>
    <w:rsid w:val="006620EC"/>
    <w:rsid w:val="00662957"/>
    <w:rsid w:val="00663076"/>
    <w:rsid w:val="006634CB"/>
    <w:rsid w:val="00663561"/>
    <w:rsid w:val="0066377D"/>
    <w:rsid w:val="00667E09"/>
    <w:rsid w:val="00670EBE"/>
    <w:rsid w:val="00673092"/>
    <w:rsid w:val="006757F8"/>
    <w:rsid w:val="00675F8C"/>
    <w:rsid w:val="0067621D"/>
    <w:rsid w:val="00676843"/>
    <w:rsid w:val="00676ABB"/>
    <w:rsid w:val="0067774E"/>
    <w:rsid w:val="00680225"/>
    <w:rsid w:val="006806F7"/>
    <w:rsid w:val="00680713"/>
    <w:rsid w:val="006819EA"/>
    <w:rsid w:val="006837BA"/>
    <w:rsid w:val="00686439"/>
    <w:rsid w:val="0068783F"/>
    <w:rsid w:val="00687C66"/>
    <w:rsid w:val="00687F7B"/>
    <w:rsid w:val="006918E7"/>
    <w:rsid w:val="006926D7"/>
    <w:rsid w:val="006927C6"/>
    <w:rsid w:val="00693641"/>
    <w:rsid w:val="0069506C"/>
    <w:rsid w:val="006969CC"/>
    <w:rsid w:val="00697467"/>
    <w:rsid w:val="00697FEF"/>
    <w:rsid w:val="006A06DC"/>
    <w:rsid w:val="006A3536"/>
    <w:rsid w:val="006A41ED"/>
    <w:rsid w:val="006A4855"/>
    <w:rsid w:val="006A55AF"/>
    <w:rsid w:val="006A58D6"/>
    <w:rsid w:val="006A5906"/>
    <w:rsid w:val="006A63AA"/>
    <w:rsid w:val="006A6BEC"/>
    <w:rsid w:val="006A7FE0"/>
    <w:rsid w:val="006B13F5"/>
    <w:rsid w:val="006B1C78"/>
    <w:rsid w:val="006B27E0"/>
    <w:rsid w:val="006B2814"/>
    <w:rsid w:val="006B572D"/>
    <w:rsid w:val="006B7A75"/>
    <w:rsid w:val="006C009C"/>
    <w:rsid w:val="006C07F4"/>
    <w:rsid w:val="006C132D"/>
    <w:rsid w:val="006C1479"/>
    <w:rsid w:val="006C15B1"/>
    <w:rsid w:val="006C2215"/>
    <w:rsid w:val="006C2FBB"/>
    <w:rsid w:val="006C3169"/>
    <w:rsid w:val="006C3765"/>
    <w:rsid w:val="006C3BA2"/>
    <w:rsid w:val="006C4165"/>
    <w:rsid w:val="006C4351"/>
    <w:rsid w:val="006C467B"/>
    <w:rsid w:val="006C4820"/>
    <w:rsid w:val="006C4FAD"/>
    <w:rsid w:val="006C72A8"/>
    <w:rsid w:val="006C7F0A"/>
    <w:rsid w:val="006D1514"/>
    <w:rsid w:val="006D2278"/>
    <w:rsid w:val="006D22F1"/>
    <w:rsid w:val="006D2409"/>
    <w:rsid w:val="006D2C7A"/>
    <w:rsid w:val="006D3045"/>
    <w:rsid w:val="006D4AB2"/>
    <w:rsid w:val="006D4B52"/>
    <w:rsid w:val="006D4EE5"/>
    <w:rsid w:val="006D5556"/>
    <w:rsid w:val="006D656F"/>
    <w:rsid w:val="006D66F4"/>
    <w:rsid w:val="006D7207"/>
    <w:rsid w:val="006D7B9B"/>
    <w:rsid w:val="006E0B92"/>
    <w:rsid w:val="006E3D6D"/>
    <w:rsid w:val="006E3DE7"/>
    <w:rsid w:val="006E4BC5"/>
    <w:rsid w:val="006E509E"/>
    <w:rsid w:val="006E5988"/>
    <w:rsid w:val="006E6073"/>
    <w:rsid w:val="006E68AD"/>
    <w:rsid w:val="006E6FC7"/>
    <w:rsid w:val="006E79D9"/>
    <w:rsid w:val="006E7E74"/>
    <w:rsid w:val="006F07B8"/>
    <w:rsid w:val="006F1C9A"/>
    <w:rsid w:val="006F2574"/>
    <w:rsid w:val="006F487F"/>
    <w:rsid w:val="00700983"/>
    <w:rsid w:val="00700E15"/>
    <w:rsid w:val="00701050"/>
    <w:rsid w:val="0070134A"/>
    <w:rsid w:val="007019F5"/>
    <w:rsid w:val="00701D7B"/>
    <w:rsid w:val="00701EFE"/>
    <w:rsid w:val="00701FBB"/>
    <w:rsid w:val="00702674"/>
    <w:rsid w:val="0070324E"/>
    <w:rsid w:val="007032DB"/>
    <w:rsid w:val="007052A4"/>
    <w:rsid w:val="00705FE6"/>
    <w:rsid w:val="00706D35"/>
    <w:rsid w:val="00711F8A"/>
    <w:rsid w:val="00712035"/>
    <w:rsid w:val="00712388"/>
    <w:rsid w:val="00712ED7"/>
    <w:rsid w:val="00713189"/>
    <w:rsid w:val="007151FD"/>
    <w:rsid w:val="007158D9"/>
    <w:rsid w:val="00716A6A"/>
    <w:rsid w:val="00716D76"/>
    <w:rsid w:val="007172FD"/>
    <w:rsid w:val="00717D62"/>
    <w:rsid w:val="007223FF"/>
    <w:rsid w:val="00723E1F"/>
    <w:rsid w:val="00726F97"/>
    <w:rsid w:val="0073030C"/>
    <w:rsid w:val="0073167F"/>
    <w:rsid w:val="007327C2"/>
    <w:rsid w:val="00732CDC"/>
    <w:rsid w:val="00733D1C"/>
    <w:rsid w:val="00733D96"/>
    <w:rsid w:val="007340C7"/>
    <w:rsid w:val="007366A3"/>
    <w:rsid w:val="00736D6F"/>
    <w:rsid w:val="00736DB2"/>
    <w:rsid w:val="007372A6"/>
    <w:rsid w:val="00737E68"/>
    <w:rsid w:val="007406CE"/>
    <w:rsid w:val="0074216D"/>
    <w:rsid w:val="00742175"/>
    <w:rsid w:val="007428C5"/>
    <w:rsid w:val="00743084"/>
    <w:rsid w:val="007440D5"/>
    <w:rsid w:val="00744ABF"/>
    <w:rsid w:val="00744F81"/>
    <w:rsid w:val="0074512C"/>
    <w:rsid w:val="00745143"/>
    <w:rsid w:val="0074582B"/>
    <w:rsid w:val="00746AFF"/>
    <w:rsid w:val="00747E98"/>
    <w:rsid w:val="00747F39"/>
    <w:rsid w:val="007522E6"/>
    <w:rsid w:val="00754687"/>
    <w:rsid w:val="007549CE"/>
    <w:rsid w:val="00760608"/>
    <w:rsid w:val="007608B0"/>
    <w:rsid w:val="007621A1"/>
    <w:rsid w:val="0076337D"/>
    <w:rsid w:val="00764B4F"/>
    <w:rsid w:val="00766DAA"/>
    <w:rsid w:val="00767B5C"/>
    <w:rsid w:val="007703D0"/>
    <w:rsid w:val="00770E95"/>
    <w:rsid w:val="00773B54"/>
    <w:rsid w:val="00774110"/>
    <w:rsid w:val="00775BDD"/>
    <w:rsid w:val="0077770B"/>
    <w:rsid w:val="00780547"/>
    <w:rsid w:val="00780FAF"/>
    <w:rsid w:val="00781092"/>
    <w:rsid w:val="007835B5"/>
    <w:rsid w:val="007844C6"/>
    <w:rsid w:val="007846DB"/>
    <w:rsid w:val="007854AC"/>
    <w:rsid w:val="00785D83"/>
    <w:rsid w:val="00785ECD"/>
    <w:rsid w:val="007862F4"/>
    <w:rsid w:val="007863D1"/>
    <w:rsid w:val="00787174"/>
    <w:rsid w:val="00787A51"/>
    <w:rsid w:val="00790824"/>
    <w:rsid w:val="007914F1"/>
    <w:rsid w:val="00792121"/>
    <w:rsid w:val="007959E4"/>
    <w:rsid w:val="007966B1"/>
    <w:rsid w:val="007A0224"/>
    <w:rsid w:val="007A0974"/>
    <w:rsid w:val="007A1736"/>
    <w:rsid w:val="007A1F3F"/>
    <w:rsid w:val="007A2B5C"/>
    <w:rsid w:val="007A4B17"/>
    <w:rsid w:val="007A5ACB"/>
    <w:rsid w:val="007A736F"/>
    <w:rsid w:val="007B04C6"/>
    <w:rsid w:val="007B180B"/>
    <w:rsid w:val="007B2213"/>
    <w:rsid w:val="007B297F"/>
    <w:rsid w:val="007B2B77"/>
    <w:rsid w:val="007B318D"/>
    <w:rsid w:val="007B3320"/>
    <w:rsid w:val="007B42BB"/>
    <w:rsid w:val="007B56B0"/>
    <w:rsid w:val="007B696D"/>
    <w:rsid w:val="007B6B33"/>
    <w:rsid w:val="007B744A"/>
    <w:rsid w:val="007B7B85"/>
    <w:rsid w:val="007C0939"/>
    <w:rsid w:val="007C249A"/>
    <w:rsid w:val="007C2833"/>
    <w:rsid w:val="007C32AB"/>
    <w:rsid w:val="007C3309"/>
    <w:rsid w:val="007C350F"/>
    <w:rsid w:val="007C5375"/>
    <w:rsid w:val="007C5963"/>
    <w:rsid w:val="007C5C5A"/>
    <w:rsid w:val="007C6813"/>
    <w:rsid w:val="007C7869"/>
    <w:rsid w:val="007D07FE"/>
    <w:rsid w:val="007D08FE"/>
    <w:rsid w:val="007D0929"/>
    <w:rsid w:val="007D0A01"/>
    <w:rsid w:val="007D0C9C"/>
    <w:rsid w:val="007D0D5A"/>
    <w:rsid w:val="007D10B0"/>
    <w:rsid w:val="007D16E8"/>
    <w:rsid w:val="007D2132"/>
    <w:rsid w:val="007D3933"/>
    <w:rsid w:val="007D4E67"/>
    <w:rsid w:val="007D635F"/>
    <w:rsid w:val="007D6572"/>
    <w:rsid w:val="007D6817"/>
    <w:rsid w:val="007D68B5"/>
    <w:rsid w:val="007D6FFB"/>
    <w:rsid w:val="007D790C"/>
    <w:rsid w:val="007E122C"/>
    <w:rsid w:val="007E177F"/>
    <w:rsid w:val="007E1D6C"/>
    <w:rsid w:val="007E292E"/>
    <w:rsid w:val="007E4539"/>
    <w:rsid w:val="007E45DF"/>
    <w:rsid w:val="007E5E31"/>
    <w:rsid w:val="007E65E6"/>
    <w:rsid w:val="007E6B51"/>
    <w:rsid w:val="007E79DA"/>
    <w:rsid w:val="007E7F02"/>
    <w:rsid w:val="007F04EE"/>
    <w:rsid w:val="007F0B75"/>
    <w:rsid w:val="007F13B4"/>
    <w:rsid w:val="007F1D82"/>
    <w:rsid w:val="007F296C"/>
    <w:rsid w:val="007F2A6D"/>
    <w:rsid w:val="007F3ACF"/>
    <w:rsid w:val="007F5C79"/>
    <w:rsid w:val="007F67D1"/>
    <w:rsid w:val="007F6F30"/>
    <w:rsid w:val="007F73A5"/>
    <w:rsid w:val="007F73F2"/>
    <w:rsid w:val="007F752C"/>
    <w:rsid w:val="007F76FA"/>
    <w:rsid w:val="007F7BA5"/>
    <w:rsid w:val="0080052F"/>
    <w:rsid w:val="00802007"/>
    <w:rsid w:val="00802EFB"/>
    <w:rsid w:val="00803937"/>
    <w:rsid w:val="008047C2"/>
    <w:rsid w:val="008050E0"/>
    <w:rsid w:val="00805733"/>
    <w:rsid w:val="00805F94"/>
    <w:rsid w:val="00806135"/>
    <w:rsid w:val="008071C8"/>
    <w:rsid w:val="008107B5"/>
    <w:rsid w:val="00810869"/>
    <w:rsid w:val="008166D9"/>
    <w:rsid w:val="00821199"/>
    <w:rsid w:val="0082258F"/>
    <w:rsid w:val="0082336A"/>
    <w:rsid w:val="0082538D"/>
    <w:rsid w:val="00826321"/>
    <w:rsid w:val="00831466"/>
    <w:rsid w:val="008341D3"/>
    <w:rsid w:val="0083555E"/>
    <w:rsid w:val="00836405"/>
    <w:rsid w:val="0083643B"/>
    <w:rsid w:val="00836C5D"/>
    <w:rsid w:val="0083757B"/>
    <w:rsid w:val="008407B4"/>
    <w:rsid w:val="00840E68"/>
    <w:rsid w:val="00841A89"/>
    <w:rsid w:val="0084203E"/>
    <w:rsid w:val="00842D4F"/>
    <w:rsid w:val="008435F8"/>
    <w:rsid w:val="00844870"/>
    <w:rsid w:val="008460F6"/>
    <w:rsid w:val="00850CC6"/>
    <w:rsid w:val="008514B1"/>
    <w:rsid w:val="008551B5"/>
    <w:rsid w:val="008558D7"/>
    <w:rsid w:val="00855D99"/>
    <w:rsid w:val="00856097"/>
    <w:rsid w:val="00857E7A"/>
    <w:rsid w:val="00857EAB"/>
    <w:rsid w:val="00860025"/>
    <w:rsid w:val="00860075"/>
    <w:rsid w:val="00860A79"/>
    <w:rsid w:val="008622A6"/>
    <w:rsid w:val="00863009"/>
    <w:rsid w:val="00863C15"/>
    <w:rsid w:val="00864165"/>
    <w:rsid w:val="00865457"/>
    <w:rsid w:val="008667D0"/>
    <w:rsid w:val="00866E59"/>
    <w:rsid w:val="008705B9"/>
    <w:rsid w:val="00870BCE"/>
    <w:rsid w:val="00870F68"/>
    <w:rsid w:val="00871674"/>
    <w:rsid w:val="00873188"/>
    <w:rsid w:val="0087373A"/>
    <w:rsid w:val="00873A72"/>
    <w:rsid w:val="0087429C"/>
    <w:rsid w:val="00875034"/>
    <w:rsid w:val="00875135"/>
    <w:rsid w:val="00875364"/>
    <w:rsid w:val="00876584"/>
    <w:rsid w:val="008765A9"/>
    <w:rsid w:val="00880CE4"/>
    <w:rsid w:val="00881094"/>
    <w:rsid w:val="008818D8"/>
    <w:rsid w:val="00881F9D"/>
    <w:rsid w:val="008841C8"/>
    <w:rsid w:val="00884CBF"/>
    <w:rsid w:val="00885504"/>
    <w:rsid w:val="0088568C"/>
    <w:rsid w:val="00885990"/>
    <w:rsid w:val="0088622B"/>
    <w:rsid w:val="00890916"/>
    <w:rsid w:val="00890AFD"/>
    <w:rsid w:val="008912B2"/>
    <w:rsid w:val="0089434B"/>
    <w:rsid w:val="008952C6"/>
    <w:rsid w:val="0089546C"/>
    <w:rsid w:val="008955FF"/>
    <w:rsid w:val="0089730A"/>
    <w:rsid w:val="008A0E4A"/>
    <w:rsid w:val="008A3878"/>
    <w:rsid w:val="008A5E70"/>
    <w:rsid w:val="008A61A8"/>
    <w:rsid w:val="008B0CF1"/>
    <w:rsid w:val="008B1480"/>
    <w:rsid w:val="008B2B64"/>
    <w:rsid w:val="008C1BCB"/>
    <w:rsid w:val="008C5B09"/>
    <w:rsid w:val="008C651A"/>
    <w:rsid w:val="008C6A59"/>
    <w:rsid w:val="008C6EA4"/>
    <w:rsid w:val="008C70D1"/>
    <w:rsid w:val="008C77DD"/>
    <w:rsid w:val="008C77E8"/>
    <w:rsid w:val="008D048E"/>
    <w:rsid w:val="008D1432"/>
    <w:rsid w:val="008D1B30"/>
    <w:rsid w:val="008D2E41"/>
    <w:rsid w:val="008D4219"/>
    <w:rsid w:val="008D4D94"/>
    <w:rsid w:val="008D5712"/>
    <w:rsid w:val="008D612A"/>
    <w:rsid w:val="008D7926"/>
    <w:rsid w:val="008E0342"/>
    <w:rsid w:val="008E08B3"/>
    <w:rsid w:val="008E14D5"/>
    <w:rsid w:val="008E275E"/>
    <w:rsid w:val="008E2A10"/>
    <w:rsid w:val="008E34DB"/>
    <w:rsid w:val="008E684D"/>
    <w:rsid w:val="008E7EFE"/>
    <w:rsid w:val="008F01A6"/>
    <w:rsid w:val="008F2B54"/>
    <w:rsid w:val="008F5C99"/>
    <w:rsid w:val="0090185E"/>
    <w:rsid w:val="00902003"/>
    <w:rsid w:val="0090241F"/>
    <w:rsid w:val="00904F21"/>
    <w:rsid w:val="009050C8"/>
    <w:rsid w:val="009053B5"/>
    <w:rsid w:val="0090577F"/>
    <w:rsid w:val="00905B6E"/>
    <w:rsid w:val="00907B37"/>
    <w:rsid w:val="009108F8"/>
    <w:rsid w:val="00910CD6"/>
    <w:rsid w:val="0091353B"/>
    <w:rsid w:val="009146A4"/>
    <w:rsid w:val="009167B7"/>
    <w:rsid w:val="0091683A"/>
    <w:rsid w:val="009176A5"/>
    <w:rsid w:val="00917D0C"/>
    <w:rsid w:val="00920082"/>
    <w:rsid w:val="009200F6"/>
    <w:rsid w:val="0092082E"/>
    <w:rsid w:val="00920B75"/>
    <w:rsid w:val="00920BC5"/>
    <w:rsid w:val="0092319A"/>
    <w:rsid w:val="009238EF"/>
    <w:rsid w:val="00924906"/>
    <w:rsid w:val="00924F8C"/>
    <w:rsid w:val="009300B0"/>
    <w:rsid w:val="00930789"/>
    <w:rsid w:val="009309E1"/>
    <w:rsid w:val="00931678"/>
    <w:rsid w:val="009317DD"/>
    <w:rsid w:val="00932807"/>
    <w:rsid w:val="00933C36"/>
    <w:rsid w:val="00934B36"/>
    <w:rsid w:val="00935B77"/>
    <w:rsid w:val="00940C08"/>
    <w:rsid w:val="00940E43"/>
    <w:rsid w:val="00944695"/>
    <w:rsid w:val="009446B8"/>
    <w:rsid w:val="009453F1"/>
    <w:rsid w:val="00946171"/>
    <w:rsid w:val="009500F3"/>
    <w:rsid w:val="009505B3"/>
    <w:rsid w:val="00950BAB"/>
    <w:rsid w:val="00952C8C"/>
    <w:rsid w:val="00953776"/>
    <w:rsid w:val="00954B87"/>
    <w:rsid w:val="009550F1"/>
    <w:rsid w:val="0095515A"/>
    <w:rsid w:val="00956164"/>
    <w:rsid w:val="00956630"/>
    <w:rsid w:val="009569A4"/>
    <w:rsid w:val="009578B6"/>
    <w:rsid w:val="0096120B"/>
    <w:rsid w:val="00961916"/>
    <w:rsid w:val="0096312E"/>
    <w:rsid w:val="00965950"/>
    <w:rsid w:val="00966024"/>
    <w:rsid w:val="009668F8"/>
    <w:rsid w:val="00967BEE"/>
    <w:rsid w:val="00970185"/>
    <w:rsid w:val="00971254"/>
    <w:rsid w:val="00971D7C"/>
    <w:rsid w:val="009736B1"/>
    <w:rsid w:val="009762E2"/>
    <w:rsid w:val="00976787"/>
    <w:rsid w:val="009811ED"/>
    <w:rsid w:val="00982038"/>
    <w:rsid w:val="009828E5"/>
    <w:rsid w:val="00982A93"/>
    <w:rsid w:val="009838F9"/>
    <w:rsid w:val="0098429D"/>
    <w:rsid w:val="0098432B"/>
    <w:rsid w:val="00985963"/>
    <w:rsid w:val="00986580"/>
    <w:rsid w:val="009867F3"/>
    <w:rsid w:val="009869ED"/>
    <w:rsid w:val="009875D8"/>
    <w:rsid w:val="0098785A"/>
    <w:rsid w:val="009903C3"/>
    <w:rsid w:val="00990663"/>
    <w:rsid w:val="00990B11"/>
    <w:rsid w:val="00990D26"/>
    <w:rsid w:val="00991356"/>
    <w:rsid w:val="00993C7B"/>
    <w:rsid w:val="00993F03"/>
    <w:rsid w:val="00993FF6"/>
    <w:rsid w:val="009945E2"/>
    <w:rsid w:val="00994EDA"/>
    <w:rsid w:val="00995610"/>
    <w:rsid w:val="0099746D"/>
    <w:rsid w:val="009A01E6"/>
    <w:rsid w:val="009A05E6"/>
    <w:rsid w:val="009A08C8"/>
    <w:rsid w:val="009A0CDC"/>
    <w:rsid w:val="009A28A4"/>
    <w:rsid w:val="009A34E1"/>
    <w:rsid w:val="009A3B91"/>
    <w:rsid w:val="009A3C26"/>
    <w:rsid w:val="009A3CCA"/>
    <w:rsid w:val="009A5A7C"/>
    <w:rsid w:val="009A5D18"/>
    <w:rsid w:val="009A5F7D"/>
    <w:rsid w:val="009A6C8C"/>
    <w:rsid w:val="009A7F43"/>
    <w:rsid w:val="009B05B1"/>
    <w:rsid w:val="009B0EEF"/>
    <w:rsid w:val="009B28E9"/>
    <w:rsid w:val="009B2A4D"/>
    <w:rsid w:val="009B447E"/>
    <w:rsid w:val="009B4C02"/>
    <w:rsid w:val="009B6B56"/>
    <w:rsid w:val="009C06DD"/>
    <w:rsid w:val="009C1BF9"/>
    <w:rsid w:val="009C3BEC"/>
    <w:rsid w:val="009C4216"/>
    <w:rsid w:val="009C4CC1"/>
    <w:rsid w:val="009C5A62"/>
    <w:rsid w:val="009C72F5"/>
    <w:rsid w:val="009C7A17"/>
    <w:rsid w:val="009D0521"/>
    <w:rsid w:val="009D1772"/>
    <w:rsid w:val="009D28E7"/>
    <w:rsid w:val="009D3FEB"/>
    <w:rsid w:val="009D4997"/>
    <w:rsid w:val="009D63DC"/>
    <w:rsid w:val="009D7571"/>
    <w:rsid w:val="009D7820"/>
    <w:rsid w:val="009E0100"/>
    <w:rsid w:val="009E024D"/>
    <w:rsid w:val="009E438A"/>
    <w:rsid w:val="009E5342"/>
    <w:rsid w:val="009E5A5C"/>
    <w:rsid w:val="009E5EB7"/>
    <w:rsid w:val="009E73DB"/>
    <w:rsid w:val="009E7DF1"/>
    <w:rsid w:val="009E7EDA"/>
    <w:rsid w:val="009F0092"/>
    <w:rsid w:val="009F067C"/>
    <w:rsid w:val="009F2424"/>
    <w:rsid w:val="009F2F8E"/>
    <w:rsid w:val="009F3C0F"/>
    <w:rsid w:val="009F3EBE"/>
    <w:rsid w:val="009F3FF3"/>
    <w:rsid w:val="009F4656"/>
    <w:rsid w:val="009F4D18"/>
    <w:rsid w:val="009F6766"/>
    <w:rsid w:val="00A01CAF"/>
    <w:rsid w:val="00A01E1D"/>
    <w:rsid w:val="00A024FD"/>
    <w:rsid w:val="00A03100"/>
    <w:rsid w:val="00A0313F"/>
    <w:rsid w:val="00A03194"/>
    <w:rsid w:val="00A03C70"/>
    <w:rsid w:val="00A04876"/>
    <w:rsid w:val="00A04F47"/>
    <w:rsid w:val="00A0526B"/>
    <w:rsid w:val="00A058D4"/>
    <w:rsid w:val="00A0723A"/>
    <w:rsid w:val="00A10D7B"/>
    <w:rsid w:val="00A115C5"/>
    <w:rsid w:val="00A11661"/>
    <w:rsid w:val="00A133DD"/>
    <w:rsid w:val="00A13B1B"/>
    <w:rsid w:val="00A17422"/>
    <w:rsid w:val="00A17E23"/>
    <w:rsid w:val="00A2062C"/>
    <w:rsid w:val="00A212CB"/>
    <w:rsid w:val="00A2175F"/>
    <w:rsid w:val="00A21BED"/>
    <w:rsid w:val="00A23A0A"/>
    <w:rsid w:val="00A23C42"/>
    <w:rsid w:val="00A24D54"/>
    <w:rsid w:val="00A2571A"/>
    <w:rsid w:val="00A27437"/>
    <w:rsid w:val="00A2788C"/>
    <w:rsid w:val="00A27A12"/>
    <w:rsid w:val="00A3354A"/>
    <w:rsid w:val="00A34033"/>
    <w:rsid w:val="00A34AE9"/>
    <w:rsid w:val="00A3583E"/>
    <w:rsid w:val="00A35A0D"/>
    <w:rsid w:val="00A35F78"/>
    <w:rsid w:val="00A3627A"/>
    <w:rsid w:val="00A36EBC"/>
    <w:rsid w:val="00A4035C"/>
    <w:rsid w:val="00A42031"/>
    <w:rsid w:val="00A424F7"/>
    <w:rsid w:val="00A4254E"/>
    <w:rsid w:val="00A42807"/>
    <w:rsid w:val="00A4291B"/>
    <w:rsid w:val="00A438D6"/>
    <w:rsid w:val="00A456CD"/>
    <w:rsid w:val="00A46711"/>
    <w:rsid w:val="00A467AD"/>
    <w:rsid w:val="00A47355"/>
    <w:rsid w:val="00A47CCC"/>
    <w:rsid w:val="00A51371"/>
    <w:rsid w:val="00A52A61"/>
    <w:rsid w:val="00A53F08"/>
    <w:rsid w:val="00A53F25"/>
    <w:rsid w:val="00A545FB"/>
    <w:rsid w:val="00A54781"/>
    <w:rsid w:val="00A54A16"/>
    <w:rsid w:val="00A559B6"/>
    <w:rsid w:val="00A56105"/>
    <w:rsid w:val="00A56B84"/>
    <w:rsid w:val="00A56D58"/>
    <w:rsid w:val="00A57CFB"/>
    <w:rsid w:val="00A60463"/>
    <w:rsid w:val="00A60580"/>
    <w:rsid w:val="00A607D7"/>
    <w:rsid w:val="00A616A0"/>
    <w:rsid w:val="00A618BD"/>
    <w:rsid w:val="00A61B5F"/>
    <w:rsid w:val="00A61CB9"/>
    <w:rsid w:val="00A62220"/>
    <w:rsid w:val="00A625D8"/>
    <w:rsid w:val="00A63306"/>
    <w:rsid w:val="00A64715"/>
    <w:rsid w:val="00A64A0F"/>
    <w:rsid w:val="00A65026"/>
    <w:rsid w:val="00A7053E"/>
    <w:rsid w:val="00A7087B"/>
    <w:rsid w:val="00A70D8F"/>
    <w:rsid w:val="00A72553"/>
    <w:rsid w:val="00A7393D"/>
    <w:rsid w:val="00A74E96"/>
    <w:rsid w:val="00A750AF"/>
    <w:rsid w:val="00A7581E"/>
    <w:rsid w:val="00A7587A"/>
    <w:rsid w:val="00A765E3"/>
    <w:rsid w:val="00A76C32"/>
    <w:rsid w:val="00A76D9E"/>
    <w:rsid w:val="00A77437"/>
    <w:rsid w:val="00A775F1"/>
    <w:rsid w:val="00A82AB1"/>
    <w:rsid w:val="00A82B99"/>
    <w:rsid w:val="00A8386D"/>
    <w:rsid w:val="00A859C0"/>
    <w:rsid w:val="00A85BBF"/>
    <w:rsid w:val="00A85BC9"/>
    <w:rsid w:val="00A914D9"/>
    <w:rsid w:val="00A91691"/>
    <w:rsid w:val="00A91A4E"/>
    <w:rsid w:val="00A91D0E"/>
    <w:rsid w:val="00A9233F"/>
    <w:rsid w:val="00A930BF"/>
    <w:rsid w:val="00A93850"/>
    <w:rsid w:val="00A94172"/>
    <w:rsid w:val="00A9475E"/>
    <w:rsid w:val="00A96EFA"/>
    <w:rsid w:val="00A9772C"/>
    <w:rsid w:val="00AA0627"/>
    <w:rsid w:val="00AA08B9"/>
    <w:rsid w:val="00AA3963"/>
    <w:rsid w:val="00AA3EAA"/>
    <w:rsid w:val="00AA41B9"/>
    <w:rsid w:val="00AA5B06"/>
    <w:rsid w:val="00AA5DFE"/>
    <w:rsid w:val="00AA62A2"/>
    <w:rsid w:val="00AB080B"/>
    <w:rsid w:val="00AB13CE"/>
    <w:rsid w:val="00AB1B39"/>
    <w:rsid w:val="00AB253E"/>
    <w:rsid w:val="00AB32D6"/>
    <w:rsid w:val="00AB338A"/>
    <w:rsid w:val="00AB3528"/>
    <w:rsid w:val="00AB3B1A"/>
    <w:rsid w:val="00AB3F43"/>
    <w:rsid w:val="00AB4109"/>
    <w:rsid w:val="00AB4AFE"/>
    <w:rsid w:val="00AB5103"/>
    <w:rsid w:val="00AC0A4F"/>
    <w:rsid w:val="00AC1610"/>
    <w:rsid w:val="00AC1994"/>
    <w:rsid w:val="00AC252A"/>
    <w:rsid w:val="00AC3279"/>
    <w:rsid w:val="00AC430D"/>
    <w:rsid w:val="00AC4B2F"/>
    <w:rsid w:val="00AC4BD4"/>
    <w:rsid w:val="00AC60B6"/>
    <w:rsid w:val="00AC79D3"/>
    <w:rsid w:val="00AC7B55"/>
    <w:rsid w:val="00AD089D"/>
    <w:rsid w:val="00AD1673"/>
    <w:rsid w:val="00AD3A11"/>
    <w:rsid w:val="00AD4C71"/>
    <w:rsid w:val="00AD4DA4"/>
    <w:rsid w:val="00AD4FD9"/>
    <w:rsid w:val="00AD59D7"/>
    <w:rsid w:val="00AD66D7"/>
    <w:rsid w:val="00AE170C"/>
    <w:rsid w:val="00AE4F6D"/>
    <w:rsid w:val="00AE6193"/>
    <w:rsid w:val="00AE6C85"/>
    <w:rsid w:val="00AF0E47"/>
    <w:rsid w:val="00AF2121"/>
    <w:rsid w:val="00AF21C3"/>
    <w:rsid w:val="00AF35CC"/>
    <w:rsid w:val="00AF3A4C"/>
    <w:rsid w:val="00AF5BF3"/>
    <w:rsid w:val="00AF6DA9"/>
    <w:rsid w:val="00AF73A4"/>
    <w:rsid w:val="00B0220D"/>
    <w:rsid w:val="00B032B6"/>
    <w:rsid w:val="00B039C7"/>
    <w:rsid w:val="00B05A32"/>
    <w:rsid w:val="00B067E4"/>
    <w:rsid w:val="00B067FA"/>
    <w:rsid w:val="00B06E11"/>
    <w:rsid w:val="00B1047F"/>
    <w:rsid w:val="00B104B4"/>
    <w:rsid w:val="00B108C8"/>
    <w:rsid w:val="00B11760"/>
    <w:rsid w:val="00B11A04"/>
    <w:rsid w:val="00B128E2"/>
    <w:rsid w:val="00B160DD"/>
    <w:rsid w:val="00B16629"/>
    <w:rsid w:val="00B20977"/>
    <w:rsid w:val="00B20DCA"/>
    <w:rsid w:val="00B2288B"/>
    <w:rsid w:val="00B2343A"/>
    <w:rsid w:val="00B23BA5"/>
    <w:rsid w:val="00B23F8C"/>
    <w:rsid w:val="00B26B9E"/>
    <w:rsid w:val="00B27729"/>
    <w:rsid w:val="00B309B8"/>
    <w:rsid w:val="00B3236C"/>
    <w:rsid w:val="00B32D8C"/>
    <w:rsid w:val="00B34423"/>
    <w:rsid w:val="00B344B0"/>
    <w:rsid w:val="00B34FB0"/>
    <w:rsid w:val="00B35AED"/>
    <w:rsid w:val="00B35F2D"/>
    <w:rsid w:val="00B36570"/>
    <w:rsid w:val="00B3681B"/>
    <w:rsid w:val="00B40AD0"/>
    <w:rsid w:val="00B40D6F"/>
    <w:rsid w:val="00B410A6"/>
    <w:rsid w:val="00B41C8A"/>
    <w:rsid w:val="00B44AE8"/>
    <w:rsid w:val="00B44F9A"/>
    <w:rsid w:val="00B4597B"/>
    <w:rsid w:val="00B477C2"/>
    <w:rsid w:val="00B47888"/>
    <w:rsid w:val="00B500BB"/>
    <w:rsid w:val="00B5361B"/>
    <w:rsid w:val="00B540FF"/>
    <w:rsid w:val="00B544FE"/>
    <w:rsid w:val="00B54B6C"/>
    <w:rsid w:val="00B55890"/>
    <w:rsid w:val="00B607D1"/>
    <w:rsid w:val="00B61011"/>
    <w:rsid w:val="00B652CF"/>
    <w:rsid w:val="00B65472"/>
    <w:rsid w:val="00B65CB7"/>
    <w:rsid w:val="00B7000B"/>
    <w:rsid w:val="00B71314"/>
    <w:rsid w:val="00B71367"/>
    <w:rsid w:val="00B73B9E"/>
    <w:rsid w:val="00B73F5D"/>
    <w:rsid w:val="00B74322"/>
    <w:rsid w:val="00B74345"/>
    <w:rsid w:val="00B7641A"/>
    <w:rsid w:val="00B7684D"/>
    <w:rsid w:val="00B77707"/>
    <w:rsid w:val="00B80414"/>
    <w:rsid w:val="00B80C29"/>
    <w:rsid w:val="00B81033"/>
    <w:rsid w:val="00B81D5D"/>
    <w:rsid w:val="00B83336"/>
    <w:rsid w:val="00B8344D"/>
    <w:rsid w:val="00B83585"/>
    <w:rsid w:val="00B85B34"/>
    <w:rsid w:val="00B85C4A"/>
    <w:rsid w:val="00B874AA"/>
    <w:rsid w:val="00B90399"/>
    <w:rsid w:val="00B908D4"/>
    <w:rsid w:val="00B90CDB"/>
    <w:rsid w:val="00B90DE9"/>
    <w:rsid w:val="00B93867"/>
    <w:rsid w:val="00B93CD5"/>
    <w:rsid w:val="00B93F14"/>
    <w:rsid w:val="00B946BC"/>
    <w:rsid w:val="00B9472D"/>
    <w:rsid w:val="00B949CC"/>
    <w:rsid w:val="00B95448"/>
    <w:rsid w:val="00B95932"/>
    <w:rsid w:val="00B95A41"/>
    <w:rsid w:val="00B95C02"/>
    <w:rsid w:val="00B95FCC"/>
    <w:rsid w:val="00B96F1E"/>
    <w:rsid w:val="00B97513"/>
    <w:rsid w:val="00B9765B"/>
    <w:rsid w:val="00BA126E"/>
    <w:rsid w:val="00BA2716"/>
    <w:rsid w:val="00BA297C"/>
    <w:rsid w:val="00BA3C70"/>
    <w:rsid w:val="00BA46BB"/>
    <w:rsid w:val="00BA55A8"/>
    <w:rsid w:val="00BA6D45"/>
    <w:rsid w:val="00BA6D5D"/>
    <w:rsid w:val="00BA70CC"/>
    <w:rsid w:val="00BB1532"/>
    <w:rsid w:val="00BB1937"/>
    <w:rsid w:val="00BB19EF"/>
    <w:rsid w:val="00BB1D18"/>
    <w:rsid w:val="00BB2326"/>
    <w:rsid w:val="00BB35ED"/>
    <w:rsid w:val="00BB3846"/>
    <w:rsid w:val="00BB6740"/>
    <w:rsid w:val="00BB6973"/>
    <w:rsid w:val="00BB6EDA"/>
    <w:rsid w:val="00BC1695"/>
    <w:rsid w:val="00BC2486"/>
    <w:rsid w:val="00BC26A0"/>
    <w:rsid w:val="00BC49A4"/>
    <w:rsid w:val="00BC622E"/>
    <w:rsid w:val="00BC7665"/>
    <w:rsid w:val="00BC7D2C"/>
    <w:rsid w:val="00BC7EDA"/>
    <w:rsid w:val="00BD0559"/>
    <w:rsid w:val="00BD0E00"/>
    <w:rsid w:val="00BD1758"/>
    <w:rsid w:val="00BD1BB5"/>
    <w:rsid w:val="00BD320D"/>
    <w:rsid w:val="00BD499C"/>
    <w:rsid w:val="00BD55A0"/>
    <w:rsid w:val="00BD58A9"/>
    <w:rsid w:val="00BD59DC"/>
    <w:rsid w:val="00BD62F9"/>
    <w:rsid w:val="00BD78C3"/>
    <w:rsid w:val="00BD7E00"/>
    <w:rsid w:val="00BE0A04"/>
    <w:rsid w:val="00BE0BED"/>
    <w:rsid w:val="00BE3B10"/>
    <w:rsid w:val="00BE3D8E"/>
    <w:rsid w:val="00BE6CF8"/>
    <w:rsid w:val="00BF0F79"/>
    <w:rsid w:val="00BF1409"/>
    <w:rsid w:val="00BF1460"/>
    <w:rsid w:val="00BF1E22"/>
    <w:rsid w:val="00BF20D9"/>
    <w:rsid w:val="00BF3460"/>
    <w:rsid w:val="00BF5B37"/>
    <w:rsid w:val="00BF6953"/>
    <w:rsid w:val="00C014F1"/>
    <w:rsid w:val="00C0155A"/>
    <w:rsid w:val="00C02018"/>
    <w:rsid w:val="00C0312E"/>
    <w:rsid w:val="00C045BB"/>
    <w:rsid w:val="00C060E5"/>
    <w:rsid w:val="00C0639E"/>
    <w:rsid w:val="00C077BB"/>
    <w:rsid w:val="00C07DD6"/>
    <w:rsid w:val="00C103F2"/>
    <w:rsid w:val="00C114C5"/>
    <w:rsid w:val="00C11517"/>
    <w:rsid w:val="00C11886"/>
    <w:rsid w:val="00C12381"/>
    <w:rsid w:val="00C12762"/>
    <w:rsid w:val="00C132C4"/>
    <w:rsid w:val="00C1343D"/>
    <w:rsid w:val="00C15647"/>
    <w:rsid w:val="00C176D8"/>
    <w:rsid w:val="00C20462"/>
    <w:rsid w:val="00C21E0B"/>
    <w:rsid w:val="00C22FA3"/>
    <w:rsid w:val="00C23353"/>
    <w:rsid w:val="00C2466C"/>
    <w:rsid w:val="00C273C1"/>
    <w:rsid w:val="00C33EAF"/>
    <w:rsid w:val="00C351AE"/>
    <w:rsid w:val="00C35395"/>
    <w:rsid w:val="00C35E7C"/>
    <w:rsid w:val="00C35FEC"/>
    <w:rsid w:val="00C3613F"/>
    <w:rsid w:val="00C362D0"/>
    <w:rsid w:val="00C3673E"/>
    <w:rsid w:val="00C36B46"/>
    <w:rsid w:val="00C40EA4"/>
    <w:rsid w:val="00C419B9"/>
    <w:rsid w:val="00C41FC7"/>
    <w:rsid w:val="00C42DFB"/>
    <w:rsid w:val="00C43054"/>
    <w:rsid w:val="00C432DD"/>
    <w:rsid w:val="00C435D0"/>
    <w:rsid w:val="00C4465F"/>
    <w:rsid w:val="00C44E33"/>
    <w:rsid w:val="00C44EC0"/>
    <w:rsid w:val="00C45C47"/>
    <w:rsid w:val="00C47AC8"/>
    <w:rsid w:val="00C50DF6"/>
    <w:rsid w:val="00C51200"/>
    <w:rsid w:val="00C51DC2"/>
    <w:rsid w:val="00C52E1E"/>
    <w:rsid w:val="00C52F7A"/>
    <w:rsid w:val="00C54AEB"/>
    <w:rsid w:val="00C55F96"/>
    <w:rsid w:val="00C562DF"/>
    <w:rsid w:val="00C5744D"/>
    <w:rsid w:val="00C611E8"/>
    <w:rsid w:val="00C61A59"/>
    <w:rsid w:val="00C61B0C"/>
    <w:rsid w:val="00C62960"/>
    <w:rsid w:val="00C629BF"/>
    <w:rsid w:val="00C62DBF"/>
    <w:rsid w:val="00C63013"/>
    <w:rsid w:val="00C63ACA"/>
    <w:rsid w:val="00C63EC9"/>
    <w:rsid w:val="00C64209"/>
    <w:rsid w:val="00C653CA"/>
    <w:rsid w:val="00C66081"/>
    <w:rsid w:val="00C660E3"/>
    <w:rsid w:val="00C66B9B"/>
    <w:rsid w:val="00C67CE3"/>
    <w:rsid w:val="00C67E22"/>
    <w:rsid w:val="00C71249"/>
    <w:rsid w:val="00C72F9B"/>
    <w:rsid w:val="00C73E47"/>
    <w:rsid w:val="00C7407B"/>
    <w:rsid w:val="00C773EB"/>
    <w:rsid w:val="00C8202F"/>
    <w:rsid w:val="00C82B68"/>
    <w:rsid w:val="00C82F19"/>
    <w:rsid w:val="00C82F71"/>
    <w:rsid w:val="00C833F9"/>
    <w:rsid w:val="00C84375"/>
    <w:rsid w:val="00C86B22"/>
    <w:rsid w:val="00C86C23"/>
    <w:rsid w:val="00C86C6B"/>
    <w:rsid w:val="00C86EDB"/>
    <w:rsid w:val="00C87D1E"/>
    <w:rsid w:val="00C90665"/>
    <w:rsid w:val="00C91035"/>
    <w:rsid w:val="00C914B2"/>
    <w:rsid w:val="00C91853"/>
    <w:rsid w:val="00C91DE0"/>
    <w:rsid w:val="00C92590"/>
    <w:rsid w:val="00C93525"/>
    <w:rsid w:val="00C9482A"/>
    <w:rsid w:val="00C94CA3"/>
    <w:rsid w:val="00C954A8"/>
    <w:rsid w:val="00C9565D"/>
    <w:rsid w:val="00C96BD4"/>
    <w:rsid w:val="00C97C66"/>
    <w:rsid w:val="00C97EDB"/>
    <w:rsid w:val="00CA078B"/>
    <w:rsid w:val="00CA211B"/>
    <w:rsid w:val="00CA2A37"/>
    <w:rsid w:val="00CA3351"/>
    <w:rsid w:val="00CA48C8"/>
    <w:rsid w:val="00CA4D60"/>
    <w:rsid w:val="00CA4E70"/>
    <w:rsid w:val="00CA6B2A"/>
    <w:rsid w:val="00CB0491"/>
    <w:rsid w:val="00CB0545"/>
    <w:rsid w:val="00CB0C50"/>
    <w:rsid w:val="00CB24F1"/>
    <w:rsid w:val="00CB3802"/>
    <w:rsid w:val="00CB462C"/>
    <w:rsid w:val="00CB4840"/>
    <w:rsid w:val="00CB637F"/>
    <w:rsid w:val="00CB645E"/>
    <w:rsid w:val="00CB741D"/>
    <w:rsid w:val="00CC2253"/>
    <w:rsid w:val="00CC2CD5"/>
    <w:rsid w:val="00CC3DA4"/>
    <w:rsid w:val="00CC414E"/>
    <w:rsid w:val="00CC43B9"/>
    <w:rsid w:val="00CC5580"/>
    <w:rsid w:val="00CC5914"/>
    <w:rsid w:val="00CC6C08"/>
    <w:rsid w:val="00CC704D"/>
    <w:rsid w:val="00CD00B5"/>
    <w:rsid w:val="00CD0243"/>
    <w:rsid w:val="00CD1381"/>
    <w:rsid w:val="00CD1D50"/>
    <w:rsid w:val="00CD4511"/>
    <w:rsid w:val="00CD4C55"/>
    <w:rsid w:val="00CE0FB4"/>
    <w:rsid w:val="00CE1D98"/>
    <w:rsid w:val="00CE1E36"/>
    <w:rsid w:val="00CE2318"/>
    <w:rsid w:val="00CE3AC6"/>
    <w:rsid w:val="00CE44CA"/>
    <w:rsid w:val="00CE6316"/>
    <w:rsid w:val="00CF1422"/>
    <w:rsid w:val="00CF37CD"/>
    <w:rsid w:val="00CF3BD7"/>
    <w:rsid w:val="00CF40EB"/>
    <w:rsid w:val="00CF5000"/>
    <w:rsid w:val="00CF50AF"/>
    <w:rsid w:val="00CF61D0"/>
    <w:rsid w:val="00CF6E07"/>
    <w:rsid w:val="00CF74D3"/>
    <w:rsid w:val="00CF7FDF"/>
    <w:rsid w:val="00D0004D"/>
    <w:rsid w:val="00D00188"/>
    <w:rsid w:val="00D00348"/>
    <w:rsid w:val="00D018BA"/>
    <w:rsid w:val="00D0401A"/>
    <w:rsid w:val="00D05B28"/>
    <w:rsid w:val="00D05EF1"/>
    <w:rsid w:val="00D060D3"/>
    <w:rsid w:val="00D11118"/>
    <w:rsid w:val="00D11D3E"/>
    <w:rsid w:val="00D12BE2"/>
    <w:rsid w:val="00D13404"/>
    <w:rsid w:val="00D150DA"/>
    <w:rsid w:val="00D154B7"/>
    <w:rsid w:val="00D1588B"/>
    <w:rsid w:val="00D16483"/>
    <w:rsid w:val="00D16C6E"/>
    <w:rsid w:val="00D176FC"/>
    <w:rsid w:val="00D17935"/>
    <w:rsid w:val="00D21362"/>
    <w:rsid w:val="00D21917"/>
    <w:rsid w:val="00D22963"/>
    <w:rsid w:val="00D23DBD"/>
    <w:rsid w:val="00D24EE0"/>
    <w:rsid w:val="00D250EF"/>
    <w:rsid w:val="00D254C3"/>
    <w:rsid w:val="00D25762"/>
    <w:rsid w:val="00D26635"/>
    <w:rsid w:val="00D268B1"/>
    <w:rsid w:val="00D275D1"/>
    <w:rsid w:val="00D2773E"/>
    <w:rsid w:val="00D27F4C"/>
    <w:rsid w:val="00D30A96"/>
    <w:rsid w:val="00D310BD"/>
    <w:rsid w:val="00D322F5"/>
    <w:rsid w:val="00D32FAA"/>
    <w:rsid w:val="00D3310B"/>
    <w:rsid w:val="00D34135"/>
    <w:rsid w:val="00D4065E"/>
    <w:rsid w:val="00D40A9B"/>
    <w:rsid w:val="00D40B0F"/>
    <w:rsid w:val="00D42339"/>
    <w:rsid w:val="00D438AA"/>
    <w:rsid w:val="00D44F50"/>
    <w:rsid w:val="00D4541F"/>
    <w:rsid w:val="00D45A7E"/>
    <w:rsid w:val="00D45ABF"/>
    <w:rsid w:val="00D45E41"/>
    <w:rsid w:val="00D4634F"/>
    <w:rsid w:val="00D465D3"/>
    <w:rsid w:val="00D472E3"/>
    <w:rsid w:val="00D47BAB"/>
    <w:rsid w:val="00D50483"/>
    <w:rsid w:val="00D51299"/>
    <w:rsid w:val="00D51619"/>
    <w:rsid w:val="00D5196A"/>
    <w:rsid w:val="00D53133"/>
    <w:rsid w:val="00D53247"/>
    <w:rsid w:val="00D536E6"/>
    <w:rsid w:val="00D53D06"/>
    <w:rsid w:val="00D54369"/>
    <w:rsid w:val="00D54FFF"/>
    <w:rsid w:val="00D55366"/>
    <w:rsid w:val="00D56DE6"/>
    <w:rsid w:val="00D57CE4"/>
    <w:rsid w:val="00D606B4"/>
    <w:rsid w:val="00D61018"/>
    <w:rsid w:val="00D63B85"/>
    <w:rsid w:val="00D65D9E"/>
    <w:rsid w:val="00D66EFB"/>
    <w:rsid w:val="00D67513"/>
    <w:rsid w:val="00D67628"/>
    <w:rsid w:val="00D701CF"/>
    <w:rsid w:val="00D71428"/>
    <w:rsid w:val="00D71E94"/>
    <w:rsid w:val="00D72628"/>
    <w:rsid w:val="00D73721"/>
    <w:rsid w:val="00D73773"/>
    <w:rsid w:val="00D744FF"/>
    <w:rsid w:val="00D7477A"/>
    <w:rsid w:val="00D75EE0"/>
    <w:rsid w:val="00D7626A"/>
    <w:rsid w:val="00D76668"/>
    <w:rsid w:val="00D767EB"/>
    <w:rsid w:val="00D76999"/>
    <w:rsid w:val="00D772B9"/>
    <w:rsid w:val="00D7738B"/>
    <w:rsid w:val="00D8123C"/>
    <w:rsid w:val="00D81D47"/>
    <w:rsid w:val="00D83DD6"/>
    <w:rsid w:val="00D850AC"/>
    <w:rsid w:val="00D85774"/>
    <w:rsid w:val="00D86A06"/>
    <w:rsid w:val="00D87178"/>
    <w:rsid w:val="00D9018D"/>
    <w:rsid w:val="00D91479"/>
    <w:rsid w:val="00D91931"/>
    <w:rsid w:val="00D91BCA"/>
    <w:rsid w:val="00D92384"/>
    <w:rsid w:val="00D93303"/>
    <w:rsid w:val="00D93912"/>
    <w:rsid w:val="00D940F2"/>
    <w:rsid w:val="00D953E6"/>
    <w:rsid w:val="00D96B95"/>
    <w:rsid w:val="00D97172"/>
    <w:rsid w:val="00DA137A"/>
    <w:rsid w:val="00DA18D6"/>
    <w:rsid w:val="00DA296C"/>
    <w:rsid w:val="00DA32B8"/>
    <w:rsid w:val="00DA36A3"/>
    <w:rsid w:val="00DA44BE"/>
    <w:rsid w:val="00DA635E"/>
    <w:rsid w:val="00DA6516"/>
    <w:rsid w:val="00DA6BFF"/>
    <w:rsid w:val="00DA7A1F"/>
    <w:rsid w:val="00DA7F5F"/>
    <w:rsid w:val="00DB003F"/>
    <w:rsid w:val="00DB0A34"/>
    <w:rsid w:val="00DB30F1"/>
    <w:rsid w:val="00DB485C"/>
    <w:rsid w:val="00DB59CD"/>
    <w:rsid w:val="00DB6F58"/>
    <w:rsid w:val="00DB7F07"/>
    <w:rsid w:val="00DC1914"/>
    <w:rsid w:val="00DC1A36"/>
    <w:rsid w:val="00DC1F61"/>
    <w:rsid w:val="00DC26AE"/>
    <w:rsid w:val="00DC3AA6"/>
    <w:rsid w:val="00DC41C0"/>
    <w:rsid w:val="00DC47B0"/>
    <w:rsid w:val="00DC54BB"/>
    <w:rsid w:val="00DC5880"/>
    <w:rsid w:val="00DC5AB4"/>
    <w:rsid w:val="00DC618E"/>
    <w:rsid w:val="00DC6922"/>
    <w:rsid w:val="00DC6CF6"/>
    <w:rsid w:val="00DC7356"/>
    <w:rsid w:val="00DC7A9C"/>
    <w:rsid w:val="00DD0AC7"/>
    <w:rsid w:val="00DD0DD4"/>
    <w:rsid w:val="00DD1DA1"/>
    <w:rsid w:val="00DD3295"/>
    <w:rsid w:val="00DD35A4"/>
    <w:rsid w:val="00DD4322"/>
    <w:rsid w:val="00DD54E3"/>
    <w:rsid w:val="00DD58FE"/>
    <w:rsid w:val="00DD5C73"/>
    <w:rsid w:val="00DD6589"/>
    <w:rsid w:val="00DD6DDA"/>
    <w:rsid w:val="00DD7CFB"/>
    <w:rsid w:val="00DE0B18"/>
    <w:rsid w:val="00DE0CD8"/>
    <w:rsid w:val="00DE19F4"/>
    <w:rsid w:val="00DE1AE8"/>
    <w:rsid w:val="00DE363A"/>
    <w:rsid w:val="00DE4074"/>
    <w:rsid w:val="00DE662B"/>
    <w:rsid w:val="00DE7D3B"/>
    <w:rsid w:val="00DF02FA"/>
    <w:rsid w:val="00DF04C4"/>
    <w:rsid w:val="00DF1A86"/>
    <w:rsid w:val="00DF2522"/>
    <w:rsid w:val="00E002EA"/>
    <w:rsid w:val="00E00C5B"/>
    <w:rsid w:val="00E02276"/>
    <w:rsid w:val="00E04854"/>
    <w:rsid w:val="00E04E50"/>
    <w:rsid w:val="00E06559"/>
    <w:rsid w:val="00E0670E"/>
    <w:rsid w:val="00E067B1"/>
    <w:rsid w:val="00E06BFA"/>
    <w:rsid w:val="00E07548"/>
    <w:rsid w:val="00E07E8E"/>
    <w:rsid w:val="00E106E6"/>
    <w:rsid w:val="00E13D64"/>
    <w:rsid w:val="00E143A4"/>
    <w:rsid w:val="00E15658"/>
    <w:rsid w:val="00E16625"/>
    <w:rsid w:val="00E172C7"/>
    <w:rsid w:val="00E17A75"/>
    <w:rsid w:val="00E17A92"/>
    <w:rsid w:val="00E2052D"/>
    <w:rsid w:val="00E21E18"/>
    <w:rsid w:val="00E2375F"/>
    <w:rsid w:val="00E24484"/>
    <w:rsid w:val="00E24EE7"/>
    <w:rsid w:val="00E25AA6"/>
    <w:rsid w:val="00E27AE6"/>
    <w:rsid w:val="00E27F09"/>
    <w:rsid w:val="00E30651"/>
    <w:rsid w:val="00E31F48"/>
    <w:rsid w:val="00E3239A"/>
    <w:rsid w:val="00E3365E"/>
    <w:rsid w:val="00E3465E"/>
    <w:rsid w:val="00E35EA9"/>
    <w:rsid w:val="00E35F1B"/>
    <w:rsid w:val="00E406A4"/>
    <w:rsid w:val="00E412FB"/>
    <w:rsid w:val="00E421AA"/>
    <w:rsid w:val="00E42AAC"/>
    <w:rsid w:val="00E42EDD"/>
    <w:rsid w:val="00E44FF0"/>
    <w:rsid w:val="00E46D78"/>
    <w:rsid w:val="00E516F7"/>
    <w:rsid w:val="00E5553C"/>
    <w:rsid w:val="00E56560"/>
    <w:rsid w:val="00E56C26"/>
    <w:rsid w:val="00E578A9"/>
    <w:rsid w:val="00E6092B"/>
    <w:rsid w:val="00E618D3"/>
    <w:rsid w:val="00E63725"/>
    <w:rsid w:val="00E643E3"/>
    <w:rsid w:val="00E65A9D"/>
    <w:rsid w:val="00E66254"/>
    <w:rsid w:val="00E66C86"/>
    <w:rsid w:val="00E67504"/>
    <w:rsid w:val="00E67850"/>
    <w:rsid w:val="00E67BB3"/>
    <w:rsid w:val="00E70312"/>
    <w:rsid w:val="00E706F4"/>
    <w:rsid w:val="00E72194"/>
    <w:rsid w:val="00E72A5E"/>
    <w:rsid w:val="00E72F47"/>
    <w:rsid w:val="00E753E1"/>
    <w:rsid w:val="00E80A73"/>
    <w:rsid w:val="00E80B53"/>
    <w:rsid w:val="00E83C58"/>
    <w:rsid w:val="00E8674E"/>
    <w:rsid w:val="00E87437"/>
    <w:rsid w:val="00E87641"/>
    <w:rsid w:val="00E90803"/>
    <w:rsid w:val="00E90B14"/>
    <w:rsid w:val="00E92138"/>
    <w:rsid w:val="00E936A2"/>
    <w:rsid w:val="00E947F2"/>
    <w:rsid w:val="00E95BC5"/>
    <w:rsid w:val="00E9651E"/>
    <w:rsid w:val="00E97140"/>
    <w:rsid w:val="00E97DBE"/>
    <w:rsid w:val="00EA0292"/>
    <w:rsid w:val="00EA13BC"/>
    <w:rsid w:val="00EA1490"/>
    <w:rsid w:val="00EA2B43"/>
    <w:rsid w:val="00EA4FE2"/>
    <w:rsid w:val="00EA54B7"/>
    <w:rsid w:val="00EA5C80"/>
    <w:rsid w:val="00EA666A"/>
    <w:rsid w:val="00EA6DB8"/>
    <w:rsid w:val="00EA727A"/>
    <w:rsid w:val="00EB0A58"/>
    <w:rsid w:val="00EB16D4"/>
    <w:rsid w:val="00EB1D49"/>
    <w:rsid w:val="00EB21AC"/>
    <w:rsid w:val="00EB24FE"/>
    <w:rsid w:val="00EB2749"/>
    <w:rsid w:val="00EB367F"/>
    <w:rsid w:val="00EB44D8"/>
    <w:rsid w:val="00EB4C83"/>
    <w:rsid w:val="00EB54F1"/>
    <w:rsid w:val="00EB606A"/>
    <w:rsid w:val="00EB676F"/>
    <w:rsid w:val="00EB6812"/>
    <w:rsid w:val="00EB7D27"/>
    <w:rsid w:val="00EC0B2A"/>
    <w:rsid w:val="00EC0C13"/>
    <w:rsid w:val="00EC0DE7"/>
    <w:rsid w:val="00EC0E64"/>
    <w:rsid w:val="00EC0F47"/>
    <w:rsid w:val="00EC12D0"/>
    <w:rsid w:val="00EC1534"/>
    <w:rsid w:val="00EC1F90"/>
    <w:rsid w:val="00EC3687"/>
    <w:rsid w:val="00EC3A1A"/>
    <w:rsid w:val="00EC4E6F"/>
    <w:rsid w:val="00EC604C"/>
    <w:rsid w:val="00EC76FC"/>
    <w:rsid w:val="00EC7BD2"/>
    <w:rsid w:val="00ED0AAA"/>
    <w:rsid w:val="00ED18DE"/>
    <w:rsid w:val="00ED3BD4"/>
    <w:rsid w:val="00ED3F99"/>
    <w:rsid w:val="00ED4D59"/>
    <w:rsid w:val="00ED52F0"/>
    <w:rsid w:val="00ED6325"/>
    <w:rsid w:val="00ED6809"/>
    <w:rsid w:val="00ED6E2D"/>
    <w:rsid w:val="00EE21B0"/>
    <w:rsid w:val="00EE3806"/>
    <w:rsid w:val="00EE3C76"/>
    <w:rsid w:val="00EE3DDE"/>
    <w:rsid w:val="00EE3F76"/>
    <w:rsid w:val="00EE52C8"/>
    <w:rsid w:val="00EE5568"/>
    <w:rsid w:val="00EE6C75"/>
    <w:rsid w:val="00EE79C0"/>
    <w:rsid w:val="00EF05E8"/>
    <w:rsid w:val="00EF1100"/>
    <w:rsid w:val="00EF2718"/>
    <w:rsid w:val="00EF2ADB"/>
    <w:rsid w:val="00EF3621"/>
    <w:rsid w:val="00EF447D"/>
    <w:rsid w:val="00EF59EC"/>
    <w:rsid w:val="00EF5AC3"/>
    <w:rsid w:val="00EF5B19"/>
    <w:rsid w:val="00EF62E9"/>
    <w:rsid w:val="00EF716A"/>
    <w:rsid w:val="00EF7282"/>
    <w:rsid w:val="00EF790D"/>
    <w:rsid w:val="00F00843"/>
    <w:rsid w:val="00F00A05"/>
    <w:rsid w:val="00F01562"/>
    <w:rsid w:val="00F04B06"/>
    <w:rsid w:val="00F05A5C"/>
    <w:rsid w:val="00F05BDC"/>
    <w:rsid w:val="00F06304"/>
    <w:rsid w:val="00F067AB"/>
    <w:rsid w:val="00F1136D"/>
    <w:rsid w:val="00F128C0"/>
    <w:rsid w:val="00F13240"/>
    <w:rsid w:val="00F15115"/>
    <w:rsid w:val="00F16359"/>
    <w:rsid w:val="00F20260"/>
    <w:rsid w:val="00F2070E"/>
    <w:rsid w:val="00F20A3A"/>
    <w:rsid w:val="00F21597"/>
    <w:rsid w:val="00F22995"/>
    <w:rsid w:val="00F23AEB"/>
    <w:rsid w:val="00F30B29"/>
    <w:rsid w:val="00F31613"/>
    <w:rsid w:val="00F31DDF"/>
    <w:rsid w:val="00F32665"/>
    <w:rsid w:val="00F3290D"/>
    <w:rsid w:val="00F33824"/>
    <w:rsid w:val="00F33DD2"/>
    <w:rsid w:val="00F34620"/>
    <w:rsid w:val="00F35F2D"/>
    <w:rsid w:val="00F360BF"/>
    <w:rsid w:val="00F36301"/>
    <w:rsid w:val="00F36741"/>
    <w:rsid w:val="00F36B31"/>
    <w:rsid w:val="00F36ECA"/>
    <w:rsid w:val="00F41889"/>
    <w:rsid w:val="00F42C0D"/>
    <w:rsid w:val="00F42C5E"/>
    <w:rsid w:val="00F45559"/>
    <w:rsid w:val="00F468BC"/>
    <w:rsid w:val="00F52956"/>
    <w:rsid w:val="00F52CE3"/>
    <w:rsid w:val="00F531F2"/>
    <w:rsid w:val="00F5344B"/>
    <w:rsid w:val="00F5354F"/>
    <w:rsid w:val="00F5379D"/>
    <w:rsid w:val="00F53A4F"/>
    <w:rsid w:val="00F54D81"/>
    <w:rsid w:val="00F551DC"/>
    <w:rsid w:val="00F55989"/>
    <w:rsid w:val="00F55AC4"/>
    <w:rsid w:val="00F60617"/>
    <w:rsid w:val="00F60A39"/>
    <w:rsid w:val="00F617EC"/>
    <w:rsid w:val="00F627A6"/>
    <w:rsid w:val="00F6358A"/>
    <w:rsid w:val="00F639E2"/>
    <w:rsid w:val="00F63EAF"/>
    <w:rsid w:val="00F63F90"/>
    <w:rsid w:val="00F65B78"/>
    <w:rsid w:val="00F6673A"/>
    <w:rsid w:val="00F66AD5"/>
    <w:rsid w:val="00F66E3E"/>
    <w:rsid w:val="00F700B3"/>
    <w:rsid w:val="00F71067"/>
    <w:rsid w:val="00F71499"/>
    <w:rsid w:val="00F72474"/>
    <w:rsid w:val="00F744E9"/>
    <w:rsid w:val="00F74991"/>
    <w:rsid w:val="00F760DB"/>
    <w:rsid w:val="00F76235"/>
    <w:rsid w:val="00F7624A"/>
    <w:rsid w:val="00F762BF"/>
    <w:rsid w:val="00F76909"/>
    <w:rsid w:val="00F76D27"/>
    <w:rsid w:val="00F771F5"/>
    <w:rsid w:val="00F8041E"/>
    <w:rsid w:val="00F81F05"/>
    <w:rsid w:val="00F823BE"/>
    <w:rsid w:val="00F84235"/>
    <w:rsid w:val="00F86378"/>
    <w:rsid w:val="00F86553"/>
    <w:rsid w:val="00F867CB"/>
    <w:rsid w:val="00F8689C"/>
    <w:rsid w:val="00F86B27"/>
    <w:rsid w:val="00F91462"/>
    <w:rsid w:val="00F9167D"/>
    <w:rsid w:val="00F9256B"/>
    <w:rsid w:val="00F93212"/>
    <w:rsid w:val="00F939DA"/>
    <w:rsid w:val="00F961EC"/>
    <w:rsid w:val="00F97481"/>
    <w:rsid w:val="00FA2DAC"/>
    <w:rsid w:val="00FA4610"/>
    <w:rsid w:val="00FA486D"/>
    <w:rsid w:val="00FA5214"/>
    <w:rsid w:val="00FA6279"/>
    <w:rsid w:val="00FA689C"/>
    <w:rsid w:val="00FA75D7"/>
    <w:rsid w:val="00FA7D84"/>
    <w:rsid w:val="00FB1B11"/>
    <w:rsid w:val="00FB2CED"/>
    <w:rsid w:val="00FB2ED7"/>
    <w:rsid w:val="00FB439E"/>
    <w:rsid w:val="00FB4C8C"/>
    <w:rsid w:val="00FB512E"/>
    <w:rsid w:val="00FB55C6"/>
    <w:rsid w:val="00FB6206"/>
    <w:rsid w:val="00FB7884"/>
    <w:rsid w:val="00FB7ACE"/>
    <w:rsid w:val="00FC2B49"/>
    <w:rsid w:val="00FC359B"/>
    <w:rsid w:val="00FC4EF7"/>
    <w:rsid w:val="00FC5611"/>
    <w:rsid w:val="00FC6802"/>
    <w:rsid w:val="00FD0939"/>
    <w:rsid w:val="00FD153C"/>
    <w:rsid w:val="00FD16EB"/>
    <w:rsid w:val="00FD1758"/>
    <w:rsid w:val="00FD1E3E"/>
    <w:rsid w:val="00FD4346"/>
    <w:rsid w:val="00FD55FE"/>
    <w:rsid w:val="00FD5978"/>
    <w:rsid w:val="00FD6F56"/>
    <w:rsid w:val="00FE1393"/>
    <w:rsid w:val="00FE13C9"/>
    <w:rsid w:val="00FE17DA"/>
    <w:rsid w:val="00FE5973"/>
    <w:rsid w:val="00FE5E5F"/>
    <w:rsid w:val="00FE677E"/>
    <w:rsid w:val="00FE715E"/>
    <w:rsid w:val="00FF012F"/>
    <w:rsid w:val="00FF1AEC"/>
    <w:rsid w:val="00FF2174"/>
    <w:rsid w:val="00FF59DC"/>
    <w:rsid w:val="00FF5A44"/>
    <w:rsid w:val="00FF5E8D"/>
    <w:rsid w:val="00FF75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82E9B71D-A10B-4ED1-902D-2655D93DA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2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AD167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AD16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AD16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AD167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AD1673"/>
    <w:pPr>
      <w:keepNext/>
      <w:outlineLvl w:val="4"/>
    </w:pPr>
    <w:rPr>
      <w:rFonts w:cs="Times New Roman"/>
      <w:b/>
      <w:bCs/>
      <w:sz w:val="20"/>
      <w:szCs w:val="20"/>
      <w:lang w:val="en-GB"/>
    </w:rPr>
  </w:style>
  <w:style w:type="paragraph" w:styleId="Heading6">
    <w:name w:val="heading 6"/>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AD16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D1673"/>
    <w:pPr>
      <w:tabs>
        <w:tab w:val="center" w:pos="4536"/>
        <w:tab w:val="right" w:pos="9072"/>
      </w:tabs>
    </w:pPr>
  </w:style>
  <w:style w:type="character" w:customStyle="1" w:styleId="AAAddress">
    <w:name w:val="AA Address"/>
    <w:basedOn w:val="DefaultParagraphFont"/>
    <w:rsid w:val="00AD16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AD1673"/>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AD1673"/>
    <w:pPr>
      <w:tabs>
        <w:tab w:val="center" w:pos="4536"/>
        <w:tab w:val="right" w:pos="9072"/>
      </w:tabs>
    </w:pPr>
  </w:style>
  <w:style w:type="paragraph" w:styleId="Caption">
    <w:name w:val="caption"/>
    <w:basedOn w:val="Normal"/>
    <w:next w:val="Normal"/>
    <w:qFormat/>
    <w:rsid w:val="00AD1673"/>
    <w:rPr>
      <w:rFonts w:cs="Times New Roman"/>
      <w:b/>
      <w:bCs/>
    </w:rPr>
  </w:style>
  <w:style w:type="paragraph" w:styleId="ListBullet">
    <w:name w:val="List Bullet"/>
    <w:basedOn w:val="Normal"/>
    <w:rsid w:val="00AD1673"/>
    <w:pPr>
      <w:numPr>
        <w:numId w:val="3"/>
      </w:numPr>
      <w:tabs>
        <w:tab w:val="clear" w:pos="360"/>
        <w:tab w:val="left" w:pos="284"/>
      </w:tabs>
      <w:ind w:left="284" w:hanging="284"/>
    </w:pPr>
  </w:style>
  <w:style w:type="paragraph" w:styleId="ListBullet2">
    <w:name w:val="List Bullet 2"/>
    <w:basedOn w:val="Normal"/>
    <w:rsid w:val="00AD1673"/>
    <w:pPr>
      <w:numPr>
        <w:numId w:val="4"/>
      </w:numPr>
      <w:tabs>
        <w:tab w:val="clear" w:pos="643"/>
        <w:tab w:val="left" w:pos="567"/>
      </w:tabs>
      <w:ind w:left="851" w:hanging="284"/>
    </w:pPr>
  </w:style>
  <w:style w:type="paragraph" w:styleId="ListBullet3">
    <w:name w:val="List Bullet 3"/>
    <w:basedOn w:val="Normal"/>
    <w:rsid w:val="00AD1673"/>
    <w:pPr>
      <w:numPr>
        <w:numId w:val="1"/>
      </w:numPr>
      <w:tabs>
        <w:tab w:val="clear" w:pos="926"/>
        <w:tab w:val="left" w:pos="851"/>
      </w:tabs>
      <w:ind w:left="1135" w:hanging="284"/>
    </w:pPr>
  </w:style>
  <w:style w:type="paragraph" w:styleId="ListBullet4">
    <w:name w:val="List Bullet 4"/>
    <w:basedOn w:val="Normal"/>
    <w:rsid w:val="00AD1673"/>
    <w:pPr>
      <w:numPr>
        <w:numId w:val="2"/>
      </w:numPr>
      <w:tabs>
        <w:tab w:val="clear" w:pos="1209"/>
        <w:tab w:val="left" w:pos="1134"/>
      </w:tabs>
      <w:ind w:left="1418" w:hanging="284"/>
    </w:pPr>
  </w:style>
  <w:style w:type="paragraph" w:styleId="ListNumber">
    <w:name w:val="List Number"/>
    <w:basedOn w:val="Normal"/>
    <w:rsid w:val="00AD1673"/>
    <w:pPr>
      <w:numPr>
        <w:numId w:val="5"/>
      </w:numPr>
      <w:tabs>
        <w:tab w:val="clear" w:pos="360"/>
        <w:tab w:val="left" w:pos="284"/>
      </w:tabs>
      <w:ind w:left="284" w:hanging="284"/>
    </w:pPr>
  </w:style>
  <w:style w:type="paragraph" w:styleId="ListNumber2">
    <w:name w:val="List Number 2"/>
    <w:basedOn w:val="Normal"/>
    <w:rsid w:val="00AD1673"/>
    <w:pPr>
      <w:numPr>
        <w:numId w:val="6"/>
      </w:numPr>
      <w:tabs>
        <w:tab w:val="clear" w:pos="643"/>
        <w:tab w:val="left" w:pos="567"/>
      </w:tabs>
      <w:ind w:left="851" w:hanging="284"/>
    </w:pPr>
  </w:style>
  <w:style w:type="paragraph" w:styleId="ListNumber3">
    <w:name w:val="List Number 3"/>
    <w:basedOn w:val="Normal"/>
    <w:rsid w:val="00AD1673"/>
    <w:pPr>
      <w:numPr>
        <w:numId w:val="7"/>
      </w:numPr>
      <w:tabs>
        <w:tab w:val="clear" w:pos="926"/>
        <w:tab w:val="left" w:pos="851"/>
      </w:tabs>
      <w:ind w:left="1135" w:hanging="284"/>
    </w:pPr>
  </w:style>
  <w:style w:type="paragraph" w:styleId="NormalIndent">
    <w:name w:val="Normal Indent"/>
    <w:basedOn w:val="Normal"/>
    <w:rsid w:val="00AD1673"/>
    <w:pPr>
      <w:ind w:left="284"/>
    </w:pPr>
  </w:style>
  <w:style w:type="paragraph" w:customStyle="1" w:styleId="AAFrameAddress">
    <w:name w:val="AA Frame Address"/>
    <w:basedOn w:val="Heading1"/>
    <w:rsid w:val="00AD167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1673"/>
    <w:pPr>
      <w:numPr>
        <w:numId w:val="8"/>
      </w:numPr>
      <w:tabs>
        <w:tab w:val="clear" w:pos="1492"/>
        <w:tab w:val="left" w:pos="1418"/>
      </w:tabs>
      <w:ind w:left="1418" w:hanging="284"/>
    </w:pPr>
  </w:style>
  <w:style w:type="paragraph" w:styleId="ListNumber4">
    <w:name w:val="List Number 4"/>
    <w:basedOn w:val="Normal"/>
    <w:rsid w:val="00AD1673"/>
    <w:pPr>
      <w:numPr>
        <w:numId w:val="9"/>
      </w:numPr>
      <w:tabs>
        <w:tab w:val="clear" w:pos="1209"/>
        <w:tab w:val="left" w:pos="1418"/>
      </w:tabs>
    </w:pPr>
  </w:style>
  <w:style w:type="paragraph" w:styleId="TableofAuthorities">
    <w:name w:val="table of authorities"/>
    <w:basedOn w:val="Normal"/>
    <w:next w:val="Normal"/>
    <w:semiHidden/>
    <w:rsid w:val="00AD1673"/>
    <w:pPr>
      <w:ind w:left="284" w:hanging="284"/>
    </w:pPr>
  </w:style>
  <w:style w:type="paragraph" w:styleId="Index1">
    <w:name w:val="index 1"/>
    <w:basedOn w:val="Normal"/>
    <w:next w:val="Normal"/>
    <w:autoRedefine/>
    <w:semiHidden/>
    <w:rsid w:val="00AD1673"/>
    <w:pPr>
      <w:ind w:left="284" w:hanging="284"/>
    </w:pPr>
  </w:style>
  <w:style w:type="paragraph" w:styleId="Index2">
    <w:name w:val="index 2"/>
    <w:basedOn w:val="Normal"/>
    <w:next w:val="Normal"/>
    <w:autoRedefine/>
    <w:semiHidden/>
    <w:rsid w:val="00AD1673"/>
    <w:pPr>
      <w:ind w:left="568" w:hanging="284"/>
    </w:pPr>
  </w:style>
  <w:style w:type="paragraph" w:styleId="Index3">
    <w:name w:val="index 3"/>
    <w:basedOn w:val="Normal"/>
    <w:next w:val="Normal"/>
    <w:autoRedefine/>
    <w:semiHidden/>
    <w:rsid w:val="00AD1673"/>
    <w:pPr>
      <w:ind w:left="851" w:hanging="284"/>
    </w:pPr>
  </w:style>
  <w:style w:type="paragraph" w:styleId="Index4">
    <w:name w:val="index 4"/>
    <w:basedOn w:val="Normal"/>
    <w:next w:val="Normal"/>
    <w:semiHidden/>
    <w:rsid w:val="00AD1673"/>
    <w:pPr>
      <w:ind w:left="1135" w:hanging="284"/>
    </w:pPr>
  </w:style>
  <w:style w:type="paragraph" w:styleId="Index6">
    <w:name w:val="index 6"/>
    <w:basedOn w:val="Normal"/>
    <w:next w:val="Normal"/>
    <w:semiHidden/>
    <w:rsid w:val="00AD1673"/>
    <w:pPr>
      <w:ind w:left="1702" w:hanging="284"/>
    </w:pPr>
  </w:style>
  <w:style w:type="paragraph" w:styleId="Index5">
    <w:name w:val="index 5"/>
    <w:basedOn w:val="Normal"/>
    <w:next w:val="Normal"/>
    <w:semiHidden/>
    <w:rsid w:val="00AD1673"/>
    <w:pPr>
      <w:ind w:left="1418" w:hanging="284"/>
    </w:pPr>
  </w:style>
  <w:style w:type="paragraph" w:styleId="Index7">
    <w:name w:val="index 7"/>
    <w:basedOn w:val="Normal"/>
    <w:next w:val="Normal"/>
    <w:semiHidden/>
    <w:rsid w:val="00AD1673"/>
    <w:pPr>
      <w:ind w:left="1985" w:hanging="284"/>
    </w:pPr>
  </w:style>
  <w:style w:type="paragraph" w:styleId="Index8">
    <w:name w:val="index 8"/>
    <w:basedOn w:val="Normal"/>
    <w:next w:val="Normal"/>
    <w:semiHidden/>
    <w:rsid w:val="00AD1673"/>
    <w:pPr>
      <w:ind w:left="2269" w:hanging="284"/>
    </w:pPr>
  </w:style>
  <w:style w:type="paragraph" w:styleId="Index9">
    <w:name w:val="index 9"/>
    <w:basedOn w:val="Normal"/>
    <w:next w:val="Normal"/>
    <w:semiHidden/>
    <w:rsid w:val="00AD1673"/>
    <w:pPr>
      <w:ind w:left="2552" w:hanging="284"/>
    </w:pPr>
  </w:style>
  <w:style w:type="paragraph" w:styleId="TOC2">
    <w:name w:val="toc 2"/>
    <w:basedOn w:val="Normal"/>
    <w:next w:val="Normal"/>
    <w:semiHidden/>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D1673"/>
    <w:pPr>
      <w:ind w:left="851"/>
    </w:pPr>
  </w:style>
  <w:style w:type="paragraph" w:styleId="TOC5">
    <w:name w:val="toc 5"/>
    <w:basedOn w:val="Normal"/>
    <w:next w:val="Normal"/>
    <w:semiHidden/>
    <w:rsid w:val="00AD1673"/>
    <w:pPr>
      <w:ind w:left="1134"/>
    </w:pPr>
  </w:style>
  <w:style w:type="paragraph" w:styleId="TOC6">
    <w:name w:val="toc 6"/>
    <w:basedOn w:val="Normal"/>
    <w:next w:val="Normal"/>
    <w:semiHidden/>
    <w:rsid w:val="00AD1673"/>
    <w:pPr>
      <w:ind w:left="1418"/>
    </w:pPr>
  </w:style>
  <w:style w:type="paragraph" w:styleId="TOC7">
    <w:name w:val="toc 7"/>
    <w:basedOn w:val="Normal"/>
    <w:next w:val="Normal"/>
    <w:semiHidden/>
    <w:rsid w:val="00AD1673"/>
    <w:pPr>
      <w:ind w:left="1701"/>
    </w:pPr>
  </w:style>
  <w:style w:type="paragraph" w:styleId="TOC8">
    <w:name w:val="toc 8"/>
    <w:basedOn w:val="Normal"/>
    <w:next w:val="Normal"/>
    <w:semiHidden/>
    <w:rsid w:val="00AD1673"/>
    <w:pPr>
      <w:ind w:left="1985"/>
    </w:pPr>
  </w:style>
  <w:style w:type="paragraph" w:styleId="TOC9">
    <w:name w:val="toc 9"/>
    <w:basedOn w:val="Normal"/>
    <w:next w:val="Normal"/>
    <w:semiHidden/>
    <w:rsid w:val="00AD1673"/>
    <w:pPr>
      <w:ind w:left="2268"/>
    </w:pPr>
  </w:style>
  <w:style w:type="paragraph" w:styleId="TableofFigures">
    <w:name w:val="table of figures"/>
    <w:basedOn w:val="Normal"/>
    <w:next w:val="Normal"/>
    <w:semiHidden/>
    <w:rsid w:val="00AD1673"/>
    <w:pPr>
      <w:ind w:left="567" w:hanging="567"/>
    </w:pPr>
  </w:style>
  <w:style w:type="paragraph" w:styleId="ListBullet5">
    <w:name w:val="List Bullet 5"/>
    <w:basedOn w:val="Normal"/>
    <w:rsid w:val="00AD1673"/>
    <w:pPr>
      <w:numPr>
        <w:numId w:val="10"/>
      </w:numPr>
      <w:tabs>
        <w:tab w:val="clear" w:pos="1492"/>
        <w:tab w:val="left" w:pos="1418"/>
      </w:tabs>
      <w:ind w:left="1702" w:hanging="284"/>
    </w:pPr>
  </w:style>
  <w:style w:type="paragraph" w:styleId="BodyText">
    <w:name w:val="Body Text"/>
    <w:basedOn w:val="Normal"/>
    <w:rsid w:val="00AD1673"/>
    <w:pPr>
      <w:spacing w:after="120"/>
    </w:pPr>
  </w:style>
  <w:style w:type="paragraph" w:styleId="BodyTextFirstIndent">
    <w:name w:val="Body Text First Indent"/>
    <w:basedOn w:val="BodyText"/>
    <w:rsid w:val="00AD1673"/>
    <w:pPr>
      <w:ind w:firstLine="284"/>
    </w:pPr>
  </w:style>
  <w:style w:type="paragraph" w:styleId="BodyTextIndent">
    <w:name w:val="Body Text Indent"/>
    <w:basedOn w:val="Normal"/>
    <w:rsid w:val="00AD1673"/>
    <w:pPr>
      <w:spacing w:after="120"/>
      <w:ind w:left="283"/>
    </w:pPr>
  </w:style>
  <w:style w:type="paragraph" w:styleId="BodyTextFirstIndent2">
    <w:name w:val="Body Text First Indent 2"/>
    <w:basedOn w:val="BodyTextIndent"/>
    <w:rsid w:val="00AD1673"/>
    <w:pPr>
      <w:ind w:left="284" w:firstLine="284"/>
    </w:pPr>
  </w:style>
  <w:style w:type="character" w:styleId="Strong">
    <w:name w:val="Strong"/>
    <w:basedOn w:val="DefaultParagraphFont"/>
    <w:qFormat/>
    <w:rsid w:val="00AD1673"/>
    <w:rPr>
      <w:rFonts w:cs="Times New Roman"/>
      <w:b/>
      <w:bCs/>
    </w:rPr>
  </w:style>
  <w:style w:type="paragraph" w:customStyle="1" w:styleId="AA1stlevelbullet">
    <w:name w:val="AA 1st level bullet"/>
    <w:basedOn w:val="Normal"/>
    <w:rsid w:val="00AD167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D1673"/>
    <w:pPr>
      <w:framePr w:w="4253" w:h="1418" w:hRule="exact" w:hSpace="142" w:vSpace="142" w:wrap="around" w:vAnchor="page" w:hAnchor="page" w:x="7457" w:y="568"/>
    </w:pPr>
  </w:style>
  <w:style w:type="character" w:customStyle="1" w:styleId="AACopyright">
    <w:name w:val="AA Copyright"/>
    <w:basedOn w:val="DefaultParagraphFont"/>
    <w:rsid w:val="00AD1673"/>
    <w:rPr>
      <w:rFonts w:ascii="Arial" w:hAnsi="Arial"/>
      <w:sz w:val="13"/>
      <w:szCs w:val="13"/>
    </w:rPr>
  </w:style>
  <w:style w:type="paragraph" w:customStyle="1" w:styleId="AA2ndlevelbullet">
    <w:name w:val="AA 2nd level bullet"/>
    <w:basedOn w:val="AA1stlevelbullet"/>
    <w:rsid w:val="00AD167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167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D16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AD167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AD1673"/>
    <w:pPr>
      <w:framePr w:h="1054" w:wrap="around" w:y="5920"/>
    </w:pPr>
  </w:style>
  <w:style w:type="paragraph" w:customStyle="1" w:styleId="ReportHeading3">
    <w:name w:val="ReportHeading3"/>
    <w:basedOn w:val="ReportHeading2"/>
    <w:rsid w:val="00AD1673"/>
    <w:pPr>
      <w:framePr w:h="443" w:wrap="around" w:y="8223"/>
    </w:pPr>
  </w:style>
  <w:style w:type="paragraph" w:customStyle="1" w:styleId="E">
    <w:name w:val="Å§ª×èÍ E"/>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AD1673"/>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AD1673"/>
    <w:pPr>
      <w:framePr w:w="7308" w:h="1134" w:hSpace="180" w:vSpace="180" w:wrap="notBeside" w:vAnchor="text" w:hAnchor="margin" w:x="1" w:y="7"/>
      <w:spacing w:after="240"/>
    </w:pPr>
  </w:style>
  <w:style w:type="paragraph" w:customStyle="1" w:styleId="PictureLeft">
    <w:name w:val="PictureLeft"/>
    <w:basedOn w:val="Normal"/>
    <w:rsid w:val="00AD1673"/>
    <w:pPr>
      <w:framePr w:w="2603" w:h="1134" w:hSpace="142" w:wrap="around" w:vAnchor="text" w:hAnchor="page" w:x="1526" w:y="6"/>
      <w:spacing w:before="240"/>
    </w:pPr>
  </w:style>
  <w:style w:type="paragraph" w:customStyle="1" w:styleId="PicturteLeftFullLength">
    <w:name w:val="PicturteLeftFullLength"/>
    <w:basedOn w:val="PictureLeft"/>
    <w:rsid w:val="00AD1673"/>
    <w:pPr>
      <w:framePr w:w="10142" w:hSpace="180" w:vSpace="180" w:wrap="around" w:y="7"/>
    </w:pPr>
  </w:style>
  <w:style w:type="paragraph" w:customStyle="1" w:styleId="AAheadingwocontents">
    <w:name w:val="AA heading wo contents"/>
    <w:basedOn w:val="Normal"/>
    <w:rsid w:val="00AD1673"/>
    <w:pPr>
      <w:spacing w:line="280" w:lineRule="atLeast"/>
    </w:pPr>
    <w:rPr>
      <w:rFonts w:ascii="Times New Roman" w:hAnsi="Times New Roman"/>
      <w:b/>
      <w:bCs/>
      <w:sz w:val="22"/>
      <w:szCs w:val="22"/>
    </w:rPr>
  </w:style>
  <w:style w:type="paragraph" w:customStyle="1" w:styleId="StandaardOpinion">
    <w:name w:val="StandaardOpinion"/>
    <w:basedOn w:val="Normal"/>
    <w:rsid w:val="00AD1673"/>
    <w:pPr>
      <w:spacing w:line="280" w:lineRule="atLeast"/>
    </w:pPr>
    <w:rPr>
      <w:rFonts w:ascii="Times New Roman" w:hAnsi="Times New Roman"/>
      <w:sz w:val="22"/>
      <w:szCs w:val="22"/>
    </w:rPr>
  </w:style>
  <w:style w:type="paragraph" w:customStyle="1" w:styleId="E0">
    <w:name w:val="ª×èÍºÃÔÉÑ· E"/>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AD1673"/>
  </w:style>
  <w:style w:type="paragraph" w:customStyle="1" w:styleId="a">
    <w:name w:val="ºÇ¡"/>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A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
    <w:basedOn w:val="Normal"/>
    <w:rsid w:val="001A1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2">
    <w:name w:val="¢éÍ¤ÇÒÁ"/>
    <w:basedOn w:val="Normal"/>
    <w:rsid w:val="00117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ook Antiqua"/>
      <w:sz w:val="30"/>
      <w:szCs w:val="30"/>
      <w:lang w:val="th-TH"/>
    </w:rPr>
  </w:style>
  <w:style w:type="paragraph" w:styleId="BodyTextIndent3">
    <w:name w:val="Body Text Indent 3"/>
    <w:basedOn w:val="Normal"/>
    <w:rsid w:val="000871D8"/>
    <w:pPr>
      <w:spacing w:after="120"/>
      <w:ind w:left="283"/>
    </w:pPr>
    <w:rPr>
      <w:rFonts w:cs="Cordia New"/>
      <w:sz w:val="16"/>
    </w:rPr>
  </w:style>
  <w:style w:type="paragraph" w:customStyle="1" w:styleId="a3">
    <w:name w:val="??"/>
    <w:basedOn w:val="Normal"/>
    <w:rsid w:val="0008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HeadingChar">
    <w:name w:val="Acc Policy Heading Char"/>
    <w:basedOn w:val="BodyText"/>
    <w:link w:val="AccPolicyHeadingCharChar"/>
    <w:autoRedefine/>
    <w:rsid w:val="007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1440"/>
      </w:tabs>
      <w:spacing w:line="260" w:lineRule="atLeast"/>
      <w:ind w:left="720" w:hanging="720"/>
      <w:jc w:val="both"/>
    </w:pPr>
    <w:rPr>
      <w:bCs/>
      <w:sz w:val="22"/>
      <w:szCs w:val="22"/>
      <w:lang w:eastAsia="en-GB"/>
    </w:rPr>
  </w:style>
  <w:style w:type="character" w:customStyle="1" w:styleId="AccPolicyHeadingCharChar">
    <w:name w:val="Acc Policy Heading Char Char"/>
    <w:basedOn w:val="DefaultParagraphFont"/>
    <w:link w:val="AccPolicyHeadingChar"/>
    <w:rsid w:val="0070134A"/>
    <w:rPr>
      <w:rFonts w:ascii="Arial" w:hAnsi="Arial"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bCs/>
      <w:i/>
      <w:iCs/>
      <w:sz w:val="22"/>
      <w:szCs w:val="22"/>
      <w:lang w:eastAsia="en-GB"/>
    </w:rPr>
  </w:style>
  <w:style w:type="paragraph" w:customStyle="1" w:styleId="AccNoteHeading">
    <w:name w:val="Acc Note Heading"/>
    <w:basedOn w:val="BodyText"/>
    <w:autoRedefine/>
    <w:rsid w:val="007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before="130" w:after="130" w:line="260" w:lineRule="atLeast"/>
      <w:ind w:left="720" w:hanging="360"/>
      <w:jc w:val="both"/>
    </w:pPr>
    <w:rPr>
      <w:rFonts w:ascii="Times New Roman" w:hAnsi="Times New Roman"/>
      <w:b/>
      <w:bCs/>
      <w:sz w:val="24"/>
      <w:szCs w:val="22"/>
      <w:lang w:eastAsia="en-GB"/>
    </w:rPr>
  </w:style>
  <w:style w:type="character" w:customStyle="1" w:styleId="AccPolicysubheadChar">
    <w:name w:val="Acc Policy sub head Char"/>
    <w:basedOn w:val="DefaultParagraphFont"/>
    <w:link w:val="AccPolicysubhead"/>
    <w:rsid w:val="0070134A"/>
    <w:rPr>
      <w:rFonts w:ascii="Arial" w:hAnsi="Arial" w:cs="Angsana New"/>
      <w:bCs/>
      <w:i/>
      <w:iCs/>
      <w:sz w:val="22"/>
      <w:szCs w:val="22"/>
      <w:lang w:val="en-US" w:eastAsia="en-GB" w:bidi="th-TH"/>
    </w:rPr>
  </w:style>
  <w:style w:type="paragraph" w:customStyle="1" w:styleId="E1">
    <w:name w:val="?????????? E"/>
    <w:basedOn w:val="Normal"/>
    <w:rsid w:val="0074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table" w:styleId="TableGrid">
    <w:name w:val="Table Grid"/>
    <w:basedOn w:val="TableNormal"/>
    <w:rsid w:val="000E7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971">
    <w:name w:val="EmailStyle971"/>
    <w:basedOn w:val="DefaultParagraphFont"/>
    <w:semiHidden/>
    <w:rsid w:val="00A3627A"/>
    <w:rPr>
      <w:rFonts w:ascii="Arial" w:hAnsi="Arial" w:cs="Cordia New"/>
      <w:color w:val="auto"/>
      <w:sz w:val="20"/>
      <w:szCs w:val="23"/>
    </w:rPr>
  </w:style>
  <w:style w:type="paragraph" w:customStyle="1" w:styleId="a4">
    <w:basedOn w:val="Normal"/>
    <w:rsid w:val="001A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849392">
      <w:bodyDiv w:val="1"/>
      <w:marLeft w:val="0"/>
      <w:marRight w:val="0"/>
      <w:marTop w:val="0"/>
      <w:marBottom w:val="0"/>
      <w:divBdr>
        <w:top w:val="none" w:sz="0" w:space="0" w:color="auto"/>
        <w:left w:val="none" w:sz="0" w:space="0" w:color="auto"/>
        <w:bottom w:val="none" w:sz="0" w:space="0" w:color="auto"/>
        <w:right w:val="none" w:sz="0" w:space="0" w:color="auto"/>
      </w:divBdr>
    </w:div>
    <w:div w:id="164103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EDAAA-C1C9-475E-9480-270AF2C02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52</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2577</CharactersWithSpaces>
  <SharedDoc>false</SharedDoc>
  <HLinks>
    <vt:vector size="6" baseType="variant">
      <vt:variant>
        <vt:i4>7733273</vt:i4>
      </vt:variant>
      <vt:variant>
        <vt:i4>-1</vt:i4>
      </vt:variant>
      <vt:variant>
        <vt:i4>2049</vt:i4>
      </vt:variant>
      <vt:variant>
        <vt:i4>1</vt:i4>
      </vt:variant>
      <vt:variant>
        <vt:lpwstr>C:\Project\Arthur Andersen\Logos\BW_Fax\bmp\O_bw_60.bmp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wb</dc:creator>
  <cp:lastModifiedBy>wb</cp:lastModifiedBy>
  <cp:revision>42</cp:revision>
  <cp:lastPrinted>2018-05-11T10:43:00Z</cp:lastPrinted>
  <dcterms:created xsi:type="dcterms:W3CDTF">2015-11-20T05:49:00Z</dcterms:created>
  <dcterms:modified xsi:type="dcterms:W3CDTF">2018-10-15T13:38:00Z</dcterms:modified>
</cp:coreProperties>
</file>