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6"/>
        <w:gridCol w:w="8239"/>
      </w:tblGrid>
      <w:tr w:rsidR="00032424" w:rsidRPr="00FF14D9" w:rsidTr="001541A2"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032424" w:rsidRPr="00FF14D9" w:rsidRDefault="00032424" w:rsidP="009668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FF14D9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  <w:t>หมายเหตุ</w:t>
            </w:r>
          </w:p>
        </w:tc>
        <w:tc>
          <w:tcPr>
            <w:tcW w:w="8239" w:type="dxa"/>
            <w:tcBorders>
              <w:top w:val="nil"/>
              <w:left w:val="nil"/>
              <w:bottom w:val="nil"/>
              <w:right w:val="nil"/>
            </w:tcBorders>
          </w:tcPr>
          <w:p w:rsidR="00032424" w:rsidRPr="00FF14D9" w:rsidRDefault="00032424" w:rsidP="009668B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32424" w:rsidRPr="0063123A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032424" w:rsidRPr="0063123A" w:rsidRDefault="00032424" w:rsidP="0063123A"/>
        </w:tc>
        <w:tc>
          <w:tcPr>
            <w:tcW w:w="8239" w:type="dxa"/>
          </w:tcPr>
          <w:p w:rsidR="00032424" w:rsidRPr="0063123A" w:rsidRDefault="00032424" w:rsidP="0063123A"/>
        </w:tc>
      </w:tr>
      <w:tr w:rsidR="00032424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032424" w:rsidRPr="00FF14D9" w:rsidRDefault="00032424" w:rsidP="009937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8239" w:type="dxa"/>
          </w:tcPr>
          <w:p w:rsidR="00032424" w:rsidRPr="00FF14D9" w:rsidRDefault="00032424" w:rsidP="009937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032424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032424" w:rsidRPr="00FF14D9" w:rsidRDefault="00032424" w:rsidP="009937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39" w:type="dxa"/>
          </w:tcPr>
          <w:p w:rsidR="00032424" w:rsidRPr="00FF14D9" w:rsidRDefault="00032424" w:rsidP="009937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4F5D78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4F5D78" w:rsidRPr="00FF14D9" w:rsidRDefault="00534962" w:rsidP="009937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239" w:type="dxa"/>
          </w:tcPr>
          <w:p w:rsidR="004F5D78" w:rsidRPr="00FF14D9" w:rsidRDefault="004F5D78" w:rsidP="009937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1542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ค่าใช้จ่ายจากความเสียหายจากวัตถุดิบคงคลัง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กิจการที่เกี่ยวข้องกัน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239" w:type="dxa"/>
          </w:tcPr>
          <w:p w:rsidR="00871C4A" w:rsidRPr="0026740F" w:rsidRDefault="00871C4A" w:rsidP="00871C4A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เงินลงทุนในบริษัทย่อย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6740F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บริษัทร่วมและการร่วมค้า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239" w:type="dxa"/>
          </w:tcPr>
          <w:p w:rsidR="00871C4A" w:rsidRPr="0057356C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735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239" w:type="dxa"/>
          </w:tcPr>
          <w:p w:rsidR="00871C4A" w:rsidRPr="0063123A" w:rsidRDefault="00871C4A" w:rsidP="00871C4A">
            <w:pPr>
              <w:pStyle w:val="index"/>
              <w:tabs>
                <w:tab w:val="clear" w:pos="1134"/>
                <w:tab w:val="num" w:pos="1080"/>
                <w:tab w:val="left" w:pos="3735"/>
              </w:tabs>
              <w:spacing w:after="0" w:line="240" w:lineRule="auto"/>
              <w:outlineLvl w:val="0"/>
              <w:rPr>
                <w:rFonts w:ascii="Angsana New" w:hAnsi="Angsana New"/>
                <w:rtl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เจ้าหนี้การค้า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90C6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4D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8239" w:type="dxa"/>
          </w:tcPr>
          <w:p w:rsidR="00871C4A" w:rsidRPr="00AB15A1" w:rsidRDefault="00871C4A" w:rsidP="00871C4A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B15A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ส่วนเกินทุนและสำรอง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912A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79C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ขาย</w:t>
            </w:r>
            <w:r w:rsidRPr="00A179C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</w:t>
            </w:r>
            <w:r w:rsidRPr="00E90C6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จัดจำหน่าย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cs/>
              </w:rPr>
            </w:pPr>
            <w:r w:rsidRPr="00FF14D9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(ขาดทุน) </w:t>
            </w:r>
            <w:r w:rsidRPr="00FF14D9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ต่อหุ้นขั้นพื้นฐาน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F14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871C4A" w:rsidRPr="00FF14D9" w:rsidTr="00BE2D98"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F14D9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br w:type="page"/>
              <w:t>หมายเหตุ</w:t>
            </w:r>
          </w:p>
        </w:tc>
        <w:tc>
          <w:tcPr>
            <w:tcW w:w="8239" w:type="dxa"/>
            <w:tcBorders>
              <w:top w:val="nil"/>
              <w:left w:val="nil"/>
              <w:bottom w:val="nil"/>
              <w:right w:val="nil"/>
            </w:tcBorders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71C4A" w:rsidRPr="0063123A" w:rsidTr="00BE2D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63123A" w:rsidRDefault="00871C4A" w:rsidP="00871C4A"/>
        </w:tc>
        <w:tc>
          <w:tcPr>
            <w:tcW w:w="8239" w:type="dxa"/>
          </w:tcPr>
          <w:p w:rsidR="00871C4A" w:rsidRPr="0063123A" w:rsidRDefault="00871C4A" w:rsidP="00871C4A"/>
        </w:tc>
      </w:tr>
      <w:tr w:rsidR="00871C4A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</w:t>
            </w:r>
          </w:p>
        </w:tc>
        <w:tc>
          <w:tcPr>
            <w:tcW w:w="8239" w:type="dxa"/>
          </w:tcPr>
          <w:p w:rsidR="00871C4A" w:rsidRPr="00FF14D9" w:rsidRDefault="00871C4A" w:rsidP="00871C4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</w:t>
            </w:r>
            <w:r w:rsidRPr="00FF14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B7164F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B7164F" w:rsidRDefault="00B7164F" w:rsidP="00B716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239" w:type="dxa"/>
          </w:tcPr>
          <w:p w:rsidR="00B7164F" w:rsidRDefault="00B7164F" w:rsidP="00B7164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</w:t>
            </w:r>
            <w:r w:rsidRPr="009827F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าตรฐานการรายงานทางการเงินที่ยังไม่ได้ใช้</w:t>
            </w:r>
          </w:p>
        </w:tc>
      </w:tr>
      <w:tr w:rsidR="00B7164F" w:rsidRPr="00FF14D9" w:rsidTr="001541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56" w:type="dxa"/>
          </w:tcPr>
          <w:p w:rsidR="00B7164F" w:rsidRDefault="00B7164F" w:rsidP="00B716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</w:t>
            </w:r>
          </w:p>
        </w:tc>
        <w:tc>
          <w:tcPr>
            <w:tcW w:w="8239" w:type="dxa"/>
          </w:tcPr>
          <w:p w:rsidR="00B7164F" w:rsidRDefault="00B7164F" w:rsidP="00B7164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</w:tbl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041F7" w:rsidRDefault="000041F7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D51F0" w:rsidRDefault="00DD51F0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2633B" w:rsidRDefault="0082633B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2633B" w:rsidRDefault="0082633B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2633B" w:rsidRPr="00920DFE" w:rsidRDefault="0082633B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E63005" w:rsidRPr="00FF14D9" w:rsidRDefault="00E63005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FF14D9">
        <w:rPr>
          <w:rFonts w:ascii="Angsana New" w:hAnsi="Angsana New"/>
          <w:sz w:val="30"/>
          <w:szCs w:val="30"/>
          <w:cs/>
        </w:rPr>
        <w:tab/>
      </w:r>
      <w:r w:rsidR="003057D6" w:rsidRPr="00FF14D9">
        <w:rPr>
          <w:rFonts w:ascii="Angsana New" w:hAnsi="Angsana New"/>
          <w:sz w:val="30"/>
          <w:szCs w:val="30"/>
          <w:cs/>
        </w:rPr>
        <w:t>งบการเงิน</w:t>
      </w:r>
      <w:r w:rsidR="000A0EA3" w:rsidRPr="00FF14D9">
        <w:rPr>
          <w:rFonts w:ascii="Angsana New" w:hAnsi="Angsana New"/>
          <w:sz w:val="30"/>
          <w:szCs w:val="30"/>
          <w:cs/>
        </w:rPr>
        <w:t>นี้</w:t>
      </w:r>
      <w:r w:rsidR="003057D6" w:rsidRPr="00FF14D9">
        <w:rPr>
          <w:rFonts w:ascii="Angsana New" w:hAnsi="Angsana New"/>
          <w:sz w:val="30"/>
          <w:szCs w:val="30"/>
          <w:cs/>
        </w:rPr>
        <w:t>ได้รับอนุมัติ</w:t>
      </w:r>
      <w:r w:rsidR="00060457" w:rsidRPr="00FF14D9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3057D6" w:rsidRPr="00FF14D9">
        <w:rPr>
          <w:rFonts w:ascii="Angsana New" w:hAnsi="Angsana New"/>
          <w:sz w:val="30"/>
          <w:szCs w:val="30"/>
          <w:cs/>
        </w:rPr>
        <w:t>จาก</w:t>
      </w:r>
      <w:r w:rsidR="00E84EFD" w:rsidRPr="00FF14D9">
        <w:rPr>
          <w:rFonts w:ascii="Angsana New" w:hAnsi="Angsana New"/>
          <w:sz w:val="30"/>
          <w:szCs w:val="30"/>
          <w:cs/>
        </w:rPr>
        <w:t>คณะ</w:t>
      </w:r>
      <w:r w:rsidR="003057D6" w:rsidRPr="00FF14D9">
        <w:rPr>
          <w:rFonts w:ascii="Angsana New" w:hAnsi="Angsana New"/>
          <w:sz w:val="30"/>
          <w:szCs w:val="30"/>
          <w:cs/>
        </w:rPr>
        <w:t>ก</w:t>
      </w:r>
      <w:r w:rsidR="003057D6" w:rsidRPr="000F4EE6">
        <w:rPr>
          <w:rFonts w:ascii="Angsana New" w:hAnsi="Angsana New"/>
          <w:sz w:val="30"/>
          <w:szCs w:val="30"/>
          <w:cs/>
        </w:rPr>
        <w:t>รรมการเมื่อ</w:t>
      </w:r>
      <w:r w:rsidR="00060457" w:rsidRPr="00D33EA7">
        <w:rPr>
          <w:rFonts w:ascii="Angsana New" w:hAnsi="Angsana New"/>
          <w:sz w:val="30"/>
          <w:szCs w:val="30"/>
          <w:cs/>
        </w:rPr>
        <w:t>วันที่</w:t>
      </w:r>
      <w:r w:rsidR="003057D6" w:rsidRPr="00D33EA7">
        <w:rPr>
          <w:rFonts w:ascii="Angsana New" w:hAnsi="Angsana New"/>
          <w:sz w:val="30"/>
          <w:szCs w:val="30"/>
          <w:cs/>
        </w:rPr>
        <w:t xml:space="preserve"> </w:t>
      </w:r>
      <w:r w:rsidR="00F70DF8" w:rsidRPr="00F70DF8">
        <w:rPr>
          <w:rFonts w:ascii="Angsana New" w:hAnsi="Angsana New"/>
          <w:sz w:val="30"/>
          <w:szCs w:val="30"/>
        </w:rPr>
        <w:t>1</w:t>
      </w:r>
      <w:r w:rsidR="001B7917">
        <w:rPr>
          <w:rFonts w:ascii="Angsana New" w:hAnsi="Angsana New"/>
          <w:sz w:val="30"/>
          <w:szCs w:val="30"/>
        </w:rPr>
        <w:t>8</w:t>
      </w:r>
      <w:r w:rsidR="00FA0600">
        <w:rPr>
          <w:rFonts w:ascii="Angsana New" w:hAnsi="Angsana New"/>
          <w:sz w:val="30"/>
          <w:szCs w:val="30"/>
        </w:rPr>
        <w:t xml:space="preserve"> </w:t>
      </w:r>
      <w:r w:rsidR="00FA0600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FA0600" w:rsidRPr="00FA0600">
        <w:rPr>
          <w:rFonts w:ascii="Angsana New" w:hAnsi="Angsana New"/>
          <w:sz w:val="30"/>
          <w:szCs w:val="30"/>
        </w:rPr>
        <w:t>2</w:t>
      </w:r>
      <w:r w:rsidR="00015422">
        <w:rPr>
          <w:rFonts w:ascii="Angsana New" w:hAnsi="Angsana New"/>
          <w:sz w:val="30"/>
          <w:szCs w:val="30"/>
        </w:rPr>
        <w:t>562</w:t>
      </w:r>
    </w:p>
    <w:p w:rsidR="003057D6" w:rsidRPr="00920DFE" w:rsidRDefault="003057D6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DB7D5D" w:rsidRPr="00FF14D9" w:rsidRDefault="003057D6" w:rsidP="008E1342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F14D9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855032" w:rsidRPr="00920DFE" w:rsidRDefault="00855032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4" w:right="-45"/>
        <w:jc w:val="thaiDistribute"/>
        <w:rPr>
          <w:rFonts w:ascii="Angsana New" w:hAnsi="Angsana New"/>
          <w:sz w:val="28"/>
          <w:szCs w:val="28"/>
        </w:rPr>
      </w:pPr>
    </w:p>
    <w:p w:rsidR="00C65500" w:rsidRPr="000F4EE6" w:rsidRDefault="006661F4" w:rsidP="00C6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0F4EE6">
        <w:rPr>
          <w:rFonts w:ascii="Angsana New" w:hAnsi="Angsana New"/>
          <w:spacing w:val="-4"/>
          <w:sz w:val="30"/>
          <w:szCs w:val="30"/>
          <w:cs/>
        </w:rPr>
        <w:t>บริษัท โกลบอลกรีน</w:t>
      </w:r>
      <w:proofErr w:type="spellStart"/>
      <w:r w:rsidRPr="000F4EE6">
        <w:rPr>
          <w:rFonts w:ascii="Angsana New" w:hAnsi="Angsana New"/>
          <w:spacing w:val="-4"/>
          <w:sz w:val="30"/>
          <w:szCs w:val="30"/>
          <w:cs/>
        </w:rPr>
        <w:t>เค</w:t>
      </w:r>
      <w:proofErr w:type="spellEnd"/>
      <w:r w:rsidRPr="000F4EE6">
        <w:rPr>
          <w:rFonts w:ascii="Angsana New" w:hAnsi="Angsana New"/>
          <w:spacing w:val="-4"/>
          <w:sz w:val="30"/>
          <w:szCs w:val="30"/>
          <w:cs/>
        </w:rPr>
        <w:t>มิคอล จำกัด</w:t>
      </w:r>
      <w:r w:rsidRPr="000F4EE6">
        <w:rPr>
          <w:rFonts w:ascii="Angsana New" w:hAnsi="Angsana New"/>
          <w:spacing w:val="-4"/>
          <w:sz w:val="30"/>
          <w:szCs w:val="30"/>
        </w:rPr>
        <w:t xml:space="preserve"> (</w:t>
      </w:r>
      <w:r w:rsidR="000041F7">
        <w:rPr>
          <w:rFonts w:ascii="Angsana New" w:hAnsi="Angsana New"/>
          <w:spacing w:val="-4"/>
          <w:sz w:val="30"/>
          <w:szCs w:val="30"/>
          <w:cs/>
        </w:rPr>
        <w:t>มหาชน)</w:t>
      </w:r>
      <w:r w:rsidR="000041F7">
        <w:rPr>
          <w:rFonts w:ascii="Angsana New" w:hAnsi="Angsana New"/>
          <w:spacing w:val="-4"/>
          <w:sz w:val="30"/>
          <w:szCs w:val="30"/>
        </w:rPr>
        <w:t xml:space="preserve"> </w:t>
      </w:r>
      <w:r w:rsidRPr="000F4EE6">
        <w:rPr>
          <w:rFonts w:ascii="Angsana New" w:hAnsi="Angsana New"/>
          <w:spacing w:val="-4"/>
          <w:sz w:val="30"/>
          <w:szCs w:val="30"/>
        </w:rPr>
        <w:t>“</w:t>
      </w:r>
      <w:r w:rsidRPr="000F4EE6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0F4EE6">
        <w:rPr>
          <w:rFonts w:ascii="Angsana New" w:hAnsi="Angsana New"/>
          <w:spacing w:val="-4"/>
          <w:sz w:val="30"/>
          <w:szCs w:val="30"/>
        </w:rPr>
        <w:t>”</w:t>
      </w:r>
      <w:r w:rsidRPr="000F4EE6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0F4EE6">
        <w:rPr>
          <w:rFonts w:ascii="Angsana New" w:hAnsi="Angsana New"/>
          <w:spacing w:val="-4"/>
          <w:sz w:val="30"/>
          <w:szCs w:val="30"/>
        </w:rPr>
        <w:t xml:space="preserve"> </w:t>
      </w:r>
      <w:r w:rsidRPr="000F4EE6">
        <w:rPr>
          <w:rFonts w:ascii="Angsana New" w:hAnsi="Angsana New"/>
          <w:spacing w:val="-4"/>
          <w:sz w:val="30"/>
          <w:szCs w:val="30"/>
          <w:cs/>
        </w:rPr>
        <w:t xml:space="preserve"> และมีที่อยู่จดทะเบียนดังนี้</w:t>
      </w:r>
    </w:p>
    <w:p w:rsidR="00AE2B82" w:rsidRPr="00920DFE" w:rsidRDefault="00AE2B82" w:rsidP="00C6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378" w:type="dxa"/>
        <w:tblInd w:w="45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074"/>
        <w:gridCol w:w="7304"/>
      </w:tblGrid>
      <w:tr w:rsidR="00AE2B82" w:rsidRPr="000F4EE6" w:rsidTr="00B06E2D">
        <w:tc>
          <w:tcPr>
            <w:tcW w:w="2074" w:type="dxa"/>
            <w:tcBorders>
              <w:top w:val="nil"/>
              <w:bottom w:val="nil"/>
              <w:right w:val="nil"/>
            </w:tcBorders>
          </w:tcPr>
          <w:p w:rsidR="00AE2B82" w:rsidRPr="000F4EE6" w:rsidRDefault="00AE2B82" w:rsidP="00826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43" w:firstLine="45"/>
              <w:rPr>
                <w:rFonts w:ascii="Angsana New" w:hAnsi="Angsana New"/>
                <w:sz w:val="30"/>
                <w:szCs w:val="30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7304" w:type="dxa"/>
            <w:tcBorders>
              <w:top w:val="nil"/>
              <w:left w:val="nil"/>
              <w:bottom w:val="nil"/>
            </w:tcBorders>
          </w:tcPr>
          <w:p w:rsidR="00AE2B82" w:rsidRPr="000F4EE6" w:rsidRDefault="00AE2B82" w:rsidP="00AE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F4EE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F4EE6">
              <w:rPr>
                <w:rFonts w:ascii="Angsana New" w:hAnsi="Angsana New"/>
                <w:sz w:val="30"/>
                <w:szCs w:val="30"/>
              </w:rPr>
              <w:tab/>
            </w:r>
            <w:r w:rsidRPr="000F4EE6">
              <w:rPr>
                <w:rFonts w:ascii="Angsana New" w:hAnsi="Angsana New" w:hint="cs"/>
                <w:sz w:val="30"/>
                <w:szCs w:val="30"/>
                <w:cs/>
              </w:rPr>
              <w:t>เลขที่ 555/1 ศูนย์เอนเนอร์ยี่คอมเพล</w:t>
            </w:r>
            <w:proofErr w:type="spellStart"/>
            <w:r w:rsidRPr="000F4EE6">
              <w:rPr>
                <w:rFonts w:ascii="Angsana New" w:hAnsi="Angsana New" w:hint="cs"/>
                <w:sz w:val="30"/>
                <w:szCs w:val="30"/>
                <w:cs/>
              </w:rPr>
              <w:t>็กซ์</w:t>
            </w:r>
            <w:proofErr w:type="spellEnd"/>
            <w:r w:rsidRPr="000F4EE6">
              <w:rPr>
                <w:rFonts w:ascii="Angsana New" w:hAnsi="Angsana New" w:hint="cs"/>
                <w:sz w:val="30"/>
                <w:szCs w:val="30"/>
                <w:cs/>
              </w:rPr>
              <w:t xml:space="preserve"> อาคารเอ ชั้น </w:t>
            </w:r>
            <w:r w:rsidRPr="000F4EE6">
              <w:rPr>
                <w:rFonts w:ascii="Angsana New" w:hAnsi="Angsana New"/>
                <w:sz w:val="30"/>
                <w:szCs w:val="30"/>
              </w:rPr>
              <w:t>4</w:t>
            </w:r>
            <w:r w:rsidRPr="000F4EE6">
              <w:rPr>
                <w:rFonts w:ascii="Angsana New" w:hAnsi="Angsana New" w:hint="cs"/>
                <w:sz w:val="30"/>
                <w:szCs w:val="30"/>
                <w:cs/>
              </w:rPr>
              <w:t xml:space="preserve"> ถนนวิภาวดีรังสิต แขวงจตุจักร </w:t>
            </w:r>
            <w:r w:rsidRPr="000F4EE6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0F4EE6">
              <w:rPr>
                <w:rFonts w:ascii="Angsana New" w:hAnsi="Angsana New" w:hint="cs"/>
                <w:sz w:val="30"/>
                <w:szCs w:val="30"/>
                <w:cs/>
              </w:rPr>
              <w:t>เขตจตุจักร กรุงเทพมหานคร ประเทศไทย</w:t>
            </w:r>
          </w:p>
        </w:tc>
      </w:tr>
      <w:tr w:rsidR="00AE2B82" w:rsidRPr="000F4EE6" w:rsidTr="00B06E2D">
        <w:tc>
          <w:tcPr>
            <w:tcW w:w="2074" w:type="dxa"/>
            <w:tcBorders>
              <w:top w:val="nil"/>
              <w:bottom w:val="nil"/>
              <w:right w:val="nil"/>
            </w:tcBorders>
          </w:tcPr>
          <w:p w:rsidR="00AE2B82" w:rsidRPr="000F4EE6" w:rsidRDefault="00AE2B82" w:rsidP="00826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43" w:firstLine="45"/>
              <w:rPr>
                <w:rFonts w:ascii="Angsana New" w:hAnsi="Angsana New"/>
                <w:sz w:val="30"/>
                <w:szCs w:val="30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</w:rPr>
              <w:t>สาขาที่ 1</w:t>
            </w:r>
          </w:p>
        </w:tc>
        <w:tc>
          <w:tcPr>
            <w:tcW w:w="7304" w:type="dxa"/>
            <w:tcBorders>
              <w:top w:val="nil"/>
              <w:left w:val="nil"/>
              <w:bottom w:val="nil"/>
            </w:tcBorders>
          </w:tcPr>
          <w:p w:rsidR="00AE2B82" w:rsidRPr="000F4EE6" w:rsidRDefault="00AE2B82" w:rsidP="00AE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F4EE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F4EE6">
              <w:rPr>
                <w:rFonts w:ascii="Angsana New" w:hAnsi="Angsana New"/>
                <w:sz w:val="30"/>
                <w:szCs w:val="30"/>
              </w:rPr>
              <w:tab/>
            </w:r>
            <w:r w:rsidRPr="000F4EE6">
              <w:rPr>
                <w:rFonts w:ascii="Angsana New" w:hAnsi="Angsana New" w:hint="cs"/>
                <w:sz w:val="30"/>
                <w:szCs w:val="30"/>
                <w:cs/>
              </w:rPr>
              <w:t>เลขที่ 8 ถนนไอ-แปด นิคมอุตสาหกรรมมาบตาพุด ตำบลมาบตาพุด อำเภอเมืองระยอง จังหวัดระยอง ประเทศไทย</w:t>
            </w:r>
          </w:p>
        </w:tc>
      </w:tr>
      <w:tr w:rsidR="00AE2B82" w:rsidRPr="000F4EE6" w:rsidTr="00B06E2D">
        <w:tc>
          <w:tcPr>
            <w:tcW w:w="2074" w:type="dxa"/>
            <w:tcBorders>
              <w:top w:val="nil"/>
              <w:bottom w:val="nil"/>
              <w:right w:val="nil"/>
            </w:tcBorders>
          </w:tcPr>
          <w:p w:rsidR="00AE2B82" w:rsidRPr="000F4EE6" w:rsidRDefault="00AE2B82" w:rsidP="00826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5" w:right="-43" w:firstLine="45"/>
              <w:rPr>
                <w:rFonts w:ascii="Angsana New" w:hAnsi="Angsana New"/>
                <w:sz w:val="30"/>
                <w:szCs w:val="30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</w:rPr>
              <w:t xml:space="preserve">สาขาที่ </w:t>
            </w:r>
            <w:r w:rsidRPr="000F4EE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304" w:type="dxa"/>
            <w:tcBorders>
              <w:top w:val="nil"/>
              <w:left w:val="nil"/>
              <w:bottom w:val="nil"/>
            </w:tcBorders>
          </w:tcPr>
          <w:p w:rsidR="00AE2B82" w:rsidRPr="000F4EE6" w:rsidRDefault="00AE2B82" w:rsidP="00AE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F4EE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F4EE6">
              <w:rPr>
                <w:rFonts w:ascii="Angsana New" w:hAnsi="Angsana New"/>
                <w:sz w:val="30"/>
                <w:szCs w:val="30"/>
              </w:rPr>
              <w:tab/>
            </w:r>
            <w:r w:rsidRPr="000F4EE6">
              <w:rPr>
                <w:rFonts w:ascii="Angsana New" w:hAnsi="Angsana New" w:hint="cs"/>
                <w:sz w:val="30"/>
                <w:szCs w:val="30"/>
                <w:cs/>
              </w:rPr>
              <w:t>เลขที่ 8 ซอย จี 12 ถนนปกรณ์สงเคราะห์ราษฎร์ ตำบลมาบตาพุด อำเภอเมืองระยอง จังหวัดระยอง ประเทศไทย</w:t>
            </w:r>
          </w:p>
        </w:tc>
      </w:tr>
      <w:tr w:rsidR="00015422" w:rsidRPr="000F4EE6" w:rsidTr="00B06E2D">
        <w:tc>
          <w:tcPr>
            <w:tcW w:w="2074" w:type="dxa"/>
            <w:tcBorders>
              <w:top w:val="nil"/>
              <w:bottom w:val="nil"/>
              <w:right w:val="nil"/>
            </w:tcBorders>
          </w:tcPr>
          <w:p w:rsidR="00015422" w:rsidRPr="00D8799F" w:rsidRDefault="00015422" w:rsidP="00015422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 xml:space="preserve">สาขาที่ 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7304" w:type="dxa"/>
            <w:tcBorders>
              <w:top w:val="nil"/>
              <w:left w:val="nil"/>
              <w:bottom w:val="nil"/>
            </w:tcBorders>
          </w:tcPr>
          <w:p w:rsidR="00015422" w:rsidRPr="00D8799F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:   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เลขที่ 199/1 หมู่ที่ 2 ตำบลเขาซก อำเภอหนองใหญ่ จังหวัดชลบุรี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8799F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</w:tbl>
    <w:p w:rsidR="00C65500" w:rsidRPr="00920DFE" w:rsidRDefault="00C65500" w:rsidP="00C6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:rsidR="000041F7" w:rsidRPr="000A6B57" w:rsidRDefault="000041F7" w:rsidP="00004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  <w:r w:rsidRPr="00604C34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Pr="00604C34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04C34">
        <w:rPr>
          <w:rFonts w:ascii="Angsana New" w:hAnsi="Angsana New"/>
          <w:sz w:val="30"/>
          <w:szCs w:val="30"/>
        </w:rPr>
        <w:t xml:space="preserve"> 2 </w:t>
      </w:r>
      <w:r w:rsidRPr="00604C3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604C34">
        <w:rPr>
          <w:rFonts w:ascii="Angsana New" w:hAnsi="Angsana New"/>
          <w:sz w:val="30"/>
          <w:szCs w:val="30"/>
        </w:rPr>
        <w:t>25</w:t>
      </w:r>
      <w:r w:rsidRPr="00604C34">
        <w:rPr>
          <w:rFonts w:ascii="Angsana New" w:hAnsi="Angsana New" w:hint="cs"/>
          <w:sz w:val="30"/>
          <w:szCs w:val="30"/>
          <w:cs/>
        </w:rPr>
        <w:t>60</w:t>
      </w:r>
    </w:p>
    <w:p w:rsidR="000041F7" w:rsidRPr="00920DFE" w:rsidRDefault="000041F7" w:rsidP="00004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:rsidR="000041F7" w:rsidRPr="000F4EE6" w:rsidRDefault="000041F7" w:rsidP="000041F7">
      <w:pPr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0F4EE6">
        <w:rPr>
          <w:rFonts w:ascii="Angsana New" w:hAnsi="Angsana New" w:hint="cs"/>
          <w:spacing w:val="-4"/>
          <w:sz w:val="30"/>
          <w:szCs w:val="30"/>
          <w:cs/>
        </w:rPr>
        <w:t>บริษัทใหญ่และบริษัทใหญ่</w:t>
      </w:r>
      <w:r w:rsidRPr="000F4EE6">
        <w:rPr>
          <w:rFonts w:ascii="Angsana New" w:hAnsi="Angsana New"/>
          <w:spacing w:val="-4"/>
          <w:sz w:val="30"/>
          <w:szCs w:val="30"/>
          <w:cs/>
        </w:rPr>
        <w:t>ใน</w:t>
      </w:r>
      <w:r w:rsidRPr="000F4EE6">
        <w:rPr>
          <w:rFonts w:ascii="Angsana New" w:hAnsi="Angsana New" w:hint="cs"/>
          <w:spacing w:val="-4"/>
          <w:sz w:val="30"/>
          <w:szCs w:val="30"/>
          <w:cs/>
        </w:rPr>
        <w:t>ลำดับสูงสุด</w:t>
      </w:r>
      <w:r w:rsidRPr="000F4EE6">
        <w:rPr>
          <w:rFonts w:ascii="Angsana New" w:hAnsi="Angsana New"/>
          <w:spacing w:val="-4"/>
          <w:sz w:val="30"/>
          <w:szCs w:val="30"/>
          <w:cs/>
        </w:rPr>
        <w:t>ระหว่าง</w:t>
      </w:r>
      <w:r w:rsidR="00EC70CA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0F4EE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F4EE6">
        <w:rPr>
          <w:rFonts w:ascii="Angsana New" w:hAnsi="Angsana New"/>
          <w:spacing w:val="-4"/>
          <w:sz w:val="30"/>
          <w:szCs w:val="30"/>
          <w:cs/>
        </w:rPr>
        <w:t>ได้แก่</w:t>
      </w:r>
      <w:r w:rsidRPr="000F4EE6">
        <w:rPr>
          <w:rFonts w:ascii="Angsana New" w:hAnsi="Angsana New"/>
          <w:spacing w:val="-4"/>
          <w:sz w:val="30"/>
          <w:szCs w:val="30"/>
        </w:rPr>
        <w:t xml:space="preserve"> </w:t>
      </w:r>
      <w:r w:rsidRPr="000F4EE6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0F4EE6">
        <w:rPr>
          <w:rFonts w:ascii="Angsana New" w:hAnsi="Angsana New" w:hint="cs"/>
          <w:spacing w:val="-4"/>
          <w:sz w:val="30"/>
          <w:szCs w:val="30"/>
          <w:cs/>
        </w:rPr>
        <w:t xml:space="preserve">พีทีที โกลบอล </w:t>
      </w:r>
      <w:proofErr w:type="spellStart"/>
      <w:r w:rsidRPr="000F4EE6">
        <w:rPr>
          <w:rFonts w:ascii="Angsana New" w:hAnsi="Angsana New" w:hint="cs"/>
          <w:spacing w:val="-4"/>
          <w:sz w:val="30"/>
          <w:szCs w:val="30"/>
          <w:cs/>
        </w:rPr>
        <w:t>เค</w:t>
      </w:r>
      <w:proofErr w:type="spellEnd"/>
      <w:r w:rsidRPr="000F4EE6">
        <w:rPr>
          <w:rFonts w:ascii="Angsana New" w:hAnsi="Angsana New" w:hint="cs"/>
          <w:spacing w:val="-4"/>
          <w:sz w:val="30"/>
          <w:szCs w:val="30"/>
          <w:cs/>
        </w:rPr>
        <w:t xml:space="preserve">มิคอล จำกัด (มหาชน) และบริษัท ปตท. จำกัด (มหาชน) </w:t>
      </w:r>
      <w:r w:rsidRPr="000F4EE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F4EE6">
        <w:rPr>
          <w:rFonts w:ascii="Angsana New" w:hAnsi="Angsana New" w:hint="cs"/>
          <w:spacing w:val="-4"/>
          <w:sz w:val="30"/>
          <w:szCs w:val="30"/>
          <w:cs/>
        </w:rPr>
        <w:t xml:space="preserve">ตามลำดับ </w:t>
      </w:r>
      <w:r w:rsidRPr="000F4EE6">
        <w:rPr>
          <w:rFonts w:ascii="Angsana New" w:hAnsi="Angsana New"/>
          <w:spacing w:val="-4"/>
          <w:sz w:val="30"/>
          <w:szCs w:val="30"/>
          <w:cs/>
        </w:rPr>
        <w:t>ซึ</w:t>
      </w:r>
      <w:r w:rsidRPr="000F4EE6">
        <w:rPr>
          <w:rFonts w:ascii="Angsana New" w:hAnsi="Angsana New" w:hint="cs"/>
          <w:spacing w:val="-4"/>
          <w:sz w:val="30"/>
          <w:szCs w:val="30"/>
          <w:cs/>
        </w:rPr>
        <w:t>่งบริษัททั้งสองแห่งเป็นนิติบุคคลที่</w:t>
      </w:r>
      <w:r w:rsidRPr="000F4EE6">
        <w:rPr>
          <w:rFonts w:ascii="Angsana New" w:hAnsi="Angsana New"/>
          <w:spacing w:val="-4"/>
          <w:sz w:val="30"/>
          <w:szCs w:val="30"/>
          <w:cs/>
        </w:rPr>
        <w:t>จัดตั้งขึ้นในประเทศไทย</w:t>
      </w:r>
    </w:p>
    <w:p w:rsidR="000041F7" w:rsidRPr="00920DFE" w:rsidRDefault="000041F7" w:rsidP="00004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5"/>
        <w:jc w:val="thaiDistribute"/>
        <w:rPr>
          <w:rFonts w:ascii="Angsana New" w:hAnsi="Angsana New"/>
          <w:sz w:val="28"/>
          <w:szCs w:val="28"/>
        </w:rPr>
      </w:pPr>
    </w:p>
    <w:p w:rsidR="000041F7" w:rsidRDefault="000041F7" w:rsidP="00004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0F4EE6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 จำหน่ายและขนส่งผลิตภัณฑ์โอลีโอเคมิคอล โดยมีผลิตภัณฑ์หลักประกอบด้วย เมท</w:t>
      </w:r>
      <w:proofErr w:type="spellStart"/>
      <w:r w:rsidRPr="000F4EE6">
        <w:rPr>
          <w:rFonts w:ascii="Angsana New" w:hAnsi="Angsana New"/>
          <w:sz w:val="30"/>
          <w:szCs w:val="30"/>
          <w:cs/>
        </w:rPr>
        <w:t>ิล</w:t>
      </w:r>
      <w:proofErr w:type="spellEnd"/>
      <w:r w:rsidRPr="000F4EE6">
        <w:rPr>
          <w:rFonts w:ascii="Angsana New" w:hAnsi="Angsana New"/>
          <w:sz w:val="30"/>
          <w:szCs w:val="30"/>
          <w:cs/>
        </w:rPr>
        <w:t>เอสเทอร์ แฟตตี้แอลกอ</w:t>
      </w:r>
      <w:proofErr w:type="spellStart"/>
      <w:r w:rsidRPr="000F4EE6">
        <w:rPr>
          <w:rFonts w:ascii="Angsana New" w:hAnsi="Angsana New"/>
          <w:sz w:val="30"/>
          <w:szCs w:val="30"/>
          <w:cs/>
        </w:rPr>
        <w:t>ฮอลส์</w:t>
      </w:r>
      <w:proofErr w:type="spellEnd"/>
      <w:r w:rsidRPr="000F4EE6">
        <w:rPr>
          <w:rFonts w:ascii="Angsana New" w:hAnsi="Angsana New"/>
          <w:sz w:val="30"/>
          <w:szCs w:val="30"/>
          <w:cs/>
        </w:rPr>
        <w:t xml:space="preserve"> แฟทตี้แอ</w:t>
      </w:r>
      <w:proofErr w:type="spellStart"/>
      <w:r w:rsidRPr="000F4EE6">
        <w:rPr>
          <w:rFonts w:ascii="Angsana New" w:hAnsi="Angsana New"/>
          <w:sz w:val="30"/>
          <w:szCs w:val="30"/>
          <w:cs/>
        </w:rPr>
        <w:t>ซิด</w:t>
      </w:r>
      <w:proofErr w:type="spellEnd"/>
      <w:r w:rsidRPr="000F4EE6">
        <w:rPr>
          <w:rFonts w:ascii="Angsana New" w:hAnsi="Angsana New"/>
          <w:sz w:val="30"/>
          <w:szCs w:val="30"/>
          <w:cs/>
        </w:rPr>
        <w:t xml:space="preserve"> แฟทตี้เอมีน และเอสเทอร์ของแอลกอ</w:t>
      </w:r>
      <w:proofErr w:type="spellStart"/>
      <w:r w:rsidRPr="000F4EE6">
        <w:rPr>
          <w:rFonts w:ascii="Angsana New" w:hAnsi="Angsana New"/>
          <w:sz w:val="30"/>
          <w:szCs w:val="30"/>
          <w:cs/>
        </w:rPr>
        <w:t>ฮอลส์อื่นๆ</w:t>
      </w:r>
      <w:proofErr w:type="spellEnd"/>
      <w:r w:rsidRPr="000F4EE6">
        <w:rPr>
          <w:rFonts w:ascii="Angsana New" w:hAnsi="Angsana New"/>
          <w:sz w:val="30"/>
          <w:szCs w:val="30"/>
          <w:cs/>
        </w:rPr>
        <w:t xml:space="preserve"> รวมทั้งผลิตภัณฑ์พลอยได้อื่นๆ รายละเอียดของบริษัทย่อย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F4EE6">
        <w:rPr>
          <w:rFonts w:ascii="Angsana New" w:hAnsi="Angsana New"/>
          <w:sz w:val="30"/>
          <w:szCs w:val="30"/>
          <w:cs/>
        </w:rPr>
        <w:t xml:space="preserve">การร่วมค้า 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และบริษัทร่วม </w:t>
      </w:r>
      <w:r w:rsidRPr="00FF14D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F14D9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>ธันวาคม</w:t>
      </w:r>
      <w:r w:rsidRPr="000F4EE6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0041F7" w:rsidRPr="00920DFE" w:rsidRDefault="000041F7" w:rsidP="00004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344"/>
        <w:gridCol w:w="2794"/>
        <w:gridCol w:w="1269"/>
        <w:gridCol w:w="990"/>
        <w:gridCol w:w="873"/>
      </w:tblGrid>
      <w:tr w:rsidR="000041F7" w:rsidRPr="000F4EE6" w:rsidTr="00E1338E">
        <w:tc>
          <w:tcPr>
            <w:tcW w:w="3344" w:type="dxa"/>
            <w:hideMark/>
          </w:tcPr>
          <w:p w:rsidR="000041F7" w:rsidRPr="000F4EE6" w:rsidRDefault="000041F7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  <w:t>ชื่อกิจการ</w:t>
            </w:r>
          </w:p>
        </w:tc>
        <w:tc>
          <w:tcPr>
            <w:tcW w:w="2794" w:type="dxa"/>
            <w:hideMark/>
          </w:tcPr>
          <w:p w:rsidR="000041F7" w:rsidRPr="000F4EE6" w:rsidRDefault="000041F7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  <w:t>ลักษณะธุรกิจ</w:t>
            </w:r>
          </w:p>
        </w:tc>
        <w:tc>
          <w:tcPr>
            <w:tcW w:w="1269" w:type="dxa"/>
            <w:hideMark/>
          </w:tcPr>
          <w:p w:rsidR="000041F7" w:rsidRPr="000F4EE6" w:rsidRDefault="000041F7" w:rsidP="004724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  <w:t>ประเทศที่</w:t>
            </w:r>
          </w:p>
        </w:tc>
        <w:tc>
          <w:tcPr>
            <w:tcW w:w="1863" w:type="dxa"/>
            <w:gridSpan w:val="2"/>
            <w:hideMark/>
          </w:tcPr>
          <w:p w:rsidR="000041F7" w:rsidRPr="000F4EE6" w:rsidRDefault="000041F7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  <w:t>บริษัทถือหุ้นร้อยละ</w:t>
            </w:r>
          </w:p>
        </w:tc>
      </w:tr>
      <w:tr w:rsidR="000041F7" w:rsidRPr="000F4EE6" w:rsidTr="00E1338E">
        <w:tc>
          <w:tcPr>
            <w:tcW w:w="3344" w:type="dxa"/>
          </w:tcPr>
          <w:p w:rsidR="000041F7" w:rsidRPr="000F4EE6" w:rsidRDefault="000041F7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94" w:type="dxa"/>
          </w:tcPr>
          <w:p w:rsidR="000041F7" w:rsidRPr="000F4EE6" w:rsidRDefault="000041F7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69" w:type="dxa"/>
            <w:hideMark/>
          </w:tcPr>
          <w:p w:rsidR="000041F7" w:rsidRPr="000F4EE6" w:rsidRDefault="000041F7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  <w:t>กิจการจัดตั้ง</w:t>
            </w:r>
          </w:p>
        </w:tc>
        <w:tc>
          <w:tcPr>
            <w:tcW w:w="990" w:type="dxa"/>
            <w:hideMark/>
          </w:tcPr>
          <w:p w:rsidR="000041F7" w:rsidRPr="00FF14D9" w:rsidRDefault="000041F7" w:rsidP="00472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7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01542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73" w:type="dxa"/>
            <w:hideMark/>
          </w:tcPr>
          <w:p w:rsidR="000041F7" w:rsidRPr="00FF14D9" w:rsidRDefault="000041F7" w:rsidP="00472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7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015422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041F7" w:rsidRPr="000F4EE6" w:rsidTr="00E1338E">
        <w:tc>
          <w:tcPr>
            <w:tcW w:w="3344" w:type="dxa"/>
            <w:hideMark/>
          </w:tcPr>
          <w:p w:rsidR="000041F7" w:rsidRPr="000F4EE6" w:rsidRDefault="000041F7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บริษัทย่อย</w:t>
            </w:r>
          </w:p>
        </w:tc>
        <w:tc>
          <w:tcPr>
            <w:tcW w:w="2794" w:type="dxa"/>
          </w:tcPr>
          <w:p w:rsidR="000041F7" w:rsidRPr="000F4EE6" w:rsidRDefault="000041F7" w:rsidP="00472492">
            <w:pPr>
              <w:tabs>
                <w:tab w:val="left" w:pos="36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69" w:type="dxa"/>
          </w:tcPr>
          <w:p w:rsidR="000041F7" w:rsidRPr="000F4EE6" w:rsidRDefault="000041F7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:rsidR="000041F7" w:rsidRPr="000F4EE6" w:rsidRDefault="000041F7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45"/>
              <w:jc w:val="thaiDistribute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73" w:type="dxa"/>
          </w:tcPr>
          <w:p w:rsidR="000041F7" w:rsidRPr="000F4EE6" w:rsidRDefault="000041F7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45"/>
              <w:jc w:val="thaiDistribute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</w:tr>
      <w:tr w:rsidR="000041F7" w:rsidRPr="000F4EE6" w:rsidTr="00E1338E">
        <w:tc>
          <w:tcPr>
            <w:tcW w:w="3344" w:type="dxa"/>
            <w:hideMark/>
          </w:tcPr>
          <w:p w:rsidR="000041F7" w:rsidRPr="000F4EE6" w:rsidRDefault="000041F7" w:rsidP="00472492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บริษัท ไทยแฟตตี้แอลกอ</w:t>
            </w:r>
            <w:proofErr w:type="spellStart"/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ฮอลส์</w:t>
            </w:r>
            <w:proofErr w:type="spellEnd"/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 xml:space="preserve"> จำกัด</w:t>
            </w:r>
          </w:p>
        </w:tc>
        <w:tc>
          <w:tcPr>
            <w:tcW w:w="2794" w:type="dxa"/>
            <w:hideMark/>
          </w:tcPr>
          <w:p w:rsidR="000041F7" w:rsidRPr="000F4EE6" w:rsidRDefault="000041F7" w:rsidP="00472492">
            <w:pPr>
              <w:tabs>
                <w:tab w:val="left" w:pos="360"/>
              </w:tabs>
              <w:spacing w:line="240" w:lineRule="auto"/>
              <w:ind w:left="-104" w:right="-108" w:firstLine="104"/>
              <w:jc w:val="both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ผลิตและจำหน่าย</w:t>
            </w:r>
          </w:p>
        </w:tc>
        <w:tc>
          <w:tcPr>
            <w:tcW w:w="1269" w:type="dxa"/>
            <w:hideMark/>
          </w:tcPr>
          <w:p w:rsidR="000041F7" w:rsidRPr="000F4EE6" w:rsidRDefault="000041F7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990" w:type="dxa"/>
            <w:hideMark/>
          </w:tcPr>
          <w:p w:rsidR="000041F7" w:rsidRPr="000F4EE6" w:rsidRDefault="00BE3191" w:rsidP="00472492">
            <w:pPr>
              <w:tabs>
                <w:tab w:val="decimal" w:pos="-12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100</w:t>
            </w:r>
          </w:p>
        </w:tc>
        <w:tc>
          <w:tcPr>
            <w:tcW w:w="873" w:type="dxa"/>
            <w:hideMark/>
          </w:tcPr>
          <w:p w:rsidR="000041F7" w:rsidRPr="000F4EE6" w:rsidRDefault="000041F7" w:rsidP="00472492">
            <w:pPr>
              <w:tabs>
                <w:tab w:val="clear" w:pos="227"/>
                <w:tab w:val="clear" w:pos="454"/>
                <w:tab w:val="decimal" w:pos="-120"/>
                <w:tab w:val="decimal" w:pos="50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lang w:eastAsia="zh-CN"/>
              </w:rPr>
              <w:t>100</w:t>
            </w:r>
          </w:p>
        </w:tc>
      </w:tr>
      <w:tr w:rsidR="000041F7" w:rsidRPr="000F4EE6" w:rsidTr="00E1338E">
        <w:tc>
          <w:tcPr>
            <w:tcW w:w="3344" w:type="dxa"/>
          </w:tcPr>
          <w:p w:rsidR="000041F7" w:rsidRPr="000F4EE6" w:rsidRDefault="000041F7" w:rsidP="00472492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94" w:type="dxa"/>
            <w:hideMark/>
          </w:tcPr>
          <w:p w:rsidR="000041F7" w:rsidRPr="000F4EE6" w:rsidRDefault="000041F7" w:rsidP="00472492">
            <w:pPr>
              <w:tabs>
                <w:tab w:val="left" w:pos="360"/>
              </w:tabs>
              <w:spacing w:line="240" w:lineRule="auto"/>
              <w:ind w:left="-104" w:right="-108" w:firstLine="270"/>
              <w:jc w:val="both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ผลิตภัณฑ์เคมีภัณฑ์ชีวภาพ</w:t>
            </w:r>
          </w:p>
        </w:tc>
        <w:tc>
          <w:tcPr>
            <w:tcW w:w="1269" w:type="dxa"/>
          </w:tcPr>
          <w:p w:rsidR="000041F7" w:rsidRPr="000F4EE6" w:rsidRDefault="000041F7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:rsidR="000041F7" w:rsidRPr="000F4EE6" w:rsidRDefault="000041F7" w:rsidP="0047249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73" w:type="dxa"/>
          </w:tcPr>
          <w:p w:rsidR="000041F7" w:rsidRPr="000F4EE6" w:rsidRDefault="000041F7" w:rsidP="0047249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</w:tr>
      <w:tr w:rsidR="00920DFE" w:rsidRPr="000F4EE6" w:rsidTr="00E1338E">
        <w:tc>
          <w:tcPr>
            <w:tcW w:w="3344" w:type="dxa"/>
          </w:tcPr>
          <w:p w:rsidR="00920DFE" w:rsidRPr="000F4EE6" w:rsidRDefault="00920DFE" w:rsidP="00920DFE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920DFE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 xml:space="preserve">บริษัท จีจีซี </w:t>
            </w:r>
            <w:proofErr w:type="spellStart"/>
            <w:r w:rsidRPr="00920DFE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ไบ</w:t>
            </w:r>
            <w:proofErr w:type="spellEnd"/>
            <w:r w:rsidRPr="00920DFE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โอเคมิคอล จำกัด</w:t>
            </w:r>
          </w:p>
        </w:tc>
        <w:tc>
          <w:tcPr>
            <w:tcW w:w="2794" w:type="dxa"/>
          </w:tcPr>
          <w:p w:rsidR="00920DFE" w:rsidRPr="000F4EE6" w:rsidRDefault="00920DFE" w:rsidP="00920DFE">
            <w:pPr>
              <w:tabs>
                <w:tab w:val="left" w:pos="360"/>
              </w:tabs>
              <w:spacing w:line="240" w:lineRule="auto"/>
              <w:ind w:left="-104" w:right="-108" w:firstLine="104"/>
              <w:jc w:val="both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920DFE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ลงทุนและดำเนินธุรกิจในกิจการ</w:t>
            </w:r>
          </w:p>
        </w:tc>
        <w:tc>
          <w:tcPr>
            <w:tcW w:w="1269" w:type="dxa"/>
          </w:tcPr>
          <w:p w:rsidR="00920DFE" w:rsidRPr="000F4EE6" w:rsidRDefault="00920DFE" w:rsidP="00920DF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990" w:type="dxa"/>
          </w:tcPr>
          <w:p w:rsidR="00920DFE" w:rsidRPr="000F4EE6" w:rsidRDefault="00920DFE" w:rsidP="00920DFE">
            <w:pPr>
              <w:tabs>
                <w:tab w:val="decimal" w:pos="-12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100</w:t>
            </w:r>
          </w:p>
        </w:tc>
        <w:tc>
          <w:tcPr>
            <w:tcW w:w="873" w:type="dxa"/>
          </w:tcPr>
          <w:p w:rsidR="00920DFE" w:rsidRPr="000F4EE6" w:rsidRDefault="00B06E2D" w:rsidP="00920DFE">
            <w:pPr>
              <w:tabs>
                <w:tab w:val="clear" w:pos="227"/>
                <w:tab w:val="clear" w:pos="454"/>
                <w:tab w:val="decimal" w:pos="-120"/>
                <w:tab w:val="decimal" w:pos="50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920DFE" w:rsidRPr="000F4EE6" w:rsidTr="00E1338E">
        <w:tc>
          <w:tcPr>
            <w:tcW w:w="3344" w:type="dxa"/>
          </w:tcPr>
          <w:p w:rsidR="00920DFE" w:rsidRPr="000F4EE6" w:rsidRDefault="00920DFE" w:rsidP="00472492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94" w:type="dxa"/>
          </w:tcPr>
          <w:p w:rsidR="00920DFE" w:rsidRPr="000F4EE6" w:rsidRDefault="00920DFE" w:rsidP="00472492">
            <w:pPr>
              <w:tabs>
                <w:tab w:val="left" w:pos="360"/>
              </w:tabs>
              <w:spacing w:line="240" w:lineRule="auto"/>
              <w:ind w:left="-104" w:right="-108" w:firstLine="270"/>
              <w:jc w:val="both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920DFE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1269" w:type="dxa"/>
          </w:tcPr>
          <w:p w:rsidR="00920DFE" w:rsidRPr="000F4EE6" w:rsidRDefault="00920DFE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:rsidR="00920DFE" w:rsidRPr="000F4EE6" w:rsidRDefault="00920DFE" w:rsidP="0047249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73" w:type="dxa"/>
          </w:tcPr>
          <w:p w:rsidR="00920DFE" w:rsidRPr="000F4EE6" w:rsidRDefault="00920DFE" w:rsidP="0047249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</w:tr>
      <w:tr w:rsidR="00AE4AFD" w:rsidRPr="000F4EE6" w:rsidTr="00E1338E">
        <w:tc>
          <w:tcPr>
            <w:tcW w:w="3344" w:type="dxa"/>
          </w:tcPr>
          <w:p w:rsidR="00AE4AFD" w:rsidRPr="00B136F6" w:rsidRDefault="00AE4AFD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5"/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:rsidR="00AE4AFD" w:rsidRPr="000F4EE6" w:rsidRDefault="00AE4AFD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69" w:type="dxa"/>
          </w:tcPr>
          <w:p w:rsidR="00AE4AFD" w:rsidRPr="000F4EE6" w:rsidRDefault="00AE4AFD" w:rsidP="004724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863" w:type="dxa"/>
            <w:gridSpan w:val="2"/>
          </w:tcPr>
          <w:p w:rsidR="00AE4AFD" w:rsidRPr="000F4EE6" w:rsidRDefault="00AE4AFD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</w:tr>
      <w:tr w:rsidR="000041F7" w:rsidRPr="000F4EE6" w:rsidTr="00E1338E">
        <w:tc>
          <w:tcPr>
            <w:tcW w:w="3344" w:type="dxa"/>
            <w:hideMark/>
          </w:tcPr>
          <w:p w:rsidR="000041F7" w:rsidRPr="000F4EE6" w:rsidRDefault="00B136F6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B136F6">
              <w:rPr>
                <w:sz w:val="20"/>
                <w:szCs w:val="20"/>
              </w:rPr>
              <w:lastRenderedPageBreak/>
              <w:br w:type="page"/>
            </w:r>
            <w:r w:rsidR="000041F7" w:rsidRPr="000F4EE6"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  <w:t>ชื่อกิจการ</w:t>
            </w:r>
          </w:p>
        </w:tc>
        <w:tc>
          <w:tcPr>
            <w:tcW w:w="2794" w:type="dxa"/>
            <w:hideMark/>
          </w:tcPr>
          <w:p w:rsidR="000041F7" w:rsidRPr="000F4EE6" w:rsidRDefault="000041F7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  <w:t>ลักษณะธุรกิจ</w:t>
            </w:r>
          </w:p>
        </w:tc>
        <w:tc>
          <w:tcPr>
            <w:tcW w:w="1269" w:type="dxa"/>
            <w:hideMark/>
          </w:tcPr>
          <w:p w:rsidR="000041F7" w:rsidRPr="000F4EE6" w:rsidRDefault="000041F7" w:rsidP="004724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  <w:t>ประเทศที่</w:t>
            </w:r>
          </w:p>
        </w:tc>
        <w:tc>
          <w:tcPr>
            <w:tcW w:w="1863" w:type="dxa"/>
            <w:gridSpan w:val="2"/>
            <w:hideMark/>
          </w:tcPr>
          <w:p w:rsidR="000041F7" w:rsidRPr="000F4EE6" w:rsidRDefault="000041F7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  <w:t>บริษัทถือหุ้นร้อยละ</w:t>
            </w:r>
          </w:p>
        </w:tc>
      </w:tr>
      <w:tr w:rsidR="00015422" w:rsidRPr="000F4EE6" w:rsidTr="00E1338E">
        <w:tc>
          <w:tcPr>
            <w:tcW w:w="3344" w:type="dxa"/>
          </w:tcPr>
          <w:p w:rsidR="00015422" w:rsidRPr="000F4EE6" w:rsidRDefault="00015422" w:rsidP="000154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794" w:type="dxa"/>
          </w:tcPr>
          <w:p w:rsidR="00015422" w:rsidRPr="000F4EE6" w:rsidRDefault="00015422" w:rsidP="000154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69" w:type="dxa"/>
            <w:hideMark/>
          </w:tcPr>
          <w:p w:rsidR="00015422" w:rsidRPr="000F4EE6" w:rsidRDefault="00015422" w:rsidP="0001542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  <w:t>กิจการจัดตั้ง</w:t>
            </w:r>
          </w:p>
        </w:tc>
        <w:tc>
          <w:tcPr>
            <w:tcW w:w="990" w:type="dxa"/>
            <w:hideMark/>
          </w:tcPr>
          <w:p w:rsidR="00015422" w:rsidRPr="00FF14D9" w:rsidRDefault="001E46C6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7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1542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73" w:type="dxa"/>
            <w:hideMark/>
          </w:tcPr>
          <w:p w:rsidR="00015422" w:rsidRPr="00FF14D9" w:rsidRDefault="001E46C6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7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015422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B06E2D" w:rsidRPr="000F4EE6" w:rsidTr="00E1338E">
        <w:tc>
          <w:tcPr>
            <w:tcW w:w="3344" w:type="dxa"/>
          </w:tcPr>
          <w:p w:rsidR="00B06E2D" w:rsidRPr="000F4EE6" w:rsidRDefault="00B06E2D" w:rsidP="00B06E2D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D003D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บริษัทร่วม</w:t>
            </w:r>
          </w:p>
        </w:tc>
        <w:tc>
          <w:tcPr>
            <w:tcW w:w="2794" w:type="dxa"/>
            <w:hideMark/>
          </w:tcPr>
          <w:p w:rsidR="00B06E2D" w:rsidRPr="000F4EE6" w:rsidRDefault="00B06E2D" w:rsidP="00B06E2D">
            <w:pPr>
              <w:tabs>
                <w:tab w:val="left" w:pos="360"/>
              </w:tabs>
              <w:spacing w:line="240" w:lineRule="auto"/>
              <w:ind w:left="166" w:right="-108"/>
              <w:jc w:val="both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69" w:type="dxa"/>
            <w:hideMark/>
          </w:tcPr>
          <w:p w:rsidR="00B06E2D" w:rsidRPr="000F4EE6" w:rsidRDefault="00B06E2D" w:rsidP="00B06E2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:rsidR="00B06E2D" w:rsidRPr="000F4EE6" w:rsidRDefault="00B06E2D" w:rsidP="00B06E2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73" w:type="dxa"/>
          </w:tcPr>
          <w:p w:rsidR="00B06E2D" w:rsidRPr="000F4EE6" w:rsidRDefault="00B06E2D" w:rsidP="00B06E2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</w:tr>
      <w:tr w:rsidR="00B06E2D" w:rsidRPr="000F4EE6" w:rsidTr="00E1338E">
        <w:tc>
          <w:tcPr>
            <w:tcW w:w="3344" w:type="dxa"/>
          </w:tcPr>
          <w:p w:rsidR="00B06E2D" w:rsidRPr="000F4EE6" w:rsidRDefault="00B06E2D" w:rsidP="00B06E2D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9A5E6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9A5E69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A5E6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ไทยอีส</w:t>
            </w:r>
            <w:proofErr w:type="spellStart"/>
            <w:r w:rsidRPr="009A5E6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เทิร์น</w:t>
            </w:r>
            <w:proofErr w:type="spellEnd"/>
            <w:r w:rsidRPr="009A5E69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A5E6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ท้อปซีด</w:t>
            </w:r>
            <w:proofErr w:type="spellStart"/>
            <w:r w:rsidRPr="009A5E6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ส์</w:t>
            </w:r>
            <w:proofErr w:type="spellEnd"/>
            <w:r w:rsidRPr="009A5E69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</w:p>
        </w:tc>
        <w:tc>
          <w:tcPr>
            <w:tcW w:w="2794" w:type="dxa"/>
            <w:hideMark/>
          </w:tcPr>
          <w:p w:rsidR="00B06E2D" w:rsidRPr="000F4EE6" w:rsidRDefault="00B06E2D" w:rsidP="00B06E2D">
            <w:pPr>
              <w:tabs>
                <w:tab w:val="left" w:pos="36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ผลิตและจำหน่าย</w:t>
            </w:r>
          </w:p>
        </w:tc>
        <w:tc>
          <w:tcPr>
            <w:tcW w:w="1269" w:type="dxa"/>
            <w:hideMark/>
          </w:tcPr>
          <w:p w:rsidR="00B06E2D" w:rsidRPr="000F4EE6" w:rsidRDefault="00B06E2D" w:rsidP="00B06E2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990" w:type="dxa"/>
          </w:tcPr>
          <w:p w:rsidR="00B06E2D" w:rsidRPr="000F4EE6" w:rsidRDefault="00B06E2D" w:rsidP="00B06E2D">
            <w:pPr>
              <w:tabs>
                <w:tab w:val="decimal" w:pos="-12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30</w:t>
            </w:r>
          </w:p>
        </w:tc>
        <w:tc>
          <w:tcPr>
            <w:tcW w:w="873" w:type="dxa"/>
          </w:tcPr>
          <w:p w:rsidR="00B06E2D" w:rsidRPr="000F4EE6" w:rsidRDefault="00B06E2D" w:rsidP="00B06E2D">
            <w:pPr>
              <w:tabs>
                <w:tab w:val="decimal" w:pos="-12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3</w:t>
            </w:r>
            <w:r w:rsidRPr="000F4EE6">
              <w:rPr>
                <w:rFonts w:ascii="Angsana New" w:hAnsi="Angsana New"/>
                <w:sz w:val="30"/>
                <w:szCs w:val="30"/>
                <w:lang w:eastAsia="zh-CN"/>
              </w:rPr>
              <w:t>0</w:t>
            </w:r>
          </w:p>
        </w:tc>
      </w:tr>
      <w:tr w:rsidR="00B06E2D" w:rsidTr="00E1338E">
        <w:tc>
          <w:tcPr>
            <w:tcW w:w="3344" w:type="dxa"/>
          </w:tcPr>
          <w:p w:rsidR="00B06E2D" w:rsidRPr="000F4EE6" w:rsidRDefault="00B06E2D" w:rsidP="00B06E2D">
            <w:pPr>
              <w:tabs>
                <w:tab w:val="left" w:pos="360"/>
              </w:tabs>
              <w:spacing w:line="240" w:lineRule="auto"/>
              <w:ind w:firstLine="162"/>
              <w:jc w:val="thaiDistribute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9A5E6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ออยล์</w:t>
            </w:r>
            <w:r w:rsidRPr="009A5E69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A5E6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จำกัด</w:t>
            </w:r>
          </w:p>
        </w:tc>
        <w:tc>
          <w:tcPr>
            <w:tcW w:w="2794" w:type="dxa"/>
            <w:hideMark/>
          </w:tcPr>
          <w:p w:rsidR="00B06E2D" w:rsidRDefault="00B06E2D" w:rsidP="00B06E2D">
            <w:pPr>
              <w:tabs>
                <w:tab w:val="left" w:pos="360"/>
              </w:tabs>
              <w:spacing w:line="240" w:lineRule="auto"/>
              <w:ind w:left="166" w:right="-108"/>
              <w:jc w:val="both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3B7CB3">
              <w:rPr>
                <w:rFonts w:ascii="Angsana New" w:hAnsi="Angsana New" w:hint="cs"/>
                <w:sz w:val="30"/>
                <w:szCs w:val="30"/>
                <w:cs/>
              </w:rPr>
              <w:t>น้ำมันเมล็ดในปาล์ม</w:t>
            </w:r>
          </w:p>
        </w:tc>
        <w:tc>
          <w:tcPr>
            <w:tcW w:w="1269" w:type="dxa"/>
            <w:hideMark/>
          </w:tcPr>
          <w:p w:rsidR="00B06E2D" w:rsidRDefault="00B06E2D" w:rsidP="00B06E2D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:rsidR="00B06E2D" w:rsidRDefault="00B06E2D" w:rsidP="00B06E2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73" w:type="dxa"/>
          </w:tcPr>
          <w:p w:rsidR="00B06E2D" w:rsidRDefault="00B06E2D" w:rsidP="00B06E2D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</w:tr>
      <w:tr w:rsidR="00B06E2D" w:rsidRPr="00B06E2D" w:rsidTr="00E1338E">
        <w:tc>
          <w:tcPr>
            <w:tcW w:w="3344" w:type="dxa"/>
          </w:tcPr>
          <w:p w:rsidR="00B06E2D" w:rsidRPr="00B06E2D" w:rsidRDefault="00B06E2D" w:rsidP="00472492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22"/>
                <w:szCs w:val="22"/>
                <w:lang w:eastAsia="zh-CN"/>
              </w:rPr>
            </w:pPr>
          </w:p>
        </w:tc>
        <w:tc>
          <w:tcPr>
            <w:tcW w:w="2794" w:type="dxa"/>
          </w:tcPr>
          <w:p w:rsidR="00B06E2D" w:rsidRPr="00B06E2D" w:rsidRDefault="00B06E2D" w:rsidP="00472492">
            <w:pPr>
              <w:tabs>
                <w:tab w:val="left" w:pos="360"/>
              </w:tabs>
              <w:spacing w:line="240" w:lineRule="auto"/>
              <w:ind w:left="-104" w:right="-108" w:firstLine="104"/>
              <w:jc w:val="both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269" w:type="dxa"/>
          </w:tcPr>
          <w:p w:rsidR="00B06E2D" w:rsidRPr="00B06E2D" w:rsidRDefault="00B06E2D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90" w:type="dxa"/>
          </w:tcPr>
          <w:p w:rsidR="00B06E2D" w:rsidRPr="00B06E2D" w:rsidRDefault="00B06E2D" w:rsidP="0047249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45"/>
              <w:rPr>
                <w:rFonts w:ascii="Angsana New" w:hAnsi="Angsana New"/>
                <w:sz w:val="22"/>
                <w:szCs w:val="22"/>
                <w:lang w:eastAsia="zh-CN"/>
              </w:rPr>
            </w:pPr>
          </w:p>
        </w:tc>
        <w:tc>
          <w:tcPr>
            <w:tcW w:w="873" w:type="dxa"/>
          </w:tcPr>
          <w:p w:rsidR="00B06E2D" w:rsidRPr="00B06E2D" w:rsidRDefault="00B06E2D" w:rsidP="0047249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45"/>
              <w:rPr>
                <w:rFonts w:ascii="Angsana New" w:hAnsi="Angsana New"/>
                <w:sz w:val="22"/>
                <w:szCs w:val="22"/>
                <w:lang w:eastAsia="zh-CN"/>
              </w:rPr>
            </w:pPr>
          </w:p>
        </w:tc>
      </w:tr>
      <w:tr w:rsidR="00B06E2D" w:rsidRPr="000F4EE6" w:rsidTr="00E1338E">
        <w:tc>
          <w:tcPr>
            <w:tcW w:w="3344" w:type="dxa"/>
          </w:tcPr>
          <w:p w:rsidR="00B06E2D" w:rsidRPr="000F4EE6" w:rsidRDefault="00B06E2D" w:rsidP="00472492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การร่วมค้า</w:t>
            </w:r>
          </w:p>
        </w:tc>
        <w:tc>
          <w:tcPr>
            <w:tcW w:w="2794" w:type="dxa"/>
          </w:tcPr>
          <w:p w:rsidR="00B06E2D" w:rsidRPr="000F4EE6" w:rsidRDefault="00B06E2D" w:rsidP="00472492">
            <w:pPr>
              <w:tabs>
                <w:tab w:val="left" w:pos="360"/>
              </w:tabs>
              <w:spacing w:line="240" w:lineRule="auto"/>
              <w:ind w:left="-104" w:right="-108" w:firstLine="104"/>
              <w:jc w:val="both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269" w:type="dxa"/>
          </w:tcPr>
          <w:p w:rsidR="00B06E2D" w:rsidRPr="000F4EE6" w:rsidRDefault="00B06E2D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:rsidR="00B06E2D" w:rsidRPr="000F4EE6" w:rsidRDefault="00B06E2D" w:rsidP="0047249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73" w:type="dxa"/>
          </w:tcPr>
          <w:p w:rsidR="00B06E2D" w:rsidRPr="000F4EE6" w:rsidRDefault="00B06E2D" w:rsidP="0047249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</w:tr>
      <w:tr w:rsidR="000041F7" w:rsidRPr="000F4EE6" w:rsidTr="00E1338E">
        <w:tc>
          <w:tcPr>
            <w:tcW w:w="3344" w:type="dxa"/>
            <w:hideMark/>
          </w:tcPr>
          <w:p w:rsidR="000041F7" w:rsidRPr="000F4EE6" w:rsidRDefault="000041F7" w:rsidP="00472492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บริษัท ไทย อีทอกซี</w:t>
            </w:r>
            <w:proofErr w:type="spellStart"/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เล</w:t>
            </w:r>
            <w:proofErr w:type="spellEnd"/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ท จำกัด</w:t>
            </w:r>
          </w:p>
        </w:tc>
        <w:tc>
          <w:tcPr>
            <w:tcW w:w="2794" w:type="dxa"/>
            <w:hideMark/>
          </w:tcPr>
          <w:p w:rsidR="000041F7" w:rsidRPr="000F4EE6" w:rsidRDefault="000041F7" w:rsidP="00472492">
            <w:pPr>
              <w:tabs>
                <w:tab w:val="left" w:pos="360"/>
              </w:tabs>
              <w:spacing w:line="240" w:lineRule="auto"/>
              <w:ind w:left="-104" w:right="-108" w:firstLine="104"/>
              <w:jc w:val="both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ผลิตและจำหน่าย</w:t>
            </w:r>
          </w:p>
        </w:tc>
        <w:tc>
          <w:tcPr>
            <w:tcW w:w="1269" w:type="dxa"/>
            <w:hideMark/>
          </w:tcPr>
          <w:p w:rsidR="000041F7" w:rsidRPr="000F4EE6" w:rsidRDefault="000041F7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990" w:type="dxa"/>
          </w:tcPr>
          <w:p w:rsidR="000041F7" w:rsidRPr="000F4EE6" w:rsidRDefault="00BE3191" w:rsidP="00472492">
            <w:pPr>
              <w:tabs>
                <w:tab w:val="decimal" w:pos="-12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50</w:t>
            </w:r>
          </w:p>
        </w:tc>
        <w:tc>
          <w:tcPr>
            <w:tcW w:w="873" w:type="dxa"/>
            <w:hideMark/>
          </w:tcPr>
          <w:p w:rsidR="000041F7" w:rsidRPr="000F4EE6" w:rsidRDefault="000041F7" w:rsidP="00472492">
            <w:pPr>
              <w:tabs>
                <w:tab w:val="decimal" w:pos="-12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lang w:eastAsia="zh-CN"/>
              </w:rPr>
              <w:t>50</w:t>
            </w:r>
          </w:p>
        </w:tc>
      </w:tr>
      <w:tr w:rsidR="000041F7" w:rsidTr="00E1338E">
        <w:tc>
          <w:tcPr>
            <w:tcW w:w="3344" w:type="dxa"/>
          </w:tcPr>
          <w:p w:rsidR="000041F7" w:rsidRPr="000F4EE6" w:rsidRDefault="000041F7" w:rsidP="00472492">
            <w:pPr>
              <w:tabs>
                <w:tab w:val="left" w:pos="36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94" w:type="dxa"/>
            <w:hideMark/>
          </w:tcPr>
          <w:p w:rsidR="000041F7" w:rsidRDefault="000041F7" w:rsidP="00472492">
            <w:pPr>
              <w:tabs>
                <w:tab w:val="left" w:pos="360"/>
              </w:tabs>
              <w:spacing w:line="240" w:lineRule="auto"/>
              <w:ind w:left="166" w:right="-108"/>
              <w:jc w:val="both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ผลิตภัณฑ์เคมีภัณฑ์และ      ผลิตภัณฑ์อีทอกซี</w:t>
            </w:r>
            <w:proofErr w:type="spellStart"/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เล</w:t>
            </w:r>
            <w:proofErr w:type="spellEnd"/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ท</w:t>
            </w:r>
          </w:p>
        </w:tc>
        <w:tc>
          <w:tcPr>
            <w:tcW w:w="1269" w:type="dxa"/>
            <w:hideMark/>
          </w:tcPr>
          <w:p w:rsidR="000041F7" w:rsidRDefault="000041F7" w:rsidP="0047249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90" w:type="dxa"/>
          </w:tcPr>
          <w:p w:rsidR="000041F7" w:rsidRDefault="000041F7" w:rsidP="0047249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73" w:type="dxa"/>
          </w:tcPr>
          <w:p w:rsidR="000041F7" w:rsidRDefault="000041F7" w:rsidP="00472492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-45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</w:tr>
    </w:tbl>
    <w:p w:rsidR="00E05B6E" w:rsidRDefault="00E05B6E" w:rsidP="00E05B6E">
      <w:pPr>
        <w:pStyle w:val="Heading8"/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3057D6" w:rsidRPr="00FF14D9" w:rsidRDefault="003303BE" w:rsidP="00045F74">
      <w:pPr>
        <w:pStyle w:val="Heading8"/>
        <w:numPr>
          <w:ilvl w:val="0"/>
          <w:numId w:val="24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F14D9">
        <w:rPr>
          <w:rFonts w:ascii="Angsana New" w:hAnsi="Angsana New"/>
          <w:sz w:val="30"/>
          <w:szCs w:val="30"/>
          <w:cs/>
        </w:rPr>
        <w:t>เ</w:t>
      </w:r>
      <w:r w:rsidR="003057D6" w:rsidRPr="00FF14D9">
        <w:rPr>
          <w:rFonts w:ascii="Angsana New" w:hAnsi="Angsana New"/>
          <w:sz w:val="30"/>
          <w:szCs w:val="30"/>
          <w:cs/>
          <w:lang w:val="th-TH"/>
        </w:rPr>
        <w:t xml:space="preserve">กณฑ์การจัดทำงบการเงิน </w:t>
      </w:r>
    </w:p>
    <w:p w:rsidR="00417464" w:rsidRPr="00FF14D9" w:rsidRDefault="00417464" w:rsidP="008E1342">
      <w:pPr>
        <w:spacing w:line="240" w:lineRule="auto"/>
        <w:ind w:left="518"/>
        <w:rPr>
          <w:rFonts w:ascii="Angsana New" w:hAnsi="Angsana New"/>
          <w:sz w:val="30"/>
          <w:szCs w:val="30"/>
        </w:rPr>
      </w:pPr>
    </w:p>
    <w:p w:rsidR="00417464" w:rsidRPr="00FF14D9" w:rsidRDefault="00417464" w:rsidP="00045F74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F14D9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D1645F" w:rsidRPr="00FF14D9" w:rsidRDefault="00D1645F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041F7" w:rsidRDefault="000041F7" w:rsidP="00004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งบการเงิน</w:t>
      </w:r>
      <w:r w:rsidRPr="009F1533">
        <w:rPr>
          <w:rFonts w:ascii="Angsana New" w:hAnsi="Angsana New" w:hint="cs"/>
          <w:sz w:val="30"/>
          <w:szCs w:val="30"/>
          <w:cs/>
        </w:rPr>
        <w:t>นี้</w:t>
      </w:r>
      <w:r w:rsidRPr="00F019DE">
        <w:rPr>
          <w:rFonts w:ascii="Angsana New" w:hAnsi="Angsana New"/>
          <w:sz w:val="30"/>
          <w:szCs w:val="30"/>
          <w:cs/>
        </w:rPr>
        <w:t>จัดทำขึ้นตาม</w:t>
      </w:r>
      <w:r w:rsidRPr="00F019D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F019DE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F019DE">
        <w:rPr>
          <w:rFonts w:ascii="Angsana New" w:hAnsi="Angsana New" w:hint="cs"/>
          <w:sz w:val="30"/>
          <w:szCs w:val="30"/>
          <w:cs/>
        </w:rPr>
        <w:t>ฯ (</w:t>
      </w:r>
      <w:r w:rsidRPr="00F019DE">
        <w:rPr>
          <w:rFonts w:ascii="Angsana New" w:hAnsi="Angsana New" w:hint="cs"/>
          <w:sz w:val="30"/>
          <w:szCs w:val="30"/>
        </w:rPr>
        <w:t>“</w:t>
      </w:r>
      <w:r w:rsidRPr="00F019DE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F019DE">
        <w:rPr>
          <w:rFonts w:ascii="Angsana New" w:hAnsi="Angsana New" w:hint="cs"/>
          <w:sz w:val="30"/>
          <w:szCs w:val="30"/>
        </w:rPr>
        <w:t>”</w:t>
      </w:r>
      <w:r w:rsidRPr="00F019DE">
        <w:rPr>
          <w:rFonts w:ascii="Angsana New" w:hAnsi="Angsana New" w:hint="cs"/>
          <w:sz w:val="30"/>
          <w:szCs w:val="30"/>
          <w:cs/>
        </w:rPr>
        <w:t>)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p w:rsidR="00E910AE" w:rsidRPr="00FF14D9" w:rsidRDefault="00E910AE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2748A" w:rsidRDefault="000041F7" w:rsidP="00426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 w:hint="cs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สภาวิชาชีพบัญชีได้ออกและปรับปรุงมาตรฐานการรายงานทางการเงินหลายฉบับ</w:t>
      </w:r>
      <w:r w:rsidRPr="00866987">
        <w:rPr>
          <w:rFonts w:ascii="Angsana New" w:hAnsi="Angsana New"/>
          <w:sz w:val="30"/>
          <w:szCs w:val="30"/>
        </w:rPr>
        <w:t xml:space="preserve"> </w:t>
      </w:r>
      <w:r w:rsidRPr="00866987">
        <w:rPr>
          <w:rFonts w:ascii="Angsana New" w:hAnsi="Angsana New" w:hint="cs"/>
          <w:sz w:val="30"/>
          <w:szCs w:val="30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866987">
        <w:rPr>
          <w:rFonts w:ascii="Angsana New" w:hAnsi="Angsana New" w:hint="cs"/>
          <w:sz w:val="30"/>
          <w:szCs w:val="30"/>
          <w:rtl/>
          <w:cs/>
        </w:rPr>
        <w:t xml:space="preserve">1 </w:t>
      </w:r>
      <w:r w:rsidRPr="00866987">
        <w:rPr>
          <w:rFonts w:ascii="Angsana New" w:hAnsi="Angsana New"/>
          <w:sz w:val="30"/>
          <w:szCs w:val="30"/>
        </w:rPr>
        <w:t xml:space="preserve"> </w:t>
      </w:r>
      <w:r w:rsidRPr="0086698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866987">
        <w:rPr>
          <w:rFonts w:ascii="Angsana New" w:hAnsi="Angsana New" w:hint="cs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015422">
        <w:rPr>
          <w:rFonts w:ascii="Angsana New" w:hAnsi="Angsana New"/>
          <w:sz w:val="30"/>
          <w:szCs w:val="30"/>
        </w:rPr>
        <w:t>1</w:t>
      </w:r>
      <w:r w:rsidR="0002748A" w:rsidRPr="00866987">
        <w:rPr>
          <w:rFonts w:ascii="Angsana New" w:hAnsi="Angsana New"/>
          <w:sz w:val="30"/>
          <w:szCs w:val="30"/>
        </w:rPr>
        <w:t xml:space="preserve"> </w:t>
      </w:r>
      <w:r w:rsidR="0002748A" w:rsidRPr="00866987">
        <w:rPr>
          <w:rFonts w:ascii="Angsana New" w:hAnsi="Angsana New" w:hint="cs"/>
          <w:sz w:val="30"/>
          <w:szCs w:val="30"/>
          <w:cs/>
        </w:rPr>
        <w:t>การ</w:t>
      </w:r>
      <w:r w:rsidR="00C73703">
        <w:rPr>
          <w:rFonts w:ascii="Angsana New" w:hAnsi="Angsana New" w:hint="cs"/>
          <w:sz w:val="30"/>
          <w:szCs w:val="30"/>
          <w:cs/>
        </w:rPr>
        <w:t>ถือ</w:t>
      </w:r>
      <w:r w:rsidR="0002748A" w:rsidRPr="00866987">
        <w:rPr>
          <w:rFonts w:ascii="Angsana New" w:hAnsi="Angsana New" w:hint="cs"/>
          <w:sz w:val="30"/>
          <w:szCs w:val="30"/>
          <w:cs/>
        </w:rPr>
        <w:t>ปฏิบัติตามมาตรฐานการรายงานทาง</w:t>
      </w:r>
      <w:r w:rsidR="0002748A">
        <w:rPr>
          <w:rFonts w:ascii="Angsana New" w:hAnsi="Angsana New" w:hint="cs"/>
          <w:sz w:val="30"/>
          <w:szCs w:val="30"/>
          <w:cs/>
        </w:rPr>
        <w:t>การเงินที่ออกและปรับปรุงใหม่</w:t>
      </w:r>
      <w:r w:rsidR="0002748A" w:rsidRPr="00011199">
        <w:rPr>
          <w:rFonts w:ascii="Angsana New" w:hAnsi="Angsana New" w:hint="cs"/>
          <w:sz w:val="30"/>
          <w:szCs w:val="30"/>
          <w:cs/>
        </w:rPr>
        <w:t>นั้น มีผลให้เกิดการเปลี่ยนแปลงนโยบายการบัญชีของ</w:t>
      </w:r>
      <w:r w:rsidR="0002748A" w:rsidRPr="0002748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2748A" w:rsidRPr="00100949">
        <w:rPr>
          <w:rFonts w:ascii="Angsana New" w:hAnsi="Angsana New"/>
          <w:sz w:val="30"/>
          <w:szCs w:val="30"/>
          <w:cs/>
        </w:rPr>
        <w:t>ในบางเรื่อง</w:t>
      </w:r>
      <w:r w:rsidR="0002748A">
        <w:rPr>
          <w:rFonts w:ascii="Angsana New" w:hAnsi="Angsana New"/>
          <w:sz w:val="30"/>
          <w:szCs w:val="30"/>
        </w:rPr>
        <w:t xml:space="preserve"> </w:t>
      </w:r>
      <w:r w:rsidR="00C73703">
        <w:rPr>
          <w:rFonts w:ascii="Angsana New" w:hAnsi="Angsana New" w:hint="cs"/>
          <w:sz w:val="30"/>
          <w:szCs w:val="30"/>
          <w:cs/>
        </w:rPr>
        <w:t>ทั้งนี้</w:t>
      </w:r>
      <w:r w:rsidR="00C73703" w:rsidRPr="00100949">
        <w:rPr>
          <w:rFonts w:ascii="Angsana New" w:hAnsi="Angsana New"/>
          <w:sz w:val="30"/>
          <w:szCs w:val="30"/>
          <w:cs/>
        </w:rPr>
        <w:t>การเปลี่ยนแปลง</w:t>
      </w:r>
      <w:r w:rsidR="00C73703" w:rsidRPr="00C73703">
        <w:rPr>
          <w:rFonts w:ascii="Angsana New" w:hAnsi="Angsana New" w:hint="cs"/>
          <w:sz w:val="30"/>
          <w:szCs w:val="30"/>
          <w:cs/>
        </w:rPr>
        <w:t>ดังกล่าว</w:t>
      </w:r>
      <w:r w:rsidR="00C73703" w:rsidRPr="00100949">
        <w:rPr>
          <w:rFonts w:ascii="Angsana New" w:hAnsi="Angsana New"/>
          <w:sz w:val="30"/>
          <w:szCs w:val="30"/>
          <w:cs/>
        </w:rPr>
        <w:t>ไม่มีผลกระทบอย่างเป็นสาระสำคัญต่องบการเงิน</w:t>
      </w:r>
    </w:p>
    <w:p w:rsidR="00C73703" w:rsidRPr="0063123A" w:rsidRDefault="00C73703" w:rsidP="00426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D6765" w:rsidRDefault="00C73703" w:rsidP="00C7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420E">
        <w:rPr>
          <w:rFonts w:ascii="Angsana New" w:hAnsi="Angsana New"/>
          <w:sz w:val="30"/>
          <w:szCs w:val="30"/>
          <w:cs/>
        </w:rPr>
        <w:t>นอกเหนือจาก</w:t>
      </w:r>
      <w:r w:rsidRPr="005B420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5B420E">
        <w:rPr>
          <w:rFonts w:ascii="Angsana New" w:hAnsi="Angsana New"/>
          <w:sz w:val="30"/>
          <w:szCs w:val="30"/>
          <w:cs/>
        </w:rPr>
        <w:t>ข้างต้น</w:t>
      </w:r>
      <w:r>
        <w:rPr>
          <w:rFonts w:ascii="Angsana New" w:hAnsi="Angsana New"/>
          <w:sz w:val="30"/>
          <w:szCs w:val="30"/>
        </w:rPr>
        <w:t xml:space="preserve"> </w:t>
      </w:r>
      <w:r w:rsidRPr="005B420E">
        <w:rPr>
          <w:rFonts w:ascii="Angsana New" w:hAnsi="Angsana New"/>
          <w:sz w:val="30"/>
          <w:szCs w:val="30"/>
          <w:cs/>
        </w:rPr>
        <w:t>สภาวิชาชีพบัญชีได้ออก</w:t>
      </w:r>
      <w:r>
        <w:rPr>
          <w:rFonts w:ascii="Angsana New" w:hAnsi="Angsana New" w:hint="cs"/>
          <w:sz w:val="30"/>
          <w:szCs w:val="30"/>
          <w:cs/>
        </w:rPr>
        <w:t>และปรับปรุงมาตรฐานการรายงานทางการเงิน</w:t>
      </w:r>
      <w:r w:rsidRPr="00C73703">
        <w:rPr>
          <w:rFonts w:ascii="Angsana New" w:hAnsi="Angsana New"/>
          <w:sz w:val="30"/>
          <w:szCs w:val="30"/>
          <w:cs/>
        </w:rPr>
        <w:t>ซึ่งยังไม่มีผลบังคับในปัจจุบันและ</w:t>
      </w:r>
      <w:r w:rsidRPr="00C7370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7649C">
        <w:rPr>
          <w:rFonts w:ascii="Angsana New" w:hAnsi="Angsana New" w:hint="cs"/>
          <w:sz w:val="30"/>
          <w:szCs w:val="30"/>
          <w:cs/>
        </w:rPr>
        <w:t>ไม่ได้ใช้มาตรฐานการรายงานทางการเงินดังกล่าวใน</w:t>
      </w:r>
      <w:r w:rsidRPr="00A7649C">
        <w:rPr>
          <w:rFonts w:ascii="Angsana New" w:hAnsi="Angsana New"/>
          <w:sz w:val="30"/>
          <w:szCs w:val="30"/>
          <w:cs/>
        </w:rPr>
        <w:t>การจัดทำงบการเงิน</w:t>
      </w:r>
      <w:r w:rsidRPr="00C73703">
        <w:rPr>
          <w:rFonts w:ascii="Angsana New" w:hAnsi="Angsana New" w:hint="cs"/>
          <w:sz w:val="30"/>
          <w:szCs w:val="30"/>
          <w:cs/>
        </w:rPr>
        <w:t xml:space="preserve">ก่อนวันที่มีผลบังคับใช้ </w:t>
      </w:r>
      <w:r w:rsidRPr="00C73703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C73703">
        <w:rPr>
          <w:rFonts w:ascii="Angsana New" w:hAnsi="Angsana New" w:hint="cs"/>
          <w:sz w:val="30"/>
          <w:szCs w:val="30"/>
          <w:cs/>
        </w:rPr>
        <w:t>ที่ออกและปรับปรุงใหม่ที่เกี่</w:t>
      </w:r>
      <w:r w:rsidR="00B06E2D">
        <w:rPr>
          <w:rFonts w:ascii="Angsana New" w:hAnsi="Angsana New" w:hint="cs"/>
          <w:sz w:val="30"/>
          <w:szCs w:val="30"/>
          <w:cs/>
        </w:rPr>
        <w:t>ยวกับการดำเนินงานของกลุ่มบริษัท</w:t>
      </w:r>
      <w:r w:rsidRPr="00C73703">
        <w:rPr>
          <w:rFonts w:ascii="Angsana New" w:hAnsi="Angsana New" w:hint="cs"/>
          <w:sz w:val="30"/>
          <w:szCs w:val="30"/>
          <w:cs/>
        </w:rPr>
        <w:t>ได้เปิดเผยในหมายเหตุ</w:t>
      </w:r>
      <w:r w:rsidR="00F31DFC" w:rsidRPr="00F31DFC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C73703">
        <w:rPr>
          <w:rFonts w:ascii="Angsana New" w:hAnsi="Angsana New" w:hint="cs"/>
          <w:sz w:val="30"/>
          <w:szCs w:val="30"/>
          <w:cs/>
        </w:rPr>
        <w:t xml:space="preserve">ข้อ </w:t>
      </w:r>
      <w:r w:rsidR="00A10006">
        <w:rPr>
          <w:rFonts w:ascii="Angsana New" w:hAnsi="Angsana New" w:hint="cs"/>
          <w:sz w:val="30"/>
          <w:szCs w:val="30"/>
          <w:cs/>
        </w:rPr>
        <w:t>3</w:t>
      </w:r>
      <w:r w:rsidR="00F31DFC">
        <w:rPr>
          <w:rFonts w:ascii="Angsana New" w:hAnsi="Angsana New"/>
          <w:sz w:val="30"/>
          <w:szCs w:val="30"/>
        </w:rPr>
        <w:t>3</w:t>
      </w:r>
    </w:p>
    <w:p w:rsidR="00015422" w:rsidRPr="00B45F57" w:rsidRDefault="00015422" w:rsidP="00015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D9D9D9"/>
        </w:rPr>
      </w:pPr>
    </w:p>
    <w:p w:rsidR="00C73703" w:rsidRDefault="00C73703" w:rsidP="00015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73703" w:rsidRDefault="00C73703" w:rsidP="00015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73703" w:rsidRDefault="00C7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BE5C33" w:rsidRPr="000215F4" w:rsidRDefault="00BE5C33" w:rsidP="00045F74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215F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เกณฑ์การวัดมูลค่า</w:t>
      </w:r>
    </w:p>
    <w:p w:rsidR="00BE5C33" w:rsidRPr="000215F4" w:rsidRDefault="00BE5C33" w:rsidP="0063123A">
      <w:pPr>
        <w:rPr>
          <w:rFonts w:ascii="Angsana New" w:hAnsi="Angsana New"/>
          <w:sz w:val="30"/>
          <w:szCs w:val="30"/>
        </w:rPr>
      </w:pPr>
    </w:p>
    <w:p w:rsidR="0002748A" w:rsidRPr="000215F4" w:rsidRDefault="00CD67C7" w:rsidP="00E91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15F4">
        <w:rPr>
          <w:rFonts w:ascii="Angsana New" w:hAnsi="Angsana New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ยกเว้นรายการดังต่อไปนี้</w:t>
      </w:r>
    </w:p>
    <w:p w:rsidR="000F4EE6" w:rsidRPr="000215F4" w:rsidRDefault="0002748A" w:rsidP="00E91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15F4">
        <w:rPr>
          <w:rFonts w:ascii="Angsana New" w:hAnsi="Angsana New"/>
          <w:sz w:val="30"/>
          <w:szCs w:val="30"/>
        </w:rPr>
        <w:t xml:space="preserve"> 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605"/>
        <w:gridCol w:w="4494"/>
      </w:tblGrid>
      <w:tr w:rsidR="00CD67C7" w:rsidRPr="000215F4" w:rsidTr="00B06E2D">
        <w:tc>
          <w:tcPr>
            <w:tcW w:w="4605" w:type="dxa"/>
          </w:tcPr>
          <w:p w:rsidR="00CD67C7" w:rsidRPr="000215F4" w:rsidRDefault="00CD67C7" w:rsidP="00CD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0215F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94" w:type="dxa"/>
          </w:tcPr>
          <w:p w:rsidR="00CD67C7" w:rsidRPr="000215F4" w:rsidRDefault="00CD67C7" w:rsidP="00CD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</w:pPr>
            <w:r w:rsidRPr="000215F4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CD67C7" w:rsidRPr="000215F4" w:rsidTr="00B06E2D">
        <w:tc>
          <w:tcPr>
            <w:tcW w:w="4605" w:type="dxa"/>
          </w:tcPr>
          <w:p w:rsidR="00CD67C7" w:rsidRPr="000215F4" w:rsidRDefault="00CD67C7" w:rsidP="00CD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0215F4"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  <w:t>ตราสารอนุพันธ์</w:t>
            </w:r>
          </w:p>
        </w:tc>
        <w:tc>
          <w:tcPr>
            <w:tcW w:w="4494" w:type="dxa"/>
          </w:tcPr>
          <w:p w:rsidR="00CD67C7" w:rsidRPr="000215F4" w:rsidRDefault="00CD67C7" w:rsidP="00CD6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0215F4">
              <w:rPr>
                <w:rFonts w:ascii="Angsana New" w:eastAsia="Calibri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CD67C7" w:rsidRPr="000215F4" w:rsidTr="00B06E2D">
        <w:tc>
          <w:tcPr>
            <w:tcW w:w="4605" w:type="dxa"/>
          </w:tcPr>
          <w:p w:rsidR="00CD67C7" w:rsidRPr="000215F4" w:rsidRDefault="00CD67C7" w:rsidP="00027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both"/>
              <w:rPr>
                <w:rFonts w:ascii="Angsana New" w:eastAsia="Calibri" w:hAnsi="Angsana New"/>
                <w:sz w:val="30"/>
                <w:szCs w:val="30"/>
              </w:rPr>
            </w:pPr>
            <w:r w:rsidRPr="000215F4">
              <w:rPr>
                <w:rFonts w:ascii="Angsana New" w:eastAsia="Calibri" w:hAnsi="Angsana New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494" w:type="dxa"/>
          </w:tcPr>
          <w:p w:rsidR="0063123A" w:rsidRPr="000215F4" w:rsidRDefault="00CD67C7" w:rsidP="0063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3" w:hanging="183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0215F4">
              <w:rPr>
                <w:rFonts w:ascii="Angsana New" w:eastAsia="Calibri" w:hAnsi="Angsana New"/>
                <w:sz w:val="30"/>
                <w:szCs w:val="30"/>
                <w:cs/>
              </w:rPr>
              <w:t>มูลค่าปัจจุบันของภาระผูกพันตามผลประโยชน์</w:t>
            </w:r>
          </w:p>
          <w:p w:rsidR="00CD67C7" w:rsidRPr="000215F4" w:rsidRDefault="00CD67C7" w:rsidP="00ED3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0215F4">
              <w:rPr>
                <w:rFonts w:ascii="Angsana New" w:eastAsia="Calibri" w:hAnsi="Angsana New"/>
                <w:sz w:val="30"/>
                <w:szCs w:val="30"/>
                <w:cs/>
              </w:rPr>
              <w:t xml:space="preserve">ที่กำหนดไว้ </w:t>
            </w:r>
            <w:r w:rsidR="0002748A" w:rsidRPr="000215F4">
              <w:rPr>
                <w:rFonts w:ascii="Angsana New" w:eastAsia="Calibri" w:hAnsi="Angsana New"/>
                <w:sz w:val="30"/>
                <w:szCs w:val="30"/>
                <w:cs/>
              </w:rPr>
              <w:t>ซึ่ง</w:t>
            </w:r>
            <w:r w:rsidRPr="000215F4">
              <w:rPr>
                <w:rFonts w:ascii="Angsana New" w:eastAsia="Calibri" w:hAnsi="Angsana New"/>
                <w:sz w:val="30"/>
                <w:szCs w:val="30"/>
                <w:cs/>
              </w:rPr>
              <w:t>ได้เปิดเผยไว้ในหมายเหตุ</w:t>
            </w:r>
            <w:r w:rsidR="00F31DFC" w:rsidRPr="008B5CE2">
              <w:rPr>
                <w:rFonts w:ascii="Angsana New" w:hAnsi="Angsana New"/>
                <w:sz w:val="30"/>
                <w:szCs w:val="30"/>
                <w:cs/>
              </w:rPr>
              <w:t>ประกอบงบการเงิน</w:t>
            </w:r>
            <w:r w:rsidRPr="000215F4">
              <w:rPr>
                <w:rFonts w:ascii="Angsana New" w:eastAsia="Calibri" w:hAnsi="Angsana New"/>
                <w:sz w:val="30"/>
                <w:szCs w:val="30"/>
                <w:cs/>
              </w:rPr>
              <w:t>ข้อ</w:t>
            </w:r>
            <w:r w:rsidRPr="000215F4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D33EA7" w:rsidRPr="000215F4">
              <w:rPr>
                <w:rFonts w:ascii="Angsana New" w:eastAsia="Calibri" w:hAnsi="Angsana New"/>
                <w:sz w:val="30"/>
                <w:szCs w:val="30"/>
              </w:rPr>
              <w:t>3</w:t>
            </w:r>
            <w:r w:rsidRPr="000215F4">
              <w:rPr>
                <w:rFonts w:ascii="Angsana New" w:eastAsia="Calibri" w:hAnsi="Angsana New"/>
                <w:sz w:val="30"/>
                <w:szCs w:val="30"/>
              </w:rPr>
              <w:t xml:space="preserve"> (</w:t>
            </w:r>
            <w:r w:rsidR="0063123A" w:rsidRPr="000215F4">
              <w:rPr>
                <w:rFonts w:ascii="Angsana New" w:eastAsia="Calibri" w:hAnsi="Angsana New"/>
                <w:sz w:val="30"/>
                <w:szCs w:val="30"/>
                <w:cs/>
              </w:rPr>
              <w:t>ฐ</w:t>
            </w:r>
            <w:r w:rsidRPr="000215F4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</w:tbl>
    <w:p w:rsidR="00CD79E1" w:rsidRPr="000215F4" w:rsidRDefault="00CD79E1" w:rsidP="000F4EE6">
      <w:pPr>
        <w:rPr>
          <w:rFonts w:ascii="Angsana New" w:hAnsi="Angsana New"/>
          <w:sz w:val="30"/>
          <w:szCs w:val="30"/>
        </w:rPr>
      </w:pPr>
    </w:p>
    <w:p w:rsidR="00BE5C33" w:rsidRPr="000215F4" w:rsidRDefault="00BE5C33" w:rsidP="00045F74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215F4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833F02" w:rsidRPr="000215F4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0215F4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BE5C33" w:rsidRPr="000215F4" w:rsidRDefault="00BE5C33" w:rsidP="008E7120">
      <w:pPr>
        <w:rPr>
          <w:rFonts w:ascii="Angsana New" w:hAnsi="Angsana New"/>
          <w:sz w:val="30"/>
          <w:szCs w:val="30"/>
        </w:rPr>
      </w:pPr>
    </w:p>
    <w:p w:rsidR="00EA23C6" w:rsidRDefault="00BE5C33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215F4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</w:t>
      </w:r>
      <w:r w:rsidR="00833F02" w:rsidRPr="000215F4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0215F4">
        <w:rPr>
          <w:rFonts w:ascii="Angsana New" w:hAnsi="Angsana New"/>
          <w:sz w:val="30"/>
          <w:szCs w:val="30"/>
          <w:cs/>
        </w:rPr>
        <w:t xml:space="preserve"> </w:t>
      </w:r>
    </w:p>
    <w:p w:rsidR="00B06E2D" w:rsidRPr="008C2681" w:rsidRDefault="00B06E2D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E5C33" w:rsidRPr="008C2681" w:rsidRDefault="0002748A" w:rsidP="00045F74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2748A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BE5C33" w:rsidRPr="00F759E0" w:rsidRDefault="00BE5C33" w:rsidP="008E7120">
      <w:pPr>
        <w:rPr>
          <w:rFonts w:ascii="Angsana New" w:hAnsi="Angsana New"/>
          <w:sz w:val="30"/>
          <w:szCs w:val="30"/>
        </w:rPr>
      </w:pPr>
    </w:p>
    <w:p w:rsidR="0002748A" w:rsidRPr="004B73CD" w:rsidRDefault="0002748A" w:rsidP="00027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B73CD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4B73CD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 การประมาณและ</w:t>
      </w:r>
      <w:r w:rsidRPr="0002748A">
        <w:rPr>
          <w:rFonts w:ascii="Angsana New" w:hAnsi="Angsana New"/>
          <w:sz w:val="30"/>
          <w:szCs w:val="30"/>
          <w:cs/>
        </w:rPr>
        <w:t>ข้อสมมติ</w:t>
      </w:r>
      <w:r w:rsidRPr="004B73CD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513ED7" w:rsidRPr="008C2681" w:rsidRDefault="00513ED7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2748A" w:rsidRDefault="0002748A" w:rsidP="00027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ประมาณการและ</w:t>
      </w:r>
      <w:r w:rsidRPr="0002748A">
        <w:rPr>
          <w:rFonts w:ascii="Angsana New" w:hAnsi="Angsana New"/>
          <w:sz w:val="30"/>
          <w:szCs w:val="30"/>
          <w:cs/>
        </w:rPr>
        <w:t>ข้อสมมติ</w:t>
      </w:r>
      <w:r w:rsidRPr="002E2783">
        <w:rPr>
          <w:rFonts w:ascii="Angsana New" w:hAnsi="Angsana New"/>
          <w:sz w:val="30"/>
          <w:szCs w:val="30"/>
          <w:cs/>
        </w:rPr>
        <w:t>ที่ใช้ในการจัดทำงบการเงินจะได้รับการทบทวนอย่าง</w:t>
      </w:r>
      <w:r>
        <w:rPr>
          <w:rFonts w:ascii="Angsana New" w:hAnsi="Angsana New" w:hint="cs"/>
          <w:sz w:val="30"/>
          <w:szCs w:val="30"/>
          <w:cs/>
        </w:rPr>
        <w:t>ต่อเนื่อง</w:t>
      </w:r>
      <w:r w:rsidRPr="002E2783">
        <w:rPr>
          <w:rFonts w:ascii="Angsana New" w:hAnsi="Angsana New"/>
          <w:sz w:val="30"/>
          <w:szCs w:val="30"/>
          <w:cs/>
        </w:rPr>
        <w:t xml:space="preserve"> การปรับประมาณ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2E2783">
        <w:rPr>
          <w:rFonts w:ascii="Angsana New" w:hAnsi="Angsana New"/>
          <w:sz w:val="30"/>
          <w:szCs w:val="30"/>
          <w:cs/>
        </w:rPr>
        <w:t>ทางบัญชี</w:t>
      </w:r>
      <w:r w:rsidRPr="001C6C81">
        <w:rPr>
          <w:rFonts w:ascii="Angsana New" w:hAnsi="Angsana New"/>
          <w:sz w:val="30"/>
          <w:szCs w:val="30"/>
          <w:cs/>
        </w:rPr>
        <w:t>จะบันทึก</w:t>
      </w:r>
      <w:r>
        <w:rPr>
          <w:rFonts w:ascii="Angsana New" w:hAnsi="Angsana New" w:hint="cs"/>
          <w:sz w:val="30"/>
          <w:szCs w:val="30"/>
          <w:cs/>
        </w:rPr>
        <w:t>โดยวิธีเปลี่ยนทันทีเป็นต้นไป</w:t>
      </w:r>
    </w:p>
    <w:p w:rsidR="00B06E2D" w:rsidRDefault="00B06E2D" w:rsidP="00027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CC591D" w:rsidRPr="008B5CE2" w:rsidRDefault="008B5CE2" w:rsidP="00CC5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B5CE2">
        <w:rPr>
          <w:rFonts w:ascii="Angsana New" w:hAnsi="Angsana New" w:hint="cs"/>
          <w:sz w:val="30"/>
          <w:szCs w:val="30"/>
          <w:cs/>
        </w:rPr>
        <w:t>ข้อมูลเกี่ยวกับ</w:t>
      </w:r>
      <w:r w:rsidRPr="008B5CE2">
        <w:rPr>
          <w:rFonts w:ascii="Angsana New" w:hAnsi="Angsana New"/>
          <w:sz w:val="30"/>
          <w:szCs w:val="30"/>
          <w:cs/>
        </w:rPr>
        <w:t>ข้อสมมติและ</w:t>
      </w:r>
      <w:r w:rsidRPr="008B5CE2">
        <w:rPr>
          <w:rFonts w:ascii="Angsana New" w:hAnsi="Angsana New" w:hint="cs"/>
          <w:sz w:val="30"/>
          <w:szCs w:val="30"/>
          <w:cs/>
        </w:rPr>
        <w:t>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</w:t>
      </w:r>
      <w:r w:rsidR="00B06E2D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มูลค่าตามบัญชีของสินทรัพย์และหนี้สินภายในปีบัญชีสิ้นสุดวันที่ 31 ธันวาคม 2562</w:t>
      </w:r>
      <w:r w:rsidRPr="008B5CE2">
        <w:rPr>
          <w:rFonts w:ascii="Angsana New" w:hAnsi="Angsana New" w:hint="cs"/>
          <w:sz w:val="30"/>
          <w:szCs w:val="30"/>
          <w:cs/>
        </w:rPr>
        <w:t xml:space="preserve"> ซึ่งได้เปิดเผยในหมายเหตุประกอบงบการเงินต่อไปนี้</w:t>
      </w:r>
    </w:p>
    <w:p w:rsidR="008B5CE2" w:rsidRPr="008B5CE2" w:rsidRDefault="008B5CE2" w:rsidP="00CC59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4608"/>
        <w:gridCol w:w="4500"/>
      </w:tblGrid>
      <w:tr w:rsidR="008B5CE2" w:rsidRPr="00CD67C7" w:rsidTr="00B06E2D">
        <w:tc>
          <w:tcPr>
            <w:tcW w:w="4608" w:type="dxa"/>
          </w:tcPr>
          <w:p w:rsidR="008B5CE2" w:rsidRPr="008B5CE2" w:rsidRDefault="008B5CE2" w:rsidP="00BE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jc w:val="both"/>
              <w:rPr>
                <w:rFonts w:ascii="Times New Roman" w:eastAsia="Calibri" w:hAnsi="Times New Roman" w:cs="Times New Roman"/>
                <w:sz w:val="30"/>
                <w:szCs w:val="30"/>
              </w:rPr>
            </w:pPr>
            <w:r w:rsidRPr="008B5CE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8B5CE2">
              <w:rPr>
                <w:rFonts w:ascii="Angsana New" w:hAnsi="Angsana New"/>
                <w:sz w:val="30"/>
                <w:szCs w:val="30"/>
                <w:lang w:eastAsia="zh-CN"/>
              </w:rPr>
              <w:t>1</w:t>
            </w:r>
            <w:r w:rsidR="002C574A">
              <w:rPr>
                <w:rFonts w:ascii="Angsana New" w:hAnsi="Angsana New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4500" w:type="dxa"/>
          </w:tcPr>
          <w:p w:rsidR="008B5CE2" w:rsidRPr="008B5CE2" w:rsidRDefault="008B5CE2" w:rsidP="008B5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0"/>
              </w:tabs>
              <w:spacing w:line="240" w:lineRule="auto"/>
              <w:ind w:left="252" w:hanging="252"/>
              <w:rPr>
                <w:rFonts w:ascii="Angsana New" w:eastAsia="Calibri" w:hAnsi="Angsana New"/>
                <w:sz w:val="30"/>
                <w:szCs w:val="30"/>
              </w:rPr>
            </w:pPr>
            <w:r w:rsidRPr="008B5CE2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</w:t>
            </w:r>
            <w:r w:rsidRPr="008B5CE2">
              <w:rPr>
                <w:rFonts w:ascii="Angsana New" w:hAnsi="Angsana New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</w:tbl>
    <w:p w:rsidR="00E05B6E" w:rsidRDefault="00E05B6E" w:rsidP="00B3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C73703" w:rsidRDefault="00C73703" w:rsidP="00B3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94ED2" w:rsidRDefault="00D94ED2" w:rsidP="00D94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4F7441">
        <w:rPr>
          <w:rFonts w:ascii="Angsana New" w:hAnsi="Angsana New"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:rsidR="00B30598" w:rsidRPr="000215F4" w:rsidRDefault="00B30598" w:rsidP="00B3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6740F" w:rsidRDefault="00121BD9" w:rsidP="00D94ED2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  <w:lang w:bidi="th-TH"/>
        </w:rPr>
        <w:t>นโยบายการบัญชีและการเปิดเผยข้อมูลของ</w:t>
      </w:r>
      <w:r w:rsidRPr="00121BD9">
        <w:rPr>
          <w:rFonts w:ascii="Angsana New" w:hAnsi="Angsana New" w:hint="cs"/>
          <w:sz w:val="30"/>
          <w:szCs w:val="30"/>
          <w:cs/>
          <w:lang w:bidi="th-TH"/>
        </w:rPr>
        <w:t>กลุ่มบริษัท</w:t>
      </w:r>
      <w:r w:rsidRPr="00866987">
        <w:rPr>
          <w:rFonts w:ascii="Angsana New" w:hAnsi="Angsana New" w:hint="cs"/>
          <w:sz w:val="30"/>
          <w:szCs w:val="30"/>
          <w:cs/>
          <w:lang w:bidi="th-TH"/>
        </w:rPr>
        <w:t>หลายข้อ</w:t>
      </w:r>
      <w:r w:rsidRPr="00866987">
        <w:rPr>
          <w:rFonts w:ascii="Angsana New" w:hAnsi="Angsana New"/>
          <w:sz w:val="30"/>
          <w:szCs w:val="30"/>
          <w:cs/>
          <w:lang w:bidi="th-TH"/>
        </w:rPr>
        <w:t>กำหนดให้มีการวัดมูลค่ายุติธรรมทั้งสินทรัพย์</w:t>
      </w:r>
      <w:r>
        <w:rPr>
          <w:rFonts w:ascii="Angsana New" w:hAnsi="Angsana New" w:hint="cs"/>
          <w:sz w:val="30"/>
          <w:szCs w:val="30"/>
          <w:cs/>
          <w:lang w:bidi="th-TH"/>
        </w:rPr>
        <w:t>และหนี้สิน</w:t>
      </w:r>
      <w:r w:rsidRPr="00866987">
        <w:rPr>
          <w:rFonts w:ascii="Angsana New" w:hAnsi="Angsana New"/>
          <w:sz w:val="30"/>
          <w:szCs w:val="30"/>
          <w:cs/>
          <w:lang w:bidi="th-TH"/>
        </w:rPr>
        <w:t>ทางการเงิน</w:t>
      </w:r>
    </w:p>
    <w:p w:rsidR="00C70B7E" w:rsidRDefault="00C70B7E" w:rsidP="00D94ED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D94ED2" w:rsidRPr="00D94ED2" w:rsidRDefault="00D94ED2" w:rsidP="00D94ED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D94ED2">
        <w:rPr>
          <w:rFonts w:ascii="Angsana New" w:hAnsi="Angsana New" w:hint="cs"/>
          <w:sz w:val="30"/>
          <w:szCs w:val="30"/>
          <w:cs/>
        </w:rPr>
        <w:t>เมื่อวัดมูลค่ายุติธรรมของสินทรัพย์หรือหนี้สิน</w:t>
      </w:r>
      <w:r w:rsidR="00A91737">
        <w:rPr>
          <w:rFonts w:ascii="Angsana New" w:hAnsi="Angsana New" w:hint="cs"/>
          <w:sz w:val="30"/>
          <w:szCs w:val="30"/>
          <w:cs/>
        </w:rPr>
        <w:t xml:space="preserve"> </w:t>
      </w:r>
      <w:r w:rsidRPr="00D94ED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sz w:val="30"/>
          <w:szCs w:val="30"/>
          <w:cs/>
        </w:rPr>
        <w:t>ได้</w:t>
      </w:r>
      <w:r w:rsidRPr="00D94ED2">
        <w:rPr>
          <w:rFonts w:ascii="Angsana New" w:hAnsi="Angsana New"/>
          <w:sz w:val="30"/>
          <w:szCs w:val="30"/>
          <w:cs/>
        </w:rPr>
        <w:t>ใช้</w:t>
      </w:r>
      <w:r w:rsidRPr="00D94ED2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D94ED2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D94ED2">
        <w:rPr>
          <w:rFonts w:ascii="Angsana New" w:hAnsi="Angsana New" w:hint="cs"/>
          <w:sz w:val="30"/>
          <w:szCs w:val="30"/>
          <w:cs/>
        </w:rPr>
        <w:t>ในแต่ละ</w:t>
      </w:r>
      <w:r w:rsidRPr="00D94ED2">
        <w:rPr>
          <w:rFonts w:ascii="Angsana New" w:hAnsi="Angsana New"/>
          <w:sz w:val="30"/>
          <w:szCs w:val="30"/>
          <w:cs/>
        </w:rPr>
        <w:t>ลำดับชั้น</w:t>
      </w:r>
      <w:r w:rsidRPr="00D94ED2">
        <w:rPr>
          <w:rFonts w:ascii="Angsana New" w:hAnsi="Angsana New" w:hint="cs"/>
          <w:sz w:val="30"/>
          <w:szCs w:val="30"/>
          <w:cs/>
        </w:rPr>
        <w:t>ของ</w:t>
      </w:r>
      <w:r w:rsidRPr="00D94ED2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D94ED2">
        <w:rPr>
          <w:rFonts w:ascii="Angsana New" w:hAnsi="Angsana New"/>
          <w:sz w:val="30"/>
          <w:szCs w:val="30"/>
        </w:rPr>
        <w:t xml:space="preserve"> </w:t>
      </w:r>
      <w:r w:rsidRPr="00D94ED2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:rsidR="00121BD9" w:rsidRDefault="00121BD9" w:rsidP="00D94ED2">
      <w:pPr>
        <w:pStyle w:val="block"/>
        <w:spacing w:after="0" w:line="240" w:lineRule="atLeast"/>
        <w:ind w:left="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D94ED2" w:rsidRPr="00B06650" w:rsidRDefault="00D94ED2" w:rsidP="00D94ED2">
      <w:pPr>
        <w:pStyle w:val="block"/>
        <w:numPr>
          <w:ilvl w:val="0"/>
          <w:numId w:val="35"/>
        </w:numPr>
        <w:tabs>
          <w:tab w:val="left" w:pos="630"/>
        </w:tabs>
        <w:spacing w:after="0" w:line="240" w:lineRule="atLeast"/>
        <w:ind w:left="810" w:right="-7" w:hanging="270"/>
        <w:jc w:val="thaiDistribute"/>
        <w:rPr>
          <w:rFonts w:ascii="Angsana New" w:hAnsi="Angsana New"/>
          <w:sz w:val="30"/>
          <w:szCs w:val="30"/>
          <w:lang w:bidi="th-TH"/>
        </w:rPr>
      </w:pPr>
      <w:r w:rsidRPr="00B06650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52576F" w:rsidRPr="00B06650">
        <w:rPr>
          <w:rFonts w:ascii="Angsana New" w:hAnsi="Angsana New"/>
          <w:sz w:val="30"/>
          <w:szCs w:val="30"/>
          <w:lang w:val="en-US" w:bidi="th-TH"/>
        </w:rPr>
        <w:t>1</w:t>
      </w:r>
      <w:r w:rsidRPr="00B06650">
        <w:rPr>
          <w:rFonts w:ascii="Angsana New" w:hAnsi="Angsana New"/>
          <w:sz w:val="30"/>
          <w:szCs w:val="30"/>
          <w:lang w:bidi="th-TH"/>
        </w:rPr>
        <w:t xml:space="preserve"> </w:t>
      </w:r>
      <w:r w:rsidRPr="00B06650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B06650">
        <w:rPr>
          <w:rFonts w:ascii="Angsana New" w:hAnsi="Angsana New"/>
          <w:sz w:val="30"/>
          <w:szCs w:val="30"/>
          <w:lang w:bidi="th-TH"/>
        </w:rPr>
        <w:t>(</w:t>
      </w:r>
      <w:r w:rsidRPr="00B06650">
        <w:rPr>
          <w:rFonts w:ascii="Angsana New" w:hAnsi="Angsana New"/>
          <w:sz w:val="30"/>
          <w:szCs w:val="30"/>
          <w:cs/>
          <w:lang w:bidi="th-TH"/>
        </w:rPr>
        <w:t>ไม่ต้องปรับปรุง</w:t>
      </w:r>
      <w:r w:rsidRPr="00B06650">
        <w:rPr>
          <w:rFonts w:ascii="Angsana New" w:hAnsi="Angsana New"/>
          <w:sz w:val="30"/>
          <w:szCs w:val="30"/>
          <w:lang w:bidi="th-TH"/>
        </w:rPr>
        <w:t xml:space="preserve">) </w:t>
      </w:r>
      <w:r w:rsidRPr="00B06650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D94ED2" w:rsidRPr="00B06650" w:rsidRDefault="00D94ED2" w:rsidP="00D94ED2">
      <w:pPr>
        <w:pStyle w:val="block"/>
        <w:numPr>
          <w:ilvl w:val="0"/>
          <w:numId w:val="35"/>
        </w:numPr>
        <w:spacing w:after="0" w:line="240" w:lineRule="atLeast"/>
        <w:ind w:left="810" w:right="-7" w:hanging="270"/>
        <w:jc w:val="thaiDistribute"/>
        <w:rPr>
          <w:rFonts w:ascii="Angsana New" w:hAnsi="Angsana New"/>
          <w:sz w:val="30"/>
          <w:szCs w:val="30"/>
          <w:lang w:bidi="th-TH"/>
        </w:rPr>
      </w:pPr>
      <w:r w:rsidRPr="00B06650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="0052576F" w:rsidRPr="00B06650">
        <w:rPr>
          <w:rFonts w:ascii="Angsana New" w:hAnsi="Angsana New"/>
          <w:sz w:val="30"/>
          <w:szCs w:val="30"/>
          <w:lang w:bidi="th-TH"/>
        </w:rPr>
        <w:t xml:space="preserve"> 2</w:t>
      </w:r>
      <w:r w:rsidRPr="00B06650">
        <w:rPr>
          <w:rFonts w:ascii="Angsana New" w:hAnsi="Angsana New"/>
          <w:sz w:val="30"/>
          <w:szCs w:val="30"/>
          <w:lang w:bidi="th-TH"/>
        </w:rPr>
        <w:t xml:space="preserve"> </w:t>
      </w:r>
      <w:r w:rsidRPr="00B06650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B06650">
        <w:rPr>
          <w:rFonts w:ascii="Angsana New" w:hAnsi="Angsana New"/>
          <w:sz w:val="30"/>
          <w:szCs w:val="30"/>
          <w:lang w:bidi="th-TH"/>
        </w:rPr>
        <w:t>(</w:t>
      </w:r>
      <w:r w:rsidRPr="00B06650">
        <w:rPr>
          <w:rFonts w:ascii="Angsana New" w:hAnsi="Angsana New"/>
          <w:sz w:val="30"/>
          <w:szCs w:val="30"/>
          <w:cs/>
          <w:lang w:bidi="th-TH"/>
        </w:rPr>
        <w:t>เช่น ราคาขาย) หรือโดยอ้อม (</w:t>
      </w:r>
      <w:r w:rsidR="0052576F" w:rsidRPr="00B06650">
        <w:rPr>
          <w:rFonts w:ascii="Angsana New" w:hAnsi="Angsana New"/>
          <w:sz w:val="30"/>
          <w:szCs w:val="30"/>
          <w:cs/>
          <w:lang w:bidi="th-TH"/>
        </w:rPr>
        <w:t>เช่น</w:t>
      </w:r>
      <w:r w:rsidR="0052576F" w:rsidRPr="00B06650">
        <w:rPr>
          <w:rFonts w:ascii="Angsana New" w:hAnsi="Angsana New"/>
          <w:sz w:val="30"/>
          <w:szCs w:val="30"/>
          <w:lang w:bidi="th-TH"/>
        </w:rPr>
        <w:t xml:space="preserve"> </w:t>
      </w:r>
      <w:r w:rsidRPr="00B06650">
        <w:rPr>
          <w:rFonts w:ascii="Angsana New" w:hAnsi="Angsana New"/>
          <w:sz w:val="30"/>
          <w:szCs w:val="30"/>
          <w:cs/>
          <w:lang w:bidi="th-TH"/>
        </w:rPr>
        <w:t xml:space="preserve">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06650">
        <w:rPr>
          <w:rFonts w:ascii="Angsana New" w:hAnsi="Angsana New"/>
          <w:sz w:val="30"/>
          <w:szCs w:val="30"/>
          <w:lang w:bidi="th-TH"/>
        </w:rPr>
        <w:t>1</w:t>
      </w:r>
    </w:p>
    <w:p w:rsidR="00D94ED2" w:rsidRPr="00B06650" w:rsidRDefault="00D94ED2" w:rsidP="00D94ED2">
      <w:pPr>
        <w:pStyle w:val="block"/>
        <w:numPr>
          <w:ilvl w:val="0"/>
          <w:numId w:val="35"/>
        </w:numPr>
        <w:spacing w:after="0" w:line="240" w:lineRule="atLeast"/>
        <w:ind w:left="810" w:right="-7" w:hanging="270"/>
        <w:jc w:val="thaiDistribute"/>
        <w:rPr>
          <w:rFonts w:ascii="Angsana New" w:hAnsi="Angsana New"/>
          <w:sz w:val="30"/>
          <w:szCs w:val="30"/>
          <w:lang w:bidi="th-TH"/>
        </w:rPr>
      </w:pPr>
      <w:r w:rsidRPr="00B06650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="0052576F" w:rsidRPr="00B06650">
        <w:rPr>
          <w:rFonts w:ascii="Angsana New" w:hAnsi="Angsana New"/>
          <w:sz w:val="30"/>
          <w:szCs w:val="30"/>
          <w:lang w:bidi="th-TH"/>
        </w:rPr>
        <w:t xml:space="preserve"> </w:t>
      </w:r>
      <w:r w:rsidRPr="00B06650">
        <w:rPr>
          <w:rFonts w:ascii="Angsana New" w:hAnsi="Angsana New"/>
          <w:sz w:val="30"/>
          <w:szCs w:val="30"/>
          <w:lang w:bidi="th-TH"/>
        </w:rPr>
        <w:t xml:space="preserve">3 </w:t>
      </w:r>
      <w:r w:rsidRPr="00B06650">
        <w:rPr>
          <w:rFonts w:ascii="Angsana New" w:hAnsi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D94ED2" w:rsidRPr="00B06650" w:rsidRDefault="00D94ED2" w:rsidP="00D94ED2">
      <w:pPr>
        <w:pStyle w:val="BodyText"/>
        <w:shd w:val="clear" w:color="auto" w:fill="FFFFFF"/>
        <w:tabs>
          <w:tab w:val="clear" w:pos="454"/>
        </w:tabs>
        <w:spacing w:after="0"/>
        <w:ind w:left="900" w:hanging="360"/>
        <w:jc w:val="thaiDistribute"/>
        <w:rPr>
          <w:rFonts w:ascii="Angsana New" w:hAnsi="Angsana New"/>
          <w:sz w:val="30"/>
          <w:szCs w:val="30"/>
        </w:rPr>
      </w:pPr>
    </w:p>
    <w:p w:rsidR="00D94ED2" w:rsidRDefault="00D94ED2" w:rsidP="00D94ED2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06650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216CF" w:rsidRPr="00B06650" w:rsidRDefault="004216CF" w:rsidP="00D94ED2">
      <w:pPr>
        <w:pStyle w:val="BodyText"/>
        <w:shd w:val="clear" w:color="auto" w:fill="FFFFFF"/>
        <w:tabs>
          <w:tab w:val="clear" w:pos="454"/>
          <w:tab w:val="clear" w:pos="907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E56921" w:rsidRPr="00FF14D9" w:rsidRDefault="00E56921" w:rsidP="00045F74">
      <w:pPr>
        <w:pStyle w:val="Heading8"/>
        <w:numPr>
          <w:ilvl w:val="0"/>
          <w:numId w:val="2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F14D9">
        <w:rPr>
          <w:rFonts w:ascii="Angsana New" w:hAnsi="Angsana New"/>
          <w:sz w:val="30"/>
          <w:szCs w:val="30"/>
          <w:cs/>
        </w:rPr>
        <w:t>นโยบายการบัญชีที่สำคัญ</w:t>
      </w:r>
    </w:p>
    <w:p w:rsidR="00E56921" w:rsidRPr="0082633B" w:rsidRDefault="00E56921" w:rsidP="008E1342">
      <w:pPr>
        <w:pStyle w:val="BodyText2"/>
        <w:ind w:left="518" w:firstLine="0"/>
        <w:jc w:val="thaiDistribute"/>
        <w:rPr>
          <w:rFonts w:ascii="Angsana New" w:hAnsi="Angsana New"/>
          <w:sz w:val="30"/>
          <w:szCs w:val="30"/>
        </w:rPr>
      </w:pPr>
    </w:p>
    <w:p w:rsidR="006A4F87" w:rsidRDefault="006A4F87" w:rsidP="006A4F87">
      <w:pPr>
        <w:pStyle w:val="BodyText2"/>
        <w:tabs>
          <w:tab w:val="left" w:pos="540"/>
          <w:tab w:val="left" w:pos="3735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82633B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82633B">
        <w:rPr>
          <w:rFonts w:ascii="Angsana New" w:hAnsi="Angsana New"/>
          <w:sz w:val="30"/>
          <w:szCs w:val="30"/>
        </w:rPr>
        <w:t xml:space="preserve"> </w:t>
      </w:r>
    </w:p>
    <w:p w:rsidR="00C73703" w:rsidRPr="0082633B" w:rsidRDefault="00C73703" w:rsidP="006A4F87">
      <w:pPr>
        <w:pStyle w:val="BodyText2"/>
        <w:tabs>
          <w:tab w:val="left" w:pos="540"/>
          <w:tab w:val="left" w:pos="3735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:rsidR="00E56921" w:rsidRPr="0082633B" w:rsidRDefault="00E56921" w:rsidP="00045F74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after="0" w:line="240" w:lineRule="auto"/>
        <w:ind w:left="0" w:firstLine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2633B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</w:t>
      </w:r>
      <w:r w:rsidR="00B06E2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จัด</w:t>
      </w:r>
      <w:r w:rsidRPr="0082633B">
        <w:rPr>
          <w:rFonts w:ascii="Angsana New" w:hAnsi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:rsidR="00E56921" w:rsidRPr="00C73703" w:rsidRDefault="00E56921" w:rsidP="008E1342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2"/>
          <w:szCs w:val="32"/>
        </w:rPr>
      </w:pPr>
    </w:p>
    <w:p w:rsidR="00E56921" w:rsidRDefault="00E56921" w:rsidP="008E1342">
      <w:pPr>
        <w:pStyle w:val="BodyText2"/>
        <w:tabs>
          <w:tab w:val="left" w:pos="540"/>
          <w:tab w:val="left" w:pos="3735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82633B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82633B">
        <w:rPr>
          <w:rFonts w:ascii="Angsana New" w:hAnsi="Angsana New"/>
          <w:sz w:val="30"/>
          <w:szCs w:val="30"/>
        </w:rPr>
        <w:t>“</w:t>
      </w:r>
      <w:r w:rsidRPr="0082633B">
        <w:rPr>
          <w:rFonts w:ascii="Angsana New" w:hAnsi="Angsana New"/>
          <w:sz w:val="30"/>
          <w:szCs w:val="30"/>
          <w:cs/>
        </w:rPr>
        <w:t>กลุ่มบริษัท</w:t>
      </w:r>
      <w:r w:rsidRPr="0082633B">
        <w:rPr>
          <w:rFonts w:ascii="Angsana New" w:hAnsi="Angsana New"/>
          <w:sz w:val="30"/>
          <w:szCs w:val="30"/>
        </w:rPr>
        <w:t>”</w:t>
      </w:r>
      <w:r w:rsidRPr="0082633B">
        <w:rPr>
          <w:rFonts w:ascii="Angsana New" w:hAnsi="Angsana New"/>
          <w:sz w:val="30"/>
          <w:szCs w:val="30"/>
          <w:cs/>
        </w:rPr>
        <w:t xml:space="preserve">) </w:t>
      </w:r>
      <w:r w:rsidR="007D1B16" w:rsidRPr="0082633B">
        <w:rPr>
          <w:rFonts w:ascii="Angsana New" w:hAnsi="Angsana New"/>
          <w:sz w:val="30"/>
          <w:szCs w:val="30"/>
          <w:cs/>
        </w:rPr>
        <w:t>และส่วนได้เสียของกลุ่มบริษัทใน</w:t>
      </w:r>
      <w:r w:rsidR="00B06E2D" w:rsidRPr="0082633B">
        <w:rPr>
          <w:rFonts w:ascii="Angsana New" w:hAnsi="Angsana New"/>
          <w:sz w:val="30"/>
          <w:szCs w:val="30"/>
          <w:cs/>
        </w:rPr>
        <w:t>บริษัทร่วม</w:t>
      </w:r>
      <w:r w:rsidR="00B06E2D">
        <w:rPr>
          <w:rFonts w:ascii="Angsana New" w:hAnsi="Angsana New" w:hint="cs"/>
          <w:sz w:val="30"/>
          <w:szCs w:val="30"/>
          <w:cs/>
        </w:rPr>
        <w:t>และ</w:t>
      </w:r>
      <w:r w:rsidR="00D33EA7" w:rsidRPr="0082633B">
        <w:rPr>
          <w:rFonts w:ascii="Angsana New" w:hAnsi="Angsana New"/>
          <w:sz w:val="30"/>
          <w:szCs w:val="30"/>
          <w:cs/>
        </w:rPr>
        <w:t>การร่วมค้า</w:t>
      </w:r>
    </w:p>
    <w:p w:rsidR="00C73703" w:rsidRDefault="00C7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:rsidR="00121BD9" w:rsidRPr="000F4EE6" w:rsidRDefault="00121BD9" w:rsidP="00121BD9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0F4EE6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การรวมธุรกิจภายใต้การควบคุมเดียวกัน </w:t>
      </w:r>
    </w:p>
    <w:p w:rsidR="00121BD9" w:rsidRPr="00FF69A2" w:rsidRDefault="00121BD9" w:rsidP="00121BD9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sz w:val="30"/>
          <w:szCs w:val="30"/>
        </w:rPr>
      </w:pPr>
    </w:p>
    <w:p w:rsidR="00FF69A2" w:rsidRPr="00FF69A2" w:rsidRDefault="00FF69A2" w:rsidP="00FF69A2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FF69A2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FF69A2">
        <w:rPr>
          <w:rFonts w:ascii="Angsana New" w:hAnsi="Angsana New"/>
          <w:sz w:val="30"/>
          <w:szCs w:val="30"/>
          <w:cs/>
        </w:rPr>
        <w:t>บันทึก</w:t>
      </w:r>
      <w:r w:rsidRPr="00FF69A2">
        <w:rPr>
          <w:rFonts w:ascii="Angsana New" w:hAnsi="Angsana New" w:hint="cs"/>
          <w:sz w:val="30"/>
          <w:szCs w:val="30"/>
          <w:cs/>
        </w:rPr>
        <w:t>บัญชี</w:t>
      </w:r>
      <w:r w:rsidRPr="00FF69A2">
        <w:rPr>
          <w:rFonts w:ascii="Angsana New" w:hAnsi="Angsana New"/>
          <w:sz w:val="30"/>
          <w:szCs w:val="30"/>
          <w:cs/>
        </w:rPr>
        <w:t>โดย</w:t>
      </w:r>
      <w:r w:rsidRPr="00FF69A2">
        <w:rPr>
          <w:rFonts w:ascii="Angsana New" w:hAnsi="Angsana New" w:hint="cs"/>
          <w:sz w:val="30"/>
          <w:szCs w:val="30"/>
          <w:cs/>
        </w:rPr>
        <w:t>ใช้วิธี</w:t>
      </w:r>
      <w:r w:rsidRPr="00FF69A2">
        <w:rPr>
          <w:rFonts w:ascii="Angsana New" w:hAnsi="Angsana New"/>
          <w:sz w:val="30"/>
          <w:szCs w:val="30"/>
          <w:cs/>
        </w:rPr>
        <w:t>เสมือนว่าเป็นวิธีการรวมส่วน</w:t>
      </w:r>
      <w:r w:rsidRPr="00FF69A2">
        <w:rPr>
          <w:rFonts w:ascii="Angsana New" w:hAnsi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FF69A2">
        <w:rPr>
          <w:rFonts w:ascii="Angsana New" w:hAnsi="Angsana New"/>
          <w:sz w:val="30"/>
          <w:szCs w:val="30"/>
          <w:cs/>
        </w:rPr>
        <w:t>ทรัพย์และ</w:t>
      </w:r>
      <w:r w:rsidRPr="00FF69A2">
        <w:rPr>
          <w:rFonts w:ascii="Angsana New" w:hAnsi="Angsana New" w:hint="cs"/>
          <w:sz w:val="30"/>
          <w:szCs w:val="30"/>
          <w:cs/>
        </w:rPr>
        <w:t>หนี้สิน</w:t>
      </w:r>
      <w:r w:rsidRPr="00FF69A2">
        <w:rPr>
          <w:rFonts w:ascii="Angsana New" w:hAnsi="Angsana New"/>
          <w:sz w:val="30"/>
          <w:szCs w:val="30"/>
          <w:cs/>
        </w:rPr>
        <w:t>ของ</w:t>
      </w:r>
      <w:r w:rsidRPr="00FF69A2">
        <w:rPr>
          <w:rFonts w:ascii="Angsana New" w:hAnsi="Angsana New" w:hint="cs"/>
          <w:sz w:val="30"/>
          <w:szCs w:val="30"/>
          <w:cs/>
        </w:rPr>
        <w:t>ธุรกิจที่ถูกซื้อด้วย</w:t>
      </w:r>
      <w:r w:rsidRPr="00FF69A2">
        <w:rPr>
          <w:rFonts w:ascii="Angsana New" w:hAnsi="Angsana New"/>
          <w:sz w:val="30"/>
          <w:szCs w:val="30"/>
          <w:cs/>
        </w:rPr>
        <w:t>มูลค่าตามบัญชี</w:t>
      </w:r>
      <w:r w:rsidRPr="00FF69A2">
        <w:rPr>
          <w:rFonts w:ascii="Angsana New" w:hAnsi="Angsana New" w:hint="cs"/>
          <w:sz w:val="30"/>
          <w:szCs w:val="30"/>
          <w:cs/>
        </w:rPr>
        <w:t>ขอ</w:t>
      </w:r>
      <w:r w:rsidRPr="00FF69A2">
        <w:rPr>
          <w:rFonts w:ascii="Angsana New" w:hAnsi="Angsana New"/>
          <w:sz w:val="30"/>
          <w:szCs w:val="30"/>
          <w:cs/>
        </w:rPr>
        <w:t>ง</w:t>
      </w:r>
      <w:r w:rsidRPr="00FF69A2">
        <w:rPr>
          <w:rFonts w:ascii="Angsana New" w:hAnsi="Angsana New" w:hint="cs"/>
          <w:sz w:val="30"/>
          <w:szCs w:val="30"/>
          <w:cs/>
        </w:rPr>
        <w:t>ธุรกิจดังกล่าวตาม</w:t>
      </w:r>
      <w:r w:rsidRPr="00FF69A2">
        <w:rPr>
          <w:rFonts w:ascii="Angsana New" w:hAnsi="Angsana New"/>
          <w:sz w:val="30"/>
          <w:szCs w:val="30"/>
          <w:cs/>
        </w:rPr>
        <w:t>งบการเงินรวมของบริษัทใหญ่</w:t>
      </w:r>
      <w:r w:rsidRPr="00FF69A2">
        <w:rPr>
          <w:rFonts w:ascii="Angsana New" w:hAnsi="Angsana New" w:hint="cs"/>
          <w:sz w:val="30"/>
          <w:szCs w:val="30"/>
          <w:cs/>
        </w:rPr>
        <w:t>ในลำ</w:t>
      </w:r>
      <w:r w:rsidRPr="00FF69A2">
        <w:rPr>
          <w:rFonts w:ascii="Angsana New" w:hAnsi="Angsana New"/>
          <w:sz w:val="30"/>
          <w:szCs w:val="30"/>
          <w:cs/>
        </w:rPr>
        <w:t>ดับสูงสุด</w:t>
      </w:r>
      <w:r w:rsidRPr="00FF69A2">
        <w:rPr>
          <w:rFonts w:ascii="Angsana New" w:hAnsi="Angsana New" w:hint="cs"/>
          <w:sz w:val="30"/>
          <w:szCs w:val="30"/>
          <w:cs/>
        </w:rPr>
        <w:t xml:space="preserve"> </w:t>
      </w:r>
      <w:r w:rsidRPr="00FF69A2">
        <w:rPr>
          <w:rFonts w:ascii="Angsana New" w:hAnsi="Angsana New"/>
          <w:sz w:val="30"/>
          <w:szCs w:val="30"/>
          <w:cs/>
        </w:rPr>
        <w:t>ณ</w:t>
      </w:r>
      <w:r w:rsidRPr="00FF69A2">
        <w:rPr>
          <w:rFonts w:ascii="Angsana New" w:hAnsi="Angsana New"/>
          <w:sz w:val="30"/>
          <w:szCs w:val="30"/>
        </w:rPr>
        <w:t xml:space="preserve"> </w:t>
      </w:r>
      <w:r w:rsidRPr="00FF69A2">
        <w:rPr>
          <w:rFonts w:ascii="Angsana New" w:hAnsi="Angsana New" w:hint="cs"/>
          <w:sz w:val="30"/>
          <w:szCs w:val="30"/>
          <w:cs/>
        </w:rPr>
        <w:t xml:space="preserve">วันที่เกิดรายการ </w:t>
      </w:r>
      <w:r w:rsidRPr="00FF69A2">
        <w:rPr>
          <w:rFonts w:ascii="Angsana New" w:hAnsi="Angsana New"/>
          <w:sz w:val="30"/>
          <w:szCs w:val="30"/>
          <w:cs/>
        </w:rPr>
        <w:t>ส่วนต่างระหว่างมูลค่า</w:t>
      </w:r>
      <w:r w:rsidRPr="00FF69A2">
        <w:rPr>
          <w:rFonts w:ascii="Angsana New" w:hAnsi="Angsana New" w:hint="cs"/>
          <w:sz w:val="30"/>
          <w:szCs w:val="30"/>
          <w:cs/>
        </w:rPr>
        <w:t>สินทรัพย์สุทธิ</w:t>
      </w:r>
      <w:r w:rsidRPr="00FF69A2">
        <w:rPr>
          <w:rFonts w:ascii="Angsana New" w:hAnsi="Angsana New"/>
          <w:sz w:val="30"/>
          <w:szCs w:val="30"/>
          <w:cs/>
        </w:rPr>
        <w:t>ของ</w:t>
      </w:r>
      <w:r w:rsidRPr="00FF69A2">
        <w:rPr>
          <w:rFonts w:ascii="Angsana New" w:hAnsi="Angsana New" w:hint="cs"/>
          <w:sz w:val="30"/>
          <w:szCs w:val="30"/>
          <w:cs/>
        </w:rPr>
        <w:t>ธุรกิจที่ถูกนำม</w:t>
      </w:r>
      <w:r w:rsidRPr="00FF69A2">
        <w:rPr>
          <w:rFonts w:ascii="Angsana New" w:hAnsi="Angsana New"/>
          <w:sz w:val="30"/>
          <w:szCs w:val="30"/>
          <w:cs/>
        </w:rPr>
        <w:t>ารวมดังกล่าวกับค่าตอบแทน</w:t>
      </w:r>
      <w:r w:rsidRPr="00FF69A2">
        <w:rPr>
          <w:rFonts w:ascii="Angsana New" w:hAnsi="Angsana New" w:hint="cs"/>
          <w:sz w:val="30"/>
          <w:szCs w:val="30"/>
          <w:cs/>
        </w:rPr>
        <w:t>ที่จ่าย</w:t>
      </w:r>
      <w:r w:rsidRPr="00FF69A2">
        <w:rPr>
          <w:rFonts w:ascii="Angsana New" w:hAnsi="Angsana New"/>
          <w:sz w:val="30"/>
          <w:szCs w:val="30"/>
          <w:cs/>
        </w:rPr>
        <w:t>รับ</w:t>
      </w:r>
      <w:r w:rsidRPr="00FF69A2">
        <w:rPr>
          <w:rFonts w:ascii="Angsana New" w:hAnsi="Angsana New" w:hint="cs"/>
          <w:sz w:val="30"/>
          <w:szCs w:val="30"/>
          <w:cs/>
        </w:rPr>
        <w:t>รู้เป็น</w:t>
      </w:r>
      <w:r w:rsidRPr="00FF69A2">
        <w:rPr>
          <w:rFonts w:ascii="Angsana New" w:hAnsi="Angsana New"/>
          <w:sz w:val="30"/>
          <w:szCs w:val="30"/>
          <w:cs/>
        </w:rPr>
        <w:t>ส่วน</w:t>
      </w:r>
      <w:r w:rsidRPr="00FF69A2">
        <w:rPr>
          <w:rFonts w:ascii="Angsana New" w:hAnsi="Angsana New" w:hint="cs"/>
          <w:sz w:val="30"/>
          <w:szCs w:val="30"/>
          <w:cs/>
        </w:rPr>
        <w:t>เกินหรือ</w:t>
      </w:r>
      <w:r w:rsidRPr="00FF69A2">
        <w:rPr>
          <w:rFonts w:ascii="Angsana New" w:hAnsi="Angsana New"/>
          <w:sz w:val="30"/>
          <w:szCs w:val="30"/>
          <w:cs/>
        </w:rPr>
        <w:t>ส่วนขาดจากการรวมธุรกิจภาย</w:t>
      </w:r>
      <w:r w:rsidRPr="00FF69A2">
        <w:rPr>
          <w:rFonts w:ascii="Angsana New" w:hAnsi="Angsana New" w:hint="cs"/>
          <w:sz w:val="30"/>
          <w:szCs w:val="30"/>
          <w:cs/>
        </w:rPr>
        <w:t>ใต้การ</w:t>
      </w:r>
      <w:r w:rsidRPr="00FF69A2">
        <w:rPr>
          <w:rFonts w:ascii="Angsana New" w:hAnsi="Angsana New"/>
          <w:sz w:val="30"/>
          <w:szCs w:val="30"/>
          <w:cs/>
        </w:rPr>
        <w:t>ควบคุมเดียวกันในส่วนของ</w:t>
      </w:r>
      <w:r w:rsidRPr="00FF69A2">
        <w:rPr>
          <w:rFonts w:ascii="Angsana New" w:hAnsi="Angsana New" w:hint="cs"/>
          <w:sz w:val="30"/>
          <w:szCs w:val="30"/>
          <w:cs/>
        </w:rPr>
        <w:t>ผู้ถือหุ้น</w:t>
      </w:r>
      <w:r w:rsidRPr="00FF69A2">
        <w:rPr>
          <w:rFonts w:ascii="Angsana New" w:hAnsi="Angsana New"/>
          <w:sz w:val="30"/>
          <w:szCs w:val="30"/>
        </w:rPr>
        <w:t xml:space="preserve"> </w:t>
      </w:r>
      <w:r w:rsidRPr="00FF69A2">
        <w:rPr>
          <w:rFonts w:ascii="Angsana New" w:hAnsi="Angsana New"/>
          <w:sz w:val="30"/>
          <w:szCs w:val="30"/>
          <w:cs/>
        </w:rPr>
        <w:t>รายการส่วนเกิน</w:t>
      </w:r>
      <w:r w:rsidRPr="00FF69A2">
        <w:rPr>
          <w:rFonts w:ascii="Angsana New" w:hAnsi="Angsana New" w:hint="cs"/>
          <w:sz w:val="30"/>
          <w:szCs w:val="30"/>
          <w:cs/>
        </w:rPr>
        <w:t>หรือ</w:t>
      </w:r>
      <w:r w:rsidRPr="00FF69A2">
        <w:rPr>
          <w:rFonts w:ascii="Angsana New" w:hAnsi="Angsana New"/>
          <w:sz w:val="30"/>
          <w:szCs w:val="30"/>
          <w:cs/>
        </w:rPr>
        <w:t>ส่วนขาดจะถูก</w:t>
      </w:r>
      <w:r w:rsidRPr="00FF69A2">
        <w:rPr>
          <w:rFonts w:ascii="Angsana New" w:hAnsi="Angsana New" w:hint="cs"/>
          <w:sz w:val="30"/>
          <w:szCs w:val="30"/>
          <w:cs/>
        </w:rPr>
        <w:t>โอนไปยังกำไรสะสมเมื่อ</w:t>
      </w:r>
      <w:r w:rsidRPr="00FF69A2">
        <w:rPr>
          <w:rFonts w:ascii="Angsana New" w:hAnsi="Angsana New"/>
          <w:sz w:val="30"/>
          <w:szCs w:val="30"/>
          <w:cs/>
        </w:rPr>
        <w:t>มีการขายเงินลงทุน</w:t>
      </w:r>
      <w:r w:rsidRPr="00FF69A2">
        <w:rPr>
          <w:rFonts w:ascii="Angsana New" w:hAnsi="Angsana New" w:hint="cs"/>
          <w:sz w:val="30"/>
          <w:szCs w:val="30"/>
          <w:cs/>
        </w:rPr>
        <w:t>ในธุรกิจที่ซื้อ</w:t>
      </w:r>
      <w:r w:rsidRPr="00FF69A2">
        <w:rPr>
          <w:rFonts w:ascii="Angsana New" w:hAnsi="Angsana New"/>
          <w:sz w:val="30"/>
          <w:szCs w:val="30"/>
          <w:cs/>
        </w:rPr>
        <w:t>ดังกล่าวไป</w:t>
      </w:r>
      <w:r w:rsidRPr="00FF69A2">
        <w:rPr>
          <w:rFonts w:ascii="Angsana New" w:hAnsi="Angsana New" w:hint="cs"/>
          <w:sz w:val="30"/>
          <w:szCs w:val="30"/>
          <w:cs/>
        </w:rPr>
        <w:t xml:space="preserve"> </w:t>
      </w:r>
    </w:p>
    <w:p w:rsidR="00FF69A2" w:rsidRPr="00FF69A2" w:rsidRDefault="00FF69A2" w:rsidP="00FF69A2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sz w:val="30"/>
          <w:szCs w:val="30"/>
        </w:rPr>
      </w:pPr>
    </w:p>
    <w:p w:rsidR="00FF69A2" w:rsidRPr="00FF69A2" w:rsidRDefault="00FF69A2" w:rsidP="00FF69A2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FF69A2">
        <w:rPr>
          <w:rFonts w:ascii="Angsana New" w:hAnsi="Angsana New"/>
          <w:sz w:val="30"/>
          <w:szCs w:val="30"/>
          <w:cs/>
        </w:rPr>
        <w:t>ผลการดำเนินงานของ</w:t>
      </w:r>
      <w:r w:rsidRPr="00FF69A2">
        <w:rPr>
          <w:rFonts w:ascii="Angsana New" w:hAnsi="Angsana New" w:hint="cs"/>
          <w:sz w:val="30"/>
          <w:szCs w:val="30"/>
          <w:cs/>
        </w:rPr>
        <w:t>ธุรกิจที่ถูกซื้อ</w:t>
      </w:r>
      <w:r w:rsidRPr="00FF69A2">
        <w:rPr>
          <w:rFonts w:ascii="Angsana New" w:hAnsi="Angsana New"/>
          <w:sz w:val="30"/>
          <w:szCs w:val="30"/>
          <w:cs/>
        </w:rPr>
        <w:t>จะรวม</w:t>
      </w:r>
      <w:r w:rsidRPr="00FF69A2">
        <w:rPr>
          <w:rFonts w:ascii="Angsana New" w:hAnsi="Angsana New" w:hint="cs"/>
          <w:sz w:val="30"/>
          <w:szCs w:val="30"/>
          <w:cs/>
        </w:rPr>
        <w:t>อยู่ใน</w:t>
      </w:r>
      <w:r w:rsidRPr="00FF69A2">
        <w:rPr>
          <w:rFonts w:ascii="Angsana New" w:hAnsi="Angsana New"/>
          <w:sz w:val="30"/>
          <w:szCs w:val="30"/>
          <w:cs/>
        </w:rPr>
        <w:t>งบการเงินรวม</w:t>
      </w:r>
      <w:r w:rsidRPr="00FF69A2">
        <w:rPr>
          <w:rFonts w:ascii="Angsana New" w:hAnsi="Angsana New" w:hint="cs"/>
          <w:sz w:val="30"/>
          <w:szCs w:val="30"/>
          <w:cs/>
        </w:rPr>
        <w:t>ของผู้ซื้อ</w:t>
      </w:r>
      <w:r w:rsidRPr="00FF69A2">
        <w:rPr>
          <w:rFonts w:ascii="Angsana New" w:hAnsi="Angsana New"/>
          <w:sz w:val="30"/>
          <w:szCs w:val="30"/>
          <w:cs/>
        </w:rPr>
        <w:t>นับตั้งแต่วัน</w:t>
      </w:r>
      <w:r w:rsidRPr="00FF69A2">
        <w:rPr>
          <w:rFonts w:ascii="Angsana New" w:hAnsi="Angsana New" w:hint="cs"/>
          <w:sz w:val="30"/>
          <w:szCs w:val="30"/>
          <w:cs/>
        </w:rPr>
        <w:t>ที่ต้น</w:t>
      </w:r>
      <w:r w:rsidRPr="00FF69A2">
        <w:rPr>
          <w:rFonts w:ascii="Angsana New" w:hAnsi="Angsana New"/>
          <w:sz w:val="30"/>
          <w:szCs w:val="30"/>
          <w:cs/>
        </w:rPr>
        <w:t>งวดของงบการเงินเปรียบเทียบ</w:t>
      </w:r>
      <w:r w:rsidRPr="00FF69A2">
        <w:rPr>
          <w:rFonts w:ascii="Angsana New" w:hAnsi="Angsana New" w:hint="cs"/>
          <w:sz w:val="30"/>
          <w:szCs w:val="30"/>
          <w:cs/>
        </w:rPr>
        <w:t>หรือ</w:t>
      </w:r>
      <w:r w:rsidRPr="00FF69A2">
        <w:rPr>
          <w:rFonts w:ascii="Angsana New" w:hAnsi="Angsana New"/>
          <w:sz w:val="30"/>
          <w:szCs w:val="30"/>
          <w:cs/>
        </w:rPr>
        <w:t>วัน</w:t>
      </w:r>
      <w:r w:rsidRPr="00FF69A2">
        <w:rPr>
          <w:rFonts w:ascii="Angsana New" w:hAnsi="Angsana New" w:hint="cs"/>
          <w:sz w:val="30"/>
          <w:szCs w:val="30"/>
          <w:cs/>
        </w:rPr>
        <w:t>ที่ธุรกิจ</w:t>
      </w:r>
      <w:r w:rsidRPr="00FF69A2">
        <w:rPr>
          <w:rFonts w:ascii="Angsana New" w:hAnsi="Angsana New"/>
          <w:sz w:val="30"/>
          <w:szCs w:val="30"/>
          <w:cs/>
        </w:rPr>
        <w:t>เหล่านั้น</w:t>
      </w:r>
      <w:r w:rsidRPr="00FF69A2">
        <w:rPr>
          <w:rFonts w:ascii="Angsana New" w:hAnsi="Angsana New" w:hint="cs"/>
          <w:sz w:val="30"/>
          <w:szCs w:val="30"/>
          <w:cs/>
        </w:rPr>
        <w:t>อยู่ภายใต้การ</w:t>
      </w:r>
      <w:r w:rsidRPr="00FF69A2">
        <w:rPr>
          <w:rFonts w:ascii="Angsana New" w:hAnsi="Angsana New"/>
          <w:sz w:val="30"/>
          <w:szCs w:val="30"/>
          <w:cs/>
        </w:rPr>
        <w:t>ควบคุมเดียวกัน</w:t>
      </w:r>
      <w:r w:rsidRPr="00FF69A2">
        <w:rPr>
          <w:rFonts w:ascii="Angsana New" w:hAnsi="Angsana New" w:hint="cs"/>
          <w:sz w:val="30"/>
          <w:szCs w:val="30"/>
          <w:cs/>
        </w:rPr>
        <w:t>แล้ว</w:t>
      </w:r>
      <w:r w:rsidRPr="00FF69A2">
        <w:rPr>
          <w:rFonts w:ascii="Angsana New" w:hAnsi="Angsana New"/>
          <w:sz w:val="30"/>
          <w:szCs w:val="30"/>
          <w:cs/>
        </w:rPr>
        <w:t>แต่</w:t>
      </w:r>
      <w:r w:rsidRPr="00FF69A2">
        <w:rPr>
          <w:rFonts w:ascii="Angsana New" w:hAnsi="Angsana New" w:hint="cs"/>
          <w:sz w:val="30"/>
          <w:szCs w:val="30"/>
          <w:cs/>
        </w:rPr>
        <w:t>ระยะเวลาใดจะสั้นกว่า</w:t>
      </w:r>
      <w:r w:rsidRPr="00FF69A2">
        <w:rPr>
          <w:rFonts w:ascii="Angsana New" w:hAnsi="Angsana New"/>
          <w:sz w:val="30"/>
          <w:szCs w:val="30"/>
        </w:rPr>
        <w:t xml:space="preserve"> </w:t>
      </w:r>
      <w:r w:rsidRPr="00FF69A2">
        <w:rPr>
          <w:rFonts w:ascii="Angsana New" w:hAnsi="Angsana New"/>
          <w:sz w:val="30"/>
          <w:szCs w:val="30"/>
          <w:cs/>
        </w:rPr>
        <w:t>จนถึง</w:t>
      </w:r>
      <w:r w:rsidRPr="00FF69A2">
        <w:rPr>
          <w:rFonts w:ascii="Angsana New" w:hAnsi="Angsana New" w:hint="cs"/>
          <w:sz w:val="30"/>
          <w:szCs w:val="30"/>
          <w:cs/>
        </w:rPr>
        <w:t>วันที่การ</w:t>
      </w:r>
      <w:r w:rsidRPr="00FF69A2">
        <w:rPr>
          <w:rFonts w:ascii="Angsana New" w:hAnsi="Angsana New"/>
          <w:sz w:val="30"/>
          <w:szCs w:val="30"/>
          <w:cs/>
        </w:rPr>
        <w:t>ควบคุม</w:t>
      </w:r>
      <w:r w:rsidRPr="00FF69A2">
        <w:rPr>
          <w:rFonts w:ascii="Angsana New" w:hAnsi="Angsana New" w:hint="cs"/>
          <w:sz w:val="30"/>
          <w:szCs w:val="30"/>
          <w:cs/>
        </w:rPr>
        <w:t>สิ้น</w:t>
      </w:r>
      <w:r w:rsidRPr="00FF69A2">
        <w:rPr>
          <w:rFonts w:ascii="Angsana New" w:hAnsi="Angsana New"/>
          <w:sz w:val="30"/>
          <w:szCs w:val="30"/>
          <w:cs/>
        </w:rPr>
        <w:t>สุด</w:t>
      </w:r>
    </w:p>
    <w:p w:rsidR="00BA277D" w:rsidRPr="00FF69A2" w:rsidRDefault="00BA277D" w:rsidP="00C73703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sz w:val="30"/>
          <w:szCs w:val="30"/>
        </w:rPr>
      </w:pPr>
    </w:p>
    <w:p w:rsidR="00E56921" w:rsidRPr="0082633B" w:rsidRDefault="00E56921" w:rsidP="008E1342">
      <w:pPr>
        <w:pStyle w:val="BodyText2"/>
        <w:tabs>
          <w:tab w:val="left" w:pos="3735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2633B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:rsidR="00E56921" w:rsidRPr="00FF69A2" w:rsidRDefault="00E56921" w:rsidP="00C73703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sz w:val="30"/>
          <w:szCs w:val="30"/>
        </w:rPr>
      </w:pPr>
    </w:p>
    <w:p w:rsidR="00C26360" w:rsidRPr="0082633B" w:rsidRDefault="00534962" w:rsidP="00C26360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2633B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82633B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2633B">
        <w:rPr>
          <w:rFonts w:ascii="Angsana New" w:hAnsi="Angsana New"/>
          <w:sz w:val="30"/>
          <w:szCs w:val="30"/>
          <w:cs/>
        </w:rPr>
        <w:t xml:space="preserve">  การควบคุมเกิดขึ้นเมื่อ</w:t>
      </w:r>
      <w:r w:rsidRPr="0082633B">
        <w:rPr>
          <w:rFonts w:ascii="Angsana New" w:hAnsi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82633B">
        <w:rPr>
          <w:rFonts w:ascii="Angsana New" w:hAnsi="Angsana New"/>
          <w:sz w:val="30"/>
          <w:szCs w:val="30"/>
          <w:cs/>
        </w:rPr>
        <w:t xml:space="preserve">  งบการเงินของบริษัทย่อยได้รวมอยู่ในงบการเงินรวม </w:t>
      </w:r>
      <w:r w:rsidR="00555472" w:rsidRPr="0082633B">
        <w:rPr>
          <w:rFonts w:ascii="Angsana New" w:hAnsi="Angsana New"/>
          <w:sz w:val="30"/>
          <w:szCs w:val="30"/>
        </w:rPr>
        <w:t xml:space="preserve">  </w:t>
      </w:r>
      <w:r w:rsidRPr="0082633B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:rsidR="00BA277D" w:rsidRPr="00FF69A2" w:rsidRDefault="00BA277D" w:rsidP="00C73703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sz w:val="30"/>
          <w:szCs w:val="30"/>
        </w:rPr>
      </w:pPr>
    </w:p>
    <w:p w:rsidR="007D1B16" w:rsidRPr="0082633B" w:rsidRDefault="007D1B16" w:rsidP="007D1B16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2633B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:rsidR="007D1B16" w:rsidRPr="00FF69A2" w:rsidRDefault="007D1B16" w:rsidP="00C73703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sz w:val="30"/>
          <w:szCs w:val="30"/>
        </w:rPr>
      </w:pPr>
    </w:p>
    <w:p w:rsidR="007D1B16" w:rsidRPr="0082633B" w:rsidRDefault="007D1B16" w:rsidP="007D1B16">
      <w:pPr>
        <w:pStyle w:val="BodyText"/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2633B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A23E79" w:rsidRPr="00FF69A2" w:rsidRDefault="00A23E79" w:rsidP="00C73703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sz w:val="30"/>
          <w:szCs w:val="30"/>
        </w:rPr>
      </w:pPr>
    </w:p>
    <w:p w:rsidR="00534962" w:rsidRDefault="007D1B16" w:rsidP="007D1B16">
      <w:pPr>
        <w:pStyle w:val="BodyText2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82633B">
        <w:rPr>
          <w:rFonts w:ascii="Angsana New" w:hAnsi="Angsana New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4216CF" w:rsidRDefault="004216CF" w:rsidP="00C73703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sz w:val="30"/>
          <w:szCs w:val="30"/>
        </w:rPr>
      </w:pPr>
    </w:p>
    <w:p w:rsidR="00FF69A2" w:rsidRDefault="00FF69A2" w:rsidP="00C73703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sz w:val="30"/>
          <w:szCs w:val="30"/>
        </w:rPr>
      </w:pPr>
    </w:p>
    <w:p w:rsidR="00FF69A2" w:rsidRDefault="00FF69A2" w:rsidP="00C73703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sz w:val="30"/>
          <w:szCs w:val="30"/>
        </w:rPr>
      </w:pPr>
    </w:p>
    <w:p w:rsidR="00FF69A2" w:rsidRDefault="00FF69A2" w:rsidP="00C73703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sz w:val="30"/>
          <w:szCs w:val="30"/>
        </w:rPr>
      </w:pPr>
    </w:p>
    <w:p w:rsidR="00FF69A2" w:rsidRPr="00FF69A2" w:rsidRDefault="00FF69A2" w:rsidP="00C73703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sz w:val="30"/>
          <w:szCs w:val="30"/>
        </w:rPr>
      </w:pPr>
    </w:p>
    <w:p w:rsidR="0043336B" w:rsidRPr="0082633B" w:rsidRDefault="0043336B" w:rsidP="008E1342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2633B">
        <w:rPr>
          <w:rFonts w:ascii="Angsana New" w:hAnsi="Angsana New"/>
          <w:i/>
          <w:iCs/>
          <w:sz w:val="30"/>
          <w:szCs w:val="30"/>
          <w:cs/>
        </w:rPr>
        <w:lastRenderedPageBreak/>
        <w:t>การสูญเสียอำนาจควบคุม</w:t>
      </w:r>
      <w:r w:rsidRPr="0082633B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:rsidR="0043336B" w:rsidRPr="00FF69A2" w:rsidRDefault="0043336B" w:rsidP="00C73703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sz w:val="30"/>
          <w:szCs w:val="30"/>
        </w:rPr>
      </w:pPr>
    </w:p>
    <w:p w:rsidR="00C26360" w:rsidRDefault="00534962" w:rsidP="00C2636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82633B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</w:t>
      </w:r>
      <w:r w:rsidR="008B5CE2" w:rsidRPr="0082633B">
        <w:rPr>
          <w:rFonts w:ascii="Angsana New" w:hAnsi="Angsana New"/>
          <w:sz w:val="30"/>
          <w:szCs w:val="30"/>
          <w:cs/>
        </w:rPr>
        <w:t xml:space="preserve">ี่เกี่ยวข้องกับบริษัทย่อยนั้น </w:t>
      </w:r>
      <w:r w:rsidRPr="0082633B">
        <w:rPr>
          <w:rFonts w:ascii="Angsana New" w:hAnsi="Angsana New"/>
          <w:sz w:val="30"/>
          <w:szCs w:val="30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FF69A2" w:rsidRPr="0082633B" w:rsidRDefault="00FF69A2" w:rsidP="00C2636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:rsidR="007D1B16" w:rsidRPr="0082633B" w:rsidRDefault="007D1B16" w:rsidP="007D1B1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82633B">
        <w:rPr>
          <w:rFonts w:ascii="Angsana New" w:hAnsi="Angsana New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:rsidR="007D1B16" w:rsidRPr="0082633B" w:rsidRDefault="007D1B16" w:rsidP="007D1B16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0"/>
          <w:szCs w:val="30"/>
          <w:cs/>
        </w:rPr>
      </w:pPr>
    </w:p>
    <w:p w:rsidR="007D1B16" w:rsidRPr="0082633B" w:rsidRDefault="007D1B16" w:rsidP="007D1B1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2633B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</w:t>
      </w:r>
      <w:r w:rsidR="00FF69A2" w:rsidRPr="0082633B">
        <w:rPr>
          <w:rFonts w:ascii="Angsana New" w:hAnsi="Angsana New"/>
          <w:sz w:val="30"/>
          <w:szCs w:val="30"/>
          <w:cs/>
        </w:rPr>
        <w:t>บริษัทร่วม</w:t>
      </w:r>
      <w:r w:rsidR="00FF69A2">
        <w:rPr>
          <w:rFonts w:ascii="Angsana New" w:hAnsi="Angsana New" w:hint="cs"/>
          <w:sz w:val="30"/>
          <w:szCs w:val="30"/>
          <w:cs/>
        </w:rPr>
        <w:t>และ</w:t>
      </w:r>
      <w:r w:rsidR="00D33EA7" w:rsidRPr="0082633B">
        <w:rPr>
          <w:rFonts w:ascii="Angsana New" w:hAnsi="Angsana New"/>
          <w:sz w:val="30"/>
          <w:szCs w:val="30"/>
          <w:cs/>
        </w:rPr>
        <w:t>การร่วมค้า</w:t>
      </w:r>
    </w:p>
    <w:p w:rsidR="007D1B16" w:rsidRPr="0082633B" w:rsidRDefault="007D1B16" w:rsidP="007D1B16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0"/>
          <w:szCs w:val="30"/>
        </w:rPr>
      </w:pPr>
    </w:p>
    <w:p w:rsidR="007D1B16" w:rsidRPr="0082633B" w:rsidRDefault="007D1B16" w:rsidP="007D1B1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2633B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</w:t>
      </w:r>
      <w:r w:rsidR="008B5CE2" w:rsidRPr="0082633B">
        <w:rPr>
          <w:rFonts w:ascii="Angsana New" w:hAnsi="Angsana New"/>
          <w:sz w:val="30"/>
          <w:szCs w:val="30"/>
          <w:cs/>
        </w:rPr>
        <w:t>มหรือควบคุมร่วมในนโยบายดังกล่าว</w:t>
      </w:r>
      <w:r w:rsidRPr="0082633B">
        <w:rPr>
          <w:rFonts w:ascii="Angsana New" w:hAnsi="Angsana New"/>
          <w:sz w:val="30"/>
          <w:szCs w:val="30"/>
          <w:cs/>
        </w:rPr>
        <w:t xml:space="preserve"> การร่วมค้าเป็นการร่วมการงานที่กลุ่มบร</w:t>
      </w:r>
      <w:r w:rsidR="008B5CE2" w:rsidRPr="0082633B">
        <w:rPr>
          <w:rFonts w:ascii="Angsana New" w:hAnsi="Angsana New"/>
          <w:sz w:val="30"/>
          <w:szCs w:val="30"/>
          <w:cs/>
        </w:rPr>
        <w:t>ิษัทมีการควบคุมร่วมในการงานนั้น</w:t>
      </w:r>
      <w:r w:rsidR="008B5CE2" w:rsidRPr="0082633B">
        <w:rPr>
          <w:rFonts w:ascii="Angsana New" w:hAnsi="Angsana New"/>
          <w:sz w:val="30"/>
          <w:szCs w:val="30"/>
        </w:rPr>
        <w:t xml:space="preserve"> </w:t>
      </w:r>
      <w:r w:rsidRPr="0082633B">
        <w:rPr>
          <w:rFonts w:ascii="Angsana New" w:hAnsi="Angsana New"/>
          <w:sz w:val="30"/>
          <w:szCs w:val="30"/>
          <w:cs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:rsidR="007D1B16" w:rsidRPr="0082633B" w:rsidRDefault="007D1B16" w:rsidP="007D1B16">
      <w:pPr>
        <w:pStyle w:val="BodyText"/>
        <w:spacing w:after="0"/>
        <w:ind w:left="540"/>
        <w:jc w:val="both"/>
        <w:rPr>
          <w:rFonts w:ascii="Angsana New" w:hAnsi="Angsana New"/>
          <w:sz w:val="30"/>
          <w:szCs w:val="30"/>
        </w:rPr>
      </w:pPr>
    </w:p>
    <w:p w:rsidR="007D1B16" w:rsidRPr="0082633B" w:rsidRDefault="007D1B16" w:rsidP="008B5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633B">
        <w:rPr>
          <w:rFonts w:ascii="Angsana New" w:hAnsi="Angsana New"/>
          <w:sz w:val="30"/>
          <w:szCs w:val="30"/>
          <w:cs/>
        </w:rPr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  <w:r w:rsidRPr="0082633B">
        <w:rPr>
          <w:rFonts w:ascii="Angsana New" w:hAnsi="Angsana New"/>
          <w:sz w:val="30"/>
          <w:szCs w:val="30"/>
        </w:rPr>
        <w:t xml:space="preserve"> </w:t>
      </w:r>
    </w:p>
    <w:p w:rsidR="00BA277D" w:rsidRPr="0082633B" w:rsidRDefault="00BA277D" w:rsidP="007D1B16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:rsidR="00E56921" w:rsidRPr="00BA277D" w:rsidRDefault="00E56921" w:rsidP="008E1342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A277D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:rsidR="00E56921" w:rsidRPr="00BA277D" w:rsidRDefault="00E56921" w:rsidP="008E1342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1D1100" w:rsidRPr="00BA277D" w:rsidRDefault="00C26360" w:rsidP="00A23E79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eastAsia="EucrosiaUPCBold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="00F31C73" w:rsidRPr="00BA277D">
        <w:rPr>
          <w:rFonts w:ascii="Angsana New" w:hAnsi="Angsana New"/>
          <w:sz w:val="30"/>
          <w:szCs w:val="30"/>
        </w:rPr>
        <w:t xml:space="preserve"> </w:t>
      </w:r>
      <w:r w:rsidR="00F31C73" w:rsidRPr="00BA277D">
        <w:rPr>
          <w:rFonts w:ascii="Angsana New" w:hAnsi="Angsana New" w:hint="cs"/>
          <w:sz w:val="30"/>
          <w:szCs w:val="30"/>
          <w:cs/>
        </w:rPr>
        <w:t>กำไรและขาดทุนที่ยังไม่เกิดขึ้นจริงซึ่งเป็นผลมาจากรายการกับ</w:t>
      </w:r>
      <w:r w:rsidR="00FF69A2" w:rsidRPr="00BA277D">
        <w:rPr>
          <w:rFonts w:ascii="Angsana New" w:hAnsi="Angsana New" w:hint="cs"/>
          <w:sz w:val="30"/>
          <w:szCs w:val="30"/>
          <w:cs/>
        </w:rPr>
        <w:t>บริษัทร่วมและ</w:t>
      </w:r>
      <w:r w:rsidR="00F31C73" w:rsidRPr="00BA277D">
        <w:rPr>
          <w:rFonts w:ascii="Angsana New" w:hAnsi="Angsana New" w:hint="cs"/>
          <w:sz w:val="30"/>
          <w:szCs w:val="30"/>
          <w:cs/>
        </w:rPr>
        <w:t>การร่วมค้าถูกตัดรายการกับเงินลงทุนเท่าที่กลุ่มบริษัทมีส่วนได้เสียในกิจการที่ถูกลงทุนนั้น</w:t>
      </w:r>
    </w:p>
    <w:p w:rsidR="004216CF" w:rsidRDefault="004216CF" w:rsidP="00A23E79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FF69A2" w:rsidRDefault="00FF69A2" w:rsidP="00A23E79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FF69A2" w:rsidRDefault="00FF69A2" w:rsidP="00A23E79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FF69A2" w:rsidRPr="00BA277D" w:rsidRDefault="00FF69A2" w:rsidP="00A23E79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E56921" w:rsidRPr="00BA277D" w:rsidRDefault="00E56921" w:rsidP="00045F74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after="0" w:line="240" w:lineRule="auto"/>
        <w:ind w:left="0" w:firstLine="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A277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:rsidR="00E56921" w:rsidRPr="00BA277D" w:rsidRDefault="00E56921" w:rsidP="008E134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strike/>
          <w:sz w:val="30"/>
          <w:szCs w:val="30"/>
        </w:rPr>
      </w:pPr>
    </w:p>
    <w:p w:rsidR="00E56921" w:rsidRPr="00BA277D" w:rsidRDefault="00E56921" w:rsidP="008E1342">
      <w:pPr>
        <w:pStyle w:val="BodyText2"/>
        <w:tabs>
          <w:tab w:val="left" w:pos="540"/>
          <w:tab w:val="left" w:pos="3735"/>
        </w:tabs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A277D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E56921" w:rsidRPr="00BA277D" w:rsidRDefault="00E56921" w:rsidP="008E1342">
      <w:pPr>
        <w:pStyle w:val="BodyText2"/>
        <w:tabs>
          <w:tab w:val="left" w:pos="540"/>
          <w:tab w:val="left" w:pos="3735"/>
        </w:tabs>
        <w:ind w:left="540" w:firstLine="0"/>
        <w:jc w:val="thaiDistribute"/>
        <w:rPr>
          <w:rFonts w:ascii="Angsana New" w:hAnsi="Angsana New"/>
          <w:b/>
          <w:bCs/>
          <w:strike/>
          <w:sz w:val="30"/>
          <w:szCs w:val="30"/>
        </w:rPr>
      </w:pPr>
    </w:p>
    <w:p w:rsidR="008B5CE2" w:rsidRPr="00BA277D" w:rsidRDefault="008B5CE2" w:rsidP="008B5CE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BA277D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Pr="00BA277D">
        <w:rPr>
          <w:rFonts w:ascii="Angsana New" w:hAnsi="Angsana New"/>
          <w:sz w:val="30"/>
          <w:szCs w:val="30"/>
          <w:cs/>
        </w:rPr>
        <w:t>กลุ่มบริษัท โดยใช้อัตราแลกเปลี่ยน ณ วันที่เกิดรายการ</w:t>
      </w:r>
    </w:p>
    <w:p w:rsidR="00B30598" w:rsidRPr="00BA277D" w:rsidRDefault="00B30598" w:rsidP="008E1342">
      <w:pPr>
        <w:pStyle w:val="BodyText2"/>
        <w:tabs>
          <w:tab w:val="left" w:pos="540"/>
          <w:tab w:val="left" w:pos="3735"/>
        </w:tabs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8B5CE2" w:rsidRPr="00BA277D" w:rsidRDefault="008B5CE2" w:rsidP="008B5CE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</w:t>
      </w:r>
      <w:r w:rsidRPr="00BA277D">
        <w:rPr>
          <w:rFonts w:ascii="Angsana New" w:hAnsi="Angsana New" w:hint="cs"/>
          <w:sz w:val="30"/>
          <w:szCs w:val="30"/>
          <w:cs/>
        </w:rPr>
        <w:t>รายงาน</w:t>
      </w:r>
      <w:r w:rsidRPr="00BA277D">
        <w:rPr>
          <w:rFonts w:ascii="Angsana New" w:hAnsi="Angsana New"/>
          <w:sz w:val="30"/>
          <w:szCs w:val="30"/>
          <w:cs/>
        </w:rPr>
        <w:t xml:space="preserve"> แปลงค่าเป็น</w:t>
      </w:r>
      <w:r w:rsidRPr="00BA277D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BA277D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วันนั้น  </w:t>
      </w:r>
    </w:p>
    <w:p w:rsidR="008B5CE2" w:rsidRPr="00BA277D" w:rsidRDefault="008B5CE2" w:rsidP="008B5CE2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sz w:val="30"/>
          <w:szCs w:val="30"/>
        </w:rPr>
      </w:pPr>
    </w:p>
    <w:p w:rsidR="008B5CE2" w:rsidRPr="00BA277D" w:rsidRDefault="008B5CE2" w:rsidP="008B5CE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BA277D">
        <w:rPr>
          <w:rFonts w:ascii="Angsana New" w:hAnsi="Angsana New" w:hint="cs"/>
          <w:sz w:val="30"/>
          <w:szCs w:val="30"/>
          <w:cs/>
        </w:rPr>
        <w:t>ซึ่ง</w:t>
      </w:r>
      <w:r w:rsidRPr="00BA277D">
        <w:rPr>
          <w:rFonts w:ascii="Angsana New" w:hAnsi="Angsana New"/>
          <w:sz w:val="30"/>
          <w:szCs w:val="30"/>
          <w:cs/>
        </w:rPr>
        <w:t>บันทึกตามเกณฑ์ราคาทุนเดิม แปลงค่าเป็น</w:t>
      </w:r>
      <w:r w:rsidRPr="00BA277D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BA277D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:rsidR="008B5CE2" w:rsidRPr="00BA277D" w:rsidRDefault="008B5CE2" w:rsidP="008B5CE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:rsidR="008B5CE2" w:rsidRPr="00BA277D" w:rsidRDefault="008B5CE2" w:rsidP="008B5CE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:rsidR="00B30598" w:rsidRPr="00BA277D" w:rsidRDefault="00B30598" w:rsidP="008E1342">
      <w:pPr>
        <w:pStyle w:val="BodyText2"/>
        <w:tabs>
          <w:tab w:val="left" w:pos="540"/>
          <w:tab w:val="left" w:pos="3735"/>
        </w:tabs>
        <w:ind w:left="547" w:right="43" w:firstLine="0"/>
        <w:jc w:val="thaiDistribute"/>
        <w:rPr>
          <w:rFonts w:ascii="Angsana New" w:hAnsi="Angsana New"/>
          <w:sz w:val="30"/>
          <w:szCs w:val="30"/>
        </w:rPr>
      </w:pPr>
    </w:p>
    <w:p w:rsidR="00E56921" w:rsidRPr="00BA277D" w:rsidRDefault="00E56921" w:rsidP="00045F74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after="0" w:line="240" w:lineRule="auto"/>
        <w:ind w:left="0" w:firstLine="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A277D">
        <w:rPr>
          <w:rFonts w:ascii="Angsana New" w:hAnsi="Angsana New"/>
          <w:b/>
          <w:bCs/>
          <w:i/>
          <w:iCs/>
          <w:sz w:val="30"/>
          <w:szCs w:val="30"/>
          <w:cs/>
        </w:rPr>
        <w:t>ตราสารอนุพันธ์</w:t>
      </w:r>
      <w:r w:rsidRPr="00BA277D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</w:p>
    <w:p w:rsidR="00E56921" w:rsidRPr="00BA277D" w:rsidRDefault="00E56921" w:rsidP="008E1342">
      <w:pPr>
        <w:pStyle w:val="BodyText2"/>
        <w:tabs>
          <w:tab w:val="left" w:pos="540"/>
          <w:tab w:val="left" w:pos="3735"/>
        </w:tabs>
        <w:ind w:left="547" w:right="43" w:firstLine="0"/>
        <w:jc w:val="thaiDistribute"/>
        <w:rPr>
          <w:rFonts w:ascii="Angsana New" w:hAnsi="Angsana New"/>
          <w:sz w:val="30"/>
          <w:szCs w:val="30"/>
        </w:rPr>
      </w:pPr>
    </w:p>
    <w:p w:rsidR="00E56921" w:rsidRPr="00BA277D" w:rsidRDefault="00E56921" w:rsidP="008E1342">
      <w:pPr>
        <w:pStyle w:val="BodyText2"/>
        <w:tabs>
          <w:tab w:val="left" w:pos="540"/>
          <w:tab w:val="left" w:pos="3735"/>
        </w:tabs>
        <w:ind w:left="547" w:right="43" w:firstLine="0"/>
        <w:jc w:val="thaiDistribute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>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</w:t>
      </w:r>
      <w:r w:rsidR="00296D95" w:rsidRPr="00BA277D">
        <w:rPr>
          <w:rFonts w:ascii="Angsana New" w:hAnsi="Angsana New" w:hint="cs"/>
          <w:sz w:val="30"/>
          <w:szCs w:val="30"/>
          <w:cs/>
        </w:rPr>
        <w:t xml:space="preserve"> อัตราดอกเบี้ย </w:t>
      </w:r>
      <w:r w:rsidR="00843125" w:rsidRPr="00BA277D">
        <w:rPr>
          <w:rFonts w:ascii="Angsana New" w:hAnsi="Angsana New"/>
          <w:sz w:val="30"/>
          <w:szCs w:val="30"/>
          <w:cs/>
        </w:rPr>
        <w:t>ที่เกิดจากกิจกรรมดำเนินงาน</w:t>
      </w:r>
      <w:r w:rsidR="00296D95" w:rsidRPr="00BA277D">
        <w:rPr>
          <w:rFonts w:ascii="Angsana New" w:hAnsi="Angsana New" w:hint="cs"/>
          <w:sz w:val="30"/>
          <w:szCs w:val="30"/>
          <w:cs/>
        </w:rPr>
        <w:t xml:space="preserve"> กิจกรรมจัดหาเงิน</w:t>
      </w:r>
      <w:r w:rsidR="00FF69A2">
        <w:rPr>
          <w:rFonts w:ascii="Angsana New" w:hAnsi="Angsana New" w:hint="cs"/>
          <w:sz w:val="30"/>
          <w:szCs w:val="30"/>
          <w:cs/>
        </w:rPr>
        <w:t xml:space="preserve"> และกิจกรรมลงทุน</w:t>
      </w:r>
      <w:r w:rsidRPr="00BA277D">
        <w:rPr>
          <w:rFonts w:ascii="Angsana New" w:hAnsi="Angsana New"/>
          <w:sz w:val="30"/>
          <w:szCs w:val="30"/>
          <w:cs/>
        </w:rPr>
        <w:t xml:space="preserve"> ตราสารอนุพันธ์ไม่ได้มีไว้เพื่อค้า อย่างไรก็ตาม</w:t>
      </w:r>
      <w:r w:rsidR="00296D95" w:rsidRPr="00BA277D">
        <w:rPr>
          <w:rFonts w:ascii="Angsana New" w:hAnsi="Angsana New" w:hint="cs"/>
          <w:sz w:val="30"/>
          <w:szCs w:val="30"/>
          <w:cs/>
        </w:rPr>
        <w:t xml:space="preserve"> </w:t>
      </w:r>
      <w:r w:rsidRPr="00BA277D">
        <w:rPr>
          <w:rFonts w:ascii="Angsana New" w:hAnsi="Angsana New"/>
          <w:sz w:val="30"/>
          <w:szCs w:val="30"/>
          <w:cs/>
        </w:rPr>
        <w:t>ตราสารอนุพันธ์ที่ไม่เข้าเงื่อนไขการกำหนดให้เป็นเครื่องมือป้องกันความเสี่ยงถือเป็นรายการเพื่อค้า</w:t>
      </w:r>
    </w:p>
    <w:p w:rsidR="00BA277D" w:rsidRPr="00BA277D" w:rsidRDefault="00BA277D" w:rsidP="001D4E9E">
      <w:pPr>
        <w:pStyle w:val="BodyText2"/>
        <w:tabs>
          <w:tab w:val="left" w:pos="540"/>
          <w:tab w:val="left" w:pos="3735"/>
        </w:tabs>
        <w:ind w:left="547" w:right="43" w:firstLine="0"/>
        <w:jc w:val="thaiDistribute"/>
        <w:rPr>
          <w:rFonts w:ascii="Angsana New" w:hAnsi="Angsana New"/>
          <w:sz w:val="30"/>
          <w:szCs w:val="30"/>
        </w:rPr>
      </w:pPr>
    </w:p>
    <w:p w:rsidR="00C26360" w:rsidRDefault="00C26360" w:rsidP="001D4E9E">
      <w:pPr>
        <w:pStyle w:val="BodyText2"/>
        <w:tabs>
          <w:tab w:val="left" w:pos="540"/>
          <w:tab w:val="left" w:pos="3735"/>
        </w:tabs>
        <w:ind w:left="547" w:right="43" w:firstLine="0"/>
        <w:jc w:val="thaiDistribute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>ตราสารอนุพันธ์จะถูกบันทึกบัญชีเมื่อ</w:t>
      </w:r>
      <w:r w:rsidR="008B5CE2" w:rsidRPr="00BA277D">
        <w:rPr>
          <w:rFonts w:ascii="Angsana New" w:hAnsi="Angsana New"/>
          <w:sz w:val="30"/>
          <w:szCs w:val="30"/>
          <w:cs/>
        </w:rPr>
        <w:t xml:space="preserve">เริ่มแรกด้วยมูลค่ายุติธรรม </w:t>
      </w:r>
      <w:r w:rsidRPr="00BA277D">
        <w:rPr>
          <w:rFonts w:ascii="Angsana New" w:hAnsi="Angsana New"/>
          <w:sz w:val="30"/>
          <w:szCs w:val="30"/>
          <w:cs/>
        </w:rPr>
        <w:t>ค่าใช้จ่ายที่เกิดจากการทำรายการดังกล่าวบันทึกในกำไรหรือขาดทุนเมื่อเกิดขึ้น  การวัดมูลค่าใหม่ภายหลังการบันทึกครั้งแรกใช้มูลค่ายุติธรรม  กำไรหรือขาดทุนจากการวัดมูลค่าใหม่</w:t>
      </w:r>
      <w:r w:rsidR="00FF69A2">
        <w:rPr>
          <w:rFonts w:ascii="Angsana New" w:hAnsi="Angsana New" w:hint="cs"/>
          <w:sz w:val="30"/>
          <w:szCs w:val="30"/>
          <w:cs/>
        </w:rPr>
        <w:t>ให้เป็นมูลค่ายุติธรรม</w:t>
      </w:r>
      <w:r w:rsidRPr="00BA277D">
        <w:rPr>
          <w:rFonts w:ascii="Angsana New" w:hAnsi="Angsana New"/>
          <w:sz w:val="30"/>
          <w:szCs w:val="30"/>
          <w:cs/>
        </w:rPr>
        <w:t>บันทึกในกำไรหรือขาดทุนทันที</w:t>
      </w:r>
    </w:p>
    <w:p w:rsidR="00BA277D" w:rsidRDefault="00BA277D" w:rsidP="001D4E9E">
      <w:pPr>
        <w:pStyle w:val="BodyText2"/>
        <w:tabs>
          <w:tab w:val="left" w:pos="540"/>
          <w:tab w:val="left" w:pos="3735"/>
        </w:tabs>
        <w:ind w:left="547" w:right="43" w:firstLine="0"/>
        <w:jc w:val="thaiDistribute"/>
        <w:rPr>
          <w:rFonts w:ascii="Angsana New" w:hAnsi="Angsana New"/>
          <w:sz w:val="30"/>
          <w:szCs w:val="30"/>
        </w:rPr>
      </w:pPr>
    </w:p>
    <w:p w:rsidR="00C26360" w:rsidRPr="00FF14D9" w:rsidRDefault="00C26360" w:rsidP="00C26360">
      <w:pPr>
        <w:pStyle w:val="BodyText2"/>
        <w:tabs>
          <w:tab w:val="left" w:pos="540"/>
          <w:tab w:val="left" w:pos="3735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FF14D9">
        <w:rPr>
          <w:rFonts w:ascii="Angsana New" w:hAnsi="Angsana New"/>
          <w:sz w:val="30"/>
          <w:szCs w:val="30"/>
          <w:cs/>
        </w:rPr>
        <w:t>หากมีราคาตลาด มูลค่ายุติธรรมของสัญญาซื้อขายเงินตราต่างประเทศล่วงหน้าถือตามราคาตลาดของสัญญาล่วงหน้า ณ วันที่ใ</w:t>
      </w:r>
      <w:r w:rsidR="00E05B6E">
        <w:rPr>
          <w:rFonts w:ascii="Angsana New" w:hAnsi="Angsana New"/>
          <w:sz w:val="30"/>
          <w:szCs w:val="30"/>
          <w:cs/>
        </w:rPr>
        <w:t xml:space="preserve">นรายงาน ในกรณีที่ไม่มีราคาตลาด </w:t>
      </w:r>
      <w:r w:rsidRPr="00FF14D9">
        <w:rPr>
          <w:rFonts w:ascii="Angsana New" w:hAnsi="Angsana New"/>
          <w:sz w:val="30"/>
          <w:szCs w:val="30"/>
          <w:cs/>
        </w:rPr>
        <w:t>ประมาณมูลค่ายุติธรรม</w:t>
      </w:r>
      <w:r w:rsidR="00843125" w:rsidRPr="00FF14D9">
        <w:rPr>
          <w:rFonts w:ascii="Angsana New" w:hAnsi="Angsana New"/>
          <w:sz w:val="30"/>
          <w:szCs w:val="30"/>
          <w:cs/>
        </w:rPr>
        <w:t>โดยใช้ราคาล่วงหน้าของสัญญาในลักษณะเดียวกันและครบกำหนดในวันเดียวกัน ณ วันที่รายงาน</w:t>
      </w:r>
      <w:r w:rsidRPr="00FF14D9">
        <w:rPr>
          <w:rFonts w:ascii="Angsana New" w:hAnsi="Angsana New"/>
          <w:sz w:val="30"/>
          <w:szCs w:val="30"/>
          <w:cs/>
        </w:rPr>
        <w:t xml:space="preserve"> </w:t>
      </w:r>
    </w:p>
    <w:p w:rsidR="00015422" w:rsidRDefault="00015422" w:rsidP="00C26360">
      <w:pPr>
        <w:pStyle w:val="BodyText2"/>
        <w:tabs>
          <w:tab w:val="left" w:pos="540"/>
          <w:tab w:val="left" w:pos="3735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FF69A2" w:rsidRDefault="00FF69A2" w:rsidP="00C26360">
      <w:pPr>
        <w:pStyle w:val="BodyText2"/>
        <w:tabs>
          <w:tab w:val="left" w:pos="540"/>
          <w:tab w:val="left" w:pos="3735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:rsidR="00E1338E" w:rsidRDefault="00E13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E56921" w:rsidRPr="009E61A8" w:rsidRDefault="00E56921" w:rsidP="00045F74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after="0" w:line="240" w:lineRule="auto"/>
        <w:ind w:left="0" w:firstLine="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E61A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:rsidR="00E56921" w:rsidRPr="009E61A8" w:rsidRDefault="00E56921" w:rsidP="008E1342">
      <w:pPr>
        <w:pStyle w:val="BodyText2"/>
        <w:tabs>
          <w:tab w:val="left" w:pos="540"/>
          <w:tab w:val="left" w:pos="3735"/>
        </w:tabs>
        <w:ind w:left="547" w:right="43" w:firstLine="0"/>
        <w:jc w:val="thaiDistribute"/>
        <w:rPr>
          <w:rFonts w:ascii="Angsana New" w:hAnsi="Angsana New"/>
          <w:sz w:val="30"/>
          <w:szCs w:val="30"/>
        </w:rPr>
      </w:pPr>
    </w:p>
    <w:p w:rsidR="00E56921" w:rsidRPr="009E61A8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E61A8">
        <w:rPr>
          <w:rFonts w:ascii="Angsana New" w:hAnsi="Angsana New"/>
          <w:sz w:val="30"/>
          <w:szCs w:val="30"/>
        </w:rPr>
        <w:tab/>
      </w:r>
      <w:r w:rsidRPr="009E61A8">
        <w:rPr>
          <w:rFonts w:ascii="Angsana New" w:hAnsi="Angsana New"/>
          <w:spacing w:val="-6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</w:t>
      </w:r>
      <w:r w:rsidR="00C26360" w:rsidRPr="009E61A8">
        <w:rPr>
          <w:rFonts w:ascii="Angsana New" w:hAnsi="Angsana New"/>
          <w:spacing w:val="-6"/>
          <w:sz w:val="30"/>
          <w:szCs w:val="30"/>
          <w:cs/>
        </w:rPr>
        <w:t xml:space="preserve">                   </w:t>
      </w:r>
      <w:r w:rsidR="00FF69A2">
        <w:rPr>
          <w:rFonts w:ascii="Angsana New" w:hAnsi="Angsana New" w:hint="cs"/>
          <w:spacing w:val="-6"/>
          <w:sz w:val="30"/>
          <w:szCs w:val="30"/>
          <w:cs/>
        </w:rPr>
        <w:t>ระยะสั้น</w:t>
      </w:r>
      <w:r w:rsidRPr="009E61A8">
        <w:rPr>
          <w:rFonts w:ascii="Angsana New" w:hAnsi="Angsana New"/>
          <w:sz w:val="30"/>
          <w:szCs w:val="30"/>
          <w:cs/>
        </w:rPr>
        <w:t xml:space="preserve">ที่มีสภาพคล่องสูง </w:t>
      </w:r>
    </w:p>
    <w:p w:rsidR="001D4E9E" w:rsidRPr="009E61A8" w:rsidRDefault="001D4E9E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E56921" w:rsidRPr="009E61A8" w:rsidRDefault="00E56921" w:rsidP="00045F74">
      <w:pPr>
        <w:pStyle w:val="BodyText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after="0" w:line="240" w:lineRule="auto"/>
        <w:ind w:left="0" w:firstLine="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E61A8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:rsidR="00E56921" w:rsidRPr="009E61A8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26360" w:rsidRPr="009E61A8" w:rsidRDefault="00C26360" w:rsidP="00B3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9E61A8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  <w:r w:rsidRPr="009E61A8">
        <w:rPr>
          <w:rFonts w:ascii="Angsana New" w:hAnsi="Angsana New"/>
          <w:sz w:val="30"/>
          <w:szCs w:val="30"/>
        </w:rPr>
        <w:t xml:space="preserve"> </w:t>
      </w:r>
    </w:p>
    <w:p w:rsidR="00C26360" w:rsidRPr="009E61A8" w:rsidRDefault="00C26360" w:rsidP="00B3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</w:p>
    <w:p w:rsidR="00C26360" w:rsidRPr="009E61A8" w:rsidRDefault="00C26360" w:rsidP="00B3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line="240" w:lineRule="auto"/>
        <w:ind w:left="547" w:hanging="7"/>
        <w:jc w:val="thaiDistribute"/>
        <w:rPr>
          <w:rFonts w:ascii="Angsana New" w:hAnsi="Angsana New"/>
          <w:color w:val="000000"/>
          <w:sz w:val="30"/>
          <w:szCs w:val="30"/>
        </w:rPr>
      </w:pPr>
      <w:r w:rsidRPr="009E61A8">
        <w:rPr>
          <w:rFonts w:ascii="Angsana New" w:hAnsi="Angsana New"/>
          <w:color w:val="000000"/>
          <w:spacing w:val="-2"/>
          <w:sz w:val="30"/>
          <w:szCs w:val="30"/>
          <w:cs/>
        </w:rPr>
        <w:t>ค่าเผื่อหนี้สงสัยจะสูญบันทึกตามหลักเกณฑ์อายุหนี้ที่เกินกำหนดชำระ</w:t>
      </w:r>
      <w:r w:rsidRPr="009E61A8">
        <w:rPr>
          <w:rFonts w:ascii="Angsana New" w:hAnsi="Angsana New"/>
          <w:color w:val="000000"/>
          <w:sz w:val="30"/>
          <w:szCs w:val="30"/>
          <w:cs/>
        </w:rPr>
        <w:t>และการพิจารณาแผนการชำระหนี้ในอนาคต ลูกหนี้จะถูกตัดจำหน่ายบัญชีเมื่อทราบว่าเป็นหนี้สูญ</w:t>
      </w:r>
    </w:p>
    <w:p w:rsidR="00B30598" w:rsidRPr="009E61A8" w:rsidRDefault="00B30598" w:rsidP="00C26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56921" w:rsidRPr="009E61A8" w:rsidRDefault="00E56921" w:rsidP="00045F74">
      <w:pPr>
        <w:pStyle w:val="BodyText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after="0" w:line="240" w:lineRule="auto"/>
        <w:ind w:left="0" w:firstLine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E61A8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:rsidR="00E56921" w:rsidRPr="009E61A8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B30598" w:rsidRDefault="00E56921" w:rsidP="00826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82633B">
        <w:rPr>
          <w:rFonts w:ascii="Angsana New" w:hAnsi="Angsana New"/>
          <w:sz w:val="30"/>
          <w:szCs w:val="30"/>
        </w:rPr>
        <w:tab/>
      </w:r>
      <w:r w:rsidR="0082633B" w:rsidRPr="00A16DBB">
        <w:rPr>
          <w:rFonts w:ascii="Angsana New" w:hAnsi="Angsana New"/>
          <w:sz w:val="30"/>
          <w:szCs w:val="30"/>
          <w:cs/>
        </w:rPr>
        <w:t>สินค้าคงเหลือ</w:t>
      </w:r>
      <w:r w:rsidR="0082633B" w:rsidRPr="0082633B">
        <w:rPr>
          <w:rFonts w:ascii="Angsana New" w:hAnsi="Angsana New"/>
          <w:sz w:val="30"/>
          <w:szCs w:val="30"/>
          <w:cs/>
        </w:rPr>
        <w:t>วัดมูลค่าด้วย</w:t>
      </w:r>
      <w:r w:rsidR="0082633B" w:rsidRPr="00A16DBB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82633B" w:rsidRPr="009E61A8" w:rsidRDefault="0082633B" w:rsidP="00826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p w:rsidR="00E56921" w:rsidRPr="009E61A8" w:rsidRDefault="00E56921" w:rsidP="009E6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E61A8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 ต้นทุนสินค้าประกอบด้วย</w:t>
      </w:r>
      <w:r w:rsidR="00FF69A2">
        <w:rPr>
          <w:rFonts w:ascii="Angsana New" w:hAnsi="Angsana New" w:hint="cs"/>
          <w:sz w:val="30"/>
          <w:szCs w:val="30"/>
          <w:cs/>
        </w:rPr>
        <w:t>ราคา</w:t>
      </w:r>
      <w:r w:rsidR="00664406">
        <w:rPr>
          <w:rFonts w:ascii="Angsana New" w:hAnsi="Angsana New" w:hint="cs"/>
          <w:sz w:val="30"/>
          <w:szCs w:val="30"/>
          <w:cs/>
        </w:rPr>
        <w:t>ทุน</w:t>
      </w:r>
      <w:r w:rsidRPr="009E61A8">
        <w:rPr>
          <w:rFonts w:ascii="Angsana New" w:hAnsi="Angsana New"/>
          <w:sz w:val="30"/>
          <w:szCs w:val="30"/>
          <w:cs/>
        </w:rPr>
        <w:t>ที่ซื้อ ต้นทุน</w:t>
      </w:r>
      <w:r w:rsidR="00D94F5A" w:rsidRPr="009E61A8">
        <w:rPr>
          <w:rFonts w:ascii="Angsana New" w:hAnsi="Angsana New"/>
          <w:sz w:val="30"/>
          <w:szCs w:val="30"/>
          <w:cs/>
        </w:rPr>
        <w:t>แปลงสภาพ</w:t>
      </w:r>
      <w:r w:rsidRPr="009E61A8">
        <w:rPr>
          <w:rFonts w:ascii="Angsana New" w:hAnsi="Angsana New"/>
          <w:sz w:val="30"/>
          <w:szCs w:val="30"/>
          <w:cs/>
        </w:rPr>
        <w:t>หรือต้นทุนอื่นเพื่อให้สินค</w:t>
      </w:r>
      <w:r w:rsidR="009E61A8" w:rsidRPr="009E61A8">
        <w:rPr>
          <w:rFonts w:ascii="Angsana New" w:hAnsi="Angsana New"/>
          <w:sz w:val="30"/>
          <w:szCs w:val="30"/>
          <w:cs/>
        </w:rPr>
        <w:t>้าอยู่ในสถานที่และสภาพปัจจุบัน</w:t>
      </w:r>
      <w:r w:rsidR="009E61A8" w:rsidRPr="009E61A8">
        <w:rPr>
          <w:rFonts w:ascii="Angsana New" w:hAnsi="Angsana New"/>
          <w:sz w:val="30"/>
          <w:szCs w:val="30"/>
        </w:rPr>
        <w:t xml:space="preserve"> </w:t>
      </w:r>
      <w:r w:rsidRPr="009E61A8">
        <w:rPr>
          <w:rFonts w:ascii="Angsana New" w:hAnsi="Angsana New"/>
          <w:sz w:val="30"/>
          <w:szCs w:val="30"/>
          <w:cs/>
        </w:rPr>
        <w:t>ในกรณีของสินค้าสำเร็จรูปและสินค้าระหว่างผลิตที่ผลิตเอง ต้นทุนสินค้าคำนวณโดยการปันส่วนของค่าโสหุ้ยการผลิตอย่างเหมาะสม โดยคำนึงถึงระดับกำลังการผลิตตามปกติ</w:t>
      </w:r>
      <w:r w:rsidRPr="009E61A8">
        <w:rPr>
          <w:rFonts w:ascii="Angsana New" w:hAnsi="Angsana New"/>
          <w:sz w:val="30"/>
          <w:szCs w:val="30"/>
        </w:rPr>
        <w:t xml:space="preserve"> </w:t>
      </w:r>
      <w:r w:rsidRPr="009E61A8">
        <w:rPr>
          <w:rFonts w:ascii="Angsana New" w:hAnsi="Angsana New"/>
          <w:sz w:val="30"/>
          <w:szCs w:val="30"/>
          <w:cs/>
        </w:rPr>
        <w:t xml:space="preserve"> </w:t>
      </w:r>
    </w:p>
    <w:p w:rsidR="00E56921" w:rsidRPr="009E61A8" w:rsidRDefault="00E56921" w:rsidP="009E6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56921" w:rsidRPr="009E61A8" w:rsidRDefault="00E56921" w:rsidP="009E6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E61A8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9E61A8" w:rsidRPr="009E61A8">
        <w:rPr>
          <w:rFonts w:ascii="Angsana New" w:hAnsi="Angsana New" w:hint="cs"/>
          <w:sz w:val="30"/>
          <w:szCs w:val="30"/>
          <w:cs/>
        </w:rPr>
        <w:t>โดยประมาณ</w:t>
      </w:r>
      <w:r w:rsidRPr="009E61A8">
        <w:rPr>
          <w:rFonts w:ascii="Angsana New" w:hAnsi="Angsana New"/>
          <w:sz w:val="30"/>
          <w:szCs w:val="30"/>
          <w:cs/>
        </w:rPr>
        <w:t xml:space="preserve">ในการขาย </w:t>
      </w:r>
    </w:p>
    <w:p w:rsidR="004216CF" w:rsidRPr="009E61A8" w:rsidRDefault="004216CF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56921" w:rsidRPr="00BA277D" w:rsidRDefault="00E56921" w:rsidP="00045F74">
      <w:pPr>
        <w:pStyle w:val="BodyText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after="0" w:line="240" w:lineRule="auto"/>
        <w:ind w:left="0" w:firstLine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A277D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:rsidR="00E56921" w:rsidRPr="00BA277D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:rsidR="00EC3F25" w:rsidRPr="00BA277D" w:rsidRDefault="00EC3F25" w:rsidP="00EC3F25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A277D">
        <w:rPr>
          <w:rFonts w:ascii="Angsana New" w:hAnsi="Angsana New"/>
          <w:i/>
          <w:iCs/>
          <w:sz w:val="30"/>
          <w:szCs w:val="30"/>
          <w:cs/>
          <w:lang w:val="th-TH"/>
        </w:rPr>
        <w:t>เงินลงทุน</w:t>
      </w:r>
      <w:r w:rsidRPr="00BA277D">
        <w:rPr>
          <w:rFonts w:ascii="Angsana New" w:hAnsi="Angsana New"/>
          <w:i/>
          <w:iCs/>
          <w:sz w:val="30"/>
          <w:szCs w:val="30"/>
          <w:cs/>
        </w:rPr>
        <w:t>ใน</w:t>
      </w:r>
      <w:r w:rsidR="00763CA9" w:rsidRPr="00BA277D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="00763CA9" w:rsidRPr="00BA277D">
        <w:rPr>
          <w:rFonts w:ascii="Angsana New" w:hAnsi="Angsana New"/>
          <w:i/>
          <w:iCs/>
          <w:sz w:val="30"/>
          <w:szCs w:val="30"/>
        </w:rPr>
        <w:t xml:space="preserve"> </w:t>
      </w:r>
      <w:r w:rsidR="00FF69A2" w:rsidRPr="00BA277D">
        <w:rPr>
          <w:rFonts w:ascii="Angsana New" w:hAnsi="Angsana New"/>
          <w:i/>
          <w:iCs/>
          <w:sz w:val="30"/>
          <w:szCs w:val="30"/>
          <w:cs/>
        </w:rPr>
        <w:t>บริษัทร่วม</w:t>
      </w:r>
      <w:r w:rsidR="00FF69A2" w:rsidRPr="00BA277D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BA277D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:rsidR="00EC3F25" w:rsidRPr="00BA277D" w:rsidRDefault="00EC3F25" w:rsidP="00EC3F25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E56921" w:rsidRPr="00BA277D" w:rsidRDefault="00763CA9" w:rsidP="00BA277D">
      <w:pPr>
        <w:tabs>
          <w:tab w:val="clear" w:pos="227"/>
          <w:tab w:val="clear" w:pos="454"/>
          <w:tab w:val="clear" w:pos="3742"/>
          <w:tab w:val="left" w:pos="540"/>
          <w:tab w:val="left" w:pos="3735"/>
        </w:tabs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BA277D">
        <w:rPr>
          <w:rFonts w:ascii="Angsana New" w:hAnsi="Angsana New"/>
          <w:spacing w:val="-6"/>
          <w:sz w:val="30"/>
          <w:szCs w:val="30"/>
          <w:cs/>
        </w:rPr>
        <w:t>เงินลงทุนในบริษัทย่อย</w:t>
      </w:r>
      <w:r w:rsidRPr="00BA277D">
        <w:rPr>
          <w:rFonts w:ascii="Angsana New" w:hAnsi="Angsana New"/>
          <w:spacing w:val="-6"/>
          <w:sz w:val="30"/>
          <w:szCs w:val="30"/>
        </w:rPr>
        <w:t xml:space="preserve"> </w:t>
      </w:r>
      <w:r w:rsidR="00FF69A2" w:rsidRPr="00BA277D">
        <w:rPr>
          <w:rFonts w:ascii="Angsana New" w:hAnsi="Angsana New"/>
          <w:spacing w:val="-6"/>
          <w:sz w:val="30"/>
          <w:szCs w:val="30"/>
          <w:cs/>
        </w:rPr>
        <w:t>บริษัทร่วม</w:t>
      </w:r>
      <w:r w:rsidR="00FF69A2" w:rsidRPr="00BA277D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BA277D">
        <w:rPr>
          <w:rFonts w:ascii="Angsana New" w:hAnsi="Angsana New"/>
          <w:spacing w:val="-6"/>
          <w:sz w:val="30"/>
          <w:szCs w:val="30"/>
          <w:cs/>
        </w:rPr>
        <w:t>การร่วมค้า</w:t>
      </w:r>
      <w:r w:rsidRPr="00BA277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C3F25" w:rsidRPr="00BA277D">
        <w:rPr>
          <w:rFonts w:ascii="Angsana New" w:hAnsi="Angsana New"/>
          <w:spacing w:val="-6"/>
          <w:sz w:val="30"/>
          <w:szCs w:val="30"/>
          <w:cs/>
        </w:rPr>
        <w:t>ในงบการเงินเฉพาะกิจการของบริษัท บันทึกบัญชีโดยใช้วิธีราคาทุน</w:t>
      </w:r>
      <w:r w:rsidR="00E05B6E" w:rsidRPr="00BA277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EC3F25" w:rsidRPr="00BA277D">
        <w:rPr>
          <w:rFonts w:ascii="Angsana New" w:hAnsi="Angsana New"/>
          <w:spacing w:val="-6"/>
          <w:sz w:val="30"/>
          <w:szCs w:val="30"/>
          <w:cs/>
        </w:rPr>
        <w:t>ส่วนการบันทึกบัญชีเงินลงทุนในบริษัทร่วมและการร่วมค้า ในงบการเงินรวมใช้วิธีส่วนได้เสีย</w:t>
      </w:r>
      <w:r w:rsidR="00E56921" w:rsidRPr="00BA277D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:rsidR="00015422" w:rsidRDefault="00015422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:rsidR="00FF69A2" w:rsidRDefault="00FF69A2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:rsidR="00E56921" w:rsidRPr="00BA277D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A277D">
        <w:rPr>
          <w:rFonts w:ascii="Angsana New" w:hAnsi="Angsana New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:rsidR="00E56921" w:rsidRPr="00BA277D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line="240" w:lineRule="auto"/>
        <w:ind w:left="540"/>
        <w:jc w:val="both"/>
        <w:rPr>
          <w:rFonts w:ascii="Angsana New" w:hAnsi="Angsana New"/>
          <w:spacing w:val="-6"/>
          <w:sz w:val="30"/>
          <w:szCs w:val="30"/>
        </w:rPr>
      </w:pPr>
    </w:p>
    <w:p w:rsidR="00DF432D" w:rsidRPr="00BA277D" w:rsidRDefault="00E56921" w:rsidP="001D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BA277D">
        <w:rPr>
          <w:rFonts w:ascii="Angsana New" w:hAnsi="Angsana New"/>
          <w:spacing w:val="-6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:rsidR="00F31C73" w:rsidRPr="00BA277D" w:rsidRDefault="00F31C73" w:rsidP="00C26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line="240" w:lineRule="auto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C26360" w:rsidRPr="00BA277D" w:rsidRDefault="00C26360" w:rsidP="0083231C">
      <w:pPr>
        <w:tabs>
          <w:tab w:val="clear" w:pos="227"/>
          <w:tab w:val="clear" w:pos="454"/>
          <w:tab w:val="clear" w:pos="3742"/>
          <w:tab w:val="left" w:pos="540"/>
          <w:tab w:val="left" w:pos="3735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BA277D">
        <w:rPr>
          <w:rFonts w:ascii="Angsana New" w:hAnsi="Angsana New"/>
          <w:spacing w:val="-6"/>
          <w:sz w:val="30"/>
          <w:szCs w:val="30"/>
          <w:cs/>
        </w:rPr>
        <w:t>ในกรณีที่</w:t>
      </w:r>
      <w:r w:rsidR="009E61A8" w:rsidRPr="00BA277D">
        <w:rPr>
          <w:rFonts w:ascii="Angsana New" w:hAnsi="Angsana New" w:hint="cs"/>
          <w:spacing w:val="-6"/>
          <w:sz w:val="30"/>
          <w:szCs w:val="30"/>
          <w:cs/>
        </w:rPr>
        <w:t>กลุ่มบริษัท</w:t>
      </w:r>
      <w:r w:rsidRPr="00BA277D">
        <w:rPr>
          <w:rFonts w:ascii="Angsana New" w:hAnsi="Angsana New"/>
          <w:spacing w:val="-6"/>
          <w:sz w:val="30"/>
          <w:szCs w:val="30"/>
          <w:cs/>
        </w:rPr>
        <w:t>จำหน่ายเงินลงทุนที่ถืออยู่</w:t>
      </w:r>
      <w:r w:rsidR="00843125" w:rsidRPr="00BA277D">
        <w:rPr>
          <w:rFonts w:ascii="Angsana New" w:hAnsi="Angsana New"/>
          <w:spacing w:val="-6"/>
          <w:sz w:val="30"/>
          <w:szCs w:val="30"/>
          <w:cs/>
        </w:rPr>
        <w:t>บางส่วน</w:t>
      </w:r>
      <w:r w:rsidR="000F4EE6" w:rsidRPr="00BA277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A277D">
        <w:rPr>
          <w:rFonts w:ascii="Angsana New" w:hAnsi="Angsana New"/>
          <w:spacing w:val="-6"/>
          <w:sz w:val="30"/>
          <w:szCs w:val="30"/>
          <w:cs/>
        </w:rPr>
        <w:t>การคำนวณต้นทุนสำหรับเงินลงทุนที่จำหน่ายไปและเงินลงทุน</w:t>
      </w:r>
      <w:r w:rsidRPr="0083231C">
        <w:rPr>
          <w:rFonts w:ascii="Angsana New" w:hAnsi="Angsana New"/>
          <w:spacing w:val="-6"/>
          <w:sz w:val="30"/>
          <w:szCs w:val="30"/>
          <w:cs/>
        </w:rPr>
        <w:t>ที่ยังถืออยู่ใช้วิธีถัวเฉลี่ยถ่วงน้ำหนัก</w:t>
      </w:r>
      <w:r w:rsidRPr="0083231C">
        <w:rPr>
          <w:rFonts w:ascii="Angsana New" w:hAnsi="Angsana New"/>
          <w:spacing w:val="-6"/>
          <w:sz w:val="30"/>
          <w:szCs w:val="30"/>
        </w:rPr>
        <w:t xml:space="preserve"> </w:t>
      </w:r>
      <w:r w:rsidR="009E61A8" w:rsidRPr="0083231C">
        <w:rPr>
          <w:rFonts w:ascii="Angsana New" w:hAnsi="Angsana New" w:hint="cs"/>
          <w:spacing w:val="-6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:rsidR="00C73703" w:rsidRDefault="00C7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43336B" w:rsidRPr="00BA277D" w:rsidRDefault="0043336B" w:rsidP="00045F74">
      <w:pPr>
        <w:pStyle w:val="BodyText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after="0" w:line="240" w:lineRule="auto"/>
        <w:ind w:left="0" w:firstLine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A277D">
        <w:rPr>
          <w:rFonts w:ascii="Angsana New" w:hAnsi="Angsana New"/>
          <w:b/>
          <w:bCs/>
          <w:i/>
          <w:iCs/>
          <w:sz w:val="30"/>
          <w:szCs w:val="30"/>
          <w:cs/>
        </w:rPr>
        <w:t>อาคารและอุปกรณ์</w:t>
      </w:r>
    </w:p>
    <w:p w:rsidR="00121BD9" w:rsidRPr="00C73703" w:rsidRDefault="00121BD9" w:rsidP="00121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121BD9" w:rsidRPr="00BA277D" w:rsidRDefault="00121BD9" w:rsidP="0012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A277D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:rsidR="00E56921" w:rsidRPr="00C73703" w:rsidRDefault="00E56921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i/>
          <w:iCs/>
          <w:sz w:val="28"/>
          <w:szCs w:val="28"/>
        </w:rPr>
      </w:pPr>
    </w:p>
    <w:p w:rsidR="00E56921" w:rsidRPr="00BA277D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A277D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E56921" w:rsidRPr="00C73703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E56921" w:rsidRPr="00BA277D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>อาคารและอุปกรณ์</w:t>
      </w:r>
      <w:r w:rsidR="00A23E79" w:rsidRPr="00BA277D">
        <w:rPr>
          <w:rFonts w:ascii="Angsana New" w:hAnsi="Angsana New" w:hint="cs"/>
          <w:sz w:val="30"/>
          <w:szCs w:val="30"/>
          <w:cs/>
        </w:rPr>
        <w:t>วัดมูลค่า</w:t>
      </w:r>
      <w:r w:rsidRPr="00BA277D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  <w:r w:rsidRPr="00BA277D">
        <w:rPr>
          <w:rFonts w:ascii="Angsana New" w:hAnsi="Angsana New"/>
          <w:sz w:val="30"/>
          <w:szCs w:val="30"/>
        </w:rPr>
        <w:t xml:space="preserve"> </w:t>
      </w:r>
      <w:r w:rsidRPr="00BA277D">
        <w:rPr>
          <w:rFonts w:ascii="Angsana New" w:hAnsi="Angsana New"/>
          <w:sz w:val="30"/>
          <w:szCs w:val="30"/>
          <w:cs/>
        </w:rPr>
        <w:tab/>
      </w:r>
    </w:p>
    <w:p w:rsidR="00E56921" w:rsidRPr="00C73703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E56921" w:rsidRPr="00BA277D" w:rsidRDefault="00C26360" w:rsidP="00260B85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A277D">
        <w:rPr>
          <w:rFonts w:ascii="Angsana New" w:hAnsi="Angsana New" w:cs="Angsana New"/>
          <w:sz w:val="30"/>
          <w:szCs w:val="30"/>
          <w:cs/>
        </w:rPr>
        <w:t>ราคาทุน</w:t>
      </w:r>
      <w:r w:rsidR="00843125" w:rsidRPr="00BA277D">
        <w:rPr>
          <w:rFonts w:ascii="Angsana New" w:hAnsi="Angsana New" w:cs="Angsana New"/>
          <w:sz w:val="30"/>
          <w:szCs w:val="30"/>
          <w:cs/>
        </w:rPr>
        <w:t>หมาย</w:t>
      </w:r>
      <w:r w:rsidRPr="00BA277D">
        <w:rPr>
          <w:rFonts w:ascii="Angsana New" w:hAnsi="Angsana New" w:cs="Angsana New"/>
          <w:sz w:val="30"/>
          <w:szCs w:val="30"/>
          <w:cs/>
        </w:rPr>
        <w:t>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BA277D">
        <w:rPr>
          <w:rFonts w:ascii="Angsana New" w:hAnsi="Angsana New" w:cs="Angsana New"/>
          <w:sz w:val="30"/>
          <w:szCs w:val="30"/>
        </w:rPr>
        <w:t xml:space="preserve"> </w:t>
      </w:r>
      <w:r w:rsidRPr="00BA277D">
        <w:rPr>
          <w:rFonts w:ascii="Angsana New" w:hAnsi="Angsana New" w:cs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BA277D">
        <w:rPr>
          <w:rFonts w:ascii="Angsana New" w:hAnsi="Angsana New" w:cs="Angsana New"/>
          <w:sz w:val="30"/>
          <w:szCs w:val="30"/>
        </w:rPr>
        <w:t xml:space="preserve"> </w:t>
      </w:r>
      <w:r w:rsidRPr="00BA277D">
        <w:rPr>
          <w:rFonts w:ascii="Angsana New" w:hAnsi="Angsana New" w:cs="Angsana New"/>
          <w:sz w:val="30"/>
          <w:szCs w:val="30"/>
          <w:cs/>
        </w:rPr>
        <w:t>การขนย้าย</w:t>
      </w:r>
      <w:r w:rsidRPr="00BA277D">
        <w:rPr>
          <w:rFonts w:ascii="Angsana New" w:hAnsi="Angsana New" w:cs="Angsana New"/>
          <w:sz w:val="30"/>
          <w:szCs w:val="30"/>
        </w:rPr>
        <w:t xml:space="preserve"> </w:t>
      </w:r>
      <w:r w:rsidRPr="00BA277D">
        <w:rPr>
          <w:rFonts w:ascii="Angsana New" w:hAnsi="Angsana New" w:cs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</w:t>
      </w:r>
      <w:r w:rsidR="005F4A99" w:rsidRPr="00BA277D">
        <w:rPr>
          <w:rFonts w:ascii="Angsana New" w:hAnsi="Angsana New" w:cs="Angsana New"/>
          <w:sz w:val="30"/>
          <w:szCs w:val="30"/>
          <w:cs/>
        </w:rPr>
        <w:t xml:space="preserve">ต์แวร์นั้นให้ถือว่า </w:t>
      </w:r>
      <w:r w:rsidRPr="00BA277D">
        <w:rPr>
          <w:rFonts w:ascii="Angsana New" w:hAnsi="Angsana New" w:cs="Angsana New"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:rsidR="00B30598" w:rsidRPr="00C73703" w:rsidRDefault="00B30598" w:rsidP="00B30598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:rsidR="00C26360" w:rsidRPr="00BA277D" w:rsidRDefault="00C26360" w:rsidP="00C26360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BA277D">
        <w:rPr>
          <w:rFonts w:ascii="Angsana New" w:eastAsia="Times New Roman" w:hAnsi="Angsana New" w:cs="Angsana New"/>
          <w:color w:val="auto"/>
          <w:sz w:val="30"/>
          <w:szCs w:val="30"/>
          <w:cs/>
        </w:rPr>
        <w:t>ส่วนประกอบของรายการ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BA277D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</w:p>
    <w:p w:rsidR="00BA277D" w:rsidRPr="00C73703" w:rsidRDefault="00BA277D" w:rsidP="008E1342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E56921" w:rsidRPr="00BA277D" w:rsidRDefault="00E56921" w:rsidP="008E1342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BA277D">
        <w:rPr>
          <w:rFonts w:ascii="Angsana New" w:hAnsi="Angsana New" w:cs="Angsana New"/>
          <w:color w:val="auto"/>
          <w:sz w:val="30"/>
          <w:szCs w:val="30"/>
          <w:cs/>
        </w:rPr>
        <w:t xml:space="preserve">กำไรหรือขาดทุนจากการจำหน่ายอาคารและอุปกรณ์ คือผลต่างระหว่างสิ่งตอบแทนสุทธิที่ได้รับจากการจำหน่ายกับมูลค่าตามบัญชีของอาคารและอุปกรณ์ </w:t>
      </w:r>
      <w:r w:rsidR="00794DB9" w:rsidRPr="00BA277D">
        <w:rPr>
          <w:rFonts w:ascii="Angsana New" w:hAnsi="Angsana New" w:cs="Angsana New" w:hint="cs"/>
          <w:color w:val="auto"/>
          <w:sz w:val="30"/>
          <w:szCs w:val="30"/>
          <w:cs/>
        </w:rPr>
        <w:t>โดยรับรู้ในกำไรหรือขาดทุน</w:t>
      </w:r>
    </w:p>
    <w:p w:rsidR="004216CF" w:rsidRDefault="004216CF" w:rsidP="00121BD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:rsidR="00FF69A2" w:rsidRDefault="00FF69A2" w:rsidP="00121BD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:rsidR="00FF69A2" w:rsidRDefault="00FF69A2" w:rsidP="00121BD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:rsidR="00FF69A2" w:rsidRDefault="00FF69A2" w:rsidP="00121BD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:rsidR="00FF69A2" w:rsidRDefault="00FF69A2" w:rsidP="00121BD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:rsidR="00FF69A2" w:rsidRDefault="00FF69A2" w:rsidP="00121BD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:rsidR="00FF69A2" w:rsidRPr="00C73703" w:rsidRDefault="00FF69A2" w:rsidP="00121BD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</w:p>
    <w:p w:rsidR="00E56921" w:rsidRPr="008C2681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C2681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สินทรัพย์ที่เช่า</w:t>
      </w:r>
    </w:p>
    <w:p w:rsidR="00E56921" w:rsidRPr="00C73703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246A85" w:rsidRDefault="00C26360" w:rsidP="00C26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73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C2681">
        <w:rPr>
          <w:rFonts w:ascii="Angsana New" w:hAnsi="Angsana New"/>
          <w:sz w:val="30"/>
          <w:szCs w:val="30"/>
          <w:cs/>
        </w:rPr>
        <w:t xml:space="preserve"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</w:t>
      </w:r>
      <w:r w:rsidR="00940AB6" w:rsidRPr="008C2681">
        <w:rPr>
          <w:rFonts w:ascii="Angsana New" w:hAnsi="Angsana New"/>
          <w:sz w:val="30"/>
          <w:szCs w:val="30"/>
          <w:cs/>
        </w:rPr>
        <w:t>ส่วน</w:t>
      </w:r>
      <w:r w:rsidRPr="008C2681">
        <w:rPr>
          <w:rFonts w:ascii="Angsana New" w:hAnsi="Angsana New"/>
          <w:sz w:val="30"/>
          <w:szCs w:val="30"/>
          <w:cs/>
        </w:rPr>
        <w:t>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Pr="008C2681">
        <w:rPr>
          <w:rFonts w:ascii="Angsana New" w:hAnsi="Angsana New"/>
          <w:sz w:val="30"/>
          <w:szCs w:val="30"/>
        </w:rPr>
        <w:t> </w:t>
      </w:r>
      <w:r w:rsidRPr="008C2681">
        <w:rPr>
          <w:rFonts w:ascii="Angsana New" w:hAnsi="Angsana New"/>
          <w:sz w:val="30"/>
          <w:szCs w:val="30"/>
          <w:cs/>
        </w:rPr>
        <w:t>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</w:t>
      </w:r>
      <w:r w:rsidR="00997D30" w:rsidRPr="00A23E79">
        <w:rPr>
          <w:rFonts w:ascii="Angsana New" w:hAnsi="Angsana New" w:hint="cs"/>
          <w:sz w:val="30"/>
          <w:szCs w:val="30"/>
          <w:cs/>
        </w:rPr>
        <w:t>กำไรหรือขาดทุน</w:t>
      </w:r>
    </w:p>
    <w:p w:rsidR="00C73703" w:rsidRDefault="00C7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:rsidR="00E56921" w:rsidRPr="008C2681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C2681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E56921" w:rsidRPr="008C2681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E910AE" w:rsidRDefault="00C26360" w:rsidP="00E910AE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8C2681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</w:t>
      </w:r>
      <w:r w:rsidR="005F4A99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มบัญชีของรายการอาคารและอุปกรณ์ </w:t>
      </w:r>
      <w:r w:rsidRPr="008C2681">
        <w:rPr>
          <w:rFonts w:ascii="Angsana New" w:eastAsia="Times New Roman" w:hAnsi="Angsana New" w:cs="Angsana New"/>
          <w:color w:val="auto"/>
          <w:sz w:val="30"/>
          <w:szCs w:val="30"/>
          <w:cs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</w:t>
      </w:r>
      <w:r w:rsidR="005F4A99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่ายตามมูลค่าตามบัญชี </w:t>
      </w:r>
      <w:r w:rsidRPr="008C2681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ต้นทุนที่เกิดขึ้นในการซ่อมบำรุงอาคารและอุปกรณ์ที่เกิดขึ้นเป็นประจำจะรับ</w:t>
      </w:r>
      <w:r w:rsidR="00E910AE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รู้ในกำไรหรือขาดทุนเมื่อเกิดขึ้</w:t>
      </w:r>
      <w:r w:rsidR="00E910AE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:rsidR="00E910AE" w:rsidRPr="00E910AE" w:rsidRDefault="00E910AE" w:rsidP="00E910AE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:rsidR="00E56921" w:rsidRPr="008C2681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C2681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E56921" w:rsidRPr="008C2681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56921" w:rsidRPr="008C2681" w:rsidRDefault="00C26360" w:rsidP="00B30598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C2681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Pr="008C2681">
        <w:rPr>
          <w:rFonts w:ascii="Angsana New" w:hAnsi="Angsana New" w:cs="Angsana New"/>
          <w:sz w:val="30"/>
          <w:szCs w:val="30"/>
        </w:rPr>
        <w:t xml:space="preserve"> </w:t>
      </w:r>
      <w:r w:rsidRPr="008C2681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260B85" w:rsidRDefault="00260B85" w:rsidP="00C26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C26360" w:rsidRPr="00BA277D" w:rsidRDefault="00C26360" w:rsidP="00C26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คำนวณโดยวิธีเส้นตรงตามเกณฑ์อายุการใช้งานโดยประมาณของส่</w:t>
      </w:r>
      <w:r w:rsidR="005F4A99" w:rsidRPr="00BA277D">
        <w:rPr>
          <w:rFonts w:ascii="Angsana New" w:hAnsi="Angsana New"/>
          <w:sz w:val="30"/>
          <w:szCs w:val="30"/>
          <w:cs/>
        </w:rPr>
        <w:t>วนประกอบของสินทรัพย์แต่ละรายการ</w:t>
      </w:r>
      <w:r w:rsidR="005F4A99" w:rsidRPr="00BA277D">
        <w:rPr>
          <w:rFonts w:ascii="Angsana New" w:hAnsi="Angsana New"/>
          <w:sz w:val="30"/>
          <w:szCs w:val="30"/>
        </w:rPr>
        <w:t xml:space="preserve"> </w:t>
      </w:r>
      <w:r w:rsidRPr="00BA277D">
        <w:rPr>
          <w:rFonts w:ascii="Angsana New" w:hAnsi="Angsana New"/>
          <w:sz w:val="30"/>
          <w:szCs w:val="30"/>
          <w:cs/>
        </w:rPr>
        <w:t>ประมาณการอายุการ</w:t>
      </w:r>
      <w:r w:rsidR="009E6342" w:rsidRPr="00BA277D">
        <w:rPr>
          <w:rFonts w:ascii="Angsana New" w:hAnsi="Angsana New"/>
          <w:sz w:val="30"/>
          <w:szCs w:val="30"/>
          <w:cs/>
        </w:rPr>
        <w:t>ให้ประโยชน์</w:t>
      </w:r>
      <w:r w:rsidRPr="00BA277D">
        <w:rPr>
          <w:rFonts w:ascii="Angsana New" w:hAnsi="Angsana New"/>
          <w:sz w:val="30"/>
          <w:szCs w:val="30"/>
          <w:cs/>
        </w:rPr>
        <w:t xml:space="preserve">ของสินทรัพย์แสดงได้ดังนี้ </w:t>
      </w:r>
    </w:p>
    <w:p w:rsidR="00E56921" w:rsidRPr="00BA277D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8" w:type="dxa"/>
        <w:tblInd w:w="450" w:type="dxa"/>
        <w:tblLook w:val="0000" w:firstRow="0" w:lastRow="0" w:firstColumn="0" w:lastColumn="0" w:noHBand="0" w:noVBand="0"/>
      </w:tblPr>
      <w:tblGrid>
        <w:gridCol w:w="6958"/>
        <w:gridCol w:w="1195"/>
        <w:gridCol w:w="675"/>
      </w:tblGrid>
      <w:tr w:rsidR="00E56921" w:rsidRPr="00BA277D" w:rsidTr="00FF69A2">
        <w:tc>
          <w:tcPr>
            <w:tcW w:w="6958" w:type="dxa"/>
            <w:vAlign w:val="bottom"/>
          </w:tcPr>
          <w:p w:rsidR="00E56921" w:rsidRPr="00BA277D" w:rsidRDefault="00E56921" w:rsidP="00C6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-86" w:hanging="445"/>
              <w:rPr>
                <w:rFonts w:ascii="Angsana New" w:hAnsi="Angsana New"/>
                <w:sz w:val="30"/>
                <w:szCs w:val="30"/>
                <w:cs/>
              </w:rPr>
            </w:pPr>
            <w:r w:rsidRPr="00BA277D">
              <w:rPr>
                <w:rFonts w:ascii="Angsana New" w:hAnsi="Angsana New"/>
                <w:sz w:val="30"/>
                <w:szCs w:val="30"/>
                <w:cs/>
              </w:rPr>
              <w:t>โรงงาน เครื่องจักร อุปกรณ์</w:t>
            </w:r>
            <w:r w:rsidR="00D94F5A" w:rsidRPr="00BA277D">
              <w:rPr>
                <w:rFonts w:ascii="Angsana New" w:hAnsi="Angsana New"/>
                <w:sz w:val="30"/>
                <w:szCs w:val="30"/>
                <w:cs/>
              </w:rPr>
              <w:t>และเครื่องมือ เครื่องใช้โรงงาน</w:t>
            </w:r>
          </w:p>
        </w:tc>
        <w:tc>
          <w:tcPr>
            <w:tcW w:w="1195" w:type="dxa"/>
          </w:tcPr>
          <w:p w:rsidR="00E56921" w:rsidRPr="00BA277D" w:rsidRDefault="00E56921" w:rsidP="00900BBB">
            <w:pPr>
              <w:tabs>
                <w:tab w:val="clear" w:pos="907"/>
                <w:tab w:val="left" w:pos="782"/>
              </w:tabs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277D">
              <w:rPr>
                <w:rFonts w:ascii="Angsana New" w:hAnsi="Angsana New"/>
                <w:sz w:val="30"/>
                <w:szCs w:val="30"/>
              </w:rPr>
              <w:t xml:space="preserve">         5 - 2</w:t>
            </w:r>
            <w:r w:rsidRPr="00BA277D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675" w:type="dxa"/>
          </w:tcPr>
          <w:p w:rsidR="00E56921" w:rsidRPr="00BA277D" w:rsidRDefault="00E56921" w:rsidP="0084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A277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56921" w:rsidRPr="00BA277D" w:rsidTr="00FF69A2">
        <w:tc>
          <w:tcPr>
            <w:tcW w:w="6958" w:type="dxa"/>
            <w:vAlign w:val="bottom"/>
          </w:tcPr>
          <w:p w:rsidR="00E56921" w:rsidRPr="00BA277D" w:rsidRDefault="00E56921" w:rsidP="00C6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-86" w:hanging="445"/>
              <w:rPr>
                <w:rFonts w:ascii="Angsana New" w:hAnsi="Angsana New"/>
                <w:sz w:val="30"/>
                <w:szCs w:val="30"/>
                <w:cs/>
              </w:rPr>
            </w:pPr>
            <w:r w:rsidRPr="00BA277D">
              <w:rPr>
                <w:rFonts w:ascii="Angsana New" w:hAnsi="Angsana New"/>
                <w:sz w:val="30"/>
                <w:szCs w:val="30"/>
                <w:cs/>
              </w:rPr>
              <w:t>อาคาร และส่วนปรับปรุงอาคาร</w:t>
            </w:r>
          </w:p>
        </w:tc>
        <w:tc>
          <w:tcPr>
            <w:tcW w:w="1195" w:type="dxa"/>
          </w:tcPr>
          <w:p w:rsidR="00E56921" w:rsidRPr="00BA277D" w:rsidRDefault="00E56921" w:rsidP="00900BBB">
            <w:pPr>
              <w:tabs>
                <w:tab w:val="clear" w:pos="907"/>
                <w:tab w:val="left" w:pos="782"/>
              </w:tabs>
              <w:ind w:right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277D">
              <w:rPr>
                <w:rFonts w:ascii="Angsana New" w:hAnsi="Angsana New"/>
                <w:sz w:val="30"/>
                <w:szCs w:val="30"/>
              </w:rPr>
              <w:t>5 - 20</w:t>
            </w:r>
          </w:p>
        </w:tc>
        <w:tc>
          <w:tcPr>
            <w:tcW w:w="675" w:type="dxa"/>
          </w:tcPr>
          <w:p w:rsidR="00E56921" w:rsidRPr="00BA277D" w:rsidRDefault="00E56921" w:rsidP="0084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A277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56921" w:rsidRPr="00BA277D" w:rsidTr="00FF69A2">
        <w:tc>
          <w:tcPr>
            <w:tcW w:w="6958" w:type="dxa"/>
            <w:vAlign w:val="bottom"/>
          </w:tcPr>
          <w:p w:rsidR="00E56921" w:rsidRPr="00BA277D" w:rsidRDefault="00E56921" w:rsidP="00C6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-86" w:hanging="445"/>
              <w:rPr>
                <w:rFonts w:ascii="Angsana New" w:hAnsi="Angsana New"/>
                <w:sz w:val="30"/>
                <w:szCs w:val="30"/>
                <w:cs/>
              </w:rPr>
            </w:pPr>
            <w:r w:rsidRPr="00BA277D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:rsidR="00E56921" w:rsidRPr="00BA277D" w:rsidRDefault="00E56921" w:rsidP="00900BBB">
            <w:pPr>
              <w:tabs>
                <w:tab w:val="clear" w:pos="907"/>
                <w:tab w:val="left" w:pos="782"/>
              </w:tabs>
              <w:ind w:right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277D">
              <w:rPr>
                <w:rFonts w:ascii="Angsana New" w:hAnsi="Angsana New"/>
                <w:sz w:val="30"/>
                <w:szCs w:val="30"/>
              </w:rPr>
              <w:t>5 - 20</w:t>
            </w:r>
          </w:p>
        </w:tc>
        <w:tc>
          <w:tcPr>
            <w:tcW w:w="675" w:type="dxa"/>
          </w:tcPr>
          <w:p w:rsidR="00E56921" w:rsidRPr="00BA277D" w:rsidRDefault="00E56921" w:rsidP="0084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A277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56921" w:rsidRPr="00BA277D" w:rsidTr="00FF69A2">
        <w:tc>
          <w:tcPr>
            <w:tcW w:w="6958" w:type="dxa"/>
            <w:vAlign w:val="bottom"/>
          </w:tcPr>
          <w:p w:rsidR="00E56921" w:rsidRPr="00BA277D" w:rsidRDefault="00E56921" w:rsidP="00C6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-86" w:hanging="445"/>
              <w:rPr>
                <w:rFonts w:ascii="Angsana New" w:hAnsi="Angsana New"/>
                <w:sz w:val="30"/>
                <w:szCs w:val="30"/>
                <w:cs/>
              </w:rPr>
            </w:pPr>
            <w:r w:rsidRPr="00BA277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195" w:type="dxa"/>
          </w:tcPr>
          <w:p w:rsidR="00E56921" w:rsidRPr="00BA277D" w:rsidRDefault="00E56921" w:rsidP="00900BBB">
            <w:pPr>
              <w:tabs>
                <w:tab w:val="clear" w:pos="907"/>
                <w:tab w:val="left" w:pos="782"/>
              </w:tabs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277D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5463A1" w:rsidRPr="00BA27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576A9" w:rsidRPr="00BA277D">
              <w:rPr>
                <w:rFonts w:ascii="Angsana New" w:hAnsi="Angsana New"/>
                <w:sz w:val="30"/>
                <w:szCs w:val="30"/>
              </w:rPr>
              <w:t>3</w:t>
            </w:r>
            <w:r w:rsidR="00C26360" w:rsidRPr="00BA27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A277D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C11466" w:rsidRPr="00BA277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:rsidR="00E56921" w:rsidRPr="00BA277D" w:rsidRDefault="00E56921" w:rsidP="0084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A277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56921" w:rsidRPr="00BA277D" w:rsidTr="00FF69A2">
        <w:tc>
          <w:tcPr>
            <w:tcW w:w="6958" w:type="dxa"/>
            <w:shd w:val="clear" w:color="auto" w:fill="auto"/>
            <w:vAlign w:val="bottom"/>
          </w:tcPr>
          <w:p w:rsidR="00E56921" w:rsidRPr="00BA277D" w:rsidRDefault="00E56921" w:rsidP="00C6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45" w:right="-86" w:hanging="445"/>
              <w:rPr>
                <w:rFonts w:ascii="Angsana New" w:hAnsi="Angsana New"/>
                <w:sz w:val="30"/>
                <w:szCs w:val="30"/>
                <w:cs/>
              </w:rPr>
            </w:pPr>
            <w:r w:rsidRPr="00BA277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:rsidR="00E56921" w:rsidRPr="00BA277D" w:rsidRDefault="00E56921" w:rsidP="00900BBB">
            <w:pPr>
              <w:tabs>
                <w:tab w:val="clear" w:pos="907"/>
                <w:tab w:val="left" w:pos="782"/>
              </w:tabs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277D">
              <w:rPr>
                <w:rFonts w:ascii="Angsana New" w:hAnsi="Angsana New"/>
                <w:sz w:val="30"/>
                <w:szCs w:val="30"/>
                <w:cs/>
              </w:rPr>
              <w:t xml:space="preserve">                </w:t>
            </w:r>
            <w:r w:rsidRPr="00BA277D">
              <w:rPr>
                <w:rFonts w:ascii="Angsana New" w:hAnsi="Angsana New"/>
                <w:sz w:val="30"/>
                <w:szCs w:val="30"/>
              </w:rPr>
              <w:t xml:space="preserve">5 </w:t>
            </w:r>
          </w:p>
        </w:tc>
        <w:tc>
          <w:tcPr>
            <w:tcW w:w="675" w:type="dxa"/>
            <w:shd w:val="clear" w:color="auto" w:fill="auto"/>
          </w:tcPr>
          <w:p w:rsidR="00E56921" w:rsidRPr="00BA277D" w:rsidRDefault="00E56921" w:rsidP="0084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A277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E56921" w:rsidRPr="00BA277D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E1338E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BA277D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กลุ่มบริษัทไม่คิดค่าเสื่อมราคาสำหรับสินทรัพย์ที่อยู่ระหว่างการก่อสร้าง</w:t>
      </w:r>
    </w:p>
    <w:p w:rsidR="00E1338E" w:rsidRDefault="00E133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C26360" w:rsidRPr="00BA277D" w:rsidRDefault="00C26360" w:rsidP="0063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lastRenderedPageBreak/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A23E79" w:rsidRDefault="00A23E79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E56921" w:rsidRPr="00BA277D" w:rsidRDefault="00E56921" w:rsidP="00045F74">
      <w:pPr>
        <w:pStyle w:val="BodyText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after="0" w:line="240" w:lineRule="auto"/>
        <w:ind w:left="0" w:firstLine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A277D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:rsidR="00E56921" w:rsidRPr="00BA277D" w:rsidRDefault="00E56921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:rsidR="00E56921" w:rsidRPr="00BA277D" w:rsidRDefault="00E56921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A277D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:rsidR="00E56921" w:rsidRPr="00BA277D" w:rsidRDefault="00E56921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41755" w:rsidRPr="00BA277D" w:rsidRDefault="00843125" w:rsidP="001D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>ค่าความนิยมที่เกิดจากการซื้อธุรกิจ รับรู้เป็นสินทรัพย์ไม่มีตัวตน  ภายหลังจากการรับรู้เริ่มแรกแล้วค่าความนิยมจะถูกวัดมูลค่าด้วยวิธีราคาทุนหักค่าเผื่อการด้อยค่าสะสม</w:t>
      </w:r>
    </w:p>
    <w:p w:rsidR="00664406" w:rsidRDefault="00664406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:rsidR="00E56921" w:rsidRPr="00BA277D" w:rsidRDefault="0011791D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BA277D">
        <w:rPr>
          <w:rFonts w:ascii="Angsana New" w:hAnsi="Angsana New"/>
          <w:i/>
          <w:iCs/>
          <w:sz w:val="30"/>
          <w:szCs w:val="30"/>
          <w:cs/>
        </w:rPr>
        <w:t>ค่าสิทธิบัตรกระบวนการผลิตและสิ</w:t>
      </w:r>
      <w:r w:rsidR="005F4A99" w:rsidRPr="00BA277D">
        <w:rPr>
          <w:rFonts w:ascii="Angsana New" w:hAnsi="Angsana New"/>
          <w:i/>
          <w:iCs/>
          <w:sz w:val="30"/>
          <w:szCs w:val="30"/>
          <w:cs/>
        </w:rPr>
        <w:t>นทรัพย์ไม่มีตัวตนอื่น</w:t>
      </w:r>
    </w:p>
    <w:p w:rsidR="00E56921" w:rsidRPr="00BA277D" w:rsidRDefault="00E56921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94DB9" w:rsidRPr="00BA277D" w:rsidRDefault="0011791D" w:rsidP="00794D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>ค่าสิทธิบัตรกระบวนการผลิตและสินทรัพย์ไม่มีตัวตนอื่น</w:t>
      </w:r>
      <w:r w:rsidR="00C26360" w:rsidRPr="00BA277D">
        <w:rPr>
          <w:rFonts w:ascii="Angsana New" w:hAnsi="Angsana New"/>
          <w:sz w:val="30"/>
          <w:szCs w:val="30"/>
          <w:cs/>
        </w:rPr>
        <w:t>ที่</w:t>
      </w:r>
      <w:r w:rsidR="00F64D23" w:rsidRPr="00BA277D">
        <w:rPr>
          <w:rFonts w:ascii="Angsana New" w:hAnsi="Angsana New"/>
          <w:sz w:val="30"/>
          <w:szCs w:val="30"/>
          <w:cs/>
        </w:rPr>
        <w:t>กลุ่มบริษัท</w:t>
      </w:r>
      <w:r w:rsidR="00A91737">
        <w:rPr>
          <w:rFonts w:ascii="Angsana New" w:hAnsi="Angsana New"/>
          <w:sz w:val="30"/>
          <w:szCs w:val="30"/>
          <w:cs/>
        </w:rPr>
        <w:t xml:space="preserve">ซื้อมาและมีอายุการใช้งานจำกัด </w:t>
      </w:r>
      <w:r w:rsidR="00794DB9" w:rsidRPr="00BA277D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="00794DB9" w:rsidRPr="00BA277D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="00794DB9" w:rsidRPr="00BA277D">
        <w:rPr>
          <w:rFonts w:ascii="Angsana New" w:hAnsi="Angsana New" w:hint="cs"/>
          <w:sz w:val="30"/>
          <w:szCs w:val="30"/>
          <w:cs/>
        </w:rPr>
        <w:t>ผล</w:t>
      </w:r>
      <w:r w:rsidR="00794DB9" w:rsidRPr="00BA277D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794DB9" w:rsidRPr="00BA277D">
        <w:rPr>
          <w:rFonts w:ascii="Angsana New" w:hAnsi="Angsana New" w:hint="cs"/>
          <w:sz w:val="30"/>
          <w:szCs w:val="30"/>
          <w:cs/>
        </w:rPr>
        <w:t>สะสม</w:t>
      </w:r>
      <w:r w:rsidR="00794DB9" w:rsidRPr="00BA277D">
        <w:rPr>
          <w:rFonts w:ascii="Angsana New" w:hAnsi="Angsana New"/>
          <w:sz w:val="30"/>
          <w:szCs w:val="30"/>
        </w:rPr>
        <w:t xml:space="preserve"> </w:t>
      </w:r>
    </w:p>
    <w:p w:rsidR="00510ED0" w:rsidRPr="00BA277D" w:rsidRDefault="00510ED0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D94F5A" w:rsidRPr="00BA277D" w:rsidRDefault="005F4A99" w:rsidP="005F4A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A277D">
        <w:rPr>
          <w:rFonts w:ascii="Angsana New" w:hAnsi="Angsana New" w:hint="cs"/>
          <w:i/>
          <w:iCs/>
          <w:sz w:val="30"/>
          <w:szCs w:val="30"/>
          <w:cs/>
        </w:rPr>
        <w:t>ราย</w:t>
      </w:r>
      <w:r w:rsidR="00D94F5A" w:rsidRPr="00BA277D">
        <w:rPr>
          <w:rFonts w:ascii="Angsana New" w:hAnsi="Angsana New"/>
          <w:i/>
          <w:iCs/>
          <w:sz w:val="30"/>
          <w:szCs w:val="30"/>
          <w:cs/>
        </w:rPr>
        <w:t xml:space="preserve">จ่ายภายหลังการรับรู้รายการ </w:t>
      </w:r>
    </w:p>
    <w:p w:rsidR="00D94F5A" w:rsidRPr="00BA277D" w:rsidRDefault="00D94F5A" w:rsidP="00D94F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5F4A99" w:rsidRPr="00BA277D" w:rsidRDefault="005F4A99" w:rsidP="005F4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A277D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BA277D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BA277D">
        <w:rPr>
          <w:rFonts w:ascii="Angsana New" w:eastAsia="Calibri" w:hAnsi="Angsana New" w:hint="cs"/>
          <w:sz w:val="30"/>
          <w:szCs w:val="30"/>
          <w:cs/>
        </w:rPr>
        <w:t xml:space="preserve"> โดยรวมเป็นสินทรัพย์ที่</w:t>
      </w:r>
      <w:r w:rsidRPr="00BA277D">
        <w:rPr>
          <w:rFonts w:ascii="Angsana New" w:eastAsia="Calibri" w:hAnsi="Angsana New"/>
          <w:sz w:val="30"/>
          <w:szCs w:val="30"/>
          <w:cs/>
        </w:rPr>
        <w:t>สามารถระบุได้</w:t>
      </w:r>
      <w:r w:rsidRPr="00BA277D">
        <w:rPr>
          <w:rFonts w:ascii="Angsana New" w:eastAsia="Calibri" w:hAnsi="Angsana New" w:hint="cs"/>
          <w:sz w:val="30"/>
          <w:szCs w:val="30"/>
          <w:cs/>
        </w:rPr>
        <w:t>ที่เกี่ยวข้องนั้น ค่าใช้จ่ายอื่น รวมถึงค่าความนิยมและตราผลิตภัณฑ์ที่เกิดขึ้นภายในรับรู้</w:t>
      </w:r>
      <w:r w:rsidRPr="00BA277D">
        <w:rPr>
          <w:rFonts w:ascii="Angsana New" w:eastAsia="Calibri" w:hAnsi="Angsana New"/>
          <w:sz w:val="30"/>
          <w:szCs w:val="30"/>
          <w:cs/>
        </w:rPr>
        <w:t>ในกำไรหรือขาดทุนเมื่อเกิดขึ้น</w:t>
      </w:r>
    </w:p>
    <w:p w:rsidR="00F14F1E" w:rsidRPr="00BA277D" w:rsidRDefault="00F14F1E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E56921" w:rsidRPr="00BA277D" w:rsidRDefault="00E56921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BA277D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:rsidR="00E56921" w:rsidRPr="00BA277D" w:rsidRDefault="00E56921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26360" w:rsidRPr="00BA277D" w:rsidRDefault="00C26360" w:rsidP="00C26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BA277D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E56921" w:rsidRPr="00BA277D" w:rsidRDefault="00E56921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5F4A99" w:rsidRPr="00BA277D" w:rsidRDefault="00C26360" w:rsidP="007A2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C529FE" w:rsidRPr="00BA277D">
        <w:rPr>
          <w:rFonts w:ascii="Angsana New" w:hAnsi="Angsana New"/>
          <w:sz w:val="30"/>
          <w:szCs w:val="30"/>
          <w:cs/>
        </w:rPr>
        <w:t>เชิงเศรษฐกิจ</w:t>
      </w:r>
      <w:r w:rsidRPr="00BA277D">
        <w:rPr>
          <w:rFonts w:ascii="Angsana New" w:hAnsi="Angsana New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BA277D">
        <w:rPr>
          <w:rFonts w:ascii="Angsana New" w:hAnsi="Angsana New"/>
          <w:sz w:val="30"/>
          <w:szCs w:val="30"/>
        </w:rPr>
        <w:t xml:space="preserve"> </w:t>
      </w:r>
      <w:r w:rsidRPr="00BA277D">
        <w:rPr>
          <w:rFonts w:ascii="Angsana New" w:hAnsi="Angsana New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  <w:r w:rsidRPr="00BA277D">
        <w:rPr>
          <w:rFonts w:ascii="Angsana New" w:hAnsi="Angsana New"/>
          <w:sz w:val="30"/>
          <w:szCs w:val="30"/>
        </w:rPr>
        <w:t xml:space="preserve"> </w:t>
      </w:r>
      <w:r w:rsidR="005F4A99" w:rsidRPr="00BA277D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="005F4A99" w:rsidRPr="00BA277D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="005F4A99" w:rsidRPr="00BA277D">
        <w:rPr>
          <w:rFonts w:ascii="Angsana New" w:hAnsi="Angsana New"/>
          <w:sz w:val="30"/>
          <w:szCs w:val="30"/>
          <w:cs/>
        </w:rPr>
        <w:t>แสดงได้ดังนี้</w:t>
      </w:r>
    </w:p>
    <w:p w:rsidR="00E56921" w:rsidRPr="00BA277D" w:rsidRDefault="00E56921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110"/>
        <w:gridCol w:w="1080"/>
        <w:gridCol w:w="630"/>
      </w:tblGrid>
      <w:tr w:rsidR="00E56921" w:rsidRPr="00BA277D" w:rsidTr="00900BBB">
        <w:trPr>
          <w:trHeight w:val="391"/>
        </w:trPr>
        <w:tc>
          <w:tcPr>
            <w:tcW w:w="7110" w:type="dxa"/>
          </w:tcPr>
          <w:p w:rsidR="00E56921" w:rsidRPr="00BA277D" w:rsidRDefault="00E56921" w:rsidP="00C6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 w:hanging="43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277D">
              <w:rPr>
                <w:rFonts w:ascii="Angsana New" w:hAnsi="Angsana New"/>
                <w:sz w:val="30"/>
                <w:szCs w:val="30"/>
                <w:cs/>
              </w:rPr>
              <w:t xml:space="preserve">ค่าสิทธิบัตรกระบวนการผลิต </w:t>
            </w:r>
          </w:p>
        </w:tc>
        <w:tc>
          <w:tcPr>
            <w:tcW w:w="1080" w:type="dxa"/>
          </w:tcPr>
          <w:p w:rsidR="00E56921" w:rsidRPr="00BA277D" w:rsidRDefault="00E56921" w:rsidP="008E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277D">
              <w:rPr>
                <w:rFonts w:ascii="Angsana New" w:hAnsi="Angsana New"/>
                <w:sz w:val="30"/>
                <w:szCs w:val="30"/>
                <w:cs/>
              </w:rPr>
              <w:t xml:space="preserve">       20</w:t>
            </w:r>
          </w:p>
        </w:tc>
        <w:tc>
          <w:tcPr>
            <w:tcW w:w="630" w:type="dxa"/>
          </w:tcPr>
          <w:p w:rsidR="00E56921" w:rsidRPr="00BA277D" w:rsidRDefault="00E56921" w:rsidP="008E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277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96D95" w:rsidRPr="00BA277D" w:rsidTr="00900BBB">
        <w:trPr>
          <w:trHeight w:val="391"/>
        </w:trPr>
        <w:tc>
          <w:tcPr>
            <w:tcW w:w="7110" w:type="dxa"/>
          </w:tcPr>
          <w:p w:rsidR="00296D95" w:rsidRPr="00BA277D" w:rsidRDefault="00296D95" w:rsidP="00C65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5" w:hanging="43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277D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</w:tcPr>
          <w:p w:rsidR="00296D95" w:rsidRPr="00BA277D" w:rsidRDefault="00296D95" w:rsidP="008E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277D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FF76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77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FF76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A277D">
              <w:rPr>
                <w:rFonts w:ascii="Angsana New" w:hAnsi="Angsana New"/>
                <w:sz w:val="30"/>
                <w:szCs w:val="30"/>
                <w:cs/>
              </w:rPr>
              <w:t>15</w:t>
            </w:r>
          </w:p>
        </w:tc>
        <w:tc>
          <w:tcPr>
            <w:tcW w:w="630" w:type="dxa"/>
          </w:tcPr>
          <w:p w:rsidR="00296D95" w:rsidRPr="00BA277D" w:rsidRDefault="00296D95" w:rsidP="008E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277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7B58CF" w:rsidRDefault="00E56921" w:rsidP="008E1342">
      <w:pPr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lastRenderedPageBreak/>
        <w:t>วิธีการตัดจำหน่าย  ระยะเวลาที่คาดว่าจะได้รับประโยชน์</w:t>
      </w:r>
      <w:r w:rsidR="009A48BF" w:rsidRPr="00BA277D">
        <w:rPr>
          <w:rFonts w:ascii="Angsana New" w:hAnsi="Angsana New"/>
          <w:sz w:val="30"/>
          <w:szCs w:val="30"/>
          <w:cs/>
        </w:rPr>
        <w:t xml:space="preserve"> </w:t>
      </w:r>
      <w:r w:rsidRPr="00BA277D">
        <w:rPr>
          <w:rFonts w:ascii="Angsana New" w:hAnsi="Angsana New"/>
          <w:sz w:val="30"/>
          <w:szCs w:val="30"/>
          <w:cs/>
        </w:rPr>
        <w:t>และมูลค่าคงเหลือ จะได้รับการทบทวนทุกสิ้นรอบปีบัญชีและปรับปรุงตามความเหมาะสม</w:t>
      </w:r>
      <w:r w:rsidRPr="00BA277D" w:rsidDel="00E44C55">
        <w:rPr>
          <w:rFonts w:ascii="Angsana New" w:hAnsi="Angsana New"/>
          <w:sz w:val="30"/>
          <w:szCs w:val="30"/>
        </w:rPr>
        <w:t xml:space="preserve"> </w:t>
      </w:r>
    </w:p>
    <w:p w:rsidR="00FF69A2" w:rsidRPr="00BA277D" w:rsidRDefault="00FF69A2" w:rsidP="008E1342">
      <w:pPr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E56921" w:rsidRPr="00BA277D" w:rsidRDefault="00E56921" w:rsidP="005F4A99">
      <w:pPr>
        <w:pStyle w:val="BodyText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A277D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:rsidR="00E56921" w:rsidRPr="00BA277D" w:rsidRDefault="00E56921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5413B" w:rsidRPr="00BA277D" w:rsidRDefault="00B5413B" w:rsidP="00B541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1737">
        <w:rPr>
          <w:rFonts w:ascii="Angsana New" w:hAnsi="Angsana New"/>
          <w:spacing w:val="4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513ED7" w:rsidRPr="00BA277D">
        <w:rPr>
          <w:rFonts w:ascii="Angsana New" w:hAnsi="Angsana New"/>
          <w:sz w:val="30"/>
          <w:szCs w:val="30"/>
          <w:cs/>
        </w:rPr>
        <w:t xml:space="preserve"> </w:t>
      </w:r>
      <w:r w:rsidRPr="00BA277D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513ED7" w:rsidRPr="00BA277D">
        <w:rPr>
          <w:rFonts w:ascii="Angsana New" w:hAnsi="Angsana New"/>
          <w:sz w:val="30"/>
          <w:szCs w:val="30"/>
          <w:cs/>
        </w:rPr>
        <w:t xml:space="preserve"> </w:t>
      </w:r>
      <w:r w:rsidRPr="00BA277D">
        <w:rPr>
          <w:rFonts w:ascii="Angsana New" w:hAnsi="Angsana New"/>
          <w:sz w:val="30"/>
          <w:szCs w:val="30"/>
          <w:cs/>
        </w:rPr>
        <w:t>สำหรับค่าความนิยมแล</w:t>
      </w:r>
      <w:r w:rsidR="00513ED7" w:rsidRPr="00BA277D">
        <w:rPr>
          <w:rFonts w:ascii="Angsana New" w:hAnsi="Angsana New"/>
          <w:sz w:val="30"/>
          <w:szCs w:val="30"/>
          <w:cs/>
        </w:rPr>
        <w:t>ะ</w:t>
      </w:r>
      <w:r w:rsidRPr="00BA277D">
        <w:rPr>
          <w:rFonts w:ascii="Angsana New" w:hAnsi="Angsana New"/>
          <w:sz w:val="30"/>
          <w:szCs w:val="30"/>
          <w:cs/>
        </w:rPr>
        <w:t xml:space="preserve">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 ในช่วงเวลาเดียวกัน  </w:t>
      </w:r>
    </w:p>
    <w:p w:rsidR="00B5413B" w:rsidRPr="00BA277D" w:rsidRDefault="00B5413B" w:rsidP="00B541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B5413B" w:rsidRPr="00BA277D" w:rsidRDefault="00B5413B" w:rsidP="00B541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  หรือมูลค่าตามบัญชีของหน่วยสินทรัพย์ที่ก่อให้เกิดเงินสดสูงกว่ามูลค่าที่จะได้รับคืน </w:t>
      </w:r>
      <w:r w:rsidR="009A48BF" w:rsidRPr="00BA277D">
        <w:rPr>
          <w:rFonts w:ascii="Angsana New" w:hAnsi="Angsana New"/>
          <w:sz w:val="30"/>
          <w:szCs w:val="30"/>
          <w:cs/>
        </w:rPr>
        <w:t>โดย</w:t>
      </w:r>
      <w:r w:rsidRPr="00BA277D">
        <w:rPr>
          <w:rFonts w:ascii="Angsana New" w:hAnsi="Angsana New"/>
          <w:sz w:val="30"/>
          <w:szCs w:val="30"/>
          <w:cs/>
        </w:rPr>
        <w:t xml:space="preserve">ขาดทุนจากการด้อยค่าบันทึกในกำไรหรือขาดทุน </w:t>
      </w:r>
    </w:p>
    <w:p w:rsidR="00510ED0" w:rsidRDefault="00510ED0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56921" w:rsidRPr="00BA277D" w:rsidRDefault="00E56921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A277D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E56921" w:rsidRPr="00BA277D" w:rsidRDefault="00E56921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5413B" w:rsidRPr="00BA277D" w:rsidRDefault="00B5413B" w:rsidP="00B541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</w:t>
      </w:r>
      <w:r w:rsidR="009A48BF" w:rsidRPr="00BA277D">
        <w:rPr>
          <w:rFonts w:ascii="Angsana New" w:hAnsi="Angsana New"/>
          <w:sz w:val="30"/>
          <w:szCs w:val="30"/>
          <w:cs/>
        </w:rPr>
        <w:t xml:space="preserve"> </w:t>
      </w:r>
      <w:r w:rsidRPr="00BA277D">
        <w:rPr>
          <w:rFonts w:ascii="Angsana New" w:hAnsi="Angsana New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="009A48BF" w:rsidRPr="00BA277D">
        <w:rPr>
          <w:rFonts w:ascii="Angsana New" w:hAnsi="Angsana New"/>
          <w:sz w:val="30"/>
          <w:szCs w:val="30"/>
          <w:cs/>
        </w:rPr>
        <w:t xml:space="preserve"> </w:t>
      </w:r>
      <w:r w:rsidRPr="00BA277D">
        <w:rPr>
          <w:rFonts w:ascii="Angsana New" w:hAnsi="Angsana New"/>
          <w:sz w:val="30"/>
          <w:szCs w:val="30"/>
          <w:cs/>
        </w:rPr>
        <w:t xml:space="preserve">แล้วแต่มูลค่าใดจะสูงกว่า ในการประเมินมูลค่าจากการใช้ของสินทรัพย์ </w:t>
      </w:r>
      <w:r w:rsidR="00513ED7" w:rsidRPr="00BA277D">
        <w:rPr>
          <w:rFonts w:ascii="Angsana New" w:hAnsi="Angsana New"/>
          <w:sz w:val="30"/>
          <w:szCs w:val="30"/>
          <w:cs/>
        </w:rPr>
        <w:t>ใช้วิธี</w:t>
      </w:r>
      <w:r w:rsidRPr="00BA277D">
        <w:rPr>
          <w:rFonts w:ascii="Angsana New" w:hAnsi="Angsana New"/>
          <w:sz w:val="30"/>
          <w:szCs w:val="30"/>
          <w:cs/>
        </w:rPr>
        <w:t>ประมาณการ</w:t>
      </w:r>
      <w:r w:rsidR="00513ED7" w:rsidRPr="00BA277D">
        <w:rPr>
          <w:rFonts w:ascii="Angsana New" w:hAnsi="Angsana New"/>
          <w:sz w:val="30"/>
          <w:szCs w:val="30"/>
          <w:cs/>
        </w:rPr>
        <w:t>จาก</w:t>
      </w:r>
      <w:r w:rsidRPr="00BA277D">
        <w:rPr>
          <w:rFonts w:ascii="Angsana New" w:hAnsi="Angsana New"/>
          <w:sz w:val="30"/>
          <w:szCs w:val="30"/>
          <w:cs/>
        </w:rPr>
        <w:t>กระแสเงินสดที่จะได้รับในอนาคตจะคิดลดเป็นมูลค่าปัจจุบัน</w:t>
      </w:r>
      <w:r w:rsidR="009A48BF" w:rsidRPr="00BA277D">
        <w:rPr>
          <w:rFonts w:ascii="Angsana New" w:hAnsi="Angsana New"/>
          <w:sz w:val="30"/>
          <w:szCs w:val="30"/>
          <w:cs/>
        </w:rPr>
        <w:t xml:space="preserve"> </w:t>
      </w:r>
      <w:r w:rsidRPr="00BA277D">
        <w:rPr>
          <w:rFonts w:ascii="Angsana New" w:hAnsi="Angsana New"/>
          <w:sz w:val="30"/>
          <w:szCs w:val="30"/>
          <w:cs/>
        </w:rPr>
        <w:t>โดยใช้อัตราคิดลดก่อนคำนึง</w:t>
      </w:r>
      <w:r w:rsidR="009A48BF" w:rsidRPr="00BA277D">
        <w:rPr>
          <w:rFonts w:ascii="Angsana New" w:hAnsi="Angsana New"/>
          <w:sz w:val="30"/>
          <w:szCs w:val="30"/>
          <w:cs/>
        </w:rPr>
        <w:t>ถึง</w:t>
      </w:r>
      <w:r w:rsidRPr="00BA277D">
        <w:rPr>
          <w:rFonts w:ascii="Angsana New" w:hAnsi="Angsana New"/>
          <w:sz w:val="30"/>
          <w:szCs w:val="30"/>
          <w:cs/>
        </w:rPr>
        <w:t>ภาษีเงินได้</w:t>
      </w:r>
      <w:r w:rsidR="009A48BF" w:rsidRPr="00BA277D">
        <w:rPr>
          <w:rFonts w:ascii="Angsana New" w:hAnsi="Angsana New"/>
          <w:sz w:val="30"/>
          <w:szCs w:val="30"/>
          <w:cs/>
        </w:rPr>
        <w:t xml:space="preserve"> </w:t>
      </w:r>
      <w:r w:rsidRPr="00BA277D">
        <w:rPr>
          <w:rFonts w:ascii="Angsana New" w:hAnsi="Angsana New"/>
          <w:sz w:val="30"/>
          <w:szCs w:val="30"/>
          <w:cs/>
        </w:rPr>
        <w:t>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513ED7" w:rsidRPr="00BA277D">
        <w:rPr>
          <w:rFonts w:ascii="Angsana New" w:hAnsi="Angsana New"/>
          <w:sz w:val="30"/>
          <w:szCs w:val="30"/>
          <w:cs/>
        </w:rPr>
        <w:t xml:space="preserve"> </w:t>
      </w:r>
      <w:r w:rsidRPr="00BA277D">
        <w:rPr>
          <w:rFonts w:ascii="Angsana New" w:hAnsi="Angsana New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FA6CEB" w:rsidRPr="00BA277D" w:rsidRDefault="00FA6CEB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E56921" w:rsidRPr="00BA277D" w:rsidRDefault="00E56921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A277D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:rsidR="00E56921" w:rsidRPr="00BA277D" w:rsidRDefault="00E56921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:rsidR="00B5413B" w:rsidRPr="00BA277D" w:rsidRDefault="00B5413B" w:rsidP="00B541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</w:t>
      </w:r>
    </w:p>
    <w:p w:rsidR="00B5413B" w:rsidRPr="00BA277D" w:rsidRDefault="00B5413B" w:rsidP="00B541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70C56" w:rsidRPr="00BA277D" w:rsidRDefault="00B5413B" w:rsidP="00B541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ขาดทุนจากการด้อยค่าของค่าความนิยมจะไม่มีการปรับปรุงกลับรายการ </w:t>
      </w:r>
    </w:p>
    <w:p w:rsidR="00070C56" w:rsidRDefault="00070C56" w:rsidP="00B541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FF7698" w:rsidRDefault="00FF7698" w:rsidP="00B541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FF7698" w:rsidRDefault="00FF7698" w:rsidP="00B541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FF7698" w:rsidRPr="00BA277D" w:rsidRDefault="00FF7698" w:rsidP="00B541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E3202A" w:rsidRPr="00BA277D" w:rsidRDefault="00B5413B" w:rsidP="0036283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1737">
        <w:rPr>
          <w:rFonts w:ascii="Angsana New" w:hAnsi="Angsana New"/>
          <w:spacing w:val="-4"/>
          <w:sz w:val="30"/>
          <w:szCs w:val="30"/>
          <w:cs/>
        </w:rPr>
        <w:lastRenderedPageBreak/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</w:t>
      </w:r>
      <w:r w:rsidRPr="00BA277D">
        <w:rPr>
          <w:rFonts w:ascii="Angsana New" w:hAnsi="Angsana New"/>
          <w:sz w:val="30"/>
          <w:szCs w:val="30"/>
          <w:cs/>
        </w:rPr>
        <w:t>ที่ออกรายงานว่ามีข้</w:t>
      </w:r>
      <w:r w:rsidR="005F4A99" w:rsidRPr="00BA277D">
        <w:rPr>
          <w:rFonts w:ascii="Angsana New" w:hAnsi="Angsana New"/>
          <w:sz w:val="30"/>
          <w:szCs w:val="30"/>
          <w:cs/>
        </w:rPr>
        <w:t xml:space="preserve">อบ่งชี้เรื่องการด้อยค่าหรือไม่ </w:t>
      </w:r>
      <w:r w:rsidRPr="00BA277D">
        <w:rPr>
          <w:rFonts w:ascii="Angsana New" w:hAnsi="Angsana New"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หากมีการเปลี่ยนแปลงประมาณการที่ใช้ในการคำน</w:t>
      </w:r>
      <w:r w:rsidR="005F4A99" w:rsidRPr="00BA277D">
        <w:rPr>
          <w:rFonts w:ascii="Angsana New" w:hAnsi="Angsana New"/>
          <w:sz w:val="30"/>
          <w:szCs w:val="30"/>
          <w:cs/>
        </w:rPr>
        <w:t>วณมูลค่าที่คาดว่าจะได้รับคืน</w:t>
      </w:r>
      <w:r w:rsidRPr="00BA277D">
        <w:rPr>
          <w:rFonts w:ascii="Angsana New" w:hAnsi="Angsana New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0F4EE6" w:rsidRPr="00FF7698" w:rsidRDefault="000F4EE6" w:rsidP="00FF7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56921" w:rsidRPr="00BA277D" w:rsidRDefault="00E56921" w:rsidP="00045F74">
      <w:pPr>
        <w:pStyle w:val="BodyText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A277D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:rsidR="00E56921" w:rsidRPr="00BA277D" w:rsidRDefault="00E56921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41755" w:rsidRPr="00BA277D" w:rsidRDefault="00DD51F0" w:rsidP="001D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>หนี้สิน</w:t>
      </w:r>
      <w:r w:rsidRPr="00BA277D">
        <w:rPr>
          <w:rFonts w:ascii="Angsana New" w:hAnsi="Angsana New" w:hint="cs"/>
          <w:sz w:val="30"/>
          <w:szCs w:val="30"/>
          <w:cs/>
        </w:rPr>
        <w:t>ที่มีภาระ</w:t>
      </w:r>
      <w:r w:rsidRPr="00BA277D">
        <w:rPr>
          <w:rFonts w:ascii="Angsana New" w:hAnsi="Angsana New"/>
          <w:sz w:val="30"/>
          <w:szCs w:val="30"/>
          <w:cs/>
        </w:rPr>
        <w:t>ดอกเบี้ยบันทึก</w:t>
      </w:r>
      <w:r w:rsidRPr="00BA277D">
        <w:rPr>
          <w:rFonts w:ascii="Angsana New" w:hAnsi="Angsana New" w:hint="cs"/>
          <w:sz w:val="30"/>
          <w:szCs w:val="30"/>
          <w:cs/>
        </w:rPr>
        <w:t>เริ่มแรก</w:t>
      </w:r>
      <w:r w:rsidRPr="00BA277D">
        <w:rPr>
          <w:rFonts w:ascii="Angsana New" w:hAnsi="Angsana New"/>
          <w:sz w:val="30"/>
          <w:szCs w:val="30"/>
          <w:cs/>
        </w:rPr>
        <w:t>ใน</w:t>
      </w:r>
      <w:r w:rsidRPr="00BA277D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BA277D">
        <w:rPr>
          <w:rFonts w:ascii="Angsana New" w:hAnsi="Angsana New"/>
          <w:sz w:val="30"/>
          <w:szCs w:val="30"/>
          <w:cs/>
        </w:rPr>
        <w:t>หักค่าใช้จ่ายที่เกี่ยวกับ</w:t>
      </w:r>
      <w:r w:rsidRPr="00BA277D">
        <w:rPr>
          <w:rFonts w:ascii="Angsana New" w:hAnsi="Angsana New" w:hint="cs"/>
          <w:sz w:val="30"/>
          <w:szCs w:val="30"/>
          <w:cs/>
        </w:rPr>
        <w:t>การเกิดหนี้สิน</w:t>
      </w:r>
      <w:r w:rsidRPr="00BA277D">
        <w:rPr>
          <w:rFonts w:ascii="Angsana New" w:hAnsi="Angsana New"/>
          <w:sz w:val="30"/>
          <w:szCs w:val="30"/>
        </w:rPr>
        <w:t xml:space="preserve"> </w:t>
      </w:r>
      <w:r w:rsidRPr="00BA277D">
        <w:rPr>
          <w:rFonts w:ascii="Angsana New" w:hAnsi="Angsana New"/>
          <w:sz w:val="30"/>
          <w:szCs w:val="30"/>
          <w:cs/>
        </w:rPr>
        <w:t>ภายหลังจากการบันทึกหนี้สิน</w:t>
      </w:r>
      <w:r w:rsidRPr="00BA277D">
        <w:rPr>
          <w:rFonts w:ascii="Angsana New" w:hAnsi="Angsana New" w:hint="cs"/>
          <w:sz w:val="30"/>
          <w:szCs w:val="30"/>
          <w:cs/>
        </w:rPr>
        <w:t>ที่</w:t>
      </w:r>
      <w:r w:rsidRPr="00BA277D">
        <w:rPr>
          <w:rFonts w:ascii="Angsana New" w:hAnsi="Angsana New"/>
          <w:sz w:val="30"/>
          <w:szCs w:val="30"/>
          <w:cs/>
        </w:rPr>
        <w:t>มี</w:t>
      </w:r>
      <w:r w:rsidRPr="00BA277D">
        <w:rPr>
          <w:rFonts w:ascii="Angsana New" w:hAnsi="Angsana New" w:hint="cs"/>
          <w:sz w:val="30"/>
          <w:szCs w:val="30"/>
          <w:cs/>
        </w:rPr>
        <w:t>ภาระ</w:t>
      </w:r>
      <w:r w:rsidRPr="00BA277D">
        <w:rPr>
          <w:rFonts w:ascii="Angsana New" w:hAnsi="Angsana New"/>
          <w:sz w:val="30"/>
          <w:szCs w:val="30"/>
          <w:cs/>
        </w:rPr>
        <w:t>ดอกเบี้ยจะบันทึก</w:t>
      </w:r>
      <w:r w:rsidRPr="00BA277D">
        <w:rPr>
          <w:rFonts w:ascii="Angsana New" w:hAnsi="Angsana New" w:hint="cs"/>
          <w:sz w:val="30"/>
          <w:szCs w:val="30"/>
          <w:cs/>
        </w:rPr>
        <w:t>ต่อมา</w:t>
      </w:r>
      <w:r w:rsidRPr="00BA277D">
        <w:rPr>
          <w:rFonts w:ascii="Angsana New" w:hAnsi="Angsana New"/>
          <w:sz w:val="30"/>
          <w:szCs w:val="30"/>
          <w:cs/>
        </w:rPr>
        <w:t>โดยวิธี</w:t>
      </w:r>
      <w:r w:rsidRPr="00BA277D">
        <w:rPr>
          <w:rFonts w:ascii="Angsana New" w:hAnsi="Angsana New" w:hint="cs"/>
          <w:sz w:val="30"/>
          <w:szCs w:val="30"/>
          <w:cs/>
        </w:rPr>
        <w:t>ราคา</w:t>
      </w:r>
      <w:r w:rsidRPr="00BA277D">
        <w:rPr>
          <w:rFonts w:ascii="Angsana New" w:hAnsi="Angsana New"/>
          <w:sz w:val="30"/>
          <w:szCs w:val="30"/>
          <w:cs/>
        </w:rPr>
        <w:t>ทุนตัดจำหน่าย ผลต่างระหว่าง</w:t>
      </w:r>
      <w:r w:rsidRPr="00BA277D">
        <w:rPr>
          <w:rFonts w:ascii="Angsana New" w:hAnsi="Angsana New" w:hint="cs"/>
          <w:sz w:val="30"/>
          <w:szCs w:val="30"/>
          <w:cs/>
        </w:rPr>
        <w:t>ยอดหนี้เริ่มแรก</w:t>
      </w:r>
      <w:r w:rsidRPr="00BA277D">
        <w:rPr>
          <w:rFonts w:ascii="Angsana New" w:hAnsi="Angsana New"/>
          <w:sz w:val="30"/>
          <w:szCs w:val="30"/>
          <w:cs/>
        </w:rPr>
        <w:t>และยอด</w:t>
      </w:r>
      <w:r w:rsidRPr="00BA277D">
        <w:rPr>
          <w:rFonts w:ascii="Angsana New" w:hAnsi="Angsana New" w:hint="cs"/>
          <w:sz w:val="30"/>
          <w:szCs w:val="30"/>
          <w:cs/>
        </w:rPr>
        <w:t>หนี้</w:t>
      </w:r>
      <w:r w:rsidRPr="00BA277D">
        <w:rPr>
          <w:rFonts w:ascii="Angsana New" w:hAnsi="Angsana New"/>
          <w:sz w:val="30"/>
          <w:szCs w:val="30"/>
          <w:cs/>
        </w:rPr>
        <w:t>เมื่อ</w:t>
      </w:r>
      <w:r w:rsidRPr="00BA277D">
        <w:rPr>
          <w:rFonts w:ascii="Angsana New" w:hAnsi="Angsana New" w:hint="cs"/>
          <w:sz w:val="30"/>
          <w:szCs w:val="30"/>
          <w:cs/>
        </w:rPr>
        <w:t>ครบ</w:t>
      </w:r>
      <w:r w:rsidRPr="00BA277D">
        <w:rPr>
          <w:rFonts w:ascii="Angsana New" w:hAnsi="Angsana New"/>
          <w:sz w:val="30"/>
          <w:szCs w:val="30"/>
          <w:cs/>
        </w:rPr>
        <w:t>กำหนด</w:t>
      </w:r>
      <w:r w:rsidRPr="00BA277D">
        <w:rPr>
          <w:rFonts w:ascii="Angsana New" w:hAnsi="Angsana New" w:hint="cs"/>
          <w:sz w:val="30"/>
          <w:szCs w:val="30"/>
          <w:cs/>
        </w:rPr>
        <w:t>ไถ่ถอนจะ</w:t>
      </w:r>
      <w:r w:rsidRPr="00BA277D">
        <w:rPr>
          <w:rFonts w:ascii="Angsana New" w:hAnsi="Angsana New"/>
          <w:sz w:val="30"/>
          <w:szCs w:val="30"/>
          <w:cs/>
        </w:rPr>
        <w:t>บันทึกในกำไร</w:t>
      </w:r>
      <w:r w:rsidRPr="00BA277D">
        <w:rPr>
          <w:rFonts w:ascii="Angsana New" w:hAnsi="Angsana New" w:hint="cs"/>
          <w:sz w:val="30"/>
          <w:szCs w:val="30"/>
          <w:cs/>
        </w:rPr>
        <w:t>หรือ</w:t>
      </w:r>
      <w:r w:rsidRPr="00BA277D">
        <w:rPr>
          <w:rFonts w:ascii="Angsana New" w:hAnsi="Angsana New"/>
          <w:sz w:val="30"/>
          <w:szCs w:val="30"/>
          <w:cs/>
        </w:rPr>
        <w:t>ขาดทุนตลอดอายุการกู้ยืมโดยใช้วิธีอัตราดอกเบี้ยที่แท้จริง</w:t>
      </w:r>
    </w:p>
    <w:p w:rsidR="00C73703" w:rsidRPr="00BA277D" w:rsidRDefault="00C73703" w:rsidP="001D1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E56921" w:rsidRPr="00BA277D" w:rsidRDefault="00E56921" w:rsidP="00045F74">
      <w:pPr>
        <w:pStyle w:val="BodyText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after="0" w:line="240" w:lineRule="auto"/>
        <w:ind w:left="0" w:firstLine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A277D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:rsidR="00E56921" w:rsidRPr="00BA277D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E56921" w:rsidRPr="00BA277D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FA6CEB" w:rsidRPr="00BA277D" w:rsidRDefault="00FA6CEB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E56921" w:rsidRPr="005F4A99" w:rsidRDefault="00E56921" w:rsidP="00045F74">
      <w:pPr>
        <w:pStyle w:val="BodyText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after="0" w:line="240" w:lineRule="auto"/>
        <w:ind w:left="0" w:firstLine="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F4A99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</w:t>
      </w:r>
      <w:r w:rsidR="0043336B" w:rsidRPr="005F4A99">
        <w:rPr>
          <w:rFonts w:ascii="Angsana New" w:hAnsi="Angsana New"/>
          <w:b/>
          <w:bCs/>
          <w:i/>
          <w:iCs/>
          <w:sz w:val="30"/>
          <w:szCs w:val="30"/>
          <w:cs/>
        </w:rPr>
        <w:t>ของ</w:t>
      </w:r>
      <w:r w:rsidRPr="005F4A99">
        <w:rPr>
          <w:rFonts w:ascii="Angsana New" w:hAnsi="Angsana New"/>
          <w:b/>
          <w:bCs/>
          <w:i/>
          <w:iCs/>
          <w:sz w:val="30"/>
          <w:szCs w:val="30"/>
          <w:cs/>
        </w:rPr>
        <w:t>พนักงาน</w:t>
      </w:r>
      <w:r w:rsidRPr="005F4A9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:rsidR="00E56921" w:rsidRPr="005F4A99" w:rsidRDefault="00E56921" w:rsidP="008E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:rsidR="00B5413B" w:rsidRPr="005F4A99" w:rsidRDefault="00B5413B" w:rsidP="00B5413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5F4A99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:rsidR="00B5413B" w:rsidRPr="005F4A99" w:rsidRDefault="00B5413B" w:rsidP="00B5413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:rsidR="00B5413B" w:rsidRPr="005F4A99" w:rsidRDefault="001D4426" w:rsidP="00B5413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5F4A99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="00B5413B" w:rsidRPr="005F4A99">
        <w:rPr>
          <w:rFonts w:ascii="Angsana New" w:hAnsi="Angsana New"/>
          <w:i/>
          <w:sz w:val="30"/>
          <w:szCs w:val="30"/>
          <w:cs/>
        </w:rPr>
        <w:t xml:space="preserve"> </w:t>
      </w:r>
    </w:p>
    <w:p w:rsidR="00DD51F0" w:rsidRPr="005F4A99" w:rsidRDefault="00DD51F0" w:rsidP="008E13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:rsidR="00B5413B" w:rsidRPr="005F4A99" w:rsidRDefault="00B5413B" w:rsidP="00B5413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5F4A99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B5413B" w:rsidRPr="005F4A99" w:rsidRDefault="00B5413B" w:rsidP="00B5413B">
      <w:pPr>
        <w:spacing w:line="240" w:lineRule="auto"/>
        <w:ind w:left="540"/>
        <w:rPr>
          <w:rFonts w:ascii="Angsana New" w:hAnsi="Angsana New"/>
          <w:i/>
          <w:sz w:val="30"/>
          <w:szCs w:val="30"/>
        </w:rPr>
      </w:pPr>
    </w:p>
    <w:p w:rsidR="001D4426" w:rsidRPr="005F4A99" w:rsidRDefault="001D4426" w:rsidP="001D44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5F4A99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:rsidR="001D4426" w:rsidRDefault="001D4426" w:rsidP="001D44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FF7698" w:rsidRDefault="00FF7698" w:rsidP="001D44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FF7698" w:rsidRDefault="00FF7698" w:rsidP="001D44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FF7698" w:rsidRPr="005F4A99" w:rsidRDefault="00FF7698" w:rsidP="001D44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1D4426" w:rsidRPr="005F4A99" w:rsidRDefault="001D4426" w:rsidP="001D44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5F4A99">
        <w:rPr>
          <w:rFonts w:ascii="Angsana New" w:hAnsi="Angsana New"/>
          <w:i/>
          <w:sz w:val="30"/>
          <w:szCs w:val="30"/>
          <w:cs/>
        </w:rPr>
        <w:lastRenderedPageBreak/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</w:t>
      </w:r>
      <w:r w:rsidR="005F4A99">
        <w:rPr>
          <w:rFonts w:ascii="Angsana New" w:hAnsi="Angsana New" w:hint="cs"/>
          <w:i/>
          <w:sz w:val="30"/>
          <w:szCs w:val="30"/>
          <w:cs/>
        </w:rPr>
        <w:t>สาม</w:t>
      </w:r>
      <w:r w:rsidRPr="005F4A99">
        <w:rPr>
          <w:rFonts w:ascii="Angsana New" w:hAnsi="Angsana New"/>
          <w:i/>
          <w:sz w:val="30"/>
          <w:szCs w:val="30"/>
          <w:cs/>
        </w:rPr>
        <w:t>ปี โดยวิธีคิดลดแต่ละหน่วยที่ประมาณการไว้  ผ</w:t>
      </w:r>
      <w:r w:rsidR="00A91737">
        <w:rPr>
          <w:rFonts w:ascii="Angsana New" w:hAnsi="Angsana New"/>
          <w:i/>
          <w:sz w:val="30"/>
          <w:szCs w:val="30"/>
          <w:cs/>
        </w:rPr>
        <w:t>ลจากการคำนวณอาจทำให้กลุ่มบริษัท</w:t>
      </w:r>
      <w:r w:rsidRPr="005F4A99">
        <w:rPr>
          <w:rFonts w:ascii="Angsana New" w:hAnsi="Angsana New"/>
          <w:i/>
          <w:sz w:val="30"/>
          <w:szCs w:val="30"/>
          <w:cs/>
        </w:rPr>
        <w:t xml:space="preserve">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ของกลุ่มบริษัท  </w:t>
      </w:r>
    </w:p>
    <w:p w:rsidR="005F4A99" w:rsidRDefault="005F4A99" w:rsidP="001D44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1D4426" w:rsidRPr="005F4A99" w:rsidRDefault="001D4426" w:rsidP="001D44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5F4A99">
        <w:rPr>
          <w:rFonts w:ascii="Angsana New" w:hAnsi="Angsana New"/>
          <w:i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:rsidR="001D4426" w:rsidRPr="005F4A99" w:rsidRDefault="001D4426" w:rsidP="001D44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296D95" w:rsidRPr="005F4A99" w:rsidRDefault="001D4426" w:rsidP="001D44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5F4A99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</w:t>
      </w:r>
      <w:r w:rsidR="00664406">
        <w:rPr>
          <w:rFonts w:ascii="Angsana New" w:hAnsi="Angsana New"/>
          <w:i/>
          <w:sz w:val="30"/>
          <w:szCs w:val="30"/>
          <w:cs/>
        </w:rPr>
        <w:t>กำไรหรือขาดทุนทันที กลุ่มบริษัท</w:t>
      </w:r>
      <w:r w:rsidRPr="005F4A99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  <w:r w:rsidR="00296D95" w:rsidRPr="005F4A99">
        <w:rPr>
          <w:rFonts w:ascii="Angsana New" w:hAnsi="Angsana New"/>
          <w:iCs/>
          <w:sz w:val="30"/>
          <w:szCs w:val="30"/>
          <w:cs/>
        </w:rPr>
        <w:t xml:space="preserve"> </w:t>
      </w:r>
    </w:p>
    <w:p w:rsidR="00A91737" w:rsidRPr="00A91737" w:rsidRDefault="00A91737" w:rsidP="009A48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  <w:cs/>
        </w:rPr>
      </w:pPr>
    </w:p>
    <w:p w:rsidR="00B5413B" w:rsidRPr="00FF14D9" w:rsidRDefault="00B5413B" w:rsidP="001D44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FF14D9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:rsidR="00B5413B" w:rsidRPr="00FF14D9" w:rsidRDefault="00B5413B" w:rsidP="00B5413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sz w:val="30"/>
          <w:szCs w:val="30"/>
        </w:rPr>
      </w:pPr>
    </w:p>
    <w:p w:rsidR="00DD51F0" w:rsidRPr="00E910AE" w:rsidRDefault="001D4426" w:rsidP="00E910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D4426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:rsidR="00FA6CEB" w:rsidRDefault="00FA6CEB" w:rsidP="00B5413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:rsidR="00B5413B" w:rsidRPr="00FF14D9" w:rsidRDefault="00B5413B" w:rsidP="00B5413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FF14D9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:rsidR="00B5413B" w:rsidRPr="00FF14D9" w:rsidRDefault="00B5413B" w:rsidP="00B5413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</w:p>
    <w:p w:rsidR="00B5413B" w:rsidRPr="00FF14D9" w:rsidRDefault="001D4426" w:rsidP="00B5413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D4426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</w:t>
      </w:r>
      <w:r w:rsidR="00A91737">
        <w:rPr>
          <w:rFonts w:ascii="Angsana New" w:hAnsi="Angsana New"/>
          <w:i/>
          <w:sz w:val="30"/>
          <w:szCs w:val="30"/>
          <w:cs/>
        </w:rPr>
        <w:t>้เกิดขึ้นก่อน เมื่อกลุ่มบริษัท</w:t>
      </w:r>
      <w:r w:rsidRPr="001D4426">
        <w:rPr>
          <w:rFonts w:ascii="Angsana New" w:hAnsi="Angsana New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12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:rsidR="00C65500" w:rsidRDefault="00C65500" w:rsidP="008E13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sz w:val="30"/>
          <w:szCs w:val="30"/>
        </w:rPr>
      </w:pPr>
    </w:p>
    <w:p w:rsidR="00FF7698" w:rsidRDefault="00FF7698" w:rsidP="008E13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sz w:val="30"/>
          <w:szCs w:val="30"/>
        </w:rPr>
      </w:pPr>
    </w:p>
    <w:p w:rsidR="00FF7698" w:rsidRPr="00FF14D9" w:rsidRDefault="00FF7698" w:rsidP="008E13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sz w:val="30"/>
          <w:szCs w:val="30"/>
          <w:cs/>
        </w:rPr>
      </w:pPr>
    </w:p>
    <w:p w:rsidR="00E56921" w:rsidRPr="00FF14D9" w:rsidRDefault="00E56921" w:rsidP="008E13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30"/>
          <w:szCs w:val="30"/>
        </w:rPr>
      </w:pPr>
      <w:r w:rsidRPr="00FF14D9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:rsidR="00E56921" w:rsidRPr="00FF14D9" w:rsidRDefault="00E56921" w:rsidP="008E13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sz w:val="30"/>
          <w:szCs w:val="30"/>
        </w:rPr>
      </w:pPr>
    </w:p>
    <w:p w:rsidR="001D4426" w:rsidRDefault="001D4426" w:rsidP="001D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1D4426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C73703" w:rsidRDefault="00C73703" w:rsidP="001D4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E56921" w:rsidRPr="005F4A99" w:rsidRDefault="00E56921" w:rsidP="008C1B2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F4A99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:rsidR="00E56921" w:rsidRPr="005F4A99" w:rsidRDefault="00E56921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F034E8" w:rsidRDefault="00794DB9" w:rsidP="00794D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299D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794DB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A299D">
        <w:rPr>
          <w:rFonts w:ascii="Angsana New" w:hAnsi="Angsana New"/>
          <w:sz w:val="30"/>
          <w:szCs w:val="30"/>
          <w:cs/>
        </w:rPr>
        <w:t>มีภาระ</w:t>
      </w:r>
      <w:r w:rsidRPr="00794DB9">
        <w:rPr>
          <w:rFonts w:ascii="Angsana New" w:hAnsi="Angsana New"/>
          <w:sz w:val="30"/>
          <w:szCs w:val="30"/>
          <w:cs/>
        </w:rPr>
        <w:t>ผูกพัน</w:t>
      </w:r>
      <w:r w:rsidRPr="007A299D">
        <w:rPr>
          <w:rFonts w:ascii="Angsana New" w:hAnsi="Angsana New" w:hint="cs"/>
          <w:sz w:val="30"/>
          <w:szCs w:val="30"/>
          <w:cs/>
        </w:rPr>
        <w:t>ตาม</w:t>
      </w:r>
      <w:r w:rsidRPr="007A299D">
        <w:rPr>
          <w:rFonts w:ascii="Angsana New" w:hAnsi="Angsana New"/>
          <w:sz w:val="30"/>
          <w:szCs w:val="30"/>
          <w:cs/>
        </w:rPr>
        <w:t>กฎหมาย</w:t>
      </w:r>
      <w:r w:rsidRPr="000B7F60">
        <w:rPr>
          <w:rFonts w:ascii="Angsana New" w:hAnsi="Angsana New"/>
          <w:sz w:val="30"/>
          <w:szCs w:val="30"/>
          <w:cs/>
        </w:rPr>
        <w:t>หรือภาระผูกพันจากการอนุมาน</w:t>
      </w:r>
      <w:r w:rsidRPr="003E7552">
        <w:rPr>
          <w:rFonts w:ascii="Angsana New" w:hAnsi="Angsana New" w:hint="cs"/>
          <w:sz w:val="30"/>
          <w:szCs w:val="30"/>
          <w:cs/>
        </w:rPr>
        <w:t>ที่เกิดขึ้น</w:t>
      </w:r>
      <w:r w:rsidRPr="00794DB9">
        <w:rPr>
          <w:rFonts w:ascii="Angsana New" w:hAnsi="Angsana New" w:hint="cs"/>
          <w:sz w:val="30"/>
          <w:szCs w:val="30"/>
          <w:cs/>
        </w:rPr>
        <w:t>ในปัจจุบัน</w:t>
      </w:r>
      <w:r w:rsidRPr="007314CA">
        <w:rPr>
          <w:rFonts w:ascii="Angsana New" w:hAnsi="Angsana New" w:hint="cs"/>
          <w:sz w:val="30"/>
          <w:szCs w:val="30"/>
          <w:cs/>
        </w:rPr>
        <w:t>อัน</w:t>
      </w:r>
      <w:r w:rsidRPr="007314CA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BA1C9B">
        <w:rPr>
          <w:rFonts w:ascii="Angsana New" w:hAnsi="Angsana New"/>
          <w:sz w:val="30"/>
          <w:szCs w:val="30"/>
          <w:cs/>
        </w:rPr>
        <w:t>ในอดีต</w:t>
      </w:r>
      <w:r w:rsidRPr="000B7F60">
        <w:rPr>
          <w:rFonts w:ascii="Angsana New" w:hAnsi="Angsana New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3E7552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794DB9">
        <w:rPr>
          <w:rFonts w:ascii="Angsana New" w:hAnsi="Angsana New" w:hint="cs"/>
          <w:sz w:val="30"/>
          <w:szCs w:val="30"/>
          <w:cs/>
        </w:rPr>
        <w:t>ผูกพัน</w:t>
      </w:r>
      <w:r w:rsidRPr="003E7552">
        <w:rPr>
          <w:rFonts w:ascii="Angsana New" w:hAnsi="Angsana New"/>
          <w:sz w:val="30"/>
          <w:szCs w:val="30"/>
          <w:cs/>
        </w:rPr>
        <w:t>ดังกล่าว  ประมา</w:t>
      </w:r>
      <w:r w:rsidRPr="007A299D">
        <w:rPr>
          <w:rFonts w:ascii="Angsana New" w:hAnsi="Angsana New"/>
          <w:sz w:val="30"/>
          <w:szCs w:val="30"/>
          <w:cs/>
        </w:rPr>
        <w:t>ณการ</w:t>
      </w:r>
      <w:r w:rsidRPr="007A299D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7A299D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</w:t>
      </w:r>
      <w:r w:rsidRPr="00CC202B">
        <w:rPr>
          <w:rFonts w:ascii="Angsana New" w:hAnsi="Angsana New"/>
          <w:sz w:val="30"/>
          <w:szCs w:val="30"/>
          <w:cs/>
        </w:rPr>
        <w:t>อนคำนึง</w:t>
      </w:r>
      <w:r w:rsidRPr="00CC202B">
        <w:rPr>
          <w:rFonts w:ascii="Angsana New" w:hAnsi="Angsana New" w:hint="cs"/>
          <w:sz w:val="30"/>
          <w:szCs w:val="30"/>
          <w:cs/>
        </w:rPr>
        <w:t>ถึง</w:t>
      </w:r>
      <w:r w:rsidRPr="00CC202B">
        <w:rPr>
          <w:rFonts w:ascii="Angsana New" w:hAnsi="Angsana New"/>
          <w:sz w:val="30"/>
          <w:szCs w:val="30"/>
          <w:cs/>
        </w:rPr>
        <w:t>ภาษีเงิ</w:t>
      </w:r>
      <w:r w:rsidRPr="007A299D">
        <w:rPr>
          <w:rFonts w:ascii="Angsana New" w:hAnsi="Angsana New"/>
          <w:sz w:val="30"/>
          <w:szCs w:val="30"/>
          <w:cs/>
        </w:rPr>
        <w:t>นได้  เพื่อให้สะท้อน</w:t>
      </w:r>
      <w:r w:rsidRPr="007A299D">
        <w:rPr>
          <w:rFonts w:ascii="Angsana New" w:hAnsi="Angsana New" w:hint="cs"/>
          <w:sz w:val="30"/>
          <w:szCs w:val="30"/>
          <w:cs/>
        </w:rPr>
        <w:t>จำนวน</w:t>
      </w:r>
      <w:r w:rsidRPr="007A299D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7A299D">
        <w:rPr>
          <w:rFonts w:ascii="Angsana New" w:hAnsi="Angsana New" w:hint="cs"/>
          <w:sz w:val="30"/>
          <w:szCs w:val="30"/>
          <w:cs/>
        </w:rPr>
        <w:t xml:space="preserve">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794DB9" w:rsidRDefault="00794DB9" w:rsidP="00F034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E56921" w:rsidRPr="005F4A99" w:rsidRDefault="00E56921" w:rsidP="00045F74">
      <w:pPr>
        <w:pStyle w:val="BodyText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after="0" w:line="240" w:lineRule="auto"/>
        <w:ind w:left="0" w:firstLine="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F4A99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:rsidR="00E56921" w:rsidRPr="005F4A99" w:rsidRDefault="00E56921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E55B7" w:rsidRPr="005F4A99" w:rsidRDefault="003E55B7" w:rsidP="003E55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F4A99">
        <w:rPr>
          <w:rFonts w:ascii="Angsana New" w:hAnsi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</w:t>
      </w:r>
    </w:p>
    <w:p w:rsidR="00E56921" w:rsidRPr="005F4A99" w:rsidRDefault="00E56921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94DB9" w:rsidRDefault="003E55B7" w:rsidP="003E55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5F4A99">
        <w:rPr>
          <w:rFonts w:ascii="Angsana New" w:hAnsi="Angsana New"/>
          <w:iCs/>
          <w:sz w:val="30"/>
          <w:szCs w:val="30"/>
          <w:cs/>
        </w:rPr>
        <w:t>การขายสินค้า</w:t>
      </w:r>
    </w:p>
    <w:p w:rsidR="003E55B7" w:rsidRPr="005F4A99" w:rsidRDefault="00794DB9" w:rsidP="003E55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F4A99">
        <w:rPr>
          <w:rFonts w:ascii="Angsana New" w:hAnsi="Angsana New"/>
          <w:sz w:val="30"/>
          <w:szCs w:val="30"/>
        </w:rPr>
        <w:t xml:space="preserve"> </w:t>
      </w:r>
    </w:p>
    <w:p w:rsidR="00794DB9" w:rsidRPr="00794DB9" w:rsidRDefault="003E55B7" w:rsidP="00E910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35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F4A99">
        <w:rPr>
          <w:rFonts w:ascii="Angsana New" w:hAnsi="Angsana New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</w:t>
      </w:r>
      <w:r w:rsidR="009A48BF" w:rsidRPr="005F4A99">
        <w:rPr>
          <w:rFonts w:ascii="Angsana New" w:hAnsi="Angsana New"/>
          <w:sz w:val="30"/>
          <w:szCs w:val="30"/>
          <w:cs/>
        </w:rPr>
        <w:t xml:space="preserve"> </w:t>
      </w:r>
      <w:r w:rsidRPr="005F4A99">
        <w:rPr>
          <w:rFonts w:ascii="Angsana New" w:hAnsi="Angsana New"/>
          <w:sz w:val="30"/>
          <w:szCs w:val="30"/>
          <w:cs/>
        </w:rPr>
        <w:t>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</w:t>
      </w:r>
      <w:r w:rsidRPr="00794DB9">
        <w:rPr>
          <w:rFonts w:ascii="Angsana New" w:hAnsi="Angsana New"/>
          <w:sz w:val="30"/>
          <w:szCs w:val="30"/>
          <w:cs/>
        </w:rPr>
        <w:t xml:space="preserve">สินค้า  </w:t>
      </w:r>
    </w:p>
    <w:p w:rsidR="003D2DCA" w:rsidRDefault="003D2DCA" w:rsidP="003E55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after="0"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</w:p>
    <w:p w:rsidR="005253A2" w:rsidRPr="005253A2" w:rsidRDefault="005253A2" w:rsidP="00525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253A2">
        <w:rPr>
          <w:rFonts w:ascii="Angsana New" w:hAnsi="Angsana New"/>
          <w:i/>
          <w:iCs/>
          <w:sz w:val="30"/>
          <w:szCs w:val="30"/>
          <w:cs/>
        </w:rPr>
        <w:t>เงินปันผลรับ</w:t>
      </w:r>
    </w:p>
    <w:p w:rsidR="005253A2" w:rsidRPr="005253A2" w:rsidRDefault="005253A2" w:rsidP="005253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5253A2" w:rsidRPr="005253A2" w:rsidRDefault="005253A2" w:rsidP="00794D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after="0"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>เงินปันผลรับบันทึกในกำไร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ขาดทุนในวันที่</w:t>
      </w:r>
      <w:r w:rsidRPr="005253A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E2783">
        <w:rPr>
          <w:rFonts w:ascii="Angsana New" w:hAnsi="Angsana New"/>
          <w:sz w:val="30"/>
          <w:szCs w:val="30"/>
          <w:cs/>
        </w:rPr>
        <w:t>มีสิทธิได้รับเงินปันผล</w:t>
      </w:r>
    </w:p>
    <w:p w:rsidR="005253A2" w:rsidRDefault="005253A2" w:rsidP="00794D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after="0" w:line="240" w:lineRule="auto"/>
        <w:ind w:left="567" w:hanging="27"/>
        <w:jc w:val="thaiDistribute"/>
        <w:rPr>
          <w:rFonts w:ascii="Angsana New" w:hAnsi="Angsana New"/>
          <w:iCs/>
          <w:sz w:val="30"/>
          <w:szCs w:val="30"/>
        </w:rPr>
      </w:pPr>
    </w:p>
    <w:p w:rsidR="00FF7698" w:rsidRPr="005F4A99" w:rsidRDefault="00FF7698" w:rsidP="00794D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after="0" w:line="240" w:lineRule="auto"/>
        <w:ind w:left="567" w:hanging="27"/>
        <w:jc w:val="thaiDistribute"/>
        <w:rPr>
          <w:rFonts w:ascii="Angsana New" w:hAnsi="Angsana New"/>
          <w:iCs/>
          <w:sz w:val="30"/>
          <w:szCs w:val="30"/>
        </w:rPr>
      </w:pPr>
    </w:p>
    <w:p w:rsidR="003E55B7" w:rsidRPr="005F4A99" w:rsidRDefault="003E55B7" w:rsidP="00794D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after="0" w:line="240" w:lineRule="auto"/>
        <w:ind w:left="567" w:hanging="27"/>
        <w:jc w:val="thaiDistribute"/>
        <w:rPr>
          <w:rFonts w:ascii="Angsana New" w:hAnsi="Angsana New"/>
          <w:iCs/>
          <w:sz w:val="30"/>
          <w:szCs w:val="30"/>
        </w:rPr>
      </w:pPr>
      <w:r w:rsidRPr="005F4A99">
        <w:rPr>
          <w:rFonts w:ascii="Angsana New" w:hAnsi="Angsana New"/>
          <w:iCs/>
          <w:sz w:val="30"/>
          <w:szCs w:val="30"/>
          <w:cs/>
        </w:rPr>
        <w:lastRenderedPageBreak/>
        <w:t>ดอกเบี้ยรับ</w:t>
      </w:r>
      <w:r w:rsidR="005F4A99">
        <w:rPr>
          <w:rFonts w:ascii="Angsana New" w:hAnsi="Angsana New" w:hint="cs"/>
          <w:iCs/>
          <w:sz w:val="30"/>
          <w:szCs w:val="30"/>
          <w:cs/>
        </w:rPr>
        <w:t>และรายได้อื่น</w:t>
      </w:r>
    </w:p>
    <w:p w:rsidR="003E55B7" w:rsidRPr="005F4A99" w:rsidRDefault="003E55B7" w:rsidP="00794D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after="0" w:line="240" w:lineRule="auto"/>
        <w:ind w:left="900" w:hanging="27"/>
        <w:jc w:val="thaiDistribute"/>
        <w:rPr>
          <w:rFonts w:ascii="Angsana New" w:hAnsi="Angsana New"/>
          <w:sz w:val="30"/>
          <w:szCs w:val="30"/>
        </w:rPr>
      </w:pPr>
    </w:p>
    <w:p w:rsidR="003E55B7" w:rsidRPr="005F4A99" w:rsidRDefault="005F4A99" w:rsidP="00794D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spacing w:after="0"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5F4A99">
        <w:rPr>
          <w:rFonts w:ascii="Angsana New" w:hAnsi="Angsana New"/>
          <w:sz w:val="30"/>
          <w:szCs w:val="30"/>
          <w:cs/>
        </w:rPr>
        <w:t>ดอกเบี้ยรับ</w:t>
      </w:r>
      <w:r w:rsidRPr="005F4A99">
        <w:rPr>
          <w:rFonts w:ascii="Angsana New" w:hAnsi="Angsana New" w:hint="cs"/>
          <w:sz w:val="30"/>
          <w:szCs w:val="30"/>
          <w:cs/>
        </w:rPr>
        <w:t>และรายได้อื่น</w:t>
      </w:r>
      <w:r w:rsidR="003E55B7" w:rsidRPr="005F4A99">
        <w:rPr>
          <w:rFonts w:ascii="Angsana New" w:hAnsi="Angsana New"/>
          <w:sz w:val="30"/>
          <w:szCs w:val="30"/>
          <w:cs/>
        </w:rPr>
        <w:t>บันทึกใน</w:t>
      </w:r>
      <w:r w:rsidR="0011791D" w:rsidRPr="002E2783">
        <w:rPr>
          <w:rFonts w:ascii="Angsana New" w:hAnsi="Angsana New"/>
          <w:sz w:val="30"/>
          <w:szCs w:val="30"/>
          <w:cs/>
        </w:rPr>
        <w:t>กำไร</w:t>
      </w:r>
      <w:r w:rsidR="0011791D">
        <w:rPr>
          <w:rFonts w:ascii="Angsana New" w:hAnsi="Angsana New" w:hint="cs"/>
          <w:sz w:val="30"/>
          <w:szCs w:val="30"/>
          <w:cs/>
        </w:rPr>
        <w:t>หรือ</w:t>
      </w:r>
      <w:r w:rsidR="0011791D" w:rsidRPr="002E2783">
        <w:rPr>
          <w:rFonts w:ascii="Angsana New" w:hAnsi="Angsana New"/>
          <w:sz w:val="30"/>
          <w:szCs w:val="30"/>
          <w:cs/>
        </w:rPr>
        <w:t>ขาดทุน</w:t>
      </w:r>
      <w:r w:rsidR="003E55B7" w:rsidRPr="005F4A99">
        <w:rPr>
          <w:rFonts w:ascii="Angsana New" w:hAnsi="Angsana New"/>
          <w:sz w:val="30"/>
          <w:szCs w:val="30"/>
          <w:cs/>
        </w:rPr>
        <w:t xml:space="preserve">ตามเกณฑ์คงค้าง  </w:t>
      </w:r>
    </w:p>
    <w:p w:rsidR="006D6765" w:rsidRPr="00C73703" w:rsidRDefault="006D6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:rsidR="00E56921" w:rsidRPr="005F4A99" w:rsidRDefault="00E56921" w:rsidP="00045F74">
      <w:pPr>
        <w:pStyle w:val="BodyText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after="0" w:line="240" w:lineRule="auto"/>
        <w:ind w:left="0" w:firstLine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F4A99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:rsidR="00E56921" w:rsidRPr="00C73703" w:rsidRDefault="00E56921" w:rsidP="008E1342">
      <w:pPr>
        <w:spacing w:line="240" w:lineRule="auto"/>
        <w:rPr>
          <w:rFonts w:ascii="Angsana New" w:hAnsi="Angsana New"/>
          <w:sz w:val="28"/>
          <w:szCs w:val="28"/>
          <w:cs/>
        </w:rPr>
      </w:pPr>
    </w:p>
    <w:p w:rsidR="003E55B7" w:rsidRPr="005253A2" w:rsidRDefault="005253A2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53A2">
        <w:rPr>
          <w:rFonts w:ascii="Angsana New" w:hAnsi="Angsana New" w:hint="cs"/>
          <w:sz w:val="30"/>
          <w:szCs w:val="30"/>
          <w:cs/>
        </w:rPr>
        <w:t>ต้นทุนทางการเงินบันทึกโดยใช้วิธีอัตราดอกเบี้ยที่แท้จริงและประกอบด้วย</w:t>
      </w:r>
      <w:r w:rsidRPr="005253A2">
        <w:rPr>
          <w:rFonts w:ascii="Angsana New" w:hAnsi="Angsana New"/>
          <w:sz w:val="30"/>
          <w:szCs w:val="30"/>
          <w:cs/>
        </w:rPr>
        <w:t>ดอกเบี้ยจ่าย</w:t>
      </w:r>
      <w:r w:rsidRPr="005253A2">
        <w:rPr>
          <w:rFonts w:ascii="Angsana New" w:hAnsi="Angsana New" w:hint="cs"/>
          <w:sz w:val="30"/>
          <w:szCs w:val="30"/>
          <w:cs/>
        </w:rPr>
        <w:t>ของเงินกู้ยืม</w:t>
      </w:r>
      <w:r w:rsidRPr="005253A2">
        <w:rPr>
          <w:rFonts w:ascii="Angsana New" w:hAnsi="Angsana New"/>
          <w:sz w:val="30"/>
          <w:szCs w:val="30"/>
          <w:cs/>
        </w:rPr>
        <w:t>และ</w:t>
      </w:r>
      <w:r w:rsidRPr="005253A2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 และ</w:t>
      </w:r>
      <w:r w:rsidRPr="005253A2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</w:t>
      </w:r>
      <w:r w:rsidRPr="005253A2">
        <w:rPr>
          <w:rFonts w:ascii="Angsana New" w:hAnsi="Angsana New" w:hint="cs"/>
          <w:sz w:val="30"/>
          <w:szCs w:val="30"/>
          <w:cs/>
        </w:rPr>
        <w:t xml:space="preserve"> </w:t>
      </w:r>
      <w:r w:rsidR="009156B0" w:rsidRPr="00FF14D9">
        <w:rPr>
          <w:rFonts w:ascii="Angsana New" w:hAnsi="Angsana New"/>
          <w:sz w:val="30"/>
          <w:szCs w:val="30"/>
          <w:cs/>
        </w:rPr>
        <w:t>ขาดทุนจากมูลค่ายุติธรรมของสินทรัพย์ทางการเงินที่รับรู้ในกำไรหรือขาดทุน ขาดทุนจากการด้อยค่าของสินทรัพย์ทางการเงิน (นอกเหนือลูกหนี้การค้า) และ ขาดทุนจากเครื่องมือป้องกันความเสี่ยงรับรู้ในกำไรหรือขาดทุน</w:t>
      </w:r>
    </w:p>
    <w:p w:rsidR="005253A2" w:rsidRPr="005253A2" w:rsidRDefault="005253A2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C65500" w:rsidRPr="005253A2" w:rsidRDefault="003E55B7" w:rsidP="00260B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53A2">
        <w:rPr>
          <w:rFonts w:ascii="Angsana New" w:hAnsi="Angsana New"/>
          <w:sz w:val="30"/>
          <w:szCs w:val="30"/>
          <w:cs/>
        </w:rPr>
        <w:t>ต้นทุนการก</w:t>
      </w:r>
      <w:r w:rsidR="005253A2" w:rsidRPr="005253A2">
        <w:rPr>
          <w:rFonts w:ascii="Angsana New" w:hAnsi="Angsana New"/>
          <w:sz w:val="30"/>
          <w:szCs w:val="30"/>
          <w:cs/>
        </w:rPr>
        <w:t>ู้ยืมที่ไม่ได้เกี่ยวกับการได้มา</w:t>
      </w:r>
      <w:r w:rsidRPr="005253A2">
        <w:rPr>
          <w:rFonts w:ascii="Angsana New" w:hAnsi="Angsana New"/>
          <w:sz w:val="30"/>
          <w:szCs w:val="30"/>
          <w:cs/>
        </w:rPr>
        <w:t xml:space="preserve"> การก่อสร้างหรือ การผลิตสินทรัพย์ที่เข้าเงื่อนไข รับรู้ในกำไรหรือขาดทุน โดยใช้วิธีอัตราดอกเบี้ยที่แท้จริง</w:t>
      </w:r>
    </w:p>
    <w:p w:rsidR="00C73703" w:rsidRDefault="00C73703" w:rsidP="00260B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56921" w:rsidRPr="00B06650" w:rsidRDefault="00E56921" w:rsidP="00045F74">
      <w:pPr>
        <w:pStyle w:val="BodyText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after="0" w:line="240" w:lineRule="auto"/>
        <w:ind w:left="0" w:firstLine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0665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สัญญาเช่าดำเนินงาน </w:t>
      </w:r>
    </w:p>
    <w:p w:rsidR="00E56921" w:rsidRPr="00B06650" w:rsidRDefault="00E56921" w:rsidP="008E1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3E55B7" w:rsidRPr="00B06650" w:rsidRDefault="003E55B7" w:rsidP="003E55B7">
      <w:pPr>
        <w:pStyle w:val="Heading8"/>
        <w:spacing w:line="240" w:lineRule="auto"/>
        <w:ind w:left="518"/>
        <w:jc w:val="thaiDistribute"/>
        <w:rPr>
          <w:rFonts w:ascii="Angsana New" w:eastAsia="Calibri" w:hAnsi="Angsana New"/>
          <w:b w:val="0"/>
          <w:bCs w:val="0"/>
          <w:sz w:val="30"/>
          <w:szCs w:val="30"/>
        </w:rPr>
      </w:pPr>
      <w:r w:rsidRPr="00B06650">
        <w:rPr>
          <w:rFonts w:ascii="Angsana New" w:eastAsia="Calibri" w:hAnsi="Angsana New"/>
          <w:b w:val="0"/>
          <w:bCs w:val="0"/>
          <w:sz w:val="30"/>
          <w:szCs w:val="30"/>
          <w:cs/>
        </w:rPr>
        <w:t>รายจ่ายภายใต้สัญญาเช่าดำเนินงานบันทึกใน</w:t>
      </w:r>
      <w:r w:rsidR="0011791D" w:rsidRPr="00B06650">
        <w:rPr>
          <w:rFonts w:ascii="Angsana New" w:eastAsia="Calibri" w:hAnsi="Angsana New"/>
          <w:b w:val="0"/>
          <w:bCs w:val="0"/>
          <w:sz w:val="30"/>
          <w:szCs w:val="30"/>
          <w:cs/>
        </w:rPr>
        <w:t>กำไรหรือขาดทุน</w:t>
      </w:r>
      <w:r w:rsidRPr="00B06650">
        <w:rPr>
          <w:rFonts w:ascii="Angsana New" w:eastAsia="Calibri" w:hAnsi="Angsana New"/>
          <w:b w:val="0"/>
          <w:bCs w:val="0"/>
          <w:sz w:val="30"/>
          <w:szCs w:val="30"/>
          <w:cs/>
        </w:rPr>
        <w:t xml:space="preserve">โดยวิธีเส้นตรงตลอดอายุสัญญาเช่า </w:t>
      </w:r>
    </w:p>
    <w:p w:rsidR="003E55B7" w:rsidRPr="00B06650" w:rsidRDefault="003E55B7" w:rsidP="003E55B7">
      <w:pPr>
        <w:pStyle w:val="Heading8"/>
        <w:spacing w:line="240" w:lineRule="auto"/>
        <w:ind w:left="518"/>
        <w:jc w:val="thaiDistribute"/>
        <w:rPr>
          <w:rFonts w:ascii="Angsana New" w:eastAsia="Calibri" w:hAnsi="Angsana New"/>
          <w:b w:val="0"/>
          <w:bCs w:val="0"/>
          <w:sz w:val="30"/>
          <w:szCs w:val="30"/>
        </w:rPr>
      </w:pPr>
    </w:p>
    <w:p w:rsidR="00246A85" w:rsidRPr="00B06650" w:rsidRDefault="009A48BF" w:rsidP="00900BBB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06650">
        <w:rPr>
          <w:rFonts w:ascii="Angsana New" w:eastAsia="Calibri" w:hAnsi="Angsana New"/>
          <w:sz w:val="30"/>
          <w:szCs w:val="30"/>
          <w:cs/>
        </w:rPr>
        <w:t xml:space="preserve">ค่าเช่าที่อาจจะเกิดขึ้นซึ่งได้รับการยืนยันการปรับค่าเช่า ต้องนำมารวมคำนวณเป็นจำนวนเงินค่าเช่าขั้นต่ำที่ต้องจ่าย และรับรู้ตามระยะเวลาที่คงเหลือของสัญญาเช่า </w:t>
      </w:r>
    </w:p>
    <w:p w:rsidR="00513ED7" w:rsidRPr="00B06650" w:rsidRDefault="00513ED7" w:rsidP="009A48BF">
      <w:pPr>
        <w:spacing w:line="240" w:lineRule="auto"/>
        <w:ind w:left="540"/>
        <w:rPr>
          <w:rFonts w:ascii="Angsana New" w:eastAsia="Calibri" w:hAnsi="Angsana New"/>
          <w:sz w:val="30"/>
          <w:szCs w:val="30"/>
          <w:cs/>
        </w:rPr>
      </w:pPr>
    </w:p>
    <w:p w:rsidR="00E56921" w:rsidRPr="00B06650" w:rsidRDefault="00E56921" w:rsidP="00045F74">
      <w:pPr>
        <w:pStyle w:val="BodyText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after="0" w:line="240" w:lineRule="auto"/>
        <w:ind w:left="0" w:firstLine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06650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:rsidR="00E56921" w:rsidRPr="00B06650" w:rsidRDefault="00E56921" w:rsidP="008E1342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9D18CA" w:rsidRPr="00B06650" w:rsidRDefault="009D18CA" w:rsidP="00FA6CEB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06650">
        <w:rPr>
          <w:rFonts w:ascii="Angsana New" w:eastAsia="Calibri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</w:t>
      </w:r>
      <w:r w:rsidR="0011791D" w:rsidRPr="00B06650">
        <w:rPr>
          <w:rFonts w:ascii="Angsana New" w:eastAsia="Calibri" w:hAnsi="Angsana New"/>
          <w:sz w:val="30"/>
          <w:szCs w:val="30"/>
          <w:cs/>
        </w:rPr>
        <w:t>ุบันและภาษีเงินได้รอการตัดบัญชี</w:t>
      </w:r>
      <w:r w:rsidRPr="00B06650">
        <w:rPr>
          <w:rFonts w:ascii="Angsana New" w:eastAsia="Calibri" w:hAnsi="Angsana New"/>
          <w:sz w:val="30"/>
          <w:szCs w:val="30"/>
          <w:cs/>
        </w:rPr>
        <w:t xml:space="preserve"> โดยจะรับรู้ในกำไรหรือขาดทุน ยกเว้นภาษีเงินได้รอการตัดบัญชีที่เกิดจากรายการที่บันทึกในส่วนของผู้ถือหุ้นให้รับรู้ในกำไรขาดทุนเบ็ดเสร็จอื่น</w:t>
      </w:r>
    </w:p>
    <w:p w:rsidR="003D2DCA" w:rsidRPr="00B06650" w:rsidRDefault="003D2DCA" w:rsidP="009D18CA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9D18CA" w:rsidRPr="00B06650" w:rsidRDefault="009D18CA" w:rsidP="009D18CA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06650">
        <w:rPr>
          <w:rFonts w:ascii="Angsana New" w:eastAsia="Calibri" w:hAnsi="Angsana New"/>
          <w:sz w:val="30"/>
          <w:szCs w:val="30"/>
          <w:cs/>
        </w:rPr>
        <w:t>ภาษีเงินได้ของงวดปัจจุบัน ได้แก่ ภาษีที่คาดว่าจะจ่ายชำระ โดยคำนวณจากกำไรประจำปีที่ต้องเสียภาษีโดยใช้อัตราภาษีที่มีผลบังคับใช้ ณ วันสิ้นรอบระยะเวลารายงาน ตลอดจนการปรับปรุงทางภาษีที่เกี่ยวกับรายการในปีก่อนๆ</w:t>
      </w:r>
    </w:p>
    <w:p w:rsidR="009D18CA" w:rsidRPr="00B06650" w:rsidRDefault="009D18CA" w:rsidP="009D18CA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5253A2" w:rsidRPr="00B06650" w:rsidRDefault="009D18CA" w:rsidP="00BA27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06650">
        <w:rPr>
          <w:rFonts w:ascii="Angsana New" w:eastAsia="Calibri" w:hAnsi="Angsana New"/>
          <w:sz w:val="30"/>
          <w:szCs w:val="30"/>
          <w:cs/>
        </w:rPr>
        <w:lastRenderedPageBreak/>
        <w:t xml:space="preserve">ภาษีเงินได้รอการตัดบัญชีคำนวณจากผลแตกต่างชั่วคราวที่เกิดขึ้นระหว่างมูลค่าตามบัญชีและมูลค่าทางภาษีของสินทรัพย์และหนี้สิน โดยใช้อัตราภาษีที่มีผลบังคับใช้หรือคาดว่าจะมีผลบังคับใช้กับผลแตกต่างชั่วคราวเมื่อมีการกลับรายการ  </w:t>
      </w:r>
    </w:p>
    <w:p w:rsidR="005253A2" w:rsidRDefault="005253A2" w:rsidP="003E55B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9A48BF" w:rsidRPr="00B06650" w:rsidRDefault="003E55B7" w:rsidP="003E55B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06650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ภาษีเงินได้รอการตัดบัญชีจะไม่ถูกรับรู้เมื่อเกิดจากผลแตกต่างชั่วคราวต่อไปนี้</w:t>
      </w:r>
    </w:p>
    <w:p w:rsidR="00900BBB" w:rsidRPr="00B06650" w:rsidRDefault="00900BBB" w:rsidP="00900BBB">
      <w:pPr>
        <w:rPr>
          <w:rFonts w:ascii="Angsana New" w:hAnsi="Angsana New"/>
          <w:sz w:val="30"/>
          <w:szCs w:val="30"/>
        </w:rPr>
      </w:pPr>
    </w:p>
    <w:p w:rsidR="009A48BF" w:rsidRPr="00B06650" w:rsidRDefault="00FF7698" w:rsidP="00FF7698">
      <w:pPr>
        <w:pStyle w:val="BodyText"/>
        <w:numPr>
          <w:ilvl w:val="2"/>
          <w:numId w:val="19"/>
        </w:numPr>
        <w:spacing w:after="0" w:line="240" w:lineRule="auto"/>
        <w:ind w:right="27" w:hanging="4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E55B7" w:rsidRPr="00B06650">
        <w:rPr>
          <w:rFonts w:ascii="Angsana New" w:hAnsi="Angsana New"/>
          <w:sz w:val="30"/>
          <w:szCs w:val="30"/>
          <w:cs/>
        </w:rPr>
        <w:t xml:space="preserve">การรับรู้ค่าความนิยมในครั้งแรก  </w:t>
      </w:r>
    </w:p>
    <w:p w:rsidR="009A48BF" w:rsidRPr="00B06650" w:rsidRDefault="00FF7698" w:rsidP="00FF7698">
      <w:pPr>
        <w:pStyle w:val="BodyText"/>
        <w:numPr>
          <w:ilvl w:val="2"/>
          <w:numId w:val="19"/>
        </w:numPr>
        <w:tabs>
          <w:tab w:val="clear" w:pos="907"/>
          <w:tab w:val="clear" w:pos="1020"/>
          <w:tab w:val="num" w:pos="720"/>
        </w:tabs>
        <w:spacing w:after="0" w:line="240" w:lineRule="auto"/>
        <w:ind w:left="720" w:right="27"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E55B7" w:rsidRPr="00B06650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</w:t>
      </w:r>
      <w:r>
        <w:rPr>
          <w:rFonts w:ascii="Angsana New" w:hAnsi="Angsana New"/>
          <w:sz w:val="30"/>
          <w:szCs w:val="30"/>
          <w:cs/>
        </w:rPr>
        <w:t>รกิจและรายการนั้นไม่มีผลกระทบต่อ</w:t>
      </w:r>
      <w:r w:rsidR="003E55B7" w:rsidRPr="00B06650">
        <w:rPr>
          <w:rFonts w:ascii="Angsana New" w:hAnsi="Angsana New"/>
          <w:sz w:val="30"/>
          <w:szCs w:val="30"/>
          <w:cs/>
        </w:rPr>
        <w:t>กำไรขาดทุนทางบัญชีหรือทางภาษี</w:t>
      </w:r>
    </w:p>
    <w:p w:rsidR="003E55B7" w:rsidRPr="00B06650" w:rsidRDefault="00FF7698" w:rsidP="00FF7698">
      <w:pPr>
        <w:pStyle w:val="BodyText"/>
        <w:numPr>
          <w:ilvl w:val="2"/>
          <w:numId w:val="19"/>
        </w:numPr>
        <w:tabs>
          <w:tab w:val="clear" w:pos="907"/>
          <w:tab w:val="clear" w:pos="1020"/>
          <w:tab w:val="num" w:pos="720"/>
        </w:tabs>
        <w:spacing w:after="0" w:line="240" w:lineRule="auto"/>
        <w:ind w:left="720" w:right="27"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E55B7" w:rsidRPr="00B06650">
        <w:rPr>
          <w:rFonts w:ascii="Angsana New" w:hAnsi="Angsana New"/>
          <w:sz w:val="30"/>
          <w:szCs w:val="30"/>
          <w:cs/>
        </w:rPr>
        <w:t>ผลแตกต่างที่เกี่ยวข้องกับเงินลงทุนในบริษัทย่อยหากเป็นไปได้ว่าจะไม่มีการกลับรายการ</w:t>
      </w:r>
      <w:r w:rsidR="009A48BF" w:rsidRPr="00B06650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="003E55B7" w:rsidRPr="00B06650">
        <w:rPr>
          <w:rFonts w:ascii="Angsana New" w:hAnsi="Angsana New"/>
          <w:sz w:val="30"/>
          <w:szCs w:val="30"/>
          <w:cs/>
        </w:rPr>
        <w:t xml:space="preserve">ในอนาคตอันใกล้   </w:t>
      </w:r>
    </w:p>
    <w:p w:rsidR="003E55B7" w:rsidRPr="00B06650" w:rsidRDefault="003E55B7" w:rsidP="003E55B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9D18CA" w:rsidRPr="00B06650" w:rsidRDefault="009D18CA" w:rsidP="009D18CA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A91737">
        <w:rPr>
          <w:rFonts w:ascii="Angsana New" w:hAnsi="Angsana New"/>
          <w:spacing w:val="-6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A91737" w:rsidRPr="00A91737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Pr="00A91737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B06650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</w:p>
    <w:p w:rsidR="000F4EE6" w:rsidRPr="00B06650" w:rsidRDefault="000F4EE6" w:rsidP="001D110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9D18CA" w:rsidRPr="00C73703" w:rsidRDefault="009D18CA" w:rsidP="00C73703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C73703">
        <w:rPr>
          <w:rFonts w:ascii="Angsana New" w:eastAsia="Calibri" w:hAnsi="Angsana New"/>
          <w:sz w:val="30"/>
          <w:szCs w:val="30"/>
          <w:cs/>
        </w:rPr>
        <w:t>ในการกำหนดมูลค่าของภาษีเงินได้ของงวดปัจจุบัน</w:t>
      </w:r>
      <w:r w:rsidR="00900BBB" w:rsidRPr="00C73703">
        <w:rPr>
          <w:rFonts w:ascii="Angsana New" w:eastAsia="Calibri" w:hAnsi="Angsana New"/>
          <w:sz w:val="30"/>
          <w:szCs w:val="30"/>
          <w:cs/>
        </w:rPr>
        <w:t xml:space="preserve">และภาษีเงินได้รอการตัดบัญชี </w:t>
      </w:r>
      <w:r w:rsidR="004B3AF9" w:rsidRPr="00C73703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C73703">
        <w:rPr>
          <w:rFonts w:ascii="Angsana New" w:eastAsia="Calibri" w:hAnsi="Angsana New"/>
          <w:sz w:val="30"/>
          <w:szCs w:val="30"/>
          <w:cs/>
        </w:rPr>
        <w:t>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900BBB" w:rsidRPr="00C73703">
        <w:rPr>
          <w:rFonts w:ascii="Angsana New" w:eastAsia="Calibri" w:hAnsi="Angsana New"/>
          <w:sz w:val="30"/>
          <w:szCs w:val="30"/>
          <w:cs/>
        </w:rPr>
        <w:t xml:space="preserve">มขึ้น และมีดอกเบี้ยที่ต้องชำระ </w:t>
      </w:r>
      <w:r w:rsidR="00146B39" w:rsidRPr="00C73703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C73703">
        <w:rPr>
          <w:rFonts w:ascii="Angsana New" w:eastAsia="Calibri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</w:t>
      </w:r>
      <w:proofErr w:type="spellStart"/>
      <w:r w:rsidRPr="00C73703">
        <w:rPr>
          <w:rFonts w:ascii="Angsana New" w:eastAsia="Calibri" w:hAnsi="Angsana New"/>
          <w:sz w:val="30"/>
          <w:szCs w:val="30"/>
          <w:cs/>
        </w:rPr>
        <w:t>กฏห</w:t>
      </w:r>
      <w:r w:rsidR="00900BBB" w:rsidRPr="00C73703">
        <w:rPr>
          <w:rFonts w:ascii="Angsana New" w:eastAsia="Calibri" w:hAnsi="Angsana New"/>
          <w:sz w:val="30"/>
          <w:szCs w:val="30"/>
          <w:cs/>
        </w:rPr>
        <w:t>มาย</w:t>
      </w:r>
      <w:proofErr w:type="spellEnd"/>
      <w:r w:rsidR="00900BBB" w:rsidRPr="00C73703">
        <w:rPr>
          <w:rFonts w:ascii="Angsana New" w:eastAsia="Calibri" w:hAnsi="Angsana New"/>
          <w:sz w:val="30"/>
          <w:szCs w:val="30"/>
          <w:cs/>
        </w:rPr>
        <w:t>ภาษี</w:t>
      </w:r>
      <w:r w:rsidR="00900BBB" w:rsidRPr="00C73703">
        <w:rPr>
          <w:rFonts w:ascii="Angsana New" w:eastAsia="Calibri" w:hAnsi="Angsana New"/>
          <w:sz w:val="30"/>
          <w:szCs w:val="30"/>
        </w:rPr>
        <w:t xml:space="preserve"> </w:t>
      </w:r>
      <w:r w:rsidR="00900BBB" w:rsidRPr="00C73703">
        <w:rPr>
          <w:rFonts w:ascii="Angsana New" w:eastAsia="Calibri" w:hAnsi="Angsana New"/>
          <w:sz w:val="30"/>
          <w:szCs w:val="30"/>
          <w:cs/>
        </w:rPr>
        <w:t xml:space="preserve">และจากประสบการณ์ในอดีต </w:t>
      </w:r>
      <w:r w:rsidRPr="00C73703">
        <w:rPr>
          <w:rFonts w:ascii="Angsana New" w:eastAsia="Calibri" w:hAnsi="Angsana New"/>
          <w:sz w:val="30"/>
          <w:szCs w:val="30"/>
          <w:cs/>
        </w:rPr>
        <w:t>การประเมินนี้อยู่บนพ</w:t>
      </w:r>
      <w:r w:rsidR="008C1B29" w:rsidRPr="00C73703">
        <w:rPr>
          <w:rFonts w:ascii="Angsana New" w:eastAsia="Calibri" w:hAnsi="Angsana New"/>
          <w:sz w:val="30"/>
          <w:szCs w:val="30"/>
          <w:cs/>
        </w:rPr>
        <w:t>ื้นฐานการประมาณการและข้อสมมติ</w:t>
      </w:r>
      <w:r w:rsidRPr="00C73703">
        <w:rPr>
          <w:rFonts w:ascii="Angsana New" w:eastAsia="Calibri" w:hAnsi="Angsana New"/>
          <w:sz w:val="30"/>
          <w:szCs w:val="30"/>
          <w:cs/>
        </w:rPr>
        <w:t xml:space="preserve"> และอาจจะเกี่ยวข้องกับการตัด</w:t>
      </w:r>
      <w:r w:rsidR="00900BBB" w:rsidRPr="00C73703">
        <w:rPr>
          <w:rFonts w:ascii="Angsana New" w:eastAsia="Calibri" w:hAnsi="Angsana New"/>
          <w:sz w:val="30"/>
          <w:szCs w:val="30"/>
          <w:cs/>
        </w:rPr>
        <w:t xml:space="preserve">สินใจเกี่ยวกับเหตุการณ์ในอนาคต </w:t>
      </w:r>
      <w:r w:rsidRPr="00C73703">
        <w:rPr>
          <w:rFonts w:ascii="Angsana New" w:eastAsia="Calibri" w:hAnsi="Angsana New"/>
          <w:sz w:val="30"/>
          <w:szCs w:val="30"/>
          <w:cs/>
        </w:rPr>
        <w:t>ข้อมูลใหม่ๆอาจจะทำให้</w:t>
      </w:r>
      <w:r w:rsidR="00146B39" w:rsidRPr="00C73703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C73703">
        <w:rPr>
          <w:rFonts w:ascii="Angsana New" w:eastAsia="Calibri" w:hAnsi="Angsana New"/>
          <w:sz w:val="30"/>
          <w:szCs w:val="30"/>
          <w:cs/>
        </w:rPr>
        <w:t>เปลี่ยนการตัดสินใจโดยขึ้นอยู่กับความเพียงพอข</w:t>
      </w:r>
      <w:r w:rsidR="00900BBB" w:rsidRPr="00C73703">
        <w:rPr>
          <w:rFonts w:ascii="Angsana New" w:eastAsia="Calibri" w:hAnsi="Angsana New"/>
          <w:sz w:val="30"/>
          <w:szCs w:val="30"/>
          <w:cs/>
        </w:rPr>
        <w:t xml:space="preserve">องภาษีเงินได้ค้างจ่ายที่มีอยู่ </w:t>
      </w:r>
      <w:r w:rsidRPr="00C73703">
        <w:rPr>
          <w:rFonts w:ascii="Angsana New" w:eastAsia="Calibri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0F4EE6" w:rsidRPr="00B06650" w:rsidRDefault="000F4EE6" w:rsidP="001D110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:rsidR="009D18CA" w:rsidRPr="00B06650" w:rsidRDefault="009D18CA" w:rsidP="009D18CA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B06650">
        <w:rPr>
          <w:rFonts w:ascii="Angsana New" w:hAnsi="Angsana New"/>
          <w:sz w:val="30"/>
          <w:szCs w:val="30"/>
          <w:cs/>
        </w:rPr>
        <w:t>สินทรัพย์และหนี้สินภาษีเงินได้รอตัดบัญชีของหน่วยภาษีที่ต่างกัน สามารถหักกลบกันได้เมื่อกิจการมีสิทธิตามกฎหมายที่จะหักกลบสินทรัพย์และหนี้สินภาษีเงินได้ของงวดปัจจุบันและภาษีเงินได้นี้ถูกประเมินโดยหน่วยงานจัดเก็บภาษีหน่วยงานเดียวกัน</w:t>
      </w:r>
      <w:r w:rsidRPr="00B06650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:rsidR="009D18CA" w:rsidRDefault="009D18CA" w:rsidP="009D18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FF7698" w:rsidRDefault="00FF7698" w:rsidP="009D18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FF7698" w:rsidRDefault="00FF7698" w:rsidP="009D18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FF7698" w:rsidRPr="00B06650" w:rsidRDefault="00FF7698" w:rsidP="009D18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A10B22" w:rsidRDefault="006D6765" w:rsidP="006D6765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A11D60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</w:t>
      </w:r>
      <w:r w:rsidRPr="006D6765">
        <w:rPr>
          <w:rFonts w:ascii="Angsana New" w:hAnsi="Angsana New"/>
          <w:sz w:val="30"/>
          <w:szCs w:val="30"/>
          <w:cs/>
        </w:rPr>
        <w:t>ค่อนข้างแน่</w:t>
      </w:r>
      <w:r w:rsidRPr="00A11D60">
        <w:rPr>
          <w:rFonts w:ascii="Angsana New" w:hAnsi="Angsana New"/>
          <w:sz w:val="30"/>
          <w:szCs w:val="30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6D6765">
        <w:rPr>
          <w:rFonts w:ascii="Angsana New" w:hAnsi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A11D6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E56921" w:rsidRPr="00B06650">
        <w:rPr>
          <w:rFonts w:ascii="Angsana New" w:hAnsi="Angsana New"/>
          <w:sz w:val="30"/>
          <w:szCs w:val="30"/>
        </w:rPr>
        <w:t xml:space="preserve"> </w:t>
      </w:r>
    </w:p>
    <w:p w:rsidR="006D6765" w:rsidRDefault="006D6765" w:rsidP="00C7370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56921" w:rsidRPr="00B06650" w:rsidRDefault="00E56921" w:rsidP="00045F74">
      <w:pPr>
        <w:pStyle w:val="BodyText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after="0" w:line="240" w:lineRule="auto"/>
        <w:ind w:left="0" w:firstLine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06650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="00FF769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8D1583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(ขาดทุน)</w:t>
      </w:r>
      <w:r w:rsidR="00FF7698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B0665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ต่อหุ้น </w:t>
      </w:r>
    </w:p>
    <w:p w:rsidR="00E56921" w:rsidRPr="00B06650" w:rsidRDefault="00E56921" w:rsidP="00E56921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43336B" w:rsidRPr="00B06650" w:rsidRDefault="00F00383" w:rsidP="00E56921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B06650">
        <w:rPr>
          <w:rFonts w:ascii="Angsana New" w:hAnsi="Angsana New"/>
          <w:sz w:val="30"/>
          <w:szCs w:val="30"/>
          <w:cs/>
        </w:rPr>
        <w:t>กลุ่มบริษัท</w:t>
      </w:r>
      <w:r w:rsidR="00940AB6" w:rsidRPr="00B06650">
        <w:rPr>
          <w:rFonts w:ascii="Angsana New" w:hAnsi="Angsana New"/>
          <w:sz w:val="30"/>
          <w:szCs w:val="30"/>
          <w:cs/>
        </w:rPr>
        <w:t>แสดงกำไร</w:t>
      </w:r>
      <w:r w:rsidR="008D1583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="00940AB6" w:rsidRPr="00B06650">
        <w:rPr>
          <w:rFonts w:ascii="Angsana New" w:hAnsi="Angsana New"/>
          <w:sz w:val="30"/>
          <w:szCs w:val="30"/>
          <w:cs/>
        </w:rPr>
        <w:t xml:space="preserve">ต่อหุ้นขั้นพื้นฐานสำหรับหุ้นสามัญ </w:t>
      </w:r>
      <w:r w:rsidR="008D1583" w:rsidRPr="00B06650">
        <w:rPr>
          <w:rFonts w:ascii="Angsana New" w:hAnsi="Angsana New"/>
          <w:sz w:val="30"/>
          <w:szCs w:val="30"/>
          <w:cs/>
        </w:rPr>
        <w:t>กำไร</w:t>
      </w:r>
      <w:r w:rsidR="008D1583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="008D1583" w:rsidRPr="00B06650">
        <w:rPr>
          <w:rFonts w:ascii="Angsana New" w:hAnsi="Angsana New"/>
          <w:sz w:val="30"/>
          <w:szCs w:val="30"/>
          <w:cs/>
        </w:rPr>
        <w:t>ต่อหุ้น</w:t>
      </w:r>
      <w:r w:rsidR="00E56921" w:rsidRPr="00B06650">
        <w:rPr>
          <w:rFonts w:ascii="Angsana New" w:hAnsi="Angsana New"/>
          <w:sz w:val="30"/>
          <w:szCs w:val="30"/>
          <w:cs/>
        </w:rPr>
        <w:t>ขั้นพื้นฐานคำนวณโดยการ</w:t>
      </w:r>
      <w:r w:rsidR="0060271A" w:rsidRPr="00B06650">
        <w:rPr>
          <w:rFonts w:ascii="Angsana New" w:hAnsi="Angsana New"/>
          <w:sz w:val="30"/>
          <w:szCs w:val="30"/>
          <w:cs/>
        </w:rPr>
        <w:t>นำกำไรหรือขาดทุน</w:t>
      </w:r>
      <w:r w:rsidR="00E56921" w:rsidRPr="00B06650">
        <w:rPr>
          <w:rFonts w:ascii="Angsana New" w:hAnsi="Angsana New"/>
          <w:sz w:val="30"/>
          <w:szCs w:val="30"/>
          <w:cs/>
        </w:rPr>
        <w:t>ของผู้ถือหุ้นสามัญของบริษัท</w:t>
      </w:r>
      <w:r w:rsidR="008F1205" w:rsidRPr="00B06650">
        <w:rPr>
          <w:rFonts w:ascii="Angsana New" w:hAnsi="Angsana New"/>
          <w:sz w:val="30"/>
          <w:szCs w:val="30"/>
          <w:cs/>
        </w:rPr>
        <w:t xml:space="preserve"> </w:t>
      </w:r>
      <w:r w:rsidR="0060271A" w:rsidRPr="00B06650">
        <w:rPr>
          <w:rFonts w:ascii="Angsana New" w:hAnsi="Angsana New"/>
          <w:sz w:val="30"/>
          <w:szCs w:val="30"/>
          <w:cs/>
        </w:rPr>
        <w:t>หาร</w:t>
      </w:r>
      <w:r w:rsidR="00E56921" w:rsidRPr="00B06650">
        <w:rPr>
          <w:rFonts w:ascii="Angsana New" w:hAnsi="Angsana New"/>
          <w:sz w:val="30"/>
          <w:szCs w:val="30"/>
          <w:cs/>
        </w:rPr>
        <w:t>ด้วยจำนวนหุ้นสามัญถัวเฉลี่ยถ่วงน้ำหนักที่ออกจำหน่ายระหว่างปี</w:t>
      </w:r>
    </w:p>
    <w:p w:rsidR="008C1B29" w:rsidRPr="00B06650" w:rsidRDefault="008C1B29" w:rsidP="00E56921">
      <w:pPr>
        <w:pStyle w:val="BodyText"/>
        <w:spacing w:after="0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:rsidR="00027377" w:rsidRPr="00B06650" w:rsidRDefault="00027377" w:rsidP="00A00433">
      <w:pPr>
        <w:pStyle w:val="BodyText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450"/>
        </w:tabs>
        <w:spacing w:after="0" w:line="240" w:lineRule="auto"/>
        <w:ind w:left="0" w:firstLine="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06650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:rsidR="00EA0A18" w:rsidRPr="00B06650" w:rsidRDefault="00EA0A18" w:rsidP="00EA0A18">
      <w:pPr>
        <w:pStyle w:val="Heading8"/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:rsidR="00027377" w:rsidRPr="00B06650" w:rsidRDefault="00027377" w:rsidP="00187F1E">
      <w:pPr>
        <w:tabs>
          <w:tab w:val="clear" w:pos="454"/>
          <w:tab w:val="left" w:pos="450"/>
        </w:tabs>
        <w:spacing w:line="240" w:lineRule="auto"/>
        <w:ind w:left="450" w:right="-27"/>
        <w:jc w:val="thaiDistribute"/>
        <w:rPr>
          <w:rFonts w:ascii="Angsana New" w:hAnsi="Angsana New"/>
          <w:sz w:val="30"/>
          <w:szCs w:val="30"/>
        </w:rPr>
      </w:pPr>
      <w:r w:rsidRPr="00B06650">
        <w:rPr>
          <w:rFonts w:ascii="Angsana New" w:hAnsi="Angsana New"/>
          <w:sz w:val="30"/>
          <w:szCs w:val="30"/>
          <w:cs/>
        </w:rPr>
        <w:t xml:space="preserve">ผลการดำเนินงานของส่วนงานที่รายงานต่อคณะกรรมการผู้บริหารของกลุ่มบริษัท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ตามมุมมองผู้บริหารอย่างสมเหตุสมผล </w:t>
      </w:r>
    </w:p>
    <w:p w:rsidR="00BA277D" w:rsidRPr="00FF7698" w:rsidRDefault="00BA277D" w:rsidP="00BA277D">
      <w:pPr>
        <w:rPr>
          <w:sz w:val="28"/>
          <w:szCs w:val="28"/>
        </w:rPr>
      </w:pPr>
    </w:p>
    <w:p w:rsidR="00187F1E" w:rsidRDefault="00187F1E" w:rsidP="00187F1E">
      <w:pPr>
        <w:pStyle w:val="block"/>
        <w:numPr>
          <w:ilvl w:val="0"/>
          <w:numId w:val="25"/>
        </w:numPr>
        <w:tabs>
          <w:tab w:val="clear" w:pos="518"/>
          <w:tab w:val="num" w:pos="450"/>
        </w:tabs>
        <w:spacing w:after="0" w:line="240" w:lineRule="auto"/>
        <w:jc w:val="both"/>
        <w:rPr>
          <w:rFonts w:ascii="Angsana New" w:hAnsi="Angsana New"/>
          <w:bCs/>
          <w:sz w:val="30"/>
          <w:szCs w:val="30"/>
          <w:lang w:bidi="th-TH"/>
        </w:rPr>
      </w:pPr>
      <w:r w:rsidRPr="009F2E44">
        <w:rPr>
          <w:rFonts w:ascii="Angsana New" w:hAnsi="Angsana New" w:hint="cs"/>
          <w:bCs/>
          <w:sz w:val="30"/>
          <w:szCs w:val="30"/>
          <w:cs/>
          <w:lang w:bidi="th-TH"/>
        </w:rPr>
        <w:t>ค่าใช้จ่ายจากความเสียหายจากวัตถุดิบคงคลัง</w:t>
      </w:r>
    </w:p>
    <w:p w:rsidR="00187F1E" w:rsidRPr="001A76D3" w:rsidRDefault="00187F1E" w:rsidP="00187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187F1E" w:rsidRPr="00187F1E" w:rsidRDefault="00187F1E" w:rsidP="00187F1E">
      <w:pPr>
        <w:tabs>
          <w:tab w:val="clear" w:pos="454"/>
          <w:tab w:val="left" w:pos="450"/>
        </w:tabs>
        <w:spacing w:line="240" w:lineRule="auto"/>
        <w:ind w:left="450" w:right="-27"/>
        <w:jc w:val="thaiDistribute"/>
        <w:rPr>
          <w:rFonts w:ascii="Angsana New" w:hAnsi="Angsana New"/>
          <w:sz w:val="30"/>
          <w:szCs w:val="30"/>
        </w:rPr>
      </w:pPr>
      <w:r w:rsidRPr="00187F1E">
        <w:rPr>
          <w:rFonts w:ascii="Angsana New" w:hAnsi="Angsana New" w:hint="cs"/>
          <w:sz w:val="30"/>
          <w:szCs w:val="30"/>
          <w:cs/>
        </w:rPr>
        <w:t>เนื่องจากวัตถุดิบในการผลิตของบริษัทเป็นสินค้าโภคภัณฑ์ที่มีราคาผันผวน</w:t>
      </w:r>
      <w:r w:rsidRPr="00187F1E">
        <w:rPr>
          <w:rFonts w:ascii="Angsana New" w:hAnsi="Angsana New"/>
          <w:sz w:val="30"/>
          <w:szCs w:val="30"/>
          <w:cs/>
        </w:rPr>
        <w:t xml:space="preserve"> </w:t>
      </w:r>
      <w:r w:rsidRPr="00187F1E">
        <w:rPr>
          <w:rFonts w:ascii="Angsana New" w:hAnsi="Angsana New" w:hint="cs"/>
          <w:sz w:val="30"/>
          <w:szCs w:val="30"/>
          <w:cs/>
        </w:rPr>
        <w:t>บริษัทจึงมีนโยบายควบคุมปริมาณวัตถุดิบคงคลังให้อยู่ในระดับที่เหมาะสมเพื่อลดผลกระทบจากความผันผวนของราคาวัตถุดิบ</w:t>
      </w:r>
      <w:r w:rsidRPr="00187F1E">
        <w:rPr>
          <w:rFonts w:ascii="Angsana New" w:hAnsi="Angsana New"/>
          <w:sz w:val="30"/>
          <w:szCs w:val="30"/>
          <w:cs/>
        </w:rPr>
        <w:t xml:space="preserve"> </w:t>
      </w:r>
      <w:r w:rsidRPr="00187F1E">
        <w:rPr>
          <w:rFonts w:ascii="Angsana New" w:hAnsi="Angsana New" w:hint="cs"/>
          <w:sz w:val="30"/>
          <w:szCs w:val="30"/>
          <w:cs/>
        </w:rPr>
        <w:t>ในระหว่างไตรมาสที่</w:t>
      </w:r>
      <w:r w:rsidRPr="00187F1E">
        <w:rPr>
          <w:rFonts w:ascii="Angsana New" w:hAnsi="Angsana New"/>
          <w:sz w:val="30"/>
          <w:szCs w:val="30"/>
          <w:cs/>
        </w:rPr>
        <w:t xml:space="preserve"> 2 </w:t>
      </w:r>
      <w:r w:rsidRPr="00187F1E">
        <w:rPr>
          <w:rFonts w:ascii="Angsana New" w:hAnsi="Angsana New" w:hint="cs"/>
          <w:sz w:val="30"/>
          <w:szCs w:val="30"/>
          <w:cs/>
        </w:rPr>
        <w:t>ปี</w:t>
      </w:r>
      <w:r w:rsidRPr="00187F1E">
        <w:rPr>
          <w:rFonts w:ascii="Angsana New" w:hAnsi="Angsana New"/>
          <w:sz w:val="30"/>
          <w:szCs w:val="30"/>
          <w:cs/>
        </w:rPr>
        <w:t xml:space="preserve"> 2561 </w:t>
      </w:r>
      <w:r w:rsidRPr="00187F1E">
        <w:rPr>
          <w:rFonts w:ascii="Angsana New" w:hAnsi="Angsana New" w:hint="cs"/>
          <w:sz w:val="30"/>
          <w:szCs w:val="30"/>
          <w:cs/>
        </w:rPr>
        <w:t>บริษัทพบว่าปริมาณวัตถุดิบคงคลังในระบบสูงกว่าปริมาณที่มีอยู่จริงในสถานที่จัดเก็บของบริษัทคู่ค้า</w:t>
      </w:r>
      <w:r w:rsidR="003569E8" w:rsidRPr="003569E8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187F1E">
        <w:rPr>
          <w:rFonts w:ascii="Angsana New" w:hAnsi="Angsana New" w:hint="cs"/>
          <w:sz w:val="30"/>
          <w:szCs w:val="30"/>
          <w:cs/>
        </w:rPr>
        <w:t>นอกจากนี้</w:t>
      </w:r>
      <w:r w:rsidRPr="00187F1E">
        <w:rPr>
          <w:rFonts w:ascii="Angsana New" w:hAnsi="Angsana New"/>
          <w:sz w:val="30"/>
          <w:szCs w:val="30"/>
          <w:cs/>
        </w:rPr>
        <w:t xml:space="preserve"> </w:t>
      </w:r>
      <w:r w:rsidRPr="00187F1E">
        <w:rPr>
          <w:rFonts w:ascii="Angsana New" w:hAnsi="Angsana New" w:hint="cs"/>
          <w:sz w:val="30"/>
          <w:szCs w:val="30"/>
          <w:cs/>
        </w:rPr>
        <w:t>ยังรวมถึงส่วนที่บริษัทจัดส่งวัตถุดิบไปให้บริษัทคู่ค้าเพื่อทำการจ้างกลั่นแต่ปรากฏภายหลังว่าบริษัทคู่ค้าไม่ได้ส่งมอบผลิตภัณฑ์ที่จ้างกลั่นให้ตามสัญญาและไม่ส่งมอบคืนวัตถุดิบให้บริษัท</w:t>
      </w:r>
      <w:r w:rsidRPr="00187F1E">
        <w:rPr>
          <w:rFonts w:ascii="Angsana New" w:hAnsi="Angsana New"/>
          <w:sz w:val="30"/>
          <w:szCs w:val="30"/>
          <w:cs/>
        </w:rPr>
        <w:t xml:space="preserve"> </w:t>
      </w:r>
      <w:r w:rsidRPr="00187F1E">
        <w:rPr>
          <w:rFonts w:ascii="Angsana New" w:hAnsi="Angsana New" w:hint="cs"/>
          <w:sz w:val="30"/>
          <w:szCs w:val="30"/>
          <w:cs/>
        </w:rPr>
        <w:t>ทั้งนี้</w:t>
      </w:r>
      <w:r w:rsidRPr="00187F1E">
        <w:rPr>
          <w:rFonts w:ascii="Angsana New" w:hAnsi="Angsana New"/>
          <w:sz w:val="30"/>
          <w:szCs w:val="30"/>
          <w:cs/>
        </w:rPr>
        <w:t xml:space="preserve"> </w:t>
      </w:r>
      <w:r w:rsidRPr="00187F1E">
        <w:rPr>
          <w:rFonts w:ascii="Angsana New" w:hAnsi="Angsana New" w:hint="cs"/>
          <w:sz w:val="30"/>
          <w:szCs w:val="30"/>
          <w:cs/>
        </w:rPr>
        <w:t>ในเดือนตุลาคมและเดือนธันวาคม</w:t>
      </w:r>
      <w:r w:rsidRPr="00187F1E">
        <w:rPr>
          <w:rFonts w:ascii="Angsana New" w:hAnsi="Angsana New"/>
          <w:sz w:val="30"/>
          <w:szCs w:val="30"/>
          <w:cs/>
        </w:rPr>
        <w:t xml:space="preserve"> 2560 </w:t>
      </w:r>
      <w:r w:rsidRPr="00187F1E">
        <w:rPr>
          <w:rFonts w:ascii="Angsana New" w:hAnsi="Angsana New" w:hint="cs"/>
          <w:sz w:val="30"/>
          <w:szCs w:val="30"/>
          <w:cs/>
        </w:rPr>
        <w:t>บริษัทได้มีการตรวจนับปริมาณวัตถุดิบคงคลังจากผลการตรวจนับตรงตามข้อมูลในระบบของบริษัท</w:t>
      </w:r>
    </w:p>
    <w:p w:rsidR="00187F1E" w:rsidRPr="00187F1E" w:rsidRDefault="00187F1E" w:rsidP="00187F1E">
      <w:pPr>
        <w:tabs>
          <w:tab w:val="clear" w:pos="454"/>
          <w:tab w:val="left" w:pos="450"/>
        </w:tabs>
        <w:spacing w:line="240" w:lineRule="auto"/>
        <w:ind w:left="450" w:right="-27"/>
        <w:jc w:val="thaiDistribute"/>
        <w:rPr>
          <w:rFonts w:ascii="Angsana New" w:hAnsi="Angsana New"/>
          <w:sz w:val="30"/>
          <w:szCs w:val="30"/>
        </w:rPr>
      </w:pPr>
    </w:p>
    <w:p w:rsidR="00187F1E" w:rsidRPr="00187F1E" w:rsidRDefault="00187F1E" w:rsidP="00187F1E">
      <w:pPr>
        <w:tabs>
          <w:tab w:val="clear" w:pos="454"/>
          <w:tab w:val="left" w:pos="450"/>
        </w:tabs>
        <w:spacing w:line="240" w:lineRule="auto"/>
        <w:ind w:left="450" w:right="-27"/>
        <w:jc w:val="thaiDistribute"/>
        <w:rPr>
          <w:rFonts w:ascii="Angsana New" w:hAnsi="Angsana New"/>
          <w:sz w:val="30"/>
          <w:szCs w:val="30"/>
        </w:rPr>
      </w:pPr>
      <w:r w:rsidRPr="00187F1E">
        <w:rPr>
          <w:rFonts w:ascii="Angsana New" w:hAnsi="Angsana New" w:hint="cs"/>
          <w:sz w:val="30"/>
          <w:szCs w:val="30"/>
          <w:cs/>
        </w:rPr>
        <w:t>ในช่วงเดือนมิถุนายน</w:t>
      </w:r>
      <w:r w:rsidRPr="00187F1E">
        <w:rPr>
          <w:rFonts w:ascii="Angsana New" w:hAnsi="Angsana New"/>
          <w:sz w:val="30"/>
          <w:szCs w:val="30"/>
          <w:cs/>
        </w:rPr>
        <w:t xml:space="preserve"> 2561 </w:t>
      </w:r>
      <w:r w:rsidRPr="00187F1E">
        <w:rPr>
          <w:rFonts w:ascii="Angsana New" w:hAnsi="Angsana New" w:hint="cs"/>
          <w:sz w:val="30"/>
          <w:szCs w:val="30"/>
          <w:cs/>
        </w:rPr>
        <w:t>บริษัทได้ทำการตรวจสอบข้อเท็จจริงเชิงลึกและพบว่าเป็นการกระทำอันมิชอบร่วมกันของบริษัทคู่ค้าบางรายและพนักงานในหน่วยงานที่เกี่ยวข้องของบริษัท</w:t>
      </w:r>
      <w:r w:rsidRPr="00187F1E">
        <w:rPr>
          <w:rFonts w:ascii="Angsana New" w:hAnsi="Angsana New"/>
          <w:sz w:val="30"/>
          <w:szCs w:val="30"/>
          <w:cs/>
        </w:rPr>
        <w:t xml:space="preserve"> </w:t>
      </w:r>
      <w:r w:rsidRPr="00187F1E">
        <w:rPr>
          <w:rFonts w:ascii="Angsana New" w:hAnsi="Angsana New" w:hint="cs"/>
          <w:sz w:val="30"/>
          <w:szCs w:val="30"/>
          <w:cs/>
        </w:rPr>
        <w:t>ซึ่งบริษัทคู่ค้าบางรายดังกล่าวมีความสัมพันธ์กัน</w:t>
      </w:r>
      <w:r w:rsidRPr="00187F1E">
        <w:rPr>
          <w:rFonts w:ascii="Angsana New" w:hAnsi="Angsana New"/>
          <w:sz w:val="30"/>
          <w:szCs w:val="30"/>
          <w:cs/>
        </w:rPr>
        <w:t xml:space="preserve"> </w:t>
      </w:r>
      <w:r w:rsidRPr="00187F1E">
        <w:rPr>
          <w:rFonts w:ascii="Angsana New" w:hAnsi="Angsana New" w:hint="cs"/>
          <w:sz w:val="30"/>
          <w:szCs w:val="30"/>
          <w:cs/>
        </w:rPr>
        <w:t>โดยบริษัทมีมติให้ดำเนินการทางกฎหมายกับผู้ที่เกี่ยวข้องรวมถึงการสอบสวนทางวินัยต่อพนักงานที่เกี่ยวข้อง</w:t>
      </w:r>
      <w:r w:rsidRPr="00187F1E">
        <w:rPr>
          <w:rFonts w:ascii="Angsana New" w:hAnsi="Angsana New"/>
          <w:sz w:val="30"/>
          <w:szCs w:val="30"/>
          <w:cs/>
        </w:rPr>
        <w:t xml:space="preserve"> </w:t>
      </w:r>
      <w:r w:rsidRPr="00187F1E">
        <w:rPr>
          <w:rFonts w:ascii="Angsana New" w:hAnsi="Angsana New" w:hint="cs"/>
          <w:sz w:val="30"/>
          <w:szCs w:val="30"/>
          <w:cs/>
        </w:rPr>
        <w:lastRenderedPageBreak/>
        <w:t>โดยเมื่อวันที่</w:t>
      </w:r>
      <w:r w:rsidRPr="00187F1E">
        <w:rPr>
          <w:rFonts w:ascii="Angsana New" w:hAnsi="Angsana New"/>
          <w:sz w:val="30"/>
          <w:szCs w:val="30"/>
          <w:cs/>
        </w:rPr>
        <w:t xml:space="preserve"> 17 </w:t>
      </w:r>
      <w:r w:rsidRPr="00187F1E">
        <w:rPr>
          <w:rFonts w:ascii="Angsana New" w:hAnsi="Angsana New" w:hint="cs"/>
          <w:sz w:val="30"/>
          <w:szCs w:val="30"/>
          <w:cs/>
        </w:rPr>
        <w:t>กรกฎาคม</w:t>
      </w:r>
      <w:r w:rsidRPr="00187F1E">
        <w:rPr>
          <w:rFonts w:ascii="Angsana New" w:hAnsi="Angsana New"/>
          <w:sz w:val="30"/>
          <w:szCs w:val="30"/>
          <w:cs/>
        </w:rPr>
        <w:t xml:space="preserve"> 2561 </w:t>
      </w:r>
      <w:r w:rsidRPr="00187F1E">
        <w:rPr>
          <w:rFonts w:ascii="Angsana New" w:hAnsi="Angsana New" w:hint="cs"/>
          <w:sz w:val="30"/>
          <w:szCs w:val="30"/>
          <w:cs/>
        </w:rPr>
        <w:t>บริษัทได้เริ่มดำเนินการทางกฎหมายกับผู้ที่เกี่ยวข้อง</w:t>
      </w:r>
      <w:r w:rsidRPr="00187F1E">
        <w:rPr>
          <w:rFonts w:ascii="Angsana New" w:hAnsi="Angsana New"/>
          <w:sz w:val="30"/>
          <w:szCs w:val="30"/>
          <w:cs/>
        </w:rPr>
        <w:t xml:space="preserve"> (</w:t>
      </w:r>
      <w:r w:rsidRPr="00187F1E">
        <w:rPr>
          <w:rFonts w:ascii="Angsana New" w:hAnsi="Angsana New" w:hint="cs"/>
          <w:sz w:val="30"/>
          <w:szCs w:val="30"/>
          <w:cs/>
        </w:rPr>
        <w:t>ทั้งภายนอกและภายใน</w:t>
      </w:r>
      <w:r w:rsidRPr="00187F1E">
        <w:rPr>
          <w:rFonts w:ascii="Angsana New" w:hAnsi="Angsana New"/>
          <w:sz w:val="30"/>
          <w:szCs w:val="30"/>
          <w:cs/>
        </w:rPr>
        <w:t xml:space="preserve">) </w:t>
      </w:r>
      <w:r w:rsidRPr="00187F1E">
        <w:rPr>
          <w:rFonts w:ascii="Angsana New" w:hAnsi="Angsana New" w:hint="cs"/>
          <w:sz w:val="30"/>
          <w:szCs w:val="30"/>
          <w:cs/>
        </w:rPr>
        <w:t>ไปแล้ว</w:t>
      </w:r>
      <w:r w:rsidRPr="00187F1E">
        <w:rPr>
          <w:rFonts w:ascii="Angsana New" w:hAnsi="Angsana New"/>
          <w:sz w:val="30"/>
          <w:szCs w:val="30"/>
          <w:cs/>
        </w:rPr>
        <w:t xml:space="preserve"> </w:t>
      </w:r>
      <w:r w:rsidRPr="00187F1E">
        <w:rPr>
          <w:rFonts w:ascii="Angsana New" w:hAnsi="Angsana New" w:hint="cs"/>
          <w:sz w:val="30"/>
          <w:szCs w:val="30"/>
          <w:cs/>
        </w:rPr>
        <w:t>นอกจากนี้</w:t>
      </w:r>
      <w:r w:rsidRPr="00187F1E">
        <w:rPr>
          <w:rFonts w:ascii="Angsana New" w:hAnsi="Angsana New"/>
          <w:sz w:val="30"/>
          <w:szCs w:val="30"/>
          <w:cs/>
        </w:rPr>
        <w:t xml:space="preserve"> </w:t>
      </w:r>
      <w:r w:rsidRPr="00187F1E">
        <w:rPr>
          <w:rFonts w:ascii="Angsana New" w:hAnsi="Angsana New" w:hint="cs"/>
          <w:sz w:val="30"/>
          <w:szCs w:val="30"/>
          <w:cs/>
        </w:rPr>
        <w:t>บริษัทได้มีการสอบสวนทางวินัยกับพนักงานที่มีส่วนเกี่ยวข้องไปควบคู่กัน</w:t>
      </w:r>
    </w:p>
    <w:p w:rsidR="00187F1E" w:rsidRPr="00187F1E" w:rsidRDefault="00187F1E" w:rsidP="00187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87F1E" w:rsidRPr="00187F1E" w:rsidRDefault="00187F1E" w:rsidP="00187F1E">
      <w:pPr>
        <w:tabs>
          <w:tab w:val="clear" w:pos="454"/>
          <w:tab w:val="left" w:pos="450"/>
        </w:tabs>
        <w:spacing w:line="240" w:lineRule="auto"/>
        <w:ind w:left="450" w:right="-27"/>
        <w:jc w:val="thaiDistribute"/>
        <w:rPr>
          <w:rFonts w:ascii="Angsana New" w:hAnsi="Angsana New"/>
          <w:sz w:val="30"/>
          <w:szCs w:val="30"/>
        </w:rPr>
      </w:pPr>
      <w:r w:rsidRPr="00187F1E">
        <w:rPr>
          <w:rFonts w:ascii="Angsana New" w:hAnsi="Angsana New" w:hint="cs"/>
          <w:sz w:val="30"/>
          <w:szCs w:val="30"/>
          <w:cs/>
        </w:rPr>
        <w:t>จากเหตุการณ์ดังกล่าว</w:t>
      </w:r>
      <w:r w:rsidRPr="00187F1E">
        <w:rPr>
          <w:rFonts w:ascii="Angsana New" w:hAnsi="Angsana New"/>
          <w:sz w:val="30"/>
          <w:szCs w:val="30"/>
          <w:cs/>
        </w:rPr>
        <w:t xml:space="preserve"> </w:t>
      </w:r>
      <w:r w:rsidRPr="00187F1E">
        <w:rPr>
          <w:rFonts w:ascii="Angsana New" w:hAnsi="Angsana New" w:hint="cs"/>
          <w:sz w:val="30"/>
          <w:szCs w:val="30"/>
          <w:cs/>
        </w:rPr>
        <w:t>บริษัทรับรู้ค่าใช้จ่ายจากความเสียหายจากวัตถุดิบคงคลังในงบกำไรขาดทุนรวมและเฉพาะกิจการสำหรับปีสิ้นสุดวันที่</w:t>
      </w:r>
      <w:r w:rsidRPr="00187F1E">
        <w:rPr>
          <w:rFonts w:ascii="Angsana New" w:hAnsi="Angsana New"/>
          <w:sz w:val="30"/>
          <w:szCs w:val="30"/>
          <w:cs/>
        </w:rPr>
        <w:t xml:space="preserve"> 3</w:t>
      </w:r>
      <w:r w:rsidRPr="00187F1E">
        <w:rPr>
          <w:rFonts w:ascii="Angsana New" w:hAnsi="Angsana New"/>
          <w:sz w:val="30"/>
          <w:szCs w:val="30"/>
        </w:rPr>
        <w:t>1</w:t>
      </w:r>
      <w:r w:rsidRPr="00187F1E">
        <w:rPr>
          <w:rFonts w:ascii="Angsana New" w:hAnsi="Angsana New"/>
          <w:sz w:val="30"/>
          <w:szCs w:val="30"/>
          <w:cs/>
        </w:rPr>
        <w:t xml:space="preserve"> </w:t>
      </w:r>
      <w:r w:rsidRPr="00187F1E">
        <w:rPr>
          <w:rFonts w:ascii="Angsana New" w:hAnsi="Angsana New" w:hint="cs"/>
          <w:sz w:val="30"/>
          <w:szCs w:val="30"/>
          <w:cs/>
        </w:rPr>
        <w:t>ธันวาคม</w:t>
      </w:r>
      <w:r w:rsidRPr="00187F1E">
        <w:rPr>
          <w:rFonts w:ascii="Angsana New" w:hAnsi="Angsana New"/>
          <w:sz w:val="30"/>
          <w:szCs w:val="30"/>
          <w:cs/>
        </w:rPr>
        <w:t xml:space="preserve"> 2561 </w:t>
      </w:r>
      <w:r w:rsidRPr="00187F1E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187F1E">
        <w:rPr>
          <w:rFonts w:ascii="Angsana New" w:hAnsi="Angsana New"/>
          <w:sz w:val="30"/>
          <w:szCs w:val="30"/>
          <w:cs/>
        </w:rPr>
        <w:t xml:space="preserve"> 2</w:t>
      </w:r>
      <w:r w:rsidRPr="00187F1E">
        <w:rPr>
          <w:rFonts w:ascii="Angsana New" w:hAnsi="Angsana New"/>
          <w:sz w:val="30"/>
          <w:szCs w:val="30"/>
        </w:rPr>
        <w:t>,</w:t>
      </w:r>
      <w:r w:rsidRPr="00187F1E">
        <w:rPr>
          <w:rFonts w:ascii="Angsana New" w:hAnsi="Angsana New"/>
          <w:sz w:val="30"/>
          <w:szCs w:val="30"/>
          <w:cs/>
        </w:rPr>
        <w:t xml:space="preserve">004 </w:t>
      </w:r>
      <w:r w:rsidRPr="00187F1E">
        <w:rPr>
          <w:rFonts w:ascii="Angsana New" w:hAnsi="Angsana New" w:hint="cs"/>
          <w:sz w:val="30"/>
          <w:szCs w:val="30"/>
          <w:cs/>
        </w:rPr>
        <w:t>ล้านบาท</w:t>
      </w:r>
      <w:r w:rsidRPr="00187F1E">
        <w:rPr>
          <w:rFonts w:ascii="Angsana New" w:hAnsi="Angsana New"/>
          <w:sz w:val="30"/>
          <w:szCs w:val="30"/>
          <w:cs/>
        </w:rPr>
        <w:t xml:space="preserve"> </w:t>
      </w:r>
      <w:r w:rsidRPr="00187F1E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187F1E">
        <w:rPr>
          <w:rFonts w:ascii="Angsana New" w:hAnsi="Angsana New"/>
          <w:sz w:val="30"/>
          <w:szCs w:val="30"/>
          <w:cs/>
        </w:rPr>
        <w:t xml:space="preserve"> </w:t>
      </w:r>
      <w:r w:rsidRPr="00187F1E">
        <w:rPr>
          <w:rFonts w:ascii="Angsana New" w:hAnsi="Angsana New" w:hint="cs"/>
          <w:sz w:val="30"/>
          <w:szCs w:val="30"/>
          <w:cs/>
        </w:rPr>
        <w:t>บริษัทมีสิทธิตามกฎหมายที่จะเรียกคืนจากผู้ที่เกี่ยวข้อง</w:t>
      </w:r>
    </w:p>
    <w:p w:rsidR="00187F1E" w:rsidRPr="00187F1E" w:rsidRDefault="00187F1E" w:rsidP="00187F1E">
      <w:pPr>
        <w:tabs>
          <w:tab w:val="clear" w:pos="454"/>
        </w:tabs>
        <w:ind w:left="560"/>
        <w:jc w:val="thaiDistribute"/>
        <w:rPr>
          <w:rFonts w:ascii="Angsana New" w:hAnsi="Angsana New"/>
          <w:sz w:val="30"/>
          <w:szCs w:val="30"/>
        </w:rPr>
      </w:pPr>
    </w:p>
    <w:p w:rsidR="00187F1E" w:rsidRDefault="00187F1E" w:rsidP="00187F1E">
      <w:pPr>
        <w:tabs>
          <w:tab w:val="clear" w:pos="454"/>
          <w:tab w:val="left" w:pos="450"/>
        </w:tabs>
        <w:spacing w:line="240" w:lineRule="auto"/>
        <w:ind w:left="450" w:right="-27"/>
        <w:jc w:val="thaiDistribute"/>
        <w:rPr>
          <w:rFonts w:ascii="Angsana New" w:hAnsi="Angsana New"/>
          <w:sz w:val="30"/>
          <w:szCs w:val="30"/>
          <w:cs/>
        </w:rPr>
      </w:pPr>
      <w:r w:rsidRPr="00187F1E">
        <w:rPr>
          <w:rFonts w:ascii="Angsana New" w:hAnsi="Angsana New" w:hint="cs"/>
          <w:sz w:val="30"/>
          <w:szCs w:val="30"/>
          <w:cs/>
        </w:rPr>
        <w:t>นอกจากนี้</w:t>
      </w:r>
      <w:r w:rsidRPr="00187F1E">
        <w:rPr>
          <w:rFonts w:ascii="Angsana New" w:hAnsi="Angsana New"/>
          <w:sz w:val="30"/>
          <w:szCs w:val="30"/>
        </w:rPr>
        <w:t xml:space="preserve"> </w:t>
      </w:r>
      <w:r w:rsidRPr="00187F1E">
        <w:rPr>
          <w:rFonts w:ascii="Angsana New" w:hAnsi="Angsana New" w:hint="cs"/>
          <w:sz w:val="30"/>
          <w:szCs w:val="30"/>
          <w:cs/>
        </w:rPr>
        <w:t>ยังมีกรณีการเรียกเก็บเงินที่บริษัทได้รับแจ้งจากบริษัทแห่งหนึ่งที่ได้รับโอนสิทธิการรับชำระเงินค่าวัตถุดิบซึ่งบริษัทคู่ค้ารายหนึ่งได้ทำการกู้ยืมเงินจากบริษัทดังกล่าวเพื่อนำมาซื้อวัตถุดิบเพื่อจำหน่ายให้กับบริษัทและบริษัทต้องชำระค่าวัตถุดิบให้กับบริษัทดังกล่าว</w:t>
      </w:r>
      <w:r w:rsidRPr="00187F1E">
        <w:rPr>
          <w:rFonts w:ascii="Angsana New" w:hAnsi="Angsana New"/>
          <w:sz w:val="30"/>
          <w:szCs w:val="30"/>
          <w:cs/>
        </w:rPr>
        <w:t xml:space="preserve"> </w:t>
      </w:r>
      <w:r w:rsidRPr="00187F1E">
        <w:rPr>
          <w:rFonts w:ascii="Angsana New" w:hAnsi="Angsana New" w:hint="cs"/>
          <w:sz w:val="30"/>
          <w:szCs w:val="30"/>
          <w:cs/>
        </w:rPr>
        <w:t>ภายใต้การโอนสิทธิการรับชำระเงินค่าวัตถุดิบ</w:t>
      </w:r>
      <w:r w:rsidRPr="00187F1E">
        <w:rPr>
          <w:rFonts w:ascii="Angsana New" w:hAnsi="Angsana New"/>
          <w:sz w:val="30"/>
          <w:szCs w:val="30"/>
          <w:cs/>
        </w:rPr>
        <w:t xml:space="preserve">  </w:t>
      </w:r>
      <w:r w:rsidRPr="00187F1E">
        <w:rPr>
          <w:rFonts w:ascii="Angsana New" w:hAnsi="Angsana New" w:hint="cs"/>
          <w:sz w:val="30"/>
          <w:szCs w:val="30"/>
          <w:cs/>
        </w:rPr>
        <w:t>บริษัทได้พิจารณาจากเอกสารที่ได้รับแจ้งมาและได้ชี้แจงกับบริษัทดังกล่าวแล้วว่าเป็นเอกสารที่ไม่อยู่ในระบบของบริษัทและไม่พบหลักฐานการส่งมอบวัตถุดิบตามที่ระบุในเอกสารดังกล่าว</w:t>
      </w:r>
      <w:r w:rsidRPr="00187F1E">
        <w:rPr>
          <w:rFonts w:ascii="Angsana New" w:hAnsi="Angsana New"/>
          <w:sz w:val="30"/>
          <w:szCs w:val="30"/>
          <w:cs/>
        </w:rPr>
        <w:t xml:space="preserve"> </w:t>
      </w:r>
      <w:r w:rsidRPr="00187F1E">
        <w:rPr>
          <w:rFonts w:ascii="Angsana New" w:hAnsi="Angsana New" w:hint="cs"/>
          <w:sz w:val="30"/>
          <w:szCs w:val="30"/>
          <w:cs/>
        </w:rPr>
        <w:t>ต่อมาเมื่อวันที่</w:t>
      </w:r>
      <w:r w:rsidRPr="00187F1E">
        <w:rPr>
          <w:rFonts w:ascii="Angsana New" w:hAnsi="Angsana New"/>
          <w:sz w:val="30"/>
          <w:szCs w:val="30"/>
          <w:cs/>
        </w:rPr>
        <w:t xml:space="preserve"> 20 </w:t>
      </w:r>
      <w:r w:rsidRPr="00187F1E">
        <w:rPr>
          <w:rFonts w:ascii="Angsana New" w:hAnsi="Angsana New" w:hint="cs"/>
          <w:sz w:val="30"/>
          <w:szCs w:val="30"/>
          <w:cs/>
        </w:rPr>
        <w:t>สิงหาคม</w:t>
      </w:r>
      <w:r w:rsidRPr="00187F1E">
        <w:rPr>
          <w:rFonts w:ascii="Angsana New" w:hAnsi="Angsana New"/>
          <w:sz w:val="30"/>
          <w:szCs w:val="30"/>
          <w:cs/>
        </w:rPr>
        <w:t xml:space="preserve"> 2561 </w:t>
      </w:r>
      <w:r w:rsidRPr="00187F1E">
        <w:rPr>
          <w:rFonts w:ascii="Angsana New" w:hAnsi="Angsana New" w:hint="cs"/>
          <w:sz w:val="30"/>
          <w:szCs w:val="30"/>
          <w:cs/>
        </w:rPr>
        <w:t>บริษัท</w:t>
      </w:r>
      <w:r w:rsidRPr="009F2E44">
        <w:rPr>
          <w:rFonts w:ascii="Angsana New" w:hAnsi="Angsana New" w:hint="cs"/>
          <w:sz w:val="30"/>
          <w:szCs w:val="30"/>
          <w:cs/>
        </w:rPr>
        <w:t>ดังกล่าวได้ยื่นฟ้องคดีแพ่งเพื่อเรียกร้องให้บริษัทคู่ค้ารายดังกล่าวและบริษัทเป็นจำเลยร่วมกันในข้อหาผิดสัญญาเงินกู้ยืมและโอนสิทธิเรียกร้องโดยเรียกค่าเสียหายให้ร่วมกันชดใช้เป็นจำนวนเงิน</w:t>
      </w:r>
      <w:r w:rsidRPr="009F2E44">
        <w:rPr>
          <w:rFonts w:ascii="Angsana New" w:hAnsi="Angsana New"/>
          <w:sz w:val="30"/>
          <w:szCs w:val="30"/>
          <w:cs/>
        </w:rPr>
        <w:t xml:space="preserve"> 308.75 </w:t>
      </w:r>
      <w:r w:rsidRPr="009F2E44">
        <w:rPr>
          <w:rFonts w:ascii="Angsana New" w:hAnsi="Angsana New" w:hint="cs"/>
          <w:sz w:val="30"/>
          <w:szCs w:val="30"/>
          <w:cs/>
        </w:rPr>
        <w:t>ล้านบาท</w:t>
      </w:r>
      <w:r w:rsidRPr="009F2E44">
        <w:rPr>
          <w:rFonts w:ascii="Angsana New" w:hAnsi="Angsana New"/>
          <w:sz w:val="30"/>
          <w:szCs w:val="30"/>
        </w:rPr>
        <w:t xml:space="preserve"> </w:t>
      </w:r>
      <w:r w:rsidRPr="009F2E44">
        <w:rPr>
          <w:rFonts w:ascii="Angsana New" w:hAnsi="Angsana New" w:hint="cs"/>
          <w:sz w:val="30"/>
          <w:szCs w:val="30"/>
          <w:cs/>
        </w:rPr>
        <w:t>พร้อมดอกเบี้ยในอัตราร้อยละ</w:t>
      </w:r>
      <w:r w:rsidRPr="009F2E44">
        <w:rPr>
          <w:rFonts w:ascii="Angsana New" w:hAnsi="Angsana New"/>
          <w:sz w:val="30"/>
          <w:szCs w:val="30"/>
          <w:cs/>
        </w:rPr>
        <w:t xml:space="preserve"> 15 </w:t>
      </w:r>
      <w:r w:rsidRPr="009F2E44">
        <w:rPr>
          <w:rFonts w:ascii="Angsana New" w:hAnsi="Angsana New" w:hint="cs"/>
          <w:sz w:val="30"/>
          <w:szCs w:val="30"/>
          <w:cs/>
        </w:rPr>
        <w:t>ต่อปี</w:t>
      </w:r>
      <w:r w:rsidRPr="009F2E44">
        <w:rPr>
          <w:rFonts w:ascii="Angsana New" w:hAnsi="Angsana New"/>
          <w:sz w:val="30"/>
          <w:szCs w:val="30"/>
        </w:rPr>
        <w:t xml:space="preserve"> </w:t>
      </w:r>
      <w:r w:rsidRPr="009F2E44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9F2E44">
        <w:rPr>
          <w:rFonts w:ascii="Angsana New" w:hAnsi="Angsana New"/>
          <w:sz w:val="30"/>
          <w:szCs w:val="30"/>
          <w:cs/>
        </w:rPr>
        <w:t xml:space="preserve"> 15.90 </w:t>
      </w:r>
      <w:r w:rsidRPr="009F2E44">
        <w:rPr>
          <w:rFonts w:ascii="Angsana New" w:hAnsi="Angsana New" w:hint="cs"/>
          <w:sz w:val="30"/>
          <w:szCs w:val="30"/>
          <w:cs/>
        </w:rPr>
        <w:t>ล้านบาท</w:t>
      </w:r>
      <w:r w:rsidRPr="009F2E44">
        <w:rPr>
          <w:rFonts w:ascii="Angsana New" w:hAnsi="Angsana New"/>
          <w:sz w:val="30"/>
          <w:szCs w:val="30"/>
          <w:cs/>
        </w:rPr>
        <w:t xml:space="preserve"> </w:t>
      </w:r>
      <w:r w:rsidRPr="009F2E44">
        <w:rPr>
          <w:rFonts w:ascii="Angsana New" w:hAnsi="Angsana New" w:hint="cs"/>
          <w:sz w:val="30"/>
          <w:szCs w:val="30"/>
          <w:cs/>
        </w:rPr>
        <w:t>รวมเป็นจำนวนเงินทั้งสิ้น</w:t>
      </w:r>
      <w:r w:rsidRPr="009F2E44">
        <w:rPr>
          <w:rFonts w:ascii="Angsana New" w:hAnsi="Angsana New"/>
          <w:sz w:val="30"/>
          <w:szCs w:val="30"/>
          <w:cs/>
        </w:rPr>
        <w:t xml:space="preserve"> 324.65 </w:t>
      </w:r>
      <w:r w:rsidRPr="009F2E44">
        <w:rPr>
          <w:rFonts w:ascii="Angsana New" w:hAnsi="Angsana New" w:hint="cs"/>
          <w:sz w:val="30"/>
          <w:szCs w:val="30"/>
          <w:cs/>
        </w:rPr>
        <w:t>ล้านบาท</w:t>
      </w:r>
      <w:r w:rsidRPr="009F2E44">
        <w:rPr>
          <w:rFonts w:ascii="Angsana New" w:hAnsi="Angsana New"/>
          <w:sz w:val="30"/>
          <w:szCs w:val="30"/>
          <w:cs/>
        </w:rPr>
        <w:t xml:space="preserve"> </w:t>
      </w:r>
      <w:r w:rsidRPr="009F2E44">
        <w:rPr>
          <w:rFonts w:ascii="Angsana New" w:hAnsi="Angsana New" w:hint="cs"/>
          <w:sz w:val="30"/>
          <w:szCs w:val="30"/>
          <w:cs/>
        </w:rPr>
        <w:t>ซึ่งที่ปรึกษากฎหมายของบริษัทมีความเห็นว่า</w:t>
      </w:r>
      <w:r w:rsidRPr="009F2E44">
        <w:rPr>
          <w:rFonts w:ascii="Angsana New" w:hAnsi="Angsana New"/>
          <w:sz w:val="30"/>
          <w:szCs w:val="30"/>
          <w:cs/>
        </w:rPr>
        <w:t xml:space="preserve"> </w:t>
      </w:r>
      <w:r w:rsidRPr="009F2E44">
        <w:rPr>
          <w:rFonts w:ascii="Angsana New" w:hAnsi="Angsana New" w:hint="cs"/>
          <w:sz w:val="30"/>
          <w:szCs w:val="30"/>
          <w:cs/>
        </w:rPr>
        <w:t>บริษัทไม่น่าจะมีหน้าที่ที่จะต้องชำระเงินค่าวัตถุดิบ</w:t>
      </w:r>
      <w:r w:rsidRPr="009F2E44">
        <w:rPr>
          <w:rFonts w:ascii="Angsana New" w:hAnsi="Angsana New"/>
          <w:sz w:val="30"/>
          <w:szCs w:val="30"/>
          <w:cs/>
        </w:rPr>
        <w:t xml:space="preserve"> </w:t>
      </w:r>
      <w:r w:rsidRPr="009F2E44">
        <w:rPr>
          <w:rFonts w:ascii="Angsana New" w:hAnsi="Angsana New" w:hint="cs"/>
          <w:sz w:val="30"/>
          <w:szCs w:val="30"/>
          <w:cs/>
        </w:rPr>
        <w:t>หากสามารถพิสูจน์ได้ว่าไม่มีการส่งมอบวัตถุดิบให้แก่บริษัทตามที่มีการเรียกให้ชำระราคาดังกล่าว</w:t>
      </w:r>
      <w:r w:rsidRPr="009F2E44">
        <w:rPr>
          <w:rFonts w:ascii="Angsana New" w:hAnsi="Angsana New"/>
          <w:sz w:val="30"/>
          <w:szCs w:val="30"/>
          <w:cs/>
        </w:rPr>
        <w:t xml:space="preserve"> </w:t>
      </w:r>
      <w:r w:rsidRPr="009F2E44">
        <w:rPr>
          <w:rFonts w:ascii="Angsana New" w:hAnsi="Angsana New" w:hint="cs"/>
          <w:sz w:val="30"/>
          <w:szCs w:val="30"/>
          <w:cs/>
        </w:rPr>
        <w:t>โดยศาลแพ่งได้กำหนดวันนัดชี้สองสถานและกำหนดแนวทางการดำเนินคดีหรือสืบพยานโจทก์ในวันที่</w:t>
      </w:r>
      <w:r w:rsidRPr="009F2E44">
        <w:rPr>
          <w:rFonts w:ascii="Angsana New" w:hAnsi="Angsana New"/>
          <w:sz w:val="30"/>
          <w:szCs w:val="30"/>
          <w:cs/>
        </w:rPr>
        <w:t xml:space="preserve"> </w:t>
      </w:r>
      <w:r w:rsidRPr="009C641A">
        <w:rPr>
          <w:rFonts w:ascii="Angsana New" w:hAnsi="Angsana New"/>
          <w:sz w:val="30"/>
          <w:szCs w:val="30"/>
          <w:cs/>
        </w:rPr>
        <w:t xml:space="preserve">26 </w:t>
      </w:r>
      <w:r w:rsidRPr="009C641A">
        <w:rPr>
          <w:rFonts w:ascii="Angsana New" w:hAnsi="Angsana New" w:hint="cs"/>
          <w:sz w:val="30"/>
          <w:szCs w:val="30"/>
          <w:cs/>
        </w:rPr>
        <w:t>พฤศจิกายน</w:t>
      </w:r>
      <w:r w:rsidRPr="009C641A">
        <w:rPr>
          <w:rFonts w:ascii="Angsana New" w:hAnsi="Angsana New"/>
          <w:sz w:val="30"/>
          <w:szCs w:val="30"/>
          <w:cs/>
        </w:rPr>
        <w:t xml:space="preserve"> 2561</w:t>
      </w:r>
      <w:r w:rsidR="009C641A">
        <w:rPr>
          <w:rFonts w:ascii="Angsana New" w:hAnsi="Angsana New"/>
          <w:sz w:val="30"/>
          <w:szCs w:val="30"/>
        </w:rPr>
        <w:t xml:space="preserve"> </w:t>
      </w:r>
      <w:r w:rsidR="009C641A" w:rsidRPr="00B24BFA">
        <w:rPr>
          <w:rFonts w:ascii="Angsana New" w:hAnsi="Angsana New" w:hint="cs"/>
          <w:sz w:val="30"/>
          <w:szCs w:val="30"/>
          <w:cs/>
        </w:rPr>
        <w:t>ซึ่งคู่ความได้แถลงร่วมกันต่อศาลว่าไม่สามารถเจรจาตกลงกันได้</w:t>
      </w:r>
      <w:r w:rsidR="009C641A" w:rsidRPr="00B24BFA">
        <w:rPr>
          <w:rFonts w:ascii="Angsana New" w:hAnsi="Angsana New"/>
          <w:sz w:val="30"/>
          <w:szCs w:val="30"/>
          <w:cs/>
        </w:rPr>
        <w:t xml:space="preserve"> </w:t>
      </w:r>
      <w:r w:rsidR="009C641A" w:rsidRPr="00B24BFA">
        <w:rPr>
          <w:rFonts w:ascii="Angsana New" w:hAnsi="Angsana New" w:hint="cs"/>
          <w:sz w:val="30"/>
          <w:szCs w:val="30"/>
          <w:cs/>
        </w:rPr>
        <w:t>ศาลจึงกำหนดประเด็นข้อพิพาทและนัดสืบพยานโจทก์และจำเลยในเดือนกรกฎาคม</w:t>
      </w:r>
      <w:r w:rsidR="009C641A" w:rsidRPr="00B24BFA">
        <w:rPr>
          <w:rFonts w:ascii="Angsana New" w:hAnsi="Angsana New"/>
          <w:sz w:val="30"/>
          <w:szCs w:val="30"/>
          <w:cs/>
        </w:rPr>
        <w:t xml:space="preserve"> </w:t>
      </w:r>
      <w:r w:rsidR="009C641A" w:rsidRPr="00B24BFA">
        <w:rPr>
          <w:rFonts w:ascii="Angsana New" w:hAnsi="Angsana New"/>
          <w:sz w:val="30"/>
          <w:szCs w:val="30"/>
        </w:rPr>
        <w:t>2562</w:t>
      </w:r>
    </w:p>
    <w:p w:rsidR="00187F1E" w:rsidRDefault="00187F1E" w:rsidP="00187F1E">
      <w:pPr>
        <w:pStyle w:val="block"/>
        <w:spacing w:after="0" w:line="240" w:lineRule="auto"/>
        <w:ind w:left="518"/>
        <w:jc w:val="both"/>
        <w:rPr>
          <w:rFonts w:ascii="Angsana New" w:hAnsi="Angsana New"/>
          <w:bCs/>
          <w:sz w:val="30"/>
          <w:szCs w:val="30"/>
          <w:lang w:bidi="th-TH"/>
        </w:rPr>
      </w:pPr>
    </w:p>
    <w:p w:rsidR="003569E8" w:rsidRPr="003B24F8" w:rsidRDefault="003569E8" w:rsidP="003B24F8">
      <w:pPr>
        <w:spacing w:line="240" w:lineRule="auto"/>
        <w:ind w:left="450" w:right="-27"/>
        <w:jc w:val="thaiDistribute"/>
        <w:rPr>
          <w:rFonts w:ascii="Angsana New" w:hAnsi="Angsana New"/>
          <w:sz w:val="30"/>
          <w:szCs w:val="30"/>
        </w:rPr>
      </w:pPr>
      <w:r w:rsidRPr="003B24F8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B24F8">
        <w:rPr>
          <w:rFonts w:ascii="Angsana New" w:hAnsi="Angsana New"/>
          <w:sz w:val="30"/>
          <w:szCs w:val="30"/>
          <w:cs/>
        </w:rPr>
        <w:t xml:space="preserve"> 31 </w:t>
      </w:r>
      <w:r w:rsidRPr="003B24F8">
        <w:rPr>
          <w:rFonts w:ascii="Angsana New" w:hAnsi="Angsana New" w:hint="cs"/>
          <w:sz w:val="30"/>
          <w:szCs w:val="30"/>
          <w:cs/>
        </w:rPr>
        <w:t>มกราคม</w:t>
      </w:r>
      <w:r w:rsidRPr="003B24F8">
        <w:rPr>
          <w:rFonts w:ascii="Angsana New" w:hAnsi="Angsana New"/>
          <w:sz w:val="30"/>
          <w:szCs w:val="30"/>
          <w:cs/>
        </w:rPr>
        <w:t xml:space="preserve"> 2562 </w:t>
      </w:r>
      <w:r w:rsidRPr="003B24F8">
        <w:rPr>
          <w:rFonts w:ascii="Angsana New" w:hAnsi="Angsana New" w:hint="cs"/>
          <w:sz w:val="30"/>
          <w:szCs w:val="30"/>
          <w:cs/>
        </w:rPr>
        <w:t>บริษัทได้บรรลุข้อตกลงในการชดใช้ความเสียหายของกรณีปัญหาการจัดการวัตถุดิบกับคู่ค้า</w:t>
      </w:r>
      <w:r w:rsidRPr="003B24F8">
        <w:rPr>
          <w:rFonts w:ascii="Angsana New" w:hAnsi="Angsana New"/>
          <w:sz w:val="30"/>
          <w:szCs w:val="30"/>
          <w:cs/>
        </w:rPr>
        <w:t>บาง</w:t>
      </w:r>
      <w:r w:rsidRPr="003B24F8">
        <w:rPr>
          <w:rFonts w:ascii="Angsana New" w:hAnsi="Angsana New" w:hint="cs"/>
          <w:sz w:val="30"/>
          <w:szCs w:val="30"/>
          <w:cs/>
        </w:rPr>
        <w:t>ราย</w:t>
      </w:r>
      <w:r w:rsidRPr="003B24F8">
        <w:rPr>
          <w:rFonts w:ascii="Angsana New" w:hAnsi="Angsana New"/>
          <w:sz w:val="30"/>
          <w:szCs w:val="30"/>
          <w:cs/>
        </w:rPr>
        <w:t xml:space="preserve"> </w:t>
      </w:r>
      <w:r w:rsidRPr="003B24F8">
        <w:rPr>
          <w:rFonts w:ascii="Angsana New" w:hAnsi="Angsana New" w:hint="cs"/>
          <w:sz w:val="30"/>
          <w:szCs w:val="30"/>
          <w:cs/>
        </w:rPr>
        <w:t>โดยได้มีการเข้าทำสัญญาประนีประนอมยอมความ</w:t>
      </w:r>
      <w:r w:rsidRPr="003B24F8">
        <w:rPr>
          <w:rFonts w:ascii="Angsana New" w:hAnsi="Angsana New"/>
          <w:sz w:val="30"/>
          <w:szCs w:val="30"/>
          <w:cs/>
        </w:rPr>
        <w:t xml:space="preserve"> </w:t>
      </w:r>
      <w:r w:rsidRPr="003B24F8">
        <w:rPr>
          <w:rFonts w:ascii="Angsana New" w:hAnsi="Angsana New" w:hint="cs"/>
          <w:sz w:val="30"/>
          <w:szCs w:val="30"/>
          <w:cs/>
        </w:rPr>
        <w:t>ซึ่งกำหนดให้คู่ค้าจะมีการส่งมอบวัตถุดิบค้างส่งตาม</w:t>
      </w:r>
      <w:r w:rsidR="00B24BFA" w:rsidRPr="003B24F8">
        <w:rPr>
          <w:rFonts w:ascii="Angsana New" w:hAnsi="Angsana New" w:hint="cs"/>
          <w:sz w:val="30"/>
          <w:szCs w:val="30"/>
          <w:cs/>
        </w:rPr>
        <w:t>ระยะเวลาที่ตกลง</w:t>
      </w:r>
      <w:r w:rsidRPr="003B24F8">
        <w:rPr>
          <w:rFonts w:ascii="Angsana New" w:hAnsi="Angsana New" w:hint="cs"/>
          <w:sz w:val="30"/>
          <w:szCs w:val="30"/>
          <w:cs/>
        </w:rPr>
        <w:t>กัน</w:t>
      </w:r>
      <w:r w:rsidR="00F72203" w:rsidRPr="003B24F8">
        <w:rPr>
          <w:rFonts w:ascii="Angsana New" w:hAnsi="Angsana New" w:hint="cs"/>
          <w:sz w:val="30"/>
          <w:szCs w:val="30"/>
          <w:cs/>
        </w:rPr>
        <w:t>ในสัญญา</w:t>
      </w:r>
    </w:p>
    <w:p w:rsidR="003569E8" w:rsidRDefault="003569E8" w:rsidP="00187F1E">
      <w:pPr>
        <w:pStyle w:val="block"/>
        <w:spacing w:after="0" w:line="240" w:lineRule="auto"/>
        <w:ind w:left="518"/>
        <w:jc w:val="both"/>
        <w:rPr>
          <w:rFonts w:ascii="Angsana New" w:hAnsi="Angsana New"/>
          <w:bCs/>
          <w:sz w:val="30"/>
          <w:szCs w:val="30"/>
          <w:lang w:bidi="th-TH"/>
        </w:rPr>
      </w:pPr>
    </w:p>
    <w:p w:rsidR="00B24BFA" w:rsidRDefault="00B24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  <w:lang w:val="en-GB"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:rsidR="007F63D7" w:rsidRPr="00794DB9" w:rsidRDefault="00B622B0" w:rsidP="00A00433">
      <w:pPr>
        <w:pStyle w:val="block"/>
        <w:numPr>
          <w:ilvl w:val="0"/>
          <w:numId w:val="25"/>
        </w:numPr>
        <w:tabs>
          <w:tab w:val="clear" w:pos="518"/>
          <w:tab w:val="num" w:pos="450"/>
        </w:tabs>
        <w:spacing w:after="0" w:line="240" w:lineRule="auto"/>
        <w:jc w:val="both"/>
        <w:rPr>
          <w:rFonts w:ascii="Angsana New" w:hAnsi="Angsana New"/>
          <w:bCs/>
          <w:sz w:val="30"/>
          <w:szCs w:val="30"/>
          <w:lang w:bidi="th-TH"/>
        </w:rPr>
      </w:pPr>
      <w:r w:rsidRPr="00794DB9">
        <w:rPr>
          <w:rFonts w:ascii="Angsana New" w:hAnsi="Angsana New"/>
          <w:bCs/>
          <w:sz w:val="30"/>
          <w:szCs w:val="30"/>
          <w:cs/>
          <w:lang w:bidi="th-TH"/>
        </w:rPr>
        <w:lastRenderedPageBreak/>
        <w:t>บุคคลหรือกิจการที่เกี่ยวข้องกัน</w:t>
      </w:r>
    </w:p>
    <w:p w:rsidR="00B622B0" w:rsidRPr="00794DB9" w:rsidRDefault="00B622B0" w:rsidP="00C47A25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:rsidR="00C65500" w:rsidRPr="00794DB9" w:rsidRDefault="00C65500" w:rsidP="00A00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0" w:right="-108" w:hanging="90"/>
        <w:jc w:val="thaiDistribute"/>
        <w:rPr>
          <w:rFonts w:ascii="Angsana New" w:hAnsi="Angsana New"/>
          <w:b/>
          <w:sz w:val="30"/>
          <w:szCs w:val="30"/>
        </w:rPr>
      </w:pPr>
      <w:r w:rsidRPr="00794DB9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บุคคลหรือกิจการที่เกี่ยวข้องกันหมายถึง</w:t>
      </w:r>
    </w:p>
    <w:p w:rsidR="00C65500" w:rsidRPr="00794DB9" w:rsidRDefault="00DE5645" w:rsidP="000D515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46" w:right="-27" w:hanging="396"/>
        <w:jc w:val="thaiDistribute"/>
        <w:rPr>
          <w:rFonts w:ascii="Angsana New" w:hAnsi="Angsana New"/>
          <w:b/>
          <w:sz w:val="30"/>
          <w:szCs w:val="30"/>
        </w:rPr>
      </w:pPr>
      <w:r w:rsidRPr="00794DB9">
        <w:rPr>
          <w:rFonts w:ascii="Angsana New" w:hAnsi="Angsana New"/>
          <w:b/>
          <w:sz w:val="30"/>
          <w:szCs w:val="30"/>
          <w:cs/>
        </w:rPr>
        <w:t>บุคคลหรือกิจการที่มีอำนาจควบคุมหรือควบคุมร่วมกันทั้งทางตรงและทางอ</w:t>
      </w:r>
      <w:r w:rsidR="0044699E" w:rsidRPr="00794DB9">
        <w:rPr>
          <w:rFonts w:ascii="Angsana New" w:hAnsi="Angsana New"/>
          <w:b/>
          <w:sz w:val="30"/>
          <w:szCs w:val="30"/>
          <w:cs/>
        </w:rPr>
        <w:t>้อมหรือมีอิทธิพลอย่างมีสาระสำคั</w:t>
      </w:r>
      <w:r w:rsidR="00DD562F" w:rsidRPr="00794DB9">
        <w:rPr>
          <w:rFonts w:ascii="Angsana New" w:hAnsi="Angsana New" w:hint="cs"/>
          <w:b/>
          <w:sz w:val="30"/>
          <w:szCs w:val="30"/>
          <w:cs/>
        </w:rPr>
        <w:t>ญ</w:t>
      </w:r>
      <w:r w:rsidRPr="00794DB9">
        <w:rPr>
          <w:rFonts w:ascii="Angsana New" w:hAnsi="Angsana New"/>
          <w:b/>
          <w:sz w:val="30"/>
          <w:szCs w:val="30"/>
          <w:cs/>
        </w:rPr>
        <w:t>ในการตัดสินใจทางการเงินและการบริหารของกลุ่มบริษัท หรือ</w:t>
      </w:r>
    </w:p>
    <w:p w:rsidR="00C65500" w:rsidRPr="00794DB9" w:rsidRDefault="00C65500" w:rsidP="000D515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5" w:right="-27" w:hanging="405"/>
        <w:jc w:val="thaiDistribute"/>
        <w:rPr>
          <w:rFonts w:ascii="Angsana New" w:hAnsi="Angsana New"/>
          <w:b/>
          <w:sz w:val="30"/>
          <w:szCs w:val="30"/>
        </w:rPr>
      </w:pPr>
      <w:r w:rsidRPr="00794DB9">
        <w:rPr>
          <w:rFonts w:ascii="Angsana New" w:hAnsi="Angsana New"/>
          <w:b/>
          <w:sz w:val="30"/>
          <w:szCs w:val="30"/>
          <w:cs/>
        </w:rPr>
        <w:t>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</w:p>
    <w:p w:rsidR="00C65500" w:rsidRPr="00794DB9" w:rsidRDefault="00664406" w:rsidP="000D515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5" w:right="-27" w:hanging="405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C65500" w:rsidRPr="00794DB9">
        <w:rPr>
          <w:rFonts w:ascii="Angsana New" w:hAnsi="Angsana New"/>
          <w:b/>
          <w:sz w:val="30"/>
          <w:szCs w:val="30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:rsidR="000F4EE6" w:rsidRDefault="000F4EE6" w:rsidP="00C6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jc w:val="thaiDistribute"/>
        <w:rPr>
          <w:rFonts w:ascii="Angsana New" w:hAnsi="Angsana New"/>
          <w:b/>
          <w:sz w:val="30"/>
          <w:szCs w:val="30"/>
        </w:rPr>
      </w:pPr>
    </w:p>
    <w:p w:rsidR="00B622B0" w:rsidRDefault="001D4E9E" w:rsidP="00DD56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90"/>
        <w:jc w:val="thaiDistribute"/>
        <w:rPr>
          <w:rFonts w:ascii="Angsana New" w:hAnsi="Angsana New"/>
          <w:b/>
          <w:sz w:val="30"/>
          <w:szCs w:val="30"/>
        </w:rPr>
      </w:pPr>
      <w:r w:rsidRPr="00FF14D9">
        <w:rPr>
          <w:rFonts w:ascii="Angsana New" w:hAnsi="Angsana New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Pr="00FF14D9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FF14D9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015422" w:rsidRDefault="00015422" w:rsidP="00DD56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9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3870"/>
      </w:tblGrid>
      <w:tr w:rsidR="00015422" w:rsidRPr="000F4EE6" w:rsidTr="00E1338E">
        <w:trPr>
          <w:trHeight w:val="20"/>
          <w:tblHeader/>
        </w:trPr>
        <w:tc>
          <w:tcPr>
            <w:tcW w:w="4140" w:type="dxa"/>
            <w:hideMark/>
          </w:tcPr>
          <w:p w:rsidR="00015422" w:rsidRPr="000F4EE6" w:rsidRDefault="00015422" w:rsidP="006D6765">
            <w:pPr>
              <w:tabs>
                <w:tab w:val="clear" w:pos="227"/>
                <w:tab w:val="clear" w:pos="454"/>
                <w:tab w:val="clear" w:pos="680"/>
              </w:tabs>
              <w:ind w:left="-132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  <w:t>ชื่อกิจการ</w:t>
            </w:r>
          </w:p>
        </w:tc>
        <w:tc>
          <w:tcPr>
            <w:tcW w:w="1260" w:type="dxa"/>
            <w:gridSpan w:val="2"/>
            <w:hideMark/>
          </w:tcPr>
          <w:p w:rsidR="00015422" w:rsidRPr="000F4EE6" w:rsidRDefault="00015422" w:rsidP="006D676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  <w:t>ประเทศที่จัดตั้ง</w:t>
            </w:r>
          </w:p>
          <w:p w:rsidR="00015422" w:rsidRPr="000F4EE6" w:rsidRDefault="00015422" w:rsidP="006D676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/</w:t>
            </w:r>
            <w:r w:rsidRPr="000F4EE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zh-CN"/>
              </w:rPr>
              <w:t>สัญชาติ</w:t>
            </w:r>
          </w:p>
        </w:tc>
        <w:tc>
          <w:tcPr>
            <w:tcW w:w="3870" w:type="dxa"/>
            <w:hideMark/>
          </w:tcPr>
          <w:p w:rsidR="00015422" w:rsidRPr="000F4EE6" w:rsidRDefault="00015422" w:rsidP="006D6765">
            <w:pPr>
              <w:tabs>
                <w:tab w:val="clear" w:pos="227"/>
              </w:tabs>
              <w:ind w:left="-126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  <w:t>ลักษณะความสัมพันธ์</w:t>
            </w:r>
          </w:p>
        </w:tc>
      </w:tr>
      <w:tr w:rsidR="00015422" w:rsidRPr="000F4EE6" w:rsidTr="00E1338E">
        <w:trPr>
          <w:trHeight w:val="20"/>
        </w:trPr>
        <w:tc>
          <w:tcPr>
            <w:tcW w:w="4140" w:type="dxa"/>
            <w:hideMark/>
          </w:tcPr>
          <w:p w:rsidR="00015422" w:rsidRPr="000F4EE6" w:rsidRDefault="00015422" w:rsidP="006D6765">
            <w:pPr>
              <w:ind w:right="-108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บริษัท ปตท. จำกัด (มหาชน)</w:t>
            </w:r>
          </w:p>
        </w:tc>
        <w:tc>
          <w:tcPr>
            <w:tcW w:w="1260" w:type="dxa"/>
            <w:gridSpan w:val="2"/>
            <w:hideMark/>
          </w:tcPr>
          <w:p w:rsidR="00015422" w:rsidRPr="000F4EE6" w:rsidRDefault="00015422" w:rsidP="006D6765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  <w:hideMark/>
          </w:tcPr>
          <w:p w:rsidR="00015422" w:rsidRPr="000F4EE6" w:rsidRDefault="00015422" w:rsidP="006D6765">
            <w:pPr>
              <w:tabs>
                <w:tab w:val="clear" w:pos="227"/>
              </w:tabs>
              <w:ind w:left="11" w:right="-1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เป็นบริษัทใหญ่ลำดับสูงสุดและมีกรรมการ</w:t>
            </w:r>
          </w:p>
          <w:p w:rsidR="00015422" w:rsidRPr="000F4EE6" w:rsidRDefault="00015422" w:rsidP="006D6765">
            <w:pPr>
              <w:tabs>
                <w:tab w:val="clear" w:pos="227"/>
              </w:tabs>
              <w:ind w:left="11" w:right="-18" w:firstLine="151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ของบริษัทเป็นผู้บริหาร</w:t>
            </w:r>
          </w:p>
        </w:tc>
      </w:tr>
      <w:tr w:rsidR="00015422" w:rsidRPr="000F4EE6" w:rsidTr="00E1338E">
        <w:trPr>
          <w:trHeight w:val="20"/>
        </w:trPr>
        <w:tc>
          <w:tcPr>
            <w:tcW w:w="4140" w:type="dxa"/>
            <w:hideMark/>
          </w:tcPr>
          <w:p w:rsidR="00015422" w:rsidRPr="000F4EE6" w:rsidRDefault="00015422" w:rsidP="006D6765">
            <w:pPr>
              <w:tabs>
                <w:tab w:val="clear" w:pos="227"/>
              </w:tabs>
              <w:ind w:left="151" w:right="-108" w:hanging="151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บริษัท พีทีที โกลบอล </w:t>
            </w:r>
            <w:proofErr w:type="spellStart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เค</w:t>
            </w:r>
            <w:proofErr w:type="spellEnd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มิคอล จำกัด (มหาชน)</w:t>
            </w: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 xml:space="preserve"> </w:t>
            </w:r>
          </w:p>
        </w:tc>
        <w:tc>
          <w:tcPr>
            <w:tcW w:w="1260" w:type="dxa"/>
            <w:gridSpan w:val="2"/>
            <w:hideMark/>
          </w:tcPr>
          <w:p w:rsidR="00015422" w:rsidRPr="000F4EE6" w:rsidRDefault="00015422" w:rsidP="006D6765">
            <w:pPr>
              <w:jc w:val="center"/>
              <w:rPr>
                <w:rFonts w:ascii="Angsana New" w:hAnsi="Angsana New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  <w:hideMark/>
          </w:tcPr>
          <w:p w:rsidR="00015422" w:rsidRPr="000F4EE6" w:rsidRDefault="00015422" w:rsidP="006D6765">
            <w:pPr>
              <w:tabs>
                <w:tab w:val="clear" w:pos="227"/>
              </w:tabs>
              <w:ind w:left="11" w:right="-1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เป็นบริษัทใหญ่และมีกรรมการของบริษัท</w:t>
            </w:r>
          </w:p>
          <w:p w:rsidR="00015422" w:rsidRPr="000F4EE6" w:rsidRDefault="00015422" w:rsidP="006D6765">
            <w:pPr>
              <w:tabs>
                <w:tab w:val="clear" w:pos="227"/>
              </w:tabs>
              <w:ind w:right="-18" w:firstLine="162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เป็นผู้บริหาร</w:t>
            </w:r>
          </w:p>
        </w:tc>
      </w:tr>
      <w:tr w:rsidR="007F786C" w:rsidRPr="000F4EE6" w:rsidTr="00E1338E">
        <w:trPr>
          <w:trHeight w:val="20"/>
        </w:trPr>
        <w:tc>
          <w:tcPr>
            <w:tcW w:w="4140" w:type="dxa"/>
            <w:hideMark/>
          </w:tcPr>
          <w:p w:rsidR="007F786C" w:rsidRPr="009A5E69" w:rsidRDefault="007F786C" w:rsidP="00232E2E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บริษัท ไทยแฟตตี้แอลกอ</w:t>
            </w:r>
            <w:proofErr w:type="spellStart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ฮอลส์</w:t>
            </w:r>
            <w:proofErr w:type="spellEnd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จำกัด</w:t>
            </w:r>
          </w:p>
        </w:tc>
        <w:tc>
          <w:tcPr>
            <w:tcW w:w="1260" w:type="dxa"/>
            <w:gridSpan w:val="2"/>
            <w:hideMark/>
          </w:tcPr>
          <w:p w:rsidR="007F786C" w:rsidRPr="000F4EE6" w:rsidRDefault="007F786C" w:rsidP="00232E2E">
            <w:pPr>
              <w:jc w:val="center"/>
              <w:rPr>
                <w:rFonts w:ascii="Angsana New" w:hAnsi="Angsana New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  <w:hideMark/>
          </w:tcPr>
          <w:p w:rsidR="007F786C" w:rsidRPr="000F4EE6" w:rsidRDefault="007F786C" w:rsidP="005D5E7C">
            <w:pPr>
              <w:tabs>
                <w:tab w:val="clear" w:pos="227"/>
              </w:tabs>
              <w:ind w:left="204" w:right="-18" w:hanging="204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 xml:space="preserve">เป็นบริษัทย่อยของบริษัท </w:t>
            </w: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บริษัทถือหุ้น</w:t>
            </w:r>
          </w:p>
          <w:p w:rsidR="007F786C" w:rsidRPr="000F4EE6" w:rsidRDefault="007F786C" w:rsidP="008D1583">
            <w:pPr>
              <w:tabs>
                <w:tab w:val="clear" w:pos="227"/>
              </w:tabs>
              <w:ind w:left="162" w:right="-18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100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8D1583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และ</w:t>
            </w: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มีผู้บริหารของบริษัทที่เป็นกรรมการ </w:t>
            </w:r>
          </w:p>
        </w:tc>
      </w:tr>
      <w:tr w:rsidR="008D1583" w:rsidRPr="000F4EE6" w:rsidTr="00E1338E">
        <w:trPr>
          <w:trHeight w:val="20"/>
        </w:trPr>
        <w:tc>
          <w:tcPr>
            <w:tcW w:w="4140" w:type="dxa"/>
          </w:tcPr>
          <w:p w:rsidR="008D1583" w:rsidRPr="009A5E69" w:rsidRDefault="008D1583" w:rsidP="008D1583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D1583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 xml:space="preserve">บริษัท จีจีซี </w:t>
            </w:r>
            <w:proofErr w:type="spellStart"/>
            <w:r w:rsidRPr="008D1583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ไบ</w:t>
            </w:r>
            <w:proofErr w:type="spellEnd"/>
            <w:r w:rsidRPr="008D1583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โอเคมิคอล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 xml:space="preserve"> จำกัด</w:t>
            </w:r>
          </w:p>
        </w:tc>
        <w:tc>
          <w:tcPr>
            <w:tcW w:w="1260" w:type="dxa"/>
            <w:gridSpan w:val="2"/>
          </w:tcPr>
          <w:p w:rsidR="008D1583" w:rsidRDefault="008D1583" w:rsidP="008D1583">
            <w:pPr>
              <w:jc w:val="center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  <w:p w:rsidR="008D1583" w:rsidRDefault="008D1583" w:rsidP="006D6765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870" w:type="dxa"/>
          </w:tcPr>
          <w:p w:rsidR="008D1583" w:rsidRPr="000F4EE6" w:rsidRDefault="008D1583" w:rsidP="008D1583">
            <w:pPr>
              <w:tabs>
                <w:tab w:val="clear" w:pos="227"/>
              </w:tabs>
              <w:ind w:left="204" w:right="-18" w:hanging="204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 xml:space="preserve">เป็นบริษัทย่อยของบริษัท </w:t>
            </w: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บริษัทถือหุ้น</w:t>
            </w:r>
          </w:p>
          <w:p w:rsidR="008D1583" w:rsidRDefault="008D1583" w:rsidP="008D1583">
            <w:pPr>
              <w:tabs>
                <w:tab w:val="clear" w:pos="227"/>
              </w:tabs>
              <w:ind w:left="162" w:right="-18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100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และ</w:t>
            </w: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มีผู้บริหารของบริษัทที่เป็นกรรมการ </w:t>
            </w:r>
          </w:p>
        </w:tc>
      </w:tr>
      <w:tr w:rsidR="007F786C" w:rsidRPr="000F4EE6" w:rsidTr="00E1338E">
        <w:trPr>
          <w:trHeight w:val="20"/>
        </w:trPr>
        <w:tc>
          <w:tcPr>
            <w:tcW w:w="4140" w:type="dxa"/>
          </w:tcPr>
          <w:p w:rsidR="007F786C" w:rsidRPr="000F4EE6" w:rsidRDefault="007F786C" w:rsidP="006D6765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9A5E6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9A5E69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A5E6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ไทยอีส</w:t>
            </w:r>
            <w:proofErr w:type="spellStart"/>
            <w:r w:rsidRPr="009A5E6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เทิร์น</w:t>
            </w:r>
            <w:proofErr w:type="spellEnd"/>
            <w:r w:rsidRPr="009A5E69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A5E6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ท้อปซีด</w:t>
            </w:r>
            <w:proofErr w:type="spellStart"/>
            <w:r w:rsidRPr="009A5E6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ส์</w:t>
            </w:r>
            <w:proofErr w:type="spellEnd"/>
            <w:r w:rsidRPr="009A5E69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A5E6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ออยล์</w:t>
            </w:r>
            <w:r w:rsidRPr="009A5E69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9A5E6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จำกัด</w:t>
            </w:r>
          </w:p>
        </w:tc>
        <w:tc>
          <w:tcPr>
            <w:tcW w:w="1260" w:type="dxa"/>
            <w:gridSpan w:val="2"/>
          </w:tcPr>
          <w:p w:rsidR="007F786C" w:rsidRPr="000F4EE6" w:rsidRDefault="007F786C" w:rsidP="006D6765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</w:tcPr>
          <w:p w:rsidR="007F786C" w:rsidRDefault="007F786C" w:rsidP="006D6765">
            <w:pPr>
              <w:tabs>
                <w:tab w:val="clear" w:pos="227"/>
              </w:tabs>
              <w:ind w:left="204" w:right="-18" w:hanging="204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เป็นบริษัท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ร่วม</w:t>
            </w: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 xml:space="preserve">ของบริษัท </w:t>
            </w:r>
            <w:r w:rsidRPr="00A45D1C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บริษัทถือหุ้น</w:t>
            </w:r>
          </w:p>
          <w:p w:rsidR="007F786C" w:rsidRPr="000F4EE6" w:rsidRDefault="007F786C" w:rsidP="006D67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8" w:hanging="180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ab/>
            </w:r>
            <w:r w:rsidRPr="00A45D1C">
              <w:rPr>
                <w:rFonts w:ascii="Angsana New" w:hAnsi="Angsana New"/>
                <w:sz w:val="30"/>
                <w:szCs w:val="30"/>
                <w:cs/>
                <w:lang w:eastAsia="zh-CN"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และ</w:t>
            </w:r>
            <w:r w:rsidRPr="00A45D1C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มีผู้บริหารของบริษัทที่เป็นกรรมการ</w:t>
            </w:r>
          </w:p>
        </w:tc>
      </w:tr>
      <w:tr w:rsidR="007F786C" w:rsidRPr="000F4EE6" w:rsidTr="00E1338E">
        <w:trPr>
          <w:trHeight w:val="20"/>
        </w:trPr>
        <w:tc>
          <w:tcPr>
            <w:tcW w:w="4140" w:type="dxa"/>
            <w:hideMark/>
          </w:tcPr>
          <w:p w:rsidR="007F786C" w:rsidRPr="000F4EE6" w:rsidRDefault="007F786C" w:rsidP="006D6765">
            <w:pPr>
              <w:ind w:left="162" w:right="72" w:hanging="180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บริษัท ไทย อีทอกซี</w:t>
            </w:r>
            <w:proofErr w:type="spellStart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เล</w:t>
            </w:r>
            <w:proofErr w:type="spellEnd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ท จำกัด</w:t>
            </w:r>
          </w:p>
        </w:tc>
        <w:tc>
          <w:tcPr>
            <w:tcW w:w="1260" w:type="dxa"/>
            <w:gridSpan w:val="2"/>
            <w:hideMark/>
          </w:tcPr>
          <w:p w:rsidR="007F786C" w:rsidRPr="000F4EE6" w:rsidRDefault="007F786C" w:rsidP="006D6765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  <w:hideMark/>
          </w:tcPr>
          <w:p w:rsidR="007F786C" w:rsidRDefault="007F786C" w:rsidP="006D6765">
            <w:pPr>
              <w:tabs>
                <w:tab w:val="clear" w:pos="227"/>
              </w:tabs>
              <w:ind w:left="162" w:right="-18" w:hanging="151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เป็นการร่วมค้าของบริษัท บริษัทถือหุ้น</w:t>
            </w:r>
          </w:p>
          <w:p w:rsidR="007F786C" w:rsidRPr="000F4EE6" w:rsidRDefault="007F786C" w:rsidP="006D6765">
            <w:pPr>
              <w:tabs>
                <w:tab w:val="clear" w:pos="227"/>
              </w:tabs>
              <w:ind w:left="162" w:right="-18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zh-CN"/>
              </w:rPr>
              <w:t xml:space="preserve">ร้อยละ 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50</w:t>
            </w: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 xml:space="preserve"> และมีผู้บริหารของบริษัท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ที่</w:t>
            </w: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เป็นกรรมการ</w:t>
            </w:r>
          </w:p>
        </w:tc>
      </w:tr>
      <w:tr w:rsidR="007F786C" w:rsidRPr="000F4EE6" w:rsidTr="00E1338E">
        <w:trPr>
          <w:trHeight w:val="20"/>
        </w:trPr>
        <w:tc>
          <w:tcPr>
            <w:tcW w:w="4140" w:type="dxa"/>
            <w:hideMark/>
          </w:tcPr>
          <w:p w:rsidR="007F786C" w:rsidRPr="000F4EE6" w:rsidRDefault="008D1583" w:rsidP="00E07DF2">
            <w:pPr>
              <w:ind w:left="144" w:right="-108" w:hanging="144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8D1583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lastRenderedPageBreak/>
              <w:t>บริษัท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8D1583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จีซี ไกลคอล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8D1583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จำกัด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(เดิมชื่อ </w:t>
            </w:r>
            <w:r w:rsidR="007F786C"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บริษัท ทีโอซี ไกลคอล จำกัด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260" w:type="dxa"/>
            <w:gridSpan w:val="2"/>
            <w:hideMark/>
          </w:tcPr>
          <w:p w:rsidR="007F786C" w:rsidRPr="000F4EE6" w:rsidRDefault="007F786C" w:rsidP="006D6765">
            <w:pPr>
              <w:jc w:val="center"/>
              <w:rPr>
                <w:rFonts w:ascii="Angsana New" w:hAnsi="Angsana New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  <w:hideMark/>
          </w:tcPr>
          <w:p w:rsidR="007F786C" w:rsidRPr="000F4EE6" w:rsidRDefault="007F786C" w:rsidP="006D67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8" w:hanging="194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ป็นกิจการอื่นที่เกี่ยวข้องกันที่มีบริษัทใหญ่เป็นผู้ถือหุ้น</w:t>
            </w:r>
            <w:r w:rsidR="00E07DF2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 xml:space="preserve"> </w:t>
            </w: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และมีกรรมการร่วมกันกับบริษัท</w:t>
            </w:r>
          </w:p>
        </w:tc>
      </w:tr>
      <w:tr w:rsidR="007F786C" w:rsidRPr="000F4EE6" w:rsidTr="00E1338E">
        <w:trPr>
          <w:trHeight w:val="20"/>
        </w:trPr>
        <w:tc>
          <w:tcPr>
            <w:tcW w:w="4140" w:type="dxa"/>
          </w:tcPr>
          <w:p w:rsidR="007F786C" w:rsidRPr="000F4EE6" w:rsidRDefault="007F786C" w:rsidP="006D6765">
            <w:pPr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 xml:space="preserve">บริษัท โซลูชั่น </w:t>
            </w:r>
            <w:proofErr w:type="spellStart"/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ครีเอชั่น</w:t>
            </w:r>
            <w:proofErr w:type="spellEnd"/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 xml:space="preserve"> จำกัด</w:t>
            </w:r>
          </w:p>
          <w:p w:rsidR="007F786C" w:rsidRPr="000F4EE6" w:rsidRDefault="007F786C" w:rsidP="006D6765">
            <w:pPr>
              <w:ind w:right="-108" w:firstLine="162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gridSpan w:val="2"/>
            <w:hideMark/>
          </w:tcPr>
          <w:p w:rsidR="007F786C" w:rsidRPr="000F4EE6" w:rsidRDefault="007F786C" w:rsidP="006D6765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  <w:hideMark/>
          </w:tcPr>
          <w:p w:rsidR="007F786C" w:rsidRPr="000F4EE6" w:rsidRDefault="007F786C" w:rsidP="00015422">
            <w:pPr>
              <w:tabs>
                <w:tab w:val="clear" w:pos="227"/>
              </w:tabs>
              <w:spacing w:line="240" w:lineRule="auto"/>
              <w:ind w:left="162" w:right="-17" w:hanging="193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ป็นกิจการอื่นที่เกี่ยวข้องกันที่มีบริษัทใหญ่เป็นผู้ถือหุ้น</w:t>
            </w:r>
            <w:r w:rsidR="00E07DF2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 xml:space="preserve"> </w:t>
            </w: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และมีกรรมการร่วมกันกับบริษัท</w:t>
            </w:r>
          </w:p>
        </w:tc>
      </w:tr>
      <w:tr w:rsidR="007F786C" w:rsidRPr="000F4EE6" w:rsidTr="00E1338E">
        <w:trPr>
          <w:trHeight w:val="20"/>
        </w:trPr>
        <w:tc>
          <w:tcPr>
            <w:tcW w:w="4140" w:type="dxa"/>
            <w:hideMark/>
          </w:tcPr>
          <w:p w:rsidR="007F786C" w:rsidRPr="000F4EE6" w:rsidRDefault="007F786C" w:rsidP="006D6765">
            <w:pPr>
              <w:ind w:left="162" w:right="72" w:hanging="180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บริษัท พีทีที </w:t>
            </w:r>
            <w:proofErr w:type="spellStart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ฟี</w:t>
            </w:r>
            <w:proofErr w:type="spellEnd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นอล จำกัด</w:t>
            </w:r>
          </w:p>
        </w:tc>
        <w:tc>
          <w:tcPr>
            <w:tcW w:w="1260" w:type="dxa"/>
            <w:gridSpan w:val="2"/>
            <w:hideMark/>
          </w:tcPr>
          <w:p w:rsidR="007F786C" w:rsidRPr="000F4EE6" w:rsidRDefault="007F786C" w:rsidP="006D6765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  <w:hideMark/>
          </w:tcPr>
          <w:p w:rsidR="007F786C" w:rsidRPr="000F4EE6" w:rsidRDefault="007F786C" w:rsidP="006D67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6" w:right="-18" w:hanging="194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ป็นกิจการอื่นที่เกี่ยวข้องกันที่มีบริษัทใหญ่เป็นผู้ถือหุ้น</w:t>
            </w:r>
            <w:r w:rsidR="00E07DF2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 xml:space="preserve"> </w:t>
            </w: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และมีกรรมการร่วมกันกับบริษัท</w:t>
            </w:r>
          </w:p>
        </w:tc>
      </w:tr>
      <w:tr w:rsidR="007F786C" w:rsidRPr="000F4EE6" w:rsidTr="00E1338E">
        <w:trPr>
          <w:trHeight w:val="20"/>
        </w:trPr>
        <w:tc>
          <w:tcPr>
            <w:tcW w:w="4140" w:type="dxa"/>
            <w:hideMark/>
          </w:tcPr>
          <w:p w:rsidR="007F786C" w:rsidRPr="000F4EE6" w:rsidRDefault="007F786C" w:rsidP="006D6765">
            <w:pPr>
              <w:ind w:left="162" w:right="-108" w:hanging="180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บริษัท โกลบอล เพาเวอร์ ซินเนอร์ยี่ จำกัด (มหาชน)</w:t>
            </w:r>
          </w:p>
        </w:tc>
        <w:tc>
          <w:tcPr>
            <w:tcW w:w="1260" w:type="dxa"/>
            <w:gridSpan w:val="2"/>
            <w:hideMark/>
          </w:tcPr>
          <w:p w:rsidR="007F786C" w:rsidRPr="000F4EE6" w:rsidRDefault="007F786C" w:rsidP="006D6765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  <w:hideMark/>
          </w:tcPr>
          <w:p w:rsidR="007F786C" w:rsidRPr="000F4EE6" w:rsidRDefault="007F786C" w:rsidP="006D6765">
            <w:pPr>
              <w:tabs>
                <w:tab w:val="clear" w:pos="227"/>
              </w:tabs>
              <w:spacing w:line="240" w:lineRule="auto"/>
              <w:ind w:left="162" w:right="-17" w:hanging="193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ป็นกิจการอื่นที่เกี่ยวข้องกันที่มีบริษัทใหญ่เป็นผู้ถือหุ้น</w:t>
            </w:r>
            <w:r w:rsidR="00E07DF2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 xml:space="preserve"> </w:t>
            </w: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และมีกรรมการร่วมกันกับบริษัท</w:t>
            </w:r>
          </w:p>
        </w:tc>
      </w:tr>
      <w:tr w:rsidR="00D55AF8" w:rsidRPr="000F4EE6" w:rsidTr="00E1338E">
        <w:trPr>
          <w:trHeight w:val="20"/>
        </w:trPr>
        <w:tc>
          <w:tcPr>
            <w:tcW w:w="4140" w:type="dxa"/>
          </w:tcPr>
          <w:p w:rsidR="00D55AF8" w:rsidRPr="000F4EE6" w:rsidRDefault="00D55AF8" w:rsidP="00D55AF8">
            <w:pPr>
              <w:ind w:left="162" w:right="-108" w:hanging="162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E07DF2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E07DF2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E07DF2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จีซี เมนเทนแนน</w:t>
            </w:r>
            <w:proofErr w:type="spellStart"/>
            <w:r w:rsidRPr="00E07DF2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ซ์</w:t>
            </w:r>
            <w:proofErr w:type="spellEnd"/>
            <w:r w:rsidRPr="00E07DF2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แอนด์ เอน</w:t>
            </w:r>
            <w:proofErr w:type="spellStart"/>
            <w:r w:rsidRPr="00E07DF2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จิเนีย</w:t>
            </w:r>
            <w:proofErr w:type="spellEnd"/>
            <w:r w:rsidRPr="00E07DF2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ริง</w:t>
            </w:r>
            <w:r w:rsidRPr="00E07DF2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E07DF2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จำกัด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(เดิมชื่อ </w:t>
            </w: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บริษัท พีทีที เมนเทนแนน</w:t>
            </w:r>
            <w:proofErr w:type="spellStart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ซ์</w:t>
            </w:r>
            <w:proofErr w:type="spellEnd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แอนด์</w:t>
            </w:r>
          </w:p>
          <w:p w:rsidR="00D55AF8" w:rsidRPr="000F4EE6" w:rsidRDefault="00D55AF8" w:rsidP="00D55AF8">
            <w:pPr>
              <w:ind w:left="162" w:right="-108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เอน</w:t>
            </w:r>
            <w:proofErr w:type="spellStart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จิเนีย</w:t>
            </w:r>
            <w:proofErr w:type="spellEnd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ริง จำกัด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260" w:type="dxa"/>
            <w:gridSpan w:val="2"/>
          </w:tcPr>
          <w:p w:rsidR="00D55AF8" w:rsidRPr="00EA4097" w:rsidRDefault="00D55AF8" w:rsidP="00D55AF8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</w:tcPr>
          <w:p w:rsidR="00D55AF8" w:rsidRPr="000F4EE6" w:rsidRDefault="00D55AF8" w:rsidP="00D55AF8">
            <w:pPr>
              <w:tabs>
                <w:tab w:val="clear" w:pos="227"/>
              </w:tabs>
              <w:ind w:left="162" w:right="-18" w:hanging="180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ป็นกิจการอื่นที่เกี่ยวข้องกันที่มีบริษัทใหญ่เป็นผู้ถือหุ้น</w:t>
            </w:r>
          </w:p>
        </w:tc>
      </w:tr>
      <w:tr w:rsidR="00E1338E" w:rsidRPr="000F4EE6" w:rsidTr="00E1338E">
        <w:trPr>
          <w:trHeight w:val="20"/>
        </w:trPr>
        <w:tc>
          <w:tcPr>
            <w:tcW w:w="4320" w:type="dxa"/>
            <w:gridSpan w:val="2"/>
            <w:hideMark/>
          </w:tcPr>
          <w:p w:rsidR="00E1338E" w:rsidRPr="000F4EE6" w:rsidRDefault="00E1338E" w:rsidP="00D55AF8">
            <w:pPr>
              <w:ind w:left="162" w:right="72" w:hanging="180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E07DF2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E07DF2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E07DF2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จีซี</w:t>
            </w:r>
            <w:r w:rsidRPr="00E07DF2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proofErr w:type="spellStart"/>
            <w:r w:rsidRPr="00E07DF2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โล</w:t>
            </w:r>
            <w:proofErr w:type="spellEnd"/>
            <w:r w:rsidRPr="00E07DF2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จิสติ</w:t>
            </w:r>
            <w:proofErr w:type="spellStart"/>
            <w:r w:rsidRPr="00E07DF2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กส์</w:t>
            </w:r>
            <w:proofErr w:type="spellEnd"/>
            <w:r w:rsidRPr="00E07DF2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E07DF2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โซลูชั่น</w:t>
            </w:r>
            <w:proofErr w:type="spellStart"/>
            <w:r w:rsidRPr="00E07DF2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ส์</w:t>
            </w:r>
            <w:proofErr w:type="spellEnd"/>
            <w:r w:rsidRPr="00E07DF2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E07DF2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จำกัด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(เดิมชื่อ </w:t>
            </w: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บริษัท พีทีที โพลีเมอร์ </w:t>
            </w:r>
            <w:proofErr w:type="spellStart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โล</w:t>
            </w:r>
            <w:proofErr w:type="spellEnd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จิสติ</w:t>
            </w:r>
            <w:proofErr w:type="spellStart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กส์</w:t>
            </w:r>
            <w:proofErr w:type="spellEnd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จำกัด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1080" w:type="dxa"/>
            <w:hideMark/>
          </w:tcPr>
          <w:p w:rsidR="00E1338E" w:rsidRPr="000F4EE6" w:rsidRDefault="00E1338E" w:rsidP="00E1338E">
            <w:pPr>
              <w:ind w:right="162"/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  <w:hideMark/>
          </w:tcPr>
          <w:p w:rsidR="00E1338E" w:rsidRPr="000F4EE6" w:rsidRDefault="00E1338E" w:rsidP="00D55AF8">
            <w:pPr>
              <w:tabs>
                <w:tab w:val="clear" w:pos="227"/>
              </w:tabs>
              <w:ind w:left="162" w:right="-18" w:hanging="162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ป็นกิจการอื่นที่เกี่ยวข้องกันที่มีบริษัทใหญ่เป็นผู้ถือหุ้น</w:t>
            </w:r>
          </w:p>
        </w:tc>
      </w:tr>
      <w:tr w:rsidR="00D55AF8" w:rsidRPr="000F4EE6" w:rsidTr="00E1338E">
        <w:trPr>
          <w:trHeight w:val="20"/>
        </w:trPr>
        <w:tc>
          <w:tcPr>
            <w:tcW w:w="4140" w:type="dxa"/>
          </w:tcPr>
          <w:p w:rsidR="00D55AF8" w:rsidRPr="000F4EE6" w:rsidRDefault="00D55AF8" w:rsidP="00D55AF8">
            <w:pPr>
              <w:ind w:left="162" w:right="72" w:hanging="180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บริษัท ไทยแท้ง</w:t>
            </w:r>
            <w:proofErr w:type="spellStart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ค์เทอร์มินัล</w:t>
            </w:r>
            <w:proofErr w:type="spellEnd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จำกัด</w:t>
            </w:r>
          </w:p>
        </w:tc>
        <w:tc>
          <w:tcPr>
            <w:tcW w:w="1260" w:type="dxa"/>
            <w:gridSpan w:val="2"/>
          </w:tcPr>
          <w:p w:rsidR="00D55AF8" w:rsidRPr="000F4EE6" w:rsidRDefault="00D55AF8" w:rsidP="00E1338E">
            <w:pPr>
              <w:tabs>
                <w:tab w:val="clear" w:pos="680"/>
                <w:tab w:val="clear" w:pos="907"/>
                <w:tab w:val="left" w:pos="522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</w:tcPr>
          <w:p w:rsidR="00D55AF8" w:rsidRPr="000F4EE6" w:rsidRDefault="00D55AF8" w:rsidP="00D55AF8">
            <w:pPr>
              <w:tabs>
                <w:tab w:val="clear" w:pos="227"/>
              </w:tabs>
              <w:ind w:left="162" w:right="-18" w:hanging="162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ป็นกิจการอื่นที่เกี่ยวข้องกันที่มีบริษัทใหญ่เป็นผู้ถือหุ้น</w:t>
            </w:r>
          </w:p>
        </w:tc>
      </w:tr>
      <w:tr w:rsidR="00D55AF8" w:rsidRPr="000F4EE6" w:rsidTr="00E1338E">
        <w:trPr>
          <w:trHeight w:val="20"/>
        </w:trPr>
        <w:tc>
          <w:tcPr>
            <w:tcW w:w="4140" w:type="dxa"/>
          </w:tcPr>
          <w:p w:rsidR="00D55AF8" w:rsidRPr="000F4EE6" w:rsidRDefault="00D55AF8" w:rsidP="00D55AF8">
            <w:pPr>
              <w:tabs>
                <w:tab w:val="left" w:pos="3942"/>
              </w:tabs>
              <w:ind w:left="162" w:right="-288" w:hanging="162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บริษัท พีทีที ดิจิตอล โซลูชั่น จำกัด</w:t>
            </w:r>
          </w:p>
        </w:tc>
        <w:tc>
          <w:tcPr>
            <w:tcW w:w="1260" w:type="dxa"/>
            <w:gridSpan w:val="2"/>
          </w:tcPr>
          <w:p w:rsidR="00D55AF8" w:rsidRPr="000F4EE6" w:rsidRDefault="00D55AF8" w:rsidP="00E1338E">
            <w:pPr>
              <w:tabs>
                <w:tab w:val="clear" w:pos="680"/>
                <w:tab w:val="clear" w:pos="907"/>
                <w:tab w:val="left" w:pos="702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</w:tcPr>
          <w:p w:rsidR="00D55AF8" w:rsidRPr="000F4EE6" w:rsidRDefault="00D55AF8" w:rsidP="00D55AF8">
            <w:pPr>
              <w:tabs>
                <w:tab w:val="clear" w:pos="227"/>
              </w:tabs>
              <w:ind w:left="162" w:right="-18" w:hanging="162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ป็นกิจการอื่นที่เกี่ยวข้องกันที่มีบริษัทใหญ่เป็นผู้ถือหุ้น</w:t>
            </w:r>
          </w:p>
        </w:tc>
      </w:tr>
      <w:tr w:rsidR="00D55AF8" w:rsidRPr="000F4EE6" w:rsidTr="00E1338E">
        <w:trPr>
          <w:trHeight w:val="20"/>
        </w:trPr>
        <w:tc>
          <w:tcPr>
            <w:tcW w:w="4140" w:type="dxa"/>
          </w:tcPr>
          <w:p w:rsidR="00D55AF8" w:rsidRPr="000F4EE6" w:rsidRDefault="00D55AF8" w:rsidP="00D55AF8">
            <w:pPr>
              <w:ind w:left="162" w:right="-108" w:hanging="180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บริษัท อีส</w:t>
            </w:r>
            <w:proofErr w:type="spellStart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เทิร์น</w:t>
            </w:r>
            <w:proofErr w:type="spellEnd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proofErr w:type="spellStart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ฟลู</w:t>
            </w:r>
            <w:proofErr w:type="spellEnd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อิด ทรานสปอร์ต จำกัด</w:t>
            </w:r>
          </w:p>
        </w:tc>
        <w:tc>
          <w:tcPr>
            <w:tcW w:w="1260" w:type="dxa"/>
            <w:gridSpan w:val="2"/>
          </w:tcPr>
          <w:p w:rsidR="00D55AF8" w:rsidRPr="000F4EE6" w:rsidRDefault="00D55AF8" w:rsidP="00E1338E">
            <w:pPr>
              <w:tabs>
                <w:tab w:val="clear" w:pos="680"/>
                <w:tab w:val="clear" w:pos="907"/>
                <w:tab w:val="left" w:pos="522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</w:tcPr>
          <w:p w:rsidR="00D55AF8" w:rsidRPr="000F4EE6" w:rsidRDefault="00D55AF8" w:rsidP="00D55AF8">
            <w:pPr>
              <w:tabs>
                <w:tab w:val="clear" w:pos="227"/>
              </w:tabs>
              <w:ind w:left="162" w:right="-18" w:hanging="180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ป็นกิจการอื่นที่เกี่ยวข้องกันที่มีบริษัทใหญ่เป็นผู้ถือหุ้น</w:t>
            </w:r>
          </w:p>
        </w:tc>
      </w:tr>
      <w:tr w:rsidR="00D55AF8" w:rsidRPr="000F4EE6" w:rsidTr="00E1338E">
        <w:trPr>
          <w:trHeight w:val="20"/>
        </w:trPr>
        <w:tc>
          <w:tcPr>
            <w:tcW w:w="4140" w:type="dxa"/>
          </w:tcPr>
          <w:p w:rsidR="00D55AF8" w:rsidRPr="000F4EE6" w:rsidRDefault="00D55AF8" w:rsidP="00D55AF8">
            <w:pPr>
              <w:ind w:left="162" w:right="72" w:hanging="180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บริษัท เอ็นพีซี เซฟตี้ แอนด์ เอ็นไวรอน</w:t>
            </w:r>
          </w:p>
          <w:p w:rsidR="00D55AF8" w:rsidRPr="000F4EE6" w:rsidRDefault="00D55AF8" w:rsidP="00D55AF8">
            <w:pPr>
              <w:ind w:left="162" w:right="72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เมนทอล เซอร์วิส จำกัด</w:t>
            </w:r>
          </w:p>
        </w:tc>
        <w:tc>
          <w:tcPr>
            <w:tcW w:w="1260" w:type="dxa"/>
            <w:gridSpan w:val="2"/>
          </w:tcPr>
          <w:p w:rsidR="00D55AF8" w:rsidRPr="00EA4097" w:rsidRDefault="00D55AF8" w:rsidP="00E1338E">
            <w:pPr>
              <w:tabs>
                <w:tab w:val="clear" w:pos="680"/>
                <w:tab w:val="clear" w:pos="907"/>
                <w:tab w:val="left" w:pos="522"/>
              </w:tabs>
              <w:jc w:val="center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</w:tcPr>
          <w:p w:rsidR="00D44DA6" w:rsidRDefault="00D55AF8" w:rsidP="00D55AF8">
            <w:pPr>
              <w:tabs>
                <w:tab w:val="clear" w:pos="227"/>
              </w:tabs>
              <w:ind w:left="162" w:right="-18" w:hanging="193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ป็นกิจการอื่นที่เกี่ยวข้องกันที่มีบริษัทใหญ่</w:t>
            </w:r>
          </w:p>
          <w:p w:rsidR="00D55AF8" w:rsidRPr="000F4EE6" w:rsidRDefault="00D55AF8" w:rsidP="00D44DA6">
            <w:pPr>
              <w:tabs>
                <w:tab w:val="clear" w:pos="227"/>
              </w:tabs>
              <w:ind w:left="162" w:right="-18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เป็นผู้ถือหุ้น</w:t>
            </w:r>
          </w:p>
        </w:tc>
      </w:tr>
      <w:tr w:rsidR="00D55AF8" w:rsidRPr="000F4EE6" w:rsidTr="00E1338E">
        <w:trPr>
          <w:trHeight w:val="137"/>
        </w:trPr>
        <w:tc>
          <w:tcPr>
            <w:tcW w:w="4140" w:type="dxa"/>
          </w:tcPr>
          <w:p w:rsidR="00D55AF8" w:rsidRPr="000F4EE6" w:rsidRDefault="00D55AF8" w:rsidP="00D55AF8">
            <w:pPr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บริษัท ทิพยประกันภัย จำกัด</w:t>
            </w:r>
            <w:r w:rsidRPr="000F4EE6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 xml:space="preserve"> (</w:t>
            </w:r>
            <w:r w:rsidRPr="000F4EE6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มหาชน</w:t>
            </w:r>
            <w:r w:rsidRPr="000F4EE6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260" w:type="dxa"/>
            <w:gridSpan w:val="2"/>
          </w:tcPr>
          <w:p w:rsidR="00D55AF8" w:rsidRPr="00EA4097" w:rsidRDefault="00D55AF8" w:rsidP="00E1338E">
            <w:pPr>
              <w:tabs>
                <w:tab w:val="clear" w:pos="680"/>
                <w:tab w:val="clear" w:pos="907"/>
                <w:tab w:val="left" w:pos="522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</w:tcPr>
          <w:p w:rsidR="00D55AF8" w:rsidRPr="000F4EE6" w:rsidRDefault="00D55AF8" w:rsidP="00D55AF8">
            <w:pPr>
              <w:tabs>
                <w:tab w:val="clear" w:pos="227"/>
              </w:tabs>
              <w:ind w:left="162" w:right="-18" w:hanging="151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ป็นกิจการอื่นที่เกี่ยวข้องกันที่มีบริษัทใหญ่ลำดับสูงสุดเป็นผู้ถือหุ้น</w:t>
            </w:r>
          </w:p>
        </w:tc>
      </w:tr>
      <w:tr w:rsidR="00D55AF8" w:rsidRPr="000F4EE6" w:rsidTr="00E1338E">
        <w:trPr>
          <w:trHeight w:val="20"/>
        </w:trPr>
        <w:tc>
          <w:tcPr>
            <w:tcW w:w="4140" w:type="dxa"/>
          </w:tcPr>
          <w:p w:rsidR="00D55AF8" w:rsidRPr="000F4EE6" w:rsidRDefault="00D55AF8" w:rsidP="00D55AF8">
            <w:pPr>
              <w:ind w:right="-108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บริษัท ไทยออยล์ จำกัด (มหาชน)</w:t>
            </w:r>
          </w:p>
        </w:tc>
        <w:tc>
          <w:tcPr>
            <w:tcW w:w="1260" w:type="dxa"/>
            <w:gridSpan w:val="2"/>
          </w:tcPr>
          <w:p w:rsidR="00D55AF8" w:rsidRPr="00EA4097" w:rsidRDefault="00D55AF8" w:rsidP="00E1338E">
            <w:pPr>
              <w:tabs>
                <w:tab w:val="clear" w:pos="680"/>
                <w:tab w:val="clear" w:pos="907"/>
                <w:tab w:val="left" w:pos="522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</w:tcPr>
          <w:p w:rsidR="00D55AF8" w:rsidRPr="000F4EE6" w:rsidRDefault="00D55AF8" w:rsidP="00D55AF8">
            <w:pPr>
              <w:tabs>
                <w:tab w:val="clear" w:pos="227"/>
              </w:tabs>
              <w:ind w:left="162" w:right="-18" w:hanging="162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ป็นกิจการอื่นที่เกี่ยวข้องกันที่มีบริษัทใหญ่ลำดับสูงสุดเป็นผู้ถือหุ้น</w:t>
            </w:r>
          </w:p>
        </w:tc>
      </w:tr>
      <w:tr w:rsidR="00D55AF8" w:rsidRPr="000F4EE6" w:rsidTr="00E1338E">
        <w:trPr>
          <w:trHeight w:val="20"/>
        </w:trPr>
        <w:tc>
          <w:tcPr>
            <w:tcW w:w="4140" w:type="dxa"/>
          </w:tcPr>
          <w:p w:rsidR="00D55AF8" w:rsidRPr="00CD2AD3" w:rsidRDefault="00D55AF8" w:rsidP="00D55AF8">
            <w:pPr>
              <w:ind w:left="162" w:right="162" w:hanging="162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CD2AD3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CD2AD3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CD2AD3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ปตท</w:t>
            </w:r>
            <w:r w:rsidRPr="00CD2AD3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.</w:t>
            </w:r>
            <w:r w:rsidRPr="00CD2AD3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น้ำมันและการค้าปลีก</w:t>
            </w:r>
            <w:r w:rsidRPr="00CD2AD3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CD2AD3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จำกัด</w:t>
            </w:r>
          </w:p>
        </w:tc>
        <w:tc>
          <w:tcPr>
            <w:tcW w:w="1260" w:type="dxa"/>
            <w:gridSpan w:val="2"/>
          </w:tcPr>
          <w:p w:rsidR="00D55AF8" w:rsidRPr="00CD2AD3" w:rsidRDefault="00D55AF8" w:rsidP="00D55AF8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CD2AD3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</w:tcPr>
          <w:p w:rsidR="00D55AF8" w:rsidRDefault="00D55AF8" w:rsidP="00D55AF8">
            <w:pPr>
              <w:tabs>
                <w:tab w:val="clear" w:pos="227"/>
              </w:tabs>
              <w:ind w:left="162" w:right="-18" w:hanging="162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CD2AD3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เป็นกิจการอื่นที่เกี่ยวข้องกันที่มีบริษัทใหญ่ลำดับสูงสุดเป็นผู้ถือหุ้น</w:t>
            </w:r>
          </w:p>
        </w:tc>
      </w:tr>
      <w:tr w:rsidR="00D55AF8" w:rsidRPr="000F4EE6" w:rsidTr="00E1338E">
        <w:trPr>
          <w:trHeight w:val="20"/>
        </w:trPr>
        <w:tc>
          <w:tcPr>
            <w:tcW w:w="4140" w:type="dxa"/>
          </w:tcPr>
          <w:p w:rsidR="00D55AF8" w:rsidRPr="000F4EE6" w:rsidRDefault="00D55AF8" w:rsidP="00D55AF8">
            <w:pPr>
              <w:tabs>
                <w:tab w:val="left" w:pos="3942"/>
              </w:tabs>
              <w:ind w:left="162" w:right="-288" w:hanging="162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574C3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574C39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574C3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เอนเนอร์ยี่</w:t>
            </w:r>
            <w:r w:rsidRPr="00574C39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574C3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คอมเพล</w:t>
            </w:r>
            <w:proofErr w:type="spellStart"/>
            <w:r w:rsidRPr="00574C3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็กซ์</w:t>
            </w:r>
            <w:proofErr w:type="spellEnd"/>
            <w:r w:rsidRPr="00574C39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574C3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จำกัด</w:t>
            </w:r>
          </w:p>
        </w:tc>
        <w:tc>
          <w:tcPr>
            <w:tcW w:w="1260" w:type="dxa"/>
            <w:gridSpan w:val="2"/>
          </w:tcPr>
          <w:p w:rsidR="00D55AF8" w:rsidRPr="000F4EE6" w:rsidRDefault="00D55AF8" w:rsidP="00D55AF8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</w:tcPr>
          <w:p w:rsidR="00D55AF8" w:rsidRDefault="00D55AF8" w:rsidP="00D55A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8" w:hanging="180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ป็นกิจการอื่นที่เกี่ยวข้องกันที่มีบริษัทใหญ่ลำดับสูงสุดเป็นผู้ถือหุ้น</w:t>
            </w:r>
          </w:p>
        </w:tc>
      </w:tr>
      <w:tr w:rsidR="00D55AF8" w:rsidRPr="000F4EE6" w:rsidTr="00E1338E">
        <w:trPr>
          <w:trHeight w:val="20"/>
        </w:trPr>
        <w:tc>
          <w:tcPr>
            <w:tcW w:w="4140" w:type="dxa"/>
            <w:hideMark/>
          </w:tcPr>
          <w:p w:rsidR="00D55AF8" w:rsidRPr="000F4EE6" w:rsidRDefault="00D55AF8" w:rsidP="00D55AF8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lastRenderedPageBreak/>
              <w:t xml:space="preserve">บริษัท ไออาร์พีซี จำกัด </w:t>
            </w:r>
            <w:r w:rsidRPr="000F4EE6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</w:t>
            </w:r>
            <w:r w:rsidRPr="000F4EE6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มหาชน</w:t>
            </w:r>
            <w:r w:rsidRPr="000F4EE6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260" w:type="dxa"/>
            <w:gridSpan w:val="2"/>
            <w:hideMark/>
          </w:tcPr>
          <w:p w:rsidR="00D55AF8" w:rsidRPr="000F4EE6" w:rsidRDefault="00D55AF8" w:rsidP="00D55AF8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  <w:hideMark/>
          </w:tcPr>
          <w:p w:rsidR="00D55AF8" w:rsidRPr="000F4EE6" w:rsidRDefault="00D55AF8" w:rsidP="00D55AF8">
            <w:pPr>
              <w:tabs>
                <w:tab w:val="clear" w:pos="227"/>
              </w:tabs>
              <w:ind w:left="162" w:right="-18" w:hanging="162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ป็นกิจการอื่นที่เกี่ยวข้องกันที่มีบริษัทใหญ่ลำดับสูงสุดเป็นผู้ถือหุ้น</w:t>
            </w:r>
          </w:p>
        </w:tc>
      </w:tr>
      <w:tr w:rsidR="00D55AF8" w:rsidTr="00E1338E">
        <w:trPr>
          <w:trHeight w:val="20"/>
        </w:trPr>
        <w:tc>
          <w:tcPr>
            <w:tcW w:w="4140" w:type="dxa"/>
          </w:tcPr>
          <w:p w:rsidR="00D55AF8" w:rsidRPr="000F4EE6" w:rsidRDefault="00D55AF8" w:rsidP="00D55AF8">
            <w:pPr>
              <w:ind w:left="162" w:right="162" w:hanging="162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บริษัท บิซิเนส เซอร์วิส</w:t>
            </w:r>
            <w:proofErr w:type="spellStart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เซ</w:t>
            </w:r>
            <w:proofErr w:type="spellEnd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ส </w:t>
            </w:r>
            <w:proofErr w:type="spellStart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อัลไล</w:t>
            </w:r>
            <w:proofErr w:type="spellEnd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แอน</w:t>
            </w:r>
            <w:proofErr w:type="spellStart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ซ์</w:t>
            </w:r>
            <w:proofErr w:type="spellEnd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จำกัด</w:t>
            </w:r>
          </w:p>
        </w:tc>
        <w:tc>
          <w:tcPr>
            <w:tcW w:w="1260" w:type="dxa"/>
            <w:gridSpan w:val="2"/>
          </w:tcPr>
          <w:p w:rsidR="00D55AF8" w:rsidRPr="000F4EE6" w:rsidRDefault="00D55AF8" w:rsidP="00D55AF8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</w:tcPr>
          <w:p w:rsidR="00D55AF8" w:rsidRPr="000F4EE6" w:rsidRDefault="00D55AF8" w:rsidP="00D55AF8">
            <w:pPr>
              <w:tabs>
                <w:tab w:val="clear" w:pos="227"/>
              </w:tabs>
              <w:ind w:left="162" w:right="-18" w:hanging="162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เป็นกิจการอื่นที่เกี่ยวข้องกันที่มีบริษัทใหญ่ลำดับสูงสุด และบริษัทใหญ่เป็นผู้ถือหุ้น</w:t>
            </w:r>
          </w:p>
        </w:tc>
      </w:tr>
      <w:tr w:rsidR="00F12B6B" w:rsidRPr="000F4EE6" w:rsidTr="00E1338E">
        <w:trPr>
          <w:trHeight w:val="20"/>
        </w:trPr>
        <w:tc>
          <w:tcPr>
            <w:tcW w:w="4140" w:type="dxa"/>
          </w:tcPr>
          <w:p w:rsidR="00F12B6B" w:rsidRPr="00CD2AD3" w:rsidRDefault="00F12B6B" w:rsidP="00F12B6B">
            <w:pPr>
              <w:ind w:left="162" w:right="162" w:hanging="162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4E6F5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E6F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ท็</w:t>
            </w:r>
            <w:proofErr w:type="spellEnd"/>
            <w:r w:rsidRPr="004E6F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อป โซลเว้นท์ จำกัด</w:t>
            </w:r>
          </w:p>
        </w:tc>
        <w:tc>
          <w:tcPr>
            <w:tcW w:w="1260" w:type="dxa"/>
            <w:gridSpan w:val="2"/>
          </w:tcPr>
          <w:p w:rsidR="00F12B6B" w:rsidRPr="00CD2AD3" w:rsidRDefault="00F12B6B" w:rsidP="00F12B6B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</w:tcPr>
          <w:p w:rsidR="00F12B6B" w:rsidRPr="00CD2AD3" w:rsidRDefault="00F12B6B" w:rsidP="00F12B6B">
            <w:pPr>
              <w:tabs>
                <w:tab w:val="clear" w:pos="227"/>
              </w:tabs>
              <w:ind w:left="162" w:right="-18" w:hanging="162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เป็นกิจการอื่นที่เกี่ยวข้อ</w:t>
            </w:r>
            <w:r w:rsidRPr="000A0BDE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งกันที่มีบริษัทใหญ่ลำดับสูงสุดเป็นผู้ถือหุ้นทางอ้อม</w:t>
            </w:r>
          </w:p>
        </w:tc>
      </w:tr>
      <w:tr w:rsidR="007B2F8E" w:rsidRPr="000F4EE6" w:rsidTr="00E1338E">
        <w:trPr>
          <w:trHeight w:val="20"/>
        </w:trPr>
        <w:tc>
          <w:tcPr>
            <w:tcW w:w="4140" w:type="dxa"/>
          </w:tcPr>
          <w:p w:rsidR="007B2F8E" w:rsidRPr="004E6F5E" w:rsidRDefault="007B2F8E" w:rsidP="007B2F8E">
            <w:pPr>
              <w:tabs>
                <w:tab w:val="clear" w:pos="3742"/>
                <w:tab w:val="left" w:pos="3735"/>
              </w:tabs>
              <w:ind w:left="72" w:right="-108" w:hanging="9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6F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ไออาร์พีซี โพลีออล จำกัด</w:t>
            </w:r>
          </w:p>
        </w:tc>
        <w:tc>
          <w:tcPr>
            <w:tcW w:w="1260" w:type="dxa"/>
            <w:gridSpan w:val="2"/>
          </w:tcPr>
          <w:p w:rsidR="007B2F8E" w:rsidRPr="004E6F5E" w:rsidRDefault="007B2F8E" w:rsidP="007B2F8E">
            <w:pPr>
              <w:tabs>
                <w:tab w:val="clear" w:pos="3742"/>
                <w:tab w:val="left" w:pos="3735"/>
              </w:tabs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E6F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870" w:type="dxa"/>
          </w:tcPr>
          <w:p w:rsidR="007B2F8E" w:rsidRPr="004E2AE7" w:rsidRDefault="007B2F8E" w:rsidP="007B2F8E">
            <w:pPr>
              <w:tabs>
                <w:tab w:val="clear" w:pos="227"/>
              </w:tabs>
              <w:ind w:left="162" w:right="-18" w:hanging="162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4E2AE7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เป็นกิจการอื่นที่เกี่ยวข้องกันที่มีบริษัทใหญ่</w:t>
            </w:r>
            <w:r w:rsidRPr="000A0BDE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ลำดับสูงสุด</w:t>
            </w:r>
            <w:r w:rsidRPr="004E2AE7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เป็นผู้ถือหุ้นทางอ้อม</w:t>
            </w:r>
          </w:p>
        </w:tc>
      </w:tr>
      <w:tr w:rsidR="007B2F8E" w:rsidRPr="000F4EE6" w:rsidTr="00E1338E">
        <w:trPr>
          <w:trHeight w:val="20"/>
        </w:trPr>
        <w:tc>
          <w:tcPr>
            <w:tcW w:w="4140" w:type="dxa"/>
          </w:tcPr>
          <w:p w:rsidR="007B2F8E" w:rsidRPr="000F4EE6" w:rsidRDefault="007B2F8E" w:rsidP="007B2F8E">
            <w:pPr>
              <w:ind w:right="162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6B13F1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TOP Solvent (Vietnam) LLC</w:t>
            </w: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.</w:t>
            </w:r>
          </w:p>
        </w:tc>
        <w:tc>
          <w:tcPr>
            <w:tcW w:w="1260" w:type="dxa"/>
            <w:gridSpan w:val="2"/>
          </w:tcPr>
          <w:p w:rsidR="007B2F8E" w:rsidRPr="000F4EE6" w:rsidRDefault="007B2F8E" w:rsidP="007B2F8E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6B13F1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เวียดนาม</w:t>
            </w:r>
          </w:p>
        </w:tc>
        <w:tc>
          <w:tcPr>
            <w:tcW w:w="3870" w:type="dxa"/>
          </w:tcPr>
          <w:p w:rsidR="007B2F8E" w:rsidRPr="000F4EE6" w:rsidRDefault="007B2F8E" w:rsidP="007B2F8E">
            <w:pPr>
              <w:tabs>
                <w:tab w:val="clear" w:pos="227"/>
              </w:tabs>
              <w:ind w:left="162" w:right="-18" w:hanging="162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เป็นกิจการอื่นที่เกี่ยวข้อ</w:t>
            </w:r>
            <w:r w:rsidRPr="000A0BDE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งกันที่มีบริษัทใหญ่ลำดับสูงสุดเป็นผู้ถือหุ้นทางอ้อม</w:t>
            </w:r>
          </w:p>
        </w:tc>
      </w:tr>
      <w:tr w:rsidR="007B2F8E" w:rsidTr="00E1338E">
        <w:trPr>
          <w:trHeight w:val="20"/>
        </w:trPr>
        <w:tc>
          <w:tcPr>
            <w:tcW w:w="4140" w:type="dxa"/>
          </w:tcPr>
          <w:p w:rsidR="007B2F8E" w:rsidRPr="000F4EE6" w:rsidRDefault="007B2F8E" w:rsidP="007B2F8E">
            <w:pPr>
              <w:tabs>
                <w:tab w:val="left" w:pos="3942"/>
              </w:tabs>
              <w:ind w:left="162" w:right="-288" w:hanging="162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บริษัท รักษาความปลอดภัย เอ็นพีซี เอสแอนด์อี จำกัด</w:t>
            </w:r>
          </w:p>
        </w:tc>
        <w:tc>
          <w:tcPr>
            <w:tcW w:w="1260" w:type="dxa"/>
            <w:gridSpan w:val="2"/>
          </w:tcPr>
          <w:p w:rsidR="007B2F8E" w:rsidRPr="000F4EE6" w:rsidRDefault="007B2F8E" w:rsidP="007B2F8E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</w:tcPr>
          <w:p w:rsidR="007B2F8E" w:rsidRPr="000F4EE6" w:rsidRDefault="007B2F8E" w:rsidP="007B2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6" w:right="-18" w:hanging="176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7B2F8E" w:rsidTr="00E1338E">
        <w:trPr>
          <w:trHeight w:val="20"/>
        </w:trPr>
        <w:tc>
          <w:tcPr>
            <w:tcW w:w="4320" w:type="dxa"/>
            <w:gridSpan w:val="2"/>
            <w:hideMark/>
          </w:tcPr>
          <w:p w:rsidR="007B2F8E" w:rsidRPr="000F4EE6" w:rsidRDefault="007B2F8E" w:rsidP="007B2F8E">
            <w:pPr>
              <w:tabs>
                <w:tab w:val="left" w:pos="3942"/>
              </w:tabs>
              <w:ind w:left="162" w:right="-288" w:hanging="162"/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บริษัท แอดวาน</w:t>
            </w:r>
            <w:proofErr w:type="spellStart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ซ์</w:t>
            </w:r>
            <w:proofErr w:type="spellEnd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proofErr w:type="spellStart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ไบ</w:t>
            </w:r>
            <w:proofErr w:type="spellEnd"/>
            <w:r w:rsidRPr="000F4EE6">
              <w:rPr>
                <w:rFonts w:ascii="Angsana New" w:hAnsi="Angsana New"/>
                <w:color w:val="000000"/>
                <w:sz w:val="30"/>
                <w:szCs w:val="30"/>
                <w:cs/>
                <w:lang w:eastAsia="zh-CN"/>
              </w:rPr>
              <w:t>โอเคมิคอล (ประเทศไทย</w:t>
            </w:r>
            <w:r w:rsidRPr="000F4EE6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 xml:space="preserve">) </w:t>
            </w:r>
            <w:r w:rsidRPr="000F4EE6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zh-CN"/>
              </w:rPr>
              <w:t>จำกัด</w:t>
            </w:r>
          </w:p>
        </w:tc>
        <w:tc>
          <w:tcPr>
            <w:tcW w:w="1080" w:type="dxa"/>
            <w:hideMark/>
          </w:tcPr>
          <w:p w:rsidR="007B2F8E" w:rsidRPr="000F4EE6" w:rsidRDefault="007B2F8E" w:rsidP="007B2F8E">
            <w:pPr>
              <w:shd w:val="clear" w:color="auto" w:fill="FFFFFF"/>
              <w:tabs>
                <w:tab w:val="clear" w:pos="907"/>
                <w:tab w:val="left" w:pos="792"/>
              </w:tabs>
              <w:ind w:left="-117" w:right="72" w:hanging="81"/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ไทย</w:t>
            </w:r>
          </w:p>
        </w:tc>
        <w:tc>
          <w:tcPr>
            <w:tcW w:w="3870" w:type="dxa"/>
            <w:hideMark/>
          </w:tcPr>
          <w:p w:rsidR="007B2F8E" w:rsidRDefault="007B2F8E" w:rsidP="007B2F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6" w:right="-18" w:hanging="176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7B2F8E" w:rsidRPr="000F4EE6" w:rsidTr="00E1338E">
        <w:trPr>
          <w:trHeight w:val="20"/>
        </w:trPr>
        <w:tc>
          <w:tcPr>
            <w:tcW w:w="4140" w:type="dxa"/>
          </w:tcPr>
          <w:p w:rsidR="007B2F8E" w:rsidRDefault="007B2F8E" w:rsidP="007B2F8E">
            <w:pPr>
              <w:tabs>
                <w:tab w:val="left" w:pos="3942"/>
              </w:tabs>
              <w:ind w:left="162" w:right="-288" w:hanging="162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proofErr w:type="spellStart"/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Emeryoleo</w:t>
            </w:r>
            <w:proofErr w:type="spellEnd"/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 xml:space="preserve"> Specialties (M) </w:t>
            </w:r>
            <w:proofErr w:type="spellStart"/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Sdn</w:t>
            </w:r>
            <w:proofErr w:type="spellEnd"/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. Bhn.</w:t>
            </w:r>
          </w:p>
        </w:tc>
        <w:tc>
          <w:tcPr>
            <w:tcW w:w="1260" w:type="dxa"/>
            <w:gridSpan w:val="2"/>
          </w:tcPr>
          <w:p w:rsidR="007B2F8E" w:rsidRDefault="007B2F8E" w:rsidP="007B2F8E">
            <w:pPr>
              <w:shd w:val="clear" w:color="auto" w:fill="FFFFFF"/>
              <w:ind w:left="-117" w:right="-99" w:hanging="81"/>
              <w:jc w:val="center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มาเลเซีย</w:t>
            </w:r>
          </w:p>
        </w:tc>
        <w:tc>
          <w:tcPr>
            <w:tcW w:w="3870" w:type="dxa"/>
          </w:tcPr>
          <w:p w:rsidR="007B2F8E" w:rsidRPr="000F4EE6" w:rsidRDefault="007B2F8E" w:rsidP="007B2F8E">
            <w:pPr>
              <w:tabs>
                <w:tab w:val="clear" w:pos="227"/>
              </w:tabs>
              <w:ind w:left="162" w:right="-18" w:hanging="162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เ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ป็นกิจการอื่นที่เกี่ยวข้องกันที่มีบริษัทใหญ่เป็นผู้ถือหุ้นทางอ้อม</w:t>
            </w:r>
          </w:p>
        </w:tc>
      </w:tr>
    </w:tbl>
    <w:p w:rsidR="00B24BFA" w:rsidRDefault="00B24BFA" w:rsidP="000F4EE6">
      <w:pPr>
        <w:pStyle w:val="block"/>
        <w:spacing w:after="0" w:line="240" w:lineRule="auto"/>
        <w:ind w:left="547" w:right="-43" w:hanging="9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:rsidR="005D61CF" w:rsidRPr="000215F4" w:rsidRDefault="005D61CF" w:rsidP="000F4EE6">
      <w:pPr>
        <w:pStyle w:val="block"/>
        <w:spacing w:after="0" w:line="240" w:lineRule="auto"/>
        <w:ind w:left="547" w:right="-43" w:hanging="97"/>
        <w:jc w:val="thaiDistribute"/>
        <w:rPr>
          <w:rFonts w:ascii="Angsana New" w:hAnsi="Angsana New"/>
          <w:sz w:val="30"/>
          <w:szCs w:val="30"/>
          <w:lang w:bidi="th-TH"/>
        </w:rPr>
      </w:pPr>
      <w:r w:rsidRPr="000215F4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:rsidR="00390D8A" w:rsidRPr="000A0113" w:rsidRDefault="00390D8A" w:rsidP="000F4EE6">
      <w:pPr>
        <w:rPr>
          <w:rFonts w:ascii="Angsana New" w:hAnsi="Angsana New"/>
          <w:sz w:val="30"/>
          <w:szCs w:val="30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3330"/>
        <w:gridCol w:w="5733"/>
      </w:tblGrid>
      <w:tr w:rsidR="005D61CF" w:rsidRPr="008042E8" w:rsidTr="00232E2E">
        <w:trPr>
          <w:trHeight w:val="335"/>
        </w:trPr>
        <w:tc>
          <w:tcPr>
            <w:tcW w:w="3330" w:type="dxa"/>
          </w:tcPr>
          <w:p w:rsidR="005D61CF" w:rsidRPr="008042E8" w:rsidRDefault="005D61CF" w:rsidP="00255006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042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8042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5733" w:type="dxa"/>
          </w:tcPr>
          <w:p w:rsidR="005D61CF" w:rsidRPr="008042E8" w:rsidRDefault="005D61CF" w:rsidP="00255006">
            <w:pPr>
              <w:pStyle w:val="block"/>
              <w:spacing w:after="0" w:line="240" w:lineRule="auto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042E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8042E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5D61CF" w:rsidRPr="008042E8" w:rsidTr="00232E2E">
        <w:tc>
          <w:tcPr>
            <w:tcW w:w="3330" w:type="dxa"/>
          </w:tcPr>
          <w:p w:rsidR="005D61CF" w:rsidRPr="008042E8" w:rsidRDefault="00E56921" w:rsidP="0025500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42E8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733" w:type="dxa"/>
          </w:tcPr>
          <w:p w:rsidR="005D61CF" w:rsidRPr="008042E8" w:rsidRDefault="005D61CF" w:rsidP="0025500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42E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ราคาตามสัญญา </w:t>
            </w:r>
            <w:r w:rsidR="00223A49" w:rsidRPr="008042E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/ </w:t>
            </w:r>
            <w:r w:rsidR="000E2D4E" w:rsidRPr="000E2D4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ราคาตามสัญญาอ้างอิงราคาตลาด</w:t>
            </w:r>
          </w:p>
        </w:tc>
      </w:tr>
      <w:tr w:rsidR="00472B27" w:rsidRPr="008042E8" w:rsidTr="00232E2E">
        <w:tc>
          <w:tcPr>
            <w:tcW w:w="3330" w:type="dxa"/>
          </w:tcPr>
          <w:p w:rsidR="00472B27" w:rsidRPr="008042E8" w:rsidRDefault="00390D8A" w:rsidP="0025500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42E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733" w:type="dxa"/>
          </w:tcPr>
          <w:p w:rsidR="00472B27" w:rsidRPr="008042E8" w:rsidRDefault="0076779B" w:rsidP="0025500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42E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E56921" w:rsidRPr="008042E8" w:rsidTr="00232E2E">
        <w:tc>
          <w:tcPr>
            <w:tcW w:w="3330" w:type="dxa"/>
          </w:tcPr>
          <w:p w:rsidR="00E56921" w:rsidRPr="008042E8" w:rsidRDefault="00E56921" w:rsidP="0099373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042E8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ซื้อสินค้า / </w:t>
            </w:r>
            <w:r w:rsidRPr="008042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วัตถุดิบ / บริการ</w:t>
            </w:r>
          </w:p>
        </w:tc>
        <w:tc>
          <w:tcPr>
            <w:tcW w:w="5733" w:type="dxa"/>
          </w:tcPr>
          <w:p w:rsidR="00E56921" w:rsidRPr="008042E8" w:rsidRDefault="00E56921" w:rsidP="0025500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42E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 / ราคาตลาด</w:t>
            </w:r>
          </w:p>
        </w:tc>
      </w:tr>
      <w:tr w:rsidR="00E56921" w:rsidRPr="008042E8" w:rsidTr="00232E2E">
        <w:tc>
          <w:tcPr>
            <w:tcW w:w="3330" w:type="dxa"/>
          </w:tcPr>
          <w:p w:rsidR="00E56921" w:rsidRPr="008042E8" w:rsidRDefault="00E56921" w:rsidP="0099373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42E8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ดอกเบี้ยเงินกู้ยืม</w:t>
            </w:r>
          </w:p>
        </w:tc>
        <w:tc>
          <w:tcPr>
            <w:tcW w:w="5733" w:type="dxa"/>
          </w:tcPr>
          <w:p w:rsidR="00E56921" w:rsidRPr="008042E8" w:rsidRDefault="00E56921" w:rsidP="0025500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zh-CN" w:bidi="th-TH"/>
              </w:rPr>
            </w:pPr>
            <w:r w:rsidRPr="008042E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ต้นทุนถัวเฉลี่ยของเงินกู้ยืม</w:t>
            </w:r>
            <w:r w:rsidR="008042E8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1322CF" w:rsidRPr="008042E8">
              <w:rPr>
                <w:rFonts w:ascii="Angsana New" w:hAnsi="Angsana New" w:hint="cs"/>
                <w:sz w:val="30"/>
                <w:szCs w:val="30"/>
                <w:cs/>
                <w:lang w:val="en-US" w:eastAsia="zh-CN" w:bidi="th-TH"/>
              </w:rPr>
              <w:t>/</w:t>
            </w:r>
            <w:r w:rsidR="008042E8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 xml:space="preserve"> </w:t>
            </w:r>
            <w:r w:rsidR="001322CF" w:rsidRPr="008042E8">
              <w:rPr>
                <w:rFonts w:ascii="Angsana New" w:hAnsi="Angsana New" w:hint="cs"/>
                <w:sz w:val="30"/>
                <w:szCs w:val="30"/>
                <w:cs/>
                <w:lang w:val="en-US" w:eastAsia="zh-CN" w:bidi="th-TH"/>
              </w:rPr>
              <w:t>อัตราดอกเบี้ยที่กำหนดตามสัญญา</w:t>
            </w:r>
          </w:p>
        </w:tc>
      </w:tr>
    </w:tbl>
    <w:p w:rsidR="00B24BFA" w:rsidRDefault="00B24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:rsidR="000A0113" w:rsidRDefault="000A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B12B11" w:rsidRPr="008042E8" w:rsidRDefault="006918FA" w:rsidP="000F4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firstLine="450"/>
        <w:jc w:val="thaiDistribute"/>
        <w:rPr>
          <w:rFonts w:ascii="Angsana New" w:hAnsi="Angsana New"/>
          <w:sz w:val="30"/>
          <w:szCs w:val="30"/>
        </w:rPr>
      </w:pPr>
      <w:r w:rsidRPr="008042E8">
        <w:rPr>
          <w:rFonts w:ascii="Angsana New" w:hAnsi="Angsana New"/>
          <w:sz w:val="30"/>
          <w:szCs w:val="30"/>
          <w:cs/>
        </w:rPr>
        <w:lastRenderedPageBreak/>
        <w:t>รายการที่สำคัญกับ</w:t>
      </w:r>
      <w:r w:rsidR="003F15C2" w:rsidRPr="008042E8">
        <w:rPr>
          <w:rFonts w:ascii="Angsana New" w:hAnsi="Angsana New"/>
          <w:sz w:val="30"/>
          <w:szCs w:val="30"/>
          <w:cs/>
        </w:rPr>
        <w:t>บุคคลหรือ</w:t>
      </w:r>
      <w:r w:rsidRPr="008042E8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1558D9" w:rsidRPr="008042E8">
        <w:rPr>
          <w:rFonts w:ascii="Angsana New" w:hAnsi="Angsana New"/>
          <w:sz w:val="30"/>
          <w:szCs w:val="30"/>
          <w:cs/>
        </w:rPr>
        <w:t xml:space="preserve">สำหรับแต่ละปีสิ้นสุดวันที่ </w:t>
      </w:r>
      <w:r w:rsidR="001558D9" w:rsidRPr="008042E8">
        <w:rPr>
          <w:rFonts w:ascii="Angsana New" w:hAnsi="Angsana New"/>
          <w:sz w:val="30"/>
          <w:szCs w:val="30"/>
        </w:rPr>
        <w:t xml:space="preserve">31 </w:t>
      </w:r>
      <w:r w:rsidR="001558D9" w:rsidRPr="008042E8">
        <w:rPr>
          <w:rFonts w:ascii="Angsana New" w:hAnsi="Angsana New"/>
          <w:sz w:val="30"/>
          <w:szCs w:val="30"/>
          <w:cs/>
        </w:rPr>
        <w:t>ธันวาคม</w:t>
      </w:r>
      <w:r w:rsidR="001558D9" w:rsidRPr="008042E8">
        <w:rPr>
          <w:rFonts w:ascii="Angsana New" w:hAnsi="Angsana New"/>
          <w:sz w:val="30"/>
          <w:szCs w:val="30"/>
        </w:rPr>
        <w:t xml:space="preserve"> </w:t>
      </w:r>
      <w:r w:rsidRPr="008042E8">
        <w:rPr>
          <w:rFonts w:ascii="Angsana New" w:hAnsi="Angsana New"/>
          <w:sz w:val="30"/>
          <w:szCs w:val="30"/>
          <w:cs/>
        </w:rPr>
        <w:t xml:space="preserve">สรุปได้ดังนี้  </w:t>
      </w:r>
    </w:p>
    <w:p w:rsidR="001D1100" w:rsidRPr="000A0113" w:rsidRDefault="001D1100" w:rsidP="000F4EE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07"/>
        <w:gridCol w:w="1137"/>
        <w:gridCol w:w="241"/>
        <w:gridCol w:w="1059"/>
        <w:gridCol w:w="243"/>
        <w:gridCol w:w="1137"/>
        <w:gridCol w:w="269"/>
        <w:gridCol w:w="91"/>
        <w:gridCol w:w="986"/>
      </w:tblGrid>
      <w:tr w:rsidR="00E1338E" w:rsidRPr="00FF14D9" w:rsidTr="008B46ED">
        <w:trPr>
          <w:tblHeader/>
        </w:trPr>
        <w:tc>
          <w:tcPr>
            <w:tcW w:w="2216" w:type="pct"/>
            <w:shd w:val="clear" w:color="auto" w:fill="auto"/>
          </w:tcPr>
          <w:p w:rsidR="006918FA" w:rsidRPr="00FF14D9" w:rsidRDefault="006918FA" w:rsidP="00702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3" w:type="pct"/>
            <w:gridSpan w:val="3"/>
            <w:shd w:val="clear" w:color="auto" w:fill="auto"/>
          </w:tcPr>
          <w:p w:rsidR="006918FA" w:rsidRPr="00FF14D9" w:rsidRDefault="006918FA" w:rsidP="00255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  <w:shd w:val="clear" w:color="auto" w:fill="auto"/>
          </w:tcPr>
          <w:p w:rsidR="006918FA" w:rsidRPr="00FF14D9" w:rsidRDefault="006918FA" w:rsidP="00255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pct"/>
            <w:gridSpan w:val="4"/>
            <w:shd w:val="clear" w:color="auto" w:fill="auto"/>
          </w:tcPr>
          <w:p w:rsidR="006918FA" w:rsidRPr="00FF14D9" w:rsidRDefault="006918FA" w:rsidP="00255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1338E" w:rsidRPr="00FF14D9" w:rsidTr="008B46ED">
        <w:trPr>
          <w:tblHeader/>
        </w:trPr>
        <w:tc>
          <w:tcPr>
            <w:tcW w:w="2216" w:type="pct"/>
            <w:shd w:val="clear" w:color="auto" w:fill="auto"/>
          </w:tcPr>
          <w:p w:rsidR="00E1338E" w:rsidRPr="00FF14D9" w:rsidRDefault="00E1338E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613" w:type="pct"/>
            <w:shd w:val="clear" w:color="auto" w:fill="auto"/>
          </w:tcPr>
          <w:p w:rsidR="00E1338E" w:rsidRPr="00FF14D9" w:rsidRDefault="00E1338E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0" w:type="pct"/>
            <w:shd w:val="clear" w:color="auto" w:fill="auto"/>
          </w:tcPr>
          <w:p w:rsidR="00E1338E" w:rsidRPr="00FF14D9" w:rsidRDefault="00E1338E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E1338E" w:rsidRPr="00FF14D9" w:rsidRDefault="00E1338E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1" w:type="pct"/>
            <w:shd w:val="clear" w:color="auto" w:fill="auto"/>
          </w:tcPr>
          <w:p w:rsidR="00E1338E" w:rsidRPr="00FF14D9" w:rsidRDefault="00E1338E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E1338E" w:rsidRPr="00FF14D9" w:rsidRDefault="00E1338E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94" w:type="pct"/>
            <w:gridSpan w:val="2"/>
            <w:shd w:val="clear" w:color="auto" w:fill="auto"/>
          </w:tcPr>
          <w:p w:rsidR="00E1338E" w:rsidRPr="00FF14D9" w:rsidRDefault="00E1338E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E1338E" w:rsidRPr="00FF14D9" w:rsidRDefault="00E1338E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2209E" w:rsidRPr="00FF14D9" w:rsidTr="008B46ED">
        <w:trPr>
          <w:tblHeader/>
        </w:trPr>
        <w:tc>
          <w:tcPr>
            <w:tcW w:w="2216" w:type="pct"/>
            <w:shd w:val="clear" w:color="auto" w:fill="auto"/>
          </w:tcPr>
          <w:p w:rsidR="0032209E" w:rsidRPr="00FF14D9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4" w:type="pct"/>
            <w:gridSpan w:val="8"/>
            <w:shd w:val="clear" w:color="auto" w:fill="auto"/>
          </w:tcPr>
          <w:p w:rsidR="0032209E" w:rsidRPr="00FF14D9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58FF" w:rsidRPr="00FF14D9" w:rsidTr="008B46ED">
        <w:tc>
          <w:tcPr>
            <w:tcW w:w="2216" w:type="pct"/>
            <w:shd w:val="clear" w:color="auto" w:fill="auto"/>
          </w:tcPr>
          <w:p w:rsidR="00A358FF" w:rsidRPr="00FF14D9" w:rsidRDefault="00A358FF" w:rsidP="003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13" w:type="pct"/>
            <w:shd w:val="clear" w:color="auto" w:fill="auto"/>
          </w:tcPr>
          <w:p w:rsidR="00A358FF" w:rsidRPr="00FF14D9" w:rsidRDefault="00A358FF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A358FF" w:rsidRPr="00FF14D9" w:rsidRDefault="00A358FF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A358FF" w:rsidRPr="00FF14D9" w:rsidRDefault="00A358FF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:rsidR="00A358FF" w:rsidRPr="00FF14D9" w:rsidRDefault="00A358FF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:rsidR="00A358FF" w:rsidRPr="00FF14D9" w:rsidRDefault="00A358FF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A358FF" w:rsidRPr="00FF14D9" w:rsidRDefault="00A358FF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A358FF" w:rsidRPr="00FF14D9" w:rsidRDefault="00A358FF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4D3D5D" w:rsidRPr="00FF14D9" w:rsidRDefault="004D3D5D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 w:rsidR="00232E2E">
              <w:rPr>
                <w:rFonts w:ascii="Angsana New" w:hAnsi="Angsana New" w:hint="cs"/>
                <w:sz w:val="30"/>
                <w:szCs w:val="30"/>
                <w:cs/>
              </w:rPr>
              <w:t>หรือการให้บริการ</w:t>
            </w:r>
          </w:p>
        </w:tc>
        <w:tc>
          <w:tcPr>
            <w:tcW w:w="613" w:type="pct"/>
            <w:shd w:val="clear" w:color="auto" w:fill="auto"/>
          </w:tcPr>
          <w:p w:rsidR="004D3D5D" w:rsidRPr="00880E1C" w:rsidRDefault="004D3D5D" w:rsidP="005D5E7C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2,333</w:t>
            </w:r>
          </w:p>
        </w:tc>
        <w:tc>
          <w:tcPr>
            <w:tcW w:w="130" w:type="pct"/>
            <w:shd w:val="clear" w:color="auto" w:fill="auto"/>
          </w:tcPr>
          <w:p w:rsidR="004D3D5D" w:rsidRPr="00880E1C" w:rsidRDefault="004D3D5D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4D3D5D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  <w:cs/>
              </w:rPr>
              <w:t>5,245</w:t>
            </w:r>
          </w:p>
        </w:tc>
        <w:tc>
          <w:tcPr>
            <w:tcW w:w="131" w:type="pct"/>
            <w:shd w:val="clear" w:color="auto" w:fill="auto"/>
          </w:tcPr>
          <w:p w:rsidR="004D3D5D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4D3D5D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2,333</w:t>
            </w:r>
          </w:p>
        </w:tc>
        <w:tc>
          <w:tcPr>
            <w:tcW w:w="145" w:type="pct"/>
            <w:shd w:val="clear" w:color="auto" w:fill="auto"/>
          </w:tcPr>
          <w:p w:rsidR="004D3D5D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4D3D5D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5,245</w:t>
            </w: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4D3D5D" w:rsidRPr="00FF14D9" w:rsidRDefault="004D3D5D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613" w:type="pct"/>
            <w:shd w:val="clear" w:color="auto" w:fill="auto"/>
          </w:tcPr>
          <w:p w:rsidR="004D3D5D" w:rsidRPr="00880E1C" w:rsidRDefault="004D3D5D" w:rsidP="005D5E7C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</w:rPr>
              <w:t>2,134</w:t>
            </w:r>
          </w:p>
        </w:tc>
        <w:tc>
          <w:tcPr>
            <w:tcW w:w="130" w:type="pct"/>
            <w:shd w:val="clear" w:color="auto" w:fill="auto"/>
          </w:tcPr>
          <w:p w:rsidR="004D3D5D" w:rsidRPr="00880E1C" w:rsidRDefault="004D3D5D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4D3D5D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  <w:cs/>
              </w:rPr>
              <w:t>675</w:t>
            </w:r>
          </w:p>
        </w:tc>
        <w:tc>
          <w:tcPr>
            <w:tcW w:w="131" w:type="pct"/>
            <w:shd w:val="clear" w:color="auto" w:fill="auto"/>
          </w:tcPr>
          <w:p w:rsidR="004D3D5D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4D3D5D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</w:rPr>
              <w:t>2,134</w:t>
            </w:r>
          </w:p>
        </w:tc>
        <w:tc>
          <w:tcPr>
            <w:tcW w:w="145" w:type="pct"/>
            <w:shd w:val="clear" w:color="auto" w:fill="auto"/>
          </w:tcPr>
          <w:p w:rsidR="004D3D5D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4D3D5D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  <w:cs/>
              </w:rPr>
              <w:t>675</w:t>
            </w: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4D3D5D" w:rsidRPr="00FF14D9" w:rsidRDefault="004D3D5D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  <w:shd w:val="clear" w:color="auto" w:fill="auto"/>
          </w:tcPr>
          <w:p w:rsidR="004D3D5D" w:rsidRPr="00880E1C" w:rsidRDefault="004D3D5D" w:rsidP="005D5E7C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30" w:type="pct"/>
            <w:shd w:val="clear" w:color="auto" w:fill="auto"/>
          </w:tcPr>
          <w:p w:rsidR="004D3D5D" w:rsidRPr="00880E1C" w:rsidRDefault="004D3D5D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4D3D5D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  <w:cs/>
              </w:rPr>
              <w:t>16</w:t>
            </w:r>
          </w:p>
        </w:tc>
        <w:tc>
          <w:tcPr>
            <w:tcW w:w="131" w:type="pct"/>
            <w:shd w:val="clear" w:color="auto" w:fill="auto"/>
          </w:tcPr>
          <w:p w:rsidR="004D3D5D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4D3D5D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45" w:type="pct"/>
            <w:shd w:val="clear" w:color="auto" w:fill="auto"/>
          </w:tcPr>
          <w:p w:rsidR="004D3D5D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4D3D5D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  <w:cs/>
              </w:rPr>
              <w:t>16</w:t>
            </w: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4D3D5D" w:rsidRPr="00FF14D9" w:rsidRDefault="004D3D5D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13EE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  <w:shd w:val="clear" w:color="auto" w:fill="auto"/>
          </w:tcPr>
          <w:p w:rsidR="004D3D5D" w:rsidRPr="00880E1C" w:rsidRDefault="004D3D5D" w:rsidP="005D5E7C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:rsidR="004D3D5D" w:rsidRPr="00880E1C" w:rsidRDefault="004D3D5D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4D3D5D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  <w:tc>
          <w:tcPr>
            <w:tcW w:w="131" w:type="pct"/>
            <w:shd w:val="clear" w:color="auto" w:fill="auto"/>
          </w:tcPr>
          <w:p w:rsidR="004D3D5D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4D3D5D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  <w:shd w:val="clear" w:color="auto" w:fill="auto"/>
          </w:tcPr>
          <w:p w:rsidR="004D3D5D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4D3D5D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E1338E" w:rsidRPr="001A0CC6" w:rsidTr="008B46ED">
        <w:tc>
          <w:tcPr>
            <w:tcW w:w="2216" w:type="pct"/>
            <w:shd w:val="clear" w:color="auto" w:fill="auto"/>
          </w:tcPr>
          <w:p w:rsidR="00015422" w:rsidRPr="001A0CC6" w:rsidRDefault="00015422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880E1C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0" w:type="pct"/>
            <w:shd w:val="clear" w:color="auto" w:fill="auto"/>
          </w:tcPr>
          <w:p w:rsidR="00015422" w:rsidRPr="00880E1C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880E1C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1" w:type="pct"/>
            <w:shd w:val="clear" w:color="auto" w:fill="auto"/>
          </w:tcPr>
          <w:p w:rsidR="00015422" w:rsidRPr="00880E1C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880E1C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:rsidR="00015422" w:rsidRPr="00880E1C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880E1C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3" w:type="pct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015422" w:rsidRPr="00880E1C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015422" w:rsidRPr="00FF14D9" w:rsidRDefault="00232E2E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หรือการให้บริการ</w:t>
            </w:r>
          </w:p>
        </w:tc>
        <w:tc>
          <w:tcPr>
            <w:tcW w:w="613" w:type="pct"/>
            <w:shd w:val="clear" w:color="auto" w:fill="auto"/>
          </w:tcPr>
          <w:p w:rsidR="00015422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130" w:type="pct"/>
            <w:shd w:val="clear" w:color="auto" w:fill="auto"/>
          </w:tcPr>
          <w:p w:rsidR="00015422" w:rsidRPr="00880E1C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  <w:cs/>
              </w:rPr>
              <w:t>1,230</w:t>
            </w:r>
          </w:p>
        </w:tc>
        <w:tc>
          <w:tcPr>
            <w:tcW w:w="131" w:type="pct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145" w:type="pct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  <w:cs/>
              </w:rPr>
              <w:t>1,230</w:t>
            </w: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613" w:type="pct"/>
            <w:shd w:val="clear" w:color="auto" w:fill="auto"/>
          </w:tcPr>
          <w:p w:rsidR="00015422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30" w:type="pct"/>
            <w:shd w:val="clear" w:color="auto" w:fill="auto"/>
          </w:tcPr>
          <w:p w:rsidR="00015422" w:rsidRPr="00880E1C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  <w:cs/>
              </w:rPr>
              <w:t>188</w:t>
            </w:r>
          </w:p>
        </w:tc>
        <w:tc>
          <w:tcPr>
            <w:tcW w:w="131" w:type="pct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145" w:type="pct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  <w:cs/>
              </w:rPr>
              <w:t>178</w:t>
            </w: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  <w:shd w:val="clear" w:color="auto" w:fill="auto"/>
          </w:tcPr>
          <w:p w:rsidR="00015422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  <w:shd w:val="clear" w:color="auto" w:fill="auto"/>
          </w:tcPr>
          <w:p w:rsidR="00015422" w:rsidRPr="00880E1C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  <w:cs/>
              </w:rPr>
              <w:t>13</w:t>
            </w:r>
          </w:p>
        </w:tc>
        <w:tc>
          <w:tcPr>
            <w:tcW w:w="131" w:type="pct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  <w:cs/>
              </w:rPr>
              <w:t>13</w:t>
            </w: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  <w:shd w:val="clear" w:color="auto" w:fill="auto"/>
          </w:tcPr>
          <w:p w:rsidR="00015422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30" w:type="pct"/>
            <w:shd w:val="clear" w:color="auto" w:fill="auto"/>
          </w:tcPr>
          <w:p w:rsidR="00015422" w:rsidRPr="00880E1C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880E1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1" w:type="pct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880E1C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45" w:type="pct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880E1C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0E1C">
              <w:rPr>
                <w:rFonts w:asciiTheme="majorBidi" w:hAnsiTheme="majorBidi" w:cstheme="majorBidi"/>
                <w:sz w:val="30"/>
                <w:szCs w:val="30"/>
                <w:cs/>
              </w:rPr>
              <w:t>90</w:t>
            </w:r>
          </w:p>
        </w:tc>
      </w:tr>
      <w:tr w:rsidR="00E1338E" w:rsidRPr="006D6765" w:rsidTr="008B46ED">
        <w:tc>
          <w:tcPr>
            <w:tcW w:w="2216" w:type="pct"/>
            <w:shd w:val="clear" w:color="auto" w:fill="auto"/>
          </w:tcPr>
          <w:p w:rsidR="006D6765" w:rsidRPr="006D6765" w:rsidRDefault="006D6765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:rsidR="006D6765" w:rsidRPr="006D6765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" w:type="pct"/>
            <w:shd w:val="clear" w:color="auto" w:fill="auto"/>
          </w:tcPr>
          <w:p w:rsidR="006D6765" w:rsidRPr="006D6765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</w:tcPr>
          <w:p w:rsidR="006D6765" w:rsidRPr="006D6765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:rsidR="006D6765" w:rsidRPr="006D6765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3" w:type="pct"/>
            <w:shd w:val="clear" w:color="auto" w:fill="auto"/>
          </w:tcPr>
          <w:p w:rsidR="006D6765" w:rsidRPr="006D6765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:rsidR="006D6765" w:rsidRPr="006D6765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6D6765" w:rsidRPr="006D6765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1B2425" w:rsidRPr="00FF14D9" w:rsidRDefault="001B2425" w:rsidP="001B2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3" w:type="pct"/>
            <w:shd w:val="clear" w:color="auto" w:fill="auto"/>
          </w:tcPr>
          <w:p w:rsidR="001B2425" w:rsidRPr="008C2681" w:rsidRDefault="001B2425" w:rsidP="001B242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1B2425" w:rsidRPr="00FF14D9" w:rsidRDefault="001B2425" w:rsidP="001B24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1B2425" w:rsidRPr="008C2681" w:rsidRDefault="001B2425" w:rsidP="001B242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:rsidR="001B2425" w:rsidRPr="008C2681" w:rsidRDefault="001B2425" w:rsidP="001B242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1B2425" w:rsidRPr="008C2681" w:rsidRDefault="001B2425" w:rsidP="001B242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1B2425" w:rsidRPr="008C2681" w:rsidRDefault="001B2425" w:rsidP="001B242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1B2425" w:rsidRPr="008C2681" w:rsidRDefault="001B2425" w:rsidP="001B242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015422" w:rsidRPr="00FF14D9" w:rsidRDefault="00232E2E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หรือการให้บริการ</w:t>
            </w:r>
          </w:p>
        </w:tc>
        <w:tc>
          <w:tcPr>
            <w:tcW w:w="613" w:type="pct"/>
            <w:shd w:val="clear" w:color="auto" w:fill="auto"/>
          </w:tcPr>
          <w:p w:rsidR="00015422" w:rsidRPr="008C2681" w:rsidRDefault="004D3D5D" w:rsidP="00015422">
            <w:pPr>
              <w:tabs>
                <w:tab w:val="clear" w:pos="907"/>
                <w:tab w:val="left" w:pos="61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61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8C2681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4,977</w:t>
            </w:r>
          </w:p>
        </w:tc>
        <w:tc>
          <w:tcPr>
            <w:tcW w:w="145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6,253</w:t>
            </w: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  <w:shd w:val="clear" w:color="auto" w:fill="auto"/>
          </w:tcPr>
          <w:p w:rsidR="00015422" w:rsidRPr="008C2681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8C2681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45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3" w:type="pct"/>
            <w:shd w:val="clear" w:color="auto" w:fill="auto"/>
          </w:tcPr>
          <w:p w:rsidR="00015422" w:rsidRPr="008C2681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8C2681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E1338E" w:rsidRPr="001A0CC6" w:rsidTr="008B46ED">
        <w:tc>
          <w:tcPr>
            <w:tcW w:w="2216" w:type="pct"/>
            <w:shd w:val="clear" w:color="auto" w:fill="auto"/>
          </w:tcPr>
          <w:p w:rsidR="00015422" w:rsidRPr="001A0CC6" w:rsidRDefault="00015422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1A0CC6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" w:type="pct"/>
            <w:shd w:val="clear" w:color="auto" w:fill="auto"/>
          </w:tcPr>
          <w:p w:rsidR="00015422" w:rsidRPr="001A0CC6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1A0CC6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  <w:shd w:val="clear" w:color="auto" w:fill="auto"/>
          </w:tcPr>
          <w:p w:rsidR="00015422" w:rsidRPr="001A0CC6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1A0CC6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:rsidR="00015422" w:rsidRPr="001A0CC6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1A0CC6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015422" w:rsidRPr="00FF14D9" w:rsidRDefault="00015422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22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3" w:type="pct"/>
            <w:shd w:val="clear" w:color="auto" w:fill="auto"/>
          </w:tcPr>
          <w:p w:rsidR="00015422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:rsidR="00015422" w:rsidRPr="008C2681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015422" w:rsidRPr="008C2681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015422" w:rsidRPr="00FF14D9" w:rsidRDefault="00015422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613" w:type="pct"/>
            <w:shd w:val="clear" w:color="auto" w:fill="auto"/>
          </w:tcPr>
          <w:p w:rsidR="00015422" w:rsidRDefault="004D3D5D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130" w:type="pct"/>
            <w:shd w:val="clear" w:color="auto" w:fill="auto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86</w:t>
            </w:r>
          </w:p>
        </w:tc>
        <w:tc>
          <w:tcPr>
            <w:tcW w:w="131" w:type="pct"/>
            <w:shd w:val="clear" w:color="auto" w:fill="auto"/>
          </w:tcPr>
          <w:p w:rsidR="00015422" w:rsidRPr="008C2681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Default="004D3D5D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249</w:t>
            </w:r>
          </w:p>
        </w:tc>
        <w:tc>
          <w:tcPr>
            <w:tcW w:w="145" w:type="pct"/>
            <w:shd w:val="clear" w:color="auto" w:fill="auto"/>
          </w:tcPr>
          <w:p w:rsidR="00015422" w:rsidRPr="008C2681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86</w:t>
            </w:r>
          </w:p>
        </w:tc>
      </w:tr>
      <w:tr w:rsidR="00E1338E" w:rsidRPr="001A0CC6" w:rsidTr="008B46ED">
        <w:tc>
          <w:tcPr>
            <w:tcW w:w="2216" w:type="pct"/>
            <w:shd w:val="clear" w:color="auto" w:fill="auto"/>
          </w:tcPr>
          <w:p w:rsidR="00015422" w:rsidRPr="001A0CC6" w:rsidRDefault="00015422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1A0CC6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" w:type="pct"/>
            <w:shd w:val="clear" w:color="auto" w:fill="auto"/>
          </w:tcPr>
          <w:p w:rsidR="00015422" w:rsidRPr="001A0CC6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1A0CC6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" w:type="pct"/>
            <w:shd w:val="clear" w:color="auto" w:fill="auto"/>
          </w:tcPr>
          <w:p w:rsidR="00015422" w:rsidRPr="001A0CC6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1A0CC6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:rsidR="00015422" w:rsidRPr="001A0CC6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1A0CC6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338E" w:rsidRPr="000F4EE6" w:rsidTr="008B46ED">
        <w:tc>
          <w:tcPr>
            <w:tcW w:w="2216" w:type="pct"/>
            <w:shd w:val="clear" w:color="auto" w:fill="auto"/>
          </w:tcPr>
          <w:p w:rsidR="00015422" w:rsidRPr="000F4EE6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F4E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3" w:type="pct"/>
            <w:shd w:val="clear" w:color="auto" w:fill="auto"/>
          </w:tcPr>
          <w:p w:rsidR="00015422" w:rsidRPr="000F4EE6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015422" w:rsidRPr="000F4EE6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0F4EE6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:rsidR="00015422" w:rsidRPr="000F4EE6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0F4EE6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015422" w:rsidRPr="000F4EE6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0F4EE6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38E" w:rsidRPr="000F4EE6" w:rsidTr="008B46ED">
        <w:tc>
          <w:tcPr>
            <w:tcW w:w="2216" w:type="pct"/>
            <w:shd w:val="clear" w:color="auto" w:fill="auto"/>
          </w:tcPr>
          <w:p w:rsidR="00015422" w:rsidRPr="000F4EE6" w:rsidRDefault="00232E2E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หรือการให้บริการ</w:t>
            </w:r>
          </w:p>
        </w:tc>
        <w:tc>
          <w:tcPr>
            <w:tcW w:w="613" w:type="pct"/>
            <w:shd w:val="clear" w:color="auto" w:fill="auto"/>
          </w:tcPr>
          <w:p w:rsidR="00015422" w:rsidRPr="000F4EE6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1,743</w:t>
            </w:r>
          </w:p>
        </w:tc>
        <w:tc>
          <w:tcPr>
            <w:tcW w:w="130" w:type="pct"/>
            <w:shd w:val="clear" w:color="auto" w:fill="auto"/>
          </w:tcPr>
          <w:p w:rsidR="00015422" w:rsidRPr="000F4EE6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0F4EE6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1,669</w:t>
            </w:r>
          </w:p>
        </w:tc>
        <w:tc>
          <w:tcPr>
            <w:tcW w:w="131" w:type="pct"/>
            <w:shd w:val="clear" w:color="auto" w:fill="auto"/>
          </w:tcPr>
          <w:p w:rsidR="00015422" w:rsidRPr="000F4EE6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0F4EE6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015422" w:rsidRPr="000F4EE6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0F4EE6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015422" w:rsidRPr="000F4EE6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F4EE6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3" w:type="pct"/>
            <w:shd w:val="clear" w:color="auto" w:fill="auto"/>
          </w:tcPr>
          <w:p w:rsidR="00015422" w:rsidRPr="008C2681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8C2681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45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72</w:t>
            </w: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015422" w:rsidRPr="000F4EE6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  <w:shd w:val="clear" w:color="auto" w:fill="auto"/>
          </w:tcPr>
          <w:p w:rsidR="00015422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Default="004D3D5D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E1338E" w:rsidRPr="00A358FF" w:rsidTr="008B46ED">
        <w:tc>
          <w:tcPr>
            <w:tcW w:w="2216" w:type="pct"/>
            <w:shd w:val="clear" w:color="auto" w:fill="auto"/>
          </w:tcPr>
          <w:p w:rsidR="00015422" w:rsidRPr="00A358FF" w:rsidRDefault="00015422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A358FF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30" w:type="pct"/>
            <w:shd w:val="clear" w:color="auto" w:fill="auto"/>
          </w:tcPr>
          <w:p w:rsidR="00015422" w:rsidRPr="00A358FF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A358FF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</w:tcPr>
          <w:p w:rsidR="00015422" w:rsidRPr="00A358FF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A358FF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" w:type="pct"/>
            <w:shd w:val="clear" w:color="auto" w:fill="auto"/>
          </w:tcPr>
          <w:p w:rsidR="00015422" w:rsidRPr="00A358FF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A358FF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</w:rPr>
            </w:pPr>
          </w:p>
        </w:tc>
      </w:tr>
      <w:tr w:rsidR="000A0113" w:rsidRPr="00A358FF" w:rsidTr="008B46ED">
        <w:tc>
          <w:tcPr>
            <w:tcW w:w="2216" w:type="pct"/>
            <w:shd w:val="clear" w:color="auto" w:fill="auto"/>
          </w:tcPr>
          <w:p w:rsidR="000A0113" w:rsidRDefault="000A0113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0A0113" w:rsidRDefault="000A0113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0A0113" w:rsidRDefault="000A0113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0A0113" w:rsidRPr="000A0113" w:rsidRDefault="000A0113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:rsidR="000A0113" w:rsidRPr="000A0113" w:rsidRDefault="000A0113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0A0113" w:rsidRPr="000A0113" w:rsidRDefault="000A0113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A0113" w:rsidRPr="000A0113" w:rsidRDefault="000A0113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:rsidR="000A0113" w:rsidRPr="000A0113" w:rsidRDefault="000A0113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A0113" w:rsidRPr="000A0113" w:rsidRDefault="000A0113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0A0113" w:rsidRPr="000A0113" w:rsidRDefault="000A0113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A0113" w:rsidRPr="000A0113" w:rsidRDefault="000A0113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 w:rsidRPr="00FF14D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13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015422" w:rsidRPr="00FF14D9" w:rsidRDefault="00232E2E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หรือการให้บริการ</w:t>
            </w:r>
          </w:p>
        </w:tc>
        <w:tc>
          <w:tcPr>
            <w:tcW w:w="613" w:type="pct"/>
            <w:shd w:val="clear" w:color="auto" w:fill="auto"/>
          </w:tcPr>
          <w:p w:rsidR="00015422" w:rsidRPr="008C2681" w:rsidRDefault="005D5E7C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3,873</w:t>
            </w:r>
          </w:p>
        </w:tc>
        <w:tc>
          <w:tcPr>
            <w:tcW w:w="130" w:type="pct"/>
            <w:shd w:val="clear" w:color="auto" w:fill="auto"/>
          </w:tcPr>
          <w:p w:rsidR="00015422" w:rsidRPr="008C2681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1,4</w:t>
            </w:r>
            <w:r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3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8C2681" w:rsidRDefault="005D5E7C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3,873</w:t>
            </w:r>
          </w:p>
        </w:tc>
        <w:tc>
          <w:tcPr>
            <w:tcW w:w="145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1,4</w:t>
            </w:r>
            <w:r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613" w:type="pct"/>
            <w:shd w:val="clear" w:color="auto" w:fill="auto"/>
          </w:tcPr>
          <w:p w:rsidR="00015422" w:rsidRPr="008C2681" w:rsidRDefault="005D5E7C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130" w:type="pct"/>
            <w:shd w:val="clear" w:color="auto" w:fill="auto"/>
          </w:tcPr>
          <w:p w:rsidR="00015422" w:rsidRPr="008C2681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561</w:t>
            </w:r>
          </w:p>
        </w:tc>
        <w:tc>
          <w:tcPr>
            <w:tcW w:w="13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8C2681" w:rsidRDefault="005D5E7C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</w:t>
            </w:r>
          </w:p>
        </w:tc>
        <w:tc>
          <w:tcPr>
            <w:tcW w:w="145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451</w:t>
            </w: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3" w:type="pct"/>
            <w:shd w:val="clear" w:color="auto" w:fill="auto"/>
          </w:tcPr>
          <w:p w:rsidR="00015422" w:rsidRPr="008C2681" w:rsidRDefault="005D5E7C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:rsidR="00015422" w:rsidRPr="008C2681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8C2681" w:rsidRDefault="005D5E7C" w:rsidP="00D44DA6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5</w:t>
            </w:r>
          </w:p>
        </w:tc>
        <w:tc>
          <w:tcPr>
            <w:tcW w:w="145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3" w:type="pct"/>
            <w:shd w:val="clear" w:color="auto" w:fill="auto"/>
          </w:tcPr>
          <w:p w:rsidR="00015422" w:rsidRPr="008C2681" w:rsidRDefault="005D5E7C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30" w:type="pct"/>
            <w:shd w:val="clear" w:color="auto" w:fill="auto"/>
          </w:tcPr>
          <w:p w:rsidR="00015422" w:rsidRPr="008C2681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8C2681" w:rsidRDefault="005D5E7C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45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</w:p>
        </w:tc>
      </w:tr>
      <w:tr w:rsidR="00E1338E" w:rsidRPr="00A358FF" w:rsidTr="008B46ED">
        <w:tc>
          <w:tcPr>
            <w:tcW w:w="2216" w:type="pct"/>
            <w:shd w:val="clear" w:color="auto" w:fill="auto"/>
          </w:tcPr>
          <w:p w:rsidR="00015422" w:rsidRPr="00A358FF" w:rsidRDefault="00015422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A358FF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30" w:type="pct"/>
            <w:shd w:val="clear" w:color="auto" w:fill="auto"/>
          </w:tcPr>
          <w:p w:rsidR="00015422" w:rsidRPr="00A358FF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A358FF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</w:tcPr>
          <w:p w:rsidR="00015422" w:rsidRPr="00A358FF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A358FF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5" w:type="pct"/>
            <w:shd w:val="clear" w:color="auto" w:fill="auto"/>
          </w:tcPr>
          <w:p w:rsidR="00015422" w:rsidRPr="00A358FF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A358FF" w:rsidRDefault="00015422" w:rsidP="006D6765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</w:rPr>
            </w:pP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3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3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338E" w:rsidRPr="00FF14D9" w:rsidTr="008B46ED">
        <w:tc>
          <w:tcPr>
            <w:tcW w:w="2216" w:type="pct"/>
            <w:shd w:val="clear" w:color="auto" w:fill="auto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 xml:space="preserve">      ผลประโยชน์ระยะสั้น</w:t>
            </w:r>
          </w:p>
        </w:tc>
        <w:tc>
          <w:tcPr>
            <w:tcW w:w="613" w:type="pct"/>
            <w:shd w:val="clear" w:color="auto" w:fill="auto"/>
          </w:tcPr>
          <w:p w:rsidR="00015422" w:rsidRPr="008C2681" w:rsidRDefault="005D5E7C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31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015422" w:rsidRPr="008C2681" w:rsidRDefault="005D5E7C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015422" w:rsidRPr="008C2681" w:rsidRDefault="00015422" w:rsidP="00015422">
            <w:pPr>
              <w:tabs>
                <w:tab w:val="clear" w:pos="907"/>
                <w:tab w:val="left" w:pos="86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</w:tbl>
    <w:p w:rsidR="00A358FF" w:rsidRPr="00EF49FC" w:rsidRDefault="00A358FF" w:rsidP="00BA2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sz w:val="28"/>
          <w:szCs w:val="28"/>
        </w:rPr>
      </w:pPr>
    </w:p>
    <w:p w:rsidR="005C52AC" w:rsidRDefault="005D0A43" w:rsidP="00BA2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sz w:val="30"/>
          <w:szCs w:val="30"/>
        </w:rPr>
      </w:pPr>
      <w:r w:rsidRPr="005D0A43">
        <w:rPr>
          <w:rFonts w:ascii="Angsana New" w:hAnsi="Angsana New"/>
          <w:sz w:val="30"/>
          <w:szCs w:val="30"/>
          <w:cs/>
        </w:rPr>
        <w:t>ยอดคงเหลือกับ</w:t>
      </w:r>
      <w:r w:rsidR="00715E14" w:rsidRPr="005D0A43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="004712DD" w:rsidRPr="005D0A43">
        <w:rPr>
          <w:rFonts w:ascii="Angsana New" w:hAnsi="Angsana New"/>
          <w:sz w:val="30"/>
          <w:szCs w:val="30"/>
          <w:cs/>
        </w:rPr>
        <w:t xml:space="preserve"> ณ</w:t>
      </w:r>
      <w:r w:rsidR="004712DD" w:rsidRPr="005D0A43">
        <w:rPr>
          <w:rFonts w:ascii="Angsana New" w:hAnsi="Angsana New"/>
          <w:sz w:val="30"/>
          <w:szCs w:val="30"/>
        </w:rPr>
        <w:t xml:space="preserve"> </w:t>
      </w:r>
      <w:r w:rsidR="004712DD" w:rsidRPr="005D0A43">
        <w:rPr>
          <w:rFonts w:ascii="Angsana New" w:hAnsi="Angsana New"/>
          <w:sz w:val="30"/>
          <w:szCs w:val="30"/>
          <w:cs/>
        </w:rPr>
        <w:t xml:space="preserve">วันที่ </w:t>
      </w:r>
      <w:r w:rsidR="004712DD" w:rsidRPr="005D0A43">
        <w:rPr>
          <w:rFonts w:ascii="Angsana New" w:hAnsi="Angsana New"/>
          <w:sz w:val="30"/>
          <w:szCs w:val="30"/>
        </w:rPr>
        <w:t xml:space="preserve">31 </w:t>
      </w:r>
      <w:r w:rsidR="004712DD" w:rsidRPr="005D0A43">
        <w:rPr>
          <w:rFonts w:ascii="Angsana New" w:hAnsi="Angsana New"/>
          <w:sz w:val="30"/>
          <w:szCs w:val="30"/>
          <w:cs/>
        </w:rPr>
        <w:t xml:space="preserve">ธันวาคม มีดังนี้ </w:t>
      </w:r>
    </w:p>
    <w:p w:rsidR="00EF49FC" w:rsidRPr="00EF49FC" w:rsidRDefault="00EF49FC" w:rsidP="00BA2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sz w:val="24"/>
          <w:szCs w:val="24"/>
        </w:rPr>
      </w:pPr>
    </w:p>
    <w:tbl>
      <w:tblPr>
        <w:tblW w:w="92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4"/>
        <w:gridCol w:w="1078"/>
        <w:gridCol w:w="265"/>
        <w:gridCol w:w="1077"/>
        <w:gridCol w:w="9"/>
        <w:gridCol w:w="24"/>
        <w:gridCol w:w="241"/>
        <w:gridCol w:w="6"/>
        <w:gridCol w:w="7"/>
        <w:gridCol w:w="1071"/>
        <w:gridCol w:w="269"/>
        <w:gridCol w:w="1080"/>
        <w:gridCol w:w="11"/>
      </w:tblGrid>
      <w:tr w:rsidR="00A358FF" w:rsidRPr="00FF14D9" w:rsidTr="00EF49FC">
        <w:trPr>
          <w:tblHeader/>
        </w:trPr>
        <w:tc>
          <w:tcPr>
            <w:tcW w:w="2232" w:type="pct"/>
          </w:tcPr>
          <w:p w:rsidR="004712DD" w:rsidRPr="00FF14D9" w:rsidRDefault="004712DD" w:rsidP="002550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FF14D9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3" w:type="pct"/>
            <w:gridSpan w:val="3"/>
          </w:tcPr>
          <w:p w:rsidR="004712DD" w:rsidRPr="00FF14D9" w:rsidRDefault="004712DD" w:rsidP="00255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F14D9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" w:type="pct"/>
            <w:gridSpan w:val="3"/>
          </w:tcPr>
          <w:p w:rsidR="004712DD" w:rsidRPr="00FF14D9" w:rsidRDefault="004712DD" w:rsidP="00255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6"/>
          </w:tcPr>
          <w:p w:rsidR="004712DD" w:rsidRPr="00FF14D9" w:rsidRDefault="004712DD" w:rsidP="00255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F49FC" w:rsidRPr="00FF14D9" w:rsidTr="00EF49FC">
        <w:trPr>
          <w:gridAfter w:val="1"/>
          <w:wAfter w:w="6" w:type="pct"/>
          <w:tblHeader/>
        </w:trPr>
        <w:tc>
          <w:tcPr>
            <w:tcW w:w="2232" w:type="pct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3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7" w:type="pct"/>
            <w:gridSpan w:val="3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F49FC" w:rsidRPr="00FF14D9" w:rsidTr="00EF49FC">
        <w:trPr>
          <w:tblHeader/>
        </w:trPr>
        <w:tc>
          <w:tcPr>
            <w:tcW w:w="2232" w:type="pct"/>
          </w:tcPr>
          <w:p w:rsidR="0032209E" w:rsidRPr="00FF14D9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8" w:type="pct"/>
            <w:gridSpan w:val="12"/>
          </w:tcPr>
          <w:p w:rsidR="0032209E" w:rsidRPr="00FF14D9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58FF" w:rsidRPr="00FF14D9" w:rsidTr="00EF49FC">
        <w:tc>
          <w:tcPr>
            <w:tcW w:w="2232" w:type="pct"/>
          </w:tcPr>
          <w:p w:rsidR="00A358FF" w:rsidRPr="005F4BFC" w:rsidRDefault="00A358FF" w:rsidP="00A3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4BFC">
              <w:rPr>
                <w:rFonts w:ascii="Angsana New" w:hAnsi="Angsana New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80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3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356</w:t>
            </w:r>
          </w:p>
        </w:tc>
        <w:tc>
          <w:tcPr>
            <w:tcW w:w="146" w:type="pct"/>
            <w:gridSpan w:val="3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356</w:t>
            </w:r>
          </w:p>
        </w:tc>
      </w:tr>
      <w:tr w:rsidR="00A358FF" w:rsidRPr="00FF14D9" w:rsidTr="00EF49FC">
        <w:tc>
          <w:tcPr>
            <w:tcW w:w="2232" w:type="pct"/>
          </w:tcPr>
          <w:p w:rsidR="00A358FF" w:rsidRPr="005F4BFC" w:rsidRDefault="00A358FF" w:rsidP="00A3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4B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0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3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52</w:t>
            </w:r>
          </w:p>
        </w:tc>
        <w:tc>
          <w:tcPr>
            <w:tcW w:w="146" w:type="pct"/>
            <w:gridSpan w:val="3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5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358FF" w:rsidRPr="00FF14D9" w:rsidTr="00EF49FC">
        <w:tc>
          <w:tcPr>
            <w:tcW w:w="2232" w:type="pct"/>
          </w:tcPr>
          <w:p w:rsidR="00A358FF" w:rsidRPr="005F4BFC" w:rsidRDefault="00A358FF" w:rsidP="00A3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4BF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3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876</w:t>
            </w:r>
          </w:p>
        </w:tc>
        <w:tc>
          <w:tcPr>
            <w:tcW w:w="145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1,22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358FF" w:rsidRPr="00FF14D9" w:rsidTr="00EF49FC">
        <w:tc>
          <w:tcPr>
            <w:tcW w:w="2232" w:type="pct"/>
          </w:tcPr>
          <w:p w:rsidR="00A358FF" w:rsidRPr="005F4BFC" w:rsidRDefault="00A358FF" w:rsidP="00A3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4BFC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0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43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394</w:t>
            </w:r>
          </w:p>
        </w:tc>
        <w:tc>
          <w:tcPr>
            <w:tcW w:w="146" w:type="pct"/>
            <w:gridSpan w:val="3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358FF" w:rsidRPr="00FF14D9" w:rsidTr="00EF49FC">
        <w:tc>
          <w:tcPr>
            <w:tcW w:w="2232" w:type="pct"/>
          </w:tcPr>
          <w:p w:rsidR="00A358FF" w:rsidRPr="005F4BFC" w:rsidRDefault="00A358FF" w:rsidP="00A3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4BF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  <w:r w:rsidRPr="005F4BF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80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143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101</w:t>
            </w:r>
          </w:p>
        </w:tc>
        <w:tc>
          <w:tcPr>
            <w:tcW w:w="146" w:type="pct"/>
            <w:gridSpan w:val="3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145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101</w:t>
            </w:r>
          </w:p>
        </w:tc>
      </w:tr>
      <w:tr w:rsidR="00A358FF" w:rsidRPr="00FF14D9" w:rsidTr="00EF49FC">
        <w:tc>
          <w:tcPr>
            <w:tcW w:w="2232" w:type="pct"/>
          </w:tcPr>
          <w:p w:rsidR="00A358FF" w:rsidRPr="00FF14D9" w:rsidRDefault="00A358FF" w:rsidP="00A3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143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903</w:t>
            </w:r>
          </w:p>
        </w:tc>
        <w:tc>
          <w:tcPr>
            <w:tcW w:w="146" w:type="pct"/>
            <w:gridSpan w:val="3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1,241</w:t>
            </w:r>
          </w:p>
        </w:tc>
        <w:tc>
          <w:tcPr>
            <w:tcW w:w="145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1,735</w:t>
            </w:r>
          </w:p>
        </w:tc>
      </w:tr>
      <w:tr w:rsidR="00A358FF" w:rsidRPr="00FF14D9" w:rsidTr="00EF49FC">
        <w:tc>
          <w:tcPr>
            <w:tcW w:w="2232" w:type="pct"/>
          </w:tcPr>
          <w:p w:rsidR="00A358FF" w:rsidRPr="00FF14D9" w:rsidRDefault="00A358FF" w:rsidP="00A3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F14D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3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sing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358FF" w:rsidRPr="00FF14D9" w:rsidTr="00EF49FC">
        <w:tc>
          <w:tcPr>
            <w:tcW w:w="2232" w:type="pct"/>
          </w:tcPr>
          <w:p w:rsidR="00A358FF" w:rsidRPr="00FF14D9" w:rsidRDefault="00A358FF" w:rsidP="00A3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670</w:t>
            </w:r>
          </w:p>
        </w:tc>
        <w:tc>
          <w:tcPr>
            <w:tcW w:w="143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903</w:t>
            </w:r>
          </w:p>
        </w:tc>
        <w:tc>
          <w:tcPr>
            <w:tcW w:w="146" w:type="pct"/>
            <w:gridSpan w:val="3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1,241</w:t>
            </w:r>
          </w:p>
        </w:tc>
        <w:tc>
          <w:tcPr>
            <w:tcW w:w="145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1,735</w:t>
            </w:r>
          </w:p>
        </w:tc>
      </w:tr>
      <w:tr w:rsidR="00A358FF" w:rsidRPr="00EF49FC" w:rsidTr="00EF49FC">
        <w:tc>
          <w:tcPr>
            <w:tcW w:w="2232" w:type="pct"/>
          </w:tcPr>
          <w:p w:rsidR="00A358FF" w:rsidRPr="00EF49FC" w:rsidRDefault="00A358FF" w:rsidP="00A3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:rsidR="00A358FF" w:rsidRPr="00EF49FC" w:rsidRDefault="00A358FF" w:rsidP="00A358F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3" w:type="pct"/>
          </w:tcPr>
          <w:p w:rsidR="00A358FF" w:rsidRPr="00EF49FC" w:rsidRDefault="00A358FF" w:rsidP="00A358F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</w:tcBorders>
          </w:tcPr>
          <w:p w:rsidR="00A358FF" w:rsidRPr="00EF49FC" w:rsidRDefault="00A358FF" w:rsidP="00A358FF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6" w:type="pct"/>
            <w:gridSpan w:val="3"/>
          </w:tcPr>
          <w:p w:rsidR="00A358FF" w:rsidRPr="00EF49FC" w:rsidRDefault="00A358FF" w:rsidP="00A358F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</w:tcBorders>
          </w:tcPr>
          <w:p w:rsidR="00A358FF" w:rsidRPr="00EF49FC" w:rsidRDefault="00A358FF" w:rsidP="00A358F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5" w:type="pct"/>
          </w:tcPr>
          <w:p w:rsidR="00A358FF" w:rsidRPr="00EF49FC" w:rsidRDefault="00A358FF" w:rsidP="00A358FF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</w:tcPr>
          <w:p w:rsidR="00A358FF" w:rsidRPr="00EF49FC" w:rsidRDefault="00A358FF" w:rsidP="00A358FF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EF49FC" w:rsidRPr="00FF14D9" w:rsidTr="00EF49FC">
        <w:tc>
          <w:tcPr>
            <w:tcW w:w="2232" w:type="pct"/>
          </w:tcPr>
          <w:p w:rsidR="00A358FF" w:rsidRPr="00FF14D9" w:rsidRDefault="00A358FF" w:rsidP="00A3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:rsidR="00A358FF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double" w:sz="4" w:space="0" w:color="auto"/>
            </w:tcBorders>
          </w:tcPr>
          <w:p w:rsidR="00A358FF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3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double" w:sz="4" w:space="0" w:color="auto"/>
            </w:tcBorders>
          </w:tcPr>
          <w:p w:rsidR="00A358FF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</w:tcPr>
          <w:p w:rsidR="00A358FF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EF49FC" w:rsidRPr="00EF49FC" w:rsidRDefault="00EF4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6"/>
          <w:szCs w:val="6"/>
        </w:rPr>
      </w:pPr>
      <w:r w:rsidRPr="00EF49FC">
        <w:rPr>
          <w:rFonts w:ascii="Angsana New" w:hAnsi="Angsana New"/>
          <w:sz w:val="6"/>
          <w:szCs w:val="6"/>
        </w:rPr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5"/>
        <w:gridCol w:w="1081"/>
        <w:gridCol w:w="271"/>
        <w:gridCol w:w="1079"/>
        <w:gridCol w:w="271"/>
        <w:gridCol w:w="1079"/>
        <w:gridCol w:w="273"/>
        <w:gridCol w:w="1081"/>
      </w:tblGrid>
      <w:tr w:rsidR="00A358FF" w:rsidRPr="00FF14D9" w:rsidTr="00EF49FC">
        <w:tc>
          <w:tcPr>
            <w:tcW w:w="2231" w:type="pct"/>
          </w:tcPr>
          <w:p w:rsidR="00A358FF" w:rsidRPr="00FF14D9" w:rsidRDefault="00EF49FC" w:rsidP="009F7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1" w:type="pct"/>
            <w:gridSpan w:val="3"/>
            <w:shd w:val="clear" w:color="auto" w:fill="auto"/>
          </w:tcPr>
          <w:p w:rsidR="00A358FF" w:rsidRPr="00FF14D9" w:rsidRDefault="00A358FF" w:rsidP="009F7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A358FF" w:rsidRPr="00FF14D9" w:rsidRDefault="00A358FF" w:rsidP="009F7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3"/>
            <w:shd w:val="clear" w:color="auto" w:fill="auto"/>
          </w:tcPr>
          <w:p w:rsidR="00A358FF" w:rsidRPr="00FF14D9" w:rsidRDefault="00A358FF" w:rsidP="009F71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F49FC" w:rsidRPr="00FF14D9" w:rsidTr="00EF49FC">
        <w:tc>
          <w:tcPr>
            <w:tcW w:w="2231" w:type="pct"/>
          </w:tcPr>
          <w:p w:rsidR="00A358FF" w:rsidRPr="00FF14D9" w:rsidRDefault="00A358FF" w:rsidP="00A3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A358FF" w:rsidRPr="00FF14D9" w:rsidRDefault="00A358FF" w:rsidP="00A3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A358FF" w:rsidRPr="00FF14D9" w:rsidRDefault="00A358FF" w:rsidP="00A3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A358FF" w:rsidRPr="00FF14D9" w:rsidRDefault="00A358FF" w:rsidP="00A3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:rsidR="00A358FF" w:rsidRPr="00FF14D9" w:rsidRDefault="00A358FF" w:rsidP="00A3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A358FF" w:rsidRPr="00FF14D9" w:rsidRDefault="00A358FF" w:rsidP="00A3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shd w:val="clear" w:color="auto" w:fill="auto"/>
          </w:tcPr>
          <w:p w:rsidR="00A358FF" w:rsidRPr="00FF14D9" w:rsidRDefault="00A358FF" w:rsidP="00A3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A358FF" w:rsidRPr="00FF14D9" w:rsidRDefault="00A358FF" w:rsidP="00A3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358FF" w:rsidRPr="00FF14D9" w:rsidTr="00EF49FC">
        <w:tc>
          <w:tcPr>
            <w:tcW w:w="2231" w:type="pct"/>
          </w:tcPr>
          <w:p w:rsidR="00A358FF" w:rsidRPr="00FF14D9" w:rsidRDefault="00A358FF" w:rsidP="00A3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9" w:type="pct"/>
            <w:gridSpan w:val="7"/>
          </w:tcPr>
          <w:p w:rsidR="00A358FF" w:rsidRPr="00FF14D9" w:rsidRDefault="00A358FF" w:rsidP="00A358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49FC" w:rsidRPr="00FF14D9" w:rsidTr="00EF49FC">
        <w:tc>
          <w:tcPr>
            <w:tcW w:w="2231" w:type="pct"/>
          </w:tcPr>
          <w:p w:rsidR="00A358FF" w:rsidRPr="00286C9C" w:rsidRDefault="00A358FF" w:rsidP="00A3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6C9C">
              <w:rPr>
                <w:rFonts w:ascii="Angsana New" w:hAnsi="Angsana New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83" w:type="pct"/>
          </w:tcPr>
          <w:p w:rsidR="00A358FF" w:rsidRPr="00286C9C" w:rsidRDefault="00A358FF" w:rsidP="00A358FF">
            <w:pPr>
              <w:tabs>
                <w:tab w:val="clear" w:pos="3742"/>
                <w:tab w:val="left" w:pos="86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8FF" w:rsidRPr="00286C9C" w:rsidRDefault="00A358FF" w:rsidP="00A358FF">
            <w:pPr>
              <w:tabs>
                <w:tab w:val="clear" w:pos="3742"/>
                <w:tab w:val="left" w:pos="86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582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EF49FC" w:rsidRPr="00FF14D9" w:rsidTr="00EF49FC">
        <w:tc>
          <w:tcPr>
            <w:tcW w:w="2231" w:type="pct"/>
          </w:tcPr>
          <w:p w:rsidR="00A358FF" w:rsidRPr="00286C9C" w:rsidRDefault="00A358FF" w:rsidP="00A3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6C9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3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6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6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7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EF49FC" w:rsidRPr="00FF14D9" w:rsidTr="00EF49FC">
        <w:tc>
          <w:tcPr>
            <w:tcW w:w="2231" w:type="pct"/>
          </w:tcPr>
          <w:p w:rsidR="00A358FF" w:rsidRPr="00286C9C" w:rsidRDefault="00A358FF" w:rsidP="00A3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  <w:tab w:val="decimal" w:pos="888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6C9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:rsidR="00A358FF" w:rsidRPr="00286C9C" w:rsidRDefault="00A358FF" w:rsidP="00EF49F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7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EF49FC" w:rsidRPr="00FF14D9" w:rsidTr="00EF49FC">
        <w:tc>
          <w:tcPr>
            <w:tcW w:w="2231" w:type="pct"/>
          </w:tcPr>
          <w:p w:rsidR="00A358FF" w:rsidRPr="00286C9C" w:rsidRDefault="00A358FF" w:rsidP="00A3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6C9C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46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46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F49FC" w:rsidRPr="00FF14D9" w:rsidTr="00EF49FC">
        <w:tc>
          <w:tcPr>
            <w:tcW w:w="2231" w:type="pct"/>
          </w:tcPr>
          <w:p w:rsidR="00A358FF" w:rsidRPr="00286C9C" w:rsidRDefault="00A358FF" w:rsidP="00A3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6C9C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46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6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47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A358FF" w:rsidRPr="00286C9C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EF49FC" w:rsidRPr="00FF14D9" w:rsidTr="00EF49FC">
        <w:tc>
          <w:tcPr>
            <w:tcW w:w="2231" w:type="pct"/>
          </w:tcPr>
          <w:p w:rsidR="00A358FF" w:rsidRPr="00FF14D9" w:rsidRDefault="00A358FF" w:rsidP="00A3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146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146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47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EF49FC" w:rsidRPr="00FF14D9" w:rsidTr="00EF49FC">
        <w:tc>
          <w:tcPr>
            <w:tcW w:w="2231" w:type="pct"/>
          </w:tcPr>
          <w:p w:rsidR="00A358FF" w:rsidRPr="00FF14D9" w:rsidRDefault="00A358FF" w:rsidP="00A3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F14D9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49FC" w:rsidRPr="00FF14D9" w:rsidTr="00EF49FC">
        <w:tc>
          <w:tcPr>
            <w:tcW w:w="2231" w:type="pct"/>
          </w:tcPr>
          <w:p w:rsidR="00A358FF" w:rsidRPr="00FF14D9" w:rsidRDefault="00A358FF" w:rsidP="00A3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146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146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147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</w:tr>
      <w:tr w:rsidR="00EF49FC" w:rsidRPr="00FF14D9" w:rsidTr="00EF49FC">
        <w:tc>
          <w:tcPr>
            <w:tcW w:w="2231" w:type="pct"/>
          </w:tcPr>
          <w:p w:rsidR="00A358FF" w:rsidRPr="00FF14D9" w:rsidRDefault="00A358FF" w:rsidP="00A3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vAlign w:val="center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49FC" w:rsidRPr="00FF14D9" w:rsidTr="00EF49FC">
        <w:tc>
          <w:tcPr>
            <w:tcW w:w="2231" w:type="pct"/>
          </w:tcPr>
          <w:p w:rsidR="00A358FF" w:rsidRPr="00FF14D9" w:rsidRDefault="00A358FF" w:rsidP="00A35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A358FF" w:rsidRPr="008C2681" w:rsidRDefault="00A358FF" w:rsidP="00A358F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A358FF" w:rsidRDefault="00A358FF" w:rsidP="00A61E89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0"/>
        <w:gridCol w:w="1078"/>
        <w:gridCol w:w="269"/>
        <w:gridCol w:w="9"/>
        <w:gridCol w:w="1075"/>
        <w:gridCol w:w="273"/>
        <w:gridCol w:w="1080"/>
        <w:gridCol w:w="238"/>
        <w:gridCol w:w="30"/>
        <w:gridCol w:w="9"/>
        <w:gridCol w:w="1069"/>
        <w:gridCol w:w="11"/>
      </w:tblGrid>
      <w:tr w:rsidR="00EF49FC" w:rsidRPr="00FF14D9" w:rsidTr="00EF49FC">
        <w:tc>
          <w:tcPr>
            <w:tcW w:w="2230" w:type="pct"/>
          </w:tcPr>
          <w:p w:rsidR="00C65500" w:rsidRPr="008A392B" w:rsidRDefault="00C65500" w:rsidP="0024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0" w:type="pct"/>
            <w:gridSpan w:val="4"/>
          </w:tcPr>
          <w:p w:rsidR="00C65500" w:rsidRPr="00FF14D9" w:rsidRDefault="00C65500" w:rsidP="0024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C65500" w:rsidRPr="00FF14D9" w:rsidRDefault="00C65500" w:rsidP="0024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pct"/>
            <w:gridSpan w:val="6"/>
          </w:tcPr>
          <w:p w:rsidR="00C65500" w:rsidRPr="00FF14D9" w:rsidRDefault="00C65500" w:rsidP="0024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F49FC" w:rsidRPr="00FF14D9" w:rsidTr="00EF49FC">
        <w:trPr>
          <w:gridAfter w:val="1"/>
          <w:wAfter w:w="6" w:type="pct"/>
        </w:trPr>
        <w:tc>
          <w:tcPr>
            <w:tcW w:w="2230" w:type="pct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gridSpan w:val="3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2209E" w:rsidRPr="00FF14D9" w:rsidTr="00EF49FC">
        <w:tc>
          <w:tcPr>
            <w:tcW w:w="2230" w:type="pct"/>
          </w:tcPr>
          <w:p w:rsidR="0032209E" w:rsidRPr="00FF14D9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0" w:type="pct"/>
            <w:gridSpan w:val="11"/>
          </w:tcPr>
          <w:p w:rsidR="0032209E" w:rsidRPr="00FF14D9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49FC" w:rsidRPr="00FF14D9" w:rsidTr="00EF49FC">
        <w:trPr>
          <w:gridAfter w:val="1"/>
          <w:wAfter w:w="6" w:type="pct"/>
        </w:trPr>
        <w:tc>
          <w:tcPr>
            <w:tcW w:w="2230" w:type="pct"/>
            <w:shd w:val="clear" w:color="auto" w:fill="auto"/>
          </w:tcPr>
          <w:p w:rsidR="00015422" w:rsidRPr="00B23E16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3E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เงินลงทุนในบริษัทย่อย </w:t>
            </w:r>
            <w:r w:rsidRPr="00B23E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2C57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10</w:t>
            </w:r>
            <w:r w:rsidRPr="00B23E1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:rsidR="00015422" w:rsidRPr="008C2681" w:rsidRDefault="001F61C5" w:rsidP="00015422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015422" w:rsidRPr="008C2681" w:rsidRDefault="00015422" w:rsidP="00015422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15422" w:rsidRPr="008C2681" w:rsidRDefault="00015422" w:rsidP="00015422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015422" w:rsidRPr="008C2681" w:rsidRDefault="00015422" w:rsidP="00015422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:rsidR="00015422" w:rsidRPr="008C2681" w:rsidRDefault="001F61C5" w:rsidP="00015422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1,686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015422" w:rsidRPr="008C2681" w:rsidRDefault="00015422" w:rsidP="00015422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15422" w:rsidRPr="008C2681" w:rsidRDefault="00015422" w:rsidP="00015422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2681">
              <w:rPr>
                <w:rFonts w:ascii="Angsana New" w:hAnsi="Angsana New"/>
                <w:b/>
                <w:bCs/>
                <w:sz w:val="30"/>
                <w:szCs w:val="30"/>
              </w:rPr>
              <w:t>1,685</w:t>
            </w:r>
          </w:p>
        </w:tc>
      </w:tr>
      <w:tr w:rsidR="00EF49FC" w:rsidRPr="00FF14D9" w:rsidTr="00EF49FC">
        <w:tc>
          <w:tcPr>
            <w:tcW w:w="2230" w:type="pct"/>
            <w:shd w:val="clear" w:color="auto" w:fill="auto"/>
          </w:tcPr>
          <w:p w:rsidR="00232E2E" w:rsidRPr="000F4EE6" w:rsidRDefault="00232E2E" w:rsidP="00BE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4E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เงินลงทุนใน</w:t>
            </w:r>
            <w:r w:rsidRPr="000F4EE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  <w:r w:rsidRPr="000F4E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2C57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11</w:t>
            </w:r>
            <w:r w:rsidRPr="000F4E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:rsidR="00232E2E" w:rsidRPr="008C2681" w:rsidRDefault="003B5CB5" w:rsidP="003B5CB5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45" w:type="pct"/>
            <w:shd w:val="clear" w:color="auto" w:fill="auto"/>
          </w:tcPr>
          <w:p w:rsidR="00232E2E" w:rsidRPr="008C2681" w:rsidRDefault="00232E2E" w:rsidP="00BE53E9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232E2E" w:rsidRPr="008C2681" w:rsidRDefault="00232E2E" w:rsidP="00BE53E9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7" w:type="pct"/>
            <w:shd w:val="clear" w:color="auto" w:fill="auto"/>
          </w:tcPr>
          <w:p w:rsidR="00232E2E" w:rsidRPr="008C2681" w:rsidRDefault="00232E2E" w:rsidP="00BE53E9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:rsidR="00232E2E" w:rsidRPr="008C2681" w:rsidRDefault="00232E2E" w:rsidP="00BE53E9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49" w:type="pct"/>
            <w:gridSpan w:val="3"/>
            <w:shd w:val="clear" w:color="auto" w:fill="auto"/>
          </w:tcPr>
          <w:p w:rsidR="00232E2E" w:rsidRPr="008C2681" w:rsidRDefault="00232E2E" w:rsidP="00BE53E9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232E2E" w:rsidRPr="008C2681" w:rsidRDefault="00232E2E" w:rsidP="00BE53E9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</w:tr>
      <w:tr w:rsidR="00EF49FC" w:rsidRPr="000F4EE6" w:rsidTr="00EF49FC">
        <w:tc>
          <w:tcPr>
            <w:tcW w:w="2230" w:type="pct"/>
            <w:shd w:val="clear" w:color="auto" w:fill="auto"/>
          </w:tcPr>
          <w:p w:rsidR="00015422" w:rsidRPr="000F4EE6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4E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เงินลงทุนในการร่วมค้า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2C57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11</w:t>
            </w:r>
            <w:r w:rsidRPr="000F4E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:rsidR="00015422" w:rsidRPr="000F4EE6" w:rsidRDefault="001F61C5" w:rsidP="00187F1E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 w:rsidR="00187F1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  <w:shd w:val="clear" w:color="auto" w:fill="auto"/>
          </w:tcPr>
          <w:p w:rsidR="00015422" w:rsidRPr="000F4EE6" w:rsidRDefault="00015422" w:rsidP="00015422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15422" w:rsidRPr="000F4EE6" w:rsidRDefault="00015422" w:rsidP="00015422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147" w:type="pct"/>
            <w:shd w:val="clear" w:color="auto" w:fill="auto"/>
          </w:tcPr>
          <w:p w:rsidR="00015422" w:rsidRPr="000F4EE6" w:rsidRDefault="00015422" w:rsidP="00015422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:rsidR="00015422" w:rsidRPr="000F4EE6" w:rsidRDefault="001F61C5" w:rsidP="00015422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49" w:type="pct"/>
            <w:gridSpan w:val="3"/>
            <w:shd w:val="clear" w:color="auto" w:fill="auto"/>
          </w:tcPr>
          <w:p w:rsidR="00015422" w:rsidRPr="000F4EE6" w:rsidRDefault="00015422" w:rsidP="00015422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15422" w:rsidRPr="000F4EE6" w:rsidRDefault="00015422" w:rsidP="00015422">
            <w:pPr>
              <w:ind w:right="4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</w:tr>
    </w:tbl>
    <w:p w:rsidR="00FA6CEB" w:rsidRPr="00FF14D9" w:rsidRDefault="00FA6CEB" w:rsidP="005D0E3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3"/>
        <w:gridCol w:w="1083"/>
        <w:gridCol w:w="273"/>
        <w:gridCol w:w="1084"/>
        <w:gridCol w:w="275"/>
        <w:gridCol w:w="1076"/>
        <w:gridCol w:w="273"/>
        <w:gridCol w:w="1080"/>
      </w:tblGrid>
      <w:tr w:rsidR="00EF49FC" w:rsidRPr="00FF14D9" w:rsidTr="00EF49FC">
        <w:tc>
          <w:tcPr>
            <w:tcW w:w="2228" w:type="pct"/>
          </w:tcPr>
          <w:p w:rsidR="008A392B" w:rsidRPr="008A392B" w:rsidRDefault="008A392B" w:rsidP="008A3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39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8A39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8A39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5" w:type="pct"/>
            <w:gridSpan w:val="3"/>
          </w:tcPr>
          <w:p w:rsidR="008A392B" w:rsidRPr="00FF14D9" w:rsidRDefault="008A392B" w:rsidP="008A3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8A392B" w:rsidRPr="00FF14D9" w:rsidRDefault="008A392B" w:rsidP="008A3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:rsidR="008A392B" w:rsidRPr="00FF14D9" w:rsidRDefault="008A392B" w:rsidP="008A39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F49FC" w:rsidRPr="00FF14D9" w:rsidTr="00EF49FC">
        <w:tc>
          <w:tcPr>
            <w:tcW w:w="2228" w:type="pct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2209E" w:rsidRPr="00FF14D9" w:rsidTr="00EF49FC">
        <w:tc>
          <w:tcPr>
            <w:tcW w:w="2228" w:type="pct"/>
          </w:tcPr>
          <w:p w:rsidR="0032209E" w:rsidRPr="00FF14D9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2" w:type="pct"/>
            <w:gridSpan w:val="7"/>
          </w:tcPr>
          <w:p w:rsidR="0032209E" w:rsidRPr="00FF14D9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49FC" w:rsidRPr="00FF14D9" w:rsidTr="00EF49FC">
        <w:tc>
          <w:tcPr>
            <w:tcW w:w="2228" w:type="pct"/>
            <w:shd w:val="clear" w:color="auto" w:fill="auto"/>
          </w:tcPr>
          <w:p w:rsidR="00015422" w:rsidRPr="007A21DE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21DE">
              <w:rPr>
                <w:rFonts w:ascii="Angsana New" w:hAnsi="Angsana New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84" w:type="pct"/>
            <w:shd w:val="clear" w:color="auto" w:fill="auto"/>
          </w:tcPr>
          <w:p w:rsidR="00015422" w:rsidRPr="007A21DE" w:rsidRDefault="001F61C5" w:rsidP="008A37FE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6</w:t>
            </w:r>
            <w:r w:rsidR="008A37FE">
              <w:rPr>
                <w:rFonts w:ascii="Angsana New" w:hAnsi="Angsana New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37</w:t>
            </w:r>
          </w:p>
        </w:tc>
        <w:tc>
          <w:tcPr>
            <w:tcW w:w="148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015422" w:rsidRPr="007A21DE" w:rsidRDefault="001F61C5" w:rsidP="008A37F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8A37F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EF49FC" w:rsidRPr="00FF14D9" w:rsidTr="00EF49FC">
        <w:tc>
          <w:tcPr>
            <w:tcW w:w="2228" w:type="pct"/>
            <w:shd w:val="clear" w:color="auto" w:fill="auto"/>
          </w:tcPr>
          <w:p w:rsidR="00015422" w:rsidRPr="007A21DE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21D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4" w:type="pct"/>
            <w:shd w:val="clear" w:color="auto" w:fill="auto"/>
          </w:tcPr>
          <w:p w:rsidR="00015422" w:rsidRPr="007A21DE" w:rsidRDefault="001F61C5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7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015422" w:rsidRPr="007A21DE" w:rsidRDefault="001F61C5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7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F49FC" w:rsidRPr="00FF14D9" w:rsidTr="00EF49FC">
        <w:tc>
          <w:tcPr>
            <w:tcW w:w="2228" w:type="pct"/>
            <w:shd w:val="clear" w:color="auto" w:fill="auto"/>
          </w:tcPr>
          <w:p w:rsidR="00015422" w:rsidRPr="007A21DE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  <w:shd w:val="clear" w:color="auto" w:fill="auto"/>
          </w:tcPr>
          <w:p w:rsidR="00015422" w:rsidRDefault="001F61C5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015422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015422" w:rsidRDefault="001F61C5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015422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F49FC" w:rsidRPr="00FF14D9" w:rsidTr="00EF49FC">
        <w:tc>
          <w:tcPr>
            <w:tcW w:w="2228" w:type="pct"/>
            <w:shd w:val="clear" w:color="auto" w:fill="auto"/>
          </w:tcPr>
          <w:p w:rsidR="00015422" w:rsidRPr="007A21DE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21D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shd w:val="clear" w:color="auto" w:fill="auto"/>
          </w:tcPr>
          <w:p w:rsidR="00015422" w:rsidRPr="007A21DE" w:rsidRDefault="001F61C5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47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48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015422" w:rsidRPr="007A21DE" w:rsidRDefault="001F61C5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47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EF49FC" w:rsidRPr="00FF14D9" w:rsidTr="00EF49FC">
        <w:tc>
          <w:tcPr>
            <w:tcW w:w="2228" w:type="pct"/>
            <w:shd w:val="clear" w:color="auto" w:fill="auto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5422" w:rsidRPr="008C2681" w:rsidRDefault="001F61C5" w:rsidP="008A37F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A37FE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147" w:type="pct"/>
            <w:shd w:val="clear" w:color="auto" w:fill="auto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148" w:type="pct"/>
            <w:shd w:val="clear" w:color="auto" w:fill="auto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5422" w:rsidRPr="008C2681" w:rsidRDefault="001F61C5" w:rsidP="008A37F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8A37F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</w:p>
        </w:tc>
      </w:tr>
    </w:tbl>
    <w:p w:rsidR="008A37FE" w:rsidRDefault="008A37FE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4"/>
        <w:gridCol w:w="1081"/>
        <w:gridCol w:w="271"/>
        <w:gridCol w:w="1085"/>
        <w:gridCol w:w="271"/>
        <w:gridCol w:w="7"/>
        <w:gridCol w:w="1079"/>
        <w:gridCol w:w="7"/>
        <w:gridCol w:w="260"/>
        <w:gridCol w:w="1075"/>
      </w:tblGrid>
      <w:tr w:rsidR="00CA32BD" w:rsidRPr="00FF14D9" w:rsidTr="00EF49FC">
        <w:trPr>
          <w:tblHeader/>
        </w:trPr>
        <w:tc>
          <w:tcPr>
            <w:tcW w:w="2230" w:type="pct"/>
            <w:shd w:val="clear" w:color="auto" w:fill="auto"/>
          </w:tcPr>
          <w:p w:rsidR="00CA32BD" w:rsidRPr="00FF14D9" w:rsidRDefault="00CA32BD" w:rsidP="00770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4" w:type="pct"/>
            <w:gridSpan w:val="3"/>
            <w:shd w:val="clear" w:color="auto" w:fill="auto"/>
          </w:tcPr>
          <w:p w:rsidR="00CA32BD" w:rsidRPr="00FF14D9" w:rsidRDefault="00CA32BD" w:rsidP="00770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  <w:shd w:val="clear" w:color="auto" w:fill="auto"/>
          </w:tcPr>
          <w:p w:rsidR="00CA32BD" w:rsidRPr="00FF14D9" w:rsidRDefault="00CA32BD" w:rsidP="00770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pct"/>
            <w:gridSpan w:val="5"/>
            <w:shd w:val="clear" w:color="auto" w:fill="auto"/>
          </w:tcPr>
          <w:p w:rsidR="00CA32BD" w:rsidRPr="00FF14D9" w:rsidRDefault="00CA32BD" w:rsidP="00770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15422" w:rsidRPr="00FF14D9" w:rsidTr="00EF49FC">
        <w:trPr>
          <w:tblHeader/>
        </w:trPr>
        <w:tc>
          <w:tcPr>
            <w:tcW w:w="2230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2209E" w:rsidRPr="00FF14D9" w:rsidTr="00EF49FC">
        <w:trPr>
          <w:tblHeader/>
        </w:trPr>
        <w:tc>
          <w:tcPr>
            <w:tcW w:w="2230" w:type="pct"/>
            <w:shd w:val="clear" w:color="auto" w:fill="auto"/>
          </w:tcPr>
          <w:p w:rsidR="0032209E" w:rsidRPr="00FF14D9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0" w:type="pct"/>
            <w:gridSpan w:val="9"/>
            <w:shd w:val="clear" w:color="auto" w:fill="auto"/>
          </w:tcPr>
          <w:p w:rsidR="0032209E" w:rsidRPr="00FF14D9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49FC" w:rsidRPr="00FF14D9" w:rsidTr="00EF49FC">
        <w:tc>
          <w:tcPr>
            <w:tcW w:w="2230" w:type="pct"/>
            <w:shd w:val="clear" w:color="auto" w:fill="auto"/>
          </w:tcPr>
          <w:p w:rsidR="00015422" w:rsidRPr="007A21DE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21DE">
              <w:rPr>
                <w:rFonts w:ascii="Angsana New" w:hAnsi="Angsana New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83" w:type="pct"/>
            <w:shd w:val="clear" w:color="auto" w:fill="auto"/>
          </w:tcPr>
          <w:p w:rsidR="00015422" w:rsidRPr="007A21DE" w:rsidRDefault="003711DE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6" w:type="pct"/>
            <w:shd w:val="clear" w:color="auto" w:fill="auto"/>
          </w:tcPr>
          <w:p w:rsidR="00015422" w:rsidRPr="007A21DE" w:rsidRDefault="00015422" w:rsidP="00015422">
            <w:pPr>
              <w:ind w:right="15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585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:rsidR="00015422" w:rsidRPr="007A21DE" w:rsidRDefault="00015422" w:rsidP="00015422">
            <w:pPr>
              <w:ind w:right="15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:rsidR="00015422" w:rsidRPr="007A21DE" w:rsidRDefault="003711DE" w:rsidP="0001542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015422" w:rsidRPr="007A21DE" w:rsidRDefault="00015422" w:rsidP="00015422">
            <w:pPr>
              <w:ind w:right="150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581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F49FC" w:rsidRPr="00FF14D9" w:rsidTr="00EF49FC">
        <w:tc>
          <w:tcPr>
            <w:tcW w:w="2230" w:type="pct"/>
            <w:shd w:val="clear" w:color="auto" w:fill="auto"/>
          </w:tcPr>
          <w:p w:rsidR="00015422" w:rsidRPr="007A21DE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A21D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3" w:type="pct"/>
            <w:shd w:val="clear" w:color="auto" w:fill="auto"/>
          </w:tcPr>
          <w:p w:rsidR="00015422" w:rsidRPr="007A21DE" w:rsidRDefault="003711DE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6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50" w:type="pct"/>
            <w:gridSpan w:val="2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:rsidR="00015422" w:rsidRPr="007A21DE" w:rsidRDefault="003711DE" w:rsidP="0001542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39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EF49FC" w:rsidRPr="00FF14D9" w:rsidTr="00EF49FC">
        <w:tc>
          <w:tcPr>
            <w:tcW w:w="2230" w:type="pct"/>
            <w:shd w:val="clear" w:color="auto" w:fill="auto"/>
          </w:tcPr>
          <w:p w:rsidR="00015422" w:rsidRPr="007A21DE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A21D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  <w:r w:rsidRPr="007A21D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shd w:val="clear" w:color="auto" w:fill="auto"/>
          </w:tcPr>
          <w:p w:rsidR="00015422" w:rsidRPr="007A21DE" w:rsidRDefault="003711DE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46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5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:rsidR="00015422" w:rsidRPr="007A21DE" w:rsidRDefault="003711DE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015422" w:rsidRPr="007A21DE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EF49FC" w:rsidRPr="00FF14D9" w:rsidTr="00EF49FC">
        <w:tc>
          <w:tcPr>
            <w:tcW w:w="2230" w:type="pct"/>
            <w:shd w:val="clear" w:color="auto" w:fill="auto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5422" w:rsidRPr="008C2681" w:rsidRDefault="003711DE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46" w:type="pct"/>
            <w:shd w:val="clear" w:color="auto" w:fill="auto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45" w:type="pct"/>
            <w:shd w:val="clear" w:color="auto" w:fill="auto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5422" w:rsidRPr="008C2681" w:rsidRDefault="003711DE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</w:p>
        </w:tc>
      </w:tr>
    </w:tbl>
    <w:p w:rsidR="002E5B7C" w:rsidRDefault="002E5B7C" w:rsidP="00473A61">
      <w:pPr>
        <w:tabs>
          <w:tab w:val="clear" w:pos="227"/>
          <w:tab w:val="clear" w:pos="454"/>
          <w:tab w:val="clear" w:pos="680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45"/>
        <w:gridCol w:w="1081"/>
        <w:gridCol w:w="269"/>
        <w:gridCol w:w="1079"/>
        <w:gridCol w:w="9"/>
        <w:gridCol w:w="261"/>
        <w:gridCol w:w="11"/>
        <w:gridCol w:w="1068"/>
        <w:gridCol w:w="7"/>
        <w:gridCol w:w="263"/>
        <w:gridCol w:w="7"/>
        <w:gridCol w:w="1070"/>
      </w:tblGrid>
      <w:tr w:rsidR="00A00433" w:rsidRPr="00FF14D9" w:rsidTr="00EF49FC">
        <w:trPr>
          <w:tblHeader/>
        </w:trPr>
        <w:tc>
          <w:tcPr>
            <w:tcW w:w="2235" w:type="pct"/>
            <w:shd w:val="clear" w:color="auto" w:fill="auto"/>
          </w:tcPr>
          <w:p w:rsidR="00A00433" w:rsidRPr="00FF14D9" w:rsidRDefault="00A00433" w:rsidP="00472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ผู้รับเหมาก่อสร้าง</w:t>
            </w: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10" w:type="pct"/>
            <w:gridSpan w:val="3"/>
            <w:shd w:val="clear" w:color="auto" w:fill="auto"/>
          </w:tcPr>
          <w:p w:rsidR="00A00433" w:rsidRPr="00FF14D9" w:rsidRDefault="00A00433" w:rsidP="00472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A00433" w:rsidRPr="00FF14D9" w:rsidRDefault="00A00433" w:rsidP="00472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6"/>
            <w:shd w:val="clear" w:color="auto" w:fill="auto"/>
          </w:tcPr>
          <w:p w:rsidR="00A00433" w:rsidRPr="00FF14D9" w:rsidRDefault="00A00433" w:rsidP="00472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15422" w:rsidRPr="00FF14D9" w:rsidTr="00EF49FC">
        <w:trPr>
          <w:tblHeader/>
        </w:trPr>
        <w:tc>
          <w:tcPr>
            <w:tcW w:w="2235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00433" w:rsidRPr="00FF14D9" w:rsidTr="00EF49FC">
        <w:trPr>
          <w:tblHeader/>
        </w:trPr>
        <w:tc>
          <w:tcPr>
            <w:tcW w:w="2235" w:type="pct"/>
            <w:shd w:val="clear" w:color="auto" w:fill="auto"/>
          </w:tcPr>
          <w:p w:rsidR="00A00433" w:rsidRPr="00511D1A" w:rsidRDefault="00A00433" w:rsidP="00472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65" w:type="pct"/>
            <w:gridSpan w:val="11"/>
            <w:shd w:val="clear" w:color="auto" w:fill="auto"/>
          </w:tcPr>
          <w:p w:rsidR="00A00433" w:rsidRPr="00FF14D9" w:rsidRDefault="00A00433" w:rsidP="004724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15422" w:rsidRPr="00FF14D9" w:rsidTr="00EF49FC">
        <w:tc>
          <w:tcPr>
            <w:tcW w:w="2235" w:type="pct"/>
            <w:shd w:val="clear" w:color="auto" w:fill="auto"/>
          </w:tcPr>
          <w:p w:rsidR="00015422" w:rsidRPr="00D04B4A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B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  <w:r w:rsidRPr="00D04B4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shd w:val="clear" w:color="auto" w:fill="auto"/>
          </w:tcPr>
          <w:p w:rsidR="00015422" w:rsidRPr="00D04B4A" w:rsidRDefault="003711DE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45" w:type="pct"/>
            <w:shd w:val="clear" w:color="auto" w:fill="auto"/>
          </w:tcPr>
          <w:p w:rsidR="00015422" w:rsidRPr="00D04B4A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shd w:val="clear" w:color="auto" w:fill="auto"/>
          </w:tcPr>
          <w:p w:rsidR="00015422" w:rsidRPr="00D04B4A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015422" w:rsidRPr="00D04B4A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:rsidR="00015422" w:rsidRPr="00D04B4A" w:rsidRDefault="003711DE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015422" w:rsidRPr="00D04B4A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015422" w:rsidRPr="00D04B4A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F49FC" w:rsidRPr="00FF14D9" w:rsidTr="00EF49FC">
        <w:tc>
          <w:tcPr>
            <w:tcW w:w="2235" w:type="pct"/>
            <w:shd w:val="clear" w:color="auto" w:fill="auto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5422" w:rsidRPr="008C2681" w:rsidRDefault="003711DE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45" w:type="pct"/>
            <w:shd w:val="clear" w:color="auto" w:fill="auto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5422" w:rsidRPr="008C2681" w:rsidRDefault="003711DE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:rsidR="00A00433" w:rsidRDefault="00A00433" w:rsidP="00BA277D">
      <w:pPr>
        <w:tabs>
          <w:tab w:val="clear" w:pos="227"/>
          <w:tab w:val="clear" w:pos="454"/>
          <w:tab w:val="clear" w:pos="68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49"/>
        <w:gridCol w:w="806"/>
        <w:gridCol w:w="901"/>
        <w:gridCol w:w="271"/>
        <w:gridCol w:w="990"/>
        <w:gridCol w:w="271"/>
        <w:gridCol w:w="1083"/>
        <w:gridCol w:w="271"/>
        <w:gridCol w:w="990"/>
        <w:gridCol w:w="271"/>
        <w:gridCol w:w="985"/>
      </w:tblGrid>
      <w:tr w:rsidR="00015422" w:rsidRPr="00FF14D9" w:rsidTr="00D55AF8">
        <w:tc>
          <w:tcPr>
            <w:tcW w:w="1318" w:type="pct"/>
          </w:tcPr>
          <w:p w:rsidR="00015422" w:rsidRPr="00FF14D9" w:rsidRDefault="00015422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 w:rsidRPr="00FF14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</w:tc>
        <w:tc>
          <w:tcPr>
            <w:tcW w:w="919" w:type="pct"/>
            <w:gridSpan w:val="2"/>
            <w:shd w:val="clear" w:color="auto" w:fill="auto"/>
          </w:tcPr>
          <w:p w:rsidR="00015422" w:rsidRPr="00FF14D9" w:rsidRDefault="00015422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6" w:type="pct"/>
            <w:shd w:val="clear" w:color="auto" w:fill="auto"/>
          </w:tcPr>
          <w:p w:rsidR="00015422" w:rsidRPr="00FF14D9" w:rsidRDefault="00015422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2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pct"/>
            <w:gridSpan w:val="3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pct"/>
            <w:gridSpan w:val="3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15422" w:rsidRPr="00FF14D9" w:rsidTr="00D55AF8">
        <w:tc>
          <w:tcPr>
            <w:tcW w:w="1318" w:type="pct"/>
          </w:tcPr>
          <w:p w:rsidR="00015422" w:rsidRPr="00FF14D9" w:rsidRDefault="00015422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434" w:type="pct"/>
            <w:shd w:val="clear" w:color="auto" w:fill="auto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485" w:type="pct"/>
            <w:shd w:val="clear" w:color="auto" w:fill="auto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15422" w:rsidRPr="00FF14D9" w:rsidTr="00232E2E">
        <w:tc>
          <w:tcPr>
            <w:tcW w:w="1318" w:type="pct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9" w:type="pct"/>
            <w:gridSpan w:val="2"/>
            <w:shd w:val="clear" w:color="auto" w:fill="auto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6" w:type="pct"/>
            <w:shd w:val="clear" w:color="auto" w:fill="auto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7" w:type="pct"/>
            <w:gridSpan w:val="7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15422" w:rsidRPr="00FF14D9" w:rsidTr="00D55AF8">
        <w:tc>
          <w:tcPr>
            <w:tcW w:w="1318" w:type="pct"/>
          </w:tcPr>
          <w:p w:rsidR="00015422" w:rsidRPr="00A66E63" w:rsidRDefault="00015422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E6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66E63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434" w:type="pct"/>
            <w:shd w:val="clear" w:color="auto" w:fill="auto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485" w:type="pct"/>
            <w:shd w:val="clear" w:color="auto" w:fill="auto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</w:tcPr>
          <w:p w:rsidR="00015422" w:rsidRPr="0007202C" w:rsidRDefault="00015422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6E0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</w:t>
            </w:r>
            <w:r w:rsidRPr="000720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15422" w:rsidRPr="00FF14D9" w:rsidRDefault="00015422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015422" w:rsidRPr="00FF14D9" w:rsidRDefault="00015422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146" w:type="pct"/>
          </w:tcPr>
          <w:p w:rsidR="00015422" w:rsidRPr="00FF14D9" w:rsidRDefault="00015422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015422" w:rsidRPr="00FF14D9" w:rsidRDefault="00015422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146" w:type="pct"/>
          </w:tcPr>
          <w:p w:rsidR="00015422" w:rsidRPr="00FF14D9" w:rsidRDefault="00015422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:rsidR="00015422" w:rsidRPr="00FF14D9" w:rsidRDefault="00015422" w:rsidP="006D676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5422" w:rsidRPr="00FF14D9" w:rsidTr="00D55AF8">
        <w:tc>
          <w:tcPr>
            <w:tcW w:w="2237" w:type="pct"/>
            <w:gridSpan w:val="3"/>
          </w:tcPr>
          <w:p w:rsidR="00015422" w:rsidRPr="00FF14D9" w:rsidRDefault="00015422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รวมเงินกู้ยืมจากกิจการที่เกี่ยวข้องกัน</w:t>
            </w:r>
          </w:p>
        </w:tc>
        <w:tc>
          <w:tcPr>
            <w:tcW w:w="146" w:type="pct"/>
            <w:shd w:val="clear" w:color="auto" w:fill="auto"/>
          </w:tcPr>
          <w:p w:rsidR="00015422" w:rsidRPr="00FF14D9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2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296E02" w:rsidRDefault="00015422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6E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015422" w:rsidRPr="00FD4A18" w:rsidRDefault="00015422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FD4A18" w:rsidRDefault="00015422" w:rsidP="006D6765">
            <w:pPr>
              <w:tabs>
                <w:tab w:val="clear" w:pos="907"/>
                <w:tab w:val="left" w:pos="96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015422" w:rsidRPr="00FD4A18" w:rsidRDefault="00015422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FD4A18" w:rsidRDefault="00015422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:rsidR="00015422" w:rsidRPr="00FD4A18" w:rsidRDefault="00015422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FD4A18" w:rsidRDefault="00015422" w:rsidP="006D6765">
            <w:pPr>
              <w:tabs>
                <w:tab w:val="clear" w:pos="907"/>
                <w:tab w:val="left" w:pos="95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A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015422" w:rsidRDefault="00015422" w:rsidP="008042E8">
      <w:pPr>
        <w:tabs>
          <w:tab w:val="clear" w:pos="227"/>
          <w:tab w:val="clear" w:pos="454"/>
          <w:tab w:val="clear" w:pos="680"/>
        </w:tabs>
        <w:spacing w:line="240" w:lineRule="auto"/>
        <w:ind w:left="567" w:hanging="27"/>
        <w:rPr>
          <w:rFonts w:ascii="Angsana New" w:hAnsi="Angsana New"/>
          <w:sz w:val="30"/>
          <w:szCs w:val="30"/>
        </w:rPr>
      </w:pPr>
    </w:p>
    <w:p w:rsidR="00094B46" w:rsidRPr="00211A6A" w:rsidRDefault="00094B46" w:rsidP="00232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rPr>
          <w:rFonts w:ascii="Angsana New" w:hAnsi="Angsana New"/>
          <w:sz w:val="30"/>
          <w:szCs w:val="30"/>
        </w:rPr>
      </w:pPr>
      <w:r w:rsidRPr="00211A6A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รายการเคลื่อนไหวของเงินกู้ยืมจากกิจก</w:t>
      </w:r>
      <w:r w:rsidR="007F4464" w:rsidRPr="00211A6A">
        <w:rPr>
          <w:rFonts w:ascii="Angsana New" w:hAnsi="Angsana New"/>
          <w:sz w:val="30"/>
          <w:szCs w:val="30"/>
          <w:cs/>
        </w:rPr>
        <w:t>ารที่เกี่ยวข้องกันสำหรับแต่ละ</w:t>
      </w:r>
      <w:r w:rsidR="001C7115" w:rsidRPr="00211A6A">
        <w:rPr>
          <w:rFonts w:ascii="Angsana New" w:hAnsi="Angsana New"/>
          <w:sz w:val="30"/>
          <w:szCs w:val="30"/>
          <w:cs/>
        </w:rPr>
        <w:t>ปี</w:t>
      </w:r>
      <w:r w:rsidRPr="00211A6A">
        <w:rPr>
          <w:rFonts w:ascii="Angsana New" w:hAnsi="Angsana New"/>
          <w:sz w:val="30"/>
          <w:szCs w:val="30"/>
          <w:cs/>
        </w:rPr>
        <w:t>สิ้นสุดวันที่ 3</w:t>
      </w:r>
      <w:r w:rsidR="007076A3">
        <w:rPr>
          <w:rFonts w:ascii="Angsana New" w:hAnsi="Angsana New" w:hint="cs"/>
          <w:sz w:val="30"/>
          <w:szCs w:val="30"/>
          <w:cs/>
        </w:rPr>
        <w:t>1</w:t>
      </w:r>
      <w:r w:rsidR="00CF56F9" w:rsidRPr="00211A6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11A6A">
        <w:rPr>
          <w:rFonts w:ascii="Angsana New" w:hAnsi="Angsana New"/>
          <w:sz w:val="30"/>
          <w:szCs w:val="30"/>
          <w:cs/>
        </w:rPr>
        <w:t xml:space="preserve">มีดังนี้  </w:t>
      </w:r>
    </w:p>
    <w:p w:rsidR="00A95E5E" w:rsidRPr="00211A6A" w:rsidRDefault="00A95E5E" w:rsidP="002A7653">
      <w:pPr>
        <w:rPr>
          <w:rFonts w:ascii="Angsana New" w:hAnsi="Angsana New"/>
          <w:sz w:val="30"/>
          <w:szCs w:val="30"/>
        </w:rPr>
      </w:pPr>
    </w:p>
    <w:tbl>
      <w:tblPr>
        <w:tblW w:w="92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1"/>
        <w:gridCol w:w="1024"/>
        <w:gridCol w:w="258"/>
        <w:gridCol w:w="1057"/>
        <w:gridCol w:w="19"/>
        <w:gridCol w:w="251"/>
        <w:gridCol w:w="19"/>
        <w:gridCol w:w="988"/>
        <w:gridCol w:w="269"/>
        <w:gridCol w:w="973"/>
        <w:gridCol w:w="20"/>
      </w:tblGrid>
      <w:tr w:rsidR="005751C0" w:rsidRPr="00FF14D9" w:rsidTr="00EF49FC">
        <w:trPr>
          <w:gridAfter w:val="1"/>
          <w:wAfter w:w="11" w:type="pct"/>
        </w:trPr>
        <w:tc>
          <w:tcPr>
            <w:tcW w:w="2374" w:type="pct"/>
          </w:tcPr>
          <w:p w:rsidR="005751C0" w:rsidRPr="00BA2D15" w:rsidRDefault="005751C0" w:rsidP="0057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2D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59" w:type="pct"/>
            <w:gridSpan w:val="3"/>
          </w:tcPr>
          <w:p w:rsidR="005751C0" w:rsidRPr="00FF14D9" w:rsidRDefault="005751C0" w:rsidP="00575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  <w:gridSpan w:val="2"/>
          </w:tcPr>
          <w:p w:rsidR="005751C0" w:rsidRPr="00FF14D9" w:rsidRDefault="005751C0" w:rsidP="00575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pct"/>
            <w:gridSpan w:val="4"/>
          </w:tcPr>
          <w:p w:rsidR="005751C0" w:rsidRPr="00FF14D9" w:rsidRDefault="005751C0" w:rsidP="00575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15422" w:rsidRPr="00FF14D9" w:rsidTr="00EF49FC">
        <w:tc>
          <w:tcPr>
            <w:tcW w:w="2374" w:type="pct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2209E" w:rsidRPr="00FF14D9" w:rsidTr="00EF49FC">
        <w:tc>
          <w:tcPr>
            <w:tcW w:w="2374" w:type="pct"/>
          </w:tcPr>
          <w:p w:rsidR="0032209E" w:rsidRPr="00FF14D9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6" w:type="pct"/>
            <w:gridSpan w:val="10"/>
          </w:tcPr>
          <w:p w:rsidR="0032209E" w:rsidRPr="00FF14D9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751C0" w:rsidRPr="00FF14D9" w:rsidTr="00EF49FC">
        <w:tc>
          <w:tcPr>
            <w:tcW w:w="2374" w:type="pct"/>
          </w:tcPr>
          <w:p w:rsidR="0032209E" w:rsidRPr="00FF14D9" w:rsidRDefault="0032209E" w:rsidP="003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FF14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551" w:type="pct"/>
          </w:tcPr>
          <w:p w:rsidR="0032209E" w:rsidRPr="00FF14D9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:rsidR="0032209E" w:rsidRPr="00FF14D9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:rsidR="0032209E" w:rsidRPr="00FF14D9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32209E" w:rsidRPr="00FF14D9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32209E" w:rsidRPr="00FF14D9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32209E" w:rsidRPr="00FF14D9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:rsidR="0032209E" w:rsidRPr="00FF14D9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711DE" w:rsidRPr="00FF14D9" w:rsidTr="00EF49FC">
        <w:tc>
          <w:tcPr>
            <w:tcW w:w="2374" w:type="pct"/>
          </w:tcPr>
          <w:p w:rsidR="003711DE" w:rsidRPr="00FF14D9" w:rsidRDefault="003711DE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F14D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F14D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51" w:type="pct"/>
          </w:tcPr>
          <w:p w:rsidR="003711DE" w:rsidRPr="008C2681" w:rsidDel="00C16A7F" w:rsidRDefault="003711DE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3711DE" w:rsidRPr="008C2681" w:rsidRDefault="003711DE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:rsidR="003711DE" w:rsidRPr="008C2681" w:rsidDel="00C16A7F" w:rsidRDefault="003711DE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3711DE" w:rsidRPr="008C2681" w:rsidRDefault="003711DE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3711DE" w:rsidRPr="008C2681" w:rsidDel="00C16A7F" w:rsidRDefault="003711DE" w:rsidP="007E4D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3711DE" w:rsidRPr="008C2681" w:rsidRDefault="003711DE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:rsidR="003711DE" w:rsidRPr="008C2681" w:rsidDel="00C16A7F" w:rsidRDefault="003711DE" w:rsidP="00015422">
            <w:pPr>
              <w:tabs>
                <w:tab w:val="clear" w:pos="907"/>
                <w:tab w:val="left" w:pos="799"/>
              </w:tabs>
              <w:ind w:right="5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310</w:t>
            </w:r>
          </w:p>
        </w:tc>
      </w:tr>
      <w:tr w:rsidR="003711DE" w:rsidRPr="00FF14D9" w:rsidTr="00EF49FC">
        <w:tc>
          <w:tcPr>
            <w:tcW w:w="2374" w:type="pct"/>
          </w:tcPr>
          <w:p w:rsidR="003711DE" w:rsidRPr="00FF14D9" w:rsidRDefault="003711DE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51" w:type="pct"/>
          </w:tcPr>
          <w:p w:rsidR="003711DE" w:rsidRPr="008C2681" w:rsidRDefault="003711DE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3711DE" w:rsidRPr="008C2681" w:rsidRDefault="003711DE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:rsidR="003711DE" w:rsidRPr="008C2681" w:rsidRDefault="003711DE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3711DE" w:rsidRPr="008C2681" w:rsidRDefault="003711DE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:rsidR="003711DE" w:rsidRPr="008C2681" w:rsidRDefault="003711DE" w:rsidP="007E4D8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3711DE" w:rsidRPr="008C2681" w:rsidRDefault="003711DE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:rsidR="003711DE" w:rsidRPr="008C2681" w:rsidRDefault="003711DE" w:rsidP="00015422">
            <w:pPr>
              <w:tabs>
                <w:tab w:val="clear" w:pos="907"/>
                <w:tab w:val="left" w:pos="79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(310)</w:t>
            </w:r>
          </w:p>
        </w:tc>
      </w:tr>
      <w:tr w:rsidR="00015422" w:rsidRPr="00FF14D9" w:rsidTr="00EF49FC">
        <w:tc>
          <w:tcPr>
            <w:tcW w:w="2374" w:type="pct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8C2681" w:rsidDel="00C16A7F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26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15422" w:rsidRPr="008C2681" w:rsidDel="00C16A7F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268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8C2681" w:rsidRDefault="00015422" w:rsidP="00232E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15422" w:rsidRPr="008C2681" w:rsidRDefault="00015422" w:rsidP="00015422">
            <w:pPr>
              <w:tabs>
                <w:tab w:val="clear" w:pos="907"/>
                <w:tab w:val="left" w:pos="799"/>
              </w:tabs>
              <w:ind w:right="5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5751C0" w:rsidRPr="00BA277D" w:rsidRDefault="005751C0" w:rsidP="00251A37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D44DA6" w:rsidRDefault="00251A37" w:rsidP="00251A37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A277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6918FA" w:rsidRPr="00BA277D" w:rsidRDefault="00D44DA6" w:rsidP="00251A37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ab/>
      </w:r>
      <w:r w:rsidR="006918FA" w:rsidRPr="00BA277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:rsidR="00FB6BAB" w:rsidRPr="00BA277D" w:rsidRDefault="00FB6BAB" w:rsidP="00A765BA">
      <w:pPr>
        <w:rPr>
          <w:rFonts w:ascii="Angsana New" w:hAnsi="Angsana New"/>
          <w:sz w:val="30"/>
          <w:szCs w:val="30"/>
        </w:rPr>
      </w:pPr>
    </w:p>
    <w:p w:rsidR="00FB6BAB" w:rsidRPr="00BA277D" w:rsidRDefault="00FB6BAB" w:rsidP="002A7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>ณ วันที่ 3</w:t>
      </w:r>
      <w:r w:rsidRPr="00BA277D">
        <w:rPr>
          <w:rFonts w:ascii="Angsana New" w:hAnsi="Angsana New"/>
          <w:sz w:val="30"/>
          <w:szCs w:val="30"/>
        </w:rPr>
        <w:t xml:space="preserve">1 </w:t>
      </w:r>
      <w:r w:rsidRPr="00BA277D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1036" w:rsidRPr="00BA277D">
        <w:rPr>
          <w:rFonts w:ascii="Angsana New" w:hAnsi="Angsana New"/>
          <w:sz w:val="30"/>
          <w:szCs w:val="30"/>
          <w:cs/>
        </w:rPr>
        <w:t>25</w:t>
      </w:r>
      <w:r w:rsidR="00015422">
        <w:rPr>
          <w:rFonts w:ascii="Angsana New" w:hAnsi="Angsana New" w:hint="cs"/>
          <w:sz w:val="30"/>
          <w:szCs w:val="30"/>
          <w:cs/>
        </w:rPr>
        <w:t>6</w:t>
      </w:r>
      <w:r w:rsidR="00015422">
        <w:rPr>
          <w:rFonts w:ascii="Angsana New" w:hAnsi="Angsana New"/>
          <w:sz w:val="30"/>
          <w:szCs w:val="30"/>
        </w:rPr>
        <w:t>1</w:t>
      </w:r>
      <w:r w:rsidR="00585FE1" w:rsidRPr="00BA277D">
        <w:rPr>
          <w:rFonts w:ascii="Angsana New" w:hAnsi="Angsana New"/>
          <w:sz w:val="30"/>
          <w:szCs w:val="30"/>
          <w:cs/>
        </w:rPr>
        <w:t xml:space="preserve"> </w:t>
      </w:r>
      <w:r w:rsidR="00596DE2" w:rsidRPr="00BA277D">
        <w:rPr>
          <w:rFonts w:ascii="Angsana New" w:hAnsi="Angsana New"/>
          <w:sz w:val="30"/>
          <w:szCs w:val="30"/>
          <w:cs/>
        </w:rPr>
        <w:t>กลุ่ม</w:t>
      </w:r>
      <w:r w:rsidRPr="00BA277D">
        <w:rPr>
          <w:rFonts w:ascii="Angsana New" w:hAnsi="Angsana New"/>
          <w:sz w:val="30"/>
          <w:szCs w:val="30"/>
          <w:cs/>
        </w:rPr>
        <w:t>บริษัทมีสัญญาสำคัญที่ทำกับกิจการที่เกี่ยวข้องกัน ดังนี้</w:t>
      </w:r>
    </w:p>
    <w:p w:rsidR="00596DE2" w:rsidRPr="00BA277D" w:rsidRDefault="00596DE2" w:rsidP="00FB285B">
      <w:pPr>
        <w:rPr>
          <w:rFonts w:ascii="Angsana New" w:hAnsi="Angsana New"/>
          <w:sz w:val="30"/>
          <w:szCs w:val="30"/>
        </w:rPr>
      </w:pPr>
    </w:p>
    <w:p w:rsidR="00C65500" w:rsidRPr="00BA277D" w:rsidRDefault="00C65500" w:rsidP="002A7653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A277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สัญญาซื้อขายเมท</w:t>
      </w:r>
      <w:proofErr w:type="spellStart"/>
      <w:r w:rsidRPr="00BA277D">
        <w:rPr>
          <w:rFonts w:ascii="Angsana New" w:hAnsi="Angsana New"/>
          <w:b/>
          <w:bCs/>
          <w:i/>
          <w:iCs/>
          <w:sz w:val="30"/>
          <w:szCs w:val="30"/>
          <w:cs/>
        </w:rPr>
        <w:t>ิล</w:t>
      </w:r>
      <w:proofErr w:type="spellEnd"/>
      <w:r w:rsidRPr="00BA277D">
        <w:rPr>
          <w:rFonts w:ascii="Angsana New" w:hAnsi="Angsana New"/>
          <w:b/>
          <w:bCs/>
          <w:i/>
          <w:iCs/>
          <w:sz w:val="30"/>
          <w:szCs w:val="30"/>
          <w:cs/>
        </w:rPr>
        <w:t>เอส</w:t>
      </w:r>
      <w:proofErr w:type="spellStart"/>
      <w:r w:rsidRPr="00BA277D">
        <w:rPr>
          <w:rFonts w:ascii="Angsana New" w:hAnsi="Angsana New"/>
          <w:b/>
          <w:bCs/>
          <w:i/>
          <w:iCs/>
          <w:sz w:val="30"/>
          <w:szCs w:val="30"/>
          <w:cs/>
        </w:rPr>
        <w:t>เต</w:t>
      </w:r>
      <w:proofErr w:type="spellEnd"/>
      <w:r w:rsidRPr="00BA277D">
        <w:rPr>
          <w:rFonts w:ascii="Angsana New" w:hAnsi="Angsana New"/>
          <w:b/>
          <w:bCs/>
          <w:i/>
          <w:iCs/>
          <w:sz w:val="30"/>
          <w:szCs w:val="30"/>
          <w:cs/>
        </w:rPr>
        <w:t>อร์</w:t>
      </w:r>
    </w:p>
    <w:p w:rsidR="00C65500" w:rsidRPr="00BA277D" w:rsidRDefault="00C65500" w:rsidP="00FB285B">
      <w:pPr>
        <w:rPr>
          <w:rFonts w:ascii="Angsana New" w:hAnsi="Angsana New"/>
          <w:sz w:val="30"/>
          <w:szCs w:val="30"/>
        </w:rPr>
      </w:pPr>
    </w:p>
    <w:p w:rsidR="00015422" w:rsidRPr="0077792F" w:rsidRDefault="00015422" w:rsidP="00015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7792F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บริษัทมีสัญญาซื้อขายเมท</w:t>
      </w:r>
      <w:proofErr w:type="spellStart"/>
      <w:r w:rsidRPr="0077792F">
        <w:rPr>
          <w:rFonts w:ascii="Angsana New" w:hAnsi="Angsana New" w:hint="cs"/>
          <w:color w:val="000000"/>
          <w:sz w:val="30"/>
          <w:szCs w:val="30"/>
          <w:cs/>
        </w:rPr>
        <w:t>ิล</w:t>
      </w:r>
      <w:proofErr w:type="spellEnd"/>
      <w:r w:rsidRPr="0077792F">
        <w:rPr>
          <w:rFonts w:ascii="Angsana New" w:hAnsi="Angsana New" w:hint="cs"/>
          <w:color w:val="000000"/>
          <w:sz w:val="30"/>
          <w:szCs w:val="30"/>
          <w:cs/>
        </w:rPr>
        <w:t>เอสเทอร์รวมจำนวน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02922">
        <w:rPr>
          <w:rFonts w:ascii="Angsana New" w:hAnsi="Angsana New"/>
          <w:color w:val="000000"/>
          <w:sz w:val="30"/>
          <w:szCs w:val="30"/>
        </w:rPr>
        <w:t>3</w:t>
      </w:r>
      <w:r w:rsidRPr="0077792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7792F">
        <w:rPr>
          <w:rFonts w:ascii="Angsana New" w:hAnsi="Angsana New" w:hint="cs"/>
          <w:color w:val="000000"/>
          <w:sz w:val="30"/>
          <w:szCs w:val="30"/>
          <w:cs/>
        </w:rPr>
        <w:t>ฉบับ</w:t>
      </w:r>
      <w:r w:rsidRPr="0077792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7792F">
        <w:rPr>
          <w:rFonts w:ascii="Angsana New" w:hAnsi="Angsana New" w:hint="cs"/>
          <w:color w:val="000000"/>
          <w:sz w:val="30"/>
          <w:szCs w:val="30"/>
          <w:cs/>
        </w:rPr>
        <w:t>กับบริษัทใหญ่</w:t>
      </w:r>
      <w:r w:rsidRPr="0077792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7792F">
        <w:rPr>
          <w:rFonts w:ascii="Angsana New" w:hAnsi="Angsana New" w:hint="cs"/>
          <w:color w:val="000000"/>
          <w:sz w:val="30"/>
          <w:szCs w:val="30"/>
          <w:cs/>
        </w:rPr>
        <w:t>และกิจการที่เกี่ยวข้องกันอีก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</w:t>
      </w:r>
      <w:r w:rsidRPr="0077792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7792F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77792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7792F">
        <w:rPr>
          <w:rFonts w:ascii="Angsana New" w:hAnsi="Angsana New" w:hint="cs"/>
          <w:color w:val="000000"/>
          <w:sz w:val="30"/>
          <w:szCs w:val="30"/>
          <w:cs/>
        </w:rPr>
        <w:t>โดยตามสัญญาแต่ละฉบับกำหนดราคาขายอ้างอิงจากราคาบี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100</w:t>
      </w:r>
      <w:r w:rsidRPr="0077792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7792F">
        <w:rPr>
          <w:rFonts w:ascii="Angsana New" w:hAnsi="Angsana New" w:hint="cs"/>
          <w:color w:val="000000"/>
          <w:sz w:val="30"/>
          <w:szCs w:val="30"/>
          <w:cs/>
        </w:rPr>
        <w:t>ที่ประกาศโดยราชการปรับปรุงด้วยส่วนต่างตามที่ระบุในแต่ละสัญญา</w:t>
      </w:r>
      <w:r w:rsidRPr="0077792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7792F">
        <w:rPr>
          <w:rFonts w:ascii="Angsana New" w:hAnsi="Angsana New" w:hint="cs"/>
          <w:color w:val="000000"/>
          <w:sz w:val="30"/>
          <w:szCs w:val="30"/>
          <w:cs/>
        </w:rPr>
        <w:t>สัญญามีระยะเวลาตั้งแต่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</w:t>
      </w:r>
      <w:r w:rsidRPr="0077792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7792F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Pr="0077792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7792F">
        <w:rPr>
          <w:rFonts w:ascii="Angsana New" w:hAnsi="Angsana New" w:hint="cs"/>
          <w:color w:val="000000"/>
          <w:sz w:val="30"/>
          <w:szCs w:val="30"/>
          <w:cs/>
        </w:rPr>
        <w:t>ถึง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77792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7792F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77792F">
        <w:rPr>
          <w:rFonts w:ascii="Angsana New" w:hAnsi="Angsana New"/>
          <w:color w:val="000000"/>
          <w:sz w:val="30"/>
          <w:szCs w:val="30"/>
          <w:cs/>
        </w:rPr>
        <w:t xml:space="preserve">  </w:t>
      </w:r>
      <w:r w:rsidRPr="0077792F">
        <w:rPr>
          <w:rFonts w:ascii="Angsana New" w:hAnsi="Angsana New" w:hint="cs"/>
          <w:color w:val="000000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77792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7792F">
        <w:rPr>
          <w:rFonts w:ascii="Angsana New" w:hAnsi="Angsana New" w:hint="cs"/>
          <w:color w:val="000000"/>
          <w:sz w:val="30"/>
          <w:szCs w:val="30"/>
          <w:cs/>
        </w:rPr>
        <w:t>และจะมีผลสิ้นสุดใน</w:t>
      </w:r>
      <w:r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="00664406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="0066440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64406" w:rsidRPr="00015422">
        <w:rPr>
          <w:rFonts w:ascii="Angsana New" w:hAnsi="Angsana New"/>
          <w:color w:val="000000"/>
          <w:sz w:val="30"/>
          <w:szCs w:val="30"/>
        </w:rPr>
        <w:t>2562</w:t>
      </w:r>
      <w:r w:rsidR="00664406">
        <w:rPr>
          <w:rFonts w:ascii="Angsana New" w:hAnsi="Angsana New" w:hint="cs"/>
          <w:color w:val="000000"/>
          <w:sz w:val="30"/>
          <w:szCs w:val="30"/>
          <w:cs/>
        </w:rPr>
        <w:t xml:space="preserve"> และเดือน</w:t>
      </w:r>
      <w:r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77792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15422">
        <w:rPr>
          <w:rFonts w:ascii="Angsana New" w:hAnsi="Angsana New"/>
          <w:color w:val="000000"/>
          <w:sz w:val="30"/>
          <w:szCs w:val="30"/>
        </w:rPr>
        <w:t>256</w:t>
      </w:r>
      <w:r w:rsidR="00653836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Pr="0077792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7792F">
        <w:rPr>
          <w:rFonts w:ascii="Angsana New" w:hAnsi="Angsana New" w:hint="cs"/>
          <w:color w:val="000000"/>
          <w:sz w:val="30"/>
          <w:szCs w:val="30"/>
          <w:cs/>
        </w:rPr>
        <w:t>โดยสัญญาทั้งหมดสามารถต่ออายุได้จนกระทั่งฝ่ายหนึ่งฝ่ายใดบอกเลิกสัญญา</w:t>
      </w:r>
    </w:p>
    <w:p w:rsidR="005540E6" w:rsidRDefault="005540E6" w:rsidP="00804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:rsidR="00C65500" w:rsidRPr="00BA277D" w:rsidRDefault="002A7653" w:rsidP="002A76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277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C65500" w:rsidRPr="00BA277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สัญญาซื้อขายเมทานอล</w:t>
      </w:r>
    </w:p>
    <w:p w:rsidR="00C65500" w:rsidRPr="00BA277D" w:rsidRDefault="00C65500" w:rsidP="00FB285B">
      <w:pPr>
        <w:rPr>
          <w:rFonts w:ascii="Angsana New" w:hAnsi="Angsana New"/>
          <w:sz w:val="30"/>
          <w:szCs w:val="30"/>
        </w:rPr>
      </w:pPr>
    </w:p>
    <w:p w:rsidR="00FB285B" w:rsidRPr="00BA277D" w:rsidRDefault="006A1404" w:rsidP="00FB28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53836">
        <w:rPr>
          <w:rFonts w:ascii="Angsana New" w:hAnsi="Angsana New"/>
          <w:color w:val="000000"/>
          <w:sz w:val="30"/>
          <w:szCs w:val="30"/>
          <w:cs/>
        </w:rPr>
        <w:t>บริษัทมีสัญญาซื้อขายเมทานอลกับบริษัทใหญ่ลำดับสูงสุด</w:t>
      </w:r>
      <w:r w:rsidRPr="00653836">
        <w:rPr>
          <w:rFonts w:ascii="Angsana New" w:hAnsi="Angsana New"/>
          <w:color w:val="000000"/>
          <w:sz w:val="30"/>
          <w:szCs w:val="30"/>
        </w:rPr>
        <w:t xml:space="preserve"> </w:t>
      </w:r>
      <w:r w:rsidRPr="00653836">
        <w:rPr>
          <w:rFonts w:ascii="Angsana New" w:hAnsi="Angsana New"/>
          <w:color w:val="000000"/>
          <w:sz w:val="30"/>
          <w:szCs w:val="30"/>
          <w:cs/>
        </w:rPr>
        <w:t>โดยตามสัญญากำหนดราคาขายอ้างอิงจากราคาเฉลี่ยของเมทานอลในภูมิภาคเอเชียตะวันออกเฉียงใต้ สัญญามีระยะเวลา 1 ปี นับจากวันที่ที่มีผลบังคับตามที่ระบุไว้ในสัญญา แล</w:t>
      </w:r>
      <w:r w:rsidR="00F5571B" w:rsidRPr="00653836">
        <w:rPr>
          <w:rFonts w:ascii="Angsana New" w:hAnsi="Angsana New"/>
          <w:color w:val="000000"/>
          <w:sz w:val="30"/>
          <w:szCs w:val="30"/>
          <w:cs/>
        </w:rPr>
        <w:t>ะจะมีผลสิ้นสุดในเดือนธันวาคม 25</w:t>
      </w:r>
      <w:r w:rsidR="0073726C" w:rsidRPr="00653836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653836" w:rsidRPr="00653836">
        <w:rPr>
          <w:rFonts w:ascii="Angsana New" w:hAnsi="Angsana New" w:hint="cs"/>
          <w:color w:val="000000"/>
          <w:sz w:val="30"/>
          <w:szCs w:val="30"/>
          <w:cs/>
        </w:rPr>
        <w:t>2</w:t>
      </w:r>
    </w:p>
    <w:p w:rsidR="006F5A55" w:rsidRDefault="006F5A55" w:rsidP="00FB285B">
      <w:pPr>
        <w:rPr>
          <w:rFonts w:ascii="Angsana New" w:hAnsi="Angsana New"/>
          <w:sz w:val="30"/>
          <w:szCs w:val="30"/>
        </w:rPr>
      </w:pPr>
    </w:p>
    <w:p w:rsidR="00C65500" w:rsidRPr="00BA277D" w:rsidRDefault="00C65500" w:rsidP="00C6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277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สัญญาซื้อขายสาธารณูปการและบริการอื่นๆ</w:t>
      </w:r>
    </w:p>
    <w:p w:rsidR="00372B91" w:rsidRPr="00BA277D" w:rsidRDefault="00372B91" w:rsidP="00C6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372B91" w:rsidRPr="00BA277D" w:rsidRDefault="00372B91" w:rsidP="00251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>บริษัทมีสัญญาซื้อขายไฮโดรเจนกับบริษัทใหญ่</w:t>
      </w:r>
      <w:r w:rsidRPr="00BA277D">
        <w:rPr>
          <w:rFonts w:ascii="Angsana New" w:hAnsi="Angsana New"/>
          <w:sz w:val="30"/>
          <w:szCs w:val="30"/>
        </w:rPr>
        <w:t xml:space="preserve"> </w:t>
      </w:r>
      <w:r w:rsidRPr="00BA277D">
        <w:rPr>
          <w:rFonts w:ascii="Angsana New" w:hAnsi="Angsana New"/>
          <w:sz w:val="30"/>
          <w:szCs w:val="30"/>
          <w:cs/>
        </w:rPr>
        <w:t xml:space="preserve">โดยตามสัญญากำหนดราคาขายอ้างอิงจากราคาก๊าซธรรมชาติสำหรับอุตสาหกรรม สัญญามีระยะเวลา 15 ปี นับจากวันที่ที่มีผลบังคับตามที่ระบุไว้ในสัญญา และจะมีผลสิ้นสุดในเดือนมีนาคม </w:t>
      </w:r>
      <w:r w:rsidRPr="00BA277D">
        <w:rPr>
          <w:rFonts w:ascii="Angsana New" w:hAnsi="Angsana New"/>
          <w:sz w:val="30"/>
          <w:szCs w:val="30"/>
        </w:rPr>
        <w:t>2567</w:t>
      </w:r>
      <w:r w:rsidRPr="00BA277D" w:rsidDel="001208F5">
        <w:rPr>
          <w:rFonts w:ascii="Angsana New" w:hAnsi="Angsana New"/>
          <w:sz w:val="30"/>
          <w:szCs w:val="30"/>
          <w:cs/>
        </w:rPr>
        <w:t xml:space="preserve"> </w:t>
      </w:r>
    </w:p>
    <w:p w:rsidR="005751C0" w:rsidRPr="00BA277D" w:rsidRDefault="005751C0" w:rsidP="00251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372B91" w:rsidRPr="00BA277D" w:rsidRDefault="00372B91" w:rsidP="00372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A277D">
        <w:rPr>
          <w:rFonts w:ascii="Angsana New" w:hAnsi="Angsana New"/>
          <w:color w:val="000000"/>
          <w:sz w:val="30"/>
          <w:szCs w:val="30"/>
          <w:cs/>
        </w:rPr>
        <w:t>กลุ่มบริษัทมีสัญญาซื้อขายสาธารณูปการเพื่อซื้อขายไอน้ำ</w:t>
      </w:r>
      <w:r w:rsidRPr="00BA277D">
        <w:rPr>
          <w:rFonts w:ascii="Angsana New" w:hAnsi="Angsana New"/>
          <w:color w:val="000000"/>
          <w:sz w:val="30"/>
          <w:szCs w:val="30"/>
        </w:rPr>
        <w:t xml:space="preserve"> </w:t>
      </w:r>
      <w:r w:rsidRPr="00BA277D">
        <w:rPr>
          <w:rFonts w:ascii="Angsana New" w:hAnsi="Angsana New"/>
          <w:color w:val="000000"/>
          <w:sz w:val="30"/>
          <w:szCs w:val="30"/>
          <w:cs/>
        </w:rPr>
        <w:t xml:space="preserve">ไฟฟ้า และน้ำ รวม </w:t>
      </w:r>
      <w:r w:rsidRPr="00BA277D">
        <w:rPr>
          <w:rFonts w:ascii="Angsana New" w:hAnsi="Angsana New"/>
          <w:color w:val="000000"/>
          <w:sz w:val="30"/>
          <w:szCs w:val="30"/>
        </w:rPr>
        <w:t>3</w:t>
      </w:r>
      <w:r w:rsidRPr="00BA277D">
        <w:rPr>
          <w:rFonts w:ascii="Angsana New" w:hAnsi="Angsana New"/>
          <w:color w:val="000000"/>
          <w:sz w:val="30"/>
          <w:szCs w:val="30"/>
          <w:cs/>
        </w:rPr>
        <w:t xml:space="preserve"> ฉบับ</w:t>
      </w:r>
      <w:r w:rsidRPr="00BA277D">
        <w:rPr>
          <w:rFonts w:ascii="Angsana New" w:hAnsi="Angsana New"/>
          <w:color w:val="000000"/>
          <w:sz w:val="30"/>
          <w:szCs w:val="30"/>
        </w:rPr>
        <w:t xml:space="preserve"> </w:t>
      </w:r>
      <w:r w:rsidRPr="00BA277D">
        <w:rPr>
          <w:rFonts w:ascii="Angsana New" w:hAnsi="Angsana New"/>
          <w:color w:val="000000"/>
          <w:sz w:val="30"/>
          <w:szCs w:val="30"/>
          <w:cs/>
        </w:rPr>
        <w:t>กับ</w:t>
      </w:r>
      <w:r w:rsidRPr="00BA277D">
        <w:rPr>
          <w:rFonts w:ascii="Angsana New" w:hAnsi="Angsana New"/>
          <w:color w:val="000000"/>
          <w:spacing w:val="-8"/>
          <w:sz w:val="30"/>
          <w:szCs w:val="30"/>
          <w:cs/>
        </w:rPr>
        <w:t>กิจการ</w:t>
      </w:r>
      <w:r w:rsidRPr="00BA277D">
        <w:rPr>
          <w:rFonts w:ascii="Angsana New" w:hAnsi="Angsana New"/>
          <w:color w:val="000000"/>
          <w:sz w:val="30"/>
          <w:szCs w:val="30"/>
          <w:cs/>
        </w:rPr>
        <w:t xml:space="preserve">ที่เกี่ยวข้องกันแห่งหนึ่ง โดยที่ปริมาณการซื้อขายและราคาซื้อขายสาธารณูปการจะเป็นไปตามที่กำหนดไว้ในแต่ละสัญญา สัญญามีระยะเวลา 15 ปี นับแต่วันที่ที่มีผลบังคับตามที่ระบุไว้ในแต่ละสัญญา และจะมีผลสิ้นสุดในเดือนกรกฎาคม 2566 </w:t>
      </w:r>
    </w:p>
    <w:p w:rsidR="00372B91" w:rsidRPr="00BA277D" w:rsidRDefault="00372B91" w:rsidP="00372B91">
      <w:pPr>
        <w:rPr>
          <w:rFonts w:ascii="Angsana New" w:hAnsi="Angsana New"/>
          <w:sz w:val="30"/>
          <w:szCs w:val="30"/>
        </w:rPr>
      </w:pPr>
    </w:p>
    <w:p w:rsidR="00015422" w:rsidRPr="00BA277D" w:rsidRDefault="00015422" w:rsidP="00015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A277D">
        <w:rPr>
          <w:rFonts w:ascii="Angsana New" w:hAnsi="Angsana New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เมทานอลกับกิจการที่เกี่ยวข้องกันแห่งหนึ่ง</w:t>
      </w:r>
      <w:r w:rsidRPr="00BA277D">
        <w:rPr>
          <w:rFonts w:ascii="Angsana New" w:hAnsi="Angsana New"/>
          <w:color w:val="000000"/>
          <w:sz w:val="30"/>
          <w:szCs w:val="30"/>
        </w:rPr>
        <w:t xml:space="preserve"> </w:t>
      </w:r>
      <w:r w:rsidRPr="00BA277D">
        <w:rPr>
          <w:rFonts w:ascii="Angsana New" w:hAnsi="Angsana New"/>
          <w:color w:val="000000"/>
          <w:sz w:val="30"/>
          <w:szCs w:val="30"/>
          <w:cs/>
        </w:rPr>
        <w:t xml:space="preserve">สัญญามีระยะเวลา </w:t>
      </w:r>
      <w:r w:rsidRPr="00BA277D">
        <w:rPr>
          <w:rFonts w:ascii="Angsana New" w:hAnsi="Angsana New"/>
          <w:color w:val="000000"/>
          <w:sz w:val="30"/>
          <w:szCs w:val="30"/>
        </w:rPr>
        <w:t>15</w:t>
      </w:r>
      <w:r w:rsidRPr="00BA277D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และจะมีผลสิ้นสุดในเดือนกันยายน </w:t>
      </w:r>
      <w:r w:rsidRPr="00BA277D">
        <w:rPr>
          <w:rFonts w:ascii="Angsana New" w:hAnsi="Angsana New"/>
          <w:color w:val="000000"/>
          <w:sz w:val="30"/>
          <w:szCs w:val="30"/>
        </w:rPr>
        <w:t>2565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A277D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:rsidR="00372B91" w:rsidRPr="00015422" w:rsidRDefault="00372B91" w:rsidP="00015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72B91" w:rsidRPr="00BA277D" w:rsidRDefault="00372B91" w:rsidP="00372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53836">
        <w:rPr>
          <w:rFonts w:ascii="Angsana New" w:hAnsi="Angsana New"/>
          <w:color w:val="000000"/>
          <w:sz w:val="30"/>
          <w:szCs w:val="30"/>
          <w:cs/>
        </w:rPr>
        <w:lastRenderedPageBreak/>
        <w:t>บริษัทมีสัญญาให้บริการรับฝากเก็บผลิตภัณฑ์เมท</w:t>
      </w:r>
      <w:proofErr w:type="spellStart"/>
      <w:r w:rsidRPr="00653836">
        <w:rPr>
          <w:rFonts w:ascii="Angsana New" w:hAnsi="Angsana New"/>
          <w:color w:val="000000"/>
          <w:sz w:val="30"/>
          <w:szCs w:val="30"/>
          <w:cs/>
        </w:rPr>
        <w:t>ิล</w:t>
      </w:r>
      <w:proofErr w:type="spellEnd"/>
      <w:r w:rsidRPr="00653836">
        <w:rPr>
          <w:rFonts w:ascii="Angsana New" w:hAnsi="Angsana New"/>
          <w:color w:val="000000"/>
          <w:sz w:val="30"/>
          <w:szCs w:val="30"/>
          <w:cs/>
        </w:rPr>
        <w:t>เอสเทอร์กับบริษัทใหญ่ลำดับสูงสุด</w:t>
      </w:r>
      <w:r w:rsidRPr="00653836">
        <w:rPr>
          <w:rFonts w:ascii="Angsana New" w:hAnsi="Angsana New"/>
          <w:color w:val="000000"/>
          <w:sz w:val="30"/>
          <w:szCs w:val="30"/>
        </w:rPr>
        <w:t xml:space="preserve"> </w:t>
      </w:r>
      <w:r w:rsidR="005C082C" w:rsidRPr="00653836">
        <w:rPr>
          <w:rFonts w:ascii="Angsana New" w:hAnsi="Angsana New" w:hint="cs"/>
          <w:color w:val="000000"/>
          <w:sz w:val="30"/>
          <w:szCs w:val="30"/>
          <w:cs/>
        </w:rPr>
        <w:t xml:space="preserve">และกิจการที่เกี่ยวข้องกันแห่งหนึ่ง </w:t>
      </w:r>
      <w:r w:rsidRPr="00653836">
        <w:rPr>
          <w:rFonts w:ascii="Angsana New" w:hAnsi="Angsana New"/>
          <w:color w:val="000000"/>
          <w:sz w:val="30"/>
          <w:szCs w:val="30"/>
          <w:cs/>
        </w:rPr>
        <w:t xml:space="preserve">สัญญามีระยะเวลา </w:t>
      </w:r>
      <w:r w:rsidRPr="00653836">
        <w:rPr>
          <w:rFonts w:ascii="Angsana New" w:hAnsi="Angsana New"/>
          <w:color w:val="000000"/>
          <w:sz w:val="30"/>
          <w:szCs w:val="30"/>
        </w:rPr>
        <w:t>1</w:t>
      </w:r>
      <w:r w:rsidRPr="00653836">
        <w:rPr>
          <w:rFonts w:ascii="Angsana New" w:hAnsi="Angsana New"/>
          <w:color w:val="000000"/>
          <w:sz w:val="30"/>
          <w:szCs w:val="30"/>
          <w:cs/>
        </w:rPr>
        <w:t xml:space="preserve"> ป</w:t>
      </w:r>
      <w:r w:rsidR="005C082C" w:rsidRPr="00653836">
        <w:rPr>
          <w:rFonts w:ascii="Angsana New" w:hAnsi="Angsana New" w:hint="cs"/>
          <w:color w:val="000000"/>
          <w:sz w:val="30"/>
          <w:szCs w:val="30"/>
          <w:cs/>
        </w:rPr>
        <w:t>ี</w:t>
      </w:r>
      <w:r w:rsidRPr="00653836">
        <w:rPr>
          <w:rFonts w:ascii="Angsana New" w:hAnsi="Angsana New"/>
          <w:color w:val="000000"/>
          <w:sz w:val="30"/>
          <w:szCs w:val="30"/>
          <w:cs/>
        </w:rPr>
        <w:t xml:space="preserve"> นับแต่วันที่ที่มีผลบังคับตามที่ระบุไว้ในสัญญ</w:t>
      </w:r>
      <w:r w:rsidR="005C082C" w:rsidRPr="00653836">
        <w:rPr>
          <w:rFonts w:ascii="Angsana New" w:hAnsi="Angsana New"/>
          <w:color w:val="000000"/>
          <w:sz w:val="30"/>
          <w:szCs w:val="30"/>
          <w:cs/>
        </w:rPr>
        <w:t>า และจะมีผลสิ้นสุดในเดือน</w:t>
      </w:r>
      <w:r w:rsidR="005C082C" w:rsidRPr="00653836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4B5AC2" w:rsidRPr="00653836">
        <w:rPr>
          <w:rFonts w:ascii="Angsana New" w:hAnsi="Angsana New"/>
          <w:color w:val="000000"/>
          <w:sz w:val="30"/>
          <w:szCs w:val="30"/>
        </w:rPr>
        <w:t xml:space="preserve">2562 </w:t>
      </w:r>
      <w:r w:rsidR="004B5AC2" w:rsidRPr="00653836">
        <w:rPr>
          <w:rFonts w:ascii="Angsana New" w:hAnsi="Angsana New" w:hint="cs"/>
          <w:color w:val="000000"/>
          <w:sz w:val="30"/>
          <w:szCs w:val="30"/>
          <w:cs/>
        </w:rPr>
        <w:t xml:space="preserve">และเดือนธันวาคม </w:t>
      </w:r>
      <w:r w:rsidR="004B5AC2" w:rsidRPr="00653836">
        <w:rPr>
          <w:rFonts w:ascii="Angsana New" w:hAnsi="Angsana New"/>
          <w:color w:val="000000"/>
          <w:sz w:val="30"/>
          <w:szCs w:val="30"/>
        </w:rPr>
        <w:t>2562</w:t>
      </w:r>
      <w:r w:rsidR="00FC6C3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53836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:rsidR="002045EC" w:rsidRPr="00BA277D" w:rsidRDefault="002045EC" w:rsidP="00204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372B91" w:rsidRPr="00BA277D" w:rsidRDefault="00372B91" w:rsidP="00204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A277D">
        <w:rPr>
          <w:rFonts w:ascii="Angsana New" w:hAnsi="Angsana New"/>
          <w:color w:val="000000"/>
          <w:sz w:val="30"/>
          <w:szCs w:val="30"/>
          <w:cs/>
        </w:rPr>
        <w:t>บริษัทมีสัญญารับบริการบำรุงรักษาโครงสร้างสำหรับวางท่อกับกิจการที่เกี่ยวข้องกัน สัญญามีระยะเวลา 15 ปี นับแต่วันที่ที่มีผลบังคับตามที่ระบุไว้ในสัญญา และจะมีผลสิ้นสุดในเดือนสิงหาคม 2565 โดยมีอัตราค่าบริการตามเงื่อนไขที่ระบุไว้ในสัญญา</w:t>
      </w:r>
    </w:p>
    <w:p w:rsidR="00372B91" w:rsidRPr="00BA277D" w:rsidRDefault="00372B91" w:rsidP="00372B91">
      <w:pPr>
        <w:rPr>
          <w:rFonts w:ascii="Angsana New" w:hAnsi="Angsana New"/>
          <w:sz w:val="30"/>
          <w:szCs w:val="30"/>
        </w:rPr>
      </w:pPr>
    </w:p>
    <w:p w:rsidR="0044699E" w:rsidRPr="00BA277D" w:rsidRDefault="00372B91" w:rsidP="00251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A277D">
        <w:rPr>
          <w:rFonts w:ascii="Angsana New" w:hAnsi="Angsana New"/>
          <w:sz w:val="30"/>
          <w:szCs w:val="30"/>
          <w:cs/>
        </w:rPr>
        <w:t>บริษัทมีสัญญาการใช้สิทธิวางท่อกับบริษัทใหญ่ลำดับสูงสุดและบริษัทใหญ่</w:t>
      </w:r>
      <w:r w:rsidRPr="00BA277D">
        <w:rPr>
          <w:rFonts w:ascii="Angsana New" w:hAnsi="Angsana New"/>
          <w:sz w:val="30"/>
          <w:szCs w:val="30"/>
        </w:rPr>
        <w:t xml:space="preserve"> </w:t>
      </w:r>
      <w:r w:rsidRPr="00BA277D">
        <w:rPr>
          <w:rFonts w:ascii="Angsana New" w:hAnsi="Angsana New"/>
          <w:sz w:val="30"/>
          <w:szCs w:val="30"/>
          <w:cs/>
        </w:rPr>
        <w:t>สัญญามีระยะเวลา 15 ปี นับแต่วันที่ที่มี</w:t>
      </w:r>
      <w:r w:rsidRPr="00BA277D">
        <w:rPr>
          <w:rFonts w:ascii="Angsana New" w:hAnsi="Angsana New"/>
          <w:color w:val="000000"/>
          <w:sz w:val="30"/>
          <w:szCs w:val="30"/>
          <w:cs/>
        </w:rPr>
        <w:t xml:space="preserve">ผลบังคับตามที่ระบุไว้ในแต่ละสัญญา และจะมีผลสิ้นสุดในเดือนเมษายน </w:t>
      </w:r>
      <w:r w:rsidR="006A14D9" w:rsidRPr="00BA277D">
        <w:rPr>
          <w:rFonts w:ascii="Angsana New" w:hAnsi="Angsana New" w:hint="cs"/>
          <w:color w:val="000000"/>
          <w:sz w:val="30"/>
          <w:szCs w:val="30"/>
          <w:cs/>
        </w:rPr>
        <w:t>2565</w:t>
      </w:r>
      <w:r w:rsidRPr="00BA277D">
        <w:rPr>
          <w:rFonts w:ascii="Angsana New" w:hAnsi="Angsana New"/>
          <w:color w:val="000000"/>
          <w:sz w:val="30"/>
          <w:szCs w:val="30"/>
        </w:rPr>
        <w:t xml:space="preserve"> </w:t>
      </w:r>
      <w:r w:rsidRPr="00BA277D">
        <w:rPr>
          <w:rFonts w:ascii="Angsana New" w:hAnsi="Angsana New"/>
          <w:color w:val="000000"/>
          <w:sz w:val="30"/>
          <w:szCs w:val="30"/>
          <w:cs/>
        </w:rPr>
        <w:t>และเดือนสิงหาคม 2565 ตามลำดับ</w:t>
      </w:r>
      <w:r w:rsidRPr="00BA277D">
        <w:rPr>
          <w:rFonts w:ascii="Angsana New" w:hAnsi="Angsana New"/>
          <w:color w:val="000000"/>
          <w:sz w:val="30"/>
          <w:szCs w:val="30"/>
        </w:rPr>
        <w:t xml:space="preserve"> </w:t>
      </w:r>
      <w:r w:rsidRPr="00BA277D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โดยมีอัตราค่าบริการตามเงื่อนไขที่ระบุไว้ในแต่ละสัญญา</w:t>
      </w:r>
    </w:p>
    <w:p w:rsidR="00BA277D" w:rsidRPr="00251A37" w:rsidRDefault="00BA277D" w:rsidP="00251A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3158F" w:rsidRPr="000215F4" w:rsidRDefault="00C65500" w:rsidP="008315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215F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:rsidR="00C65500" w:rsidRPr="000215F4" w:rsidRDefault="00C65500" w:rsidP="0083158F">
      <w:pPr>
        <w:rPr>
          <w:rFonts w:ascii="Angsana New" w:hAnsi="Angsana New"/>
          <w:sz w:val="30"/>
          <w:szCs w:val="30"/>
        </w:rPr>
      </w:pPr>
    </w:p>
    <w:p w:rsidR="007E2976" w:rsidRPr="000215F4" w:rsidRDefault="007E2976" w:rsidP="007E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3836">
        <w:rPr>
          <w:rFonts w:ascii="Angsana New" w:hAnsi="Angsana New"/>
          <w:sz w:val="30"/>
          <w:szCs w:val="30"/>
          <w:cs/>
        </w:rPr>
        <w:t xml:space="preserve">กลุ่มบริษัทมีสัญญาบริการกับบริษัทใหญ่ </w:t>
      </w:r>
      <w:r w:rsidRPr="00653836">
        <w:rPr>
          <w:rFonts w:ascii="Angsana New" w:hAnsi="Angsana New"/>
          <w:sz w:val="30"/>
          <w:szCs w:val="30"/>
        </w:rPr>
        <w:t xml:space="preserve"> </w:t>
      </w:r>
      <w:r w:rsidRPr="00653836">
        <w:rPr>
          <w:rFonts w:ascii="Angsana New" w:hAnsi="Angsana New"/>
          <w:sz w:val="30"/>
          <w:szCs w:val="30"/>
          <w:cs/>
        </w:rPr>
        <w:t>เพื่อรับบริการด้านงานสำนักงาน</w:t>
      </w:r>
      <w:r w:rsidRPr="00653836">
        <w:rPr>
          <w:rFonts w:ascii="Angsana New" w:hAnsi="Angsana New"/>
          <w:sz w:val="30"/>
          <w:szCs w:val="30"/>
        </w:rPr>
        <w:t xml:space="preserve"> </w:t>
      </w:r>
      <w:r w:rsidRPr="00653836">
        <w:rPr>
          <w:rFonts w:ascii="Angsana New" w:hAnsi="Angsana New"/>
          <w:sz w:val="30"/>
          <w:szCs w:val="30"/>
          <w:cs/>
        </w:rPr>
        <w:t>การทดสอบคุณภาพผลิตภัณฑ์ และด้านต่างๆ</w:t>
      </w:r>
      <w:r w:rsidRPr="00653836">
        <w:rPr>
          <w:rFonts w:ascii="Angsana New" w:hAnsi="Angsana New"/>
          <w:sz w:val="30"/>
          <w:szCs w:val="30"/>
        </w:rPr>
        <w:t xml:space="preserve"> </w:t>
      </w:r>
      <w:r w:rsidRPr="00653836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Pr="00653836">
        <w:rPr>
          <w:rFonts w:ascii="Angsana New" w:hAnsi="Angsana New"/>
          <w:sz w:val="30"/>
          <w:szCs w:val="30"/>
        </w:rPr>
        <w:t>1</w:t>
      </w:r>
      <w:r w:rsidRPr="00653836">
        <w:rPr>
          <w:rFonts w:ascii="Angsana New" w:hAnsi="Angsana New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และจะมีผลสิ้นสุดในเดือนธันวาคม </w:t>
      </w:r>
      <w:r w:rsidRPr="00653836">
        <w:rPr>
          <w:rFonts w:ascii="Angsana New" w:hAnsi="Angsana New"/>
          <w:sz w:val="30"/>
          <w:szCs w:val="30"/>
        </w:rPr>
        <w:t>2</w:t>
      </w:r>
      <w:r w:rsidR="00681E72" w:rsidRPr="00653836">
        <w:rPr>
          <w:rFonts w:ascii="Angsana New" w:hAnsi="Angsana New"/>
          <w:sz w:val="30"/>
          <w:szCs w:val="30"/>
        </w:rPr>
        <w:t>562</w:t>
      </w:r>
      <w:r w:rsidRPr="00653836">
        <w:rPr>
          <w:rFonts w:ascii="Angsana New" w:hAnsi="Angsana New"/>
          <w:sz w:val="30"/>
          <w:szCs w:val="30"/>
        </w:rPr>
        <w:t xml:space="preserve"> </w:t>
      </w:r>
      <w:r w:rsidRPr="00653836">
        <w:rPr>
          <w:rFonts w:ascii="Angsana New" w:hAnsi="Angsana New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:rsidR="002045EC" w:rsidRPr="000215F4" w:rsidRDefault="002045EC" w:rsidP="002045EC">
      <w:pPr>
        <w:rPr>
          <w:rFonts w:ascii="Angsana New" w:hAnsi="Angsana New"/>
          <w:sz w:val="30"/>
          <w:szCs w:val="30"/>
        </w:rPr>
      </w:pPr>
    </w:p>
    <w:p w:rsidR="00015422" w:rsidRPr="00015422" w:rsidRDefault="00015422" w:rsidP="00015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15422">
        <w:rPr>
          <w:rFonts w:ascii="Angsana New" w:hAnsi="Angsana New"/>
          <w:sz w:val="30"/>
          <w:szCs w:val="30"/>
          <w:cs/>
        </w:rPr>
        <w:t xml:space="preserve">กลุ่มบริษัทมีสัญญาจ้างออกแบบ จัดหา ก่อสร้างและติดตั้งสำหรับงาน </w:t>
      </w:r>
      <w:r w:rsidRPr="00015422">
        <w:rPr>
          <w:rFonts w:ascii="Angsana New" w:hAnsi="Angsana New"/>
          <w:sz w:val="30"/>
          <w:szCs w:val="30"/>
        </w:rPr>
        <w:t>Engineering request</w:t>
      </w:r>
      <w:r w:rsidRPr="00015422">
        <w:rPr>
          <w:rFonts w:ascii="Angsana New" w:hAnsi="Angsana New"/>
          <w:sz w:val="30"/>
          <w:szCs w:val="30"/>
          <w:cs/>
        </w:rPr>
        <w:t xml:space="preserve"> สัญญาจ้างเหมาบริการตรวจสอบคุณภาพงานก่อสร้าง บริการตรวจสอบอุปกรณ์ บริการตรวจสอบเครื่องจักร </w:t>
      </w:r>
      <w:r w:rsidRPr="00015422">
        <w:rPr>
          <w:rFonts w:ascii="Angsana New" w:hAnsi="Angsana New" w:hint="cs"/>
          <w:sz w:val="30"/>
          <w:szCs w:val="30"/>
          <w:cs/>
        </w:rPr>
        <w:t xml:space="preserve">และสัญญาบริการซ่อมแซมบำรุงรักษาอาคารสถานที่ </w:t>
      </w:r>
      <w:r w:rsidRPr="00015422">
        <w:rPr>
          <w:rFonts w:ascii="Angsana New" w:hAnsi="Angsana New"/>
          <w:sz w:val="30"/>
          <w:szCs w:val="30"/>
          <w:cs/>
        </w:rPr>
        <w:t>กับกิจการที่เกี่ยวข้องกันแห่งหนึ่ง สัญญามีระยะเวลา</w:t>
      </w:r>
      <w:r w:rsidRPr="00015422">
        <w:rPr>
          <w:rFonts w:ascii="Angsana New" w:hAnsi="Angsana New" w:hint="cs"/>
          <w:sz w:val="30"/>
          <w:szCs w:val="30"/>
          <w:cs/>
        </w:rPr>
        <w:t>ระหว่าง</w:t>
      </w:r>
      <w:r w:rsidRPr="00015422">
        <w:rPr>
          <w:rFonts w:ascii="Angsana New" w:hAnsi="Angsana New"/>
          <w:sz w:val="30"/>
          <w:szCs w:val="30"/>
          <w:cs/>
        </w:rPr>
        <w:t xml:space="preserve"> </w:t>
      </w:r>
      <w:r w:rsidRPr="00015422">
        <w:rPr>
          <w:rFonts w:ascii="Angsana New" w:hAnsi="Angsana New"/>
          <w:sz w:val="30"/>
          <w:szCs w:val="30"/>
        </w:rPr>
        <w:t xml:space="preserve">1 </w:t>
      </w:r>
      <w:r w:rsidRPr="00015422">
        <w:rPr>
          <w:rFonts w:ascii="Angsana New" w:hAnsi="Angsana New"/>
          <w:sz w:val="30"/>
          <w:szCs w:val="30"/>
          <w:cs/>
        </w:rPr>
        <w:t xml:space="preserve">ปี ถึง </w:t>
      </w:r>
      <w:r w:rsidRPr="00015422">
        <w:rPr>
          <w:rFonts w:ascii="Angsana New" w:hAnsi="Angsana New"/>
          <w:sz w:val="30"/>
          <w:szCs w:val="30"/>
        </w:rPr>
        <w:t xml:space="preserve">5 </w:t>
      </w:r>
      <w:r w:rsidRPr="00015422">
        <w:rPr>
          <w:rFonts w:ascii="Angsana New" w:hAnsi="Angsana New"/>
          <w:sz w:val="30"/>
          <w:szCs w:val="30"/>
          <w:cs/>
        </w:rPr>
        <w:t xml:space="preserve">ปี นับแต่วันที่ที่มีผลบังคับตามที่ระบุไว้ในแต่ละสัญญา และจะมีผลสิ้นสุดในเดือนสิงหาคม </w:t>
      </w:r>
      <w:r w:rsidRPr="00015422">
        <w:rPr>
          <w:rFonts w:ascii="Angsana New" w:hAnsi="Angsana New"/>
          <w:sz w:val="30"/>
          <w:szCs w:val="30"/>
        </w:rPr>
        <w:t>2562</w:t>
      </w:r>
      <w:r w:rsidRPr="0001542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015422">
        <w:rPr>
          <w:rFonts w:ascii="Angsana New" w:hAnsi="Angsana New"/>
          <w:sz w:val="30"/>
          <w:szCs w:val="30"/>
        </w:rPr>
        <w:t>2562</w:t>
      </w:r>
      <w:r w:rsidRPr="00015422">
        <w:rPr>
          <w:rFonts w:ascii="Angsana New" w:hAnsi="Angsana New"/>
          <w:sz w:val="30"/>
          <w:szCs w:val="30"/>
          <w:cs/>
        </w:rPr>
        <w:t xml:space="preserve"> </w:t>
      </w:r>
      <w:r w:rsidRPr="00015422">
        <w:rPr>
          <w:rFonts w:ascii="Angsana New" w:hAnsi="Angsana New" w:hint="cs"/>
          <w:sz w:val="30"/>
          <w:szCs w:val="30"/>
          <w:cs/>
        </w:rPr>
        <w:t xml:space="preserve">และมิถุนายน </w:t>
      </w:r>
      <w:r w:rsidRPr="00015422">
        <w:rPr>
          <w:rFonts w:ascii="Angsana New" w:hAnsi="Angsana New"/>
          <w:sz w:val="30"/>
          <w:szCs w:val="30"/>
        </w:rPr>
        <w:t>2566</w:t>
      </w:r>
      <w:r w:rsidRPr="00015422">
        <w:rPr>
          <w:rFonts w:ascii="Angsana New" w:hAnsi="Angsana New"/>
          <w:sz w:val="30"/>
          <w:szCs w:val="30"/>
          <w:cs/>
        </w:rPr>
        <w:t>ตามลำดับ</w:t>
      </w:r>
      <w:r w:rsidRPr="00015422">
        <w:rPr>
          <w:rFonts w:ascii="Angsana New" w:hAnsi="Angsana New"/>
          <w:sz w:val="30"/>
          <w:szCs w:val="30"/>
        </w:rPr>
        <w:t xml:space="preserve"> </w:t>
      </w:r>
      <w:r w:rsidRPr="00015422">
        <w:rPr>
          <w:rFonts w:ascii="Angsana New" w:hAnsi="Angsana New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:rsidR="002045EC" w:rsidRPr="001C7741" w:rsidRDefault="002045EC" w:rsidP="002045EC">
      <w:pPr>
        <w:rPr>
          <w:rFonts w:ascii="Angsana New" w:hAnsi="Angsana New"/>
          <w:sz w:val="30"/>
          <w:szCs w:val="30"/>
        </w:rPr>
      </w:pPr>
    </w:p>
    <w:p w:rsidR="00015422" w:rsidRPr="00653836" w:rsidRDefault="00015422" w:rsidP="00015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3836">
        <w:rPr>
          <w:rFonts w:ascii="Angsana New" w:hAnsi="Angsana New"/>
          <w:sz w:val="30"/>
          <w:szCs w:val="30"/>
          <w:cs/>
        </w:rPr>
        <w:t>บริษัทมีสัญญาจ้างเหมาบริการรักษาความปลอดภัยและป้องกันอัคคีภัยกับกิจการที่เกี่ยวข้องกันแห่งหนึ่ง เพื่อรับ</w:t>
      </w:r>
      <w:r w:rsidR="00BC0F6D">
        <w:rPr>
          <w:rFonts w:ascii="Angsana New" w:hAnsi="Angsana New"/>
          <w:sz w:val="30"/>
          <w:szCs w:val="30"/>
        </w:rPr>
        <w:t xml:space="preserve"> </w:t>
      </w:r>
      <w:r w:rsidRPr="00653836">
        <w:rPr>
          <w:rFonts w:ascii="Angsana New" w:hAnsi="Angsana New"/>
          <w:sz w:val="30"/>
          <w:szCs w:val="30"/>
          <w:cs/>
        </w:rPr>
        <w:t xml:space="preserve">บริการรักษาความปลอดภัยและป้องกันอัคคีภัยแก่ทรัพย์สิน พนักงานและผู้ที่มาติดต่อที่อยู่ในบริเวณพื้นที่ของบริษัทโดยสัญญามีระยะเวลา </w:t>
      </w:r>
      <w:r w:rsidRPr="00653836">
        <w:rPr>
          <w:rFonts w:ascii="Angsana New" w:hAnsi="Angsana New"/>
          <w:sz w:val="30"/>
          <w:szCs w:val="30"/>
        </w:rPr>
        <w:t xml:space="preserve">2 </w:t>
      </w:r>
      <w:r w:rsidRPr="00653836">
        <w:rPr>
          <w:rFonts w:ascii="Angsana New" w:hAnsi="Angsana New"/>
          <w:sz w:val="30"/>
          <w:szCs w:val="30"/>
          <w:cs/>
        </w:rPr>
        <w:t xml:space="preserve">ปี นับจากวันที่ที่มีผลบังคับตามที่ระบุไว้ในสัญญา และจะมีผลสิ้นสุดในเดือนธันวาคม </w:t>
      </w:r>
      <w:r w:rsidR="00681E72" w:rsidRPr="00653836">
        <w:rPr>
          <w:rFonts w:ascii="Angsana New" w:hAnsi="Angsana New"/>
          <w:sz w:val="30"/>
          <w:szCs w:val="30"/>
        </w:rPr>
        <w:t>256</w:t>
      </w:r>
      <w:r w:rsidR="00653836" w:rsidRPr="00653836">
        <w:rPr>
          <w:rFonts w:ascii="Angsana New" w:hAnsi="Angsana New" w:hint="cs"/>
          <w:sz w:val="30"/>
          <w:szCs w:val="30"/>
          <w:cs/>
        </w:rPr>
        <w:t>3</w:t>
      </w:r>
      <w:r w:rsidRPr="00653836">
        <w:rPr>
          <w:rFonts w:ascii="Angsana New" w:hAnsi="Angsana New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:rsidR="00736E09" w:rsidRPr="00653836" w:rsidRDefault="00736E09" w:rsidP="00204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36E09" w:rsidRPr="001C7741" w:rsidRDefault="00736E09" w:rsidP="00736E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3836">
        <w:rPr>
          <w:rFonts w:ascii="Angsana New" w:hAnsi="Angsana New"/>
          <w:sz w:val="30"/>
          <w:szCs w:val="30"/>
          <w:cs/>
        </w:rPr>
        <w:t>บริษัทมีสัญญาจ้างเหมา</w:t>
      </w:r>
      <w:r w:rsidR="008F3A46" w:rsidRPr="00653836">
        <w:rPr>
          <w:rFonts w:ascii="Angsana New" w:hAnsi="Angsana New"/>
          <w:sz w:val="30"/>
          <w:szCs w:val="30"/>
          <w:cs/>
        </w:rPr>
        <w:t>บริการพนักงานตรวจสอบความปลอดภัย</w:t>
      </w:r>
      <w:r w:rsidRPr="00653836">
        <w:rPr>
          <w:rFonts w:ascii="Angsana New" w:hAnsi="Angsana New"/>
          <w:sz w:val="30"/>
          <w:szCs w:val="30"/>
          <w:cs/>
        </w:rPr>
        <w:t>กับกิจการที่เกี่ยวข้องกันแห่งหนึ่ง เพื่อตรวจสอบความปลอดภัยในการทำงานในบริเวณพื้นที่บริษัทผู้รับบริการโดยสัญญามีระยะเวลา</w:t>
      </w:r>
      <w:r w:rsidR="008F3A46" w:rsidRPr="00653836">
        <w:rPr>
          <w:rFonts w:ascii="Angsana New" w:hAnsi="Angsana New"/>
          <w:sz w:val="30"/>
          <w:szCs w:val="30"/>
        </w:rPr>
        <w:t xml:space="preserve"> </w:t>
      </w:r>
      <w:r w:rsidR="00203C4A" w:rsidRPr="00653836">
        <w:rPr>
          <w:rFonts w:ascii="Angsana New" w:hAnsi="Angsana New"/>
          <w:sz w:val="30"/>
          <w:szCs w:val="30"/>
          <w:cs/>
        </w:rPr>
        <w:t>4</w:t>
      </w:r>
      <w:r w:rsidRPr="00653836">
        <w:rPr>
          <w:rFonts w:ascii="Angsana New" w:hAnsi="Angsana New"/>
          <w:sz w:val="30"/>
          <w:szCs w:val="30"/>
          <w:cs/>
        </w:rPr>
        <w:t xml:space="preserve"> ปีนับจากวันที่ที่มีผลบังคับ</w:t>
      </w:r>
      <w:r w:rsidRPr="00653836">
        <w:rPr>
          <w:rFonts w:ascii="Angsana New" w:hAnsi="Angsana New"/>
          <w:spacing w:val="-2"/>
          <w:sz w:val="30"/>
          <w:szCs w:val="30"/>
          <w:cs/>
        </w:rPr>
        <w:t>ตามที่ระบุไว้ในสัญญา และ</w:t>
      </w:r>
      <w:r w:rsidR="00681E72" w:rsidRPr="00653836">
        <w:rPr>
          <w:rFonts w:ascii="Angsana New" w:hAnsi="Angsana New"/>
          <w:spacing w:val="-2"/>
          <w:sz w:val="30"/>
          <w:szCs w:val="30"/>
          <w:cs/>
        </w:rPr>
        <w:t xml:space="preserve">จะมีผลสิ้นสุดในเดือนธันวาคม </w:t>
      </w:r>
      <w:r w:rsidR="00681E72" w:rsidRPr="00653836">
        <w:rPr>
          <w:rFonts w:ascii="Angsana New" w:hAnsi="Angsana New"/>
          <w:spacing w:val="-2"/>
          <w:sz w:val="30"/>
          <w:szCs w:val="30"/>
        </w:rPr>
        <w:t>256</w:t>
      </w:r>
      <w:r w:rsidR="00653836" w:rsidRPr="00653836">
        <w:rPr>
          <w:rFonts w:ascii="Angsana New" w:hAnsi="Angsana New" w:hint="cs"/>
          <w:spacing w:val="-2"/>
          <w:sz w:val="30"/>
          <w:szCs w:val="30"/>
          <w:cs/>
        </w:rPr>
        <w:t>3</w:t>
      </w:r>
      <w:r w:rsidRPr="00653836">
        <w:rPr>
          <w:rFonts w:ascii="Angsana New" w:hAnsi="Angsana New"/>
          <w:spacing w:val="-2"/>
          <w:sz w:val="30"/>
          <w:szCs w:val="30"/>
        </w:rPr>
        <w:t xml:space="preserve"> </w:t>
      </w:r>
      <w:r w:rsidRPr="00653836">
        <w:rPr>
          <w:rFonts w:ascii="Angsana New" w:hAnsi="Angsana New"/>
          <w:spacing w:val="-2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:rsidR="002045EC" w:rsidRPr="001C7741" w:rsidRDefault="002045EC" w:rsidP="002045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C7741">
        <w:rPr>
          <w:rFonts w:ascii="Angsana New" w:hAnsi="Angsana New"/>
          <w:spacing w:val="-4"/>
          <w:sz w:val="30"/>
          <w:szCs w:val="30"/>
          <w:cs/>
        </w:rPr>
        <w:lastRenderedPageBreak/>
        <w:t>บริษัทมีสัญญา</w:t>
      </w:r>
      <w:r w:rsidRPr="001C7741">
        <w:rPr>
          <w:rFonts w:ascii="Angsana New" w:hAnsi="Angsana New"/>
          <w:sz w:val="30"/>
          <w:szCs w:val="30"/>
          <w:cs/>
        </w:rPr>
        <w:t>บริหารจัดการควบคุมภาวะฉุกเฉินกับ</w:t>
      </w:r>
      <w:r w:rsidRPr="001C7741">
        <w:rPr>
          <w:rFonts w:ascii="Angsana New" w:hAnsi="Angsana New"/>
          <w:spacing w:val="-8"/>
          <w:sz w:val="30"/>
          <w:szCs w:val="30"/>
          <w:cs/>
        </w:rPr>
        <w:t>กิจการ</w:t>
      </w:r>
      <w:r w:rsidRPr="001C7741">
        <w:rPr>
          <w:rFonts w:ascii="Angsana New" w:hAnsi="Angsana New"/>
          <w:sz w:val="30"/>
          <w:szCs w:val="30"/>
          <w:cs/>
        </w:rPr>
        <w:t>ที่เกี่ยวข้องกันแห่งหนึ่ง ซึ่งจะให้บริการที่ปรึกษาและจัดฝึกอบรมด้านความปลอดภัย อาชีวอนามัยและสิ่งแวดล้อม และจัดตั้งศูนย์ควบคุมภาวะฉุกเฉิน โดยสัญญามีระยะเวลา 3 ปี</w:t>
      </w:r>
      <w:r w:rsidRPr="001C7741">
        <w:rPr>
          <w:rFonts w:ascii="Angsana New" w:hAnsi="Angsana New"/>
          <w:sz w:val="30"/>
          <w:szCs w:val="30"/>
        </w:rPr>
        <w:t xml:space="preserve"> </w:t>
      </w:r>
      <w:r w:rsidRPr="001C7741">
        <w:rPr>
          <w:rFonts w:ascii="Angsana New" w:hAnsi="Angsana New"/>
          <w:sz w:val="30"/>
          <w:szCs w:val="30"/>
          <w:cs/>
        </w:rPr>
        <w:t xml:space="preserve">นับแต่วันที่ที่มีผลบังคับตามที่ระบุไว้ในแต่ละสัญญา และจะมีผลสิ้นสุดในเดือนธันวาคม </w:t>
      </w:r>
      <w:r w:rsidRPr="001C7741">
        <w:rPr>
          <w:rFonts w:ascii="Angsana New" w:hAnsi="Angsana New"/>
          <w:sz w:val="30"/>
          <w:szCs w:val="30"/>
        </w:rPr>
        <w:t>256</w:t>
      </w:r>
      <w:r w:rsidR="00203C4A" w:rsidRPr="001C7741">
        <w:rPr>
          <w:rFonts w:ascii="Angsana New" w:hAnsi="Angsana New"/>
          <w:sz w:val="30"/>
          <w:szCs w:val="30"/>
        </w:rPr>
        <w:t>3</w:t>
      </w:r>
      <w:r w:rsidRPr="001C7741">
        <w:rPr>
          <w:rFonts w:ascii="Angsana New" w:hAnsi="Angsana New"/>
          <w:sz w:val="30"/>
          <w:szCs w:val="30"/>
        </w:rPr>
        <w:t xml:space="preserve"> </w:t>
      </w:r>
      <w:r w:rsidRPr="001C7741">
        <w:rPr>
          <w:rFonts w:ascii="Angsana New" w:hAnsi="Angsana New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:rsidR="007E2976" w:rsidRPr="001C7741" w:rsidRDefault="007E2976" w:rsidP="00EB2F0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7E2976" w:rsidRPr="001C7741" w:rsidRDefault="007E2976" w:rsidP="007E2976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C7741">
        <w:rPr>
          <w:rFonts w:ascii="Angsana New" w:hAnsi="Angsana New"/>
          <w:spacing w:val="-4"/>
          <w:sz w:val="30"/>
          <w:szCs w:val="30"/>
          <w:cs/>
        </w:rPr>
        <w:t>บริษัทมีสัญญาให้บริการบริหารจัดการปริมาณคงคลังเมท</w:t>
      </w:r>
      <w:proofErr w:type="spellStart"/>
      <w:r w:rsidRPr="001C7741">
        <w:rPr>
          <w:rFonts w:ascii="Angsana New" w:hAnsi="Angsana New"/>
          <w:spacing w:val="-4"/>
          <w:sz w:val="30"/>
          <w:szCs w:val="30"/>
          <w:cs/>
        </w:rPr>
        <w:t>ิล</w:t>
      </w:r>
      <w:proofErr w:type="spellEnd"/>
      <w:r w:rsidRPr="001C7741">
        <w:rPr>
          <w:rFonts w:ascii="Angsana New" w:hAnsi="Angsana New"/>
          <w:spacing w:val="-4"/>
          <w:sz w:val="30"/>
          <w:szCs w:val="30"/>
          <w:cs/>
        </w:rPr>
        <w:t xml:space="preserve">เอสเทอร์ส่วนเพิ่ม กับบริษัทใหญ่ลำดับสูงสุด โดยสัญญามีระยะเวลา </w:t>
      </w:r>
      <w:r w:rsidRPr="001C7741">
        <w:rPr>
          <w:rFonts w:ascii="Angsana New" w:hAnsi="Angsana New"/>
          <w:spacing w:val="-4"/>
          <w:sz w:val="30"/>
          <w:szCs w:val="30"/>
        </w:rPr>
        <w:t xml:space="preserve">5 </w:t>
      </w:r>
      <w:r w:rsidRPr="001C7741">
        <w:rPr>
          <w:rFonts w:ascii="Angsana New" w:hAnsi="Angsana New"/>
          <w:spacing w:val="-4"/>
          <w:sz w:val="30"/>
          <w:szCs w:val="30"/>
          <w:cs/>
        </w:rPr>
        <w:t xml:space="preserve">ปี นับจากวันที่ที่มีผลบังคับตามที่ระบุไว้ในสัญญา และจะมีผลสิ้นสุดเดือนมีนาคม </w:t>
      </w:r>
      <w:r w:rsidRPr="001C7741">
        <w:rPr>
          <w:rFonts w:ascii="Angsana New" w:hAnsi="Angsana New"/>
          <w:spacing w:val="-4"/>
          <w:sz w:val="30"/>
          <w:szCs w:val="30"/>
        </w:rPr>
        <w:t xml:space="preserve">2565 </w:t>
      </w:r>
      <w:r w:rsidRPr="001C7741">
        <w:rPr>
          <w:rFonts w:ascii="Angsana New" w:hAnsi="Angsana New"/>
          <w:spacing w:val="-4"/>
          <w:sz w:val="30"/>
          <w:szCs w:val="30"/>
          <w:cs/>
        </w:rPr>
        <w:t>และมีอัตราค่าบริการตามเงื่อนไขที่ระบุไว้ในสัญญา</w:t>
      </w:r>
    </w:p>
    <w:p w:rsidR="005540E6" w:rsidRDefault="005540E6" w:rsidP="007E2976">
      <w:pPr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</w:p>
    <w:p w:rsidR="00C65500" w:rsidRPr="001C7741" w:rsidRDefault="00C65500" w:rsidP="00C65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C774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</w:t>
      </w:r>
    </w:p>
    <w:p w:rsidR="00C65500" w:rsidRPr="001C7741" w:rsidRDefault="00C65500" w:rsidP="00FB285B">
      <w:pPr>
        <w:rPr>
          <w:rFonts w:ascii="Angsana New" w:hAnsi="Angsana New"/>
          <w:sz w:val="30"/>
          <w:szCs w:val="30"/>
        </w:rPr>
      </w:pPr>
    </w:p>
    <w:p w:rsidR="007E2976" w:rsidRPr="001C7741" w:rsidRDefault="007E2976" w:rsidP="007E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C7741">
        <w:rPr>
          <w:rFonts w:ascii="Angsana New" w:hAnsi="Angsana New"/>
          <w:spacing w:val="-4"/>
          <w:sz w:val="30"/>
          <w:szCs w:val="30"/>
          <w:cs/>
        </w:rPr>
        <w:t>กลุ่มบริษัทมีสัญญาเช่าที่ดินกับบริษัทใหญ่</w:t>
      </w:r>
      <w:r w:rsidRPr="001C7741">
        <w:rPr>
          <w:rFonts w:ascii="Angsana New" w:hAnsi="Angsana New"/>
          <w:spacing w:val="-4"/>
          <w:sz w:val="30"/>
          <w:szCs w:val="30"/>
        </w:rPr>
        <w:t xml:space="preserve"> </w:t>
      </w:r>
      <w:r w:rsidRPr="001C7741">
        <w:rPr>
          <w:rFonts w:ascii="Angsana New" w:hAnsi="Angsana New"/>
          <w:spacing w:val="-4"/>
          <w:sz w:val="30"/>
          <w:szCs w:val="30"/>
          <w:cs/>
        </w:rPr>
        <w:t>โดยสัญญามีระยะเวลา 30 ปี นับแต่วันที่ที่มีผลบังคับตามที่ระบุไว้ใน</w:t>
      </w:r>
      <w:r w:rsidRPr="001C7741">
        <w:rPr>
          <w:rFonts w:ascii="Angsana New" w:hAnsi="Angsana New"/>
          <w:spacing w:val="-4"/>
          <w:sz w:val="30"/>
          <w:szCs w:val="30"/>
        </w:rPr>
        <w:t xml:space="preserve">            </w:t>
      </w:r>
      <w:r w:rsidRPr="001C7741">
        <w:rPr>
          <w:rFonts w:ascii="Angsana New" w:hAnsi="Angsana New"/>
          <w:spacing w:val="-4"/>
          <w:sz w:val="30"/>
          <w:szCs w:val="30"/>
          <w:cs/>
        </w:rPr>
        <w:t>แต่ละสัญญา และจะมีผลสิ้นสุดในเดือนกรกฎาคม 2579 โดยมีอัตราค่าเช่าตามที่ระบุไว้ในสัญญา</w:t>
      </w:r>
      <w:r w:rsidRPr="001C7741">
        <w:rPr>
          <w:rFonts w:ascii="Angsana New" w:hAnsi="Angsana New"/>
          <w:spacing w:val="-4"/>
          <w:sz w:val="30"/>
          <w:szCs w:val="30"/>
        </w:rPr>
        <w:t xml:space="preserve"> </w:t>
      </w:r>
      <w:r w:rsidRPr="001C7741">
        <w:rPr>
          <w:rFonts w:ascii="Angsana New" w:hAnsi="Angsana New"/>
          <w:spacing w:val="-4"/>
          <w:sz w:val="30"/>
          <w:szCs w:val="30"/>
          <w:cs/>
        </w:rPr>
        <w:t>และสามารถขยายสัญญาต่อไปอีกเป็นระยะเวลา 20</w:t>
      </w:r>
      <w:r w:rsidRPr="001C7741">
        <w:rPr>
          <w:rFonts w:ascii="Angsana New" w:hAnsi="Angsana New"/>
          <w:spacing w:val="-4"/>
          <w:sz w:val="30"/>
          <w:szCs w:val="30"/>
        </w:rPr>
        <w:t xml:space="preserve"> </w:t>
      </w:r>
      <w:r w:rsidRPr="001C7741">
        <w:rPr>
          <w:rFonts w:ascii="Angsana New" w:hAnsi="Angsana New"/>
          <w:spacing w:val="-4"/>
          <w:sz w:val="30"/>
          <w:szCs w:val="30"/>
          <w:cs/>
        </w:rPr>
        <w:t xml:space="preserve">ปี โดยกำหนดให้มีการแจ้งไปยังผู้ให้เช่าอย่างเป็นลายลักษณ์อักษรเป็นเวลาล่วงหน้าไม่น้อยกว่า 1 ปีก่อนสิ้นสุดสัญญาเช่า </w:t>
      </w:r>
    </w:p>
    <w:p w:rsidR="001C7741" w:rsidRPr="001C7741" w:rsidRDefault="001C7741" w:rsidP="007E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015422" w:rsidRPr="00015422" w:rsidRDefault="00015422" w:rsidP="00015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015422">
        <w:rPr>
          <w:rFonts w:ascii="Angsana New" w:hAnsi="Angsana New"/>
          <w:spacing w:val="-4"/>
          <w:sz w:val="30"/>
          <w:szCs w:val="30"/>
          <w:cs/>
        </w:rPr>
        <w:t>บริษัทมีสัญญาเช่าพื้นที่และบริการสำนักงานกับกิจการที่เกี่ยวข้องกันแห่งหนึ่ง</w:t>
      </w:r>
      <w:r w:rsidRPr="00015422">
        <w:rPr>
          <w:rFonts w:ascii="Angsana New" w:hAnsi="Angsana New"/>
          <w:spacing w:val="-4"/>
          <w:sz w:val="30"/>
          <w:szCs w:val="30"/>
        </w:rPr>
        <w:t xml:space="preserve"> </w:t>
      </w:r>
      <w:r w:rsidRPr="00015422">
        <w:rPr>
          <w:rFonts w:ascii="Angsana New" w:hAnsi="Angsana New"/>
          <w:spacing w:val="-4"/>
          <w:sz w:val="30"/>
          <w:szCs w:val="30"/>
          <w:cs/>
        </w:rPr>
        <w:t xml:space="preserve">โดยสัญญามีระยะเวลา </w:t>
      </w:r>
      <w:r w:rsidRPr="00015422">
        <w:rPr>
          <w:rFonts w:ascii="Angsana New" w:hAnsi="Angsana New"/>
          <w:spacing w:val="-4"/>
          <w:sz w:val="30"/>
          <w:szCs w:val="30"/>
        </w:rPr>
        <w:t>3</w:t>
      </w:r>
      <w:r w:rsidRPr="00015422">
        <w:rPr>
          <w:rFonts w:ascii="Angsana New" w:hAnsi="Angsana New"/>
          <w:spacing w:val="-4"/>
          <w:sz w:val="30"/>
          <w:szCs w:val="30"/>
          <w:cs/>
        </w:rPr>
        <w:t xml:space="preserve"> ปี และจะมีผลสิ้นสุดในเดือนกันยายน </w:t>
      </w:r>
      <w:r w:rsidRPr="00015422">
        <w:rPr>
          <w:rFonts w:ascii="Angsana New" w:hAnsi="Angsana New"/>
          <w:spacing w:val="-4"/>
          <w:sz w:val="30"/>
          <w:szCs w:val="30"/>
        </w:rPr>
        <w:t>2564</w:t>
      </w:r>
      <w:r w:rsidRPr="00015422">
        <w:rPr>
          <w:rFonts w:ascii="Angsana New" w:hAnsi="Angsana New"/>
          <w:spacing w:val="-4"/>
          <w:sz w:val="30"/>
          <w:szCs w:val="30"/>
          <w:cs/>
        </w:rPr>
        <w:t xml:space="preserve"> โดยมีอัตราค่าเช่าและค่าบริการ และเงื่อนไขข้อผูกพันเป็นไปตามที่กำหนดในสัญญา</w:t>
      </w:r>
    </w:p>
    <w:p w:rsidR="00AD50B0" w:rsidRPr="001C7741" w:rsidRDefault="00AD50B0" w:rsidP="007E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1F1F1A" w:rsidRPr="001C7741" w:rsidRDefault="001F1F1A" w:rsidP="001F1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C7741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สัญญาเงินให้กู้ยืมและสัญญาเงินกู้ยืม</w:t>
      </w:r>
    </w:p>
    <w:p w:rsidR="00B92FA6" w:rsidRPr="001C7741" w:rsidRDefault="00B92FA6" w:rsidP="000431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15422" w:rsidRPr="00015422" w:rsidRDefault="00015422" w:rsidP="00015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15422">
        <w:rPr>
          <w:rFonts w:ascii="Angsana New" w:hAnsi="Angsana New" w:hint="cs"/>
          <w:sz w:val="30"/>
          <w:szCs w:val="30"/>
          <w:cs/>
        </w:rPr>
        <w:t>บริษัทมีสัญญาเงินกู้ยืมและเงินให้กู้ยืมระยะสั้น</w:t>
      </w:r>
      <w:r w:rsidRPr="00015422">
        <w:rPr>
          <w:rFonts w:ascii="Angsana New" w:hAnsi="Angsana New"/>
          <w:sz w:val="30"/>
          <w:szCs w:val="30"/>
          <w:cs/>
        </w:rPr>
        <w:t xml:space="preserve"> </w:t>
      </w:r>
      <w:r w:rsidRPr="00015422">
        <w:rPr>
          <w:rFonts w:ascii="Angsana New" w:hAnsi="Angsana New" w:hint="cs"/>
          <w:sz w:val="30"/>
          <w:szCs w:val="30"/>
          <w:cs/>
        </w:rPr>
        <w:t>ชนิดไม่ผูกพันและไม่มีหลักประกันกับบริษัทย่อย</w:t>
      </w:r>
      <w:r w:rsidRPr="00015422">
        <w:rPr>
          <w:rFonts w:ascii="Angsana New" w:hAnsi="Angsana New"/>
          <w:sz w:val="30"/>
          <w:szCs w:val="30"/>
          <w:cs/>
        </w:rPr>
        <w:t xml:space="preserve"> </w:t>
      </w:r>
      <w:r w:rsidRPr="00015422">
        <w:rPr>
          <w:rFonts w:ascii="Angsana New" w:hAnsi="Angsana New" w:hint="cs"/>
          <w:sz w:val="30"/>
          <w:szCs w:val="30"/>
          <w:cs/>
        </w:rPr>
        <w:t>เป็นวงเงินกู้ยืมและวงเงินให้กู้ยืมจำนวน</w:t>
      </w:r>
      <w:r w:rsidRPr="00015422">
        <w:rPr>
          <w:rFonts w:ascii="Angsana New" w:hAnsi="Angsana New"/>
          <w:sz w:val="30"/>
          <w:szCs w:val="30"/>
          <w:cs/>
        </w:rPr>
        <w:t xml:space="preserve"> </w:t>
      </w:r>
      <w:r w:rsidRPr="00015422">
        <w:rPr>
          <w:rFonts w:ascii="Angsana New" w:hAnsi="Angsana New"/>
          <w:sz w:val="30"/>
          <w:szCs w:val="30"/>
        </w:rPr>
        <w:t>500</w:t>
      </w:r>
      <w:r w:rsidRPr="00015422">
        <w:rPr>
          <w:rFonts w:ascii="Angsana New" w:hAnsi="Angsana New"/>
          <w:sz w:val="30"/>
          <w:szCs w:val="30"/>
          <w:cs/>
        </w:rPr>
        <w:t xml:space="preserve"> </w:t>
      </w:r>
      <w:r w:rsidRPr="00015422">
        <w:rPr>
          <w:rFonts w:ascii="Angsana New" w:hAnsi="Angsana New" w:hint="cs"/>
          <w:sz w:val="30"/>
          <w:szCs w:val="30"/>
          <w:cs/>
        </w:rPr>
        <w:t>ล้านบาท</w:t>
      </w:r>
      <w:r w:rsidRPr="00015422">
        <w:rPr>
          <w:rFonts w:ascii="Angsana New" w:hAnsi="Angsana New"/>
          <w:sz w:val="30"/>
          <w:szCs w:val="30"/>
          <w:cs/>
        </w:rPr>
        <w:t xml:space="preserve"> </w:t>
      </w:r>
      <w:r w:rsidRPr="00015422">
        <w:rPr>
          <w:rFonts w:ascii="Angsana New" w:hAnsi="Angsana New" w:hint="cs"/>
          <w:sz w:val="30"/>
          <w:szCs w:val="30"/>
          <w:cs/>
        </w:rPr>
        <w:t>และ</w:t>
      </w:r>
      <w:r w:rsidRPr="00015422">
        <w:rPr>
          <w:rFonts w:ascii="Angsana New" w:hAnsi="Angsana New"/>
          <w:sz w:val="30"/>
          <w:szCs w:val="30"/>
          <w:cs/>
        </w:rPr>
        <w:t xml:space="preserve"> </w:t>
      </w:r>
      <w:r w:rsidRPr="00015422">
        <w:rPr>
          <w:rFonts w:ascii="Angsana New" w:hAnsi="Angsana New"/>
          <w:sz w:val="30"/>
          <w:szCs w:val="30"/>
        </w:rPr>
        <w:t>200</w:t>
      </w:r>
      <w:r w:rsidRPr="00015422">
        <w:rPr>
          <w:rFonts w:ascii="Angsana New" w:hAnsi="Angsana New"/>
          <w:sz w:val="30"/>
          <w:szCs w:val="30"/>
          <w:cs/>
        </w:rPr>
        <w:t xml:space="preserve"> </w:t>
      </w:r>
      <w:r w:rsidRPr="00015422">
        <w:rPr>
          <w:rFonts w:ascii="Angsana New" w:hAnsi="Angsana New" w:hint="cs"/>
          <w:sz w:val="30"/>
          <w:szCs w:val="30"/>
          <w:cs/>
        </w:rPr>
        <w:t>ล้านบาท</w:t>
      </w:r>
      <w:r w:rsidRPr="00015422">
        <w:rPr>
          <w:rFonts w:ascii="Angsana New" w:hAnsi="Angsana New"/>
          <w:sz w:val="30"/>
          <w:szCs w:val="30"/>
          <w:cs/>
        </w:rPr>
        <w:t xml:space="preserve"> </w:t>
      </w:r>
      <w:r w:rsidRPr="00015422">
        <w:rPr>
          <w:rFonts w:ascii="Angsana New" w:hAnsi="Angsana New" w:hint="cs"/>
          <w:sz w:val="30"/>
          <w:szCs w:val="30"/>
          <w:cs/>
        </w:rPr>
        <w:t>ตามลำดับ</w:t>
      </w:r>
      <w:r w:rsidRPr="00015422">
        <w:rPr>
          <w:rFonts w:ascii="Angsana New" w:hAnsi="Angsana New"/>
          <w:sz w:val="30"/>
          <w:szCs w:val="30"/>
          <w:cs/>
        </w:rPr>
        <w:t xml:space="preserve"> </w:t>
      </w:r>
      <w:r w:rsidRPr="00015422">
        <w:rPr>
          <w:rFonts w:ascii="Angsana New" w:hAnsi="Angsana New" w:hint="cs"/>
          <w:sz w:val="30"/>
          <w:szCs w:val="30"/>
          <w:cs/>
        </w:rPr>
        <w:t>โดยสัญญามีระยะเวลา</w:t>
      </w:r>
      <w:r w:rsidRPr="00015422">
        <w:rPr>
          <w:rFonts w:ascii="Angsana New" w:hAnsi="Angsana New"/>
          <w:sz w:val="30"/>
          <w:szCs w:val="30"/>
          <w:cs/>
        </w:rPr>
        <w:t xml:space="preserve"> </w:t>
      </w:r>
      <w:r w:rsidRPr="00015422">
        <w:rPr>
          <w:rFonts w:ascii="Angsana New" w:hAnsi="Angsana New"/>
          <w:sz w:val="30"/>
          <w:szCs w:val="30"/>
        </w:rPr>
        <w:t>3</w:t>
      </w:r>
      <w:r w:rsidRPr="00015422">
        <w:rPr>
          <w:rFonts w:ascii="Angsana New" w:hAnsi="Angsana New"/>
          <w:sz w:val="30"/>
          <w:szCs w:val="30"/>
          <w:cs/>
        </w:rPr>
        <w:t xml:space="preserve"> </w:t>
      </w:r>
      <w:r w:rsidRPr="00015422">
        <w:rPr>
          <w:rFonts w:ascii="Angsana New" w:hAnsi="Angsana New" w:hint="cs"/>
          <w:sz w:val="30"/>
          <w:szCs w:val="30"/>
          <w:cs/>
        </w:rPr>
        <w:t>ปี</w:t>
      </w:r>
      <w:r w:rsidRPr="00015422">
        <w:rPr>
          <w:rFonts w:ascii="Angsana New" w:hAnsi="Angsana New"/>
          <w:sz w:val="30"/>
          <w:szCs w:val="30"/>
          <w:cs/>
        </w:rPr>
        <w:t xml:space="preserve"> </w:t>
      </w:r>
      <w:r w:rsidRPr="00015422">
        <w:rPr>
          <w:rFonts w:ascii="Angsana New" w:hAnsi="Angsana New" w:hint="cs"/>
          <w:sz w:val="30"/>
          <w:szCs w:val="30"/>
          <w:cs/>
        </w:rPr>
        <w:t>และจะมีผลสิ้นสุดในเดือนธันวาคม</w:t>
      </w:r>
      <w:r w:rsidRPr="00015422">
        <w:rPr>
          <w:rFonts w:ascii="Angsana New" w:hAnsi="Angsana New"/>
          <w:sz w:val="30"/>
          <w:szCs w:val="30"/>
          <w:cs/>
        </w:rPr>
        <w:t xml:space="preserve"> </w:t>
      </w:r>
      <w:r w:rsidRPr="00015422">
        <w:rPr>
          <w:rFonts w:ascii="Angsana New" w:hAnsi="Angsana New"/>
          <w:sz w:val="30"/>
          <w:szCs w:val="30"/>
        </w:rPr>
        <w:t>2563</w:t>
      </w:r>
      <w:r w:rsidRPr="00015422">
        <w:rPr>
          <w:rFonts w:ascii="Angsana New" w:hAnsi="Angsana New"/>
          <w:sz w:val="30"/>
          <w:szCs w:val="30"/>
          <w:cs/>
        </w:rPr>
        <w:t xml:space="preserve"> </w:t>
      </w:r>
      <w:r w:rsidRPr="00015422">
        <w:rPr>
          <w:rFonts w:ascii="Angsana New" w:hAnsi="Angsana New" w:hint="cs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015422">
        <w:rPr>
          <w:rFonts w:ascii="Angsana New" w:hAnsi="Angsana New"/>
          <w:sz w:val="30"/>
          <w:szCs w:val="30"/>
          <w:cs/>
        </w:rPr>
        <w:t xml:space="preserve"> </w:t>
      </w:r>
      <w:r w:rsidRPr="00015422">
        <w:rPr>
          <w:rFonts w:ascii="Angsana New" w:hAnsi="Angsana New" w:hint="cs"/>
          <w:sz w:val="30"/>
          <w:szCs w:val="30"/>
          <w:cs/>
        </w:rPr>
        <w:t>โดยใช้อัตราดอกเบี้ยเงินกู้ยืมระยะสั้น</w:t>
      </w:r>
      <w:r w:rsidRPr="00015422">
        <w:rPr>
          <w:rFonts w:ascii="Angsana New" w:hAnsi="Angsana New"/>
          <w:sz w:val="30"/>
          <w:szCs w:val="30"/>
          <w:cs/>
        </w:rPr>
        <w:t xml:space="preserve"> </w:t>
      </w:r>
      <w:r w:rsidRPr="00015422">
        <w:rPr>
          <w:rFonts w:ascii="Angsana New" w:hAnsi="Angsana New"/>
          <w:sz w:val="30"/>
          <w:szCs w:val="30"/>
        </w:rPr>
        <w:t xml:space="preserve">BIBOR </w:t>
      </w:r>
      <w:r w:rsidRPr="00015422">
        <w:rPr>
          <w:rFonts w:ascii="Angsana New" w:hAnsi="Angsana New" w:hint="cs"/>
          <w:sz w:val="30"/>
          <w:szCs w:val="30"/>
          <w:cs/>
        </w:rPr>
        <w:t>บวกส่วนต่างอัตราดอกเบี้ย</w:t>
      </w:r>
    </w:p>
    <w:p w:rsidR="006D6765" w:rsidRDefault="006D6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356E48" w:rsidRDefault="0035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  <w:lang w:val="en-GB"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:rsidR="003057D6" w:rsidRPr="004F49B8" w:rsidRDefault="003057D6" w:rsidP="007210D9">
      <w:pPr>
        <w:pStyle w:val="block"/>
        <w:numPr>
          <w:ilvl w:val="0"/>
          <w:numId w:val="25"/>
        </w:numPr>
        <w:tabs>
          <w:tab w:val="clear" w:pos="518"/>
        </w:tabs>
        <w:spacing w:after="0"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4F49B8">
        <w:rPr>
          <w:rFonts w:ascii="Angsana New" w:hAnsi="Angsana New"/>
          <w:bCs/>
          <w:sz w:val="30"/>
          <w:szCs w:val="30"/>
          <w:cs/>
          <w:lang w:bidi="th-TH"/>
        </w:rPr>
        <w:lastRenderedPageBreak/>
        <w:t>เงินสดและ</w:t>
      </w:r>
      <w:r w:rsidR="00EA6FA6" w:rsidRPr="004F49B8">
        <w:rPr>
          <w:rFonts w:ascii="Angsana New" w:hAnsi="Angsana New"/>
          <w:bCs/>
          <w:sz w:val="30"/>
          <w:szCs w:val="30"/>
          <w:cs/>
          <w:lang w:bidi="th-TH"/>
        </w:rPr>
        <w:t>รายการเทียบเท่าเงินสด</w:t>
      </w:r>
    </w:p>
    <w:p w:rsidR="005C52AC" w:rsidRPr="004F49B8" w:rsidRDefault="005C52AC" w:rsidP="00255006">
      <w:pPr>
        <w:pStyle w:val="block"/>
        <w:spacing w:after="0" w:line="240" w:lineRule="auto"/>
        <w:ind w:left="0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3"/>
        <w:gridCol w:w="899"/>
        <w:gridCol w:w="1081"/>
        <w:gridCol w:w="269"/>
        <w:gridCol w:w="979"/>
        <w:gridCol w:w="271"/>
        <w:gridCol w:w="990"/>
        <w:gridCol w:w="271"/>
        <w:gridCol w:w="1077"/>
      </w:tblGrid>
      <w:tr w:rsidR="005540E6" w:rsidRPr="004F49B8" w:rsidTr="004A5B96">
        <w:trPr>
          <w:tblHeader/>
        </w:trPr>
        <w:tc>
          <w:tcPr>
            <w:tcW w:w="1852" w:type="pct"/>
          </w:tcPr>
          <w:p w:rsidR="005540E6" w:rsidRPr="004F49B8" w:rsidRDefault="005540E6" w:rsidP="00BE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Cs/>
                <w:sz w:val="30"/>
                <w:szCs w:val="30"/>
              </w:rPr>
              <w:tab/>
            </w:r>
          </w:p>
        </w:tc>
        <w:tc>
          <w:tcPr>
            <w:tcW w:w="485" w:type="pct"/>
            <w:shd w:val="clear" w:color="auto" w:fill="auto"/>
          </w:tcPr>
          <w:p w:rsidR="005540E6" w:rsidRPr="004F49B8" w:rsidRDefault="005540E6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56" w:type="pct"/>
            <w:gridSpan w:val="3"/>
          </w:tcPr>
          <w:p w:rsidR="005540E6" w:rsidRPr="004F49B8" w:rsidRDefault="005540E6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5540E6" w:rsidRPr="004F49B8" w:rsidRDefault="005540E6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pct"/>
            <w:gridSpan w:val="3"/>
          </w:tcPr>
          <w:p w:rsidR="005540E6" w:rsidRPr="004F49B8" w:rsidRDefault="005540E6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4A5B96" w:rsidRPr="004F49B8" w:rsidTr="004A5B96">
        <w:trPr>
          <w:tblHeader/>
        </w:trPr>
        <w:tc>
          <w:tcPr>
            <w:tcW w:w="1852" w:type="pct"/>
          </w:tcPr>
          <w:p w:rsidR="005540E6" w:rsidRPr="004F49B8" w:rsidRDefault="005540E6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" w:type="pct"/>
            <w:shd w:val="clear" w:color="auto" w:fill="auto"/>
          </w:tcPr>
          <w:p w:rsidR="005540E6" w:rsidRPr="004F49B8" w:rsidRDefault="005540E6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:rsidR="005540E6" w:rsidRPr="004F49B8" w:rsidRDefault="005540E6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:rsidR="005540E6" w:rsidRPr="004F49B8" w:rsidRDefault="005540E6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5540E6" w:rsidRPr="004F49B8" w:rsidRDefault="005540E6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  <w:shd w:val="clear" w:color="auto" w:fill="auto"/>
          </w:tcPr>
          <w:p w:rsidR="005540E6" w:rsidRPr="004F49B8" w:rsidRDefault="005540E6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5540E6" w:rsidRPr="004F49B8" w:rsidRDefault="005540E6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5540E6" w:rsidRPr="004F49B8" w:rsidRDefault="005540E6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5540E6" w:rsidRPr="004F49B8" w:rsidRDefault="005540E6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5540E6" w:rsidRPr="004F49B8" w:rsidTr="004A5B96">
        <w:trPr>
          <w:tblHeader/>
        </w:trPr>
        <w:tc>
          <w:tcPr>
            <w:tcW w:w="1852" w:type="pct"/>
          </w:tcPr>
          <w:p w:rsidR="005540E6" w:rsidRPr="004F49B8" w:rsidRDefault="005540E6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5" w:type="pct"/>
            <w:shd w:val="clear" w:color="auto" w:fill="auto"/>
          </w:tcPr>
          <w:p w:rsidR="005540E6" w:rsidRPr="004F49B8" w:rsidRDefault="005540E6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63" w:type="pct"/>
            <w:gridSpan w:val="7"/>
          </w:tcPr>
          <w:p w:rsidR="005540E6" w:rsidRPr="004F49B8" w:rsidRDefault="005540E6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5B96" w:rsidRPr="004F49B8" w:rsidTr="004A5B96">
        <w:tc>
          <w:tcPr>
            <w:tcW w:w="1852" w:type="pct"/>
          </w:tcPr>
          <w:p w:rsidR="005540E6" w:rsidRPr="004F49B8" w:rsidRDefault="005540E6" w:rsidP="005540E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485" w:type="pct"/>
            <w:shd w:val="clear" w:color="auto" w:fill="auto"/>
          </w:tcPr>
          <w:p w:rsidR="005540E6" w:rsidRPr="004F49B8" w:rsidRDefault="005540E6" w:rsidP="00554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1,501</w:t>
            </w:r>
          </w:p>
        </w:tc>
        <w:tc>
          <w:tcPr>
            <w:tcW w:w="145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F49B8">
              <w:rPr>
                <w:rFonts w:ascii="Angsana New" w:hAnsi="Angsana New"/>
                <w:sz w:val="30"/>
                <w:szCs w:val="30"/>
                <w:lang w:eastAsia="zh-CN"/>
              </w:rPr>
              <w:t>2,189</w:t>
            </w:r>
          </w:p>
        </w:tc>
        <w:tc>
          <w:tcPr>
            <w:tcW w:w="146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1,24</w:t>
            </w:r>
            <w:r w:rsidR="008B2D1D">
              <w:rPr>
                <w:rFonts w:ascii="Angsana New" w:hAnsi="Angsana New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46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F49B8">
              <w:rPr>
                <w:rFonts w:ascii="Angsana New" w:hAnsi="Angsana New"/>
                <w:sz w:val="30"/>
                <w:szCs w:val="30"/>
                <w:lang w:eastAsia="zh-CN"/>
              </w:rPr>
              <w:t>1,</w:t>
            </w:r>
            <w:r w:rsidR="00302922">
              <w:rPr>
                <w:rFonts w:ascii="Angsana New" w:hAnsi="Angsana New"/>
                <w:sz w:val="30"/>
                <w:szCs w:val="30"/>
                <w:lang w:eastAsia="zh-CN"/>
              </w:rPr>
              <w:t>938</w:t>
            </w:r>
          </w:p>
        </w:tc>
      </w:tr>
      <w:tr w:rsidR="004A5B96" w:rsidRPr="004F49B8" w:rsidTr="004A5B96">
        <w:tc>
          <w:tcPr>
            <w:tcW w:w="1852" w:type="pct"/>
          </w:tcPr>
          <w:p w:rsidR="005540E6" w:rsidRPr="004F49B8" w:rsidRDefault="005540E6" w:rsidP="005540E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เงินฝากธนาคารเงินตราต่างประเทศ</w:t>
            </w:r>
          </w:p>
        </w:tc>
        <w:tc>
          <w:tcPr>
            <w:tcW w:w="485" w:type="pct"/>
            <w:shd w:val="clear" w:color="auto" w:fill="auto"/>
          </w:tcPr>
          <w:p w:rsidR="005540E6" w:rsidRPr="004F49B8" w:rsidRDefault="005540E6" w:rsidP="00554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145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146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A5B96" w:rsidRPr="004F49B8" w:rsidTr="004A5B96">
        <w:tc>
          <w:tcPr>
            <w:tcW w:w="1852" w:type="pct"/>
          </w:tcPr>
          <w:p w:rsidR="005540E6" w:rsidRPr="004F49B8" w:rsidRDefault="005540E6" w:rsidP="005540E6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485" w:type="pct"/>
            <w:shd w:val="clear" w:color="auto" w:fill="auto"/>
          </w:tcPr>
          <w:p w:rsidR="005540E6" w:rsidRPr="004F49B8" w:rsidRDefault="005540E6" w:rsidP="00554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5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6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5540E6" w:rsidRPr="004F49B8" w:rsidRDefault="005540E6" w:rsidP="005540E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5B96" w:rsidRPr="004F49B8" w:rsidTr="004A5B96">
        <w:tc>
          <w:tcPr>
            <w:tcW w:w="1852" w:type="pct"/>
          </w:tcPr>
          <w:p w:rsidR="005540E6" w:rsidRPr="004F49B8" w:rsidRDefault="00187F1E" w:rsidP="00187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trike/>
                <w:color w:val="FF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5" w:type="pct"/>
            <w:shd w:val="clear" w:color="auto" w:fill="auto"/>
          </w:tcPr>
          <w:p w:rsidR="005540E6" w:rsidRPr="004F49B8" w:rsidRDefault="005540E6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5540E6" w:rsidRPr="004F49B8" w:rsidRDefault="005540E6" w:rsidP="00BE53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2,387</w:t>
            </w:r>
          </w:p>
        </w:tc>
        <w:tc>
          <w:tcPr>
            <w:tcW w:w="145" w:type="pct"/>
          </w:tcPr>
          <w:p w:rsidR="005540E6" w:rsidRPr="004F49B8" w:rsidRDefault="005540E6" w:rsidP="00BE53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:rsidR="005540E6" w:rsidRPr="004F49B8" w:rsidRDefault="005540E6" w:rsidP="00BE53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2,422</w:t>
            </w:r>
          </w:p>
        </w:tc>
        <w:tc>
          <w:tcPr>
            <w:tcW w:w="146" w:type="pct"/>
          </w:tcPr>
          <w:p w:rsidR="005540E6" w:rsidRPr="004F49B8" w:rsidRDefault="005540E6" w:rsidP="00BE53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5540E6" w:rsidRPr="004F49B8" w:rsidRDefault="005540E6" w:rsidP="00BE53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1,575</w:t>
            </w:r>
          </w:p>
        </w:tc>
        <w:tc>
          <w:tcPr>
            <w:tcW w:w="146" w:type="pct"/>
          </w:tcPr>
          <w:p w:rsidR="005540E6" w:rsidRPr="004F49B8" w:rsidRDefault="005540E6" w:rsidP="00BE53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5540E6" w:rsidRPr="004F49B8" w:rsidRDefault="005540E6" w:rsidP="00BE53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1,946</w:t>
            </w:r>
          </w:p>
        </w:tc>
      </w:tr>
    </w:tbl>
    <w:p w:rsidR="005540E6" w:rsidRDefault="005540E6" w:rsidP="00C24658">
      <w:pPr>
        <w:pStyle w:val="block"/>
        <w:spacing w:after="0" w:line="240" w:lineRule="auto"/>
        <w:ind w:left="518"/>
        <w:jc w:val="both"/>
        <w:rPr>
          <w:rFonts w:ascii="Angsana New" w:hAnsi="Angsana New"/>
          <w:bCs/>
          <w:sz w:val="30"/>
          <w:szCs w:val="30"/>
        </w:rPr>
      </w:pPr>
    </w:p>
    <w:p w:rsidR="00932AC9" w:rsidRPr="004F49B8" w:rsidRDefault="00560EBB" w:rsidP="001C7741">
      <w:pPr>
        <w:pStyle w:val="block"/>
        <w:numPr>
          <w:ilvl w:val="0"/>
          <w:numId w:val="25"/>
        </w:numPr>
        <w:tabs>
          <w:tab w:val="clear" w:pos="518"/>
        </w:tabs>
        <w:spacing w:after="0" w:line="240" w:lineRule="auto"/>
        <w:ind w:left="540" w:hanging="540"/>
        <w:jc w:val="both"/>
        <w:rPr>
          <w:rFonts w:ascii="Angsana New" w:hAnsi="Angsana New"/>
          <w:bCs/>
          <w:sz w:val="30"/>
          <w:szCs w:val="30"/>
          <w:lang w:bidi="th-TH"/>
        </w:rPr>
      </w:pPr>
      <w:r w:rsidRPr="004F49B8">
        <w:rPr>
          <w:rFonts w:ascii="Angsana New" w:hAnsi="Angsana New"/>
          <w:bCs/>
          <w:sz w:val="30"/>
          <w:szCs w:val="30"/>
          <w:cs/>
          <w:lang w:bidi="th-TH"/>
        </w:rPr>
        <w:t>ลูกหนี้การค้า</w:t>
      </w:r>
    </w:p>
    <w:p w:rsidR="001C7741" w:rsidRPr="005540E6" w:rsidRDefault="001C7741" w:rsidP="001C7741">
      <w:pPr>
        <w:pStyle w:val="block"/>
        <w:spacing w:after="0" w:line="240" w:lineRule="auto"/>
        <w:ind w:left="540"/>
        <w:jc w:val="both"/>
        <w:rPr>
          <w:rFonts w:ascii="Angsana New" w:hAnsi="Angsana New"/>
          <w:bCs/>
          <w:sz w:val="20"/>
          <w:lang w:bidi="th-TH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84"/>
        <w:gridCol w:w="936"/>
        <w:gridCol w:w="1081"/>
        <w:gridCol w:w="271"/>
        <w:gridCol w:w="992"/>
        <w:gridCol w:w="271"/>
        <w:gridCol w:w="990"/>
        <w:gridCol w:w="269"/>
        <w:gridCol w:w="1077"/>
      </w:tblGrid>
      <w:tr w:rsidR="004A5B96" w:rsidRPr="004F49B8" w:rsidTr="004A5B96">
        <w:trPr>
          <w:tblHeader/>
        </w:trPr>
        <w:tc>
          <w:tcPr>
            <w:tcW w:w="1825" w:type="pct"/>
          </w:tcPr>
          <w:p w:rsidR="00A126EB" w:rsidRPr="004F49B8" w:rsidRDefault="00560EBB" w:rsidP="0025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4F49B8">
              <w:rPr>
                <w:rFonts w:ascii="Angsana New" w:hAnsi="Angsana New"/>
                <w:bCs/>
                <w:sz w:val="30"/>
                <w:szCs w:val="30"/>
              </w:rPr>
              <w:tab/>
            </w:r>
          </w:p>
        </w:tc>
        <w:tc>
          <w:tcPr>
            <w:tcW w:w="505" w:type="pct"/>
            <w:shd w:val="clear" w:color="auto" w:fill="auto"/>
          </w:tcPr>
          <w:p w:rsidR="00A126EB" w:rsidRPr="004F49B8" w:rsidRDefault="00A126EB" w:rsidP="00255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:rsidR="00A126EB" w:rsidRPr="004F49B8" w:rsidRDefault="00A126EB" w:rsidP="00255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:rsidR="00A126EB" w:rsidRPr="004F49B8" w:rsidRDefault="00A126EB" w:rsidP="00255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pct"/>
            <w:gridSpan w:val="3"/>
          </w:tcPr>
          <w:p w:rsidR="00A126EB" w:rsidRPr="004F49B8" w:rsidRDefault="00A126EB" w:rsidP="00255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4A5B96" w:rsidRPr="004F49B8" w:rsidTr="004A5B96">
        <w:trPr>
          <w:tblHeader/>
        </w:trPr>
        <w:tc>
          <w:tcPr>
            <w:tcW w:w="1825" w:type="pct"/>
          </w:tcPr>
          <w:p w:rsidR="004A5B96" w:rsidRPr="004F49B8" w:rsidRDefault="004A5B96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4A5B96" w:rsidRPr="004F49B8" w:rsidRDefault="004A5B96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3" w:type="pct"/>
            <w:shd w:val="clear" w:color="auto" w:fill="auto"/>
          </w:tcPr>
          <w:p w:rsidR="004A5B96" w:rsidRPr="004F49B8" w:rsidRDefault="004A5B96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</w:tcPr>
          <w:p w:rsidR="004A5B96" w:rsidRPr="004F49B8" w:rsidRDefault="004A5B96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:rsidR="004A5B96" w:rsidRPr="004F49B8" w:rsidRDefault="004A5B96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" w:type="pct"/>
            <w:shd w:val="clear" w:color="auto" w:fill="auto"/>
          </w:tcPr>
          <w:p w:rsidR="004A5B96" w:rsidRPr="004F49B8" w:rsidRDefault="004A5B96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:rsidR="004A5B96" w:rsidRPr="004F49B8" w:rsidRDefault="004A5B96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5" w:type="pct"/>
            <w:shd w:val="clear" w:color="auto" w:fill="auto"/>
          </w:tcPr>
          <w:p w:rsidR="004A5B96" w:rsidRPr="004F49B8" w:rsidRDefault="004A5B96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4A5B96" w:rsidRPr="004F49B8" w:rsidRDefault="004A5B96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2209E" w:rsidRPr="004F49B8" w:rsidTr="004A5B96">
        <w:trPr>
          <w:tblHeader/>
        </w:trPr>
        <w:tc>
          <w:tcPr>
            <w:tcW w:w="1825" w:type="pct"/>
          </w:tcPr>
          <w:p w:rsidR="0032209E" w:rsidRPr="004F49B8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32209E" w:rsidRPr="004F49B8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70" w:type="pct"/>
            <w:gridSpan w:val="7"/>
          </w:tcPr>
          <w:p w:rsidR="0032209E" w:rsidRPr="004F49B8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5B96" w:rsidRPr="004F49B8" w:rsidTr="004A5B96">
        <w:tc>
          <w:tcPr>
            <w:tcW w:w="1825" w:type="pct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05" w:type="pct"/>
            <w:shd w:val="clear" w:color="auto" w:fill="auto"/>
          </w:tcPr>
          <w:p w:rsidR="00015422" w:rsidRPr="004F49B8" w:rsidRDefault="002C574A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83" w:type="pct"/>
          </w:tcPr>
          <w:p w:rsidR="00015422" w:rsidRPr="004F49B8" w:rsidRDefault="00681E7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146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146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</w:tcPr>
          <w:p w:rsidR="00015422" w:rsidRPr="004F49B8" w:rsidRDefault="00681E72" w:rsidP="00E07DF2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1,24</w:t>
            </w:r>
            <w:r w:rsidR="00E07DF2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1</w:t>
            </w:r>
          </w:p>
        </w:tc>
        <w:tc>
          <w:tcPr>
            <w:tcW w:w="145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F49B8">
              <w:rPr>
                <w:rFonts w:ascii="Angsana New" w:hAnsi="Angsana New"/>
                <w:sz w:val="30"/>
                <w:szCs w:val="30"/>
                <w:lang w:eastAsia="zh-CN"/>
              </w:rPr>
              <w:t>1,735</w:t>
            </w:r>
          </w:p>
        </w:tc>
      </w:tr>
      <w:tr w:rsidR="004A5B96" w:rsidRPr="004F49B8" w:rsidTr="004A5B96">
        <w:tc>
          <w:tcPr>
            <w:tcW w:w="1825" w:type="pct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05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015422" w:rsidRPr="004F49B8" w:rsidRDefault="00681E7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146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146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015422" w:rsidRPr="004F49B8" w:rsidRDefault="00681E7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45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248</w:t>
            </w:r>
          </w:p>
        </w:tc>
      </w:tr>
      <w:tr w:rsidR="004A5B96" w:rsidRPr="004F49B8" w:rsidTr="004A5B96">
        <w:tc>
          <w:tcPr>
            <w:tcW w:w="1825" w:type="pct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05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015422" w:rsidRPr="004F49B8" w:rsidRDefault="00681E7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1,247</w:t>
            </w:r>
          </w:p>
        </w:tc>
        <w:tc>
          <w:tcPr>
            <w:tcW w:w="146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1,842</w:t>
            </w:r>
          </w:p>
        </w:tc>
        <w:tc>
          <w:tcPr>
            <w:tcW w:w="146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</w:tcBorders>
          </w:tcPr>
          <w:p w:rsidR="00015422" w:rsidRPr="004F49B8" w:rsidRDefault="00681E72" w:rsidP="00E07DF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</w:t>
            </w:r>
            <w:r w:rsidR="00E07DF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</w:tr>
      <w:tr w:rsidR="004A5B96" w:rsidRPr="004F49B8" w:rsidTr="004A5B96">
        <w:tc>
          <w:tcPr>
            <w:tcW w:w="1825" w:type="pct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F49B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05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015422" w:rsidRPr="004F49B8" w:rsidRDefault="00681E7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:rsidR="00015422" w:rsidRPr="004F49B8" w:rsidRDefault="00681E72" w:rsidP="0001542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A5B96" w:rsidRPr="004F49B8" w:rsidTr="004A5B96">
        <w:tc>
          <w:tcPr>
            <w:tcW w:w="1825" w:type="pct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8"/>
              <w:rPr>
                <w:rFonts w:ascii="Angsana New" w:hAnsi="Angsana New"/>
                <w:b/>
                <w:bCs/>
                <w:strike/>
                <w:color w:val="FF0000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05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4F49B8" w:rsidRDefault="00681E7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1,247</w:t>
            </w:r>
          </w:p>
        </w:tc>
        <w:tc>
          <w:tcPr>
            <w:tcW w:w="146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1,842</w:t>
            </w:r>
          </w:p>
        </w:tc>
        <w:tc>
          <w:tcPr>
            <w:tcW w:w="146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4F49B8" w:rsidRDefault="00681E72" w:rsidP="00E07DF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</w:t>
            </w:r>
            <w:r w:rsidR="00E07D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5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1,983</w:t>
            </w:r>
          </w:p>
        </w:tc>
      </w:tr>
      <w:tr w:rsidR="004A5B96" w:rsidRPr="005540E6" w:rsidTr="004A5B96">
        <w:trPr>
          <w:trHeight w:val="215"/>
        </w:trPr>
        <w:tc>
          <w:tcPr>
            <w:tcW w:w="1825" w:type="pct"/>
          </w:tcPr>
          <w:p w:rsidR="0032209E" w:rsidRPr="005540E6" w:rsidRDefault="0032209E" w:rsidP="007210D9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05" w:type="pct"/>
            <w:shd w:val="clear" w:color="auto" w:fill="auto"/>
          </w:tcPr>
          <w:p w:rsidR="0032209E" w:rsidRPr="005540E6" w:rsidRDefault="0032209E" w:rsidP="007210D9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vAlign w:val="bottom"/>
          </w:tcPr>
          <w:p w:rsidR="0032209E" w:rsidRPr="005540E6" w:rsidRDefault="0032209E" w:rsidP="007210D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pct"/>
            <w:vAlign w:val="bottom"/>
          </w:tcPr>
          <w:p w:rsidR="0032209E" w:rsidRPr="005540E6" w:rsidRDefault="0032209E" w:rsidP="007210D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  <w:vAlign w:val="bottom"/>
          </w:tcPr>
          <w:p w:rsidR="0032209E" w:rsidRPr="005540E6" w:rsidRDefault="0032209E" w:rsidP="007210D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" w:type="pct"/>
          </w:tcPr>
          <w:p w:rsidR="0032209E" w:rsidRPr="005540E6" w:rsidRDefault="0032209E" w:rsidP="007210D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double" w:sz="4" w:space="0" w:color="auto"/>
            </w:tcBorders>
          </w:tcPr>
          <w:p w:rsidR="0032209E" w:rsidRPr="005540E6" w:rsidRDefault="0032209E" w:rsidP="007210D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" w:type="pct"/>
          </w:tcPr>
          <w:p w:rsidR="0032209E" w:rsidRPr="005540E6" w:rsidRDefault="0032209E" w:rsidP="007210D9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:rsidR="0032209E" w:rsidRPr="005540E6" w:rsidRDefault="0032209E" w:rsidP="007210D9">
            <w:pPr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A5B96" w:rsidRPr="004F49B8" w:rsidTr="004A5B96">
        <w:trPr>
          <w:trHeight w:val="434"/>
        </w:trPr>
        <w:tc>
          <w:tcPr>
            <w:tcW w:w="1825" w:type="pct"/>
          </w:tcPr>
          <w:p w:rsidR="00860B55" w:rsidRPr="004F49B8" w:rsidRDefault="00860B55" w:rsidP="00860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505" w:type="pct"/>
            <w:shd w:val="clear" w:color="auto" w:fill="auto"/>
          </w:tcPr>
          <w:p w:rsidR="00860B55" w:rsidRPr="004F49B8" w:rsidRDefault="00860B55" w:rsidP="00860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:rsidR="00860B55" w:rsidRPr="004F49B8" w:rsidRDefault="00860B55" w:rsidP="00860B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:rsidR="00860B55" w:rsidRPr="004F49B8" w:rsidRDefault="00860B55" w:rsidP="00860B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  <w:vAlign w:val="bottom"/>
          </w:tcPr>
          <w:p w:rsidR="00860B55" w:rsidRPr="004F49B8" w:rsidRDefault="00860B55" w:rsidP="00860B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860B55" w:rsidRPr="004F49B8" w:rsidRDefault="00860B55" w:rsidP="00860B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double" w:sz="4" w:space="0" w:color="auto"/>
            </w:tcBorders>
          </w:tcPr>
          <w:p w:rsidR="00860B55" w:rsidRPr="004F49B8" w:rsidRDefault="00860B55" w:rsidP="00860B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860B55" w:rsidRPr="004F49B8" w:rsidRDefault="00860B55" w:rsidP="00860B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:rsidR="00860B55" w:rsidRPr="004F49B8" w:rsidRDefault="00860B55" w:rsidP="00860B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356E48" w:rsidRDefault="00356E48" w:rsidP="0072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</w:p>
    <w:p w:rsidR="007210D9" w:rsidRDefault="004E3C2B" w:rsidP="0072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</w:rPr>
      </w:pPr>
      <w:r w:rsidRPr="00E6451B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การวิเคราะห์อายุของลูกหนี้การค้ามีดังนี้</w:t>
      </w:r>
    </w:p>
    <w:p w:rsidR="001C7741" w:rsidRPr="00015422" w:rsidRDefault="001C7741" w:rsidP="00721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2"/>
        <w:gridCol w:w="827"/>
        <w:gridCol w:w="1078"/>
        <w:gridCol w:w="275"/>
        <w:gridCol w:w="968"/>
        <w:gridCol w:w="236"/>
        <w:gridCol w:w="34"/>
        <w:gridCol w:w="990"/>
        <w:gridCol w:w="270"/>
        <w:gridCol w:w="1080"/>
      </w:tblGrid>
      <w:tr w:rsidR="00FF00CA" w:rsidRPr="00B06650" w:rsidTr="004A5B96">
        <w:trPr>
          <w:tblHeader/>
        </w:trPr>
        <w:tc>
          <w:tcPr>
            <w:tcW w:w="1924" w:type="pct"/>
          </w:tcPr>
          <w:p w:rsidR="00FF00CA" w:rsidRPr="00B06650" w:rsidRDefault="00FF00CA" w:rsidP="00952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2" w:type="pct"/>
            <w:shd w:val="clear" w:color="auto" w:fill="auto"/>
          </w:tcPr>
          <w:p w:rsidR="00FF00CA" w:rsidRPr="00B06650" w:rsidRDefault="00FF00CA" w:rsidP="00952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0" w:type="pct"/>
            <w:gridSpan w:val="3"/>
          </w:tcPr>
          <w:p w:rsidR="00FF00CA" w:rsidRPr="00B06650" w:rsidRDefault="00FF00CA" w:rsidP="00952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6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6" w:type="pct"/>
          </w:tcPr>
          <w:p w:rsidR="00FF00CA" w:rsidRPr="00B06650" w:rsidRDefault="00FF00CA" w:rsidP="00952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pct"/>
            <w:gridSpan w:val="4"/>
          </w:tcPr>
          <w:p w:rsidR="00FF00CA" w:rsidRPr="00B06650" w:rsidRDefault="00FF00CA" w:rsidP="009527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66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0665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066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15422" w:rsidRPr="00B06650" w:rsidTr="004A5B96">
        <w:trPr>
          <w:tblHeader/>
        </w:trPr>
        <w:tc>
          <w:tcPr>
            <w:tcW w:w="1924" w:type="pct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2" w:type="pct"/>
            <w:shd w:val="clear" w:color="auto" w:fill="auto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" w:type="pct"/>
            <w:gridSpan w:val="2"/>
            <w:shd w:val="clear" w:color="auto" w:fill="auto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2209E" w:rsidRPr="00B06650" w:rsidTr="004A5B96">
        <w:trPr>
          <w:tblHeader/>
        </w:trPr>
        <w:tc>
          <w:tcPr>
            <w:tcW w:w="1924" w:type="pct"/>
          </w:tcPr>
          <w:p w:rsidR="0032209E" w:rsidRPr="00B06650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2" w:type="pct"/>
            <w:shd w:val="clear" w:color="auto" w:fill="auto"/>
          </w:tcPr>
          <w:p w:rsidR="0032209E" w:rsidRPr="00B06650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34" w:type="pct"/>
            <w:gridSpan w:val="8"/>
          </w:tcPr>
          <w:p w:rsidR="0032209E" w:rsidRPr="00B06650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66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209E" w:rsidRPr="00B06650" w:rsidTr="004A5B96">
        <w:tc>
          <w:tcPr>
            <w:tcW w:w="1924" w:type="pct"/>
          </w:tcPr>
          <w:p w:rsidR="0032209E" w:rsidRPr="00B06650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66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42" w:type="pct"/>
            <w:shd w:val="clear" w:color="auto" w:fill="auto"/>
          </w:tcPr>
          <w:p w:rsidR="0032209E" w:rsidRPr="00B06650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:rsidR="0032209E" w:rsidRPr="00B06650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2209E" w:rsidRPr="00B06650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882"/>
              </w:tabs>
              <w:spacing w:after="0" w:line="240" w:lineRule="auto"/>
              <w:ind w:left="-108" w:right="1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32209E" w:rsidRPr="00B06650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32209E" w:rsidRPr="00B06650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882"/>
              </w:tabs>
              <w:spacing w:after="0" w:line="240" w:lineRule="auto"/>
              <w:ind w:left="-108" w:right="1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32209E" w:rsidRPr="00B06650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2209E" w:rsidRPr="00B06650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  <w:tab w:val="decimal" w:pos="882"/>
              </w:tabs>
              <w:spacing w:after="0" w:line="240" w:lineRule="auto"/>
              <w:ind w:left="-108" w:right="1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32209E" w:rsidRPr="00B06650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1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422" w:rsidRPr="00B06650" w:rsidTr="004A5B96">
        <w:tc>
          <w:tcPr>
            <w:tcW w:w="1924" w:type="pct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0665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42" w:type="pct"/>
            <w:shd w:val="clear" w:color="auto" w:fill="auto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:rsidR="00015422" w:rsidRPr="00B06650" w:rsidRDefault="00681E7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14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650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144" w:type="pct"/>
            <w:gridSpan w:val="2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015422" w:rsidRPr="00B06650" w:rsidRDefault="00681E7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1,241</w:t>
            </w:r>
          </w:p>
        </w:tc>
        <w:tc>
          <w:tcPr>
            <w:tcW w:w="144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650">
              <w:rPr>
                <w:rFonts w:ascii="Angsana New" w:hAnsi="Angsana New"/>
                <w:sz w:val="30"/>
                <w:szCs w:val="30"/>
              </w:rPr>
              <w:t>1,735</w:t>
            </w:r>
          </w:p>
        </w:tc>
      </w:tr>
      <w:tr w:rsidR="00015422" w:rsidRPr="00B06650" w:rsidTr="004A5B96">
        <w:tc>
          <w:tcPr>
            <w:tcW w:w="1924" w:type="pct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066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0665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42" w:type="pct"/>
            <w:shd w:val="clear" w:color="auto" w:fill="auto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015422" w:rsidRPr="00B06650" w:rsidRDefault="00681E7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6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015422" w:rsidRPr="00B06650" w:rsidRDefault="00681E7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6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5422" w:rsidRPr="00B06650" w:rsidTr="004A5B96">
        <w:tc>
          <w:tcPr>
            <w:tcW w:w="1924" w:type="pct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66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2" w:type="pct"/>
            <w:shd w:val="clear" w:color="auto" w:fill="auto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015422" w:rsidRPr="00B06650" w:rsidRDefault="00681E7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670</w:t>
            </w:r>
          </w:p>
        </w:tc>
        <w:tc>
          <w:tcPr>
            <w:tcW w:w="14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650">
              <w:rPr>
                <w:rFonts w:ascii="Angsana New" w:hAnsi="Angsana New"/>
                <w:b/>
                <w:bCs/>
                <w:sz w:val="30"/>
                <w:szCs w:val="30"/>
              </w:rPr>
              <w:t>903</w:t>
            </w:r>
          </w:p>
        </w:tc>
        <w:tc>
          <w:tcPr>
            <w:tcW w:w="144" w:type="pct"/>
            <w:gridSpan w:val="2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015422" w:rsidRPr="00B06650" w:rsidRDefault="00681E7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1,241</w:t>
            </w:r>
          </w:p>
        </w:tc>
        <w:tc>
          <w:tcPr>
            <w:tcW w:w="144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650">
              <w:rPr>
                <w:rFonts w:ascii="Angsana New" w:hAnsi="Angsana New"/>
                <w:b/>
                <w:bCs/>
                <w:sz w:val="30"/>
                <w:szCs w:val="30"/>
              </w:rPr>
              <w:t>1,735</w:t>
            </w:r>
          </w:p>
        </w:tc>
      </w:tr>
      <w:tr w:rsidR="00015422" w:rsidRPr="005540E6" w:rsidTr="004A5B96">
        <w:tc>
          <w:tcPr>
            <w:tcW w:w="1924" w:type="pct"/>
          </w:tcPr>
          <w:p w:rsidR="00015422" w:rsidRPr="005540E6" w:rsidRDefault="00015422" w:rsidP="00015422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42" w:type="pct"/>
            <w:shd w:val="clear" w:color="auto" w:fill="auto"/>
          </w:tcPr>
          <w:p w:rsidR="00015422" w:rsidRPr="005540E6" w:rsidRDefault="00015422" w:rsidP="0001542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" w:type="pct"/>
          </w:tcPr>
          <w:p w:rsidR="00015422" w:rsidRPr="005540E6" w:rsidRDefault="00015422" w:rsidP="0001542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015422" w:rsidRPr="005540E6" w:rsidRDefault="00015422" w:rsidP="0001542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7" w:type="pct"/>
          </w:tcPr>
          <w:p w:rsidR="00015422" w:rsidRPr="005540E6" w:rsidRDefault="00015422" w:rsidP="0001542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  <w:gridSpan w:val="2"/>
          </w:tcPr>
          <w:p w:rsidR="00015422" w:rsidRPr="005540E6" w:rsidRDefault="00015422" w:rsidP="0001542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9" w:type="pct"/>
          </w:tcPr>
          <w:p w:rsidR="00015422" w:rsidRPr="005540E6" w:rsidRDefault="00015422" w:rsidP="0001542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:rsidR="00015422" w:rsidRPr="005540E6" w:rsidRDefault="00015422" w:rsidP="00015422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7" w:type="pct"/>
          </w:tcPr>
          <w:p w:rsidR="00015422" w:rsidRPr="005540E6" w:rsidRDefault="00015422" w:rsidP="00015422">
            <w:pPr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15422" w:rsidRPr="00B06650" w:rsidTr="004A5B96">
        <w:tc>
          <w:tcPr>
            <w:tcW w:w="1924" w:type="pct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66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42" w:type="pct"/>
            <w:shd w:val="clear" w:color="auto" w:fill="auto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422" w:rsidRPr="00B06650" w:rsidTr="004A5B96">
        <w:tc>
          <w:tcPr>
            <w:tcW w:w="1924" w:type="pct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06650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442" w:type="pct"/>
            <w:shd w:val="clear" w:color="auto" w:fill="auto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:rsidR="00015422" w:rsidRPr="00B06650" w:rsidRDefault="00681E7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561</w:t>
            </w:r>
          </w:p>
        </w:tc>
        <w:tc>
          <w:tcPr>
            <w:tcW w:w="14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650"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44" w:type="pct"/>
            <w:gridSpan w:val="2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015422" w:rsidRPr="00B06650" w:rsidRDefault="00681E7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44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650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015422" w:rsidRPr="00B06650" w:rsidTr="004A5B96">
        <w:tc>
          <w:tcPr>
            <w:tcW w:w="1924" w:type="pct"/>
          </w:tcPr>
          <w:p w:rsidR="00015422" w:rsidRPr="00B06650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6650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442" w:type="pct"/>
            <w:shd w:val="clear" w:color="auto" w:fill="auto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422" w:rsidRPr="00B06650" w:rsidTr="004A5B96">
        <w:tc>
          <w:tcPr>
            <w:tcW w:w="1924" w:type="pct"/>
          </w:tcPr>
          <w:p w:rsidR="00015422" w:rsidRPr="00B06650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665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06650">
              <w:rPr>
                <w:rFonts w:ascii="Angsana New" w:hAnsi="Angsana New"/>
                <w:sz w:val="30"/>
                <w:szCs w:val="30"/>
              </w:rPr>
              <w:t>3</w:t>
            </w:r>
            <w:r w:rsidRPr="00B0665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42" w:type="pct"/>
            <w:shd w:val="clear" w:color="auto" w:fill="auto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015422" w:rsidRPr="00B06650" w:rsidRDefault="00681E7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650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44" w:type="pct"/>
            <w:gridSpan w:val="2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015422" w:rsidRPr="00B06650" w:rsidRDefault="00681E7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44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650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015422" w:rsidRPr="00B06650" w:rsidTr="004A5B96">
        <w:tc>
          <w:tcPr>
            <w:tcW w:w="1924" w:type="pct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2" w:type="pct"/>
            <w:shd w:val="clear" w:color="auto" w:fill="auto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:rsidR="00015422" w:rsidRPr="00B06650" w:rsidRDefault="00681E7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14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650">
              <w:rPr>
                <w:rFonts w:ascii="Angsana New" w:hAnsi="Angsana New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144" w:type="pct"/>
            <w:gridSpan w:val="2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</w:tcPr>
          <w:p w:rsidR="00015422" w:rsidRPr="00B06650" w:rsidRDefault="00681E7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144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650">
              <w:rPr>
                <w:rFonts w:ascii="Angsana New" w:hAnsi="Angsana New"/>
                <w:b/>
                <w:bCs/>
                <w:sz w:val="30"/>
                <w:szCs w:val="30"/>
              </w:rPr>
              <w:t>248</w:t>
            </w:r>
          </w:p>
        </w:tc>
      </w:tr>
      <w:tr w:rsidR="00015422" w:rsidRPr="00B06650" w:rsidTr="004A5B96">
        <w:tc>
          <w:tcPr>
            <w:tcW w:w="1924" w:type="pct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B066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0665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42" w:type="pct"/>
            <w:shd w:val="clear" w:color="auto" w:fill="auto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015422" w:rsidRPr="00B06650" w:rsidRDefault="00681E7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6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015422" w:rsidRPr="00B06650" w:rsidRDefault="00681E7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66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5422" w:rsidRPr="00B06650" w:rsidTr="004A5B96">
        <w:tc>
          <w:tcPr>
            <w:tcW w:w="1924" w:type="pct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8"/>
              <w:rPr>
                <w:rFonts w:ascii="Angsana New" w:hAnsi="Angsana New"/>
                <w:b/>
                <w:bCs/>
                <w:strike/>
                <w:color w:val="FF0000"/>
                <w:sz w:val="30"/>
                <w:szCs w:val="30"/>
                <w:cs/>
              </w:rPr>
            </w:pPr>
            <w:r w:rsidRPr="00B066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42" w:type="pct"/>
            <w:shd w:val="clear" w:color="auto" w:fill="auto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:rsidR="00015422" w:rsidRPr="00B06650" w:rsidRDefault="00681E7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14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650">
              <w:rPr>
                <w:rFonts w:ascii="Angsana New" w:hAnsi="Angsana New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144" w:type="pct"/>
            <w:gridSpan w:val="2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</w:tcPr>
          <w:p w:rsidR="00015422" w:rsidRPr="00B06650" w:rsidRDefault="00681E7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144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650">
              <w:rPr>
                <w:rFonts w:ascii="Angsana New" w:hAnsi="Angsana New"/>
                <w:b/>
                <w:bCs/>
                <w:sz w:val="30"/>
                <w:szCs w:val="30"/>
              </w:rPr>
              <w:t>248</w:t>
            </w:r>
          </w:p>
        </w:tc>
      </w:tr>
      <w:tr w:rsidR="00015422" w:rsidRPr="00B06650" w:rsidTr="004A5B96">
        <w:tc>
          <w:tcPr>
            <w:tcW w:w="1924" w:type="pct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66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2" w:type="pct"/>
            <w:shd w:val="clear" w:color="auto" w:fill="auto"/>
          </w:tcPr>
          <w:p w:rsidR="00015422" w:rsidRPr="00B06650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B06650" w:rsidRDefault="00681E7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1,247</w:t>
            </w:r>
          </w:p>
        </w:tc>
        <w:tc>
          <w:tcPr>
            <w:tcW w:w="147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650">
              <w:rPr>
                <w:rFonts w:ascii="Angsana New" w:hAnsi="Angsana New"/>
                <w:b/>
                <w:bCs/>
                <w:sz w:val="30"/>
                <w:szCs w:val="30"/>
              </w:rPr>
              <w:t>1,842</w:t>
            </w:r>
          </w:p>
        </w:tc>
        <w:tc>
          <w:tcPr>
            <w:tcW w:w="144" w:type="pct"/>
            <w:gridSpan w:val="2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B06650" w:rsidRDefault="00681E7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1,362</w:t>
            </w:r>
          </w:p>
        </w:tc>
        <w:tc>
          <w:tcPr>
            <w:tcW w:w="144" w:type="pct"/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B06650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6650">
              <w:rPr>
                <w:rFonts w:ascii="Angsana New" w:hAnsi="Angsana New"/>
                <w:b/>
                <w:bCs/>
                <w:sz w:val="30"/>
                <w:szCs w:val="30"/>
              </w:rPr>
              <w:t>1,983</w:t>
            </w:r>
          </w:p>
        </w:tc>
      </w:tr>
    </w:tbl>
    <w:p w:rsidR="001C7741" w:rsidRPr="006D6765" w:rsidRDefault="001C7741" w:rsidP="0057018F">
      <w:pPr>
        <w:pStyle w:val="block"/>
        <w:spacing w:after="0" w:line="240" w:lineRule="auto"/>
        <w:ind w:left="518" w:hanging="68"/>
        <w:jc w:val="thaiDistribute"/>
        <w:rPr>
          <w:rFonts w:ascii="Angsana New" w:hAnsi="Angsana New"/>
          <w:sz w:val="28"/>
          <w:szCs w:val="28"/>
          <w:cs/>
          <w:lang w:val="th-TH" w:bidi="th-TH"/>
        </w:rPr>
      </w:pPr>
    </w:p>
    <w:p w:rsidR="00D55AF8" w:rsidRDefault="00EB4FC5" w:rsidP="005540E6">
      <w:pPr>
        <w:pStyle w:val="block"/>
        <w:spacing w:after="0" w:line="240" w:lineRule="auto"/>
        <w:ind w:left="518" w:hanging="68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215F4">
        <w:rPr>
          <w:rFonts w:ascii="Angsana New" w:hAnsi="Angsana New"/>
          <w:sz w:val="30"/>
          <w:szCs w:val="30"/>
          <w:cs/>
          <w:lang w:val="th-TH" w:bidi="th-TH"/>
        </w:rPr>
        <w:t>โดยปกติระยะเวลาการให้สินเชื่อแก่ลูกค้าของ</w:t>
      </w:r>
      <w:r w:rsidRPr="000215F4">
        <w:rPr>
          <w:rFonts w:ascii="Angsana New" w:hAnsi="Angsana New"/>
          <w:sz w:val="30"/>
          <w:szCs w:val="30"/>
          <w:cs/>
          <w:lang w:bidi="th-TH"/>
        </w:rPr>
        <w:t>กลุ่ม</w:t>
      </w:r>
      <w:r w:rsidRPr="000215F4">
        <w:rPr>
          <w:rFonts w:ascii="Angsana New" w:hAnsi="Angsana New"/>
          <w:sz w:val="30"/>
          <w:szCs w:val="30"/>
          <w:cs/>
          <w:lang w:val="th-TH" w:bidi="th-TH"/>
        </w:rPr>
        <w:t>บริษัท</w:t>
      </w:r>
      <w:r w:rsidR="00302922">
        <w:rPr>
          <w:rFonts w:ascii="Angsana New" w:hAnsi="Angsana New"/>
          <w:sz w:val="30"/>
          <w:szCs w:val="30"/>
          <w:cs/>
          <w:lang w:bidi="th-TH"/>
        </w:rPr>
        <w:t>มีระยะเวล</w:t>
      </w:r>
      <w:r w:rsidR="00302922">
        <w:rPr>
          <w:rFonts w:ascii="Angsana New" w:hAnsi="Angsana New" w:hint="cs"/>
          <w:sz w:val="30"/>
          <w:szCs w:val="30"/>
          <w:cs/>
          <w:lang w:bidi="th-TH"/>
        </w:rPr>
        <w:t xml:space="preserve">า </w:t>
      </w:r>
      <w:r w:rsidR="00302922">
        <w:rPr>
          <w:rFonts w:ascii="Angsana New" w:hAnsi="Angsana New"/>
          <w:sz w:val="30"/>
          <w:szCs w:val="30"/>
          <w:lang w:val="en-US" w:bidi="th-TH"/>
        </w:rPr>
        <w:t xml:space="preserve">7 </w:t>
      </w:r>
      <w:r w:rsidR="00302922">
        <w:rPr>
          <w:rFonts w:ascii="Angsana New" w:hAnsi="Angsana New" w:hint="cs"/>
          <w:sz w:val="30"/>
          <w:szCs w:val="30"/>
          <w:cs/>
          <w:lang w:val="en-US" w:bidi="th-TH"/>
        </w:rPr>
        <w:t xml:space="preserve">วัน ถึง </w:t>
      </w:r>
      <w:r w:rsidR="00302922">
        <w:rPr>
          <w:rFonts w:ascii="Angsana New" w:hAnsi="Angsana New"/>
          <w:sz w:val="30"/>
          <w:szCs w:val="30"/>
          <w:lang w:val="en-US" w:bidi="th-TH"/>
        </w:rPr>
        <w:t xml:space="preserve">75 </w:t>
      </w:r>
      <w:r w:rsidR="00302922">
        <w:rPr>
          <w:rFonts w:ascii="Angsana New" w:hAnsi="Angsana New" w:hint="cs"/>
          <w:sz w:val="30"/>
          <w:szCs w:val="30"/>
          <w:cs/>
          <w:lang w:val="en-US" w:bidi="th-TH"/>
        </w:rPr>
        <w:t>วัน</w:t>
      </w:r>
    </w:p>
    <w:p w:rsidR="00D55AF8" w:rsidRDefault="00D55AF8" w:rsidP="005540E6">
      <w:pPr>
        <w:pStyle w:val="block"/>
        <w:spacing w:after="0" w:line="240" w:lineRule="auto"/>
        <w:ind w:left="518" w:hanging="68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8F5F5D" w:rsidRPr="004F49B8" w:rsidRDefault="008F5F5D" w:rsidP="000A0517">
      <w:pPr>
        <w:pStyle w:val="block"/>
        <w:numPr>
          <w:ilvl w:val="0"/>
          <w:numId w:val="25"/>
        </w:numPr>
        <w:tabs>
          <w:tab w:val="clear" w:pos="518"/>
          <w:tab w:val="num" w:pos="450"/>
        </w:tabs>
        <w:spacing w:after="0"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4F49B8">
        <w:rPr>
          <w:rFonts w:ascii="Angsana New" w:hAnsi="Angsana New"/>
          <w:bCs/>
          <w:sz w:val="30"/>
          <w:szCs w:val="30"/>
          <w:cs/>
          <w:lang w:bidi="th-TH"/>
        </w:rPr>
        <w:t>ลูกห</w:t>
      </w:r>
      <w:r w:rsidR="00591C3B" w:rsidRPr="004F49B8">
        <w:rPr>
          <w:rFonts w:ascii="Angsana New" w:hAnsi="Angsana New"/>
          <w:bCs/>
          <w:sz w:val="30"/>
          <w:szCs w:val="30"/>
          <w:cs/>
          <w:lang w:bidi="th-TH"/>
        </w:rPr>
        <w:t>นี้อื่น</w:t>
      </w:r>
    </w:p>
    <w:p w:rsidR="001C7741" w:rsidRPr="00653836" w:rsidRDefault="001C7741" w:rsidP="001C7741">
      <w:pPr>
        <w:pStyle w:val="block"/>
        <w:spacing w:after="0" w:line="240" w:lineRule="auto"/>
        <w:ind w:left="0"/>
        <w:jc w:val="both"/>
        <w:rPr>
          <w:rFonts w:ascii="Angsana New" w:hAnsi="Angsana New"/>
          <w:bCs/>
          <w:sz w:val="24"/>
          <w:szCs w:val="2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25"/>
        <w:gridCol w:w="1084"/>
        <w:gridCol w:w="275"/>
        <w:gridCol w:w="966"/>
        <w:gridCol w:w="270"/>
        <w:gridCol w:w="990"/>
        <w:gridCol w:w="270"/>
        <w:gridCol w:w="1080"/>
      </w:tblGrid>
      <w:tr w:rsidR="00770905" w:rsidRPr="004F49B8" w:rsidTr="004A5B96">
        <w:trPr>
          <w:tblHeader/>
        </w:trPr>
        <w:tc>
          <w:tcPr>
            <w:tcW w:w="2364" w:type="pct"/>
          </w:tcPr>
          <w:p w:rsidR="00770905" w:rsidRPr="004F49B8" w:rsidRDefault="00770905" w:rsidP="00591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pct"/>
            <w:gridSpan w:val="3"/>
          </w:tcPr>
          <w:p w:rsidR="00770905" w:rsidRPr="004F49B8" w:rsidRDefault="00770905" w:rsidP="00591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:rsidR="00770905" w:rsidRPr="004F49B8" w:rsidRDefault="00770905" w:rsidP="00591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:rsidR="00770905" w:rsidRPr="004F49B8" w:rsidRDefault="00770905" w:rsidP="00591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15422" w:rsidRPr="004F49B8" w:rsidTr="004A5B96">
        <w:trPr>
          <w:tblHeader/>
        </w:trPr>
        <w:tc>
          <w:tcPr>
            <w:tcW w:w="2364" w:type="pct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4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2209E" w:rsidRPr="004F49B8" w:rsidTr="004A5B96">
        <w:trPr>
          <w:tblHeader/>
        </w:trPr>
        <w:tc>
          <w:tcPr>
            <w:tcW w:w="2364" w:type="pct"/>
          </w:tcPr>
          <w:p w:rsidR="0032209E" w:rsidRPr="004F49B8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6" w:type="pct"/>
            <w:gridSpan w:val="7"/>
          </w:tcPr>
          <w:p w:rsidR="0032209E" w:rsidRPr="004F49B8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15422" w:rsidRPr="004F49B8" w:rsidTr="004A5B96">
        <w:tc>
          <w:tcPr>
            <w:tcW w:w="2364" w:type="pct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79" w:type="pct"/>
          </w:tcPr>
          <w:p w:rsidR="00015422" w:rsidRPr="004F49B8" w:rsidRDefault="00681E72" w:rsidP="00015422">
            <w:pPr>
              <w:tabs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40</w:t>
            </w:r>
          </w:p>
        </w:tc>
        <w:tc>
          <w:tcPr>
            <w:tcW w:w="147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:rsidR="00015422" w:rsidRPr="004F49B8" w:rsidRDefault="00015422" w:rsidP="00015422">
            <w:pPr>
              <w:tabs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F49B8">
              <w:rPr>
                <w:rFonts w:ascii="Angsana New" w:hAnsi="Angsana New"/>
                <w:sz w:val="30"/>
                <w:szCs w:val="30"/>
                <w:lang w:eastAsia="zh-CN"/>
              </w:rPr>
              <w:t>32</w:t>
            </w:r>
          </w:p>
        </w:tc>
        <w:tc>
          <w:tcPr>
            <w:tcW w:w="144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015422" w:rsidRPr="004F49B8" w:rsidRDefault="00681E72" w:rsidP="00015422">
            <w:pPr>
              <w:tabs>
                <w:tab w:val="clear" w:pos="907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96</w:t>
            </w:r>
          </w:p>
        </w:tc>
        <w:tc>
          <w:tcPr>
            <w:tcW w:w="144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015422" w:rsidRPr="004F49B8" w:rsidRDefault="00015422" w:rsidP="00015422">
            <w:pPr>
              <w:tabs>
                <w:tab w:val="clear" w:pos="907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F49B8">
              <w:rPr>
                <w:rFonts w:ascii="Angsana New" w:hAnsi="Angsana New"/>
                <w:sz w:val="30"/>
                <w:szCs w:val="30"/>
                <w:lang w:eastAsia="zh-CN"/>
              </w:rPr>
              <w:t>29</w:t>
            </w:r>
          </w:p>
        </w:tc>
      </w:tr>
      <w:tr w:rsidR="00015422" w:rsidRPr="004F49B8" w:rsidTr="004A5B96">
        <w:tc>
          <w:tcPr>
            <w:tcW w:w="2364" w:type="pct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79" w:type="pct"/>
          </w:tcPr>
          <w:p w:rsidR="00015422" w:rsidRPr="004F49B8" w:rsidRDefault="00681E72" w:rsidP="00015422">
            <w:pPr>
              <w:tabs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:rsidR="00015422" w:rsidRPr="004F49B8" w:rsidRDefault="00015422" w:rsidP="00015422">
            <w:pPr>
              <w:tabs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015422" w:rsidRPr="004F49B8" w:rsidRDefault="00681E72" w:rsidP="00015422">
            <w:pPr>
              <w:tabs>
                <w:tab w:val="clear" w:pos="907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4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015422" w:rsidRPr="004F49B8" w:rsidRDefault="00015422" w:rsidP="00015422">
            <w:pPr>
              <w:tabs>
                <w:tab w:val="clear" w:pos="907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15422" w:rsidRPr="004F49B8" w:rsidTr="004A5B96">
        <w:tc>
          <w:tcPr>
            <w:tcW w:w="2364" w:type="pct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9" w:type="pct"/>
          </w:tcPr>
          <w:p w:rsidR="00015422" w:rsidRPr="004F49B8" w:rsidRDefault="00653836" w:rsidP="00015422">
            <w:pPr>
              <w:tabs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86</w:t>
            </w:r>
          </w:p>
        </w:tc>
        <w:tc>
          <w:tcPr>
            <w:tcW w:w="147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</w:tcPr>
          <w:p w:rsidR="00015422" w:rsidRPr="004F49B8" w:rsidRDefault="00015422" w:rsidP="00015422">
            <w:pPr>
              <w:tabs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015422" w:rsidRPr="004F49B8" w:rsidRDefault="00653836" w:rsidP="00015422">
            <w:pPr>
              <w:tabs>
                <w:tab w:val="clear" w:pos="907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</w:p>
        </w:tc>
        <w:tc>
          <w:tcPr>
            <w:tcW w:w="144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015422" w:rsidRPr="004F49B8" w:rsidRDefault="00015422" w:rsidP="00015422">
            <w:pPr>
              <w:tabs>
                <w:tab w:val="clear" w:pos="907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015422" w:rsidRPr="004F49B8" w:rsidTr="00EA1902">
        <w:tc>
          <w:tcPr>
            <w:tcW w:w="2364" w:type="pct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015422" w:rsidRPr="004F49B8" w:rsidRDefault="00681E72" w:rsidP="00015422">
            <w:pPr>
              <w:tabs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:rsidR="00015422" w:rsidRPr="004F49B8" w:rsidRDefault="00015422" w:rsidP="00015422">
            <w:pPr>
              <w:tabs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015422" w:rsidRPr="004F49B8" w:rsidRDefault="00681E72" w:rsidP="00015422">
            <w:pPr>
              <w:tabs>
                <w:tab w:val="clear" w:pos="907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015422" w:rsidRPr="004F49B8" w:rsidRDefault="00015422" w:rsidP="00015422">
            <w:pPr>
              <w:tabs>
                <w:tab w:val="clear" w:pos="907"/>
              </w:tabs>
              <w:ind w:right="3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15422" w:rsidRPr="004F49B8" w:rsidTr="00EA1902">
        <w:tc>
          <w:tcPr>
            <w:tcW w:w="2364" w:type="pct"/>
          </w:tcPr>
          <w:p w:rsidR="00015422" w:rsidRPr="00EA190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19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EA1902" w:rsidRDefault="00681E72" w:rsidP="00653836">
            <w:pPr>
              <w:tabs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19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53836" w:rsidRPr="00EA19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41</w:t>
            </w:r>
          </w:p>
        </w:tc>
        <w:tc>
          <w:tcPr>
            <w:tcW w:w="147" w:type="pct"/>
          </w:tcPr>
          <w:p w:rsidR="00015422" w:rsidRPr="00EA1902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EA1902" w:rsidRDefault="00015422" w:rsidP="00015422">
            <w:pPr>
              <w:tabs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1902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44" w:type="pct"/>
          </w:tcPr>
          <w:p w:rsidR="00015422" w:rsidRPr="00EA1902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EA1902" w:rsidRDefault="00681E72" w:rsidP="00653836">
            <w:pPr>
              <w:tabs>
                <w:tab w:val="clear" w:pos="907"/>
              </w:tabs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190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53836" w:rsidRPr="00EA19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54</w:t>
            </w:r>
          </w:p>
        </w:tc>
        <w:tc>
          <w:tcPr>
            <w:tcW w:w="144" w:type="pct"/>
          </w:tcPr>
          <w:p w:rsidR="00015422" w:rsidRPr="00EA1902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EA1902" w:rsidRDefault="00015422" w:rsidP="00015422">
            <w:pPr>
              <w:tabs>
                <w:tab w:val="clear" w:pos="907"/>
              </w:tabs>
              <w:ind w:right="3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1902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</w:tr>
    </w:tbl>
    <w:p w:rsidR="00EA1902" w:rsidRDefault="00EA1902" w:rsidP="00EA1902">
      <w:pPr>
        <w:pStyle w:val="block"/>
        <w:spacing w:after="0" w:line="240" w:lineRule="auto"/>
        <w:ind w:left="518"/>
        <w:jc w:val="both"/>
        <w:rPr>
          <w:rFonts w:ascii="Angsana New" w:hAnsi="Angsana New"/>
          <w:bCs/>
          <w:sz w:val="30"/>
          <w:szCs w:val="30"/>
        </w:rPr>
      </w:pPr>
    </w:p>
    <w:p w:rsidR="00EA1902" w:rsidRDefault="00EA1902" w:rsidP="00EA1902">
      <w:pPr>
        <w:pStyle w:val="block"/>
        <w:spacing w:after="0" w:line="240" w:lineRule="auto"/>
        <w:ind w:left="518"/>
        <w:jc w:val="both"/>
        <w:rPr>
          <w:rFonts w:ascii="Angsana New" w:hAnsi="Angsana New"/>
          <w:bCs/>
          <w:sz w:val="30"/>
          <w:szCs w:val="30"/>
        </w:rPr>
      </w:pPr>
    </w:p>
    <w:p w:rsidR="00356E48" w:rsidRDefault="0035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  <w:lang w:val="en-GB"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:rsidR="00624EA0" w:rsidRPr="004F49B8" w:rsidRDefault="00763935" w:rsidP="00A55515">
      <w:pPr>
        <w:pStyle w:val="block"/>
        <w:numPr>
          <w:ilvl w:val="0"/>
          <w:numId w:val="25"/>
        </w:numPr>
        <w:tabs>
          <w:tab w:val="clear" w:pos="518"/>
          <w:tab w:val="num" w:pos="450"/>
        </w:tabs>
        <w:spacing w:after="0"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4F49B8">
        <w:rPr>
          <w:rFonts w:ascii="Angsana New" w:hAnsi="Angsana New"/>
          <w:bCs/>
          <w:sz w:val="30"/>
          <w:szCs w:val="30"/>
          <w:cs/>
          <w:lang w:bidi="th-TH"/>
        </w:rPr>
        <w:t>สินค้าคงเหลือ</w:t>
      </w:r>
    </w:p>
    <w:p w:rsidR="005C52AC" w:rsidRPr="00653836" w:rsidRDefault="005C52AC" w:rsidP="00255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8"/>
          <w:szCs w:val="28"/>
        </w:rPr>
      </w:pPr>
    </w:p>
    <w:tbl>
      <w:tblPr>
        <w:tblW w:w="936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27"/>
        <w:gridCol w:w="1090"/>
        <w:gridCol w:w="258"/>
        <w:gridCol w:w="975"/>
        <w:gridCol w:w="236"/>
        <w:gridCol w:w="36"/>
        <w:gridCol w:w="990"/>
        <w:gridCol w:w="271"/>
        <w:gridCol w:w="1078"/>
      </w:tblGrid>
      <w:tr w:rsidR="00880374" w:rsidRPr="004F49B8" w:rsidTr="004A5B96">
        <w:tc>
          <w:tcPr>
            <w:tcW w:w="2364" w:type="pct"/>
            <w:shd w:val="clear" w:color="auto" w:fill="auto"/>
          </w:tcPr>
          <w:p w:rsidR="00880374" w:rsidRPr="004F49B8" w:rsidRDefault="00880374" w:rsidP="00255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1" w:type="pct"/>
            <w:gridSpan w:val="3"/>
          </w:tcPr>
          <w:p w:rsidR="00880374" w:rsidRPr="004F49B8" w:rsidRDefault="00880374" w:rsidP="0025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:rsidR="00880374" w:rsidRPr="004F49B8" w:rsidRDefault="00880374" w:rsidP="0025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9" w:type="pct"/>
            <w:gridSpan w:val="4"/>
          </w:tcPr>
          <w:p w:rsidR="00880374" w:rsidRPr="004F49B8" w:rsidRDefault="00880374" w:rsidP="00255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5422" w:rsidRPr="004F49B8" w:rsidTr="004A5B96">
        <w:tc>
          <w:tcPr>
            <w:tcW w:w="2364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8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2209E" w:rsidRPr="004F49B8" w:rsidTr="004A5B96">
        <w:tc>
          <w:tcPr>
            <w:tcW w:w="2364" w:type="pct"/>
          </w:tcPr>
          <w:p w:rsidR="0032209E" w:rsidRPr="004F49B8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36" w:type="pct"/>
            <w:gridSpan w:val="8"/>
          </w:tcPr>
          <w:p w:rsidR="0032209E" w:rsidRPr="004F49B8" w:rsidRDefault="0032209E" w:rsidP="003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15422" w:rsidRPr="004F49B8" w:rsidTr="004A5B96">
        <w:tc>
          <w:tcPr>
            <w:tcW w:w="2364" w:type="pct"/>
          </w:tcPr>
          <w:p w:rsidR="00015422" w:rsidRPr="004F49B8" w:rsidRDefault="00015422" w:rsidP="000154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82" w:type="pct"/>
          </w:tcPr>
          <w:p w:rsidR="00015422" w:rsidRPr="00995E3F" w:rsidRDefault="00995E3F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995E3F">
              <w:rPr>
                <w:rFonts w:ascii="Angsana New" w:hAnsi="Angsana New"/>
                <w:sz w:val="30"/>
                <w:szCs w:val="30"/>
                <w:lang w:eastAsia="zh-CN"/>
              </w:rPr>
              <w:t>605</w:t>
            </w:r>
          </w:p>
        </w:tc>
        <w:tc>
          <w:tcPr>
            <w:tcW w:w="138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</w:tcPr>
          <w:p w:rsidR="00015422" w:rsidRPr="004F49B8" w:rsidRDefault="00015422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F49B8">
              <w:rPr>
                <w:rFonts w:ascii="Angsana New" w:hAnsi="Angsana New"/>
                <w:sz w:val="30"/>
                <w:szCs w:val="30"/>
                <w:lang w:eastAsia="zh-CN"/>
              </w:rPr>
              <w:t>1,142</w:t>
            </w:r>
          </w:p>
        </w:tc>
        <w:tc>
          <w:tcPr>
            <w:tcW w:w="145" w:type="pct"/>
            <w:gridSpan w:val="2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015422" w:rsidRPr="004F49B8" w:rsidRDefault="001D4E55" w:rsidP="00E07DF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</w:t>
            </w:r>
            <w:r w:rsidR="00E07DF2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48</w:t>
            </w:r>
          </w:p>
        </w:tc>
        <w:tc>
          <w:tcPr>
            <w:tcW w:w="145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015422" w:rsidRPr="004F49B8" w:rsidRDefault="00015422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F49B8">
              <w:rPr>
                <w:rFonts w:ascii="Angsana New" w:hAnsi="Angsana New"/>
                <w:sz w:val="30"/>
                <w:szCs w:val="30"/>
                <w:lang w:eastAsia="zh-CN"/>
              </w:rPr>
              <w:t>817</w:t>
            </w:r>
          </w:p>
        </w:tc>
      </w:tr>
      <w:tr w:rsidR="00015422" w:rsidRPr="004F49B8" w:rsidTr="004A5B96">
        <w:tc>
          <w:tcPr>
            <w:tcW w:w="2364" w:type="pct"/>
          </w:tcPr>
          <w:p w:rsidR="00015422" w:rsidRPr="004F49B8" w:rsidRDefault="00015422" w:rsidP="0001542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82" w:type="pct"/>
          </w:tcPr>
          <w:p w:rsidR="00015422" w:rsidRPr="00995E3F" w:rsidRDefault="001D4E55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5E3F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38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</w:tcPr>
          <w:p w:rsidR="00015422" w:rsidRPr="004F49B8" w:rsidRDefault="00015422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45" w:type="pct"/>
            <w:gridSpan w:val="2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015422" w:rsidRPr="004F49B8" w:rsidRDefault="001D4E55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44</w:t>
            </w:r>
          </w:p>
        </w:tc>
        <w:tc>
          <w:tcPr>
            <w:tcW w:w="145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015422" w:rsidRPr="004F49B8" w:rsidRDefault="00015422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F49B8">
              <w:rPr>
                <w:rFonts w:ascii="Angsana New" w:hAnsi="Angsana New"/>
                <w:sz w:val="30"/>
                <w:szCs w:val="30"/>
                <w:lang w:eastAsia="zh-CN"/>
              </w:rPr>
              <w:t>70</w:t>
            </w:r>
          </w:p>
        </w:tc>
      </w:tr>
      <w:tr w:rsidR="00015422" w:rsidRPr="004F49B8" w:rsidTr="004A5B96">
        <w:tc>
          <w:tcPr>
            <w:tcW w:w="2364" w:type="pct"/>
          </w:tcPr>
          <w:p w:rsidR="00015422" w:rsidRPr="004F49B8" w:rsidRDefault="00015422" w:rsidP="000154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82" w:type="pct"/>
          </w:tcPr>
          <w:p w:rsidR="00015422" w:rsidRPr="00995E3F" w:rsidRDefault="001D4E55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5E3F"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138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</w:tcPr>
          <w:p w:rsidR="00015422" w:rsidRPr="004F49B8" w:rsidRDefault="00015422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1,121</w:t>
            </w:r>
          </w:p>
        </w:tc>
        <w:tc>
          <w:tcPr>
            <w:tcW w:w="145" w:type="pct"/>
            <w:gridSpan w:val="2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015422" w:rsidRPr="004F49B8" w:rsidRDefault="001D4E55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419</w:t>
            </w:r>
          </w:p>
        </w:tc>
        <w:tc>
          <w:tcPr>
            <w:tcW w:w="145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015422" w:rsidRPr="004F49B8" w:rsidRDefault="00015422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F49B8">
              <w:rPr>
                <w:rFonts w:ascii="Angsana New" w:hAnsi="Angsana New"/>
                <w:sz w:val="30"/>
                <w:szCs w:val="30"/>
                <w:lang w:eastAsia="zh-CN"/>
              </w:rPr>
              <w:t>1,121</w:t>
            </w:r>
          </w:p>
        </w:tc>
      </w:tr>
      <w:tr w:rsidR="00015422" w:rsidRPr="004F49B8" w:rsidTr="004A5B96">
        <w:tc>
          <w:tcPr>
            <w:tcW w:w="2364" w:type="pct"/>
          </w:tcPr>
          <w:p w:rsidR="00015422" w:rsidRPr="004F49B8" w:rsidRDefault="00015422" w:rsidP="000154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582" w:type="pct"/>
            <w:vAlign w:val="bottom"/>
          </w:tcPr>
          <w:p w:rsidR="00015422" w:rsidRPr="00995E3F" w:rsidRDefault="00995E3F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5E3F"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138" w:type="pct"/>
            <w:vAlign w:val="bottom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vAlign w:val="bottom"/>
          </w:tcPr>
          <w:p w:rsidR="00015422" w:rsidRPr="004F49B8" w:rsidRDefault="00015422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145" w:type="pct"/>
            <w:gridSpan w:val="2"/>
            <w:vAlign w:val="bottom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:rsidR="00015422" w:rsidRPr="004F49B8" w:rsidRDefault="001D4E55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345</w:t>
            </w:r>
          </w:p>
        </w:tc>
        <w:tc>
          <w:tcPr>
            <w:tcW w:w="145" w:type="pct"/>
            <w:vAlign w:val="bottom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:rsidR="00015422" w:rsidRPr="004F49B8" w:rsidRDefault="00015422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F49B8">
              <w:rPr>
                <w:rFonts w:ascii="Angsana New" w:hAnsi="Angsana New"/>
                <w:sz w:val="30"/>
                <w:szCs w:val="30"/>
                <w:lang w:eastAsia="zh-CN"/>
              </w:rPr>
              <w:t>367</w:t>
            </w:r>
          </w:p>
        </w:tc>
      </w:tr>
      <w:tr w:rsidR="00015422" w:rsidRPr="004F49B8" w:rsidTr="004A5B96">
        <w:tc>
          <w:tcPr>
            <w:tcW w:w="2364" w:type="pct"/>
          </w:tcPr>
          <w:p w:rsidR="00015422" w:rsidRPr="004F49B8" w:rsidRDefault="00015422" w:rsidP="000154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015422" w:rsidRPr="00995E3F" w:rsidRDefault="001D4E55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5E3F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38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:rsidR="00015422" w:rsidRPr="004F49B8" w:rsidRDefault="00015422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45" w:type="pct"/>
            <w:gridSpan w:val="2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015422" w:rsidRPr="004F49B8" w:rsidRDefault="00E07DF2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31</w:t>
            </w:r>
          </w:p>
        </w:tc>
        <w:tc>
          <w:tcPr>
            <w:tcW w:w="145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015422" w:rsidRPr="004F49B8" w:rsidRDefault="00015422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F49B8">
              <w:rPr>
                <w:rFonts w:ascii="Angsana New" w:hAnsi="Angsana New"/>
                <w:sz w:val="30"/>
                <w:szCs w:val="30"/>
                <w:lang w:eastAsia="zh-CN"/>
              </w:rPr>
              <w:t>3</w:t>
            </w:r>
          </w:p>
        </w:tc>
      </w:tr>
      <w:tr w:rsidR="00015422" w:rsidRPr="004F49B8" w:rsidTr="004A5B96">
        <w:tc>
          <w:tcPr>
            <w:tcW w:w="2364" w:type="pct"/>
          </w:tcPr>
          <w:p w:rsidR="00015422" w:rsidRPr="004F49B8" w:rsidRDefault="00015422" w:rsidP="0001542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015422" w:rsidRPr="00995E3F" w:rsidRDefault="00995E3F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95E3F">
              <w:rPr>
                <w:rFonts w:ascii="Angsana New" w:hAnsi="Angsana New"/>
                <w:sz w:val="30"/>
                <w:szCs w:val="30"/>
              </w:rPr>
              <w:t>1,494</w:t>
            </w:r>
          </w:p>
        </w:tc>
        <w:tc>
          <w:tcPr>
            <w:tcW w:w="138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:rsidR="00015422" w:rsidRPr="004F49B8" w:rsidRDefault="00015422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2,780</w:t>
            </w:r>
          </w:p>
        </w:tc>
        <w:tc>
          <w:tcPr>
            <w:tcW w:w="145" w:type="pct"/>
            <w:gridSpan w:val="2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015422" w:rsidRPr="004F49B8" w:rsidRDefault="001D4E55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1,187</w:t>
            </w:r>
          </w:p>
        </w:tc>
        <w:tc>
          <w:tcPr>
            <w:tcW w:w="145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:rsidR="00015422" w:rsidRPr="004F49B8" w:rsidRDefault="00015422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F49B8">
              <w:rPr>
                <w:rFonts w:ascii="Angsana New" w:hAnsi="Angsana New"/>
                <w:sz w:val="30"/>
                <w:szCs w:val="30"/>
                <w:lang w:eastAsia="zh-CN"/>
              </w:rPr>
              <w:t>2,378</w:t>
            </w:r>
          </w:p>
        </w:tc>
      </w:tr>
      <w:tr w:rsidR="00015422" w:rsidRPr="004F49B8" w:rsidTr="004A5B96">
        <w:tc>
          <w:tcPr>
            <w:tcW w:w="2364" w:type="pct"/>
          </w:tcPr>
          <w:p w:rsidR="00015422" w:rsidRPr="004F49B8" w:rsidRDefault="00015422" w:rsidP="0001542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F49B8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582" w:type="pct"/>
          </w:tcPr>
          <w:p w:rsidR="00015422" w:rsidRPr="00995E3F" w:rsidRDefault="001D4E55" w:rsidP="00015422">
            <w:pPr>
              <w:tabs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995E3F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138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1" w:type="pct"/>
          </w:tcPr>
          <w:p w:rsidR="00015422" w:rsidRPr="004F49B8" w:rsidRDefault="00015422" w:rsidP="00015422">
            <w:pPr>
              <w:tabs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 xml:space="preserve"> (2)</w:t>
            </w:r>
          </w:p>
        </w:tc>
        <w:tc>
          <w:tcPr>
            <w:tcW w:w="145" w:type="pct"/>
            <w:gridSpan w:val="2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:rsidR="00015422" w:rsidRPr="004F49B8" w:rsidRDefault="001D4E55" w:rsidP="00015422">
            <w:pPr>
              <w:tabs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(4)</w:t>
            </w:r>
          </w:p>
        </w:tc>
        <w:tc>
          <w:tcPr>
            <w:tcW w:w="145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015422" w:rsidRPr="004F49B8" w:rsidRDefault="00015422" w:rsidP="00015422">
            <w:pPr>
              <w:tabs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F49B8">
              <w:rPr>
                <w:rFonts w:ascii="Angsana New" w:hAnsi="Angsana New"/>
                <w:sz w:val="30"/>
                <w:szCs w:val="30"/>
                <w:lang w:eastAsia="zh-CN"/>
              </w:rPr>
              <w:t>(2)</w:t>
            </w:r>
          </w:p>
        </w:tc>
      </w:tr>
      <w:tr w:rsidR="00015422" w:rsidRPr="004F49B8" w:rsidTr="004A5B96">
        <w:tc>
          <w:tcPr>
            <w:tcW w:w="2364" w:type="pct"/>
          </w:tcPr>
          <w:p w:rsidR="00015422" w:rsidRPr="004F49B8" w:rsidRDefault="00015422" w:rsidP="000154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995E3F" w:rsidRDefault="001D4E55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5E3F">
              <w:rPr>
                <w:rFonts w:ascii="Angsana New" w:hAnsi="Angsana New"/>
                <w:b/>
                <w:bCs/>
                <w:sz w:val="30"/>
                <w:szCs w:val="30"/>
              </w:rPr>
              <w:t>1,490</w:t>
            </w:r>
          </w:p>
        </w:tc>
        <w:tc>
          <w:tcPr>
            <w:tcW w:w="138" w:type="pct"/>
          </w:tcPr>
          <w:p w:rsidR="00015422" w:rsidRPr="004F49B8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4F49B8" w:rsidRDefault="00015422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2,778</w:t>
            </w:r>
          </w:p>
        </w:tc>
        <w:tc>
          <w:tcPr>
            <w:tcW w:w="145" w:type="pct"/>
            <w:gridSpan w:val="2"/>
          </w:tcPr>
          <w:p w:rsidR="00015422" w:rsidRPr="00F90CB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F90CB1" w:rsidRDefault="001D4E55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1,183</w:t>
            </w:r>
          </w:p>
        </w:tc>
        <w:tc>
          <w:tcPr>
            <w:tcW w:w="145" w:type="pct"/>
          </w:tcPr>
          <w:p w:rsidR="00015422" w:rsidRPr="00F90CB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015422" w:rsidRPr="00F90CB1" w:rsidRDefault="00015422" w:rsidP="00015422">
            <w:pPr>
              <w:tabs>
                <w:tab w:val="clear" w:pos="907"/>
              </w:tabs>
              <w:ind w:right="5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F90CB1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2,376</w:t>
            </w:r>
          </w:p>
        </w:tc>
      </w:tr>
    </w:tbl>
    <w:p w:rsidR="00B373EA" w:rsidRPr="00D55AF8" w:rsidRDefault="00B373EA" w:rsidP="00C24658">
      <w:pPr>
        <w:pStyle w:val="block"/>
        <w:tabs>
          <w:tab w:val="left" w:pos="450"/>
        </w:tabs>
        <w:spacing w:after="0" w:line="240" w:lineRule="auto"/>
        <w:ind w:left="518"/>
        <w:jc w:val="both"/>
        <w:rPr>
          <w:rFonts w:ascii="Angsana New" w:hAnsi="Angsana New"/>
          <w:bCs/>
          <w:sz w:val="30"/>
          <w:szCs w:val="30"/>
          <w:lang w:val="en-US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22"/>
        <w:gridCol w:w="1091"/>
        <w:gridCol w:w="259"/>
        <w:gridCol w:w="972"/>
        <w:gridCol w:w="272"/>
        <w:gridCol w:w="993"/>
        <w:gridCol w:w="271"/>
        <w:gridCol w:w="1080"/>
      </w:tblGrid>
      <w:tr w:rsidR="00B373EA" w:rsidRPr="004F49B8" w:rsidTr="004A5B96">
        <w:tc>
          <w:tcPr>
            <w:tcW w:w="4422" w:type="dxa"/>
          </w:tcPr>
          <w:p w:rsidR="00B373EA" w:rsidRPr="004F49B8" w:rsidRDefault="00B373EA" w:rsidP="0034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1091" w:type="dxa"/>
          </w:tcPr>
          <w:p w:rsidR="00B373EA" w:rsidRPr="004F49B8" w:rsidRDefault="00B373EA" w:rsidP="00343D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:rsidR="00B373EA" w:rsidRPr="004F49B8" w:rsidRDefault="00B373EA" w:rsidP="00343D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B373EA" w:rsidRPr="004F49B8" w:rsidRDefault="00B373EA" w:rsidP="00343D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B373EA" w:rsidRPr="004F49B8" w:rsidRDefault="00B373EA" w:rsidP="00343D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B373EA" w:rsidRPr="004F49B8" w:rsidRDefault="00B373EA" w:rsidP="00343D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B373EA" w:rsidRPr="004F49B8" w:rsidRDefault="00B373EA" w:rsidP="00343D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73EA" w:rsidRPr="004F49B8" w:rsidRDefault="00B373EA" w:rsidP="00343D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3EA" w:rsidRPr="004F49B8" w:rsidTr="004A5B96">
        <w:tc>
          <w:tcPr>
            <w:tcW w:w="4422" w:type="dxa"/>
          </w:tcPr>
          <w:p w:rsidR="00B373EA" w:rsidRPr="004F49B8" w:rsidRDefault="00B373EA" w:rsidP="00343D8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  ค่าใช้จ่ายและได้รวมในบัญชีต้นทุนขาย</w:t>
            </w:r>
          </w:p>
        </w:tc>
        <w:tc>
          <w:tcPr>
            <w:tcW w:w="1091" w:type="dxa"/>
          </w:tcPr>
          <w:p w:rsidR="00B373EA" w:rsidRPr="004F49B8" w:rsidRDefault="00B373EA" w:rsidP="00343D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:rsidR="00B373EA" w:rsidRPr="004F49B8" w:rsidRDefault="00B373EA" w:rsidP="00343D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B373EA" w:rsidRPr="004F49B8" w:rsidRDefault="00B373EA" w:rsidP="00343D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:rsidR="00B373EA" w:rsidRPr="004F49B8" w:rsidRDefault="00B373EA" w:rsidP="00343D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B373EA" w:rsidRPr="004F49B8" w:rsidRDefault="00B373EA" w:rsidP="00343D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:rsidR="00B373EA" w:rsidRPr="004F49B8" w:rsidRDefault="00B373EA" w:rsidP="00343D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373EA" w:rsidRPr="004F49B8" w:rsidRDefault="00B373EA" w:rsidP="00343D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422" w:rsidRPr="00FF14D9" w:rsidTr="004A5B96">
        <w:tc>
          <w:tcPr>
            <w:tcW w:w="4422" w:type="dxa"/>
          </w:tcPr>
          <w:p w:rsidR="00015422" w:rsidRPr="00FF14D9" w:rsidRDefault="00015422" w:rsidP="00015422">
            <w:pPr>
              <w:numPr>
                <w:ilvl w:val="0"/>
                <w:numId w:val="20"/>
              </w:numPr>
              <w:tabs>
                <w:tab w:val="clear" w:pos="340"/>
                <w:tab w:val="num" w:pos="1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91" w:type="dxa"/>
          </w:tcPr>
          <w:p w:rsidR="00015422" w:rsidRPr="008C2681" w:rsidRDefault="00A96F09" w:rsidP="00A96F0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15,137</w:t>
            </w:r>
          </w:p>
        </w:tc>
        <w:tc>
          <w:tcPr>
            <w:tcW w:w="259" w:type="dxa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</w:p>
        </w:tc>
        <w:tc>
          <w:tcPr>
            <w:tcW w:w="272" w:type="dxa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015422" w:rsidRPr="008C2681" w:rsidRDefault="00942D2B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14,825</w:t>
            </w:r>
          </w:p>
        </w:tc>
        <w:tc>
          <w:tcPr>
            <w:tcW w:w="271" w:type="dxa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52</w:t>
            </w:r>
          </w:p>
        </w:tc>
      </w:tr>
      <w:tr w:rsidR="00015422" w:rsidRPr="00FF14D9" w:rsidTr="004A5B96">
        <w:tc>
          <w:tcPr>
            <w:tcW w:w="4422" w:type="dxa"/>
          </w:tcPr>
          <w:p w:rsidR="00015422" w:rsidRPr="00FF14D9" w:rsidRDefault="00015422" w:rsidP="00015422">
            <w:pPr>
              <w:numPr>
                <w:ilvl w:val="0"/>
                <w:numId w:val="20"/>
              </w:numPr>
              <w:tabs>
                <w:tab w:val="clear" w:pos="340"/>
                <w:tab w:val="decimal" w:pos="-89"/>
                <w:tab w:val="num" w:pos="162"/>
              </w:tabs>
              <w:spacing w:line="240" w:lineRule="auto"/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3C3D4D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:rsidR="00015422" w:rsidRPr="008C2681" w:rsidRDefault="00942D2B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9" w:type="dxa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15422" w:rsidRPr="008C2681" w:rsidRDefault="00942D2B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15422" w:rsidRPr="00FF14D9" w:rsidTr="004A5B96">
        <w:tc>
          <w:tcPr>
            <w:tcW w:w="4422" w:type="dxa"/>
          </w:tcPr>
          <w:p w:rsidR="00015422" w:rsidRPr="00FF14D9" w:rsidRDefault="00015422" w:rsidP="0001542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:rsidR="00015422" w:rsidRPr="008C2681" w:rsidRDefault="00A96F09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15,139</w:t>
            </w:r>
          </w:p>
        </w:tc>
        <w:tc>
          <w:tcPr>
            <w:tcW w:w="259" w:type="dxa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</w:t>
            </w:r>
          </w:p>
        </w:tc>
        <w:tc>
          <w:tcPr>
            <w:tcW w:w="272" w:type="dxa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015422" w:rsidRPr="008C2681" w:rsidRDefault="00942D2B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14,827</w:t>
            </w:r>
          </w:p>
        </w:tc>
        <w:tc>
          <w:tcPr>
            <w:tcW w:w="271" w:type="dxa"/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15422" w:rsidRPr="008C2681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54</w:t>
            </w:r>
          </w:p>
        </w:tc>
      </w:tr>
    </w:tbl>
    <w:p w:rsidR="00B373EA" w:rsidRDefault="00B373EA" w:rsidP="00C24658">
      <w:pPr>
        <w:pStyle w:val="block"/>
        <w:tabs>
          <w:tab w:val="left" w:pos="450"/>
        </w:tabs>
        <w:spacing w:after="0" w:line="240" w:lineRule="auto"/>
        <w:ind w:left="518"/>
        <w:jc w:val="both"/>
        <w:rPr>
          <w:rFonts w:ascii="Angsana New" w:hAnsi="Angsana New"/>
          <w:bCs/>
          <w:sz w:val="30"/>
          <w:szCs w:val="30"/>
        </w:rPr>
      </w:pPr>
    </w:p>
    <w:p w:rsidR="001976A5" w:rsidRPr="00FF14D9" w:rsidRDefault="001976A5" w:rsidP="00B125F9">
      <w:pPr>
        <w:pStyle w:val="block"/>
        <w:numPr>
          <w:ilvl w:val="0"/>
          <w:numId w:val="25"/>
        </w:numPr>
        <w:tabs>
          <w:tab w:val="clear" w:pos="518"/>
          <w:tab w:val="left" w:pos="450"/>
        </w:tabs>
        <w:spacing w:after="0" w:line="240" w:lineRule="auto"/>
        <w:jc w:val="both"/>
        <w:rPr>
          <w:rFonts w:ascii="Angsana New" w:hAnsi="Angsana New"/>
          <w:bCs/>
          <w:sz w:val="30"/>
          <w:szCs w:val="30"/>
        </w:rPr>
      </w:pPr>
      <w:r w:rsidRPr="00FF14D9">
        <w:rPr>
          <w:rFonts w:ascii="Angsana New" w:hAnsi="Angsana New"/>
          <w:bCs/>
          <w:sz w:val="30"/>
          <w:szCs w:val="30"/>
          <w:cs/>
          <w:lang w:bidi="th-TH"/>
        </w:rPr>
        <w:t>เงินลงทุนในบริษัทย่อย</w:t>
      </w:r>
    </w:p>
    <w:p w:rsidR="001976A5" w:rsidRPr="00770905" w:rsidRDefault="001976A5" w:rsidP="00B1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="Angsana New" w:hAnsi="Angsana New"/>
          <w:b/>
          <w:bCs/>
          <w:sz w:val="22"/>
          <w:szCs w:val="22"/>
          <w:lang w:bidi="ar-SA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770"/>
        <w:gridCol w:w="2250"/>
        <w:gridCol w:w="990"/>
        <w:gridCol w:w="270"/>
        <w:gridCol w:w="1080"/>
      </w:tblGrid>
      <w:tr w:rsidR="001976A5" w:rsidRPr="00FF14D9" w:rsidTr="004A5B96">
        <w:tc>
          <w:tcPr>
            <w:tcW w:w="4770" w:type="dxa"/>
          </w:tcPr>
          <w:p w:rsidR="001976A5" w:rsidRPr="00FF14D9" w:rsidRDefault="001976A5" w:rsidP="00BB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</w:tcPr>
          <w:p w:rsidR="001976A5" w:rsidRPr="00FF14D9" w:rsidRDefault="001976A5" w:rsidP="00BB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1976A5" w:rsidRPr="00FF14D9" w:rsidRDefault="001976A5" w:rsidP="00BB2E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F14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15422" w:rsidRPr="00FF14D9" w:rsidTr="004A5B96">
        <w:tc>
          <w:tcPr>
            <w:tcW w:w="4770" w:type="dxa"/>
          </w:tcPr>
          <w:p w:rsidR="00015422" w:rsidRPr="00FF14D9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:rsidR="00015422" w:rsidRPr="00FF14D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2209E" w:rsidRPr="00FF14D9" w:rsidTr="004A5B96">
        <w:trPr>
          <w:trHeight w:val="81"/>
        </w:trPr>
        <w:tc>
          <w:tcPr>
            <w:tcW w:w="4770" w:type="dxa"/>
            <w:shd w:val="clear" w:color="auto" w:fill="auto"/>
          </w:tcPr>
          <w:p w:rsidR="0032209E" w:rsidRPr="00FF14D9" w:rsidRDefault="0032209E" w:rsidP="0032209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:rsidR="0032209E" w:rsidRPr="00FF14D9" w:rsidRDefault="0032209E" w:rsidP="003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32209E" w:rsidRPr="00FF14D9" w:rsidRDefault="0032209E" w:rsidP="003220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F14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(ล้า</w:t>
            </w:r>
            <w:r w:rsidRPr="00FF14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นบ</w:t>
            </w:r>
            <w:r w:rsidRPr="00FF14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าท)</w:t>
            </w:r>
          </w:p>
        </w:tc>
      </w:tr>
      <w:tr w:rsidR="00F40857" w:rsidRPr="00FF14D9" w:rsidTr="004A5B96">
        <w:trPr>
          <w:trHeight w:val="81"/>
        </w:trPr>
        <w:tc>
          <w:tcPr>
            <w:tcW w:w="4770" w:type="dxa"/>
            <w:shd w:val="clear" w:color="auto" w:fill="auto"/>
          </w:tcPr>
          <w:p w:rsidR="00F40857" w:rsidRPr="00FF14D9" w:rsidRDefault="00F40857" w:rsidP="00F4085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F14D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F14D9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250" w:type="dxa"/>
          </w:tcPr>
          <w:p w:rsidR="00F40857" w:rsidRPr="00FF14D9" w:rsidRDefault="00F40857" w:rsidP="00F4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F40857" w:rsidRPr="008C2681" w:rsidRDefault="009057F8" w:rsidP="0065383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</w:t>
            </w:r>
            <w:r w:rsidR="0065383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F40857" w:rsidRPr="008C2681" w:rsidRDefault="00F40857" w:rsidP="00F408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0857" w:rsidRPr="008C2681" w:rsidRDefault="00F40857" w:rsidP="00F408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2681">
              <w:rPr>
                <w:rFonts w:ascii="Angsana New" w:hAnsi="Angsana New"/>
                <w:sz w:val="30"/>
                <w:szCs w:val="30"/>
              </w:rPr>
              <w:t>1,685</w:t>
            </w:r>
          </w:p>
        </w:tc>
      </w:tr>
      <w:tr w:rsidR="00653836" w:rsidRPr="00FF14D9" w:rsidTr="004A5B96">
        <w:trPr>
          <w:trHeight w:val="81"/>
        </w:trPr>
        <w:tc>
          <w:tcPr>
            <w:tcW w:w="4770" w:type="dxa"/>
            <w:shd w:val="clear" w:color="auto" w:fill="auto"/>
          </w:tcPr>
          <w:p w:rsidR="00653836" w:rsidRPr="00FF14D9" w:rsidRDefault="00653836" w:rsidP="00F4085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250" w:type="dxa"/>
          </w:tcPr>
          <w:p w:rsidR="00653836" w:rsidRPr="00FF14D9" w:rsidRDefault="00653836" w:rsidP="00F4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653836" w:rsidRDefault="00653836" w:rsidP="00F408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653836" w:rsidRPr="008C2681" w:rsidRDefault="00653836" w:rsidP="00F408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53836" w:rsidRPr="008C2681" w:rsidRDefault="00664406" w:rsidP="00F4085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0857" w:rsidRPr="00FF14D9" w:rsidTr="004A5B96">
        <w:tc>
          <w:tcPr>
            <w:tcW w:w="4770" w:type="dxa"/>
            <w:shd w:val="clear" w:color="auto" w:fill="auto"/>
          </w:tcPr>
          <w:p w:rsidR="00F40857" w:rsidRPr="00FF14D9" w:rsidRDefault="00F40857" w:rsidP="00F4085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250" w:type="dxa"/>
          </w:tcPr>
          <w:p w:rsidR="00F40857" w:rsidRPr="00FF14D9" w:rsidRDefault="00F40857" w:rsidP="00F40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40857" w:rsidRPr="008C2681" w:rsidRDefault="00F40857" w:rsidP="00F4085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2681">
              <w:rPr>
                <w:rFonts w:ascii="Angsana New" w:hAnsi="Angsana New"/>
                <w:b/>
                <w:bCs/>
                <w:sz w:val="30"/>
                <w:szCs w:val="30"/>
              </w:rPr>
              <w:t>1,68</w:t>
            </w:r>
            <w:r w:rsidR="009057F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F40857" w:rsidRPr="008C2681" w:rsidRDefault="00F40857" w:rsidP="00F4085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40857" w:rsidRPr="008C2681" w:rsidRDefault="00F40857" w:rsidP="00F4085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2681">
              <w:rPr>
                <w:rFonts w:ascii="Angsana New" w:hAnsi="Angsana New"/>
                <w:b/>
                <w:bCs/>
                <w:sz w:val="30"/>
                <w:szCs w:val="30"/>
              </w:rPr>
              <w:t>1,685</w:t>
            </w:r>
          </w:p>
        </w:tc>
      </w:tr>
    </w:tbl>
    <w:p w:rsidR="00B125F9" w:rsidRPr="00B125F9" w:rsidRDefault="00B125F9" w:rsidP="00197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p w:rsidR="001976A5" w:rsidRPr="00B125F9" w:rsidRDefault="00B125F9" w:rsidP="00B1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cs/>
          <w:lang w:val="en-GB"/>
        </w:rPr>
        <w:sectPr w:rsidR="001976A5" w:rsidRPr="00B125F9" w:rsidSect="00B06E2D">
          <w:headerReference w:type="default" r:id="rId8"/>
          <w:footerReference w:type="default" r:id="rId9"/>
          <w:pgSz w:w="11907" w:h="16840" w:code="9"/>
          <w:pgMar w:top="691" w:right="1152" w:bottom="720" w:left="1152" w:header="720" w:footer="720" w:gutter="0"/>
          <w:pgNumType w:start="17"/>
          <w:cols w:space="708"/>
          <w:docGrid w:linePitch="360"/>
        </w:sectPr>
      </w:pPr>
      <w:r>
        <w:rPr>
          <w:rFonts w:ascii="Angsana New" w:hAnsi="Angsana New"/>
          <w:cs/>
          <w:lang w:val="en-GB"/>
        </w:rPr>
        <w:tab/>
      </w:r>
    </w:p>
    <w:p w:rsidR="001976A5" w:rsidRPr="00FF14D9" w:rsidRDefault="001976A5" w:rsidP="00B1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180"/>
        <w:jc w:val="thaiDistribute"/>
        <w:rPr>
          <w:rFonts w:ascii="Angsana New" w:hAnsi="Angsana New"/>
          <w:sz w:val="30"/>
          <w:szCs w:val="30"/>
        </w:rPr>
      </w:pPr>
      <w:r w:rsidRPr="00FF14D9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FF14D9">
        <w:rPr>
          <w:rFonts w:ascii="Angsana New" w:hAnsi="Angsana New"/>
          <w:sz w:val="30"/>
          <w:szCs w:val="30"/>
        </w:rPr>
        <w:t xml:space="preserve">31 </w:t>
      </w:r>
      <w:r w:rsidRPr="00FF14D9">
        <w:rPr>
          <w:rFonts w:ascii="Angsana New" w:hAnsi="Angsana New"/>
          <w:sz w:val="30"/>
          <w:szCs w:val="30"/>
          <w:cs/>
        </w:rPr>
        <w:t>ธันวาคม และเงินปันผลรับจากเงินลงทุนสำหรับแต่ละปี</w:t>
      </w:r>
      <w:r w:rsidRPr="00FF14D9">
        <w:rPr>
          <w:rFonts w:ascii="Angsana New" w:hAnsi="Angsana New"/>
          <w:sz w:val="30"/>
          <w:szCs w:val="30"/>
        </w:rPr>
        <w:t xml:space="preserve"> </w:t>
      </w:r>
      <w:r w:rsidRPr="00FF14D9">
        <w:rPr>
          <w:rFonts w:ascii="Angsana New" w:hAnsi="Angsana New"/>
          <w:sz w:val="30"/>
          <w:szCs w:val="30"/>
          <w:cs/>
        </w:rPr>
        <w:t>มีดังนี้</w:t>
      </w:r>
    </w:p>
    <w:p w:rsidR="001976A5" w:rsidRPr="00FF14D9" w:rsidRDefault="001976A5" w:rsidP="001976A5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15030" w:type="dxa"/>
        <w:tblInd w:w="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179"/>
        <w:gridCol w:w="811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</w:tblGrid>
      <w:tr w:rsidR="001976A5" w:rsidRPr="0021700E" w:rsidDel="00685444" w:rsidTr="00B125F9">
        <w:trPr>
          <w:cantSplit/>
          <w:tblHeader/>
        </w:trPr>
        <w:tc>
          <w:tcPr>
            <w:tcW w:w="4050" w:type="dxa"/>
            <w:shd w:val="clear" w:color="auto" w:fill="auto"/>
          </w:tcPr>
          <w:p w:rsidR="001976A5" w:rsidRPr="0021700E" w:rsidDel="00685444" w:rsidRDefault="001976A5" w:rsidP="00BB2E4F">
            <w:pPr>
              <w:pStyle w:val="acctfourfigures"/>
              <w:tabs>
                <w:tab w:val="clear" w:pos="765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980" w:type="dxa"/>
            <w:gridSpan w:val="23"/>
            <w:shd w:val="clear" w:color="auto" w:fill="auto"/>
          </w:tcPr>
          <w:p w:rsidR="001976A5" w:rsidRPr="0021700E" w:rsidRDefault="001976A5" w:rsidP="00BB2E4F">
            <w:pPr>
              <w:pStyle w:val="acctfourfigures"/>
              <w:tabs>
                <w:tab w:val="clear" w:pos="765"/>
              </w:tabs>
              <w:spacing w:line="240" w:lineRule="atLeast"/>
              <w:ind w:right="-8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21700E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976A5" w:rsidRPr="0021700E" w:rsidDel="00685444" w:rsidTr="00B125F9">
        <w:trPr>
          <w:cantSplit/>
          <w:tblHeader/>
        </w:trPr>
        <w:tc>
          <w:tcPr>
            <w:tcW w:w="4050" w:type="dxa"/>
            <w:shd w:val="clear" w:color="auto" w:fill="auto"/>
          </w:tcPr>
          <w:p w:rsidR="001976A5" w:rsidRPr="0021700E" w:rsidDel="00685444" w:rsidRDefault="001976A5" w:rsidP="00BB2E4F">
            <w:pPr>
              <w:pStyle w:val="acctfourfigures"/>
              <w:tabs>
                <w:tab w:val="clear" w:pos="765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1976A5" w:rsidRPr="0021700E" w:rsidDel="00685444" w:rsidRDefault="001976A5" w:rsidP="00BB2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:rsidR="001976A5" w:rsidRPr="0021700E" w:rsidDel="00685444" w:rsidRDefault="001976A5" w:rsidP="00BB2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1976A5" w:rsidRPr="0021700E" w:rsidRDefault="001976A5" w:rsidP="00BB2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976A5" w:rsidRPr="0021700E" w:rsidRDefault="001976A5" w:rsidP="00BB2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:rsidR="001976A5" w:rsidRPr="0021700E" w:rsidRDefault="001976A5" w:rsidP="00BB2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1976A5" w:rsidRPr="0021700E" w:rsidRDefault="001976A5" w:rsidP="00BB2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976A5" w:rsidRPr="0021700E" w:rsidDel="00685444" w:rsidRDefault="001976A5" w:rsidP="00BB2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:rsidR="001976A5" w:rsidRPr="0021700E" w:rsidDel="00685444" w:rsidRDefault="001976A5" w:rsidP="00BB2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1976A5" w:rsidRPr="0021700E" w:rsidRDefault="001976A5" w:rsidP="00BB2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976A5" w:rsidRPr="0021700E" w:rsidDel="00685444" w:rsidRDefault="001976A5" w:rsidP="00BB2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</w:tcPr>
          <w:p w:rsidR="001976A5" w:rsidRPr="0021700E" w:rsidDel="00685444" w:rsidRDefault="001976A5" w:rsidP="00BB2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1976A5" w:rsidRPr="0021700E" w:rsidRDefault="001976A5" w:rsidP="00BB2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1976A5" w:rsidRPr="0021700E" w:rsidDel="00685444" w:rsidRDefault="001976A5" w:rsidP="00BB2E4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  <w:r w:rsidRPr="0021700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21700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:rsidR="001976A5" w:rsidRPr="0021700E" w:rsidRDefault="001976A5" w:rsidP="00BB2E4F">
            <w:pPr>
              <w:pStyle w:val="acctfourfigures"/>
              <w:tabs>
                <w:tab w:val="clear" w:pos="765"/>
              </w:tabs>
              <w:spacing w:line="240" w:lineRule="atLeast"/>
              <w:ind w:right="-8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1976A5" w:rsidRPr="0021700E" w:rsidDel="00685444" w:rsidRDefault="001976A5" w:rsidP="00BB2E4F">
            <w:pPr>
              <w:pStyle w:val="acctfourfigures"/>
              <w:tabs>
                <w:tab w:val="clear" w:pos="765"/>
              </w:tabs>
              <w:spacing w:line="240" w:lineRule="atLeast"/>
              <w:ind w:right="-8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00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</w:tr>
      <w:tr w:rsidR="00015422" w:rsidRPr="0021700E" w:rsidTr="00B125F9">
        <w:trPr>
          <w:cantSplit/>
          <w:trHeight w:val="389"/>
          <w:tblHeader/>
        </w:trPr>
        <w:tc>
          <w:tcPr>
            <w:tcW w:w="4050" w:type="dxa"/>
            <w:shd w:val="clear" w:color="auto" w:fill="auto"/>
          </w:tcPr>
          <w:p w:rsidR="00015422" w:rsidRPr="0021700E" w:rsidRDefault="00015422" w:rsidP="00015422">
            <w:pPr>
              <w:pStyle w:val="acctfourfigures"/>
              <w:tabs>
                <w:tab w:val="clear" w:pos="765"/>
              </w:tabs>
              <w:spacing w:line="240" w:lineRule="auto"/>
              <w:ind w:lef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9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015422" w:rsidRPr="0021700E" w:rsidRDefault="00015422" w:rsidP="000154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015422" w:rsidRPr="0021700E" w:rsidRDefault="00015422" w:rsidP="000154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015422" w:rsidRPr="0021700E" w:rsidRDefault="00015422" w:rsidP="000154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:rsidR="00015422" w:rsidRPr="0021700E" w:rsidRDefault="00015422" w:rsidP="000154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015422" w:rsidRPr="0021700E" w:rsidRDefault="00015422" w:rsidP="0001542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2209E" w:rsidRPr="0021700E" w:rsidTr="00B125F9">
        <w:trPr>
          <w:cantSplit/>
          <w:trHeight w:val="389"/>
          <w:tblHeader/>
        </w:trPr>
        <w:tc>
          <w:tcPr>
            <w:tcW w:w="405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70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000" w:type="dxa"/>
            <w:gridSpan w:val="19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</w:tabs>
              <w:spacing w:line="240" w:lineRule="auto"/>
              <w:ind w:lef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1700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2209E" w:rsidRPr="0021700E" w:rsidTr="007D28BC">
        <w:trPr>
          <w:cantSplit/>
        </w:trPr>
        <w:tc>
          <w:tcPr>
            <w:tcW w:w="4050" w:type="dxa"/>
            <w:shd w:val="clear" w:color="auto" w:fill="auto"/>
          </w:tcPr>
          <w:p w:rsidR="0032209E" w:rsidRPr="0021700E" w:rsidRDefault="0032209E" w:rsidP="0032209E">
            <w:pPr>
              <w:tabs>
                <w:tab w:val="clear" w:pos="227"/>
                <w:tab w:val="left" w:pos="-90"/>
              </w:tabs>
              <w:spacing w:line="240" w:lineRule="auto"/>
              <w:ind w:lef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0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32209E" w:rsidRPr="0021700E" w:rsidRDefault="0032209E" w:rsidP="003220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653836" w:rsidRPr="0021700E" w:rsidTr="00A568D8">
        <w:trPr>
          <w:cantSplit/>
        </w:trPr>
        <w:tc>
          <w:tcPr>
            <w:tcW w:w="4050" w:type="dxa"/>
            <w:shd w:val="clear" w:color="auto" w:fill="auto"/>
          </w:tcPr>
          <w:p w:rsidR="00653836" w:rsidRPr="0021700E" w:rsidRDefault="00653836" w:rsidP="00653836">
            <w:pPr>
              <w:spacing w:line="240" w:lineRule="auto"/>
              <w:ind w:left="1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700E">
              <w:rPr>
                <w:rFonts w:ascii="Angsana New" w:hAnsi="Angsana New"/>
                <w:sz w:val="30"/>
                <w:szCs w:val="30"/>
                <w:cs/>
              </w:rPr>
              <w:t>บริษัท ไทยแฟตตี้แอลกอ</w:t>
            </w:r>
            <w:proofErr w:type="spellStart"/>
            <w:r w:rsidRPr="0021700E">
              <w:rPr>
                <w:rFonts w:ascii="Angsana New" w:hAnsi="Angsana New"/>
                <w:sz w:val="30"/>
                <w:szCs w:val="30"/>
                <w:cs/>
              </w:rPr>
              <w:t>ฮอลส์</w:t>
            </w:r>
            <w:proofErr w:type="spellEnd"/>
            <w:r w:rsidRPr="0021700E">
              <w:rPr>
                <w:rFonts w:ascii="Angsana New" w:hAnsi="Angsana New"/>
                <w:sz w:val="30"/>
                <w:szCs w:val="30"/>
                <w:cs/>
              </w:rPr>
              <w:t xml:space="preserve"> จำกัด        </w:t>
            </w:r>
          </w:p>
        </w:tc>
        <w:tc>
          <w:tcPr>
            <w:tcW w:w="810" w:type="dxa"/>
            <w:shd w:val="clear" w:color="auto" w:fill="auto"/>
          </w:tcPr>
          <w:p w:rsidR="00653836" w:rsidRPr="00653836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3836"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79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  <w:shd w:val="clear" w:color="auto" w:fill="auto"/>
          </w:tcPr>
          <w:p w:rsidR="00653836" w:rsidRPr="00653836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3836"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8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1700E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  <w:r w:rsidRPr="0021700E">
              <w:rPr>
                <w:rFonts w:ascii="Angsana New" w:hAnsi="Angsana New"/>
                <w:sz w:val="30"/>
                <w:szCs w:val="30"/>
                <w:lang w:val="en-US" w:bidi="th-TH"/>
              </w:rPr>
              <w:t>,060</w:t>
            </w:r>
          </w:p>
        </w:tc>
        <w:tc>
          <w:tcPr>
            <w:tcW w:w="18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1,685</w:t>
            </w:r>
          </w:p>
        </w:tc>
        <w:tc>
          <w:tcPr>
            <w:tcW w:w="18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00E">
              <w:rPr>
                <w:rFonts w:ascii="Angsana New" w:hAnsi="Angsana New"/>
                <w:sz w:val="30"/>
                <w:szCs w:val="30"/>
                <w:lang w:bidi="th-TH"/>
              </w:rPr>
              <w:t>1,685</w:t>
            </w:r>
          </w:p>
        </w:tc>
        <w:tc>
          <w:tcPr>
            <w:tcW w:w="18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00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1,685</w:t>
            </w:r>
          </w:p>
        </w:tc>
        <w:tc>
          <w:tcPr>
            <w:tcW w:w="18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544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00E">
              <w:rPr>
                <w:rFonts w:ascii="Angsana New" w:hAnsi="Angsana New"/>
                <w:sz w:val="30"/>
                <w:szCs w:val="30"/>
                <w:lang w:bidi="th-TH"/>
              </w:rPr>
              <w:t>1,685</w:t>
            </w:r>
          </w:p>
        </w:tc>
        <w:tc>
          <w:tcPr>
            <w:tcW w:w="180" w:type="dxa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0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00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653836" w:rsidRPr="0021700E" w:rsidTr="00A568D8">
        <w:trPr>
          <w:cantSplit/>
        </w:trPr>
        <w:tc>
          <w:tcPr>
            <w:tcW w:w="4050" w:type="dxa"/>
            <w:shd w:val="clear" w:color="auto" w:fill="auto"/>
          </w:tcPr>
          <w:p w:rsidR="00653836" w:rsidRPr="0021700E" w:rsidRDefault="00653836" w:rsidP="00653836">
            <w:pPr>
              <w:spacing w:line="240" w:lineRule="auto"/>
              <w:ind w:left="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1700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740040">
              <w:rPr>
                <w:rFonts w:ascii="Angsana New" w:hAnsi="Angsana New" w:hint="cs"/>
                <w:sz w:val="30"/>
                <w:szCs w:val="30"/>
                <w:cs/>
              </w:rPr>
              <w:t>จีจีซี</w:t>
            </w:r>
            <w:r w:rsidRPr="0074004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40040">
              <w:rPr>
                <w:rFonts w:ascii="Angsana New" w:hAnsi="Angsana New" w:hint="cs"/>
                <w:sz w:val="30"/>
                <w:szCs w:val="30"/>
                <w:cs/>
              </w:rPr>
              <w:t>ไบ</w:t>
            </w:r>
            <w:proofErr w:type="spellEnd"/>
            <w:r w:rsidRPr="00740040">
              <w:rPr>
                <w:rFonts w:ascii="Angsana New" w:hAnsi="Angsana New" w:hint="cs"/>
                <w:sz w:val="30"/>
                <w:szCs w:val="30"/>
                <w:cs/>
              </w:rPr>
              <w:t>โอเคมิคอล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:rsidR="00653836" w:rsidRPr="00653836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3836"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79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  <w:shd w:val="clear" w:color="auto" w:fill="auto"/>
          </w:tcPr>
          <w:p w:rsidR="00653836" w:rsidRPr="00653836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5383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653836" w:rsidRPr="00740040" w:rsidRDefault="00653836" w:rsidP="00653836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00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544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0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653836" w:rsidRPr="0021700E" w:rsidRDefault="00653836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1700E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568D8" w:rsidRPr="0021700E" w:rsidTr="00A568D8">
        <w:trPr>
          <w:cantSplit/>
        </w:trPr>
        <w:tc>
          <w:tcPr>
            <w:tcW w:w="4050" w:type="dxa"/>
            <w:shd w:val="clear" w:color="auto" w:fill="auto"/>
          </w:tcPr>
          <w:p w:rsidR="00A568D8" w:rsidRPr="00A568D8" w:rsidRDefault="00A568D8" w:rsidP="00664406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68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:rsidR="00A568D8" w:rsidRDefault="00A568D8" w:rsidP="00A568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:rsidR="00A568D8" w:rsidRPr="0021700E" w:rsidRDefault="00A568D8" w:rsidP="00A568D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1" w:type="dxa"/>
            <w:shd w:val="clear" w:color="auto" w:fill="auto"/>
          </w:tcPr>
          <w:p w:rsidR="00A568D8" w:rsidRPr="0021700E" w:rsidRDefault="00A568D8" w:rsidP="00A568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568D8" w:rsidRPr="0021700E" w:rsidRDefault="00A568D8" w:rsidP="00A568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A568D8" w:rsidRDefault="00A568D8" w:rsidP="00A568D8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568D8" w:rsidRPr="0021700E" w:rsidRDefault="00A568D8" w:rsidP="00A568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:rsidR="00A568D8" w:rsidRDefault="00A568D8" w:rsidP="00A568D8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568D8" w:rsidRPr="0021700E" w:rsidRDefault="00A568D8" w:rsidP="00A568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68D8" w:rsidRPr="00653836" w:rsidRDefault="00A568D8" w:rsidP="00A568D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5383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1,686</w:t>
            </w:r>
          </w:p>
        </w:tc>
        <w:tc>
          <w:tcPr>
            <w:tcW w:w="180" w:type="dxa"/>
            <w:shd w:val="clear" w:color="auto" w:fill="auto"/>
          </w:tcPr>
          <w:p w:rsidR="00A568D8" w:rsidRPr="00653836" w:rsidRDefault="00A568D8" w:rsidP="00A568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68D8" w:rsidRPr="00653836" w:rsidRDefault="00A568D8" w:rsidP="00A568D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5383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1,685</w:t>
            </w:r>
          </w:p>
        </w:tc>
        <w:tc>
          <w:tcPr>
            <w:tcW w:w="180" w:type="dxa"/>
            <w:shd w:val="clear" w:color="auto" w:fill="auto"/>
          </w:tcPr>
          <w:p w:rsidR="00A568D8" w:rsidRPr="00653836" w:rsidRDefault="00A568D8" w:rsidP="00A568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68D8" w:rsidRPr="00653836" w:rsidRDefault="00A568D8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5383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568D8" w:rsidRPr="00653836" w:rsidRDefault="00A568D8" w:rsidP="00A568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68D8" w:rsidRPr="00653836" w:rsidRDefault="00A568D8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5383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568D8" w:rsidRPr="00653836" w:rsidRDefault="00A568D8" w:rsidP="00A568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68D8" w:rsidRPr="00653836" w:rsidRDefault="00A568D8" w:rsidP="00A568D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5383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1,686</w:t>
            </w:r>
          </w:p>
        </w:tc>
        <w:tc>
          <w:tcPr>
            <w:tcW w:w="180" w:type="dxa"/>
            <w:shd w:val="clear" w:color="auto" w:fill="auto"/>
          </w:tcPr>
          <w:p w:rsidR="00A568D8" w:rsidRPr="00653836" w:rsidRDefault="00A568D8" w:rsidP="00A568D8">
            <w:pPr>
              <w:pStyle w:val="acctfourfigures"/>
              <w:tabs>
                <w:tab w:val="clear" w:pos="765"/>
                <w:tab w:val="decimal" w:pos="544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68D8" w:rsidRPr="00653836" w:rsidRDefault="00A568D8" w:rsidP="00A568D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5383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1,685</w:t>
            </w:r>
          </w:p>
        </w:tc>
        <w:tc>
          <w:tcPr>
            <w:tcW w:w="180" w:type="dxa"/>
          </w:tcPr>
          <w:p w:rsidR="00A568D8" w:rsidRPr="00653836" w:rsidRDefault="00A568D8" w:rsidP="00A568D8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68D8" w:rsidRPr="00653836" w:rsidRDefault="00A568D8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5383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568D8" w:rsidRPr="00653836" w:rsidRDefault="00A568D8" w:rsidP="00A568D8">
            <w:pPr>
              <w:pStyle w:val="acctfourfigures"/>
              <w:tabs>
                <w:tab w:val="clear" w:pos="765"/>
                <w:tab w:val="decimal" w:pos="30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568D8" w:rsidRPr="00653836" w:rsidRDefault="00A568D8" w:rsidP="00653836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5383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:rsidR="001976A5" w:rsidRDefault="001976A5" w:rsidP="001976A5">
      <w:pPr>
        <w:pStyle w:val="block"/>
        <w:spacing w:after="0" w:line="240" w:lineRule="auto"/>
        <w:ind w:left="0"/>
        <w:jc w:val="both"/>
        <w:rPr>
          <w:rFonts w:ascii="Angsana New" w:hAnsi="Angsana New"/>
          <w:sz w:val="30"/>
          <w:szCs w:val="30"/>
          <w:lang w:bidi="th-TH"/>
        </w:rPr>
      </w:pPr>
    </w:p>
    <w:p w:rsidR="001976A5" w:rsidRDefault="001976A5" w:rsidP="001976A5">
      <w:pPr>
        <w:pStyle w:val="block"/>
        <w:spacing w:after="0" w:line="240" w:lineRule="auto"/>
        <w:ind w:left="0" w:right="108"/>
        <w:jc w:val="thaiDistribute"/>
        <w:rPr>
          <w:rFonts w:ascii="Angsana New" w:hAnsi="Angsana New"/>
          <w:sz w:val="30"/>
          <w:szCs w:val="30"/>
          <w:lang w:val="en-US" w:eastAsia="zh-CN" w:bidi="th-TH"/>
        </w:rPr>
      </w:pPr>
    </w:p>
    <w:p w:rsidR="001976A5" w:rsidRDefault="001976A5" w:rsidP="001976A5">
      <w:pPr>
        <w:pStyle w:val="block"/>
        <w:spacing w:after="0" w:line="240" w:lineRule="auto"/>
        <w:ind w:left="0" w:right="108"/>
        <w:jc w:val="thaiDistribute"/>
        <w:rPr>
          <w:rFonts w:ascii="Angsana New" w:hAnsi="Angsana New"/>
          <w:sz w:val="30"/>
          <w:szCs w:val="30"/>
          <w:lang w:val="en-US" w:eastAsia="zh-CN" w:bidi="th-TH"/>
        </w:rPr>
      </w:pPr>
    </w:p>
    <w:p w:rsidR="001976A5" w:rsidRPr="001976A5" w:rsidRDefault="001976A5" w:rsidP="001976A5">
      <w:pPr>
        <w:pStyle w:val="Heading9"/>
        <w:ind w:left="518"/>
        <w:rPr>
          <w:rFonts w:ascii="Angsana New" w:hAnsi="Angsana New" w:cs="Angsana New"/>
          <w:b w:val="0"/>
        </w:rPr>
      </w:pPr>
    </w:p>
    <w:p w:rsidR="001976A5" w:rsidRDefault="001976A5" w:rsidP="000B4D5C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cs/>
          <w:lang w:val="en-GB"/>
        </w:rPr>
        <w:sectPr w:rsidR="001976A5" w:rsidSect="00C32E95">
          <w:headerReference w:type="default" r:id="rId10"/>
          <w:pgSz w:w="16840" w:h="11907" w:orient="landscape" w:code="9"/>
          <w:pgMar w:top="1151" w:right="692" w:bottom="1151" w:left="720" w:header="720" w:footer="720" w:gutter="0"/>
          <w:cols w:space="708"/>
          <w:docGrid w:linePitch="360"/>
        </w:sectPr>
      </w:pPr>
    </w:p>
    <w:p w:rsidR="00EF37C9" w:rsidRPr="00EF37C9" w:rsidRDefault="00EF37C9" w:rsidP="00EF37C9">
      <w:pPr>
        <w:pStyle w:val="block"/>
        <w:spacing w:after="0"/>
        <w:ind w:left="540" w:right="38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6E6FB0">
        <w:rPr>
          <w:rFonts w:ascii="Angsana New" w:hAnsi="Angsana New"/>
          <w:i/>
          <w:iCs/>
          <w:sz w:val="30"/>
          <w:szCs w:val="30"/>
          <w:cs/>
          <w:lang w:bidi="th-TH"/>
        </w:rPr>
        <w:t>การเปลี่ยนแปลงของเงินลงทุนในบริษัทย่อย</w:t>
      </w:r>
    </w:p>
    <w:p w:rsidR="00EF37C9" w:rsidRPr="00EF37C9" w:rsidRDefault="00EF37C9" w:rsidP="00EF37C9">
      <w:pPr>
        <w:rPr>
          <w:rFonts w:asciiTheme="majorBidi" w:hAnsiTheme="majorBidi" w:cstheme="majorBidi"/>
          <w:sz w:val="30"/>
          <w:szCs w:val="30"/>
          <w:lang w:val="en-GB"/>
        </w:rPr>
      </w:pPr>
    </w:p>
    <w:p w:rsidR="00EF37C9" w:rsidRPr="00FD4618" w:rsidRDefault="00EF37C9" w:rsidP="00AB7CBE">
      <w:pPr>
        <w:pStyle w:val="block"/>
        <w:spacing w:after="0"/>
        <w:ind w:left="540" w:right="380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AB7CBE">
        <w:rPr>
          <w:rFonts w:ascii="Angsana New" w:hAnsi="Angsana New" w:hint="cs"/>
          <w:sz w:val="30"/>
          <w:szCs w:val="30"/>
          <w:cs/>
          <w:lang w:bidi="th-TH"/>
        </w:rPr>
        <w:t>ในการประชุมคณะกรรมการของบริษัท</w:t>
      </w:r>
      <w:r w:rsidRPr="00AB7CB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7CBE">
        <w:rPr>
          <w:rFonts w:ascii="Angsana New" w:hAnsi="Angsana New" w:hint="cs"/>
          <w:sz w:val="30"/>
          <w:szCs w:val="30"/>
          <w:cs/>
          <w:lang w:bidi="th-TH"/>
        </w:rPr>
        <w:t>เมื่อวันที่</w:t>
      </w:r>
      <w:r w:rsidRPr="00AB7CB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7CBE">
        <w:rPr>
          <w:rFonts w:ascii="Angsana New" w:hAnsi="Angsana New"/>
          <w:sz w:val="30"/>
          <w:szCs w:val="30"/>
        </w:rPr>
        <w:t>2</w:t>
      </w:r>
      <w:r w:rsidRPr="00AB7CBE">
        <w:rPr>
          <w:rFonts w:ascii="Angsana New" w:hAnsi="Angsana New"/>
          <w:sz w:val="30"/>
          <w:szCs w:val="30"/>
          <w:lang w:val="en-US" w:bidi="th-TH"/>
        </w:rPr>
        <w:t>7</w:t>
      </w:r>
      <w:r w:rsidRPr="00AB7CBE">
        <w:rPr>
          <w:rFonts w:ascii="Angsana New" w:hAnsi="Angsana New"/>
          <w:sz w:val="30"/>
          <w:szCs w:val="30"/>
        </w:rPr>
        <w:t xml:space="preserve"> </w:t>
      </w:r>
      <w:r w:rsidRPr="00AB7CBE">
        <w:rPr>
          <w:rFonts w:ascii="Angsana New" w:hAnsi="Angsana New" w:hint="cs"/>
          <w:sz w:val="30"/>
          <w:szCs w:val="30"/>
          <w:cs/>
          <w:lang w:bidi="th-TH"/>
        </w:rPr>
        <w:t>พฤศจิกายน</w:t>
      </w:r>
      <w:r w:rsidRPr="00AB7CB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7CBE">
        <w:rPr>
          <w:rFonts w:ascii="Angsana New" w:hAnsi="Angsana New"/>
          <w:sz w:val="30"/>
          <w:szCs w:val="30"/>
        </w:rPr>
        <w:t>256</w:t>
      </w:r>
      <w:r w:rsidRPr="00AB7CBE">
        <w:rPr>
          <w:rFonts w:ascii="Angsana New" w:hAnsi="Angsana New"/>
          <w:sz w:val="30"/>
          <w:szCs w:val="30"/>
          <w:lang w:val="en-US" w:bidi="th-TH"/>
        </w:rPr>
        <w:t>1</w:t>
      </w:r>
      <w:r w:rsidRPr="00AB7CBE">
        <w:rPr>
          <w:rFonts w:ascii="Angsana New" w:hAnsi="Angsana New"/>
          <w:sz w:val="30"/>
          <w:szCs w:val="30"/>
        </w:rPr>
        <w:t xml:space="preserve"> </w:t>
      </w:r>
      <w:r w:rsidRPr="00AB7CBE">
        <w:rPr>
          <w:rFonts w:ascii="Angsana New" w:hAnsi="Angsana New" w:hint="cs"/>
          <w:sz w:val="30"/>
          <w:szCs w:val="30"/>
          <w:cs/>
          <w:lang w:bidi="th-TH"/>
        </w:rPr>
        <w:t>คณะกรรมการมีมติอนุมัติให้จัดตั้งบริษัท</w:t>
      </w:r>
      <w:r w:rsidR="00AB7CBE" w:rsidRPr="00AB7CBE">
        <w:rPr>
          <w:rFonts w:ascii="Angsana New" w:hAnsi="Angsana New"/>
          <w:sz w:val="30"/>
          <w:szCs w:val="30"/>
          <w:lang w:bidi="th-TH"/>
        </w:rPr>
        <w:t xml:space="preserve"> </w:t>
      </w:r>
      <w:r w:rsidRPr="00AB7CBE">
        <w:rPr>
          <w:rFonts w:ascii="Angsana New" w:hAnsi="Angsana New" w:hint="cs"/>
          <w:sz w:val="30"/>
          <w:szCs w:val="30"/>
          <w:cs/>
          <w:lang w:bidi="th-TH"/>
        </w:rPr>
        <w:t>จีจีซี</w:t>
      </w:r>
      <w:r w:rsidRPr="00AB7CB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proofErr w:type="spellStart"/>
      <w:r w:rsidRPr="00AB7CBE">
        <w:rPr>
          <w:rFonts w:ascii="Angsana New" w:hAnsi="Angsana New" w:hint="cs"/>
          <w:sz w:val="30"/>
          <w:szCs w:val="30"/>
          <w:cs/>
          <w:lang w:bidi="th-TH"/>
        </w:rPr>
        <w:t>ไบ</w:t>
      </w:r>
      <w:proofErr w:type="spellEnd"/>
      <w:r w:rsidRPr="00AB7CBE">
        <w:rPr>
          <w:rFonts w:ascii="Angsana New" w:hAnsi="Angsana New" w:hint="cs"/>
          <w:sz w:val="30"/>
          <w:szCs w:val="30"/>
          <w:cs/>
          <w:lang w:bidi="th-TH"/>
        </w:rPr>
        <w:t>โอเคมิคอล</w:t>
      </w:r>
      <w:r w:rsidRPr="00AB7CB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7CBE">
        <w:rPr>
          <w:rFonts w:ascii="Angsana New" w:hAnsi="Angsana New" w:hint="cs"/>
          <w:sz w:val="30"/>
          <w:szCs w:val="30"/>
          <w:cs/>
          <w:lang w:bidi="th-TH"/>
        </w:rPr>
        <w:t>จำกัด</w:t>
      </w:r>
      <w:r w:rsidRPr="00AB7CB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7CBE">
        <w:rPr>
          <w:rFonts w:ascii="Angsana New" w:hAnsi="Angsana New" w:hint="cs"/>
          <w:sz w:val="30"/>
          <w:szCs w:val="30"/>
          <w:cs/>
          <w:lang w:bidi="th-TH"/>
        </w:rPr>
        <w:t>เพื่อ</w:t>
      </w:r>
      <w:r w:rsidR="00AB7CBE" w:rsidRPr="00AB7CBE">
        <w:rPr>
          <w:rFonts w:ascii="Angsana New" w:hAnsi="Angsana New" w:hint="cs"/>
          <w:sz w:val="30"/>
          <w:szCs w:val="30"/>
          <w:cs/>
          <w:lang w:bidi="th-TH"/>
        </w:rPr>
        <w:t>ลงทุนในธุรกิจอ้อยและน้ำตาล</w:t>
      </w:r>
      <w:r w:rsidRPr="00AB7CBE">
        <w:rPr>
          <w:rFonts w:ascii="Angsana New" w:hAnsi="Angsana New"/>
          <w:sz w:val="30"/>
          <w:szCs w:val="30"/>
        </w:rPr>
        <w:t xml:space="preserve"> </w:t>
      </w:r>
      <w:r w:rsidRPr="00AB7CBE">
        <w:rPr>
          <w:rFonts w:ascii="Angsana New" w:hAnsi="Angsana New" w:hint="cs"/>
          <w:sz w:val="30"/>
          <w:szCs w:val="30"/>
          <w:cs/>
          <w:lang w:bidi="th-TH"/>
        </w:rPr>
        <w:t>โดยถือหุ้นในสัดส่วนร้อยละ</w:t>
      </w:r>
      <w:r w:rsidRPr="00AB7CB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7CBE">
        <w:rPr>
          <w:rFonts w:ascii="Angsana New" w:hAnsi="Angsana New"/>
          <w:sz w:val="30"/>
          <w:szCs w:val="30"/>
        </w:rPr>
        <w:t xml:space="preserve">100 </w:t>
      </w:r>
      <w:r w:rsidRPr="00AB7CBE">
        <w:rPr>
          <w:rFonts w:ascii="Angsana New" w:hAnsi="Angsana New" w:hint="cs"/>
          <w:sz w:val="30"/>
          <w:szCs w:val="30"/>
          <w:cs/>
          <w:lang w:bidi="th-TH"/>
        </w:rPr>
        <w:t>ซึ่งต่อมาเมื่อวันที่</w:t>
      </w:r>
      <w:r w:rsidRPr="00AB7CB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AB7CBE" w:rsidRPr="00AB7CBE">
        <w:rPr>
          <w:rFonts w:ascii="Angsana New" w:hAnsi="Angsana New"/>
          <w:sz w:val="30"/>
          <w:szCs w:val="30"/>
          <w:lang w:bidi="th-TH"/>
        </w:rPr>
        <w:t>18</w:t>
      </w:r>
      <w:r w:rsidRPr="00AB7CBE">
        <w:rPr>
          <w:rFonts w:ascii="Angsana New" w:hAnsi="Angsana New"/>
          <w:sz w:val="30"/>
          <w:szCs w:val="30"/>
        </w:rPr>
        <w:t xml:space="preserve"> </w:t>
      </w:r>
      <w:r w:rsidR="00AB7CBE" w:rsidRPr="00AB7CBE">
        <w:rPr>
          <w:rFonts w:ascii="Angsana New" w:hAnsi="Angsana New" w:hint="cs"/>
          <w:sz w:val="30"/>
          <w:szCs w:val="30"/>
          <w:cs/>
          <w:lang w:bidi="th-TH"/>
        </w:rPr>
        <w:t>ธันวาคม</w:t>
      </w:r>
      <w:r w:rsidRPr="00AB7CB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AB7CBE" w:rsidRPr="00AB7CBE">
        <w:rPr>
          <w:rFonts w:ascii="Angsana New" w:hAnsi="Angsana New"/>
          <w:sz w:val="30"/>
          <w:szCs w:val="30"/>
        </w:rPr>
        <w:t>2561</w:t>
      </w:r>
      <w:r w:rsidRPr="00AB7CBE">
        <w:rPr>
          <w:rFonts w:ascii="Angsana New" w:hAnsi="Angsana New"/>
          <w:sz w:val="30"/>
          <w:szCs w:val="30"/>
        </w:rPr>
        <w:t xml:space="preserve"> </w:t>
      </w:r>
      <w:r w:rsidRPr="00AB7CBE">
        <w:rPr>
          <w:rFonts w:ascii="Angsana New" w:hAnsi="Angsana New" w:hint="cs"/>
          <w:sz w:val="30"/>
          <w:szCs w:val="30"/>
          <w:cs/>
          <w:lang w:bidi="th-TH"/>
        </w:rPr>
        <w:t>บริษัทดังกล่าวได้จดทะเบียนจัดตั้งบริษัทด้วยทุนจดทะเบียน</w:t>
      </w:r>
      <w:r w:rsidRPr="00AB7CB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AB7CBE" w:rsidRPr="00AB7CBE">
        <w:rPr>
          <w:rFonts w:ascii="Angsana New" w:hAnsi="Angsana New"/>
          <w:sz w:val="30"/>
          <w:szCs w:val="30"/>
          <w:lang w:bidi="th-TH"/>
        </w:rPr>
        <w:t>3</w:t>
      </w:r>
      <w:r w:rsidR="00AB7CBE" w:rsidRPr="00AB7CBE">
        <w:rPr>
          <w:rFonts w:ascii="Angsana New" w:hAnsi="Angsana New"/>
          <w:sz w:val="30"/>
          <w:szCs w:val="30"/>
        </w:rPr>
        <w:t>5</w:t>
      </w:r>
      <w:r w:rsidRPr="00AB7CBE">
        <w:rPr>
          <w:rFonts w:ascii="Angsana New" w:hAnsi="Angsana New"/>
          <w:sz w:val="30"/>
          <w:szCs w:val="30"/>
        </w:rPr>
        <w:t xml:space="preserve"> </w:t>
      </w:r>
      <w:r w:rsidRPr="00AB7CBE">
        <w:rPr>
          <w:rFonts w:ascii="Angsana New" w:hAnsi="Angsana New" w:hint="cs"/>
          <w:sz w:val="30"/>
          <w:szCs w:val="30"/>
          <w:cs/>
          <w:lang w:bidi="th-TH"/>
        </w:rPr>
        <w:t>ล้านบาท</w:t>
      </w:r>
      <w:r w:rsidRPr="00AB7CB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7CBE">
        <w:rPr>
          <w:rFonts w:ascii="Angsana New" w:hAnsi="Angsana New" w:hint="cs"/>
          <w:sz w:val="30"/>
          <w:szCs w:val="30"/>
          <w:cs/>
          <w:lang w:bidi="th-TH"/>
        </w:rPr>
        <w:t>และได้เรียกชำระค่าหุ้นจำนวน</w:t>
      </w:r>
      <w:r w:rsidRPr="00AB7CB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AB7CBE" w:rsidRPr="00AB7CBE">
        <w:rPr>
          <w:rFonts w:ascii="Angsana New" w:hAnsi="Angsana New"/>
          <w:sz w:val="30"/>
          <w:szCs w:val="30"/>
          <w:lang w:bidi="th-TH"/>
        </w:rPr>
        <w:t>1</w:t>
      </w:r>
      <w:r w:rsidR="00AB7CBE" w:rsidRPr="00AB7CBE">
        <w:rPr>
          <w:rFonts w:ascii="Angsana New" w:hAnsi="Angsana New"/>
          <w:sz w:val="30"/>
          <w:szCs w:val="30"/>
        </w:rPr>
        <w:t xml:space="preserve">0,000 </w:t>
      </w:r>
      <w:r w:rsidRPr="00AB7CBE">
        <w:rPr>
          <w:rFonts w:ascii="Angsana New" w:hAnsi="Angsana New" w:hint="cs"/>
          <w:sz w:val="30"/>
          <w:szCs w:val="30"/>
          <w:cs/>
          <w:lang w:bidi="th-TH"/>
        </w:rPr>
        <w:t>หุ้น</w:t>
      </w:r>
      <w:r w:rsidRPr="00AB7CB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7CBE">
        <w:rPr>
          <w:rFonts w:ascii="Angsana New" w:hAnsi="Angsana New" w:hint="cs"/>
          <w:sz w:val="30"/>
          <w:szCs w:val="30"/>
          <w:cs/>
          <w:lang w:bidi="th-TH"/>
        </w:rPr>
        <w:t>มูลค่าหุ้นละ</w:t>
      </w:r>
      <w:r w:rsidRPr="00AB7CB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AB7CBE" w:rsidRPr="00AB7CBE">
        <w:rPr>
          <w:rFonts w:ascii="Angsana New" w:hAnsi="Angsana New"/>
          <w:sz w:val="30"/>
          <w:szCs w:val="30"/>
          <w:lang w:bidi="th-TH"/>
        </w:rPr>
        <w:t>100</w:t>
      </w:r>
      <w:r w:rsidRPr="00AB7CBE">
        <w:rPr>
          <w:rFonts w:ascii="Angsana New" w:hAnsi="Angsana New"/>
          <w:sz w:val="30"/>
          <w:szCs w:val="30"/>
        </w:rPr>
        <w:t xml:space="preserve"> </w:t>
      </w:r>
      <w:r w:rsidRPr="00AB7CBE">
        <w:rPr>
          <w:rFonts w:ascii="Angsana New" w:hAnsi="Angsana New" w:hint="cs"/>
          <w:sz w:val="30"/>
          <w:szCs w:val="30"/>
          <w:cs/>
          <w:lang w:bidi="th-TH"/>
        </w:rPr>
        <w:t>บาท</w:t>
      </w:r>
      <w:r w:rsidRPr="00AB7CB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7CBE">
        <w:rPr>
          <w:rFonts w:ascii="Angsana New" w:hAnsi="Angsana New" w:hint="cs"/>
          <w:sz w:val="30"/>
          <w:szCs w:val="30"/>
          <w:cs/>
          <w:lang w:bidi="th-TH"/>
        </w:rPr>
        <w:t>เป็นจำนวนเงินรวม</w:t>
      </w:r>
      <w:r w:rsidRPr="00AB7CB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AB7CBE" w:rsidRPr="00AB7CBE">
        <w:rPr>
          <w:rFonts w:ascii="Angsana New" w:hAnsi="Angsana New"/>
          <w:sz w:val="30"/>
          <w:szCs w:val="30"/>
        </w:rPr>
        <w:t>1</w:t>
      </w:r>
      <w:r w:rsidRPr="00AB7CBE">
        <w:rPr>
          <w:rFonts w:ascii="Angsana New" w:hAnsi="Angsana New"/>
          <w:sz w:val="30"/>
          <w:szCs w:val="30"/>
        </w:rPr>
        <w:t xml:space="preserve"> </w:t>
      </w:r>
      <w:r w:rsidRPr="00AB7CBE">
        <w:rPr>
          <w:rFonts w:ascii="Angsana New" w:hAnsi="Angsana New" w:hint="cs"/>
          <w:sz w:val="30"/>
          <w:szCs w:val="30"/>
          <w:cs/>
          <w:lang w:bidi="th-TH"/>
        </w:rPr>
        <w:t>ล้านบาท</w:t>
      </w:r>
      <w:r w:rsidRPr="00AB7CBE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B7CBE">
        <w:rPr>
          <w:rFonts w:ascii="Angsana New" w:hAnsi="Angsana New" w:hint="cs"/>
          <w:sz w:val="30"/>
          <w:szCs w:val="30"/>
          <w:cs/>
          <w:lang w:bidi="th-TH"/>
        </w:rPr>
        <w:t>พร้อมทั้งได้รับชำระเงินค่าหุ้นดังกล่าวเต็มจำนวนแล้วในเดือน</w:t>
      </w:r>
      <w:r w:rsidR="00FD4618">
        <w:rPr>
          <w:rFonts w:ascii="Angsana New" w:hAnsi="Angsana New" w:hint="cs"/>
          <w:sz w:val="30"/>
          <w:szCs w:val="30"/>
          <w:cs/>
          <w:lang w:bidi="th-TH"/>
        </w:rPr>
        <w:t xml:space="preserve">ธันวาคม </w:t>
      </w:r>
      <w:r w:rsidR="00FD4618">
        <w:rPr>
          <w:rFonts w:ascii="Angsana New" w:hAnsi="Angsana New"/>
          <w:sz w:val="30"/>
          <w:szCs w:val="30"/>
          <w:lang w:val="en-US" w:bidi="th-TH"/>
        </w:rPr>
        <w:t>2561</w:t>
      </w:r>
    </w:p>
    <w:p w:rsidR="00EF37C9" w:rsidRPr="00EF37C9" w:rsidRDefault="00EF37C9" w:rsidP="00EF37C9">
      <w:pPr>
        <w:rPr>
          <w:rFonts w:asciiTheme="majorBidi" w:hAnsiTheme="majorBidi" w:cstheme="majorBidi"/>
          <w:sz w:val="30"/>
          <w:szCs w:val="30"/>
          <w:lang w:val="en-GB"/>
        </w:rPr>
      </w:pPr>
    </w:p>
    <w:p w:rsidR="008A54FC" w:rsidRDefault="006E5B95" w:rsidP="000B4D5C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6E5B95">
        <w:rPr>
          <w:rFonts w:ascii="Angsana New" w:hAnsi="Angsana New" w:cs="Angsana New" w:hint="cs"/>
          <w:b w:val="0"/>
          <w:cs/>
          <w:lang w:val="en-GB"/>
        </w:rPr>
        <w:t>เงินลงทุนในการร่วมค้า</w:t>
      </w:r>
      <w:r w:rsidR="00CC1456" w:rsidRPr="006E5B95">
        <w:rPr>
          <w:rFonts w:ascii="Angsana New" w:hAnsi="Angsana New" w:cs="Angsana New" w:hint="cs"/>
          <w:b w:val="0"/>
          <w:cs/>
          <w:lang w:val="en-GB"/>
        </w:rPr>
        <w:t>และบริษัทร่วม</w:t>
      </w:r>
    </w:p>
    <w:p w:rsidR="00FD399B" w:rsidRPr="00B125F9" w:rsidRDefault="00FD399B" w:rsidP="00FD399B">
      <w:pPr>
        <w:rPr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3"/>
        <w:gridCol w:w="27"/>
        <w:gridCol w:w="1097"/>
        <w:gridCol w:w="236"/>
        <w:gridCol w:w="1007"/>
        <w:gridCol w:w="270"/>
        <w:gridCol w:w="900"/>
        <w:gridCol w:w="270"/>
        <w:gridCol w:w="990"/>
      </w:tblGrid>
      <w:tr w:rsidR="00BE53E9" w:rsidRPr="00742E4A" w:rsidTr="00EA4D09">
        <w:trPr>
          <w:tblHeader/>
        </w:trPr>
        <w:tc>
          <w:tcPr>
            <w:tcW w:w="4500" w:type="dxa"/>
            <w:gridSpan w:val="2"/>
          </w:tcPr>
          <w:p w:rsidR="00BE53E9" w:rsidRPr="00742E4A" w:rsidRDefault="00BE53E9" w:rsidP="00934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:rsidR="00BE53E9" w:rsidRPr="00FA5B4B" w:rsidRDefault="00BE53E9" w:rsidP="00934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BE53E9" w:rsidRPr="00FF14D9" w:rsidRDefault="00BE53E9" w:rsidP="00934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:rsidR="00BE53E9" w:rsidRPr="00FF14D9" w:rsidRDefault="00BE53E9" w:rsidP="00934D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F2C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5422" w:rsidRPr="00742E4A" w:rsidTr="00EA4D09">
        <w:trPr>
          <w:tblHeader/>
        </w:trPr>
        <w:tc>
          <w:tcPr>
            <w:tcW w:w="4473" w:type="dxa"/>
          </w:tcPr>
          <w:p w:rsidR="00015422" w:rsidRPr="000B7A6B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42E4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ปี</w:t>
            </w:r>
            <w:r w:rsidRPr="00742E4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742E4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124" w:type="dxa"/>
            <w:gridSpan w:val="2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01542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2209E" w:rsidRPr="00742E4A" w:rsidTr="00EA4D09">
        <w:trPr>
          <w:tblHeader/>
        </w:trPr>
        <w:tc>
          <w:tcPr>
            <w:tcW w:w="4473" w:type="dxa"/>
          </w:tcPr>
          <w:p w:rsidR="0032209E" w:rsidRPr="00742E4A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7" w:type="dxa"/>
            <w:gridSpan w:val="8"/>
          </w:tcPr>
          <w:p w:rsidR="0032209E" w:rsidRPr="003F2CF5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14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</w:t>
            </w:r>
            <w:r w:rsidRPr="00FF14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</w:t>
            </w:r>
            <w:r w:rsidRPr="00FF14D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าท)</w:t>
            </w:r>
          </w:p>
        </w:tc>
      </w:tr>
      <w:tr w:rsidR="00015422" w:rsidRPr="00742E4A" w:rsidTr="004A5B96">
        <w:tc>
          <w:tcPr>
            <w:tcW w:w="4473" w:type="dxa"/>
          </w:tcPr>
          <w:p w:rsidR="00015422" w:rsidRDefault="00015422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24" w:type="dxa"/>
            <w:gridSpan w:val="2"/>
          </w:tcPr>
          <w:p w:rsidR="00015422" w:rsidRPr="00742E4A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15422" w:rsidRPr="00742E4A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:rsidR="00015422" w:rsidRPr="00742E4A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15422" w:rsidRPr="00742E4A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3F2CF5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015422" w:rsidRPr="003F2CF5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015422" w:rsidRPr="003F2CF5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15422" w:rsidRPr="00742E4A" w:rsidTr="004A5B96">
        <w:tc>
          <w:tcPr>
            <w:tcW w:w="4473" w:type="dxa"/>
          </w:tcPr>
          <w:p w:rsidR="00015422" w:rsidRPr="00FD399B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64B7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4B7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4B7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4" w:type="dxa"/>
            <w:gridSpan w:val="2"/>
          </w:tcPr>
          <w:p w:rsidR="00015422" w:rsidRPr="00742E4A" w:rsidRDefault="006158BA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015422" w:rsidRPr="00742E4A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:rsidR="00015422" w:rsidRPr="00742E4A" w:rsidRDefault="00015422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:rsidR="0001542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015422" w:rsidRPr="00742E4A" w:rsidRDefault="006158BA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15422" w:rsidRPr="00742E4A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015422" w:rsidRPr="00742E4A" w:rsidTr="004A5B96">
        <w:tc>
          <w:tcPr>
            <w:tcW w:w="4473" w:type="dxa"/>
          </w:tcPr>
          <w:p w:rsidR="00015422" w:rsidRPr="00864B74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24" w:type="dxa"/>
            <w:gridSpan w:val="2"/>
            <w:vAlign w:val="bottom"/>
          </w:tcPr>
          <w:p w:rsidR="00015422" w:rsidRDefault="006158BA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vAlign w:val="bottom"/>
          </w:tcPr>
          <w:p w:rsidR="00015422" w:rsidRPr="00742E4A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015422" w:rsidRDefault="00015422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01542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:rsidR="00015422" w:rsidRDefault="006158BA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1542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015422" w:rsidRPr="00742E4A" w:rsidTr="004A5B96">
        <w:tc>
          <w:tcPr>
            <w:tcW w:w="4473" w:type="dxa"/>
          </w:tcPr>
          <w:p w:rsidR="00015422" w:rsidRPr="00FC1C06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C0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BE53E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FC1C06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  <w:r w:rsidRPr="00FC1C06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24" w:type="dxa"/>
            <w:gridSpan w:val="2"/>
            <w:vAlign w:val="bottom"/>
          </w:tcPr>
          <w:p w:rsidR="00015422" w:rsidRPr="00A34ADC" w:rsidRDefault="006158BA" w:rsidP="003B5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B5CB5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:rsidR="0001542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:rsidR="00015422" w:rsidRPr="00A34ADC" w:rsidRDefault="00015422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:rsidR="0001542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00" w:type="dxa"/>
            <w:vAlign w:val="bottom"/>
          </w:tcPr>
          <w:p w:rsidR="00015422" w:rsidRPr="00A34ADC" w:rsidRDefault="006158BA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:rsidR="00015422" w:rsidRPr="00A34ADC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5422" w:rsidRPr="00742E4A" w:rsidTr="004A5B96">
        <w:tc>
          <w:tcPr>
            <w:tcW w:w="4473" w:type="dxa"/>
          </w:tcPr>
          <w:p w:rsidR="00015422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42E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31</w:t>
            </w:r>
            <w:r w:rsidRPr="00BA2D17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313FEA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15422" w:rsidRPr="009754AB" w:rsidRDefault="003B5CB5" w:rsidP="007549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36" w:type="dxa"/>
          </w:tcPr>
          <w:p w:rsidR="00015422" w:rsidRPr="009754AB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:rsidR="00015422" w:rsidRPr="009754AB" w:rsidRDefault="00015422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54AB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:rsidR="00015422" w:rsidRPr="001476B4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15422" w:rsidRPr="00363442" w:rsidRDefault="006158BA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</w:tr>
      <w:tr w:rsidR="00015422" w:rsidRPr="00015422" w:rsidTr="004A5B96">
        <w:tc>
          <w:tcPr>
            <w:tcW w:w="4473" w:type="dxa"/>
          </w:tcPr>
          <w:p w:rsidR="00015422" w:rsidRPr="00015422" w:rsidRDefault="00015422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24" w:type="dxa"/>
            <w:gridSpan w:val="2"/>
          </w:tcPr>
          <w:p w:rsidR="00015422" w:rsidRPr="00015422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:rsidR="00015422" w:rsidRPr="00015422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3"/>
              </w:tabs>
              <w:spacing w:after="0"/>
              <w:ind w:left="-108" w:right="-27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7" w:type="dxa"/>
          </w:tcPr>
          <w:p w:rsidR="00015422" w:rsidRPr="00015422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:rsidR="00015422" w:rsidRPr="00015422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015422" w:rsidRPr="00015422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:rsidR="00015422" w:rsidRPr="00015422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:rsidR="00015422" w:rsidRPr="00015422" w:rsidRDefault="00015422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20"/>
                <w:szCs w:val="20"/>
                <w:cs/>
              </w:rPr>
            </w:pPr>
          </w:p>
        </w:tc>
      </w:tr>
      <w:tr w:rsidR="0032209E" w:rsidRPr="00742E4A" w:rsidTr="004A5B96">
        <w:tc>
          <w:tcPr>
            <w:tcW w:w="4473" w:type="dxa"/>
          </w:tcPr>
          <w:p w:rsidR="0032209E" w:rsidRPr="00FD399B" w:rsidRDefault="0032209E" w:rsidP="003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D399B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4" w:type="dxa"/>
            <w:gridSpan w:val="2"/>
          </w:tcPr>
          <w:p w:rsidR="0032209E" w:rsidRPr="00742E4A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2209E" w:rsidRPr="00742E4A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:rsidR="0032209E" w:rsidRPr="00742E4A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2209E" w:rsidRPr="00742E4A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2209E" w:rsidRPr="003F2CF5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2209E" w:rsidRPr="003F2CF5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2209E" w:rsidRPr="003F2CF5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15422" w:rsidRPr="00742E4A" w:rsidTr="004A5B96">
        <w:tc>
          <w:tcPr>
            <w:tcW w:w="4473" w:type="dxa"/>
          </w:tcPr>
          <w:p w:rsidR="00015422" w:rsidRPr="00864B74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4B7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4B7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4B7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4" w:type="dxa"/>
            <w:gridSpan w:val="2"/>
          </w:tcPr>
          <w:p w:rsidR="00015422" w:rsidRDefault="006158BA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236" w:type="dxa"/>
          </w:tcPr>
          <w:p w:rsidR="00015422" w:rsidRPr="00742E4A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:rsidR="00015422" w:rsidRDefault="00015422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270" w:type="dxa"/>
          </w:tcPr>
          <w:p w:rsidR="0001542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015422" w:rsidRPr="00363442" w:rsidRDefault="006158BA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70" w:type="dxa"/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</w:tr>
      <w:tr w:rsidR="00015422" w:rsidRPr="00742E4A" w:rsidTr="004A5B96">
        <w:tc>
          <w:tcPr>
            <w:tcW w:w="4473" w:type="dxa"/>
          </w:tcPr>
          <w:p w:rsidR="00015422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C0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BE53E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FC1C06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  <w:r w:rsidRPr="00FC1C06">
              <w:rPr>
                <w:rFonts w:ascii="Angsana New" w:hAnsi="Angsana New"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124" w:type="dxa"/>
            <w:gridSpan w:val="2"/>
            <w:vAlign w:val="bottom"/>
          </w:tcPr>
          <w:p w:rsidR="00015422" w:rsidRPr="00A34ADC" w:rsidRDefault="006158BA" w:rsidP="00187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</w:t>
            </w:r>
            <w:r w:rsidR="00187F1E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19</w:t>
            </w:r>
          </w:p>
        </w:tc>
        <w:tc>
          <w:tcPr>
            <w:tcW w:w="236" w:type="dxa"/>
          </w:tcPr>
          <w:p w:rsidR="00015422" w:rsidRPr="00742E4A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:rsidR="00015422" w:rsidRPr="00A34ADC" w:rsidRDefault="00015422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:rsidR="0001542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:rsidR="00015422" w:rsidRDefault="006158BA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1542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5422" w:rsidRPr="00742E4A" w:rsidTr="004A5B96">
        <w:tc>
          <w:tcPr>
            <w:tcW w:w="4473" w:type="dxa"/>
          </w:tcPr>
          <w:p w:rsidR="00015422" w:rsidRPr="00FC1C06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47DCD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BE53E9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C47DCD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BE53E9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C47DCD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เบ็ดเสร็จอื่นในการร่วมค้า</w:t>
            </w:r>
          </w:p>
        </w:tc>
        <w:tc>
          <w:tcPr>
            <w:tcW w:w="1124" w:type="dxa"/>
            <w:gridSpan w:val="2"/>
            <w:vAlign w:val="bottom"/>
          </w:tcPr>
          <w:p w:rsidR="00015422" w:rsidRDefault="006158BA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</w:tcPr>
          <w:p w:rsidR="00015422" w:rsidRPr="00742E4A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:rsidR="0001542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(3)</w:t>
            </w:r>
          </w:p>
        </w:tc>
        <w:tc>
          <w:tcPr>
            <w:tcW w:w="270" w:type="dxa"/>
          </w:tcPr>
          <w:p w:rsidR="0001542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900" w:type="dxa"/>
            <w:vAlign w:val="bottom"/>
          </w:tcPr>
          <w:p w:rsidR="00015422" w:rsidRDefault="006158BA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1542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5422" w:rsidRPr="00742E4A" w:rsidTr="004A5B96">
        <w:tc>
          <w:tcPr>
            <w:tcW w:w="4473" w:type="dxa"/>
          </w:tcPr>
          <w:p w:rsidR="00015422" w:rsidRPr="00731B71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1B71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:rsidR="00015422" w:rsidRDefault="006158BA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(91)</w:t>
            </w:r>
          </w:p>
        </w:tc>
        <w:tc>
          <w:tcPr>
            <w:tcW w:w="236" w:type="dxa"/>
          </w:tcPr>
          <w:p w:rsidR="00015422" w:rsidRPr="00742E4A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01542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(72)</w:t>
            </w:r>
          </w:p>
        </w:tc>
        <w:tc>
          <w:tcPr>
            <w:tcW w:w="270" w:type="dxa"/>
          </w:tcPr>
          <w:p w:rsidR="0001542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015422" w:rsidRDefault="006158BA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01542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5422" w:rsidRPr="00742E4A" w:rsidTr="004A5B96">
        <w:tc>
          <w:tcPr>
            <w:tcW w:w="4473" w:type="dxa"/>
          </w:tcPr>
          <w:p w:rsidR="00015422" w:rsidRPr="00731B71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2E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31</w:t>
            </w:r>
            <w:r w:rsidRPr="00BA2D17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313FEA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15422" w:rsidRPr="006C5A80" w:rsidRDefault="006158BA" w:rsidP="00187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 w:rsidR="00187F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</w:tcPr>
          <w:p w:rsidR="00015422" w:rsidRPr="00742E4A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:rsidR="00015422" w:rsidRPr="006C5A80" w:rsidRDefault="00015422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A80"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:rsidR="0001542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15422" w:rsidRPr="00363442" w:rsidRDefault="006158BA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270" w:type="dxa"/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</w:tr>
      <w:tr w:rsidR="0032209E" w:rsidRPr="00742E4A" w:rsidTr="004A5B96">
        <w:tc>
          <w:tcPr>
            <w:tcW w:w="4473" w:type="dxa"/>
          </w:tcPr>
          <w:p w:rsidR="0032209E" w:rsidRDefault="0032209E" w:rsidP="003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A4D09" w:rsidRDefault="00EA4D09" w:rsidP="003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A4D09" w:rsidRDefault="00EA4D09" w:rsidP="003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A4D09" w:rsidRDefault="00EA4D09" w:rsidP="003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A4D09" w:rsidRDefault="00EA4D09" w:rsidP="003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A4D09" w:rsidRDefault="00EA4D09" w:rsidP="003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EA4D09" w:rsidRPr="00742E4A" w:rsidRDefault="00EA4D09" w:rsidP="003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double" w:sz="4" w:space="0" w:color="auto"/>
            </w:tcBorders>
          </w:tcPr>
          <w:p w:rsidR="0032209E" w:rsidRPr="00753CDD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</w:tcPr>
          <w:p w:rsidR="0032209E" w:rsidRPr="00742E4A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:rsidR="0032209E" w:rsidRPr="00753CDD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</w:tcPr>
          <w:p w:rsidR="0032209E" w:rsidRPr="00753CDD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32209E" w:rsidRPr="003F2CF5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2209E" w:rsidRPr="003F2CF5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32209E" w:rsidRPr="003F2CF5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32209E" w:rsidRPr="00731B71" w:rsidTr="004A5B96">
        <w:tc>
          <w:tcPr>
            <w:tcW w:w="4473" w:type="dxa"/>
          </w:tcPr>
          <w:p w:rsidR="0032209E" w:rsidRPr="00731B71" w:rsidRDefault="0032209E" w:rsidP="0032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4" w:type="dxa"/>
            <w:gridSpan w:val="2"/>
          </w:tcPr>
          <w:p w:rsidR="0032209E" w:rsidRPr="00731B71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2209E" w:rsidRPr="00731B71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3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</w:tcPr>
          <w:p w:rsidR="0032209E" w:rsidRPr="00731B71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2209E" w:rsidRPr="00731B71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32209E" w:rsidRPr="003F2CF5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2209E" w:rsidRPr="003F2CF5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32209E" w:rsidRPr="003F2CF5" w:rsidRDefault="0032209E" w:rsidP="003220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15422" w:rsidRPr="00742E4A" w:rsidTr="004A5B96">
        <w:tc>
          <w:tcPr>
            <w:tcW w:w="4473" w:type="dxa"/>
          </w:tcPr>
          <w:p w:rsidR="00015422" w:rsidRPr="00742E4A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4B7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4B7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4B7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4" w:type="dxa"/>
            <w:gridSpan w:val="2"/>
          </w:tcPr>
          <w:p w:rsidR="00015422" w:rsidRPr="009754AB" w:rsidRDefault="00182045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236" w:type="dxa"/>
          </w:tcPr>
          <w:p w:rsidR="00015422" w:rsidRPr="001476B4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3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</w:tcPr>
          <w:p w:rsidR="00015422" w:rsidRPr="009754AB" w:rsidRDefault="00015422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54AB">
              <w:rPr>
                <w:rFonts w:ascii="Angsana New" w:hAnsi="Angsana New"/>
                <w:sz w:val="30"/>
                <w:szCs w:val="30"/>
              </w:rPr>
              <w:t>712</w:t>
            </w:r>
          </w:p>
        </w:tc>
        <w:tc>
          <w:tcPr>
            <w:tcW w:w="270" w:type="dxa"/>
          </w:tcPr>
          <w:p w:rsidR="00015422" w:rsidRPr="0078572B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363442" w:rsidRDefault="00182045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  <w:r w:rsidR="00BE53E9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708</w:t>
            </w:r>
          </w:p>
        </w:tc>
      </w:tr>
      <w:tr w:rsidR="00015422" w:rsidRPr="00742E4A" w:rsidTr="004A5B96">
        <w:tc>
          <w:tcPr>
            <w:tcW w:w="4473" w:type="dxa"/>
          </w:tcPr>
          <w:p w:rsidR="00015422" w:rsidRPr="00742E4A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24" w:type="dxa"/>
            <w:gridSpan w:val="2"/>
          </w:tcPr>
          <w:p w:rsidR="00015422" w:rsidRPr="009754AB" w:rsidRDefault="00182045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20</w:t>
            </w:r>
          </w:p>
        </w:tc>
        <w:tc>
          <w:tcPr>
            <w:tcW w:w="236" w:type="dxa"/>
          </w:tcPr>
          <w:p w:rsidR="00015422" w:rsidRPr="00753CDD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3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</w:tcPr>
          <w:p w:rsidR="00015422" w:rsidRPr="009754AB" w:rsidRDefault="00015422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54AB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01542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363442" w:rsidRDefault="00182045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015422" w:rsidRPr="00742E4A" w:rsidTr="004A5B96">
        <w:trPr>
          <w:trHeight w:val="155"/>
        </w:trPr>
        <w:tc>
          <w:tcPr>
            <w:tcW w:w="4473" w:type="dxa"/>
          </w:tcPr>
          <w:p w:rsidR="00015422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C0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กำไรสุทธิ</w:t>
            </w:r>
            <w:r w:rsidRPr="00FC1C06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  <w:r w:rsidRPr="00FC1C06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7A3E1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  <w:p w:rsidR="00015422" w:rsidRPr="00742E4A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3E18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124" w:type="dxa"/>
            <w:gridSpan w:val="2"/>
          </w:tcPr>
          <w:p w:rsidR="0001542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  <w:p w:rsidR="00182045" w:rsidRPr="009754AB" w:rsidRDefault="00182045" w:rsidP="003B5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</w:t>
            </w:r>
            <w:r w:rsidR="003B5CB5">
              <w:rPr>
                <w:rFonts w:ascii="Angsana New" w:hAnsi="Angsana New"/>
                <w:sz w:val="30"/>
                <w:szCs w:val="30"/>
                <w:lang w:eastAsia="zh-CN"/>
              </w:rPr>
              <w:t>02</w:t>
            </w:r>
          </w:p>
        </w:tc>
        <w:tc>
          <w:tcPr>
            <w:tcW w:w="236" w:type="dxa"/>
          </w:tcPr>
          <w:p w:rsidR="00015422" w:rsidRPr="00753CDD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3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</w:tcPr>
          <w:p w:rsidR="00015422" w:rsidRPr="009754AB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  <w:p w:rsidR="00015422" w:rsidRPr="009754AB" w:rsidRDefault="00015422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9754AB">
              <w:rPr>
                <w:rFonts w:ascii="Angsana New" w:hAnsi="Angsana New"/>
                <w:sz w:val="30"/>
                <w:szCs w:val="30"/>
                <w:lang w:eastAsia="zh-CN"/>
              </w:rPr>
              <w:t>8</w:t>
            </w:r>
            <w:r w:rsidR="00BE53E9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7</w:t>
            </w:r>
          </w:p>
        </w:tc>
        <w:tc>
          <w:tcPr>
            <w:tcW w:w="270" w:type="dxa"/>
          </w:tcPr>
          <w:p w:rsidR="00015422" w:rsidRPr="0078572B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Default="00015422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182045" w:rsidRPr="00363442" w:rsidRDefault="00182045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1542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E53E9" w:rsidRPr="00742E4A" w:rsidTr="004A5B96">
        <w:trPr>
          <w:trHeight w:val="155"/>
        </w:trPr>
        <w:tc>
          <w:tcPr>
            <w:tcW w:w="4473" w:type="dxa"/>
          </w:tcPr>
          <w:p w:rsidR="00BE53E9" w:rsidRPr="00FC1C06" w:rsidRDefault="00BE53E9" w:rsidP="00BE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C0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เบ็ดเสร็จอื่น</w:t>
            </w:r>
            <w:r w:rsidRPr="00FC1C06">
              <w:rPr>
                <w:rFonts w:ascii="Angsana New" w:hAnsi="Angsana New"/>
                <w:sz w:val="30"/>
                <w:szCs w:val="30"/>
                <w:cs/>
              </w:rPr>
              <w:t>จากเงินลงทุน</w:t>
            </w:r>
            <w:r w:rsidRPr="00FC1C06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7A3E18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124" w:type="dxa"/>
            <w:gridSpan w:val="2"/>
          </w:tcPr>
          <w:p w:rsidR="00BE53E9" w:rsidRDefault="00BE53E9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  <w:p w:rsidR="00BE53E9" w:rsidRDefault="00BE53E9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36" w:type="dxa"/>
          </w:tcPr>
          <w:p w:rsidR="00BE53E9" w:rsidRPr="00753CDD" w:rsidRDefault="00BE53E9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3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</w:tcPr>
          <w:p w:rsidR="00BE53E9" w:rsidRDefault="00BE53E9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  <w:p w:rsidR="00BE53E9" w:rsidRPr="009754AB" w:rsidRDefault="00BE53E9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(3)</w:t>
            </w:r>
          </w:p>
        </w:tc>
        <w:tc>
          <w:tcPr>
            <w:tcW w:w="270" w:type="dxa"/>
          </w:tcPr>
          <w:p w:rsidR="00BE53E9" w:rsidRPr="0078572B" w:rsidRDefault="00BE53E9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BE53E9" w:rsidRDefault="00BE53E9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E53E9" w:rsidRDefault="00BE53E9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E53E9" w:rsidRPr="00363442" w:rsidRDefault="00BE53E9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E53E9" w:rsidRDefault="00BE53E9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E53E9" w:rsidRDefault="00BE53E9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015422" w:rsidRPr="00742E4A" w:rsidTr="004A5B96">
        <w:tc>
          <w:tcPr>
            <w:tcW w:w="4473" w:type="dxa"/>
          </w:tcPr>
          <w:p w:rsidR="00015422" w:rsidRPr="00864B74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1B71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</w:tcPr>
          <w:p w:rsidR="00015422" w:rsidRPr="0078572B" w:rsidRDefault="00182045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(91)</w:t>
            </w:r>
          </w:p>
        </w:tc>
        <w:tc>
          <w:tcPr>
            <w:tcW w:w="236" w:type="dxa"/>
          </w:tcPr>
          <w:p w:rsidR="00015422" w:rsidRPr="00753CDD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3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:rsidR="00015422" w:rsidRPr="0078572B" w:rsidRDefault="00015422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2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(72)</w:t>
            </w:r>
          </w:p>
        </w:tc>
        <w:tc>
          <w:tcPr>
            <w:tcW w:w="270" w:type="dxa"/>
          </w:tcPr>
          <w:p w:rsidR="00015422" w:rsidRPr="0078572B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15422" w:rsidRPr="00363442" w:rsidRDefault="00182045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5422" w:rsidRPr="00742E4A" w:rsidTr="004A5B96">
        <w:tc>
          <w:tcPr>
            <w:tcW w:w="4473" w:type="dxa"/>
          </w:tcPr>
          <w:p w:rsidR="00015422" w:rsidRPr="00FC1C06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2E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>31</w:t>
            </w:r>
            <w:r w:rsidRPr="00BA2D17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313FEA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15422" w:rsidRPr="009754AB" w:rsidRDefault="00182045" w:rsidP="003B5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3B5CB5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36" w:type="dxa"/>
          </w:tcPr>
          <w:p w:rsidR="00015422" w:rsidRPr="00753CDD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73"/>
              </w:tabs>
              <w:spacing w:after="0"/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:rsidR="00015422" w:rsidRPr="009754AB" w:rsidRDefault="00015422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54AB">
              <w:rPr>
                <w:rFonts w:ascii="Angsana New" w:hAnsi="Angsana New"/>
                <w:b/>
                <w:bCs/>
                <w:sz w:val="30"/>
                <w:szCs w:val="30"/>
              </w:rPr>
              <w:t>754</w:t>
            </w:r>
          </w:p>
        </w:tc>
        <w:tc>
          <w:tcPr>
            <w:tcW w:w="270" w:type="dxa"/>
          </w:tcPr>
          <w:p w:rsidR="00015422" w:rsidRPr="0078572B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15422" w:rsidRPr="00363442" w:rsidRDefault="00182045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="00BE53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15422" w:rsidRPr="00363442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738</w:t>
            </w:r>
          </w:p>
        </w:tc>
      </w:tr>
    </w:tbl>
    <w:p w:rsidR="005C4BF9" w:rsidRPr="007A3E18" w:rsidRDefault="005C4BF9" w:rsidP="005C4BF9">
      <w:pPr>
        <w:pStyle w:val="block"/>
        <w:spacing w:after="0" w:line="240" w:lineRule="atLeast"/>
        <w:ind w:left="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AC4F29" w:rsidRPr="001C7741" w:rsidRDefault="00AC4F29" w:rsidP="00AC4F29">
      <w:pPr>
        <w:pStyle w:val="block"/>
        <w:spacing w:after="0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AC4F29" w:rsidRPr="001C7741" w:rsidRDefault="00AC4F29" w:rsidP="00AC4F29">
      <w:pPr>
        <w:pStyle w:val="block"/>
        <w:tabs>
          <w:tab w:val="left" w:pos="540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AC4F29" w:rsidRPr="001C7741" w:rsidSect="00AF0EB5">
          <w:headerReference w:type="default" r:id="rId11"/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:rsidR="002279D7" w:rsidRDefault="002279D7" w:rsidP="004A13EE">
      <w:pPr>
        <w:pStyle w:val="block"/>
        <w:spacing w:after="0" w:line="240" w:lineRule="atLeast"/>
        <w:ind w:left="720" w:right="-512" w:hanging="720"/>
        <w:jc w:val="thaiDistribute"/>
        <w:rPr>
          <w:rFonts w:ascii="Angsana New" w:hAnsi="Angsana New"/>
          <w:spacing w:val="-6"/>
          <w:sz w:val="30"/>
          <w:szCs w:val="30"/>
          <w:lang w:bidi="th-TH"/>
        </w:rPr>
      </w:pPr>
      <w:r w:rsidRPr="00EA6008">
        <w:rPr>
          <w:rFonts w:ascii="Angsana New" w:hAnsi="Angsana New" w:hint="cs"/>
          <w:sz w:val="30"/>
          <w:szCs w:val="30"/>
          <w:cs/>
          <w:lang w:bidi="th-TH"/>
        </w:rPr>
        <w:t>เงินลงทุน</w:t>
      </w:r>
      <w:r w:rsidR="00726F4B">
        <w:rPr>
          <w:rFonts w:ascii="Angsana New" w:hAnsi="Angsana New"/>
          <w:sz w:val="30"/>
          <w:szCs w:val="30"/>
          <w:cs/>
          <w:lang w:bidi="th-TH"/>
        </w:rPr>
        <w:t>ใน</w:t>
      </w:r>
      <w:r w:rsidR="00726F4B">
        <w:rPr>
          <w:rFonts w:ascii="Angsana New" w:hAnsi="Angsana New" w:hint="cs"/>
          <w:sz w:val="30"/>
          <w:szCs w:val="30"/>
          <w:cs/>
          <w:lang w:bidi="th-TH"/>
        </w:rPr>
        <w:t>การ</w:t>
      </w:r>
      <w:r w:rsidR="00BE53E9" w:rsidRPr="00EA6008">
        <w:rPr>
          <w:rFonts w:ascii="Angsana New" w:hAnsi="Angsana New"/>
          <w:sz w:val="30"/>
          <w:szCs w:val="30"/>
          <w:cs/>
          <w:lang w:bidi="th-TH"/>
        </w:rPr>
        <w:t>บริษัทร่วมและ</w:t>
      </w:r>
      <w:r w:rsidRPr="00EA6008">
        <w:rPr>
          <w:rFonts w:ascii="Angsana New" w:hAnsi="Angsana New"/>
          <w:sz w:val="30"/>
          <w:szCs w:val="30"/>
          <w:cs/>
          <w:lang w:bidi="th-TH"/>
        </w:rPr>
        <w:t>ร่วม</w:t>
      </w:r>
      <w:r w:rsidR="00726F4B">
        <w:rPr>
          <w:rFonts w:ascii="Angsana New" w:hAnsi="Angsana New" w:hint="cs"/>
          <w:sz w:val="30"/>
          <w:szCs w:val="30"/>
          <w:cs/>
          <w:lang w:bidi="th-TH"/>
        </w:rPr>
        <w:t>ค้า</w:t>
      </w:r>
      <w:r w:rsidRPr="00EA6008">
        <w:rPr>
          <w:rFonts w:ascii="Angsana New" w:hAnsi="Angsana New" w:hint="cs"/>
          <w:sz w:val="30"/>
          <w:szCs w:val="30"/>
          <w:cs/>
          <w:lang w:val="th-TH" w:bidi="th-TH"/>
        </w:rPr>
        <w:t xml:space="preserve"> </w:t>
      </w:r>
      <w:r w:rsidRPr="00EA6008">
        <w:rPr>
          <w:rFonts w:ascii="Angsana New" w:hAnsi="Angsana New"/>
          <w:spacing w:val="-6"/>
          <w:sz w:val="30"/>
          <w:szCs w:val="30"/>
          <w:cs/>
          <w:lang w:bidi="th-TH"/>
        </w:rPr>
        <w:t>ณ</w:t>
      </w:r>
      <w:r w:rsidRPr="00EA6008">
        <w:rPr>
          <w:rFonts w:ascii="Angsana New" w:hAnsi="Angsana New"/>
          <w:spacing w:val="-6"/>
          <w:sz w:val="30"/>
          <w:szCs w:val="30"/>
          <w:rtl/>
          <w:cs/>
        </w:rPr>
        <w:t xml:space="preserve"> </w:t>
      </w:r>
      <w:r w:rsidRPr="00EA6008">
        <w:rPr>
          <w:rFonts w:ascii="Angsana New" w:hAnsi="Angsana New"/>
          <w:spacing w:val="-6"/>
          <w:sz w:val="30"/>
          <w:szCs w:val="30"/>
          <w:cs/>
          <w:lang w:bidi="th-TH"/>
        </w:rPr>
        <w:t>วันที่</w:t>
      </w:r>
      <w:r w:rsidRPr="00EA6008">
        <w:rPr>
          <w:rFonts w:ascii="Angsana New" w:hAnsi="Angsana New"/>
          <w:spacing w:val="-6"/>
          <w:sz w:val="30"/>
          <w:szCs w:val="30"/>
          <w:rtl/>
          <w:cs/>
        </w:rPr>
        <w:t xml:space="preserve"> </w:t>
      </w:r>
      <w:r w:rsidR="00BE53E9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EA6008">
        <w:rPr>
          <w:rFonts w:ascii="Angsana New" w:hAnsi="Angsana New"/>
          <w:spacing w:val="-6"/>
          <w:sz w:val="30"/>
          <w:szCs w:val="30"/>
          <w:rtl/>
        </w:rPr>
        <w:t>31</w:t>
      </w:r>
      <w:r w:rsidRPr="00EA6008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 ธันวาคม และเงินปันผลรับสำหรับ</w:t>
      </w:r>
      <w:r w:rsidRPr="00EA6008">
        <w:rPr>
          <w:rFonts w:ascii="Angsana New" w:hAnsi="Angsana New" w:hint="cs"/>
          <w:spacing w:val="-6"/>
          <w:sz w:val="30"/>
          <w:szCs w:val="30"/>
          <w:cs/>
          <w:lang w:bidi="th-TH"/>
        </w:rPr>
        <w:t xml:space="preserve">แต่ละปี </w:t>
      </w:r>
      <w:r w:rsidRPr="00EA6008">
        <w:rPr>
          <w:rFonts w:ascii="Angsana New" w:hAnsi="Angsana New"/>
          <w:spacing w:val="-6"/>
          <w:sz w:val="30"/>
          <w:szCs w:val="30"/>
          <w:cs/>
          <w:lang w:bidi="th-TH"/>
        </w:rPr>
        <w:t>มีดังนี้</w:t>
      </w:r>
    </w:p>
    <w:p w:rsidR="00EE62CC" w:rsidRDefault="00EE62CC" w:rsidP="002279D7">
      <w:pPr>
        <w:pStyle w:val="block"/>
        <w:spacing w:after="0" w:line="240" w:lineRule="atLeast"/>
        <w:ind w:left="720" w:right="-512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tbl>
      <w:tblPr>
        <w:tblpPr w:leftFromText="180" w:rightFromText="180" w:vertAnchor="text" w:horzAnchor="margin" w:tblpX="-53" w:tblpY="47"/>
        <w:tblW w:w="1518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6"/>
        <w:gridCol w:w="717"/>
        <w:gridCol w:w="179"/>
        <w:gridCol w:w="720"/>
        <w:gridCol w:w="179"/>
        <w:gridCol w:w="719"/>
        <w:gridCol w:w="180"/>
        <w:gridCol w:w="7"/>
        <w:gridCol w:w="712"/>
        <w:gridCol w:w="180"/>
        <w:gridCol w:w="719"/>
        <w:gridCol w:w="183"/>
        <w:gridCol w:w="719"/>
        <w:gridCol w:w="185"/>
        <w:gridCol w:w="719"/>
        <w:gridCol w:w="234"/>
        <w:gridCol w:w="755"/>
        <w:gridCol w:w="186"/>
        <w:gridCol w:w="719"/>
        <w:gridCol w:w="186"/>
        <w:gridCol w:w="755"/>
        <w:gridCol w:w="178"/>
        <w:gridCol w:w="761"/>
        <w:gridCol w:w="234"/>
        <w:gridCol w:w="750"/>
        <w:gridCol w:w="178"/>
        <w:gridCol w:w="716"/>
        <w:gridCol w:w="186"/>
        <w:gridCol w:w="719"/>
      </w:tblGrid>
      <w:tr w:rsidR="00EE62CC" w:rsidRPr="00BA7E9F" w:rsidDel="00685444" w:rsidTr="00BE53E9">
        <w:trPr>
          <w:cantSplit/>
          <w:trHeight w:val="343"/>
          <w:tblHeader/>
        </w:trPr>
        <w:tc>
          <w:tcPr>
            <w:tcW w:w="2506" w:type="dxa"/>
          </w:tcPr>
          <w:p w:rsidR="00EE62CC" w:rsidRPr="004F49B8" w:rsidDel="00685444" w:rsidRDefault="00EE62CC" w:rsidP="00BE53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75" w:type="dxa"/>
            <w:gridSpan w:val="28"/>
          </w:tcPr>
          <w:p w:rsidR="00EE62CC" w:rsidRPr="004F49B8" w:rsidRDefault="00EE62CC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62CC" w:rsidRPr="00BA7E9F" w:rsidTr="00BE53E9">
        <w:trPr>
          <w:cantSplit/>
          <w:trHeight w:val="343"/>
        </w:trPr>
        <w:tc>
          <w:tcPr>
            <w:tcW w:w="2506" w:type="dxa"/>
          </w:tcPr>
          <w:p w:rsidR="00EE62CC" w:rsidRPr="004F49B8" w:rsidRDefault="00EE62CC" w:rsidP="00BE53E9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16" w:type="dxa"/>
            <w:gridSpan w:val="3"/>
            <w:vAlign w:val="bottom"/>
          </w:tcPr>
          <w:p w:rsidR="00EE62CC" w:rsidRPr="004F49B8" w:rsidRDefault="00EE62CC" w:rsidP="00BE5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9" w:type="dxa"/>
            <w:vAlign w:val="bottom"/>
          </w:tcPr>
          <w:p w:rsidR="00EE62CC" w:rsidRPr="004F49B8" w:rsidRDefault="00EE62CC" w:rsidP="00BE5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8" w:type="dxa"/>
            <w:gridSpan w:val="4"/>
            <w:vAlign w:val="bottom"/>
          </w:tcPr>
          <w:p w:rsidR="00EE62CC" w:rsidRPr="004F49B8" w:rsidRDefault="00EE62CC" w:rsidP="00BE5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EE62CC" w:rsidRPr="004F49B8" w:rsidRDefault="00EE62CC" w:rsidP="00BE5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  <w:gridSpan w:val="3"/>
          </w:tcPr>
          <w:p w:rsidR="00EE62CC" w:rsidRPr="004F49B8" w:rsidRDefault="00EE62CC" w:rsidP="00BE53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EE62CC" w:rsidRPr="004F49B8" w:rsidRDefault="00EE62CC" w:rsidP="00BE53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5" w:type="dxa"/>
          </w:tcPr>
          <w:p w:rsidR="00EE62CC" w:rsidRPr="004F49B8" w:rsidRDefault="00EE62CC" w:rsidP="00BE53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08" w:type="dxa"/>
            <w:gridSpan w:val="3"/>
            <w:vAlign w:val="bottom"/>
          </w:tcPr>
          <w:p w:rsidR="00EE62CC" w:rsidRPr="004F49B8" w:rsidRDefault="00EE62CC" w:rsidP="00BE53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มูลค่าตามวิธี</w:t>
            </w:r>
          </w:p>
          <w:p w:rsidR="00EE62CC" w:rsidRPr="004F49B8" w:rsidRDefault="00EE62CC" w:rsidP="00BE5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ส่วนได้เสีย</w:t>
            </w:r>
          </w:p>
        </w:tc>
        <w:tc>
          <w:tcPr>
            <w:tcW w:w="186" w:type="dxa"/>
            <w:vAlign w:val="bottom"/>
          </w:tcPr>
          <w:p w:rsidR="00EE62CC" w:rsidRPr="004F49B8" w:rsidRDefault="00EE62CC" w:rsidP="00BE5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0" w:type="dxa"/>
            <w:gridSpan w:val="3"/>
            <w:vAlign w:val="bottom"/>
          </w:tcPr>
          <w:p w:rsidR="00EE62CC" w:rsidRPr="004F49B8" w:rsidRDefault="00EE62CC" w:rsidP="00BE5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EE62CC" w:rsidRPr="004F49B8" w:rsidRDefault="00EE62CC" w:rsidP="00BE5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5" w:type="dxa"/>
            <w:gridSpan w:val="3"/>
            <w:vAlign w:val="bottom"/>
          </w:tcPr>
          <w:p w:rsidR="00EE62CC" w:rsidRPr="004F49B8" w:rsidRDefault="00EE62CC" w:rsidP="00BE53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มูลค่าตามวิธี</w:t>
            </w:r>
          </w:p>
          <w:p w:rsidR="00EE62CC" w:rsidRPr="004F49B8" w:rsidRDefault="00EE62CC" w:rsidP="00BE5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ส่วนได้เสีย</w:t>
            </w:r>
            <w:r w:rsidRPr="004F49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4F49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799" w:type="dxa"/>
            <w:gridSpan w:val="4"/>
            <w:vAlign w:val="bottom"/>
          </w:tcPr>
          <w:p w:rsidR="00AE222E" w:rsidRPr="004F49B8" w:rsidRDefault="00AE222E" w:rsidP="00BE53E9">
            <w:pPr>
              <w:pStyle w:val="acctfourfigures"/>
              <w:tabs>
                <w:tab w:val="clear" w:pos="765"/>
              </w:tabs>
              <w:spacing w:line="240" w:lineRule="atLeast"/>
              <w:ind w:left="-92" w:right="-8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EE62CC" w:rsidRPr="004F49B8" w:rsidRDefault="00EE62CC" w:rsidP="00BE53E9">
            <w:pPr>
              <w:pStyle w:val="acctfourfigures"/>
              <w:tabs>
                <w:tab w:val="clear" w:pos="765"/>
              </w:tabs>
              <w:spacing w:line="240" w:lineRule="atLeast"/>
              <w:ind w:left="-92" w:right="-8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</w:tr>
      <w:tr w:rsidR="00015422" w:rsidRPr="00BA7E9F" w:rsidTr="00BE53E9">
        <w:trPr>
          <w:cantSplit/>
          <w:trHeight w:val="343"/>
        </w:trPr>
        <w:tc>
          <w:tcPr>
            <w:tcW w:w="2506" w:type="dxa"/>
          </w:tcPr>
          <w:p w:rsidR="00015422" w:rsidRPr="004F49B8" w:rsidRDefault="00015422" w:rsidP="00BE53E9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7" w:type="dxa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9" w:type="dxa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79" w:type="dxa"/>
          </w:tcPr>
          <w:p w:rsidR="00015422" w:rsidRPr="004F49B8" w:rsidRDefault="00015422" w:rsidP="00BE5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7" w:type="dxa"/>
            <w:gridSpan w:val="2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2" w:type="dxa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015422" w:rsidRPr="004F49B8" w:rsidRDefault="00015422" w:rsidP="00BE5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3" w:type="dxa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5" w:type="dxa"/>
          </w:tcPr>
          <w:p w:rsidR="00015422" w:rsidRPr="004F49B8" w:rsidRDefault="00015422" w:rsidP="00BE5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dxa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6" w:type="dxa"/>
          </w:tcPr>
          <w:p w:rsidR="00015422" w:rsidRPr="004F49B8" w:rsidRDefault="00015422" w:rsidP="00BE5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6" w:type="dxa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dxa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78" w:type="dxa"/>
          </w:tcPr>
          <w:p w:rsidR="00015422" w:rsidRPr="004F49B8" w:rsidRDefault="00015422" w:rsidP="00BE5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1" w:type="dxa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0" w:type="dxa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78" w:type="dxa"/>
          </w:tcPr>
          <w:p w:rsidR="00015422" w:rsidRPr="004F49B8" w:rsidRDefault="00015422" w:rsidP="00BE5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dxa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6" w:type="dxa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015422" w:rsidRPr="004F49B8" w:rsidRDefault="00015422" w:rsidP="00BE53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2209E" w:rsidRPr="00BA7E9F" w:rsidTr="00BE53E9">
        <w:trPr>
          <w:cantSplit/>
          <w:trHeight w:val="343"/>
          <w:tblHeader/>
        </w:trPr>
        <w:tc>
          <w:tcPr>
            <w:tcW w:w="2506" w:type="dxa"/>
          </w:tcPr>
          <w:p w:rsidR="0032209E" w:rsidRPr="004F49B8" w:rsidRDefault="0032209E" w:rsidP="00BE53E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6" w:type="dxa"/>
            <w:gridSpan w:val="3"/>
          </w:tcPr>
          <w:p w:rsidR="0032209E" w:rsidRPr="004F49B8" w:rsidRDefault="0032209E" w:rsidP="00BE5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79" w:type="dxa"/>
          </w:tcPr>
          <w:p w:rsidR="0032209E" w:rsidRPr="004F49B8" w:rsidRDefault="0032209E" w:rsidP="00BE5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0" w:type="dxa"/>
            <w:gridSpan w:val="24"/>
          </w:tcPr>
          <w:p w:rsidR="0032209E" w:rsidRPr="004F49B8" w:rsidRDefault="0032209E" w:rsidP="00BE53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568D8" w:rsidRPr="004F49B8" w:rsidTr="00BE53E9">
        <w:trPr>
          <w:cantSplit/>
          <w:trHeight w:val="207"/>
        </w:trPr>
        <w:tc>
          <w:tcPr>
            <w:tcW w:w="2506" w:type="dxa"/>
          </w:tcPr>
          <w:p w:rsidR="00A568D8" w:rsidRPr="004F49B8" w:rsidRDefault="00A568D8" w:rsidP="00BE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17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gridSpan w:val="2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1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1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4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55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1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55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1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4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0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B5CB5" w:rsidRPr="004F49B8" w:rsidTr="00BE53E9">
        <w:trPr>
          <w:cantSplit/>
          <w:trHeight w:val="207"/>
        </w:trPr>
        <w:tc>
          <w:tcPr>
            <w:tcW w:w="2506" w:type="dxa"/>
          </w:tcPr>
          <w:p w:rsidR="003B5CB5" w:rsidRPr="004F49B8" w:rsidRDefault="003B5CB5" w:rsidP="003B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firstLine="11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4F49B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ไทยอีส</w:t>
            </w:r>
            <w:proofErr w:type="spellStart"/>
            <w:r w:rsidRPr="004F49B8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เทิร์น</w:t>
            </w:r>
            <w:proofErr w:type="spellEnd"/>
            <w:r w:rsidRPr="004F49B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</w:p>
          <w:p w:rsidR="003B5CB5" w:rsidRPr="004F49B8" w:rsidRDefault="003B5CB5" w:rsidP="003B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firstLine="18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pacing w:val="-2"/>
                <w:sz w:val="30"/>
                <w:szCs w:val="30"/>
                <w:cs/>
              </w:rPr>
              <w:t>ท้อปซีด</w:t>
            </w:r>
            <w:proofErr w:type="spellStart"/>
            <w:r w:rsidRPr="004F49B8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ส์</w:t>
            </w:r>
            <w:proofErr w:type="spellEnd"/>
            <w:r w:rsidRPr="004F49B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ออยล์ จำกัด</w:t>
            </w:r>
          </w:p>
        </w:tc>
        <w:tc>
          <w:tcPr>
            <w:tcW w:w="717" w:type="dxa"/>
          </w:tcPr>
          <w:p w:rsidR="003B5CB5" w:rsidRPr="004F49B8" w:rsidRDefault="003B5CB5" w:rsidP="003B5C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B5CB5" w:rsidRPr="004F49B8" w:rsidRDefault="003B5CB5" w:rsidP="003B5C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79" w:type="dxa"/>
          </w:tcPr>
          <w:p w:rsidR="003B5CB5" w:rsidRPr="004F49B8" w:rsidRDefault="003B5CB5" w:rsidP="003B5C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B5CB5" w:rsidRPr="004F49B8" w:rsidRDefault="003B5CB5" w:rsidP="003B5C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B5CB5" w:rsidRPr="004F49B8" w:rsidRDefault="003B5CB5" w:rsidP="003B5C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30</w:t>
            </w:r>
          </w:p>
        </w:tc>
        <w:tc>
          <w:tcPr>
            <w:tcW w:w="179" w:type="dxa"/>
          </w:tcPr>
          <w:p w:rsidR="003B5CB5" w:rsidRPr="004F49B8" w:rsidRDefault="003B5CB5" w:rsidP="003B5C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3B5CB5" w:rsidRDefault="003B5CB5" w:rsidP="003B5C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B5CB5" w:rsidRPr="004F49B8" w:rsidRDefault="003B5CB5" w:rsidP="003B5C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222</w:t>
            </w:r>
          </w:p>
        </w:tc>
        <w:tc>
          <w:tcPr>
            <w:tcW w:w="180" w:type="dxa"/>
          </w:tcPr>
          <w:p w:rsidR="003B5CB5" w:rsidRPr="004F49B8" w:rsidRDefault="003B5CB5" w:rsidP="003B5C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gridSpan w:val="2"/>
          </w:tcPr>
          <w:p w:rsidR="003B5CB5" w:rsidRPr="004F49B8" w:rsidRDefault="003B5CB5" w:rsidP="003B5C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3B5CB5" w:rsidRPr="004F49B8" w:rsidRDefault="003B5CB5" w:rsidP="003B5CB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80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3B5CB5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</w:t>
            </w:r>
          </w:p>
        </w:tc>
        <w:tc>
          <w:tcPr>
            <w:tcW w:w="183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</w:p>
        </w:tc>
        <w:tc>
          <w:tcPr>
            <w:tcW w:w="185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3B5CB5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</w:p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48</w:t>
            </w:r>
          </w:p>
        </w:tc>
        <w:tc>
          <w:tcPr>
            <w:tcW w:w="234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</w:p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45</w:t>
            </w:r>
          </w:p>
        </w:tc>
        <w:tc>
          <w:tcPr>
            <w:tcW w:w="186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6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3B5CB5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</w:p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48</w:t>
            </w:r>
          </w:p>
        </w:tc>
        <w:tc>
          <w:tcPr>
            <w:tcW w:w="234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lang w:bidi="th-TH"/>
              </w:rPr>
              <w:t>45</w:t>
            </w:r>
          </w:p>
        </w:tc>
        <w:tc>
          <w:tcPr>
            <w:tcW w:w="178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6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3B5CB5" w:rsidRPr="004F49B8" w:rsidTr="00BE53E9">
        <w:trPr>
          <w:cantSplit/>
          <w:trHeight w:val="207"/>
        </w:trPr>
        <w:tc>
          <w:tcPr>
            <w:tcW w:w="2506" w:type="dxa"/>
          </w:tcPr>
          <w:p w:rsidR="003B5CB5" w:rsidRPr="004F49B8" w:rsidRDefault="003B5CB5" w:rsidP="003B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7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gridSpan w:val="2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3B5CB5" w:rsidRPr="004F49B8" w:rsidRDefault="003B5CB5" w:rsidP="003B5CB5">
            <w:pPr>
              <w:tabs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83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3B5CB5" w:rsidRPr="004F49B8" w:rsidRDefault="003B5CB5" w:rsidP="003B5CB5">
            <w:pPr>
              <w:tabs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85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48</w:t>
            </w:r>
          </w:p>
        </w:tc>
        <w:tc>
          <w:tcPr>
            <w:tcW w:w="234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</w:t>
            </w:r>
          </w:p>
        </w:tc>
        <w:tc>
          <w:tcPr>
            <w:tcW w:w="186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6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48</w:t>
            </w:r>
          </w:p>
        </w:tc>
        <w:tc>
          <w:tcPr>
            <w:tcW w:w="234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45</w:t>
            </w:r>
          </w:p>
        </w:tc>
        <w:tc>
          <w:tcPr>
            <w:tcW w:w="178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6" w:type="dxa"/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3B5CB5" w:rsidRPr="004F49B8" w:rsidRDefault="003B5CB5" w:rsidP="003B5CB5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A568D8" w:rsidRPr="00BA7E9F" w:rsidTr="00BE53E9">
        <w:trPr>
          <w:cantSplit/>
          <w:trHeight w:val="207"/>
        </w:trPr>
        <w:tc>
          <w:tcPr>
            <w:tcW w:w="2506" w:type="dxa"/>
          </w:tcPr>
          <w:p w:rsidR="00A568D8" w:rsidRPr="004F49B8" w:rsidRDefault="00A568D8" w:rsidP="00BE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7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gridSpan w:val="2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1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1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4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55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1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55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1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4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0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568D8" w:rsidRPr="00BA7E9F" w:rsidTr="00BE53E9">
        <w:trPr>
          <w:cantSplit/>
          <w:trHeight w:val="207"/>
        </w:trPr>
        <w:tc>
          <w:tcPr>
            <w:tcW w:w="2506" w:type="dxa"/>
          </w:tcPr>
          <w:p w:rsidR="00A568D8" w:rsidRPr="004F49B8" w:rsidRDefault="00A568D8" w:rsidP="00BE5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17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gridSpan w:val="2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1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1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4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55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1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55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1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4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0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A568D8" w:rsidRPr="004F49B8" w:rsidRDefault="00A568D8" w:rsidP="00BE53E9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66479" w:rsidRPr="00BA7E9F" w:rsidTr="00BE53E9">
        <w:trPr>
          <w:cantSplit/>
          <w:trHeight w:val="361"/>
        </w:trPr>
        <w:tc>
          <w:tcPr>
            <w:tcW w:w="2506" w:type="dxa"/>
          </w:tcPr>
          <w:p w:rsidR="00466479" w:rsidRPr="004F49B8" w:rsidRDefault="00466479" w:rsidP="0046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 w:right="-79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บริษัทไทย อีทอกซี</w:t>
            </w:r>
            <w:proofErr w:type="spellStart"/>
            <w:r w:rsidRPr="004F49B8">
              <w:rPr>
                <w:rFonts w:ascii="Angsana New" w:hAnsi="Angsana New"/>
                <w:sz w:val="30"/>
                <w:szCs w:val="30"/>
                <w:cs/>
              </w:rPr>
              <w:t>เล</w:t>
            </w:r>
            <w:proofErr w:type="spellEnd"/>
            <w:r w:rsidRPr="004F49B8">
              <w:rPr>
                <w:rFonts w:ascii="Angsana New" w:hAnsi="Angsana New"/>
                <w:sz w:val="30"/>
                <w:szCs w:val="30"/>
                <w:cs/>
              </w:rPr>
              <w:t>ท จำกัด</w:t>
            </w:r>
          </w:p>
        </w:tc>
        <w:tc>
          <w:tcPr>
            <w:tcW w:w="717" w:type="dxa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79" w:type="dxa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79" w:type="dxa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420</w:t>
            </w:r>
          </w:p>
        </w:tc>
        <w:tc>
          <w:tcPr>
            <w:tcW w:w="180" w:type="dxa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gridSpan w:val="2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180" w:type="dxa"/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183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185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4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86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6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dxa"/>
            <w:tcBorders>
              <w:bottom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4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78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86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466479" w:rsidRPr="00BA7E9F" w:rsidTr="00BE53E9">
        <w:trPr>
          <w:cantSplit/>
          <w:trHeight w:val="361"/>
        </w:trPr>
        <w:tc>
          <w:tcPr>
            <w:tcW w:w="2506" w:type="dxa"/>
          </w:tcPr>
          <w:p w:rsidR="00466479" w:rsidRPr="004F49B8" w:rsidRDefault="00466479" w:rsidP="0046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 w:right="-79" w:hanging="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7" w:type="dxa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gridSpan w:val="2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83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85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34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186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6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34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178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</w:tcPr>
          <w:p w:rsidR="00466479" w:rsidRPr="00BE53E9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3E9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86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</w:tr>
      <w:tr w:rsidR="00466479" w:rsidRPr="00BA7E9F" w:rsidTr="00BE53E9">
        <w:trPr>
          <w:cantSplit/>
          <w:trHeight w:val="361"/>
        </w:trPr>
        <w:tc>
          <w:tcPr>
            <w:tcW w:w="2506" w:type="dxa"/>
          </w:tcPr>
          <w:p w:rsidR="00466479" w:rsidRPr="004F49B8" w:rsidRDefault="00466479" w:rsidP="0046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 w:right="-79" w:hanging="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7" w:type="dxa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gridSpan w:val="2"/>
          </w:tcPr>
          <w:p w:rsidR="00466479" w:rsidRPr="004F49B8" w:rsidRDefault="00466479" w:rsidP="0046647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:rsidR="00466479" w:rsidRPr="004F49B8" w:rsidRDefault="00466479" w:rsidP="00466479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66479" w:rsidRPr="00BA7E9F" w:rsidTr="00BE53E9">
        <w:trPr>
          <w:cantSplit/>
          <w:trHeight w:val="207"/>
        </w:trPr>
        <w:tc>
          <w:tcPr>
            <w:tcW w:w="2506" w:type="dxa"/>
          </w:tcPr>
          <w:p w:rsidR="00466479" w:rsidRPr="004F49B8" w:rsidRDefault="00466479" w:rsidP="00466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7" w:type="dxa"/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9" w:type="dxa"/>
            <w:gridSpan w:val="2"/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tcBorders>
              <w:bottom w:val="double" w:sz="4" w:space="0" w:color="auto"/>
            </w:tcBorders>
          </w:tcPr>
          <w:p w:rsidR="00466479" w:rsidRPr="004F49B8" w:rsidRDefault="00466479" w:rsidP="00466479">
            <w:pPr>
              <w:tabs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83" w:type="dxa"/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19" w:type="dxa"/>
            <w:tcBorders>
              <w:bottom w:val="double" w:sz="4" w:space="0" w:color="auto"/>
            </w:tcBorders>
          </w:tcPr>
          <w:p w:rsidR="00466479" w:rsidRPr="004F49B8" w:rsidRDefault="00466479" w:rsidP="00466479">
            <w:pPr>
              <w:tabs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738</w:t>
            </w:r>
          </w:p>
        </w:tc>
        <w:tc>
          <w:tcPr>
            <w:tcW w:w="185" w:type="dxa"/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19" w:type="dxa"/>
            <w:tcBorders>
              <w:bottom w:val="double" w:sz="4" w:space="0" w:color="auto"/>
            </w:tcBorders>
          </w:tcPr>
          <w:p w:rsidR="00466479" w:rsidRPr="004F49B8" w:rsidRDefault="00466479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  <w:r w:rsidR="003B5CB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234" w:type="dxa"/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55" w:type="dxa"/>
            <w:tcBorders>
              <w:bottom w:val="double" w:sz="4" w:space="0" w:color="auto"/>
            </w:tcBorders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754</w:t>
            </w:r>
          </w:p>
        </w:tc>
        <w:tc>
          <w:tcPr>
            <w:tcW w:w="186" w:type="dxa"/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19" w:type="dxa"/>
            <w:tcBorders>
              <w:bottom w:val="double" w:sz="4" w:space="0" w:color="auto"/>
            </w:tcBorders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6" w:type="dxa"/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55" w:type="dxa"/>
            <w:tcBorders>
              <w:bottom w:val="double" w:sz="4" w:space="0" w:color="auto"/>
            </w:tcBorders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1" w:type="dxa"/>
            <w:tcBorders>
              <w:bottom w:val="double" w:sz="4" w:space="0" w:color="auto"/>
            </w:tcBorders>
          </w:tcPr>
          <w:p w:rsidR="00466479" w:rsidRPr="004F49B8" w:rsidRDefault="00466479" w:rsidP="003B5CB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  <w:r w:rsidR="003B5CB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234" w:type="dxa"/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0" w:type="dxa"/>
            <w:tcBorders>
              <w:bottom w:val="double" w:sz="4" w:space="0" w:color="auto"/>
            </w:tcBorders>
          </w:tcPr>
          <w:p w:rsidR="00466479" w:rsidRPr="004F49B8" w:rsidRDefault="00466479" w:rsidP="00466479">
            <w:pPr>
              <w:tabs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754</w:t>
            </w:r>
          </w:p>
        </w:tc>
        <w:tc>
          <w:tcPr>
            <w:tcW w:w="178" w:type="dxa"/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6" w:type="dxa"/>
            <w:tcBorders>
              <w:bottom w:val="double" w:sz="4" w:space="0" w:color="auto"/>
            </w:tcBorders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91</w:t>
            </w:r>
          </w:p>
        </w:tc>
        <w:tc>
          <w:tcPr>
            <w:tcW w:w="186" w:type="dxa"/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tcBorders>
              <w:bottom w:val="double" w:sz="4" w:space="0" w:color="auto"/>
            </w:tcBorders>
          </w:tcPr>
          <w:p w:rsidR="00466479" w:rsidRPr="004F49B8" w:rsidRDefault="00466479" w:rsidP="00466479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72</w:t>
            </w:r>
          </w:p>
        </w:tc>
      </w:tr>
    </w:tbl>
    <w:p w:rsidR="002279D7" w:rsidRDefault="002279D7" w:rsidP="002279D7">
      <w:pPr>
        <w:pStyle w:val="block"/>
        <w:spacing w:after="0"/>
        <w:ind w:left="720"/>
        <w:jc w:val="both"/>
        <w:rPr>
          <w:rFonts w:ascii="Angsana New" w:hAnsi="Angsana New"/>
          <w:sz w:val="30"/>
          <w:szCs w:val="30"/>
          <w:lang w:bidi="th-TH"/>
        </w:rPr>
      </w:pPr>
    </w:p>
    <w:p w:rsidR="00BA7E9F" w:rsidRDefault="00BA7E9F" w:rsidP="00023492">
      <w:pPr>
        <w:tabs>
          <w:tab w:val="clear" w:pos="227"/>
        </w:tabs>
        <w:ind w:right="198"/>
        <w:jc w:val="thaiDistribute"/>
        <w:rPr>
          <w:rFonts w:ascii="Angsana New" w:hAnsi="Angsana New"/>
          <w:spacing w:val="-6"/>
          <w:sz w:val="30"/>
          <w:szCs w:val="30"/>
        </w:rPr>
      </w:pPr>
    </w:p>
    <w:p w:rsidR="00BA7E9F" w:rsidRPr="00AC4F29" w:rsidRDefault="00BA7E9F" w:rsidP="00AC4F29"/>
    <w:tbl>
      <w:tblPr>
        <w:tblpPr w:leftFromText="180" w:rightFromText="180" w:vertAnchor="text" w:horzAnchor="margin" w:tblpX="-53" w:tblpY="47"/>
        <w:tblW w:w="149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720"/>
        <w:gridCol w:w="178"/>
        <w:gridCol w:w="722"/>
        <w:gridCol w:w="180"/>
        <w:gridCol w:w="720"/>
        <w:gridCol w:w="180"/>
        <w:gridCol w:w="7"/>
        <w:gridCol w:w="713"/>
        <w:gridCol w:w="180"/>
        <w:gridCol w:w="810"/>
        <w:gridCol w:w="180"/>
        <w:gridCol w:w="813"/>
        <w:gridCol w:w="180"/>
        <w:gridCol w:w="812"/>
        <w:gridCol w:w="181"/>
        <w:gridCol w:w="756"/>
        <w:gridCol w:w="178"/>
        <w:gridCol w:w="869"/>
        <w:gridCol w:w="178"/>
        <w:gridCol w:w="782"/>
        <w:gridCol w:w="178"/>
        <w:gridCol w:w="791"/>
        <w:gridCol w:w="186"/>
        <w:gridCol w:w="810"/>
      </w:tblGrid>
      <w:tr w:rsidR="00BB2E4F" w:rsidRPr="004F49B8" w:rsidDel="00685444" w:rsidTr="00664406">
        <w:trPr>
          <w:cantSplit/>
          <w:trHeight w:val="343"/>
          <w:tblHeader/>
        </w:trPr>
        <w:tc>
          <w:tcPr>
            <w:tcW w:w="3679" w:type="dxa"/>
          </w:tcPr>
          <w:p w:rsidR="00BB2E4F" w:rsidRPr="004F49B8" w:rsidDel="00685444" w:rsidRDefault="00BB2E4F" w:rsidP="006644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4" w:type="dxa"/>
            <w:gridSpan w:val="24"/>
          </w:tcPr>
          <w:p w:rsidR="00BB2E4F" w:rsidRPr="004F49B8" w:rsidRDefault="00BB2E4F" w:rsidP="00664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22E" w:rsidRPr="004F49B8" w:rsidTr="00664406">
        <w:trPr>
          <w:cantSplit/>
          <w:trHeight w:val="343"/>
        </w:trPr>
        <w:tc>
          <w:tcPr>
            <w:tcW w:w="3679" w:type="dxa"/>
          </w:tcPr>
          <w:p w:rsidR="00AE222E" w:rsidRPr="004F49B8" w:rsidRDefault="00AE222E" w:rsidP="00664406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AE222E" w:rsidRPr="004F49B8" w:rsidRDefault="00AE222E" w:rsidP="0066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:rsidR="00AE222E" w:rsidRPr="004F49B8" w:rsidRDefault="00AE222E" w:rsidP="0066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4"/>
            <w:vAlign w:val="bottom"/>
          </w:tcPr>
          <w:p w:rsidR="00AE222E" w:rsidRPr="004F49B8" w:rsidRDefault="00AE222E" w:rsidP="0066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AE222E" w:rsidRPr="004F49B8" w:rsidRDefault="00AE222E" w:rsidP="0066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3" w:type="dxa"/>
            <w:gridSpan w:val="3"/>
          </w:tcPr>
          <w:p w:rsidR="00AE222E" w:rsidRPr="004F49B8" w:rsidRDefault="00AE222E" w:rsidP="006644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AE222E" w:rsidRPr="004F49B8" w:rsidRDefault="00AE222E" w:rsidP="006644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AE222E" w:rsidRPr="004F49B8" w:rsidRDefault="00AE222E" w:rsidP="006644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49" w:type="dxa"/>
            <w:gridSpan w:val="3"/>
            <w:vAlign w:val="bottom"/>
          </w:tcPr>
          <w:p w:rsidR="00AE222E" w:rsidRPr="004F49B8" w:rsidRDefault="00AE222E" w:rsidP="0066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:rsidR="00AE222E" w:rsidRPr="004F49B8" w:rsidRDefault="00AE222E" w:rsidP="0066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9" w:type="dxa"/>
            <w:gridSpan w:val="3"/>
            <w:vAlign w:val="bottom"/>
          </w:tcPr>
          <w:p w:rsidR="00AE222E" w:rsidRPr="004F49B8" w:rsidRDefault="00AE222E" w:rsidP="0066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  <w:r w:rsidRPr="004F49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  <w:r w:rsidRPr="004F49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1965" w:type="dxa"/>
            <w:gridSpan w:val="4"/>
            <w:vAlign w:val="bottom"/>
          </w:tcPr>
          <w:p w:rsidR="00AE222E" w:rsidRPr="004F49B8" w:rsidRDefault="00AE222E" w:rsidP="00664406">
            <w:pPr>
              <w:pStyle w:val="acctfourfigures"/>
              <w:tabs>
                <w:tab w:val="clear" w:pos="765"/>
              </w:tabs>
              <w:spacing w:line="240" w:lineRule="atLeast"/>
              <w:ind w:left="-92" w:right="-8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AE222E" w:rsidRPr="004F49B8" w:rsidRDefault="00AE222E" w:rsidP="00664406">
            <w:pPr>
              <w:pStyle w:val="acctfourfigures"/>
              <w:tabs>
                <w:tab w:val="clear" w:pos="765"/>
              </w:tabs>
              <w:spacing w:line="240" w:lineRule="atLeast"/>
              <w:ind w:left="-92" w:right="-8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</w:tr>
      <w:tr w:rsidR="00015422" w:rsidRPr="004F49B8" w:rsidTr="00664406">
        <w:trPr>
          <w:cantSplit/>
          <w:trHeight w:val="343"/>
        </w:trPr>
        <w:tc>
          <w:tcPr>
            <w:tcW w:w="3679" w:type="dxa"/>
          </w:tcPr>
          <w:p w:rsidR="00015422" w:rsidRPr="004F49B8" w:rsidRDefault="00015422" w:rsidP="00664406">
            <w:pPr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:rsidR="00015422" w:rsidRPr="004F49B8" w:rsidRDefault="00015422" w:rsidP="00664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8" w:type="dxa"/>
          </w:tcPr>
          <w:p w:rsidR="00015422" w:rsidRPr="004F49B8" w:rsidRDefault="00015422" w:rsidP="00664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</w:tcPr>
          <w:p w:rsidR="00015422" w:rsidRPr="004F49B8" w:rsidRDefault="00015422" w:rsidP="00664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015422" w:rsidRPr="004F49B8" w:rsidRDefault="00015422" w:rsidP="0066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015422" w:rsidRPr="004F49B8" w:rsidRDefault="00015422" w:rsidP="00664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7" w:type="dxa"/>
            <w:gridSpan w:val="2"/>
          </w:tcPr>
          <w:p w:rsidR="00015422" w:rsidRPr="004F49B8" w:rsidRDefault="00015422" w:rsidP="00664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3" w:type="dxa"/>
          </w:tcPr>
          <w:p w:rsidR="00015422" w:rsidRPr="004F49B8" w:rsidRDefault="00015422" w:rsidP="00664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015422" w:rsidRPr="004F49B8" w:rsidRDefault="00015422" w:rsidP="0066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15422" w:rsidRPr="004F49B8" w:rsidRDefault="00015422" w:rsidP="00664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:rsidR="00015422" w:rsidRPr="004F49B8" w:rsidRDefault="00015422" w:rsidP="00664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</w:tcPr>
          <w:p w:rsidR="00015422" w:rsidRPr="004F49B8" w:rsidRDefault="00015422" w:rsidP="00664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80" w:type="dxa"/>
          </w:tcPr>
          <w:p w:rsidR="00015422" w:rsidRPr="004F49B8" w:rsidRDefault="00015422" w:rsidP="0066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</w:tcPr>
          <w:p w:rsidR="00015422" w:rsidRPr="004F49B8" w:rsidRDefault="00015422" w:rsidP="00664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1" w:type="dxa"/>
          </w:tcPr>
          <w:p w:rsidR="00015422" w:rsidRPr="004F49B8" w:rsidRDefault="00015422" w:rsidP="00664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</w:tcPr>
          <w:p w:rsidR="00015422" w:rsidRPr="004F49B8" w:rsidRDefault="00015422" w:rsidP="00664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78" w:type="dxa"/>
          </w:tcPr>
          <w:p w:rsidR="00015422" w:rsidRPr="004F49B8" w:rsidRDefault="00015422" w:rsidP="0066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</w:tcPr>
          <w:p w:rsidR="00015422" w:rsidRPr="004F49B8" w:rsidRDefault="00015422" w:rsidP="00664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8" w:type="dxa"/>
          </w:tcPr>
          <w:p w:rsidR="00015422" w:rsidRPr="004F49B8" w:rsidRDefault="00015422" w:rsidP="00664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" w:type="dxa"/>
          </w:tcPr>
          <w:p w:rsidR="00015422" w:rsidRPr="004F49B8" w:rsidRDefault="00015422" w:rsidP="00664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78" w:type="dxa"/>
          </w:tcPr>
          <w:p w:rsidR="00015422" w:rsidRPr="004F49B8" w:rsidRDefault="00015422" w:rsidP="0066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:rsidR="00015422" w:rsidRPr="004F49B8" w:rsidRDefault="00015422" w:rsidP="00664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6" w:type="dxa"/>
          </w:tcPr>
          <w:p w:rsidR="00015422" w:rsidRPr="004F49B8" w:rsidRDefault="00015422" w:rsidP="00664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015422" w:rsidRPr="004F49B8" w:rsidRDefault="00015422" w:rsidP="00664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2209E" w:rsidRPr="004F49B8" w:rsidTr="00664406">
        <w:trPr>
          <w:cantSplit/>
          <w:trHeight w:val="343"/>
          <w:tblHeader/>
        </w:trPr>
        <w:tc>
          <w:tcPr>
            <w:tcW w:w="3679" w:type="dxa"/>
          </w:tcPr>
          <w:p w:rsidR="0032209E" w:rsidRPr="004F49B8" w:rsidRDefault="0032209E" w:rsidP="0066440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3"/>
          </w:tcPr>
          <w:p w:rsidR="0032209E" w:rsidRPr="004F49B8" w:rsidRDefault="0032209E" w:rsidP="0066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32209E" w:rsidRPr="004F49B8" w:rsidRDefault="0032209E" w:rsidP="0066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04" w:type="dxa"/>
            <w:gridSpan w:val="20"/>
          </w:tcPr>
          <w:p w:rsidR="0032209E" w:rsidRPr="004F49B8" w:rsidRDefault="0032209E" w:rsidP="0066440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568D8" w:rsidRPr="004F49B8" w:rsidTr="00664406">
        <w:trPr>
          <w:cantSplit/>
          <w:trHeight w:val="207"/>
        </w:trPr>
        <w:tc>
          <w:tcPr>
            <w:tcW w:w="3679" w:type="dxa"/>
          </w:tcPr>
          <w:p w:rsidR="00A568D8" w:rsidRPr="004F49B8" w:rsidRDefault="00A568D8" w:rsidP="0066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2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56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568D8" w:rsidRPr="004F49B8" w:rsidTr="00664406">
        <w:trPr>
          <w:cantSplit/>
          <w:trHeight w:val="207"/>
        </w:trPr>
        <w:tc>
          <w:tcPr>
            <w:tcW w:w="3679" w:type="dxa"/>
          </w:tcPr>
          <w:p w:rsidR="00A568D8" w:rsidRPr="004F49B8" w:rsidRDefault="00A568D8" w:rsidP="0066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2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2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56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568D8" w:rsidRPr="004F49B8" w:rsidTr="00664406">
        <w:trPr>
          <w:cantSplit/>
          <w:trHeight w:val="207"/>
        </w:trPr>
        <w:tc>
          <w:tcPr>
            <w:tcW w:w="3679" w:type="dxa"/>
          </w:tcPr>
          <w:p w:rsidR="00A568D8" w:rsidRPr="004F49B8" w:rsidRDefault="00A568D8" w:rsidP="0066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ไทยอีส</w:t>
            </w:r>
            <w:proofErr w:type="spellStart"/>
            <w:r w:rsidRPr="004F49B8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เทิร์น</w:t>
            </w:r>
            <w:proofErr w:type="spellEnd"/>
            <w:r w:rsidRPr="004F49B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ท้อปซีด</w:t>
            </w:r>
            <w:proofErr w:type="spellStart"/>
            <w:r w:rsidRPr="004F49B8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ส์</w:t>
            </w:r>
            <w:proofErr w:type="spellEnd"/>
            <w:r w:rsidRPr="004F49B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ออยล์ จำกัด</w:t>
            </w:r>
          </w:p>
        </w:tc>
        <w:tc>
          <w:tcPr>
            <w:tcW w:w="720" w:type="dxa"/>
          </w:tcPr>
          <w:p w:rsidR="00A568D8" w:rsidRPr="004F49B8" w:rsidRDefault="00A568D8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78" w:type="dxa"/>
          </w:tcPr>
          <w:p w:rsidR="00A568D8" w:rsidRPr="004F49B8" w:rsidRDefault="00A568D8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</w:tcPr>
          <w:p w:rsidR="00A568D8" w:rsidRPr="004F49B8" w:rsidRDefault="00A568D8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30</w:t>
            </w:r>
          </w:p>
        </w:tc>
        <w:tc>
          <w:tcPr>
            <w:tcW w:w="180" w:type="dxa"/>
          </w:tcPr>
          <w:p w:rsidR="00A568D8" w:rsidRPr="004F49B8" w:rsidRDefault="00A568D8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568D8" w:rsidRPr="004F49B8" w:rsidRDefault="00A568D8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222</w:t>
            </w:r>
          </w:p>
        </w:tc>
        <w:tc>
          <w:tcPr>
            <w:tcW w:w="180" w:type="dxa"/>
          </w:tcPr>
          <w:p w:rsidR="00A568D8" w:rsidRPr="004F49B8" w:rsidRDefault="00A568D8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:rsidR="00A568D8" w:rsidRPr="004F49B8" w:rsidRDefault="00A568D8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BE53E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:rsidR="00A568D8" w:rsidRPr="004F49B8" w:rsidRDefault="00A568D8" w:rsidP="00664406">
            <w:pPr>
              <w:tabs>
                <w:tab w:val="clear" w:pos="6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6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568D8" w:rsidRPr="004F49B8" w:rsidTr="00664406">
        <w:trPr>
          <w:cantSplit/>
          <w:trHeight w:val="207"/>
        </w:trPr>
        <w:tc>
          <w:tcPr>
            <w:tcW w:w="3679" w:type="dxa"/>
          </w:tcPr>
          <w:p w:rsidR="00A568D8" w:rsidRPr="004F49B8" w:rsidRDefault="00A568D8" w:rsidP="0066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A568D8" w:rsidRPr="004F49B8" w:rsidRDefault="00A568D8" w:rsidP="00664406">
            <w:pPr>
              <w:tabs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A568D8" w:rsidRPr="004F49B8" w:rsidRDefault="00A568D8" w:rsidP="00664406">
            <w:pPr>
              <w:tabs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A568D8" w:rsidRPr="004F49B8" w:rsidRDefault="00A568D8" w:rsidP="00664406">
            <w:pPr>
              <w:tabs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E53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A568D8" w:rsidRPr="004F49B8" w:rsidRDefault="00A568D8" w:rsidP="00664406">
            <w:pPr>
              <w:tabs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6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A568D8" w:rsidRPr="004F49B8" w:rsidTr="00664406">
        <w:trPr>
          <w:cantSplit/>
          <w:trHeight w:val="207"/>
        </w:trPr>
        <w:tc>
          <w:tcPr>
            <w:tcW w:w="3679" w:type="dxa"/>
          </w:tcPr>
          <w:p w:rsidR="00A568D8" w:rsidRPr="004F49B8" w:rsidRDefault="00A568D8" w:rsidP="0066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2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56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568D8" w:rsidRPr="004F49B8" w:rsidTr="00664406">
        <w:trPr>
          <w:cantSplit/>
          <w:trHeight w:val="207"/>
        </w:trPr>
        <w:tc>
          <w:tcPr>
            <w:tcW w:w="3679" w:type="dxa"/>
          </w:tcPr>
          <w:p w:rsidR="00A568D8" w:rsidRPr="004F49B8" w:rsidRDefault="00A568D8" w:rsidP="0066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2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12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56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6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A568D8" w:rsidRPr="004F49B8" w:rsidRDefault="00A568D8" w:rsidP="00664406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15422" w:rsidRPr="004F49B8" w:rsidTr="00664406">
        <w:trPr>
          <w:cantSplit/>
          <w:trHeight w:val="361"/>
        </w:trPr>
        <w:tc>
          <w:tcPr>
            <w:tcW w:w="3679" w:type="dxa"/>
          </w:tcPr>
          <w:p w:rsidR="00015422" w:rsidRPr="004F49B8" w:rsidRDefault="00015422" w:rsidP="0066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 w:right="-79" w:hanging="79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บริษัทไทย อีทอกซี</w:t>
            </w:r>
            <w:proofErr w:type="spellStart"/>
            <w:r w:rsidRPr="004F49B8">
              <w:rPr>
                <w:rFonts w:ascii="Angsana New" w:hAnsi="Angsana New"/>
                <w:sz w:val="30"/>
                <w:szCs w:val="30"/>
                <w:cs/>
              </w:rPr>
              <w:t>เล</w:t>
            </w:r>
            <w:proofErr w:type="spellEnd"/>
            <w:r w:rsidRPr="004F49B8">
              <w:rPr>
                <w:rFonts w:ascii="Angsana New" w:hAnsi="Angsana New"/>
                <w:sz w:val="30"/>
                <w:szCs w:val="30"/>
                <w:cs/>
              </w:rPr>
              <w:t>ท จำกัด</w:t>
            </w:r>
          </w:p>
        </w:tc>
        <w:tc>
          <w:tcPr>
            <w:tcW w:w="720" w:type="dxa"/>
          </w:tcPr>
          <w:p w:rsidR="00015422" w:rsidRPr="004F49B8" w:rsidRDefault="00015422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78" w:type="dxa"/>
          </w:tcPr>
          <w:p w:rsidR="00015422" w:rsidRPr="004F49B8" w:rsidRDefault="00015422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</w:tcPr>
          <w:p w:rsidR="00015422" w:rsidRPr="004F49B8" w:rsidRDefault="00015422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" w:type="dxa"/>
          </w:tcPr>
          <w:p w:rsidR="00015422" w:rsidRPr="004F49B8" w:rsidRDefault="00015422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015422" w:rsidRPr="004F49B8" w:rsidRDefault="00A568D8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420</w:t>
            </w:r>
          </w:p>
        </w:tc>
        <w:tc>
          <w:tcPr>
            <w:tcW w:w="180" w:type="dxa"/>
          </w:tcPr>
          <w:p w:rsidR="00015422" w:rsidRPr="004F49B8" w:rsidRDefault="00015422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:rsidR="00015422" w:rsidRPr="004F49B8" w:rsidRDefault="00015422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180" w:type="dxa"/>
          </w:tcPr>
          <w:p w:rsidR="00015422" w:rsidRPr="004F49B8" w:rsidRDefault="00015422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15422" w:rsidRPr="004F49B8" w:rsidRDefault="00DE56FE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180" w:type="dxa"/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180" w:type="dxa"/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</w:tcPr>
          <w:p w:rsidR="00015422" w:rsidRPr="004F49B8" w:rsidRDefault="00DE56FE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178" w:type="dxa"/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2" w:type="dxa"/>
            <w:tcBorders>
              <w:bottom w:val="single" w:sz="4" w:space="0" w:color="auto"/>
            </w:tcBorders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178" w:type="dxa"/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015422" w:rsidRPr="004F49B8" w:rsidRDefault="00DE56FE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86" w:type="dxa"/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015422" w:rsidRPr="004F49B8" w:rsidTr="00664406">
        <w:trPr>
          <w:cantSplit/>
          <w:trHeight w:val="278"/>
        </w:trPr>
        <w:tc>
          <w:tcPr>
            <w:tcW w:w="3679" w:type="dxa"/>
          </w:tcPr>
          <w:p w:rsidR="00015422" w:rsidRPr="004F49B8" w:rsidRDefault="00015422" w:rsidP="0066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6" w:right="-79" w:hanging="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015422" w:rsidRPr="004F49B8" w:rsidRDefault="00015422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015422" w:rsidRPr="004F49B8" w:rsidRDefault="00015422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</w:tcPr>
          <w:p w:rsidR="00015422" w:rsidRPr="004F49B8" w:rsidRDefault="00015422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15422" w:rsidRPr="004F49B8" w:rsidRDefault="00015422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015422" w:rsidRPr="004F49B8" w:rsidRDefault="00015422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15422" w:rsidRPr="004F49B8" w:rsidRDefault="00015422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:rsidR="00015422" w:rsidRPr="004F49B8" w:rsidRDefault="00015422" w:rsidP="0066440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015422" w:rsidRPr="004F49B8" w:rsidRDefault="00015422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015422" w:rsidRPr="00BE53E9" w:rsidRDefault="00DE56FE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3E9"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80" w:type="dxa"/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80" w:type="dxa"/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:rsidR="00015422" w:rsidRPr="00BE53E9" w:rsidRDefault="00DE56FE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3E9"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78" w:type="dxa"/>
          </w:tcPr>
          <w:p w:rsidR="00015422" w:rsidRPr="00BE53E9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:rsidR="00015422" w:rsidRPr="00BE53E9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3E9"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78" w:type="dxa"/>
          </w:tcPr>
          <w:p w:rsidR="00015422" w:rsidRPr="00BE53E9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</w:tcPr>
          <w:p w:rsidR="00015422" w:rsidRPr="00BE53E9" w:rsidRDefault="00DE56FE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3E9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86" w:type="dxa"/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015422" w:rsidRPr="004F49B8" w:rsidRDefault="00015422" w:rsidP="00664406">
            <w:pPr>
              <w:tabs>
                <w:tab w:val="clear" w:pos="454"/>
                <w:tab w:val="clear" w:pos="680"/>
                <w:tab w:val="left" w:pos="46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</w:tr>
      <w:tr w:rsidR="00DE56FE" w:rsidRPr="004F49B8" w:rsidTr="00664406">
        <w:trPr>
          <w:cantSplit/>
          <w:trHeight w:val="207"/>
        </w:trPr>
        <w:tc>
          <w:tcPr>
            <w:tcW w:w="3679" w:type="dxa"/>
          </w:tcPr>
          <w:p w:rsidR="00DE56FE" w:rsidRPr="004F49B8" w:rsidRDefault="00DE56FE" w:rsidP="0066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E56FE" w:rsidRPr="004F49B8" w:rsidRDefault="00DE56FE" w:rsidP="00664406">
            <w:pPr>
              <w:tabs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:rsidR="00DE56FE" w:rsidRPr="004F49B8" w:rsidRDefault="00DE56FE" w:rsidP="00664406">
            <w:pPr>
              <w:tabs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:rsidR="00DE56FE" w:rsidRPr="004F49B8" w:rsidRDefault="00DE56FE" w:rsidP="00664406">
            <w:pPr>
              <w:tabs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</w:tcPr>
          <w:p w:rsidR="00DE56FE" w:rsidRPr="004F49B8" w:rsidRDefault="00DE56FE" w:rsidP="00664406">
            <w:pPr>
              <w:tabs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6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E56FE" w:rsidRPr="004F49B8" w:rsidTr="00664406">
        <w:trPr>
          <w:cantSplit/>
          <w:trHeight w:val="207"/>
        </w:trPr>
        <w:tc>
          <w:tcPr>
            <w:tcW w:w="3679" w:type="dxa"/>
          </w:tcPr>
          <w:p w:rsidR="00DE56FE" w:rsidRPr="004F49B8" w:rsidRDefault="00DE56FE" w:rsidP="00664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gridSpan w:val="2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left="-52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DE56FE" w:rsidRPr="004F49B8" w:rsidRDefault="00DE56FE" w:rsidP="00664406">
            <w:pPr>
              <w:tabs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="00A568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80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  <w:tcBorders>
              <w:bottom w:val="double" w:sz="4" w:space="0" w:color="auto"/>
            </w:tcBorders>
          </w:tcPr>
          <w:p w:rsidR="00DE56FE" w:rsidRPr="004F49B8" w:rsidRDefault="00DE56FE" w:rsidP="00664406">
            <w:pPr>
              <w:tabs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738</w:t>
            </w:r>
          </w:p>
        </w:tc>
        <w:tc>
          <w:tcPr>
            <w:tcW w:w="180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1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0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</w:tcPr>
          <w:p w:rsidR="00DE56FE" w:rsidRPr="004F49B8" w:rsidRDefault="00DE56FE" w:rsidP="00664406">
            <w:pPr>
              <w:tabs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="00BE53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78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2" w:type="dxa"/>
            <w:tcBorders>
              <w:bottom w:val="double" w:sz="4" w:space="0" w:color="auto"/>
            </w:tcBorders>
          </w:tcPr>
          <w:p w:rsidR="00DE56FE" w:rsidRPr="004F49B8" w:rsidRDefault="00DE56FE" w:rsidP="00664406">
            <w:pPr>
              <w:tabs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738</w:t>
            </w:r>
          </w:p>
        </w:tc>
        <w:tc>
          <w:tcPr>
            <w:tcW w:w="178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91</w:t>
            </w:r>
          </w:p>
        </w:tc>
        <w:tc>
          <w:tcPr>
            <w:tcW w:w="186" w:type="dxa"/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DE56FE" w:rsidRPr="004F49B8" w:rsidRDefault="00DE56FE" w:rsidP="00664406">
            <w:pPr>
              <w:pStyle w:val="acctfourfigures"/>
              <w:tabs>
                <w:tab w:val="clear" w:pos="765"/>
                <w:tab w:val="decimal" w:pos="371"/>
                <w:tab w:val="decimal" w:pos="551"/>
              </w:tabs>
              <w:spacing w:line="240" w:lineRule="atLeast"/>
              <w:ind w:left="-17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72</w:t>
            </w:r>
          </w:p>
        </w:tc>
      </w:tr>
    </w:tbl>
    <w:p w:rsidR="00F454DB" w:rsidRPr="004F49B8" w:rsidRDefault="00F454DB" w:rsidP="00F454DB">
      <w:pPr>
        <w:rPr>
          <w:rFonts w:ascii="Angsana New" w:hAnsi="Angsana New"/>
          <w:sz w:val="30"/>
          <w:szCs w:val="30"/>
        </w:rPr>
      </w:pPr>
    </w:p>
    <w:p w:rsidR="00F454DB" w:rsidRPr="00F454DB" w:rsidRDefault="00F454DB" w:rsidP="00F45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pacing w:val="-6"/>
          <w:sz w:val="30"/>
          <w:szCs w:val="30"/>
          <w:lang w:val="en-GB"/>
        </w:rPr>
      </w:pPr>
      <w:r w:rsidRPr="00A21722">
        <w:rPr>
          <w:rFonts w:ascii="Angsana New" w:hAnsi="Angsana New" w:hint="cs"/>
          <w:spacing w:val="-6"/>
          <w:sz w:val="30"/>
          <w:szCs w:val="30"/>
          <w:cs/>
          <w:lang w:val="en-GB"/>
        </w:rPr>
        <w:t>กลุ่มบริษัทไม่มีเงินลงทุนใน</w:t>
      </w:r>
      <w:r w:rsidR="00BE53E9" w:rsidRPr="00A21722">
        <w:rPr>
          <w:rFonts w:ascii="Angsana New" w:hAnsi="Angsana New"/>
          <w:spacing w:val="-6"/>
          <w:sz w:val="30"/>
          <w:szCs w:val="30"/>
          <w:cs/>
          <w:lang w:val="en-GB"/>
        </w:rPr>
        <w:t>บริษัทร่วมและ</w:t>
      </w:r>
      <w:r w:rsidRPr="00A21722">
        <w:rPr>
          <w:rFonts w:ascii="Angsana New" w:hAnsi="Angsana New"/>
          <w:spacing w:val="-6"/>
          <w:sz w:val="30"/>
          <w:szCs w:val="30"/>
          <w:cs/>
          <w:lang w:val="en-GB"/>
        </w:rPr>
        <w:t>การร่วมค้า</w:t>
      </w:r>
      <w:r w:rsidRPr="00A21722">
        <w:rPr>
          <w:rFonts w:ascii="Angsana New" w:hAnsi="Angsana New" w:hint="cs"/>
          <w:spacing w:val="-6"/>
          <w:sz w:val="30"/>
          <w:szCs w:val="30"/>
          <w:cs/>
          <w:lang w:val="en-GB"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:rsidR="00F454DB" w:rsidRPr="00F454DB" w:rsidRDefault="00F454DB" w:rsidP="00F454DB"/>
    <w:p w:rsidR="00E81545" w:rsidRPr="00F454DB" w:rsidRDefault="00E81545" w:rsidP="00F454DB">
      <w:pPr>
        <w:sectPr w:rsidR="00E81545" w:rsidRPr="00F454DB" w:rsidSect="007314A7">
          <w:pgSz w:w="16840" w:h="11907" w:orient="landscape" w:code="9"/>
          <w:pgMar w:top="691" w:right="1000" w:bottom="576" w:left="1152" w:header="720" w:footer="720" w:gutter="0"/>
          <w:cols w:space="708"/>
          <w:docGrid w:linePitch="360"/>
        </w:sectPr>
      </w:pPr>
    </w:p>
    <w:p w:rsidR="00F454DB" w:rsidRPr="001C7741" w:rsidRDefault="00BE53E9" w:rsidP="001C7741">
      <w:pPr>
        <w:pStyle w:val="block"/>
        <w:spacing w:after="0"/>
        <w:ind w:left="720" w:right="380" w:firstLine="90"/>
        <w:jc w:val="both"/>
        <w:rPr>
          <w:rFonts w:ascii="Angsana New" w:hAnsi="Angsana New"/>
          <w:i/>
          <w:iCs/>
          <w:color w:val="0000FF"/>
          <w:sz w:val="30"/>
          <w:szCs w:val="30"/>
          <w:cs/>
          <w:lang w:val="en-US" w:bidi="th-TH"/>
        </w:rPr>
      </w:pPr>
      <w:r w:rsidRPr="001C7741">
        <w:rPr>
          <w:rFonts w:ascii="Angsana New" w:hAnsi="Angsana New"/>
          <w:i/>
          <w:iCs/>
          <w:sz w:val="30"/>
          <w:szCs w:val="30"/>
          <w:cs/>
          <w:lang w:bidi="th-TH"/>
        </w:rPr>
        <w:t>บริษัทร่วมและ</w:t>
      </w:r>
      <w:r w:rsidR="00F454DB" w:rsidRPr="001C7741">
        <w:rPr>
          <w:rFonts w:ascii="Angsana New" w:hAnsi="Angsana New"/>
          <w:i/>
          <w:iCs/>
          <w:sz w:val="30"/>
          <w:szCs w:val="30"/>
          <w:cs/>
          <w:lang w:bidi="th-TH"/>
        </w:rPr>
        <w:t>การร่วมค้า</w:t>
      </w:r>
    </w:p>
    <w:p w:rsidR="00601205" w:rsidRPr="001C7741" w:rsidRDefault="00601205" w:rsidP="001C7741">
      <w:pPr>
        <w:ind w:right="380"/>
        <w:rPr>
          <w:sz w:val="30"/>
          <w:szCs w:val="30"/>
        </w:rPr>
      </w:pPr>
    </w:p>
    <w:p w:rsidR="00F37CE9" w:rsidRPr="001C7741" w:rsidRDefault="00F454DB" w:rsidP="009F7188">
      <w:pPr>
        <w:pStyle w:val="block"/>
        <w:spacing w:after="0"/>
        <w:ind w:left="810" w:right="470"/>
        <w:jc w:val="thaiDistribute"/>
        <w:rPr>
          <w:rFonts w:ascii="Angsana New" w:hAnsi="Angsana New"/>
          <w:sz w:val="30"/>
          <w:szCs w:val="30"/>
          <w:lang w:bidi="th-TH"/>
        </w:rPr>
      </w:pPr>
      <w:r w:rsidRPr="001C7741">
        <w:rPr>
          <w:rFonts w:ascii="Angsana New" w:hAnsi="Angsana New" w:hint="cs"/>
          <w:sz w:val="30"/>
          <w:szCs w:val="30"/>
          <w:cs/>
          <w:lang w:val="en-US" w:bidi="th-TH"/>
        </w:rPr>
        <w:t>ตารางต่อไปนี้สรุป</w:t>
      </w:r>
      <w:r w:rsidRPr="001C7741">
        <w:rPr>
          <w:rFonts w:ascii="Angsana New" w:hAnsi="Angsana New"/>
          <w:sz w:val="30"/>
          <w:szCs w:val="30"/>
          <w:cs/>
          <w:lang w:val="en-US" w:bidi="th-TH"/>
        </w:rPr>
        <w:t>ข้อมูลทางการเงินของบริษัทร่วม</w:t>
      </w:r>
      <w:r w:rsidR="00BE53E9" w:rsidRPr="001C7741">
        <w:rPr>
          <w:rFonts w:ascii="Angsana New" w:hAnsi="Angsana New"/>
          <w:sz w:val="30"/>
          <w:szCs w:val="30"/>
          <w:cs/>
          <w:lang w:val="en-US" w:bidi="th-TH"/>
        </w:rPr>
        <w:t>และการร่วมค้า</w:t>
      </w:r>
      <w:r w:rsidRPr="001C7741">
        <w:rPr>
          <w:rFonts w:ascii="Angsana New" w:hAnsi="Angsana New"/>
          <w:sz w:val="30"/>
          <w:szCs w:val="30"/>
          <w:cs/>
          <w:lang w:val="en-US" w:bidi="th-TH"/>
        </w:rPr>
        <w:t>ที่รวมอยู่ในงบการเงินของ</w:t>
      </w:r>
      <w:r w:rsidR="00BE53E9">
        <w:rPr>
          <w:rFonts w:ascii="Angsana New" w:hAnsi="Angsana New"/>
          <w:sz w:val="30"/>
          <w:szCs w:val="30"/>
          <w:cs/>
          <w:lang w:val="en-US" w:bidi="th-TH"/>
        </w:rPr>
        <w:t>บริษัทร่วม</w:t>
      </w:r>
      <w:r w:rsidRPr="001C7741">
        <w:rPr>
          <w:rFonts w:ascii="Angsana New" w:hAnsi="Angsana New"/>
          <w:sz w:val="30"/>
          <w:szCs w:val="30"/>
          <w:cs/>
          <w:lang w:val="en-US" w:bidi="th-TH"/>
        </w:rPr>
        <w:t>และ</w:t>
      </w:r>
      <w:r w:rsidR="00BE53E9" w:rsidRPr="001C7741">
        <w:rPr>
          <w:rFonts w:ascii="Angsana New" w:hAnsi="Angsana New"/>
          <w:sz w:val="30"/>
          <w:szCs w:val="30"/>
          <w:cs/>
          <w:lang w:val="en-US" w:bidi="th-TH"/>
        </w:rPr>
        <w:t>การร่วมค้า</w:t>
      </w:r>
      <w:r w:rsidRPr="001C7741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E247C5" w:rsidRPr="001C7741">
        <w:rPr>
          <w:rFonts w:ascii="Angsana New" w:hAnsi="Angsana New"/>
          <w:sz w:val="30"/>
          <w:szCs w:val="30"/>
          <w:cs/>
          <w:lang w:val="en-US" w:bidi="th-TH"/>
        </w:rPr>
        <w:t xml:space="preserve">ปรับปรุงด้วยความแตกต่างของนโยบายการบัญชี </w:t>
      </w:r>
      <w:r w:rsidR="00E247C5" w:rsidRPr="001C7741">
        <w:rPr>
          <w:rFonts w:ascii="Angsana New" w:hAnsi="Angsana New" w:hint="cs"/>
          <w:sz w:val="30"/>
          <w:szCs w:val="30"/>
          <w:cs/>
          <w:lang w:bidi="th-TH"/>
        </w:rPr>
        <w:t>มีรายละเอียดดังนี้</w:t>
      </w:r>
    </w:p>
    <w:p w:rsidR="00F37CE9" w:rsidRPr="004F49B8" w:rsidRDefault="00F37CE9" w:rsidP="00B87008">
      <w:pPr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990"/>
        <w:gridCol w:w="270"/>
        <w:gridCol w:w="900"/>
        <w:gridCol w:w="236"/>
        <w:gridCol w:w="34"/>
        <w:gridCol w:w="900"/>
        <w:gridCol w:w="270"/>
        <w:gridCol w:w="900"/>
      </w:tblGrid>
      <w:tr w:rsidR="005D728B" w:rsidRPr="00BC7938" w:rsidTr="004A5B96">
        <w:trPr>
          <w:trHeight w:val="422"/>
        </w:trPr>
        <w:tc>
          <w:tcPr>
            <w:tcW w:w="4860" w:type="dxa"/>
            <w:shd w:val="clear" w:color="auto" w:fill="auto"/>
          </w:tcPr>
          <w:p w:rsidR="005D728B" w:rsidRPr="005D728B" w:rsidRDefault="005D728B" w:rsidP="00015422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5D728B" w:rsidRPr="00FE49BE" w:rsidRDefault="005D728B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0BF9">
              <w:rPr>
                <w:rFonts w:ascii="Angsana New" w:eastAsia="Calibri" w:hAnsi="Angsana New"/>
                <w:sz w:val="30"/>
                <w:szCs w:val="30"/>
                <w:cs/>
              </w:rPr>
              <w:t>บริษัท</w:t>
            </w:r>
            <w:r w:rsidRPr="00B40BF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B40BF9">
              <w:rPr>
                <w:rFonts w:ascii="Angsana New" w:eastAsia="Calibri" w:hAnsi="Angsana New"/>
                <w:sz w:val="30"/>
                <w:szCs w:val="30"/>
                <w:cs/>
              </w:rPr>
              <w:t>ไทย อีทอกซี</w:t>
            </w:r>
            <w:proofErr w:type="spellStart"/>
            <w:r w:rsidRPr="00B40BF9">
              <w:rPr>
                <w:rFonts w:ascii="Angsana New" w:eastAsia="Calibri" w:hAnsi="Angsana New"/>
                <w:sz w:val="30"/>
                <w:szCs w:val="30"/>
                <w:cs/>
              </w:rPr>
              <w:t>เล</w:t>
            </w:r>
            <w:proofErr w:type="spellEnd"/>
            <w:r w:rsidRPr="00B40BF9">
              <w:rPr>
                <w:rFonts w:ascii="Angsana New" w:eastAsia="Calibri" w:hAnsi="Angsana New"/>
                <w:sz w:val="30"/>
                <w:szCs w:val="30"/>
                <w:cs/>
              </w:rPr>
              <w:t>ท จำกัด</w:t>
            </w:r>
          </w:p>
        </w:tc>
        <w:tc>
          <w:tcPr>
            <w:tcW w:w="236" w:type="dxa"/>
          </w:tcPr>
          <w:p w:rsidR="005D728B" w:rsidRPr="00FE49BE" w:rsidRDefault="005D728B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104" w:type="dxa"/>
            <w:gridSpan w:val="4"/>
            <w:shd w:val="clear" w:color="auto" w:fill="auto"/>
          </w:tcPr>
          <w:p w:rsidR="005D728B" w:rsidRPr="005D728B" w:rsidRDefault="005D728B" w:rsidP="005D728B">
            <w:pPr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5D728B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บริษัท ไทยอีส</w:t>
            </w:r>
            <w:proofErr w:type="spellStart"/>
            <w:r w:rsidRPr="005D728B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เทิร์น</w:t>
            </w:r>
            <w:proofErr w:type="spellEnd"/>
            <w:r w:rsidRPr="005D728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</w:p>
          <w:p w:rsidR="005D728B" w:rsidRPr="004F49B8" w:rsidRDefault="005D728B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728B">
              <w:rPr>
                <w:rFonts w:ascii="Angsana New" w:hAnsi="Angsana New"/>
                <w:spacing w:val="-2"/>
                <w:sz w:val="30"/>
                <w:szCs w:val="30"/>
                <w:cs/>
              </w:rPr>
              <w:t>ท้อปซีด</w:t>
            </w:r>
            <w:proofErr w:type="spellStart"/>
            <w:r w:rsidRPr="005D728B">
              <w:rPr>
                <w:rFonts w:ascii="Angsana New" w:hAnsi="Angsana New"/>
                <w:spacing w:val="-2"/>
                <w:sz w:val="30"/>
                <w:szCs w:val="30"/>
                <w:cs/>
              </w:rPr>
              <w:t>ส์</w:t>
            </w:r>
            <w:proofErr w:type="spellEnd"/>
            <w:r w:rsidRPr="005D728B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ออยล์ จำกัด</w:t>
            </w:r>
          </w:p>
        </w:tc>
      </w:tr>
      <w:tr w:rsidR="005D728B" w:rsidRPr="00BC7938" w:rsidTr="004A5B96">
        <w:trPr>
          <w:trHeight w:val="422"/>
        </w:trPr>
        <w:tc>
          <w:tcPr>
            <w:tcW w:w="4860" w:type="dxa"/>
            <w:shd w:val="clear" w:color="auto" w:fill="auto"/>
          </w:tcPr>
          <w:p w:rsidR="005D728B" w:rsidRPr="00FE49BE" w:rsidRDefault="005D728B" w:rsidP="005D728B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E49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</w:t>
            </w:r>
            <w:r w:rsidRPr="00FE49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ปีสิ้นสุดวันที่</w:t>
            </w:r>
            <w:r w:rsidRPr="00FE49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E49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E49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FE49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5D728B" w:rsidRPr="00FE49BE" w:rsidRDefault="005D728B" w:rsidP="005D7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9B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D728B" w:rsidRPr="00FE49BE" w:rsidRDefault="005D728B" w:rsidP="005D7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D728B" w:rsidRPr="00FE49BE" w:rsidRDefault="005D728B" w:rsidP="005D7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9B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gridSpan w:val="2"/>
          </w:tcPr>
          <w:p w:rsidR="005D728B" w:rsidRPr="00FE49BE" w:rsidRDefault="005D728B" w:rsidP="005D7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0" w:type="dxa"/>
          </w:tcPr>
          <w:p w:rsidR="005D728B" w:rsidRPr="00FE49BE" w:rsidRDefault="005D728B" w:rsidP="005D7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E49B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D728B" w:rsidRPr="004F49B8" w:rsidRDefault="005D728B" w:rsidP="005D7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D728B" w:rsidRPr="004F49B8" w:rsidRDefault="005D728B" w:rsidP="005D7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32209E" w:rsidRPr="00463562" w:rsidTr="004A5B96">
        <w:trPr>
          <w:trHeight w:val="422"/>
        </w:trPr>
        <w:tc>
          <w:tcPr>
            <w:tcW w:w="4860" w:type="dxa"/>
            <w:shd w:val="clear" w:color="auto" w:fill="auto"/>
          </w:tcPr>
          <w:p w:rsidR="0032209E" w:rsidRPr="00FE49BE" w:rsidRDefault="0032209E" w:rsidP="0032209E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8"/>
            <w:shd w:val="clear" w:color="auto" w:fill="auto"/>
          </w:tcPr>
          <w:p w:rsidR="0032209E" w:rsidRPr="00FE49BE" w:rsidRDefault="0032209E" w:rsidP="0032209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FE49B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D728B" w:rsidRPr="00E4388B" w:rsidTr="004A5B96">
        <w:trPr>
          <w:trHeight w:val="422"/>
        </w:trPr>
        <w:tc>
          <w:tcPr>
            <w:tcW w:w="4860" w:type="dxa"/>
            <w:shd w:val="clear" w:color="auto" w:fill="auto"/>
          </w:tcPr>
          <w:p w:rsidR="0032209E" w:rsidRPr="00FE49BE" w:rsidRDefault="0032209E" w:rsidP="0032209E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49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งบกำไรขาดทุน</w:t>
            </w:r>
          </w:p>
        </w:tc>
        <w:tc>
          <w:tcPr>
            <w:tcW w:w="990" w:type="dxa"/>
            <w:shd w:val="clear" w:color="auto" w:fill="auto"/>
          </w:tcPr>
          <w:p w:rsidR="0032209E" w:rsidRPr="00FE49BE" w:rsidRDefault="0032209E" w:rsidP="0032209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2209E" w:rsidRPr="00FE49BE" w:rsidRDefault="0032209E" w:rsidP="0032209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32209E" w:rsidRPr="00FE49BE" w:rsidRDefault="0032209E" w:rsidP="0032209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32209E" w:rsidRPr="00FE49BE" w:rsidRDefault="0032209E" w:rsidP="0032209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32209E" w:rsidRPr="00FE49BE" w:rsidRDefault="0032209E" w:rsidP="0032209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2209E" w:rsidRPr="00E4388B" w:rsidRDefault="0032209E" w:rsidP="0032209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900" w:type="dxa"/>
          </w:tcPr>
          <w:p w:rsidR="0032209E" w:rsidRPr="00E4388B" w:rsidRDefault="0032209E" w:rsidP="0032209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</w:tr>
      <w:tr w:rsidR="005D728B" w:rsidRPr="00E4388B" w:rsidTr="004A5B96">
        <w:trPr>
          <w:trHeight w:val="422"/>
        </w:trPr>
        <w:tc>
          <w:tcPr>
            <w:tcW w:w="4860" w:type="dxa"/>
            <w:shd w:val="clear" w:color="auto" w:fill="auto"/>
          </w:tcPr>
          <w:p w:rsidR="00015422" w:rsidRPr="00FE49BE" w:rsidRDefault="00015422" w:rsidP="00015422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FE49BE">
              <w:rPr>
                <w:rFonts w:ascii="Angsana New" w:eastAsia="Calibri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990" w:type="dxa"/>
            <w:shd w:val="clear" w:color="auto" w:fill="auto"/>
          </w:tcPr>
          <w:p w:rsidR="00015422" w:rsidRPr="00FE49BE" w:rsidRDefault="00E4388B" w:rsidP="005D7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9BE">
              <w:rPr>
                <w:rFonts w:ascii="Angsana New" w:hAnsi="Angsana New"/>
                <w:sz w:val="30"/>
                <w:szCs w:val="30"/>
              </w:rPr>
              <w:t>4,34</w:t>
            </w:r>
            <w:r w:rsidR="005D728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15422" w:rsidRPr="00FE49BE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FE49BE" w:rsidRDefault="00015422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9BE">
              <w:rPr>
                <w:rFonts w:ascii="Angsana New" w:hAnsi="Angsana New"/>
                <w:sz w:val="30"/>
                <w:szCs w:val="30"/>
              </w:rPr>
              <w:t>4,814</w:t>
            </w:r>
          </w:p>
        </w:tc>
        <w:tc>
          <w:tcPr>
            <w:tcW w:w="270" w:type="dxa"/>
            <w:gridSpan w:val="2"/>
          </w:tcPr>
          <w:p w:rsidR="00015422" w:rsidRPr="00FE49BE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FE49BE" w:rsidRDefault="005D728B" w:rsidP="003B5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B5CB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15422" w:rsidRPr="00E4388B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E4388B" w:rsidRDefault="00015422" w:rsidP="00450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388B">
              <w:rPr>
                <w:rFonts w:ascii="Angsana New" w:hAnsi="Angsana New"/>
                <w:sz w:val="30"/>
                <w:szCs w:val="30"/>
              </w:rPr>
              <w:t>106</w:t>
            </w:r>
          </w:p>
        </w:tc>
      </w:tr>
      <w:tr w:rsidR="005D728B" w:rsidRPr="00E4388B" w:rsidTr="004A5B96">
        <w:tc>
          <w:tcPr>
            <w:tcW w:w="4860" w:type="dxa"/>
            <w:shd w:val="clear" w:color="auto" w:fill="auto"/>
          </w:tcPr>
          <w:p w:rsidR="00015422" w:rsidRPr="00FE49BE" w:rsidRDefault="00015422" w:rsidP="00015422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FE49BE">
              <w:rPr>
                <w:rFonts w:ascii="Angsana New" w:eastAsia="Calibri" w:hAnsi="Angsana New"/>
                <w:sz w:val="30"/>
                <w:szCs w:val="30"/>
                <w:cs/>
              </w:rPr>
              <w:t>กำไร</w:t>
            </w:r>
            <w:r w:rsidRPr="00FE49B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(ขาดทุน)</w:t>
            </w:r>
          </w:p>
        </w:tc>
        <w:tc>
          <w:tcPr>
            <w:tcW w:w="990" w:type="dxa"/>
            <w:shd w:val="clear" w:color="auto" w:fill="auto"/>
          </w:tcPr>
          <w:p w:rsidR="00015422" w:rsidRPr="00FE49BE" w:rsidRDefault="00E4388B" w:rsidP="005D7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9BE">
              <w:rPr>
                <w:rFonts w:ascii="Angsana New" w:hAnsi="Angsana New"/>
                <w:sz w:val="30"/>
                <w:szCs w:val="30"/>
              </w:rPr>
              <w:t>24</w:t>
            </w:r>
            <w:r w:rsidR="005D728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15422" w:rsidRPr="00FE49BE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FE49BE" w:rsidRDefault="00015422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9BE">
              <w:rPr>
                <w:rFonts w:ascii="Angsana New" w:hAnsi="Angsana New"/>
                <w:sz w:val="30"/>
                <w:szCs w:val="30"/>
              </w:rPr>
              <w:t>183</w:t>
            </w:r>
          </w:p>
        </w:tc>
        <w:tc>
          <w:tcPr>
            <w:tcW w:w="270" w:type="dxa"/>
            <w:gridSpan w:val="2"/>
          </w:tcPr>
          <w:p w:rsidR="00015422" w:rsidRPr="00FE49BE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FE49BE" w:rsidRDefault="00E4388B" w:rsidP="003B5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9BE">
              <w:rPr>
                <w:rFonts w:ascii="Angsana New" w:hAnsi="Angsana New"/>
                <w:sz w:val="30"/>
                <w:szCs w:val="30"/>
              </w:rPr>
              <w:t>(</w:t>
            </w:r>
            <w:r w:rsidR="003B5CB5">
              <w:rPr>
                <w:rFonts w:ascii="Angsana New" w:hAnsi="Angsana New"/>
                <w:sz w:val="30"/>
                <w:szCs w:val="30"/>
              </w:rPr>
              <w:t>57</w:t>
            </w:r>
            <w:r w:rsidRPr="00FE49B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15422" w:rsidRPr="00E4388B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E4388B" w:rsidRDefault="00015422" w:rsidP="00450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388B">
              <w:rPr>
                <w:rFonts w:ascii="Angsana New" w:hAnsi="Angsana New"/>
                <w:sz w:val="30"/>
                <w:szCs w:val="30"/>
              </w:rPr>
              <w:t>(3)</w:t>
            </w:r>
          </w:p>
        </w:tc>
      </w:tr>
      <w:tr w:rsidR="005D728B" w:rsidRPr="00E4388B" w:rsidTr="004A5B96">
        <w:tc>
          <w:tcPr>
            <w:tcW w:w="4860" w:type="dxa"/>
            <w:shd w:val="clear" w:color="auto" w:fill="auto"/>
          </w:tcPr>
          <w:p w:rsidR="00015422" w:rsidRPr="00FE49BE" w:rsidRDefault="00015422" w:rsidP="00015422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FE49BE">
              <w:rPr>
                <w:rFonts w:ascii="Angsana New" w:eastAsia="Calibri" w:hAnsi="Angsana New"/>
                <w:sz w:val="30"/>
                <w:szCs w:val="30"/>
                <w:cs/>
              </w:rPr>
              <w:t>กำไร</w:t>
            </w:r>
            <w:r w:rsidR="00BE53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(</w:t>
            </w:r>
            <w:r w:rsidRPr="00FE49BE">
              <w:rPr>
                <w:rFonts w:ascii="Angsana New" w:eastAsia="Calibri" w:hAnsi="Angsana New"/>
                <w:sz w:val="30"/>
                <w:szCs w:val="30"/>
                <w:cs/>
              </w:rPr>
              <w:t>ขาดทุน</w:t>
            </w:r>
            <w:r w:rsidR="00BE53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) </w:t>
            </w:r>
            <w:r w:rsidRPr="00FE49BE">
              <w:rPr>
                <w:rFonts w:ascii="Angsana New" w:eastAsia="Calibri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015422" w:rsidRPr="00FE49BE" w:rsidRDefault="00FE49BE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9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15422" w:rsidRPr="00FE49BE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15422" w:rsidRPr="00FE49BE" w:rsidRDefault="00015422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9BE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  <w:gridSpan w:val="2"/>
          </w:tcPr>
          <w:p w:rsidR="00015422" w:rsidRPr="00FE49BE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15422" w:rsidRPr="00FE49BE" w:rsidRDefault="00E4388B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9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15422" w:rsidRPr="00E4388B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15422" w:rsidRPr="00E4388B" w:rsidRDefault="00015422" w:rsidP="00450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3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728B" w:rsidRPr="00E4388B" w:rsidTr="004A5B96">
        <w:tc>
          <w:tcPr>
            <w:tcW w:w="4860" w:type="dxa"/>
            <w:shd w:val="clear" w:color="auto" w:fill="auto"/>
          </w:tcPr>
          <w:p w:rsidR="00015422" w:rsidRPr="00FE49BE" w:rsidRDefault="00015422" w:rsidP="00015422">
            <w:pPr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FE49B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กำไร</w:t>
            </w:r>
            <w:r w:rsidR="00BE53E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FE49B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="00BE53E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FE49B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เบ็ดเสร็จรวม</w:t>
            </w:r>
            <w:r w:rsidRPr="00FE49B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E49B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(</w:t>
            </w:r>
            <w:r w:rsidRPr="00FE49B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ร้อยละ 100)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5422" w:rsidRPr="00FE49BE" w:rsidRDefault="00FE49BE" w:rsidP="005D7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9BE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5D728B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015422" w:rsidRPr="00FE49BE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15422" w:rsidRPr="004A5B96" w:rsidRDefault="00015422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B96"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70" w:type="dxa"/>
            <w:gridSpan w:val="2"/>
          </w:tcPr>
          <w:p w:rsidR="00015422" w:rsidRPr="004A5B96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15422" w:rsidRPr="004A5B96" w:rsidRDefault="00FE49BE" w:rsidP="003B5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B9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B5CB5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Pr="004A5B9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15422" w:rsidRPr="00E4388B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15422" w:rsidRPr="00E4388B" w:rsidRDefault="00015422" w:rsidP="00450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88B">
              <w:rPr>
                <w:rFonts w:ascii="Angsana New" w:hAnsi="Angsana New"/>
                <w:b/>
                <w:bCs/>
                <w:sz w:val="30"/>
                <w:szCs w:val="30"/>
              </w:rPr>
              <w:t>(3)</w:t>
            </w:r>
          </w:p>
        </w:tc>
      </w:tr>
      <w:tr w:rsidR="005D728B" w:rsidRPr="00E4388B" w:rsidTr="004A5B96">
        <w:trPr>
          <w:trHeight w:val="422"/>
        </w:trPr>
        <w:tc>
          <w:tcPr>
            <w:tcW w:w="4860" w:type="dxa"/>
            <w:shd w:val="clear" w:color="auto" w:fill="auto"/>
          </w:tcPr>
          <w:p w:rsidR="00015422" w:rsidRPr="00FE49BE" w:rsidRDefault="00015422" w:rsidP="00664406">
            <w:pPr>
              <w:pStyle w:val="ListBullet3"/>
              <w:numPr>
                <w:ilvl w:val="0"/>
                <w:numId w:val="0"/>
              </w:numPr>
              <w:tabs>
                <w:tab w:val="clear" w:pos="4678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E49B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กำไร</w:t>
            </w:r>
            <w:r w:rsidR="00BE53E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FE49B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="00BE53E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FE49B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เบ็ดเสร็จรวม</w:t>
            </w:r>
            <w:r w:rsidRPr="00FE49B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ตามส่วนได้เสียของกลุ่มบริษัท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15422" w:rsidRPr="00FE49BE" w:rsidRDefault="00FE49BE" w:rsidP="005D7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9BE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5D728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15422" w:rsidRPr="00FE49BE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15422" w:rsidRPr="004A5B96" w:rsidRDefault="00015422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B96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70" w:type="dxa"/>
            <w:gridSpan w:val="2"/>
          </w:tcPr>
          <w:p w:rsidR="00015422" w:rsidRPr="004A5B96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15422" w:rsidRPr="004A5B96" w:rsidRDefault="005D728B" w:rsidP="003B5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B9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B5CB5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Pr="004A5B9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15422" w:rsidRPr="00E4388B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15422" w:rsidRPr="00E4388B" w:rsidRDefault="00015422" w:rsidP="00450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88B">
              <w:rPr>
                <w:rFonts w:ascii="Angsana New" w:hAnsi="Angsana New"/>
                <w:b/>
                <w:bCs/>
                <w:sz w:val="30"/>
                <w:szCs w:val="30"/>
              </w:rPr>
              <w:t>(1)</w:t>
            </w:r>
          </w:p>
        </w:tc>
      </w:tr>
      <w:tr w:rsidR="005D728B" w:rsidRPr="00E4388B" w:rsidTr="004A5B96">
        <w:trPr>
          <w:trHeight w:val="422"/>
        </w:trPr>
        <w:tc>
          <w:tcPr>
            <w:tcW w:w="4860" w:type="dxa"/>
            <w:shd w:val="clear" w:color="auto" w:fill="auto"/>
          </w:tcPr>
          <w:p w:rsidR="00015422" w:rsidRPr="00FE49BE" w:rsidRDefault="00015422" w:rsidP="00015422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E49BE">
              <w:rPr>
                <w:rFonts w:ascii="Angsana New" w:eastAsia="Calibri" w:hAnsi="Angsana New" w:hint="cs"/>
                <w:sz w:val="30"/>
                <w:szCs w:val="30"/>
                <w:cs/>
              </w:rPr>
              <w:t>การตัดกำไรระหว่างกันที่ยังไม่รับรู้</w:t>
            </w:r>
          </w:p>
        </w:tc>
        <w:tc>
          <w:tcPr>
            <w:tcW w:w="990" w:type="dxa"/>
            <w:shd w:val="clear" w:color="auto" w:fill="auto"/>
          </w:tcPr>
          <w:p w:rsidR="00015422" w:rsidRPr="00FE49BE" w:rsidRDefault="00E4388B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9BE"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70" w:type="dxa"/>
          </w:tcPr>
          <w:p w:rsidR="00015422" w:rsidRPr="00FE49BE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FE49BE" w:rsidRDefault="00015422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49BE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70" w:type="dxa"/>
            <w:gridSpan w:val="2"/>
          </w:tcPr>
          <w:p w:rsidR="00015422" w:rsidRPr="00FE49BE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FE49BE" w:rsidRDefault="00FE49BE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E49B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15422" w:rsidRPr="00E4388B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E4388B" w:rsidRDefault="00015422" w:rsidP="00450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388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728B" w:rsidRPr="00E4388B" w:rsidTr="004A5B96">
        <w:tc>
          <w:tcPr>
            <w:tcW w:w="4860" w:type="dxa"/>
            <w:shd w:val="clear" w:color="auto" w:fill="auto"/>
          </w:tcPr>
          <w:p w:rsidR="00015422" w:rsidRPr="00FE49BE" w:rsidRDefault="00015422" w:rsidP="00015422">
            <w:pPr>
              <w:ind w:right="-288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FE49B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กำไร</w:t>
            </w:r>
            <w:r w:rsidR="005D728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FE49B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="005D728B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FE49B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เบ็ดเสร็จรวม</w:t>
            </w:r>
            <w:r w:rsidRPr="00FE49B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ส่วนที่เป็นของกลุ่มบริษัท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5422" w:rsidRPr="00FE49BE" w:rsidRDefault="00FE49BE" w:rsidP="005D7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E49B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D728B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015422" w:rsidRPr="00FE49BE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15422" w:rsidRPr="004A5B96" w:rsidRDefault="00015422" w:rsidP="004A5B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B96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270" w:type="dxa"/>
            <w:gridSpan w:val="2"/>
          </w:tcPr>
          <w:p w:rsidR="00015422" w:rsidRPr="004A5B96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15422" w:rsidRPr="004A5B96" w:rsidRDefault="005D728B" w:rsidP="003B5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5B9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B5CB5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Pr="004A5B9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15422" w:rsidRPr="00E4388B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15422" w:rsidRPr="00E4388B" w:rsidRDefault="00015422" w:rsidP="00450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388B">
              <w:rPr>
                <w:rFonts w:ascii="Angsana New" w:hAnsi="Angsana New"/>
                <w:b/>
                <w:bCs/>
                <w:sz w:val="30"/>
                <w:szCs w:val="30"/>
              </w:rPr>
              <w:t>(1)</w:t>
            </w:r>
          </w:p>
        </w:tc>
      </w:tr>
    </w:tbl>
    <w:p w:rsidR="00A21722" w:rsidRPr="00E4388B" w:rsidRDefault="00A21722" w:rsidP="00601205">
      <w:pPr>
        <w:pStyle w:val="block"/>
        <w:spacing w:after="0"/>
        <w:ind w:left="720" w:firstLine="180"/>
        <w:jc w:val="thaiDistribute"/>
        <w:rPr>
          <w:rFonts w:ascii="Angsana New" w:hAnsi="Angsana New"/>
          <w:sz w:val="30"/>
          <w:szCs w:val="30"/>
          <w:highlight w:val="yellow"/>
          <w:lang w:val="en-US" w:bidi="th-TH"/>
        </w:rPr>
      </w:pPr>
    </w:p>
    <w:tbl>
      <w:tblPr>
        <w:tblW w:w="936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990"/>
        <w:gridCol w:w="270"/>
        <w:gridCol w:w="900"/>
        <w:gridCol w:w="270"/>
        <w:gridCol w:w="900"/>
        <w:gridCol w:w="270"/>
        <w:gridCol w:w="900"/>
      </w:tblGrid>
      <w:tr w:rsidR="00015422" w:rsidRPr="00E4388B" w:rsidTr="009F7188">
        <w:trPr>
          <w:trHeight w:val="422"/>
        </w:trPr>
        <w:tc>
          <w:tcPr>
            <w:tcW w:w="4860" w:type="dxa"/>
            <w:shd w:val="clear" w:color="auto" w:fill="auto"/>
          </w:tcPr>
          <w:p w:rsidR="00015422" w:rsidRPr="007D5F79" w:rsidRDefault="00015422" w:rsidP="00015422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D5F7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990" w:type="dxa"/>
            <w:shd w:val="clear" w:color="auto" w:fill="auto"/>
          </w:tcPr>
          <w:p w:rsidR="00015422" w:rsidRPr="007D5F7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7D5F7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0" w:type="dxa"/>
          </w:tcPr>
          <w:p w:rsidR="00015422" w:rsidRPr="007D5F7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7D5F7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2209E" w:rsidRPr="00E4388B" w:rsidTr="004A5B96">
        <w:trPr>
          <w:trHeight w:val="422"/>
        </w:trPr>
        <w:tc>
          <w:tcPr>
            <w:tcW w:w="4860" w:type="dxa"/>
            <w:shd w:val="clear" w:color="auto" w:fill="auto"/>
          </w:tcPr>
          <w:p w:rsidR="0032209E" w:rsidRPr="007D5F79" w:rsidRDefault="0032209E" w:rsidP="0032209E">
            <w:pPr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:rsidR="0032209E" w:rsidRPr="007D5F79" w:rsidRDefault="0032209E" w:rsidP="0032209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D5F7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2209E" w:rsidRPr="00E4388B" w:rsidTr="009F7188">
        <w:trPr>
          <w:trHeight w:val="422"/>
        </w:trPr>
        <w:tc>
          <w:tcPr>
            <w:tcW w:w="4860" w:type="dxa"/>
            <w:vAlign w:val="bottom"/>
          </w:tcPr>
          <w:p w:rsidR="0032209E" w:rsidRPr="007D5F79" w:rsidRDefault="0032209E" w:rsidP="0032209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D5F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งบแสดงฐานะการเงิน</w:t>
            </w:r>
          </w:p>
        </w:tc>
        <w:tc>
          <w:tcPr>
            <w:tcW w:w="990" w:type="dxa"/>
            <w:shd w:val="clear" w:color="auto" w:fill="auto"/>
          </w:tcPr>
          <w:p w:rsidR="0032209E" w:rsidRPr="007D5F79" w:rsidRDefault="0032209E" w:rsidP="0032209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2209E" w:rsidRPr="007D5F79" w:rsidRDefault="0032209E" w:rsidP="0032209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32209E" w:rsidRPr="007D5F79" w:rsidRDefault="0032209E" w:rsidP="0032209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2209E" w:rsidRPr="007D5F79" w:rsidRDefault="0032209E" w:rsidP="0032209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32209E" w:rsidRPr="007D5F79" w:rsidRDefault="0032209E" w:rsidP="0032209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2209E" w:rsidRPr="007D5F79" w:rsidRDefault="0032209E" w:rsidP="0032209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32209E" w:rsidRPr="007D5F79" w:rsidRDefault="0032209E" w:rsidP="0045097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015422" w:rsidRPr="00E4388B" w:rsidTr="009F7188">
        <w:trPr>
          <w:trHeight w:val="422"/>
        </w:trPr>
        <w:tc>
          <w:tcPr>
            <w:tcW w:w="4860" w:type="dxa"/>
          </w:tcPr>
          <w:p w:rsidR="00015422" w:rsidRPr="007D5F79" w:rsidRDefault="00015422" w:rsidP="00015422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7D5F79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990" w:type="dxa"/>
            <w:shd w:val="clear" w:color="auto" w:fill="auto"/>
          </w:tcPr>
          <w:p w:rsidR="00015422" w:rsidRPr="007D5F79" w:rsidRDefault="00E4388B" w:rsidP="005D7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1,79</w:t>
            </w:r>
            <w:r w:rsidR="005D728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7D5F79" w:rsidRDefault="00015422" w:rsidP="00B27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1,830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7D5F79" w:rsidRDefault="007D5F79" w:rsidP="003B5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1</w:t>
            </w:r>
            <w:r w:rsidR="003B5CB5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7D5F79" w:rsidRDefault="00015422" w:rsidP="00450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83</w:t>
            </w:r>
          </w:p>
        </w:tc>
      </w:tr>
      <w:tr w:rsidR="00015422" w:rsidRPr="00E4388B" w:rsidTr="009F7188">
        <w:tc>
          <w:tcPr>
            <w:tcW w:w="4860" w:type="dxa"/>
          </w:tcPr>
          <w:p w:rsidR="00015422" w:rsidRPr="007D5F79" w:rsidRDefault="00015422" w:rsidP="00015422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7D5F79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  <w:shd w:val="clear" w:color="auto" w:fill="auto"/>
          </w:tcPr>
          <w:p w:rsidR="00015422" w:rsidRPr="007D5F79" w:rsidRDefault="00E4388B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7D5F79" w:rsidRDefault="00015422" w:rsidP="00B27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422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7D5F79" w:rsidRDefault="007D5F79" w:rsidP="00B27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35</w:t>
            </w:r>
            <w:r w:rsidR="005D728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7D5F79" w:rsidRDefault="00015422" w:rsidP="00450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015422" w:rsidRPr="00E4388B" w:rsidTr="009F7188">
        <w:tc>
          <w:tcPr>
            <w:tcW w:w="4860" w:type="dxa"/>
          </w:tcPr>
          <w:p w:rsidR="00015422" w:rsidRPr="007D5F79" w:rsidRDefault="00015422" w:rsidP="00015422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7D5F79">
              <w:rPr>
                <w:rFonts w:ascii="Angsana New" w:eastAsia="Calibri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990" w:type="dxa"/>
            <w:shd w:val="clear" w:color="auto" w:fill="auto"/>
          </w:tcPr>
          <w:p w:rsidR="00015422" w:rsidRPr="007D5F79" w:rsidRDefault="00E4388B" w:rsidP="005D7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(6</w:t>
            </w:r>
            <w:r w:rsidR="005D728B">
              <w:rPr>
                <w:rFonts w:ascii="Angsana New" w:hAnsi="Angsana New"/>
                <w:sz w:val="30"/>
                <w:szCs w:val="30"/>
              </w:rPr>
              <w:t>88</w:t>
            </w:r>
            <w:r w:rsidRPr="007D5F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7D5F79" w:rsidRDefault="00015422" w:rsidP="00B27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(811)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7D5F79" w:rsidRDefault="007D5F79" w:rsidP="003B5C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(1</w:t>
            </w:r>
            <w:r w:rsidR="005D728B">
              <w:rPr>
                <w:rFonts w:ascii="Angsana New" w:hAnsi="Angsana New"/>
                <w:sz w:val="30"/>
                <w:szCs w:val="30"/>
              </w:rPr>
              <w:t>7</w:t>
            </w:r>
            <w:r w:rsidR="003B5CB5">
              <w:rPr>
                <w:rFonts w:ascii="Angsana New" w:hAnsi="Angsana New"/>
                <w:sz w:val="30"/>
                <w:szCs w:val="30"/>
              </w:rPr>
              <w:t>0</w:t>
            </w:r>
            <w:r w:rsidRPr="007D5F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7D5F79" w:rsidRDefault="00015422" w:rsidP="00450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(76)</w:t>
            </w:r>
          </w:p>
        </w:tc>
      </w:tr>
      <w:tr w:rsidR="00015422" w:rsidRPr="00E4388B" w:rsidTr="009F7188">
        <w:tc>
          <w:tcPr>
            <w:tcW w:w="4860" w:type="dxa"/>
          </w:tcPr>
          <w:p w:rsidR="00015422" w:rsidRPr="007D5F79" w:rsidRDefault="00015422" w:rsidP="00015422">
            <w:pPr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7D5F79">
              <w:rPr>
                <w:rFonts w:ascii="Angsana New" w:eastAsia="Calibri" w:hAnsi="Angsana New"/>
                <w:sz w:val="30"/>
                <w:szCs w:val="30"/>
                <w:cs/>
              </w:rPr>
              <w:t>หนี้สิน</w:t>
            </w:r>
            <w:r w:rsidRPr="007D5F79">
              <w:rPr>
                <w:rFonts w:ascii="Angsana New" w:eastAsia="Calibri" w:hAnsi="Angsana New" w:hint="cs"/>
                <w:sz w:val="30"/>
                <w:szCs w:val="30"/>
                <w:cs/>
              </w:rPr>
              <w:t>ไม่</w:t>
            </w:r>
            <w:r w:rsidRPr="007D5F79">
              <w:rPr>
                <w:rFonts w:ascii="Angsana New" w:eastAsia="Calibri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015422" w:rsidRPr="007D5F79" w:rsidRDefault="00E4388B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(21)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15422" w:rsidRPr="007D5F79" w:rsidRDefault="00015422" w:rsidP="00B27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15422" w:rsidRPr="007D5F79" w:rsidRDefault="007D5F79" w:rsidP="00B27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(1</w:t>
            </w:r>
            <w:r w:rsidR="005D728B">
              <w:rPr>
                <w:rFonts w:ascii="Angsana New" w:hAnsi="Angsana New"/>
                <w:sz w:val="30"/>
                <w:szCs w:val="30"/>
              </w:rPr>
              <w:t>2</w:t>
            </w:r>
            <w:r w:rsidR="00B6537C">
              <w:rPr>
                <w:rFonts w:ascii="Angsana New" w:hAnsi="Angsana New"/>
                <w:sz w:val="30"/>
                <w:szCs w:val="30"/>
              </w:rPr>
              <w:t>9</w:t>
            </w:r>
            <w:r w:rsidRPr="007D5F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15422" w:rsidRPr="007D5F79" w:rsidRDefault="00015422" w:rsidP="00450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(155)</w:t>
            </w:r>
          </w:p>
        </w:tc>
      </w:tr>
      <w:tr w:rsidR="00015422" w:rsidRPr="00E4388B" w:rsidTr="009F7188">
        <w:tc>
          <w:tcPr>
            <w:tcW w:w="4860" w:type="dxa"/>
          </w:tcPr>
          <w:p w:rsidR="00015422" w:rsidRPr="007D5F79" w:rsidRDefault="00015422" w:rsidP="00015422">
            <w:pPr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7D5F7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Pr="007D5F7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D5F79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(</w:t>
            </w:r>
            <w:r w:rsidRPr="007D5F7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ร้อยละ 100)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15422" w:rsidRPr="007D5F79" w:rsidRDefault="005D728B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1,483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15422" w:rsidRPr="00B27BC9" w:rsidRDefault="00015422" w:rsidP="00B27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BC9">
              <w:rPr>
                <w:rFonts w:ascii="Angsana New" w:hAnsi="Angsana New"/>
                <w:b/>
                <w:bCs/>
                <w:sz w:val="30"/>
                <w:szCs w:val="30"/>
              </w:rPr>
              <w:t>1,421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15422" w:rsidRPr="00B27BC9" w:rsidRDefault="003B5CB5" w:rsidP="00B27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15422" w:rsidRPr="007D5F79" w:rsidRDefault="00015422" w:rsidP="00450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5F79">
              <w:rPr>
                <w:rFonts w:ascii="Angsana New" w:hAnsi="Angsana New"/>
                <w:b/>
                <w:bCs/>
                <w:sz w:val="30"/>
                <w:szCs w:val="30"/>
              </w:rPr>
              <w:t>152</w:t>
            </w:r>
          </w:p>
        </w:tc>
      </w:tr>
      <w:tr w:rsidR="00015422" w:rsidRPr="00E4388B" w:rsidTr="009F7188">
        <w:trPr>
          <w:trHeight w:val="422"/>
        </w:trPr>
        <w:tc>
          <w:tcPr>
            <w:tcW w:w="4860" w:type="dxa"/>
            <w:shd w:val="clear" w:color="auto" w:fill="auto"/>
          </w:tcPr>
          <w:p w:rsidR="00015422" w:rsidRPr="007D5F79" w:rsidRDefault="00015422" w:rsidP="00015422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D5F7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Pr="007D5F7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ส่วนที่เป็นของกลุ่มบริษัท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015422" w:rsidRPr="007D5F79" w:rsidRDefault="00E4388B" w:rsidP="005D7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5F79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="005D728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15422" w:rsidRPr="00B27BC9" w:rsidRDefault="00015422" w:rsidP="00B27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BC9">
              <w:rPr>
                <w:rFonts w:ascii="Angsana New" w:hAnsi="Angsana New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15422" w:rsidRPr="00B27BC9" w:rsidRDefault="003B5CB5" w:rsidP="00B27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15422" w:rsidRPr="007D5F79" w:rsidRDefault="00015422" w:rsidP="00450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5F79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  <w:tr w:rsidR="00015422" w:rsidRPr="00E4388B" w:rsidTr="009F7188">
        <w:trPr>
          <w:trHeight w:val="422"/>
        </w:trPr>
        <w:tc>
          <w:tcPr>
            <w:tcW w:w="4860" w:type="dxa"/>
            <w:shd w:val="clear" w:color="auto" w:fill="auto"/>
          </w:tcPr>
          <w:p w:rsidR="00015422" w:rsidRPr="007D5F79" w:rsidRDefault="00015422" w:rsidP="00015422">
            <w:pPr>
              <w:rPr>
                <w:rFonts w:ascii="Angsana New" w:eastAsia="Calibri" w:hAnsi="Angsana New"/>
                <w:sz w:val="30"/>
                <w:szCs w:val="30"/>
              </w:rPr>
            </w:pPr>
            <w:r w:rsidRPr="007D5F79">
              <w:rPr>
                <w:rFonts w:ascii="Angsana New" w:eastAsia="Calibri" w:hAnsi="Angsana New" w:hint="cs"/>
                <w:sz w:val="30"/>
                <w:szCs w:val="30"/>
                <w:cs/>
              </w:rPr>
              <w:t>การตัดกำไรระหว่างกันที่ยังไม่รับรู้</w:t>
            </w:r>
          </w:p>
        </w:tc>
        <w:tc>
          <w:tcPr>
            <w:tcW w:w="990" w:type="dxa"/>
            <w:shd w:val="clear" w:color="auto" w:fill="auto"/>
          </w:tcPr>
          <w:p w:rsidR="00015422" w:rsidRPr="007D5F79" w:rsidRDefault="00E4388B" w:rsidP="00466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(</w:t>
            </w:r>
            <w:r w:rsidR="0046647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7D5F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7D5F79" w:rsidRDefault="00015422" w:rsidP="00B27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7D5F79" w:rsidRDefault="007D5F79" w:rsidP="00B27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15422" w:rsidRPr="007D5F79" w:rsidRDefault="00015422" w:rsidP="00450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D5F7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5422" w:rsidRPr="008E64D2" w:rsidTr="009F7188">
        <w:tc>
          <w:tcPr>
            <w:tcW w:w="4860" w:type="dxa"/>
            <w:shd w:val="clear" w:color="auto" w:fill="auto"/>
          </w:tcPr>
          <w:p w:rsidR="00015422" w:rsidRPr="00E04D73" w:rsidRDefault="00015422" w:rsidP="00664406">
            <w:pPr>
              <w:ind w:right="-288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E04D7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  <w:r w:rsidRPr="00E04D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ของเงินลงทุน</w:t>
            </w:r>
            <w:r w:rsidRPr="00E04D7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ใน</w:t>
            </w:r>
            <w:r w:rsidR="00664406" w:rsidRPr="00E04D7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 w:rsidRPr="00E04D7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และ</w:t>
            </w:r>
            <w:r w:rsidR="00664406" w:rsidRPr="00E04D73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5422" w:rsidRPr="007D5F79" w:rsidRDefault="00E4388B" w:rsidP="004664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5F7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6647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37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15422" w:rsidRPr="00B27BC9" w:rsidRDefault="00015422" w:rsidP="00B27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BC9"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15422" w:rsidRPr="00B27BC9" w:rsidRDefault="003B5CB5" w:rsidP="00B27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:rsidR="00015422" w:rsidRPr="007D5F79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15422" w:rsidRPr="007D5F79" w:rsidRDefault="00015422" w:rsidP="00450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1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5F79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</w:tbl>
    <w:p w:rsidR="00157D99" w:rsidRDefault="00157D99" w:rsidP="00D771F5">
      <w:pPr>
        <w:pStyle w:val="block"/>
        <w:spacing w:after="0"/>
        <w:ind w:left="810" w:right="65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5D728B" w:rsidRDefault="005D728B" w:rsidP="00D771F5">
      <w:pPr>
        <w:pStyle w:val="block"/>
        <w:spacing w:after="0"/>
        <w:ind w:left="810" w:right="65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810" w:type="dxa"/>
        <w:tblLook w:val="04A0" w:firstRow="1" w:lastRow="0" w:firstColumn="1" w:lastColumn="0" w:noHBand="0" w:noVBand="1"/>
      </w:tblPr>
      <w:tblGrid>
        <w:gridCol w:w="6750"/>
        <w:gridCol w:w="1170"/>
        <w:gridCol w:w="270"/>
        <w:gridCol w:w="90"/>
        <w:gridCol w:w="990"/>
      </w:tblGrid>
      <w:tr w:rsidR="001C7741" w:rsidRPr="00BC7938" w:rsidTr="009F7188">
        <w:trPr>
          <w:trHeight w:val="422"/>
        </w:trPr>
        <w:tc>
          <w:tcPr>
            <w:tcW w:w="6750" w:type="dxa"/>
            <w:shd w:val="clear" w:color="auto" w:fill="auto"/>
          </w:tcPr>
          <w:p w:rsidR="001C7741" w:rsidRPr="00313FEA" w:rsidRDefault="001C7741" w:rsidP="00A9024A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2520" w:type="dxa"/>
            <w:gridSpan w:val="4"/>
            <w:shd w:val="clear" w:color="auto" w:fill="auto"/>
            <w:vAlign w:val="center"/>
          </w:tcPr>
          <w:p w:rsidR="008823F6" w:rsidRDefault="008823F6" w:rsidP="00A9024A">
            <w:pP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  <w:p w:rsidR="001C7741" w:rsidRPr="00B40BF9" w:rsidRDefault="00664406" w:rsidP="00A9024A">
            <w:pPr>
              <w:jc w:val="center"/>
              <w:rPr>
                <w:rFonts w:ascii="Angsana New" w:eastAsia="Calibri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บริษัท </w:t>
            </w:r>
            <w:r w:rsidR="001C7741" w:rsidRPr="00B40BF9">
              <w:rPr>
                <w:rFonts w:ascii="Angsana New" w:eastAsia="Calibri" w:hAnsi="Angsana New"/>
                <w:sz w:val="30"/>
                <w:szCs w:val="30"/>
                <w:cs/>
              </w:rPr>
              <w:t>ไทย อีทอกซี</w:t>
            </w:r>
            <w:proofErr w:type="spellStart"/>
            <w:r w:rsidR="001C7741" w:rsidRPr="00B40BF9">
              <w:rPr>
                <w:rFonts w:ascii="Angsana New" w:eastAsia="Calibri" w:hAnsi="Angsana New"/>
                <w:sz w:val="30"/>
                <w:szCs w:val="30"/>
                <w:cs/>
              </w:rPr>
              <w:t>เล</w:t>
            </w:r>
            <w:proofErr w:type="spellEnd"/>
            <w:r w:rsidR="001C7741" w:rsidRPr="00B40BF9">
              <w:rPr>
                <w:rFonts w:ascii="Angsana New" w:eastAsia="Calibri" w:hAnsi="Angsana New"/>
                <w:sz w:val="30"/>
                <w:szCs w:val="30"/>
                <w:cs/>
              </w:rPr>
              <w:t>ท จำกัด</w:t>
            </w:r>
          </w:p>
        </w:tc>
      </w:tr>
      <w:tr w:rsidR="00015422" w:rsidRPr="00BC7938" w:rsidTr="009F7188">
        <w:trPr>
          <w:trHeight w:val="422"/>
        </w:trPr>
        <w:tc>
          <w:tcPr>
            <w:tcW w:w="6750" w:type="dxa"/>
            <w:shd w:val="clear" w:color="auto" w:fill="auto"/>
          </w:tcPr>
          <w:p w:rsidR="00015422" w:rsidRPr="00313FEA" w:rsidRDefault="00015422" w:rsidP="00015422">
            <w:pPr>
              <w:pStyle w:val="block"/>
              <w:spacing w:after="0"/>
              <w:ind w:left="0" w:right="6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015422" w:rsidRPr="004F49B8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C7741" w:rsidRPr="00BC7938" w:rsidTr="009F7188">
        <w:trPr>
          <w:trHeight w:val="422"/>
        </w:trPr>
        <w:tc>
          <w:tcPr>
            <w:tcW w:w="6750" w:type="dxa"/>
            <w:shd w:val="clear" w:color="auto" w:fill="auto"/>
          </w:tcPr>
          <w:p w:rsidR="001C7741" w:rsidRPr="00313FEA" w:rsidRDefault="001C7741" w:rsidP="008766C0">
            <w:pPr>
              <w:pStyle w:val="block"/>
              <w:spacing w:after="0"/>
              <w:ind w:left="0" w:right="65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4"/>
            <w:shd w:val="clear" w:color="auto" w:fill="auto"/>
          </w:tcPr>
          <w:p w:rsidR="001C7741" w:rsidRPr="00653BB2" w:rsidRDefault="001C7741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6356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7741" w:rsidRPr="00BC7938" w:rsidTr="009F7188">
        <w:trPr>
          <w:trHeight w:val="422"/>
        </w:trPr>
        <w:tc>
          <w:tcPr>
            <w:tcW w:w="6750" w:type="dxa"/>
            <w:shd w:val="clear" w:color="auto" w:fill="auto"/>
          </w:tcPr>
          <w:p w:rsidR="001C7741" w:rsidRPr="00BC7938" w:rsidRDefault="001C7741" w:rsidP="00E12322">
            <w:pPr>
              <w:ind w:left="180" w:hanging="180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:rsidR="001C7741" w:rsidRDefault="001C7741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:rsidR="001C7741" w:rsidRPr="00D61318" w:rsidRDefault="001C7741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C7741" w:rsidRDefault="001C7741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7741" w:rsidRPr="00BC7938" w:rsidTr="009F7188">
        <w:trPr>
          <w:trHeight w:val="422"/>
        </w:trPr>
        <w:tc>
          <w:tcPr>
            <w:tcW w:w="6750" w:type="dxa"/>
            <w:shd w:val="clear" w:color="auto" w:fill="auto"/>
          </w:tcPr>
          <w:p w:rsidR="001C7741" w:rsidRPr="00ED5743" w:rsidRDefault="001C7741" w:rsidP="000D5157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57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1170" w:type="dxa"/>
            <w:shd w:val="clear" w:color="auto" w:fill="auto"/>
          </w:tcPr>
          <w:p w:rsidR="001C7741" w:rsidRPr="00ED5743" w:rsidRDefault="001C7741" w:rsidP="00876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gridSpan w:val="2"/>
          </w:tcPr>
          <w:p w:rsidR="001C7741" w:rsidRPr="00ED5743" w:rsidRDefault="001C7741" w:rsidP="00876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C7741" w:rsidRPr="00ED5743" w:rsidRDefault="001C7741" w:rsidP="008766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422" w:rsidRPr="008E64D2" w:rsidTr="009F7188">
        <w:trPr>
          <w:trHeight w:val="422"/>
        </w:trPr>
        <w:tc>
          <w:tcPr>
            <w:tcW w:w="6750" w:type="dxa"/>
            <w:shd w:val="clear" w:color="auto" w:fill="auto"/>
          </w:tcPr>
          <w:p w:rsidR="00015422" w:rsidRPr="00ED5743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57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</w:tcPr>
          <w:p w:rsidR="00015422" w:rsidRPr="00ED5743" w:rsidRDefault="00ED5743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5743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360" w:type="dxa"/>
            <w:gridSpan w:val="2"/>
          </w:tcPr>
          <w:p w:rsidR="00015422" w:rsidRPr="00ED5743" w:rsidRDefault="00015422" w:rsidP="00015422">
            <w:pPr>
              <w:tabs>
                <w:tab w:val="clear" w:pos="680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15422" w:rsidRPr="00ED5743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5743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015422" w:rsidRPr="008E64D2" w:rsidTr="009F7188">
        <w:trPr>
          <w:trHeight w:val="422"/>
        </w:trPr>
        <w:tc>
          <w:tcPr>
            <w:tcW w:w="6750" w:type="dxa"/>
            <w:shd w:val="clear" w:color="auto" w:fill="auto"/>
          </w:tcPr>
          <w:p w:rsidR="00015422" w:rsidRPr="00ED5743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57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 ดอกเบี้ยจ่าย</w:t>
            </w:r>
          </w:p>
        </w:tc>
        <w:tc>
          <w:tcPr>
            <w:tcW w:w="1170" w:type="dxa"/>
            <w:shd w:val="clear" w:color="auto" w:fill="auto"/>
          </w:tcPr>
          <w:p w:rsidR="00015422" w:rsidRPr="00ED5743" w:rsidRDefault="00ED5743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57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gridSpan w:val="2"/>
          </w:tcPr>
          <w:p w:rsidR="00015422" w:rsidRPr="00ED5743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15422" w:rsidRPr="00ED5743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574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15422" w:rsidRPr="008E64D2" w:rsidTr="009F7188">
        <w:trPr>
          <w:trHeight w:val="422"/>
        </w:trPr>
        <w:tc>
          <w:tcPr>
            <w:tcW w:w="6750" w:type="dxa"/>
            <w:shd w:val="clear" w:color="auto" w:fill="auto"/>
          </w:tcPr>
          <w:p w:rsidR="00015422" w:rsidRPr="00ED5743" w:rsidRDefault="00015422" w:rsidP="00015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57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 ค่าใช้จ่ายภาษีเงินได้</w:t>
            </w:r>
          </w:p>
        </w:tc>
        <w:tc>
          <w:tcPr>
            <w:tcW w:w="1170" w:type="dxa"/>
            <w:shd w:val="clear" w:color="auto" w:fill="auto"/>
          </w:tcPr>
          <w:p w:rsidR="00015422" w:rsidRPr="00ED5743" w:rsidRDefault="00B6537C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360" w:type="dxa"/>
            <w:gridSpan w:val="2"/>
          </w:tcPr>
          <w:p w:rsidR="00015422" w:rsidRPr="00ED5743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15422" w:rsidRPr="00ED5743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D5743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015422" w:rsidRPr="008E64D2" w:rsidTr="009F7188">
        <w:trPr>
          <w:trHeight w:val="422"/>
        </w:trPr>
        <w:tc>
          <w:tcPr>
            <w:tcW w:w="6750" w:type="dxa"/>
            <w:shd w:val="clear" w:color="auto" w:fill="auto"/>
          </w:tcPr>
          <w:p w:rsidR="00015422" w:rsidRPr="00ED5743" w:rsidRDefault="00015422" w:rsidP="00015422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57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</w:tcPr>
          <w:p w:rsidR="00015422" w:rsidRPr="00ED5743" w:rsidRDefault="00ED5743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5743">
              <w:rPr>
                <w:rFonts w:ascii="Angsana New" w:hAnsi="Angsana New"/>
                <w:sz w:val="30"/>
                <w:szCs w:val="30"/>
              </w:rPr>
              <w:t>764</w:t>
            </w:r>
          </w:p>
        </w:tc>
        <w:tc>
          <w:tcPr>
            <w:tcW w:w="360" w:type="dxa"/>
            <w:gridSpan w:val="2"/>
          </w:tcPr>
          <w:p w:rsidR="00015422" w:rsidRPr="00ED5743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15422" w:rsidRPr="00ED5743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5743">
              <w:rPr>
                <w:rFonts w:ascii="Angsana New" w:hAnsi="Angsana New"/>
                <w:sz w:val="30"/>
                <w:szCs w:val="30"/>
              </w:rPr>
              <w:t>298</w:t>
            </w:r>
          </w:p>
        </w:tc>
      </w:tr>
      <w:tr w:rsidR="00015422" w:rsidRPr="008E64D2" w:rsidTr="009F7188">
        <w:trPr>
          <w:trHeight w:val="422"/>
        </w:trPr>
        <w:tc>
          <w:tcPr>
            <w:tcW w:w="6750" w:type="dxa"/>
            <w:shd w:val="clear" w:color="auto" w:fill="auto"/>
          </w:tcPr>
          <w:p w:rsidR="00015422" w:rsidRPr="00ED5743" w:rsidRDefault="00015422" w:rsidP="00015422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57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รวมรายการหนี้สินทางการเงินหมุนเวียน </w:t>
            </w:r>
          </w:p>
          <w:p w:rsidR="00015422" w:rsidRPr="00ED5743" w:rsidRDefault="00015422" w:rsidP="0001542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57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170" w:type="dxa"/>
            <w:shd w:val="clear" w:color="auto" w:fill="auto"/>
          </w:tcPr>
          <w:p w:rsidR="00015422" w:rsidRPr="00ED5743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D5743" w:rsidRPr="00ED5743" w:rsidRDefault="00ED5743" w:rsidP="00ED5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574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60" w:type="dxa"/>
            <w:gridSpan w:val="2"/>
          </w:tcPr>
          <w:p w:rsidR="00015422" w:rsidRPr="00ED5743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15422" w:rsidRPr="00ED5743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15422" w:rsidRPr="00ED5743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574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15422" w:rsidRPr="008E64D2" w:rsidTr="009F7188">
        <w:trPr>
          <w:trHeight w:val="422"/>
        </w:trPr>
        <w:tc>
          <w:tcPr>
            <w:tcW w:w="6750" w:type="dxa"/>
            <w:shd w:val="clear" w:color="auto" w:fill="auto"/>
          </w:tcPr>
          <w:p w:rsidR="00015422" w:rsidRPr="00ED5743" w:rsidRDefault="00015422" w:rsidP="00015422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57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รวมรายการหนี้สินทางการเงินไม่หมุนเวียน</w:t>
            </w:r>
          </w:p>
          <w:p w:rsidR="00015422" w:rsidRPr="00ED5743" w:rsidRDefault="00015422" w:rsidP="0001542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D57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170" w:type="dxa"/>
            <w:shd w:val="clear" w:color="auto" w:fill="auto"/>
          </w:tcPr>
          <w:p w:rsidR="00015422" w:rsidRPr="00ED5743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ED5743" w:rsidRPr="00ED5743" w:rsidRDefault="00ED5743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5743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360" w:type="dxa"/>
            <w:gridSpan w:val="2"/>
          </w:tcPr>
          <w:p w:rsidR="00015422" w:rsidRPr="00ED5743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15422" w:rsidRPr="00ED5743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15422" w:rsidRPr="00ED5743" w:rsidRDefault="00015422" w:rsidP="000154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5743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</w:tbl>
    <w:p w:rsidR="00C37874" w:rsidRDefault="001C7741" w:rsidP="00595DC0">
      <w:pPr>
        <w:pStyle w:val="block"/>
        <w:tabs>
          <w:tab w:val="left" w:pos="540"/>
        </w:tabs>
        <w:spacing w:after="0" w:line="240" w:lineRule="auto"/>
        <w:ind w:left="0" w:right="108"/>
        <w:jc w:val="thaiDistribute"/>
        <w:rPr>
          <w:rFonts w:ascii="Angsana New" w:hAnsi="Angsana New" w:cs="Cordia New"/>
          <w:b/>
          <w:bCs/>
          <w:sz w:val="30"/>
          <w:szCs w:val="30"/>
          <w:lang w:bidi="th-TH"/>
        </w:rPr>
      </w:pPr>
      <w:r>
        <w:rPr>
          <w:rFonts w:ascii="Angsana New" w:hAnsi="Angsana New" w:cs="Cordia New"/>
          <w:b/>
          <w:bCs/>
          <w:sz w:val="30"/>
          <w:szCs w:val="30"/>
          <w:lang w:bidi="th-TH"/>
        </w:rPr>
        <w:t xml:space="preserve"> </w:t>
      </w:r>
    </w:p>
    <w:p w:rsidR="00466479" w:rsidRPr="00466479" w:rsidRDefault="00466479" w:rsidP="00466479">
      <w:pPr>
        <w:pStyle w:val="block"/>
        <w:spacing w:after="0"/>
        <w:ind w:left="720" w:right="380" w:firstLine="9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466479">
        <w:rPr>
          <w:rFonts w:ascii="Angsana New" w:hAnsi="Angsana New"/>
          <w:i/>
          <w:iCs/>
          <w:sz w:val="30"/>
          <w:szCs w:val="30"/>
          <w:cs/>
          <w:lang w:bidi="th-TH"/>
        </w:rPr>
        <w:t>การเปลี่ยนแปลงของเงินลงทุนในบริษัท</w:t>
      </w:r>
      <w:r w:rsidRPr="00466479">
        <w:rPr>
          <w:rFonts w:ascii="Angsana New" w:hAnsi="Angsana New" w:hint="cs"/>
          <w:i/>
          <w:iCs/>
          <w:sz w:val="30"/>
          <w:szCs w:val="30"/>
          <w:cs/>
          <w:lang w:bidi="th-TH"/>
        </w:rPr>
        <w:t>ร่วม</w:t>
      </w:r>
    </w:p>
    <w:p w:rsidR="00466479" w:rsidRPr="00466479" w:rsidRDefault="00466479" w:rsidP="00466479">
      <w:pPr>
        <w:pStyle w:val="block"/>
        <w:spacing w:after="0"/>
        <w:ind w:left="540"/>
        <w:jc w:val="thaiDistribute"/>
        <w:rPr>
          <w:rFonts w:ascii="Angsana New" w:hAnsi="Angsana New"/>
          <w:i/>
          <w:iCs/>
          <w:sz w:val="28"/>
          <w:szCs w:val="28"/>
          <w:rtl/>
          <w:cs/>
          <w:lang w:val="en-US"/>
        </w:rPr>
      </w:pPr>
    </w:p>
    <w:p w:rsidR="00466479" w:rsidRPr="00015422" w:rsidRDefault="00466479" w:rsidP="00466479">
      <w:pPr>
        <w:pStyle w:val="block"/>
        <w:spacing w:after="0"/>
        <w:ind w:left="810" w:right="3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15422">
        <w:rPr>
          <w:rFonts w:ascii="Angsana New" w:hAnsi="Angsana New" w:hint="cs"/>
          <w:sz w:val="30"/>
          <w:szCs w:val="30"/>
          <w:cs/>
          <w:lang w:val="en-US" w:bidi="th-TH"/>
        </w:rPr>
        <w:t>ในระหว่าง</w:t>
      </w:r>
      <w:r w:rsidRPr="001C7741">
        <w:rPr>
          <w:rFonts w:ascii="Angsana New" w:hAnsi="Angsana New" w:hint="cs"/>
          <w:sz w:val="30"/>
          <w:szCs w:val="30"/>
          <w:cs/>
          <w:lang w:val="en-US" w:bidi="th-TH"/>
        </w:rPr>
        <w:t>ปีสิ้นสุด</w:t>
      </w:r>
      <w:r w:rsidRPr="001C7741">
        <w:rPr>
          <w:rFonts w:ascii="Angsana New" w:hAnsi="Angsana New"/>
          <w:sz w:val="30"/>
          <w:szCs w:val="30"/>
          <w:cs/>
          <w:lang w:val="en-US" w:bidi="th-TH"/>
        </w:rPr>
        <w:t xml:space="preserve">วันที่ </w:t>
      </w:r>
      <w:r w:rsidRPr="001C7741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1C7741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1C774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15422">
        <w:rPr>
          <w:rFonts w:ascii="Angsana New" w:hAnsi="Angsana New"/>
          <w:sz w:val="30"/>
          <w:szCs w:val="30"/>
          <w:lang w:val="en-US" w:bidi="th-TH"/>
        </w:rPr>
        <w:t xml:space="preserve">2561  </w:t>
      </w:r>
      <w:r w:rsidRPr="00015422">
        <w:rPr>
          <w:rFonts w:ascii="Angsana New" w:hAnsi="Angsana New" w:hint="cs"/>
          <w:sz w:val="30"/>
          <w:szCs w:val="30"/>
          <w:cs/>
          <w:lang w:val="en-US" w:bidi="th-TH"/>
        </w:rPr>
        <w:t>บริษัท ไทยอีส</w:t>
      </w:r>
      <w:proofErr w:type="spellStart"/>
      <w:r w:rsidRPr="00015422">
        <w:rPr>
          <w:rFonts w:ascii="Angsana New" w:hAnsi="Angsana New" w:hint="cs"/>
          <w:sz w:val="30"/>
          <w:szCs w:val="30"/>
          <w:cs/>
          <w:lang w:val="en-US" w:bidi="th-TH"/>
        </w:rPr>
        <w:t>เทิร์น</w:t>
      </w:r>
      <w:proofErr w:type="spellEnd"/>
      <w:r w:rsidRPr="00015422">
        <w:rPr>
          <w:rFonts w:ascii="Angsana New" w:hAnsi="Angsana New" w:hint="cs"/>
          <w:sz w:val="30"/>
          <w:szCs w:val="30"/>
          <w:cs/>
          <w:lang w:val="en-US" w:bidi="th-TH"/>
        </w:rPr>
        <w:t xml:space="preserve"> ท้อปซีด</w:t>
      </w:r>
      <w:proofErr w:type="spellStart"/>
      <w:r w:rsidRPr="00015422">
        <w:rPr>
          <w:rFonts w:ascii="Angsana New" w:hAnsi="Angsana New" w:hint="cs"/>
          <w:sz w:val="30"/>
          <w:szCs w:val="30"/>
          <w:cs/>
          <w:lang w:val="en-US" w:bidi="th-TH"/>
        </w:rPr>
        <w:t>ส์</w:t>
      </w:r>
      <w:proofErr w:type="spellEnd"/>
      <w:r w:rsidRPr="00015422">
        <w:rPr>
          <w:rFonts w:ascii="Angsana New" w:hAnsi="Angsana New" w:hint="cs"/>
          <w:sz w:val="30"/>
          <w:szCs w:val="30"/>
          <w:cs/>
          <w:lang w:val="en-US" w:bidi="th-TH"/>
        </w:rPr>
        <w:t xml:space="preserve"> ออยล์ จำกัด</w:t>
      </w:r>
      <w:r w:rsidRPr="0001542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15422">
        <w:rPr>
          <w:rFonts w:ascii="Angsana New" w:hAnsi="Angsana New" w:hint="cs"/>
          <w:sz w:val="30"/>
          <w:szCs w:val="30"/>
          <w:cs/>
          <w:lang w:val="en-US" w:bidi="th-TH"/>
        </w:rPr>
        <w:t>ได้</w:t>
      </w:r>
      <w:r w:rsidRPr="00015422">
        <w:rPr>
          <w:rFonts w:ascii="Angsana New" w:hAnsi="Angsana New"/>
          <w:sz w:val="30"/>
          <w:szCs w:val="30"/>
          <w:cs/>
          <w:lang w:val="en-US" w:bidi="th-TH"/>
        </w:rPr>
        <w:t>เรียกชำระค่าหุ้น</w:t>
      </w:r>
      <w:r w:rsidRPr="00015422">
        <w:rPr>
          <w:rFonts w:ascii="Angsana New" w:hAnsi="Angsana New" w:hint="cs"/>
          <w:sz w:val="30"/>
          <w:szCs w:val="30"/>
          <w:cs/>
          <w:lang w:val="en-US" w:bidi="th-TH"/>
        </w:rPr>
        <w:t>จากการ</w:t>
      </w:r>
      <w:r w:rsidRPr="00015422">
        <w:rPr>
          <w:rFonts w:ascii="Angsana New" w:hAnsi="Angsana New"/>
          <w:sz w:val="30"/>
          <w:szCs w:val="30"/>
          <w:cs/>
          <w:lang w:val="en-US" w:bidi="th-TH"/>
        </w:rPr>
        <w:t>เพิ่มทุนตามมติที่ประชุม</w:t>
      </w:r>
      <w:r w:rsidRPr="00015422">
        <w:rPr>
          <w:rFonts w:ascii="Angsana New" w:hAnsi="Angsana New" w:hint="cs"/>
          <w:sz w:val="30"/>
          <w:szCs w:val="30"/>
          <w:cs/>
          <w:lang w:val="en-US" w:bidi="th-TH"/>
        </w:rPr>
        <w:t>คณะกรรมการ</w:t>
      </w:r>
      <w:r w:rsidRPr="00015422">
        <w:rPr>
          <w:rFonts w:ascii="Angsana New" w:hAnsi="Angsana New"/>
          <w:sz w:val="30"/>
          <w:szCs w:val="30"/>
          <w:cs/>
          <w:lang w:val="en-US" w:bidi="th-TH"/>
        </w:rPr>
        <w:t xml:space="preserve">ของบริษัท </w:t>
      </w:r>
      <w:r w:rsidRPr="00015422">
        <w:rPr>
          <w:rFonts w:ascii="Angsana New" w:hAnsi="Angsana New" w:hint="cs"/>
          <w:sz w:val="30"/>
          <w:szCs w:val="30"/>
          <w:cs/>
          <w:lang w:val="en-US" w:bidi="th-TH"/>
        </w:rPr>
        <w:t>เมื่อวันที่</w:t>
      </w:r>
      <w:r w:rsidRPr="00015422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015422">
        <w:rPr>
          <w:rFonts w:ascii="Angsana New" w:hAnsi="Angsana New"/>
          <w:sz w:val="30"/>
          <w:szCs w:val="30"/>
          <w:lang w:val="en-US" w:bidi="th-TH"/>
        </w:rPr>
        <w:t xml:space="preserve">14 </w:t>
      </w:r>
      <w:r w:rsidRPr="00015422">
        <w:rPr>
          <w:rFonts w:ascii="Angsana New" w:hAnsi="Angsana New" w:hint="cs"/>
          <w:sz w:val="30"/>
          <w:szCs w:val="30"/>
          <w:cs/>
          <w:lang w:val="en-US" w:bidi="th-TH"/>
        </w:rPr>
        <w:t>สิงหาคม</w:t>
      </w:r>
      <w:r w:rsidRPr="00015422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015422">
        <w:rPr>
          <w:rFonts w:ascii="Angsana New" w:hAnsi="Angsana New"/>
          <w:sz w:val="30"/>
          <w:szCs w:val="30"/>
          <w:lang w:val="en-US" w:bidi="th-TH"/>
        </w:rPr>
        <w:t>25</w:t>
      </w:r>
      <w:r w:rsidRPr="00015422">
        <w:rPr>
          <w:rFonts w:ascii="Angsana New" w:hAnsi="Angsana New" w:hint="cs"/>
          <w:sz w:val="30"/>
          <w:szCs w:val="30"/>
          <w:cs/>
          <w:lang w:val="en-US" w:bidi="th-TH"/>
        </w:rPr>
        <w:t>61</w:t>
      </w:r>
      <w:r w:rsidRPr="0001542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15422">
        <w:rPr>
          <w:rFonts w:ascii="Angsana New" w:hAnsi="Angsana New"/>
          <w:sz w:val="30"/>
          <w:szCs w:val="30"/>
          <w:cs/>
          <w:lang w:val="en-US" w:bidi="th-TH"/>
        </w:rPr>
        <w:t>เพื่อ</w:t>
      </w:r>
      <w:r w:rsidRPr="00015422">
        <w:rPr>
          <w:rFonts w:ascii="Angsana New" w:hAnsi="Angsana New" w:hint="cs"/>
          <w:sz w:val="30"/>
          <w:szCs w:val="30"/>
          <w:cs/>
          <w:lang w:val="en-US" w:bidi="th-TH"/>
        </w:rPr>
        <w:t>ใช้เป็นเงินทุนหมุนเวียนของบริษัท</w:t>
      </w:r>
      <w:r w:rsidRPr="0001542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15422">
        <w:rPr>
          <w:rFonts w:ascii="Angsana New" w:hAnsi="Angsana New" w:hint="cs"/>
          <w:sz w:val="30"/>
          <w:szCs w:val="30"/>
          <w:cs/>
          <w:lang w:val="en-US" w:bidi="th-TH"/>
        </w:rPr>
        <w:t>โดยคิดเป็นมูลค่าหุ้นละ</w:t>
      </w:r>
      <w:r w:rsidRPr="00015422">
        <w:rPr>
          <w:rFonts w:ascii="Angsana New" w:hAnsi="Angsana New"/>
          <w:sz w:val="30"/>
          <w:szCs w:val="30"/>
          <w:lang w:val="en-US" w:bidi="th-TH"/>
        </w:rPr>
        <w:t xml:space="preserve"> 29.89 </w:t>
      </w:r>
      <w:r w:rsidRPr="00015422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บาท จำนวน </w:t>
      </w:r>
      <w:r w:rsidRPr="00015422">
        <w:rPr>
          <w:rFonts w:ascii="Angsana New" w:hAnsi="Angsana New"/>
          <w:sz w:val="30"/>
          <w:szCs w:val="30"/>
          <w:lang w:val="en-US" w:bidi="th-TH"/>
        </w:rPr>
        <w:t xml:space="preserve">665,999 </w:t>
      </w:r>
      <w:r w:rsidRPr="00015422">
        <w:rPr>
          <w:rFonts w:ascii="Angsana New" w:hAnsi="Angsana New" w:hint="cs"/>
          <w:sz w:val="30"/>
          <w:szCs w:val="30"/>
          <w:cs/>
          <w:lang w:val="en-US" w:bidi="th-TH"/>
        </w:rPr>
        <w:t xml:space="preserve">หุ้น รวมเป็นเงิน </w:t>
      </w:r>
      <w:r w:rsidRPr="00015422">
        <w:rPr>
          <w:rFonts w:ascii="Angsana New" w:hAnsi="Angsana New"/>
          <w:sz w:val="30"/>
          <w:szCs w:val="30"/>
          <w:lang w:val="en-US" w:bidi="th-TH"/>
        </w:rPr>
        <w:t xml:space="preserve">19.91 </w:t>
      </w:r>
      <w:r w:rsidRPr="00015422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</w:t>
      </w:r>
      <w:r w:rsidRPr="00015422">
        <w:rPr>
          <w:rFonts w:ascii="Angsana New" w:hAnsi="Angsana New"/>
          <w:sz w:val="30"/>
          <w:szCs w:val="30"/>
          <w:cs/>
          <w:lang w:val="en-US" w:bidi="th-TH"/>
        </w:rPr>
        <w:t>ซึ่งบริษัทดังกล่าวได้รับชำระเงินค่าหุ้นเต็มจำนวนแล้วในเดือน</w:t>
      </w:r>
      <w:r w:rsidRPr="00015422">
        <w:rPr>
          <w:rFonts w:ascii="Angsana New" w:hAnsi="Angsana New" w:hint="cs"/>
          <w:sz w:val="30"/>
          <w:szCs w:val="30"/>
          <w:cs/>
          <w:lang w:val="en-US" w:bidi="th-TH"/>
        </w:rPr>
        <w:t>กันยายน</w:t>
      </w:r>
      <w:r w:rsidRPr="00015422">
        <w:rPr>
          <w:rFonts w:ascii="Angsana New" w:hAnsi="Angsana New" w:hint="cs"/>
          <w:sz w:val="30"/>
          <w:szCs w:val="30"/>
          <w:rtl/>
          <w:cs/>
          <w:lang w:val="en-US"/>
        </w:rPr>
        <w:t xml:space="preserve"> </w:t>
      </w:r>
      <w:r w:rsidRPr="00015422">
        <w:rPr>
          <w:rFonts w:ascii="Angsana New" w:hAnsi="Angsana New"/>
          <w:sz w:val="30"/>
          <w:szCs w:val="30"/>
          <w:lang w:val="en-US" w:bidi="th-TH"/>
        </w:rPr>
        <w:t>2561</w:t>
      </w:r>
    </w:p>
    <w:p w:rsidR="00466479" w:rsidRPr="00466479" w:rsidRDefault="00466479" w:rsidP="00466479">
      <w:pPr>
        <w:ind w:left="540"/>
        <w:jc w:val="thaiDistribute"/>
        <w:rPr>
          <w:rFonts w:ascii="Angsana New" w:hAnsi="Angsana New"/>
          <w:sz w:val="28"/>
          <w:szCs w:val="28"/>
          <w:lang w:val="en-GB"/>
        </w:rPr>
      </w:pPr>
    </w:p>
    <w:p w:rsidR="00466479" w:rsidRPr="00466479" w:rsidRDefault="00466479" w:rsidP="00466479">
      <w:pPr>
        <w:pStyle w:val="block"/>
        <w:spacing w:after="0"/>
        <w:ind w:left="810" w:right="38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1C7741">
        <w:rPr>
          <w:rFonts w:ascii="Angsana New" w:hAnsi="Angsana New" w:hint="cs"/>
          <w:sz w:val="30"/>
          <w:szCs w:val="30"/>
          <w:cs/>
          <w:lang w:val="en-US" w:bidi="th-TH"/>
        </w:rPr>
        <w:t>ในระหว่างปีสิ้นสุด</w:t>
      </w:r>
      <w:r w:rsidRPr="001C7741">
        <w:rPr>
          <w:rFonts w:ascii="Angsana New" w:hAnsi="Angsana New"/>
          <w:sz w:val="30"/>
          <w:szCs w:val="30"/>
          <w:cs/>
          <w:lang w:val="en-US" w:bidi="th-TH"/>
        </w:rPr>
        <w:t xml:space="preserve">วันที่ </w:t>
      </w:r>
      <w:r w:rsidRPr="001C7741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Pr="001C7741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1C7741">
        <w:rPr>
          <w:rFonts w:ascii="Angsana New" w:hAnsi="Angsana New" w:hint="cs"/>
          <w:sz w:val="30"/>
          <w:szCs w:val="30"/>
          <w:rtl/>
          <w:cs/>
          <w:lang w:val="en-US"/>
        </w:rPr>
        <w:t xml:space="preserve"> </w:t>
      </w:r>
      <w:r w:rsidRPr="001C7741">
        <w:rPr>
          <w:rFonts w:ascii="Angsana New" w:hAnsi="Angsana New"/>
          <w:sz w:val="30"/>
          <w:szCs w:val="30"/>
          <w:lang w:val="en-US" w:bidi="th-TH"/>
        </w:rPr>
        <w:t xml:space="preserve">2560  </w:t>
      </w:r>
      <w:r w:rsidRPr="001C7741">
        <w:rPr>
          <w:rFonts w:ascii="Angsana New" w:hAnsi="Angsana New" w:hint="cs"/>
          <w:sz w:val="30"/>
          <w:szCs w:val="30"/>
          <w:cs/>
          <w:lang w:val="en-US" w:bidi="th-TH"/>
        </w:rPr>
        <w:t>บริษัท ไทยอีส</w:t>
      </w:r>
      <w:proofErr w:type="spellStart"/>
      <w:r w:rsidRPr="001C7741">
        <w:rPr>
          <w:rFonts w:ascii="Angsana New" w:hAnsi="Angsana New" w:hint="cs"/>
          <w:sz w:val="30"/>
          <w:szCs w:val="30"/>
          <w:cs/>
          <w:lang w:val="en-US" w:bidi="th-TH"/>
        </w:rPr>
        <w:t>เทิร์น</w:t>
      </w:r>
      <w:proofErr w:type="spellEnd"/>
      <w:r w:rsidRPr="001C7741">
        <w:rPr>
          <w:rFonts w:ascii="Angsana New" w:hAnsi="Angsana New" w:hint="cs"/>
          <w:sz w:val="30"/>
          <w:szCs w:val="30"/>
          <w:cs/>
          <w:lang w:val="en-US" w:bidi="th-TH"/>
        </w:rPr>
        <w:t xml:space="preserve"> ท้อปซีด</w:t>
      </w:r>
      <w:proofErr w:type="spellStart"/>
      <w:r w:rsidRPr="001C7741">
        <w:rPr>
          <w:rFonts w:ascii="Angsana New" w:hAnsi="Angsana New" w:hint="cs"/>
          <w:sz w:val="30"/>
          <w:szCs w:val="30"/>
          <w:cs/>
          <w:lang w:val="en-US" w:bidi="th-TH"/>
        </w:rPr>
        <w:t>ส์</w:t>
      </w:r>
      <w:proofErr w:type="spellEnd"/>
      <w:r w:rsidRPr="001C7741">
        <w:rPr>
          <w:rFonts w:ascii="Angsana New" w:hAnsi="Angsana New" w:hint="cs"/>
          <w:sz w:val="30"/>
          <w:szCs w:val="30"/>
          <w:cs/>
          <w:lang w:val="en-US" w:bidi="th-TH"/>
        </w:rPr>
        <w:t xml:space="preserve"> ออยล์ จำกัด</w:t>
      </w:r>
      <w:r w:rsidRPr="001C774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1C7741">
        <w:rPr>
          <w:rFonts w:ascii="Angsana New" w:hAnsi="Angsana New" w:hint="cs"/>
          <w:sz w:val="30"/>
          <w:szCs w:val="30"/>
          <w:cs/>
          <w:lang w:val="en-US" w:bidi="th-TH"/>
        </w:rPr>
        <w:t>ได้</w:t>
      </w:r>
      <w:r w:rsidRPr="001C7741">
        <w:rPr>
          <w:rFonts w:ascii="Angsana New" w:hAnsi="Angsana New"/>
          <w:sz w:val="30"/>
          <w:szCs w:val="30"/>
          <w:cs/>
          <w:lang w:val="en-US" w:bidi="th-TH"/>
        </w:rPr>
        <w:t>เรียกชำระค่าหุ้น</w:t>
      </w:r>
      <w:r w:rsidRPr="001C7741">
        <w:rPr>
          <w:rFonts w:ascii="Angsana New" w:hAnsi="Angsana New" w:hint="cs"/>
          <w:sz w:val="30"/>
          <w:szCs w:val="30"/>
          <w:cs/>
          <w:lang w:val="en-US" w:bidi="th-TH"/>
        </w:rPr>
        <w:t>จากการ</w:t>
      </w:r>
      <w:r w:rsidRPr="001C7741">
        <w:rPr>
          <w:rFonts w:ascii="Angsana New" w:hAnsi="Angsana New"/>
          <w:sz w:val="30"/>
          <w:szCs w:val="30"/>
          <w:cs/>
          <w:lang w:val="en-US" w:bidi="th-TH"/>
        </w:rPr>
        <w:t>เพิ่มทุนตามมติที่ประชุม</w:t>
      </w:r>
      <w:r w:rsidRPr="001C7741">
        <w:rPr>
          <w:rFonts w:ascii="Angsana New" w:hAnsi="Angsana New" w:hint="cs"/>
          <w:sz w:val="30"/>
          <w:szCs w:val="30"/>
          <w:cs/>
          <w:lang w:val="en-US" w:bidi="th-TH"/>
        </w:rPr>
        <w:t>คณะกรรมการ</w:t>
      </w:r>
      <w:r w:rsidRPr="001C7741">
        <w:rPr>
          <w:rFonts w:ascii="Angsana New" w:hAnsi="Angsana New"/>
          <w:sz w:val="30"/>
          <w:szCs w:val="30"/>
          <w:cs/>
          <w:lang w:val="en-US" w:bidi="th-TH"/>
        </w:rPr>
        <w:t>ของบริษัท เมื่อวันที่</w:t>
      </w:r>
      <w:r w:rsidRPr="001C7741">
        <w:rPr>
          <w:rFonts w:ascii="Angsana New" w:hAnsi="Angsana New"/>
          <w:sz w:val="30"/>
          <w:szCs w:val="30"/>
          <w:lang w:val="en-US" w:bidi="th-TH"/>
        </w:rPr>
        <w:t xml:space="preserve"> 16 </w:t>
      </w:r>
      <w:r w:rsidRPr="001C7741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1C7741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Pr="001C7741">
        <w:rPr>
          <w:rFonts w:ascii="Angsana New" w:hAnsi="Angsana New"/>
          <w:sz w:val="30"/>
          <w:szCs w:val="30"/>
          <w:lang w:val="en-US" w:bidi="th-TH"/>
        </w:rPr>
        <w:t xml:space="preserve">2559 </w:t>
      </w:r>
      <w:r w:rsidRPr="001C7741">
        <w:rPr>
          <w:rFonts w:ascii="Angsana New" w:hAnsi="Angsana New"/>
          <w:sz w:val="30"/>
          <w:szCs w:val="30"/>
          <w:cs/>
          <w:lang w:val="en-US" w:bidi="th-TH"/>
        </w:rPr>
        <w:t>เพื่อ</w:t>
      </w:r>
      <w:r w:rsidRPr="001C7741">
        <w:rPr>
          <w:rFonts w:ascii="Angsana New" w:hAnsi="Angsana New" w:hint="cs"/>
          <w:sz w:val="30"/>
          <w:szCs w:val="30"/>
          <w:cs/>
          <w:lang w:val="en-US" w:bidi="th-TH"/>
        </w:rPr>
        <w:t>ใช้เป็นเงินทุนหมุนเวียนของบริษัท</w:t>
      </w:r>
      <w:r w:rsidRPr="001C7741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1C7741">
        <w:rPr>
          <w:rFonts w:ascii="Angsana New" w:hAnsi="Angsana New" w:hint="cs"/>
          <w:sz w:val="30"/>
          <w:szCs w:val="30"/>
          <w:cs/>
          <w:lang w:val="en-US" w:bidi="th-TH"/>
        </w:rPr>
        <w:t xml:space="preserve">โดยคิดเป็นมูลค่าหุ้นละ </w:t>
      </w:r>
      <w:r w:rsidRPr="001C7741">
        <w:rPr>
          <w:rFonts w:ascii="Angsana New" w:hAnsi="Angsana New"/>
          <w:sz w:val="30"/>
          <w:szCs w:val="30"/>
          <w:lang w:val="en-US" w:bidi="th-TH"/>
        </w:rPr>
        <w:t xml:space="preserve">45.11 </w:t>
      </w:r>
      <w:r w:rsidRPr="001C7741">
        <w:rPr>
          <w:rFonts w:ascii="Angsana New" w:hAnsi="Angsana New" w:hint="cs"/>
          <w:sz w:val="30"/>
          <w:szCs w:val="30"/>
          <w:cs/>
          <w:lang w:val="en-US" w:bidi="th-TH"/>
        </w:rPr>
        <w:t xml:space="preserve">บาท จำนวน </w:t>
      </w:r>
      <w:r w:rsidRPr="001C7741">
        <w:rPr>
          <w:rFonts w:ascii="Angsana New" w:hAnsi="Angsana New"/>
          <w:sz w:val="30"/>
          <w:szCs w:val="30"/>
          <w:lang w:val="en-US" w:bidi="th-TH"/>
        </w:rPr>
        <w:t xml:space="preserve">665,999 </w:t>
      </w:r>
      <w:r w:rsidRPr="001C7741">
        <w:rPr>
          <w:rFonts w:ascii="Angsana New" w:hAnsi="Angsana New" w:hint="cs"/>
          <w:sz w:val="30"/>
          <w:szCs w:val="30"/>
          <w:cs/>
          <w:lang w:val="en-US" w:bidi="th-TH"/>
        </w:rPr>
        <w:t xml:space="preserve">หุ้น รวมเป็นเงิน </w:t>
      </w:r>
      <w:r w:rsidRPr="001C7741">
        <w:rPr>
          <w:rFonts w:ascii="Angsana New" w:hAnsi="Angsana New"/>
          <w:sz w:val="30"/>
          <w:szCs w:val="30"/>
          <w:lang w:val="en-US" w:bidi="th-TH"/>
        </w:rPr>
        <w:t xml:space="preserve">30.04 </w:t>
      </w:r>
      <w:r w:rsidRPr="001C7741">
        <w:rPr>
          <w:rFonts w:ascii="Angsana New" w:hAnsi="Angsana New" w:hint="cs"/>
          <w:sz w:val="30"/>
          <w:szCs w:val="30"/>
          <w:cs/>
          <w:lang w:val="en-US" w:bidi="th-TH"/>
        </w:rPr>
        <w:t xml:space="preserve">ล้านบาท </w:t>
      </w:r>
      <w:r w:rsidRPr="001C7741">
        <w:rPr>
          <w:rFonts w:ascii="Angsana New" w:hAnsi="Angsana New"/>
          <w:sz w:val="30"/>
          <w:szCs w:val="30"/>
          <w:cs/>
          <w:lang w:val="en-US" w:bidi="th-TH"/>
        </w:rPr>
        <w:t>ซึ่งบริษัทดังกล่าวได้รับชำระเงินค่าหุ้นเต็มจำนวนแล้วในเดือน</w:t>
      </w:r>
      <w:r w:rsidRPr="001C7741">
        <w:rPr>
          <w:rFonts w:ascii="Angsana New" w:hAnsi="Angsana New" w:hint="cs"/>
          <w:sz w:val="30"/>
          <w:szCs w:val="30"/>
          <w:cs/>
          <w:lang w:val="en-US" w:bidi="th-TH"/>
        </w:rPr>
        <w:t>เมษายน</w:t>
      </w:r>
      <w:r w:rsidRPr="001C7741">
        <w:rPr>
          <w:rFonts w:ascii="Angsana New" w:hAnsi="Angsana New" w:hint="cs"/>
          <w:sz w:val="30"/>
          <w:szCs w:val="30"/>
          <w:rtl/>
          <w:cs/>
          <w:lang w:val="en-US"/>
        </w:rPr>
        <w:t xml:space="preserve"> </w:t>
      </w:r>
      <w:r w:rsidRPr="001C7741">
        <w:rPr>
          <w:rFonts w:ascii="Angsana New" w:hAnsi="Angsana New"/>
          <w:sz w:val="30"/>
          <w:szCs w:val="30"/>
          <w:lang w:val="en-US" w:bidi="th-TH"/>
        </w:rPr>
        <w:t>2560</w:t>
      </w:r>
    </w:p>
    <w:p w:rsidR="00466479" w:rsidRPr="00466479" w:rsidRDefault="00466479" w:rsidP="00595DC0">
      <w:pPr>
        <w:pStyle w:val="block"/>
        <w:tabs>
          <w:tab w:val="left" w:pos="540"/>
        </w:tabs>
        <w:spacing w:after="0" w:line="240" w:lineRule="auto"/>
        <w:ind w:left="0" w:right="108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466479" w:rsidRDefault="00466479" w:rsidP="00595DC0">
      <w:pPr>
        <w:pStyle w:val="block"/>
        <w:tabs>
          <w:tab w:val="left" w:pos="540"/>
        </w:tabs>
        <w:spacing w:after="0" w:line="240" w:lineRule="auto"/>
        <w:ind w:left="0" w:right="108"/>
        <w:jc w:val="thaiDistribute"/>
        <w:rPr>
          <w:rFonts w:ascii="Angsana New" w:hAnsi="Angsana New" w:cs="Cordia New"/>
          <w:b/>
          <w:bCs/>
          <w:sz w:val="30"/>
          <w:szCs w:val="30"/>
          <w:lang w:bidi="th-TH"/>
        </w:rPr>
      </w:pPr>
    </w:p>
    <w:p w:rsidR="00466479" w:rsidRPr="005E30A6" w:rsidRDefault="00466479" w:rsidP="00595DC0">
      <w:pPr>
        <w:pStyle w:val="block"/>
        <w:tabs>
          <w:tab w:val="left" w:pos="540"/>
        </w:tabs>
        <w:spacing w:after="0" w:line="240" w:lineRule="auto"/>
        <w:ind w:left="0" w:right="108"/>
        <w:jc w:val="thaiDistribute"/>
        <w:rPr>
          <w:rFonts w:ascii="Angsana New" w:hAnsi="Angsana New" w:cs="Cordia New"/>
          <w:b/>
          <w:bCs/>
          <w:sz w:val="30"/>
          <w:szCs w:val="30"/>
          <w:lang w:bidi="th-TH"/>
        </w:rPr>
        <w:sectPr w:rsidR="00466479" w:rsidRPr="005E30A6" w:rsidSect="00A23558">
          <w:headerReference w:type="default" r:id="rId12"/>
          <w:footerReference w:type="default" r:id="rId13"/>
          <w:pgSz w:w="11907" w:h="16840" w:code="9"/>
          <w:pgMar w:top="1000" w:right="576" w:bottom="1152" w:left="691" w:header="720" w:footer="720" w:gutter="0"/>
          <w:cols w:space="708"/>
          <w:docGrid w:linePitch="360"/>
        </w:sectPr>
      </w:pPr>
    </w:p>
    <w:p w:rsidR="001619D5" w:rsidRPr="00454F20" w:rsidRDefault="001A38F1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454F20">
        <w:rPr>
          <w:rFonts w:ascii="Angsana New" w:hAnsi="Angsana New" w:cs="Angsana New"/>
          <w:b w:val="0"/>
          <w:cs/>
          <w:lang w:val="en-GB"/>
        </w:rPr>
        <w:t>อา</w:t>
      </w:r>
      <w:r w:rsidR="001619D5" w:rsidRPr="00454F20">
        <w:rPr>
          <w:rFonts w:ascii="Angsana New" w:hAnsi="Angsana New" w:cs="Angsana New"/>
          <w:b w:val="0"/>
          <w:cs/>
          <w:lang w:val="en-GB"/>
        </w:rPr>
        <w:t>คารและอุปกรณ์</w:t>
      </w:r>
    </w:p>
    <w:p w:rsidR="009A7371" w:rsidRPr="00167192" w:rsidRDefault="009A7371" w:rsidP="00484F85">
      <w:pPr>
        <w:pStyle w:val="block"/>
        <w:spacing w:after="0" w:line="240" w:lineRule="auto"/>
        <w:ind w:left="518"/>
        <w:jc w:val="both"/>
        <w:rPr>
          <w:rFonts w:ascii="Angsana New" w:hAnsi="Angsana New"/>
          <w:bCs/>
          <w:sz w:val="30"/>
          <w:szCs w:val="30"/>
          <w:lang w:val="en-US"/>
        </w:rPr>
      </w:pPr>
    </w:p>
    <w:tbl>
      <w:tblPr>
        <w:tblW w:w="145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270"/>
        <w:gridCol w:w="1260"/>
        <w:gridCol w:w="236"/>
        <w:gridCol w:w="1294"/>
        <w:gridCol w:w="236"/>
        <w:gridCol w:w="1294"/>
        <w:gridCol w:w="258"/>
        <w:gridCol w:w="1301"/>
        <w:gridCol w:w="236"/>
        <w:gridCol w:w="1324"/>
        <w:gridCol w:w="267"/>
        <w:gridCol w:w="1292"/>
        <w:gridCol w:w="236"/>
        <w:gridCol w:w="1289"/>
      </w:tblGrid>
      <w:tr w:rsidR="00324DC7" w:rsidRPr="000215F4" w:rsidTr="00B6537C">
        <w:tc>
          <w:tcPr>
            <w:tcW w:w="4068" w:type="dxa"/>
            <w:gridSpan w:val="2"/>
          </w:tcPr>
          <w:p w:rsidR="003F6F83" w:rsidRPr="000215F4" w:rsidRDefault="003F6F83" w:rsidP="00A92C79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23" w:type="dxa"/>
            <w:gridSpan w:val="13"/>
          </w:tcPr>
          <w:p w:rsidR="003F6F83" w:rsidRPr="000215F4" w:rsidRDefault="003F6F83" w:rsidP="00A92C79">
            <w:pPr>
              <w:tabs>
                <w:tab w:val="clear" w:pos="907"/>
                <w:tab w:val="decimal" w:pos="90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3562" w:rsidRPr="000215F4" w:rsidTr="00B6537C">
        <w:tc>
          <w:tcPr>
            <w:tcW w:w="3798" w:type="dxa"/>
          </w:tcPr>
          <w:p w:rsidR="00463562" w:rsidRPr="000215F4" w:rsidRDefault="00463562" w:rsidP="00A92C79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6" w:type="dxa"/>
            <w:gridSpan w:val="3"/>
          </w:tcPr>
          <w:p w:rsidR="00463562" w:rsidRPr="000215F4" w:rsidRDefault="00463562" w:rsidP="0046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โรงงานเครื่องจักร</w:t>
            </w:r>
          </w:p>
        </w:tc>
        <w:tc>
          <w:tcPr>
            <w:tcW w:w="1294" w:type="dxa"/>
          </w:tcPr>
          <w:p w:rsidR="00463562" w:rsidRPr="000215F4" w:rsidRDefault="00463562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63562" w:rsidRPr="000215F4" w:rsidRDefault="00463562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63562" w:rsidRPr="000215F4" w:rsidRDefault="00463562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:rsidR="00463562" w:rsidRPr="000215F4" w:rsidRDefault="00463562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463562" w:rsidRPr="000215F4" w:rsidRDefault="00463562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63562" w:rsidRPr="000215F4" w:rsidRDefault="00463562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463562" w:rsidRPr="000215F4" w:rsidRDefault="00463562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463562" w:rsidRPr="000215F4" w:rsidRDefault="00463562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463562" w:rsidRPr="000215F4" w:rsidRDefault="00463562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63562" w:rsidRPr="000215F4" w:rsidRDefault="00463562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463562" w:rsidRPr="000215F4" w:rsidRDefault="00463562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DC7" w:rsidRPr="000215F4" w:rsidTr="00B6537C">
        <w:tc>
          <w:tcPr>
            <w:tcW w:w="4068" w:type="dxa"/>
            <w:gridSpan w:val="2"/>
          </w:tcPr>
          <w:p w:rsidR="00324DC7" w:rsidRPr="000215F4" w:rsidRDefault="00324DC7" w:rsidP="00A92C79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อุปกรณ์ และ</w:t>
            </w:r>
          </w:p>
        </w:tc>
        <w:tc>
          <w:tcPr>
            <w:tcW w:w="236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</w:p>
        </w:tc>
        <w:tc>
          <w:tcPr>
            <w:tcW w:w="258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DC7" w:rsidRPr="000215F4" w:rsidTr="00B6537C">
        <w:tc>
          <w:tcPr>
            <w:tcW w:w="4068" w:type="dxa"/>
            <w:gridSpan w:val="2"/>
          </w:tcPr>
          <w:p w:rsidR="00324DC7" w:rsidRPr="000215F4" w:rsidRDefault="00324DC7" w:rsidP="00A92C79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24DC7" w:rsidRPr="000215F4" w:rsidRDefault="00324DC7" w:rsidP="0032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 xml:space="preserve">เครื่องมือ </w:t>
            </w:r>
          </w:p>
        </w:tc>
        <w:tc>
          <w:tcPr>
            <w:tcW w:w="236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ส่วนปรับ</w:t>
            </w:r>
          </w:p>
        </w:tc>
        <w:tc>
          <w:tcPr>
            <w:tcW w:w="236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8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DE7" w:rsidRPr="000215F4" w:rsidTr="00B6537C">
        <w:tc>
          <w:tcPr>
            <w:tcW w:w="3798" w:type="dxa"/>
          </w:tcPr>
          <w:p w:rsidR="00C54DE7" w:rsidRPr="000215F4" w:rsidRDefault="00C54DE7" w:rsidP="00A92C79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6" w:type="dxa"/>
            <w:gridSpan w:val="3"/>
          </w:tcPr>
          <w:p w:rsidR="00C54DE7" w:rsidRPr="000215F4" w:rsidRDefault="00C54DE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เครื่องใช้โรงงาน</w:t>
            </w:r>
          </w:p>
        </w:tc>
        <w:tc>
          <w:tcPr>
            <w:tcW w:w="1294" w:type="dxa"/>
          </w:tcPr>
          <w:p w:rsidR="00C54DE7" w:rsidRPr="000215F4" w:rsidRDefault="00C54DE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ปรุงอาคาร</w:t>
            </w:r>
          </w:p>
        </w:tc>
        <w:tc>
          <w:tcPr>
            <w:tcW w:w="236" w:type="dxa"/>
          </w:tcPr>
          <w:p w:rsidR="00C54DE7" w:rsidRPr="000215F4" w:rsidRDefault="00C54DE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C54DE7" w:rsidRPr="000215F4" w:rsidRDefault="00C54DE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795" w:type="dxa"/>
            <w:gridSpan w:val="3"/>
          </w:tcPr>
          <w:p w:rsidR="00C54DE7" w:rsidRPr="000215F4" w:rsidRDefault="00C54DE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324" w:type="dxa"/>
          </w:tcPr>
          <w:p w:rsidR="00C54DE7" w:rsidRPr="000215F4" w:rsidRDefault="00C54DE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7" w:type="dxa"/>
          </w:tcPr>
          <w:p w:rsidR="00C54DE7" w:rsidRPr="000215F4" w:rsidRDefault="00C54DE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2" w:type="dxa"/>
          </w:tcPr>
          <w:p w:rsidR="00C54DE7" w:rsidRPr="000215F4" w:rsidRDefault="00C54DE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36" w:type="dxa"/>
          </w:tcPr>
          <w:p w:rsidR="00C54DE7" w:rsidRPr="000215F4" w:rsidRDefault="00C54DE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C54DE7" w:rsidRPr="000215F4" w:rsidRDefault="00C54DE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24DC7" w:rsidRPr="000215F4" w:rsidTr="00B6537C">
        <w:tc>
          <w:tcPr>
            <w:tcW w:w="4068" w:type="dxa"/>
            <w:gridSpan w:val="2"/>
          </w:tcPr>
          <w:p w:rsidR="004A02A6" w:rsidRPr="000215F4" w:rsidRDefault="004A02A6" w:rsidP="00A92C79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23" w:type="dxa"/>
            <w:gridSpan w:val="13"/>
          </w:tcPr>
          <w:p w:rsidR="004A02A6" w:rsidRPr="000215F4" w:rsidRDefault="004A02A6" w:rsidP="0084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4DC7" w:rsidRPr="000215F4" w:rsidTr="00B6537C">
        <w:tc>
          <w:tcPr>
            <w:tcW w:w="4068" w:type="dxa"/>
            <w:gridSpan w:val="2"/>
          </w:tcPr>
          <w:p w:rsidR="00324DC7" w:rsidRPr="000215F4" w:rsidRDefault="00324DC7" w:rsidP="00A92C79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324DC7" w:rsidRPr="000215F4" w:rsidRDefault="00324DC7" w:rsidP="00A92C79">
            <w:pPr>
              <w:tabs>
                <w:tab w:val="clear" w:pos="907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324DC7" w:rsidRPr="000215F4" w:rsidRDefault="00324DC7" w:rsidP="00770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324DC7" w:rsidRPr="000215F4" w:rsidRDefault="00324DC7" w:rsidP="00A92C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422" w:rsidRPr="000215F4" w:rsidTr="00B6537C">
        <w:tc>
          <w:tcPr>
            <w:tcW w:w="4068" w:type="dxa"/>
            <w:gridSpan w:val="2"/>
          </w:tcPr>
          <w:p w:rsidR="00015422" w:rsidRPr="000215F4" w:rsidRDefault="00015422" w:rsidP="00015422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60" w:type="dxa"/>
            <w:vAlign w:val="center"/>
          </w:tcPr>
          <w:p w:rsidR="00015422" w:rsidRPr="00015422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5422">
              <w:rPr>
                <w:rFonts w:ascii="Angsana New" w:hAnsi="Angsana New"/>
                <w:sz w:val="30"/>
                <w:szCs w:val="30"/>
              </w:rPr>
              <w:t>7,289.73</w:t>
            </w:r>
          </w:p>
        </w:tc>
        <w:tc>
          <w:tcPr>
            <w:tcW w:w="236" w:type="dxa"/>
            <w:vAlign w:val="center"/>
          </w:tcPr>
          <w:p w:rsidR="00015422" w:rsidRPr="00015422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015422" w:rsidRPr="00015422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422">
              <w:rPr>
                <w:rFonts w:ascii="Angsana New" w:hAnsi="Angsana New"/>
                <w:sz w:val="30"/>
                <w:szCs w:val="30"/>
              </w:rPr>
              <w:t>689.60</w:t>
            </w:r>
          </w:p>
        </w:tc>
        <w:tc>
          <w:tcPr>
            <w:tcW w:w="236" w:type="dxa"/>
            <w:vAlign w:val="center"/>
          </w:tcPr>
          <w:p w:rsidR="00015422" w:rsidRPr="00015422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015422" w:rsidRPr="00015422" w:rsidRDefault="00015422" w:rsidP="00015422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422">
              <w:rPr>
                <w:rFonts w:ascii="Angsana New" w:hAnsi="Angsana New"/>
                <w:sz w:val="30"/>
                <w:szCs w:val="30"/>
              </w:rPr>
              <w:t>43.20</w:t>
            </w:r>
          </w:p>
        </w:tc>
        <w:tc>
          <w:tcPr>
            <w:tcW w:w="258" w:type="dxa"/>
            <w:vAlign w:val="center"/>
          </w:tcPr>
          <w:p w:rsidR="00015422" w:rsidRPr="00015422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vAlign w:val="center"/>
          </w:tcPr>
          <w:p w:rsidR="00015422" w:rsidRPr="00015422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422">
              <w:rPr>
                <w:rFonts w:ascii="Angsana New" w:hAnsi="Angsana New"/>
                <w:sz w:val="30"/>
                <w:szCs w:val="30"/>
              </w:rPr>
              <w:t>12.99</w:t>
            </w:r>
          </w:p>
        </w:tc>
        <w:tc>
          <w:tcPr>
            <w:tcW w:w="236" w:type="dxa"/>
            <w:vAlign w:val="center"/>
          </w:tcPr>
          <w:p w:rsidR="00015422" w:rsidRPr="00015422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center"/>
          </w:tcPr>
          <w:p w:rsidR="00015422" w:rsidRPr="00015422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422">
              <w:rPr>
                <w:rFonts w:ascii="Angsana New" w:hAnsi="Angsana New"/>
                <w:sz w:val="30"/>
                <w:szCs w:val="30"/>
              </w:rPr>
              <w:t>23.35</w:t>
            </w:r>
          </w:p>
        </w:tc>
        <w:tc>
          <w:tcPr>
            <w:tcW w:w="267" w:type="dxa"/>
            <w:vAlign w:val="center"/>
          </w:tcPr>
          <w:p w:rsidR="00015422" w:rsidRPr="00015422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center"/>
          </w:tcPr>
          <w:p w:rsidR="00015422" w:rsidRPr="00015422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422">
              <w:rPr>
                <w:rFonts w:ascii="Angsana New" w:hAnsi="Angsana New"/>
                <w:sz w:val="30"/>
                <w:szCs w:val="30"/>
              </w:rPr>
              <w:t>95.59</w:t>
            </w:r>
          </w:p>
        </w:tc>
        <w:tc>
          <w:tcPr>
            <w:tcW w:w="236" w:type="dxa"/>
            <w:vAlign w:val="center"/>
          </w:tcPr>
          <w:p w:rsidR="00015422" w:rsidRPr="00015422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center"/>
          </w:tcPr>
          <w:p w:rsidR="00015422" w:rsidRPr="00015422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422">
              <w:rPr>
                <w:rFonts w:ascii="Angsana New" w:hAnsi="Angsana New"/>
                <w:sz w:val="30"/>
                <w:szCs w:val="30"/>
              </w:rPr>
              <w:t>8,154.46</w:t>
            </w:r>
          </w:p>
        </w:tc>
      </w:tr>
      <w:tr w:rsidR="00015422" w:rsidRPr="000215F4" w:rsidTr="00B6537C">
        <w:tc>
          <w:tcPr>
            <w:tcW w:w="4068" w:type="dxa"/>
            <w:gridSpan w:val="2"/>
          </w:tcPr>
          <w:p w:rsidR="00015422" w:rsidRPr="000215F4" w:rsidRDefault="00015422" w:rsidP="00015422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30.12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0.78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015422" w:rsidRPr="000215F4" w:rsidRDefault="00015422" w:rsidP="00015422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0.58</w:t>
            </w:r>
          </w:p>
        </w:tc>
        <w:tc>
          <w:tcPr>
            <w:tcW w:w="258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2.65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267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1,003.00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1,039.13</w:t>
            </w:r>
          </w:p>
        </w:tc>
      </w:tr>
      <w:tr w:rsidR="00015422" w:rsidRPr="000215F4" w:rsidTr="00B6537C">
        <w:tc>
          <w:tcPr>
            <w:tcW w:w="4068" w:type="dxa"/>
            <w:gridSpan w:val="2"/>
          </w:tcPr>
          <w:p w:rsidR="00015422" w:rsidRPr="000215F4" w:rsidRDefault="00015422" w:rsidP="00015422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61.20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1.60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015422" w:rsidRPr="000215F4" w:rsidRDefault="00015422" w:rsidP="00015422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(62.80)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5422" w:rsidRPr="000215F4" w:rsidTr="00B6537C">
        <w:trPr>
          <w:trHeight w:val="389"/>
        </w:trPr>
        <w:tc>
          <w:tcPr>
            <w:tcW w:w="4068" w:type="dxa"/>
            <w:gridSpan w:val="2"/>
          </w:tcPr>
          <w:p w:rsidR="00015422" w:rsidRPr="000215F4" w:rsidRDefault="00015422" w:rsidP="00015422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215F4">
              <w:rPr>
                <w:rFonts w:ascii="Angsana New" w:hAnsi="Angsana New"/>
                <w:sz w:val="30"/>
                <w:szCs w:val="30"/>
                <w:lang w:eastAsia="zh-CN"/>
              </w:rPr>
              <w:t>(0.66)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215F4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:rsidR="00015422" w:rsidRPr="000215F4" w:rsidRDefault="00015422" w:rsidP="00015422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(1.45)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center"/>
          </w:tcPr>
          <w:p w:rsidR="00015422" w:rsidRPr="000215F4" w:rsidRDefault="00015422" w:rsidP="00015422">
            <w:pPr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(1.67)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(3.78)</w:t>
            </w:r>
          </w:p>
        </w:tc>
      </w:tr>
      <w:tr w:rsidR="00015422" w:rsidRPr="000215F4" w:rsidTr="00B6537C">
        <w:tc>
          <w:tcPr>
            <w:tcW w:w="4068" w:type="dxa"/>
            <w:gridSpan w:val="2"/>
          </w:tcPr>
          <w:p w:rsidR="00015422" w:rsidRPr="000215F4" w:rsidRDefault="00015422" w:rsidP="00015422">
            <w:pPr>
              <w:tabs>
                <w:tab w:val="decimal" w:pos="342"/>
              </w:tabs>
              <w:spacing w:line="240" w:lineRule="auto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ณ วั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7,380.39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691.98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:rsidR="00015422" w:rsidRPr="000215F4" w:rsidRDefault="00015422" w:rsidP="00015422">
            <w:pPr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43.78</w:t>
            </w:r>
          </w:p>
        </w:tc>
        <w:tc>
          <w:tcPr>
            <w:tcW w:w="258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14.19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25.35</w:t>
            </w:r>
          </w:p>
        </w:tc>
        <w:tc>
          <w:tcPr>
            <w:tcW w:w="267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1,034.12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9,189.81</w:t>
            </w:r>
          </w:p>
        </w:tc>
      </w:tr>
      <w:tr w:rsidR="00456DEE" w:rsidRPr="000215F4" w:rsidTr="00B6537C">
        <w:tc>
          <w:tcPr>
            <w:tcW w:w="4068" w:type="dxa"/>
            <w:gridSpan w:val="2"/>
          </w:tcPr>
          <w:p w:rsidR="00456DEE" w:rsidRPr="000215F4" w:rsidRDefault="00456DEE" w:rsidP="00E12322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center"/>
          </w:tcPr>
          <w:p w:rsidR="00456DEE" w:rsidRPr="000215F4" w:rsidRDefault="00456DEE" w:rsidP="007E4D8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33.27</w:t>
            </w:r>
          </w:p>
        </w:tc>
        <w:tc>
          <w:tcPr>
            <w:tcW w:w="236" w:type="dxa"/>
            <w:vAlign w:val="center"/>
          </w:tcPr>
          <w:p w:rsidR="00456DEE" w:rsidRPr="000215F4" w:rsidRDefault="00456DEE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456DEE" w:rsidRPr="000215F4" w:rsidRDefault="00456DEE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456DEE" w:rsidRPr="000215F4" w:rsidRDefault="00456DEE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456DEE" w:rsidRPr="000215F4" w:rsidRDefault="00456DEE" w:rsidP="00E12322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center"/>
          </w:tcPr>
          <w:p w:rsidR="00456DEE" w:rsidRPr="000215F4" w:rsidRDefault="00456DEE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vAlign w:val="center"/>
          </w:tcPr>
          <w:p w:rsidR="00456DEE" w:rsidRPr="000215F4" w:rsidRDefault="00456DEE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5.11</w:t>
            </w:r>
          </w:p>
        </w:tc>
        <w:tc>
          <w:tcPr>
            <w:tcW w:w="236" w:type="dxa"/>
            <w:vAlign w:val="center"/>
          </w:tcPr>
          <w:p w:rsidR="00456DEE" w:rsidRPr="000215F4" w:rsidRDefault="00456DEE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center"/>
          </w:tcPr>
          <w:p w:rsidR="00456DEE" w:rsidRPr="000215F4" w:rsidRDefault="00456DEE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3.26</w:t>
            </w:r>
          </w:p>
        </w:tc>
        <w:tc>
          <w:tcPr>
            <w:tcW w:w="267" w:type="dxa"/>
            <w:vAlign w:val="center"/>
          </w:tcPr>
          <w:p w:rsidR="00456DEE" w:rsidRPr="000215F4" w:rsidRDefault="00456DEE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center"/>
          </w:tcPr>
          <w:p w:rsidR="00456DEE" w:rsidRPr="000215F4" w:rsidRDefault="00456DEE" w:rsidP="000D1C0B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804.</w:t>
            </w:r>
            <w:r w:rsidR="00B71000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36" w:type="dxa"/>
            <w:vAlign w:val="center"/>
          </w:tcPr>
          <w:p w:rsidR="00456DEE" w:rsidRPr="000215F4" w:rsidRDefault="00456DEE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center"/>
          </w:tcPr>
          <w:p w:rsidR="00456DEE" w:rsidRPr="000215F4" w:rsidRDefault="00456DEE" w:rsidP="00B633C8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845.8</w:t>
            </w:r>
            <w:r w:rsidR="00B71000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456DEE" w:rsidRPr="000215F4" w:rsidTr="00B6537C">
        <w:tc>
          <w:tcPr>
            <w:tcW w:w="4068" w:type="dxa"/>
            <w:gridSpan w:val="2"/>
          </w:tcPr>
          <w:p w:rsidR="00456DEE" w:rsidRPr="000215F4" w:rsidRDefault="00456DEE" w:rsidP="00E12322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  <w:vAlign w:val="center"/>
          </w:tcPr>
          <w:p w:rsidR="00456DEE" w:rsidRPr="000215F4" w:rsidRDefault="00456DEE" w:rsidP="00456DEE">
            <w:pPr>
              <w:jc w:val="center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 xml:space="preserve">        76.96        </w:t>
            </w:r>
          </w:p>
        </w:tc>
        <w:tc>
          <w:tcPr>
            <w:tcW w:w="236" w:type="dxa"/>
            <w:vAlign w:val="center"/>
          </w:tcPr>
          <w:p w:rsidR="00456DEE" w:rsidRPr="000215F4" w:rsidRDefault="00456DEE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456DEE" w:rsidRPr="000215F4" w:rsidRDefault="00456DEE" w:rsidP="00B7100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24.7</w:t>
            </w:r>
            <w:r w:rsidR="00B71000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  <w:vAlign w:val="center"/>
          </w:tcPr>
          <w:p w:rsidR="00456DEE" w:rsidRPr="000215F4" w:rsidRDefault="00456DEE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456DEE" w:rsidRPr="000215F4" w:rsidRDefault="00456DEE" w:rsidP="00E12322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58" w:type="dxa"/>
            <w:vAlign w:val="center"/>
          </w:tcPr>
          <w:p w:rsidR="00456DEE" w:rsidRPr="000215F4" w:rsidRDefault="00456DEE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vAlign w:val="center"/>
          </w:tcPr>
          <w:p w:rsidR="00456DEE" w:rsidRPr="000215F4" w:rsidRDefault="00456DEE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456DEE" w:rsidRPr="000215F4" w:rsidRDefault="00456DEE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center"/>
          </w:tcPr>
          <w:p w:rsidR="00456DEE" w:rsidRPr="000215F4" w:rsidRDefault="00456DEE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:rsidR="00456DEE" w:rsidRPr="000215F4" w:rsidRDefault="00456DEE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center"/>
          </w:tcPr>
          <w:p w:rsidR="00456DEE" w:rsidRPr="000215F4" w:rsidRDefault="00456DEE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(104.73)</w:t>
            </w:r>
          </w:p>
        </w:tc>
        <w:tc>
          <w:tcPr>
            <w:tcW w:w="236" w:type="dxa"/>
            <w:vAlign w:val="center"/>
          </w:tcPr>
          <w:p w:rsidR="00456DEE" w:rsidRPr="000215F4" w:rsidRDefault="00456DEE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center"/>
          </w:tcPr>
          <w:p w:rsidR="00456DEE" w:rsidRPr="000215F4" w:rsidRDefault="00456DEE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6DEE" w:rsidRPr="000215F4" w:rsidTr="00B6537C">
        <w:tc>
          <w:tcPr>
            <w:tcW w:w="4068" w:type="dxa"/>
            <w:gridSpan w:val="2"/>
          </w:tcPr>
          <w:p w:rsidR="00456DEE" w:rsidRPr="000215F4" w:rsidRDefault="00456DEE" w:rsidP="00A91737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vAlign w:val="center"/>
          </w:tcPr>
          <w:p w:rsidR="00456DEE" w:rsidRPr="000215F4" w:rsidRDefault="00456DEE" w:rsidP="00A91737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(0.87)</w:t>
            </w:r>
          </w:p>
        </w:tc>
        <w:tc>
          <w:tcPr>
            <w:tcW w:w="236" w:type="dxa"/>
            <w:vAlign w:val="center"/>
          </w:tcPr>
          <w:p w:rsidR="00456DEE" w:rsidRPr="000215F4" w:rsidRDefault="00456DEE" w:rsidP="00A917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456DEE" w:rsidRPr="000215F4" w:rsidRDefault="00456DEE" w:rsidP="004B01A8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vAlign w:val="center"/>
          </w:tcPr>
          <w:p w:rsidR="00456DEE" w:rsidRPr="000215F4" w:rsidRDefault="00456DEE" w:rsidP="00A91737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294" w:type="dxa"/>
            <w:vAlign w:val="center"/>
          </w:tcPr>
          <w:p w:rsidR="00456DEE" w:rsidRPr="000215F4" w:rsidRDefault="00456DEE" w:rsidP="00A91737">
            <w:pPr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center"/>
          </w:tcPr>
          <w:p w:rsidR="00456DEE" w:rsidRPr="000215F4" w:rsidRDefault="00456DEE" w:rsidP="00A917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vAlign w:val="center"/>
          </w:tcPr>
          <w:p w:rsidR="00456DEE" w:rsidRPr="000215F4" w:rsidRDefault="00456DEE" w:rsidP="00A917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(1.91)</w:t>
            </w:r>
          </w:p>
        </w:tc>
        <w:tc>
          <w:tcPr>
            <w:tcW w:w="236" w:type="dxa"/>
            <w:vAlign w:val="center"/>
          </w:tcPr>
          <w:p w:rsidR="00456DEE" w:rsidRPr="000215F4" w:rsidRDefault="00456DEE" w:rsidP="00A917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center"/>
          </w:tcPr>
          <w:p w:rsidR="00456DEE" w:rsidRPr="000215F4" w:rsidRDefault="00456DEE" w:rsidP="00A91737">
            <w:pPr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(1.65)</w:t>
            </w:r>
          </w:p>
        </w:tc>
        <w:tc>
          <w:tcPr>
            <w:tcW w:w="267" w:type="dxa"/>
            <w:vAlign w:val="center"/>
          </w:tcPr>
          <w:p w:rsidR="00456DEE" w:rsidRPr="000215F4" w:rsidRDefault="00456DEE" w:rsidP="00A917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vAlign w:val="center"/>
          </w:tcPr>
          <w:p w:rsidR="00456DEE" w:rsidRPr="000215F4" w:rsidRDefault="00456DEE" w:rsidP="00A917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456DEE" w:rsidRPr="000215F4" w:rsidRDefault="00456DEE" w:rsidP="00A917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center"/>
          </w:tcPr>
          <w:p w:rsidR="00456DEE" w:rsidRPr="000215F4" w:rsidRDefault="00456DEE" w:rsidP="00A917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(4.43)</w:t>
            </w:r>
          </w:p>
        </w:tc>
      </w:tr>
      <w:tr w:rsidR="00456DEE" w:rsidRPr="000215F4" w:rsidTr="00B6537C">
        <w:tc>
          <w:tcPr>
            <w:tcW w:w="4068" w:type="dxa"/>
            <w:gridSpan w:val="2"/>
          </w:tcPr>
          <w:p w:rsidR="00456DEE" w:rsidRPr="000215F4" w:rsidRDefault="00456DEE" w:rsidP="00A91737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6DEE" w:rsidRPr="000215F4" w:rsidRDefault="00456DEE" w:rsidP="00A91737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7,489.75</w:t>
            </w:r>
          </w:p>
        </w:tc>
        <w:tc>
          <w:tcPr>
            <w:tcW w:w="236" w:type="dxa"/>
            <w:vAlign w:val="center"/>
          </w:tcPr>
          <w:p w:rsidR="00456DEE" w:rsidRPr="000215F4" w:rsidRDefault="00456DEE" w:rsidP="00A9173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6DEE" w:rsidRPr="000215F4" w:rsidRDefault="00456DEE" w:rsidP="00B7100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716.7</w:t>
            </w:r>
            <w:r w:rsidR="00B710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vAlign w:val="center"/>
          </w:tcPr>
          <w:p w:rsidR="00456DEE" w:rsidRPr="000215F4" w:rsidRDefault="00456DEE" w:rsidP="00A9173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6DEE" w:rsidRPr="000215F4" w:rsidRDefault="00456DEE" w:rsidP="00A91737">
            <w:pPr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46.78</w:t>
            </w:r>
          </w:p>
        </w:tc>
        <w:tc>
          <w:tcPr>
            <w:tcW w:w="258" w:type="dxa"/>
            <w:vAlign w:val="center"/>
          </w:tcPr>
          <w:p w:rsidR="00456DEE" w:rsidRPr="000215F4" w:rsidRDefault="00456DEE" w:rsidP="00A9173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6DEE" w:rsidRPr="000215F4" w:rsidRDefault="00456DEE" w:rsidP="00A91737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17.39</w:t>
            </w:r>
          </w:p>
        </w:tc>
        <w:tc>
          <w:tcPr>
            <w:tcW w:w="236" w:type="dxa"/>
            <w:vAlign w:val="center"/>
          </w:tcPr>
          <w:p w:rsidR="00456DEE" w:rsidRPr="000215F4" w:rsidRDefault="00456DEE" w:rsidP="00A9173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6DEE" w:rsidRPr="000215F4" w:rsidRDefault="00456DEE" w:rsidP="00A91737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26.96</w:t>
            </w:r>
          </w:p>
        </w:tc>
        <w:tc>
          <w:tcPr>
            <w:tcW w:w="267" w:type="dxa"/>
            <w:vAlign w:val="center"/>
          </w:tcPr>
          <w:p w:rsidR="00456DEE" w:rsidRPr="000215F4" w:rsidRDefault="00456DEE" w:rsidP="00A9173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6DEE" w:rsidRPr="000215F4" w:rsidRDefault="00456DEE" w:rsidP="00B7100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1,733.5</w:t>
            </w:r>
            <w:r w:rsidR="00B710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  <w:vAlign w:val="center"/>
          </w:tcPr>
          <w:p w:rsidR="00456DEE" w:rsidRPr="000215F4" w:rsidRDefault="00456DEE" w:rsidP="00A9173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56DEE" w:rsidRPr="000215F4" w:rsidRDefault="00456DEE" w:rsidP="00B7100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10,031.2</w:t>
            </w:r>
            <w:r w:rsidR="00B710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</w:tbl>
    <w:p w:rsidR="005B48D9" w:rsidRDefault="005B48D9">
      <w:pPr>
        <w:rPr>
          <w:sz w:val="14"/>
          <w:szCs w:val="14"/>
        </w:rPr>
      </w:pPr>
    </w:p>
    <w:p w:rsidR="00C95CF7" w:rsidRDefault="00C95CF7">
      <w:pPr>
        <w:rPr>
          <w:sz w:val="14"/>
          <w:szCs w:val="14"/>
        </w:rPr>
      </w:pPr>
    </w:p>
    <w:p w:rsidR="003B3D64" w:rsidRDefault="003B3D64">
      <w:pPr>
        <w:rPr>
          <w:sz w:val="14"/>
          <w:szCs w:val="14"/>
        </w:rPr>
      </w:pPr>
    </w:p>
    <w:p w:rsidR="00463562" w:rsidRDefault="00463562">
      <w:pPr>
        <w:rPr>
          <w:sz w:val="14"/>
          <w:szCs w:val="14"/>
        </w:rPr>
      </w:pPr>
    </w:p>
    <w:tbl>
      <w:tblPr>
        <w:tblW w:w="145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08"/>
        <w:gridCol w:w="270"/>
        <w:gridCol w:w="1260"/>
        <w:gridCol w:w="236"/>
        <w:gridCol w:w="1294"/>
        <w:gridCol w:w="236"/>
        <w:gridCol w:w="1294"/>
        <w:gridCol w:w="258"/>
        <w:gridCol w:w="1272"/>
        <w:gridCol w:w="29"/>
        <w:gridCol w:w="210"/>
        <w:gridCol w:w="26"/>
        <w:gridCol w:w="1294"/>
        <w:gridCol w:w="30"/>
        <w:gridCol w:w="237"/>
        <w:gridCol w:w="30"/>
        <w:gridCol w:w="1263"/>
        <w:gridCol w:w="29"/>
        <w:gridCol w:w="207"/>
        <w:gridCol w:w="29"/>
        <w:gridCol w:w="1289"/>
        <w:gridCol w:w="7"/>
      </w:tblGrid>
      <w:tr w:rsidR="005B48D9" w:rsidRPr="000215F4" w:rsidTr="00B6537C">
        <w:tc>
          <w:tcPr>
            <w:tcW w:w="3978" w:type="dxa"/>
            <w:gridSpan w:val="2"/>
          </w:tcPr>
          <w:p w:rsidR="005B48D9" w:rsidRPr="000215F4" w:rsidRDefault="005B48D9" w:rsidP="005B48D9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0" w:type="dxa"/>
            <w:gridSpan w:val="20"/>
          </w:tcPr>
          <w:p w:rsidR="005B48D9" w:rsidRPr="000215F4" w:rsidRDefault="005B48D9" w:rsidP="005B48D9">
            <w:pPr>
              <w:tabs>
                <w:tab w:val="clear" w:pos="907"/>
                <w:tab w:val="decimal" w:pos="90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54DE7" w:rsidRPr="00C54DE7" w:rsidTr="00B6537C">
        <w:trPr>
          <w:gridAfter w:val="1"/>
          <w:wAfter w:w="7" w:type="dxa"/>
        </w:trPr>
        <w:tc>
          <w:tcPr>
            <w:tcW w:w="3708" w:type="dxa"/>
          </w:tcPr>
          <w:p w:rsidR="00C54DE7" w:rsidRPr="00C54DE7" w:rsidRDefault="00C54DE7" w:rsidP="007C7820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6" w:type="dxa"/>
            <w:gridSpan w:val="3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โรงงานเครื่องจักร</w:t>
            </w:r>
          </w:p>
        </w:tc>
        <w:tc>
          <w:tcPr>
            <w:tcW w:w="1294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DE7" w:rsidRPr="00C54DE7" w:rsidTr="00B6537C">
        <w:trPr>
          <w:gridAfter w:val="1"/>
          <w:wAfter w:w="7" w:type="dxa"/>
        </w:trPr>
        <w:tc>
          <w:tcPr>
            <w:tcW w:w="3978" w:type="dxa"/>
            <w:gridSpan w:val="2"/>
          </w:tcPr>
          <w:p w:rsidR="00C54DE7" w:rsidRPr="00C54DE7" w:rsidRDefault="00C54DE7" w:rsidP="007C7820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อุปกรณ์ และ</w:t>
            </w:r>
          </w:p>
        </w:tc>
        <w:tc>
          <w:tcPr>
            <w:tcW w:w="236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</w:p>
        </w:tc>
        <w:tc>
          <w:tcPr>
            <w:tcW w:w="258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DE7" w:rsidRPr="00C54DE7" w:rsidTr="00B6537C">
        <w:trPr>
          <w:gridAfter w:val="1"/>
          <w:wAfter w:w="7" w:type="dxa"/>
        </w:trPr>
        <w:tc>
          <w:tcPr>
            <w:tcW w:w="3978" w:type="dxa"/>
            <w:gridSpan w:val="2"/>
          </w:tcPr>
          <w:p w:rsidR="00C54DE7" w:rsidRPr="00C54DE7" w:rsidRDefault="00C54DE7" w:rsidP="007C7820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 xml:space="preserve">เครื่องมือ </w:t>
            </w:r>
          </w:p>
        </w:tc>
        <w:tc>
          <w:tcPr>
            <w:tcW w:w="236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ส่วนปรับ</w:t>
            </w:r>
          </w:p>
        </w:tc>
        <w:tc>
          <w:tcPr>
            <w:tcW w:w="236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8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6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4DE7" w:rsidRPr="00C54DE7" w:rsidTr="00B6537C">
        <w:trPr>
          <w:gridAfter w:val="1"/>
          <w:wAfter w:w="7" w:type="dxa"/>
        </w:trPr>
        <w:tc>
          <w:tcPr>
            <w:tcW w:w="3708" w:type="dxa"/>
          </w:tcPr>
          <w:p w:rsidR="00C54DE7" w:rsidRPr="00C54DE7" w:rsidRDefault="00C54DE7" w:rsidP="007C7820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6" w:type="dxa"/>
            <w:gridSpan w:val="3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เครื่องใช้โรงงาน</w:t>
            </w:r>
          </w:p>
        </w:tc>
        <w:tc>
          <w:tcPr>
            <w:tcW w:w="1294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ปรุงอาคาร</w:t>
            </w:r>
          </w:p>
        </w:tc>
        <w:tc>
          <w:tcPr>
            <w:tcW w:w="236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795" w:type="dxa"/>
            <w:gridSpan w:val="5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324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7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2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36" w:type="dxa"/>
            <w:gridSpan w:val="2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C54DE7" w:rsidRPr="00C54DE7" w:rsidRDefault="00C54DE7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A02A6" w:rsidRPr="000215F4" w:rsidTr="00B6537C">
        <w:tc>
          <w:tcPr>
            <w:tcW w:w="3978" w:type="dxa"/>
            <w:gridSpan w:val="2"/>
          </w:tcPr>
          <w:p w:rsidR="004A02A6" w:rsidRPr="000215F4" w:rsidRDefault="004A02A6" w:rsidP="00843125">
            <w:pPr>
              <w:spacing w:line="240" w:lineRule="auto"/>
              <w:ind w:right="-18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20"/>
          </w:tcPr>
          <w:p w:rsidR="004A02A6" w:rsidRPr="000215F4" w:rsidRDefault="004A02A6" w:rsidP="0084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4DC7" w:rsidRPr="000215F4" w:rsidTr="00B6537C">
        <w:tc>
          <w:tcPr>
            <w:tcW w:w="3978" w:type="dxa"/>
            <w:gridSpan w:val="2"/>
          </w:tcPr>
          <w:p w:rsidR="00324DC7" w:rsidRPr="000215F4" w:rsidRDefault="00324DC7" w:rsidP="00D86656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:rsidR="00324DC7" w:rsidRPr="000215F4" w:rsidRDefault="00324DC7" w:rsidP="00B0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24DC7" w:rsidRPr="000215F4" w:rsidRDefault="00324DC7" w:rsidP="00B0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324DC7" w:rsidRPr="000215F4" w:rsidRDefault="00324DC7" w:rsidP="00B0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24DC7" w:rsidRPr="000215F4" w:rsidRDefault="00324DC7" w:rsidP="00B0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324DC7" w:rsidRPr="000215F4" w:rsidRDefault="00324DC7" w:rsidP="00B0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324DC7" w:rsidRPr="000215F4" w:rsidRDefault="00324DC7" w:rsidP="00B03CC0">
            <w:pPr>
              <w:tabs>
                <w:tab w:val="clear" w:pos="907"/>
                <w:tab w:val="decimal" w:pos="90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:rsidR="00324DC7" w:rsidRPr="000215F4" w:rsidRDefault="00324DC7" w:rsidP="00B0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gridSpan w:val="2"/>
          </w:tcPr>
          <w:p w:rsidR="00324DC7" w:rsidRPr="000215F4" w:rsidRDefault="00324DC7" w:rsidP="00B0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</w:tcPr>
          <w:p w:rsidR="00324DC7" w:rsidRPr="000215F4" w:rsidRDefault="00324DC7" w:rsidP="00B0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:rsidR="00324DC7" w:rsidRPr="000215F4" w:rsidRDefault="00324DC7" w:rsidP="00B0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:rsidR="00324DC7" w:rsidRPr="000215F4" w:rsidRDefault="00324DC7" w:rsidP="00B0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324DC7" w:rsidRPr="000215F4" w:rsidRDefault="00324DC7" w:rsidP="00B0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gridSpan w:val="3"/>
          </w:tcPr>
          <w:p w:rsidR="00324DC7" w:rsidRPr="000215F4" w:rsidRDefault="00324DC7" w:rsidP="00B05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422" w:rsidRPr="000215F4" w:rsidTr="00B6537C">
        <w:trPr>
          <w:trHeight w:val="371"/>
        </w:trPr>
        <w:tc>
          <w:tcPr>
            <w:tcW w:w="3978" w:type="dxa"/>
            <w:gridSpan w:val="2"/>
          </w:tcPr>
          <w:p w:rsidR="00015422" w:rsidRPr="000215F4" w:rsidRDefault="00015422" w:rsidP="00015422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60" w:type="dxa"/>
            <w:vAlign w:val="center"/>
          </w:tcPr>
          <w:p w:rsidR="00015422" w:rsidRPr="00015422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422">
              <w:rPr>
                <w:rFonts w:ascii="Angsana New" w:hAnsi="Angsana New"/>
                <w:sz w:val="30"/>
                <w:szCs w:val="30"/>
              </w:rPr>
              <w:t>(3,644.83)</w:t>
            </w:r>
          </w:p>
        </w:tc>
        <w:tc>
          <w:tcPr>
            <w:tcW w:w="236" w:type="dxa"/>
            <w:vAlign w:val="center"/>
          </w:tcPr>
          <w:p w:rsidR="00015422" w:rsidRPr="00015422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015422" w:rsidRPr="00015422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422">
              <w:rPr>
                <w:rFonts w:ascii="Angsana New" w:hAnsi="Angsana New"/>
                <w:sz w:val="30"/>
                <w:szCs w:val="30"/>
              </w:rPr>
              <w:t>(298.66)</w:t>
            </w:r>
          </w:p>
        </w:tc>
        <w:tc>
          <w:tcPr>
            <w:tcW w:w="236" w:type="dxa"/>
            <w:vAlign w:val="center"/>
          </w:tcPr>
          <w:p w:rsidR="00015422" w:rsidRPr="00015422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015422" w:rsidRPr="00015422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422">
              <w:rPr>
                <w:rFonts w:ascii="Angsana New" w:hAnsi="Angsana New"/>
                <w:sz w:val="30"/>
                <w:szCs w:val="30"/>
              </w:rPr>
              <w:t>(23.34)</w:t>
            </w:r>
          </w:p>
        </w:tc>
        <w:tc>
          <w:tcPr>
            <w:tcW w:w="258" w:type="dxa"/>
            <w:vAlign w:val="center"/>
          </w:tcPr>
          <w:p w:rsidR="00015422" w:rsidRPr="00015422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:rsidR="00015422" w:rsidRPr="00015422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422">
              <w:rPr>
                <w:rFonts w:ascii="Angsana New" w:hAnsi="Angsana New"/>
                <w:sz w:val="30"/>
                <w:szCs w:val="30"/>
              </w:rPr>
              <w:t>(9.10)</w:t>
            </w:r>
          </w:p>
        </w:tc>
        <w:tc>
          <w:tcPr>
            <w:tcW w:w="239" w:type="dxa"/>
            <w:gridSpan w:val="2"/>
            <w:vAlign w:val="center"/>
          </w:tcPr>
          <w:p w:rsidR="00015422" w:rsidRPr="00015422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vAlign w:val="center"/>
          </w:tcPr>
          <w:p w:rsidR="00015422" w:rsidRPr="00015422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422">
              <w:rPr>
                <w:rFonts w:ascii="Angsana New" w:hAnsi="Angsana New"/>
                <w:sz w:val="30"/>
                <w:szCs w:val="30"/>
              </w:rPr>
              <w:t>(12.04)</w:t>
            </w:r>
          </w:p>
        </w:tc>
        <w:tc>
          <w:tcPr>
            <w:tcW w:w="267" w:type="dxa"/>
            <w:gridSpan w:val="2"/>
            <w:vAlign w:val="center"/>
          </w:tcPr>
          <w:p w:rsidR="00015422" w:rsidRPr="00015422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vAlign w:val="center"/>
          </w:tcPr>
          <w:p w:rsidR="00015422" w:rsidRPr="00015422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015422" w:rsidRPr="00015422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gridSpan w:val="3"/>
            <w:vAlign w:val="center"/>
          </w:tcPr>
          <w:p w:rsidR="00015422" w:rsidRPr="00015422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5422">
              <w:rPr>
                <w:rFonts w:ascii="Angsana New" w:hAnsi="Angsana New"/>
                <w:sz w:val="30"/>
                <w:szCs w:val="30"/>
              </w:rPr>
              <w:t>(3,987.97)</w:t>
            </w:r>
          </w:p>
        </w:tc>
      </w:tr>
      <w:tr w:rsidR="00015422" w:rsidRPr="000215F4" w:rsidTr="00B6537C">
        <w:tc>
          <w:tcPr>
            <w:tcW w:w="3978" w:type="dxa"/>
            <w:gridSpan w:val="2"/>
          </w:tcPr>
          <w:p w:rsidR="00015422" w:rsidRPr="000215F4" w:rsidRDefault="00015422" w:rsidP="00015422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(457.49)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(34.74)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(2.12)</w:t>
            </w:r>
          </w:p>
        </w:tc>
        <w:tc>
          <w:tcPr>
            <w:tcW w:w="258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(1.81)</w:t>
            </w:r>
          </w:p>
        </w:tc>
        <w:tc>
          <w:tcPr>
            <w:tcW w:w="239" w:type="dxa"/>
            <w:gridSpan w:val="2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(3.06)</w:t>
            </w:r>
          </w:p>
        </w:tc>
        <w:tc>
          <w:tcPr>
            <w:tcW w:w="267" w:type="dxa"/>
            <w:gridSpan w:val="2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gridSpan w:val="3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(499.22)</w:t>
            </w:r>
          </w:p>
        </w:tc>
      </w:tr>
      <w:tr w:rsidR="00015422" w:rsidRPr="000215F4" w:rsidTr="00B6537C">
        <w:tc>
          <w:tcPr>
            <w:tcW w:w="3978" w:type="dxa"/>
            <w:gridSpan w:val="2"/>
          </w:tcPr>
          <w:p w:rsidR="00015422" w:rsidRPr="000215F4" w:rsidRDefault="00015422" w:rsidP="00015422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0.45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1.45</w:t>
            </w:r>
          </w:p>
        </w:tc>
        <w:tc>
          <w:tcPr>
            <w:tcW w:w="239" w:type="dxa"/>
            <w:gridSpan w:val="2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gridSpan w:val="3"/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1.90</w:t>
            </w:r>
          </w:p>
        </w:tc>
      </w:tr>
      <w:tr w:rsidR="00015422" w:rsidRPr="000215F4" w:rsidTr="00B6537C">
        <w:tc>
          <w:tcPr>
            <w:tcW w:w="3978" w:type="dxa"/>
            <w:gridSpan w:val="2"/>
          </w:tcPr>
          <w:p w:rsidR="00015422" w:rsidRPr="000215F4" w:rsidRDefault="00015422" w:rsidP="00015422">
            <w:pPr>
              <w:tabs>
                <w:tab w:val="decimal" w:pos="342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(4,101.87)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(333.40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(25.46)</w:t>
            </w:r>
          </w:p>
        </w:tc>
        <w:tc>
          <w:tcPr>
            <w:tcW w:w="258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(9.46)</w:t>
            </w:r>
          </w:p>
        </w:tc>
        <w:tc>
          <w:tcPr>
            <w:tcW w:w="239" w:type="dxa"/>
            <w:gridSpan w:val="2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(15.10)</w:t>
            </w:r>
          </w:p>
        </w:tc>
        <w:tc>
          <w:tcPr>
            <w:tcW w:w="267" w:type="dxa"/>
            <w:gridSpan w:val="2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</w:tcBorders>
            <w:vAlign w:val="center"/>
          </w:tcPr>
          <w:p w:rsidR="00015422" w:rsidRPr="000215F4" w:rsidRDefault="00015422" w:rsidP="00015422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gridSpan w:val="3"/>
            <w:tcBorders>
              <w:top w:val="sing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(4,485.29)</w:t>
            </w:r>
          </w:p>
        </w:tc>
      </w:tr>
      <w:tr w:rsidR="00E12322" w:rsidRPr="000215F4" w:rsidTr="00B6537C">
        <w:tc>
          <w:tcPr>
            <w:tcW w:w="3978" w:type="dxa"/>
            <w:gridSpan w:val="2"/>
          </w:tcPr>
          <w:p w:rsidR="00E12322" w:rsidRPr="000215F4" w:rsidRDefault="00E12322" w:rsidP="00E12322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center"/>
          </w:tcPr>
          <w:p w:rsidR="00E12322" w:rsidRPr="000215F4" w:rsidRDefault="00CF02FD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(403.52)</w:t>
            </w:r>
          </w:p>
        </w:tc>
        <w:tc>
          <w:tcPr>
            <w:tcW w:w="236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E12322" w:rsidRPr="000215F4" w:rsidRDefault="00CF02FD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(35.02)</w:t>
            </w:r>
          </w:p>
        </w:tc>
        <w:tc>
          <w:tcPr>
            <w:tcW w:w="236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E12322" w:rsidRPr="000215F4" w:rsidRDefault="00CF02FD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(2.1</w:t>
            </w:r>
            <w:r w:rsidR="00B7100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8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:rsidR="00E12322" w:rsidRPr="000215F4" w:rsidRDefault="00CF02FD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(2.48)</w:t>
            </w:r>
          </w:p>
        </w:tc>
        <w:tc>
          <w:tcPr>
            <w:tcW w:w="239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vAlign w:val="center"/>
          </w:tcPr>
          <w:p w:rsidR="00E12322" w:rsidRPr="000215F4" w:rsidRDefault="00CF02FD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(3.25)</w:t>
            </w:r>
          </w:p>
        </w:tc>
        <w:tc>
          <w:tcPr>
            <w:tcW w:w="267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vAlign w:val="center"/>
          </w:tcPr>
          <w:p w:rsidR="00E12322" w:rsidRPr="000215F4" w:rsidRDefault="00CF02FD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gridSpan w:val="3"/>
            <w:vAlign w:val="center"/>
          </w:tcPr>
          <w:p w:rsidR="00E12322" w:rsidRPr="000215F4" w:rsidRDefault="00CF02FD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(446.43)</w:t>
            </w:r>
          </w:p>
        </w:tc>
      </w:tr>
      <w:tr w:rsidR="00E12322" w:rsidRPr="000215F4" w:rsidTr="00B6537C">
        <w:tc>
          <w:tcPr>
            <w:tcW w:w="3978" w:type="dxa"/>
            <w:gridSpan w:val="2"/>
          </w:tcPr>
          <w:p w:rsidR="00E12322" w:rsidRPr="000215F4" w:rsidRDefault="00E12322" w:rsidP="00E12322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12322" w:rsidRPr="000215F4" w:rsidRDefault="00CF02FD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0.81</w:t>
            </w:r>
          </w:p>
        </w:tc>
        <w:tc>
          <w:tcPr>
            <w:tcW w:w="236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:rsidR="00E12322" w:rsidRPr="000215F4" w:rsidRDefault="00CF02FD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:rsidR="00E12322" w:rsidRPr="000215F4" w:rsidRDefault="00CF02FD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:rsidR="00E12322" w:rsidRPr="000215F4" w:rsidRDefault="00CF02FD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1.91</w:t>
            </w:r>
          </w:p>
        </w:tc>
        <w:tc>
          <w:tcPr>
            <w:tcW w:w="239" w:type="dxa"/>
            <w:gridSpan w:val="2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:rsidR="00E12322" w:rsidRPr="000215F4" w:rsidRDefault="00CF02FD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0.92</w:t>
            </w:r>
          </w:p>
        </w:tc>
        <w:tc>
          <w:tcPr>
            <w:tcW w:w="267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tcBorders>
              <w:bottom w:val="single" w:sz="4" w:space="0" w:color="auto"/>
            </w:tcBorders>
            <w:vAlign w:val="center"/>
          </w:tcPr>
          <w:p w:rsidR="00E12322" w:rsidRPr="000215F4" w:rsidRDefault="00CF02FD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5" w:type="dxa"/>
            <w:gridSpan w:val="3"/>
            <w:tcBorders>
              <w:bottom w:val="single" w:sz="4" w:space="0" w:color="auto"/>
            </w:tcBorders>
            <w:vAlign w:val="center"/>
          </w:tcPr>
          <w:p w:rsidR="00E12322" w:rsidRPr="000215F4" w:rsidRDefault="00CF02FD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3.64</w:t>
            </w:r>
          </w:p>
        </w:tc>
      </w:tr>
      <w:tr w:rsidR="00E12322" w:rsidRPr="000215F4" w:rsidTr="00B6537C">
        <w:tc>
          <w:tcPr>
            <w:tcW w:w="3978" w:type="dxa"/>
            <w:gridSpan w:val="2"/>
          </w:tcPr>
          <w:p w:rsidR="00E12322" w:rsidRPr="000215F4" w:rsidRDefault="00E12322" w:rsidP="00E12322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1542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CF02FD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(4,504.58)</w:t>
            </w:r>
          </w:p>
        </w:tc>
        <w:tc>
          <w:tcPr>
            <w:tcW w:w="236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CF02FD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(368.42)</w:t>
            </w:r>
          </w:p>
        </w:tc>
        <w:tc>
          <w:tcPr>
            <w:tcW w:w="236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CF02FD" w:rsidP="00B7100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(27.6</w:t>
            </w:r>
            <w:r w:rsidR="00B710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8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CF02FD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(10.03)</w:t>
            </w:r>
          </w:p>
        </w:tc>
        <w:tc>
          <w:tcPr>
            <w:tcW w:w="239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CF02FD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(17.43)</w:t>
            </w:r>
          </w:p>
        </w:tc>
        <w:tc>
          <w:tcPr>
            <w:tcW w:w="267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CF02FD" w:rsidP="00E12322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CF02FD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(4,928.08)</w:t>
            </w:r>
          </w:p>
        </w:tc>
      </w:tr>
    </w:tbl>
    <w:p w:rsidR="00463562" w:rsidRPr="000215F4" w:rsidRDefault="00463562" w:rsidP="00463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44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36"/>
        <w:gridCol w:w="1294"/>
        <w:gridCol w:w="236"/>
        <w:gridCol w:w="1294"/>
        <w:gridCol w:w="250"/>
        <w:gridCol w:w="1280"/>
        <w:gridCol w:w="239"/>
        <w:gridCol w:w="1291"/>
        <w:gridCol w:w="240"/>
        <w:gridCol w:w="1350"/>
        <w:gridCol w:w="236"/>
        <w:gridCol w:w="1324"/>
      </w:tblGrid>
      <w:tr w:rsidR="00463562" w:rsidRPr="000215F4" w:rsidTr="003206D9">
        <w:tc>
          <w:tcPr>
            <w:tcW w:w="3960" w:type="dxa"/>
          </w:tcPr>
          <w:p w:rsidR="00463562" w:rsidRPr="000215F4" w:rsidRDefault="00463562" w:rsidP="00A9024A">
            <w:pPr>
              <w:spacing w:line="380" w:lineRule="exact"/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มูลค่าสุทธิทางบัญชี </w:t>
            </w:r>
          </w:p>
        </w:tc>
        <w:tc>
          <w:tcPr>
            <w:tcW w:w="126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80" w:lineRule="exact"/>
              <w:ind w:left="-10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80" w:lineRule="exact"/>
              <w:ind w:left="-108"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" w:type="dxa"/>
          </w:tcPr>
          <w:p w:rsidR="00463562" w:rsidRPr="000215F4" w:rsidRDefault="00463562" w:rsidP="00A9024A">
            <w:pPr>
              <w:tabs>
                <w:tab w:val="clear" w:pos="907"/>
                <w:tab w:val="decimal" w:pos="90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1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4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80" w:lineRule="exact"/>
              <w:ind w:left="-108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63562" w:rsidRPr="000215F4" w:rsidTr="003206D9">
        <w:tc>
          <w:tcPr>
            <w:tcW w:w="3960" w:type="dxa"/>
          </w:tcPr>
          <w:p w:rsidR="00463562" w:rsidRPr="000215F4" w:rsidRDefault="00463562" w:rsidP="00E12322">
            <w:pPr>
              <w:spacing w:line="380" w:lineRule="exact"/>
              <w:ind w:right="-1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015422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6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80" w:lineRule="exac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:rsidR="00463562" w:rsidRPr="000215F4" w:rsidRDefault="00463562" w:rsidP="00A9024A">
            <w:pPr>
              <w:tabs>
                <w:tab w:val="clear" w:pos="907"/>
                <w:tab w:val="decimal" w:pos="90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80" w:lineRule="exact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15422" w:rsidRPr="000215F4" w:rsidTr="003206D9">
        <w:tc>
          <w:tcPr>
            <w:tcW w:w="3960" w:type="dxa"/>
          </w:tcPr>
          <w:p w:rsidR="00015422" w:rsidRPr="000215F4" w:rsidRDefault="00015422" w:rsidP="00015422">
            <w:pPr>
              <w:spacing w:line="380" w:lineRule="exact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3,644.90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390.94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19.86</w:t>
            </w:r>
          </w:p>
        </w:tc>
        <w:tc>
          <w:tcPr>
            <w:tcW w:w="250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1.23</w:t>
            </w:r>
          </w:p>
        </w:tc>
        <w:tc>
          <w:tcPr>
            <w:tcW w:w="239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95.59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4,152.52</w:t>
            </w:r>
          </w:p>
        </w:tc>
      </w:tr>
      <w:tr w:rsidR="00015422" w:rsidRPr="000215F4" w:rsidTr="003206D9">
        <w:tc>
          <w:tcPr>
            <w:tcW w:w="3960" w:type="dxa"/>
          </w:tcPr>
          <w:p w:rsidR="00015422" w:rsidRPr="000215F4" w:rsidRDefault="00015422" w:rsidP="00015422">
            <w:pPr>
              <w:spacing w:line="380" w:lineRule="exact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2.66</w:t>
            </w:r>
          </w:p>
        </w:tc>
        <w:tc>
          <w:tcPr>
            <w:tcW w:w="239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11.31</w:t>
            </w:r>
          </w:p>
        </w:tc>
        <w:tc>
          <w:tcPr>
            <w:tcW w:w="240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13.97</w:t>
            </w:r>
          </w:p>
        </w:tc>
      </w:tr>
      <w:tr w:rsidR="00015422" w:rsidRPr="000215F4" w:rsidTr="003206D9">
        <w:tc>
          <w:tcPr>
            <w:tcW w:w="3960" w:type="dxa"/>
          </w:tcPr>
          <w:p w:rsidR="00015422" w:rsidRPr="000215F4" w:rsidRDefault="00015422" w:rsidP="00015422">
            <w:pPr>
              <w:spacing w:line="380" w:lineRule="exact"/>
              <w:ind w:right="-1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3,644.90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390.94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19.86</w:t>
            </w:r>
          </w:p>
        </w:tc>
        <w:tc>
          <w:tcPr>
            <w:tcW w:w="250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3.89</w:t>
            </w:r>
          </w:p>
        </w:tc>
        <w:tc>
          <w:tcPr>
            <w:tcW w:w="239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11.31</w:t>
            </w:r>
          </w:p>
        </w:tc>
        <w:tc>
          <w:tcPr>
            <w:tcW w:w="240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95.59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4,166.49</w:t>
            </w:r>
          </w:p>
        </w:tc>
      </w:tr>
    </w:tbl>
    <w:p w:rsidR="00463562" w:rsidRDefault="00463562" w:rsidP="00463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</w:tabs>
        <w:spacing w:line="240" w:lineRule="auto"/>
      </w:pPr>
    </w:p>
    <w:p w:rsidR="005B48D9" w:rsidRPr="0074215D" w:rsidRDefault="005B48D9" w:rsidP="0074215D">
      <w:pPr>
        <w:spacing w:line="240" w:lineRule="auto"/>
        <w:rPr>
          <w:sz w:val="2"/>
          <w:szCs w:val="2"/>
        </w:rPr>
      </w:pPr>
      <w:r w:rsidRPr="00463562">
        <w:br w:type="page"/>
      </w:r>
    </w:p>
    <w:tbl>
      <w:tblPr>
        <w:tblW w:w="145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270"/>
        <w:gridCol w:w="1260"/>
        <w:gridCol w:w="236"/>
        <w:gridCol w:w="1294"/>
        <w:gridCol w:w="236"/>
        <w:gridCol w:w="1294"/>
        <w:gridCol w:w="250"/>
        <w:gridCol w:w="1280"/>
        <w:gridCol w:w="239"/>
        <w:gridCol w:w="26"/>
        <w:gridCol w:w="1265"/>
        <w:gridCol w:w="59"/>
        <w:gridCol w:w="181"/>
        <w:gridCol w:w="86"/>
        <w:gridCol w:w="1264"/>
        <w:gridCol w:w="28"/>
        <w:gridCol w:w="208"/>
        <w:gridCol w:w="28"/>
        <w:gridCol w:w="1289"/>
        <w:gridCol w:w="7"/>
      </w:tblGrid>
      <w:tr w:rsidR="0027569B" w:rsidRPr="000215F4" w:rsidTr="00B6537C">
        <w:trPr>
          <w:trHeight w:val="227"/>
        </w:trPr>
        <w:tc>
          <w:tcPr>
            <w:tcW w:w="4068" w:type="dxa"/>
            <w:gridSpan w:val="2"/>
          </w:tcPr>
          <w:p w:rsidR="005B48D9" w:rsidRPr="000215F4" w:rsidRDefault="00A15C34" w:rsidP="00704D42">
            <w:pPr>
              <w:spacing w:line="380" w:lineRule="exact"/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30" w:type="dxa"/>
            <w:gridSpan w:val="19"/>
          </w:tcPr>
          <w:p w:rsidR="005B48D9" w:rsidRPr="000215F4" w:rsidRDefault="005B48D9" w:rsidP="00704D42">
            <w:pPr>
              <w:tabs>
                <w:tab w:val="clear" w:pos="907"/>
                <w:tab w:val="decimal" w:pos="90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3562" w:rsidRPr="000215F4" w:rsidTr="00B6537C">
        <w:trPr>
          <w:trHeight w:val="380"/>
        </w:trPr>
        <w:tc>
          <w:tcPr>
            <w:tcW w:w="3798" w:type="dxa"/>
          </w:tcPr>
          <w:p w:rsidR="00463562" w:rsidRPr="000215F4" w:rsidRDefault="00463562" w:rsidP="00704D42">
            <w:pPr>
              <w:spacing w:line="380" w:lineRule="exact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6" w:type="dxa"/>
            <w:gridSpan w:val="3"/>
          </w:tcPr>
          <w:p w:rsidR="00463562" w:rsidRPr="000215F4" w:rsidRDefault="00463562" w:rsidP="00463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โรงงานเครื่องจักร</w:t>
            </w:r>
          </w:p>
        </w:tc>
        <w:tc>
          <w:tcPr>
            <w:tcW w:w="1294" w:type="dxa"/>
          </w:tcPr>
          <w:p w:rsidR="00463562" w:rsidRPr="000215F4" w:rsidRDefault="0046356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63562" w:rsidRPr="000215F4" w:rsidRDefault="0046356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463562" w:rsidRPr="000215F4" w:rsidRDefault="00463562" w:rsidP="006D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:rsidR="00463562" w:rsidRPr="000215F4" w:rsidRDefault="0046356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:rsidR="00463562" w:rsidRPr="000215F4" w:rsidRDefault="0046356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:rsidR="00463562" w:rsidRPr="000215F4" w:rsidRDefault="0046356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</w:tcPr>
          <w:p w:rsidR="00463562" w:rsidRPr="000215F4" w:rsidRDefault="0046356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:rsidR="00463562" w:rsidRPr="000215F4" w:rsidRDefault="0046356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463562" w:rsidRPr="000215F4" w:rsidRDefault="0046356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463562" w:rsidRPr="000215F4" w:rsidRDefault="0046356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gridSpan w:val="3"/>
          </w:tcPr>
          <w:p w:rsidR="00463562" w:rsidRPr="000215F4" w:rsidRDefault="0046356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569B" w:rsidRPr="000215F4" w:rsidTr="00B6537C">
        <w:trPr>
          <w:trHeight w:val="380"/>
        </w:trPr>
        <w:tc>
          <w:tcPr>
            <w:tcW w:w="4068" w:type="dxa"/>
            <w:gridSpan w:val="2"/>
          </w:tcPr>
          <w:p w:rsidR="00741712" w:rsidRPr="000215F4" w:rsidRDefault="00741712" w:rsidP="00704D42">
            <w:pPr>
              <w:spacing w:line="380" w:lineRule="exact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อุปกรณ์ และ</w:t>
            </w:r>
          </w:p>
        </w:tc>
        <w:tc>
          <w:tcPr>
            <w:tcW w:w="236" w:type="dxa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741712" w:rsidRPr="000215F4" w:rsidRDefault="00741712" w:rsidP="006D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</w:p>
        </w:tc>
        <w:tc>
          <w:tcPr>
            <w:tcW w:w="250" w:type="dxa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9" w:type="dxa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gridSpan w:val="2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gridSpan w:val="3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569B" w:rsidRPr="000215F4" w:rsidTr="00B6537C">
        <w:trPr>
          <w:trHeight w:val="380"/>
        </w:trPr>
        <w:tc>
          <w:tcPr>
            <w:tcW w:w="4068" w:type="dxa"/>
            <w:gridSpan w:val="2"/>
          </w:tcPr>
          <w:p w:rsidR="00741712" w:rsidRPr="000215F4" w:rsidRDefault="00741712" w:rsidP="00704D42">
            <w:pPr>
              <w:spacing w:line="380" w:lineRule="exact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 xml:space="preserve">เครื่องมือ </w:t>
            </w:r>
          </w:p>
        </w:tc>
        <w:tc>
          <w:tcPr>
            <w:tcW w:w="236" w:type="dxa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ส่วนปรับ</w:t>
            </w:r>
          </w:p>
        </w:tc>
        <w:tc>
          <w:tcPr>
            <w:tcW w:w="236" w:type="dxa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741712" w:rsidRPr="000215F4" w:rsidRDefault="00741712" w:rsidP="006D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0" w:type="dxa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39" w:type="dxa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6" w:type="dxa"/>
            <w:gridSpan w:val="2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gridSpan w:val="3"/>
          </w:tcPr>
          <w:p w:rsidR="00741712" w:rsidRPr="000215F4" w:rsidRDefault="00741712" w:rsidP="00704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06D9" w:rsidRPr="00C54DE7" w:rsidTr="00B6537C">
        <w:trPr>
          <w:gridAfter w:val="1"/>
          <w:wAfter w:w="7" w:type="dxa"/>
        </w:trPr>
        <w:tc>
          <w:tcPr>
            <w:tcW w:w="3798" w:type="dxa"/>
          </w:tcPr>
          <w:p w:rsidR="003206D9" w:rsidRPr="00C54DE7" w:rsidRDefault="003206D9" w:rsidP="007C7820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6" w:type="dxa"/>
            <w:gridSpan w:val="3"/>
          </w:tcPr>
          <w:p w:rsidR="003206D9" w:rsidRPr="00C54DE7" w:rsidRDefault="003206D9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เครื่องใช้โรงงาน</w:t>
            </w:r>
          </w:p>
        </w:tc>
        <w:tc>
          <w:tcPr>
            <w:tcW w:w="1294" w:type="dxa"/>
          </w:tcPr>
          <w:p w:rsidR="003206D9" w:rsidRPr="00C54DE7" w:rsidRDefault="003206D9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ปรุงอาคาร</w:t>
            </w:r>
          </w:p>
        </w:tc>
        <w:tc>
          <w:tcPr>
            <w:tcW w:w="236" w:type="dxa"/>
          </w:tcPr>
          <w:p w:rsidR="003206D9" w:rsidRPr="00C54DE7" w:rsidRDefault="003206D9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3206D9" w:rsidRPr="00C54DE7" w:rsidRDefault="003206D9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795" w:type="dxa"/>
            <w:gridSpan w:val="4"/>
          </w:tcPr>
          <w:p w:rsidR="003206D9" w:rsidRPr="00C54DE7" w:rsidRDefault="003206D9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324" w:type="dxa"/>
            <w:gridSpan w:val="2"/>
          </w:tcPr>
          <w:p w:rsidR="003206D9" w:rsidRPr="00C54DE7" w:rsidRDefault="003206D9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7" w:type="dxa"/>
            <w:gridSpan w:val="2"/>
          </w:tcPr>
          <w:p w:rsidR="003206D9" w:rsidRPr="00C54DE7" w:rsidRDefault="003206D9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2" w:type="dxa"/>
            <w:gridSpan w:val="2"/>
          </w:tcPr>
          <w:p w:rsidR="003206D9" w:rsidRPr="00C54DE7" w:rsidRDefault="003206D9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36" w:type="dxa"/>
            <w:gridSpan w:val="2"/>
          </w:tcPr>
          <w:p w:rsidR="003206D9" w:rsidRPr="00C54DE7" w:rsidRDefault="003206D9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:rsidR="003206D9" w:rsidRPr="00C54DE7" w:rsidRDefault="003206D9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7569B" w:rsidRPr="000215F4" w:rsidTr="00B6537C">
        <w:tc>
          <w:tcPr>
            <w:tcW w:w="4068" w:type="dxa"/>
            <w:gridSpan w:val="2"/>
          </w:tcPr>
          <w:p w:rsidR="00160665" w:rsidRPr="000215F4" w:rsidRDefault="00160665" w:rsidP="00704D42">
            <w:pPr>
              <w:spacing w:line="380" w:lineRule="exact"/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9"/>
          </w:tcPr>
          <w:p w:rsidR="00160665" w:rsidRPr="000215F4" w:rsidRDefault="00160665" w:rsidP="0084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80" w:lineRule="exact"/>
              <w:ind w:left="-108" w:right="-8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63562" w:rsidRPr="000215F4" w:rsidTr="00B6537C">
        <w:tc>
          <w:tcPr>
            <w:tcW w:w="4068" w:type="dxa"/>
            <w:gridSpan w:val="2"/>
          </w:tcPr>
          <w:p w:rsidR="00463562" w:rsidRPr="000215F4" w:rsidRDefault="00463562" w:rsidP="00A9024A">
            <w:pPr>
              <w:spacing w:line="380" w:lineRule="exact"/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มูลค่าสุทธิทางบัญชี </w:t>
            </w:r>
          </w:p>
        </w:tc>
        <w:tc>
          <w:tcPr>
            <w:tcW w:w="126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10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80" w:lineRule="exact"/>
              <w:ind w:left="-10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80" w:lineRule="exact"/>
              <w:ind w:left="-108" w:right="-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" w:type="dxa"/>
          </w:tcPr>
          <w:p w:rsidR="00463562" w:rsidRPr="000215F4" w:rsidRDefault="00463562" w:rsidP="00A9024A">
            <w:pPr>
              <w:tabs>
                <w:tab w:val="clear" w:pos="907"/>
                <w:tab w:val="decimal" w:pos="90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9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1" w:type="dxa"/>
            <w:gridSpan w:val="2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4" w:type="dxa"/>
            <w:gridSpan w:val="3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80" w:lineRule="exact"/>
              <w:ind w:left="-108" w:right="-8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4215D" w:rsidRPr="000215F4" w:rsidTr="00B6537C">
        <w:tc>
          <w:tcPr>
            <w:tcW w:w="4068" w:type="dxa"/>
            <w:gridSpan w:val="2"/>
          </w:tcPr>
          <w:p w:rsidR="0074215D" w:rsidRPr="000215F4" w:rsidRDefault="0074215D" w:rsidP="00E12322">
            <w:pPr>
              <w:spacing w:line="380" w:lineRule="exact"/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5422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="00E12322" w:rsidRPr="000215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E12322" w:rsidRPr="000215F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1542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:rsidR="0074215D" w:rsidRPr="000215F4" w:rsidRDefault="0074215D" w:rsidP="007421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4215D" w:rsidRPr="000215F4" w:rsidRDefault="0074215D" w:rsidP="007421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74215D" w:rsidRPr="000215F4" w:rsidRDefault="0074215D" w:rsidP="007421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4215D" w:rsidRPr="000215F4" w:rsidRDefault="0074215D" w:rsidP="007421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74215D" w:rsidRPr="000215F4" w:rsidRDefault="0074215D" w:rsidP="007421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74215D" w:rsidRPr="000215F4" w:rsidRDefault="0074215D" w:rsidP="007421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:rsidR="0074215D" w:rsidRPr="000215F4" w:rsidRDefault="0074215D" w:rsidP="007421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74215D" w:rsidRPr="000215F4" w:rsidRDefault="0074215D" w:rsidP="007421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</w:tcPr>
          <w:p w:rsidR="0074215D" w:rsidRPr="000215F4" w:rsidRDefault="0074215D" w:rsidP="007421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:rsidR="0074215D" w:rsidRPr="000215F4" w:rsidRDefault="0074215D" w:rsidP="007421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74215D" w:rsidRPr="000215F4" w:rsidRDefault="0074215D" w:rsidP="007421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74215D" w:rsidRPr="000215F4" w:rsidRDefault="0074215D" w:rsidP="007421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gridSpan w:val="3"/>
          </w:tcPr>
          <w:p w:rsidR="0074215D" w:rsidRPr="000215F4" w:rsidRDefault="0074215D" w:rsidP="0074215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422" w:rsidRPr="000215F4" w:rsidTr="00B6537C">
        <w:tc>
          <w:tcPr>
            <w:tcW w:w="4068" w:type="dxa"/>
            <w:gridSpan w:val="2"/>
          </w:tcPr>
          <w:p w:rsidR="00015422" w:rsidRPr="000215F4" w:rsidRDefault="00015422" w:rsidP="00015422">
            <w:pPr>
              <w:spacing w:line="380" w:lineRule="exact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3,278.52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358.58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18.32</w:t>
            </w:r>
          </w:p>
        </w:tc>
        <w:tc>
          <w:tcPr>
            <w:tcW w:w="250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1.59</w:t>
            </w:r>
          </w:p>
        </w:tc>
        <w:tc>
          <w:tcPr>
            <w:tcW w:w="239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0.38</w:t>
            </w:r>
          </w:p>
        </w:tc>
        <w:tc>
          <w:tcPr>
            <w:tcW w:w="240" w:type="dxa"/>
            <w:gridSpan w:val="2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1,034.12</w:t>
            </w:r>
          </w:p>
        </w:tc>
        <w:tc>
          <w:tcPr>
            <w:tcW w:w="236" w:type="dxa"/>
            <w:gridSpan w:val="2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4,691.51</w:t>
            </w:r>
          </w:p>
        </w:tc>
      </w:tr>
      <w:tr w:rsidR="00015422" w:rsidRPr="000215F4" w:rsidTr="00B6537C">
        <w:tc>
          <w:tcPr>
            <w:tcW w:w="4068" w:type="dxa"/>
            <w:gridSpan w:val="2"/>
          </w:tcPr>
          <w:p w:rsidR="00015422" w:rsidRPr="000215F4" w:rsidRDefault="00015422" w:rsidP="0001542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81"/>
              </w:tabs>
              <w:spacing w:line="380" w:lineRule="exact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  <w:r w:rsidRPr="000215F4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3.14</w:t>
            </w:r>
          </w:p>
        </w:tc>
        <w:tc>
          <w:tcPr>
            <w:tcW w:w="239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9.87</w:t>
            </w:r>
          </w:p>
        </w:tc>
        <w:tc>
          <w:tcPr>
            <w:tcW w:w="240" w:type="dxa"/>
            <w:gridSpan w:val="2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gridSpan w:val="3"/>
            <w:tcBorders>
              <w:bottom w:val="sing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13.01</w:t>
            </w:r>
          </w:p>
        </w:tc>
      </w:tr>
      <w:tr w:rsidR="00015422" w:rsidRPr="000215F4" w:rsidTr="00B6537C">
        <w:trPr>
          <w:trHeight w:val="271"/>
        </w:trPr>
        <w:tc>
          <w:tcPr>
            <w:tcW w:w="4068" w:type="dxa"/>
            <w:gridSpan w:val="2"/>
          </w:tcPr>
          <w:p w:rsidR="00015422" w:rsidRPr="000215F4" w:rsidRDefault="00015422" w:rsidP="00015422">
            <w:pPr>
              <w:spacing w:line="380" w:lineRule="exact"/>
              <w:ind w:right="-1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3,278.52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358.58</w:t>
            </w:r>
          </w:p>
        </w:tc>
        <w:tc>
          <w:tcPr>
            <w:tcW w:w="236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18.32</w:t>
            </w:r>
          </w:p>
        </w:tc>
        <w:tc>
          <w:tcPr>
            <w:tcW w:w="250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4.73</w:t>
            </w:r>
          </w:p>
        </w:tc>
        <w:tc>
          <w:tcPr>
            <w:tcW w:w="239" w:type="dxa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10.25</w:t>
            </w:r>
          </w:p>
        </w:tc>
        <w:tc>
          <w:tcPr>
            <w:tcW w:w="240" w:type="dxa"/>
            <w:gridSpan w:val="2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1,034.12</w:t>
            </w:r>
          </w:p>
        </w:tc>
        <w:tc>
          <w:tcPr>
            <w:tcW w:w="236" w:type="dxa"/>
            <w:gridSpan w:val="2"/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15422" w:rsidRPr="000215F4" w:rsidRDefault="00015422" w:rsidP="00015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4,704.52</w:t>
            </w:r>
          </w:p>
        </w:tc>
      </w:tr>
      <w:tr w:rsidR="00E12322" w:rsidRPr="000215F4" w:rsidTr="00B6537C">
        <w:tc>
          <w:tcPr>
            <w:tcW w:w="4068" w:type="dxa"/>
            <w:gridSpan w:val="2"/>
          </w:tcPr>
          <w:p w:rsidR="00E12322" w:rsidRPr="000215F4" w:rsidRDefault="00E12322" w:rsidP="00E12322">
            <w:pPr>
              <w:spacing w:line="380" w:lineRule="exact"/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01542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gridSpan w:val="3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322" w:rsidRPr="000215F4" w:rsidTr="00B6537C">
        <w:tc>
          <w:tcPr>
            <w:tcW w:w="4068" w:type="dxa"/>
            <w:gridSpan w:val="2"/>
          </w:tcPr>
          <w:p w:rsidR="00E12322" w:rsidRPr="000215F4" w:rsidRDefault="00E12322" w:rsidP="00E12322">
            <w:pPr>
              <w:spacing w:line="380" w:lineRule="exact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vAlign w:val="center"/>
          </w:tcPr>
          <w:p w:rsidR="00E12322" w:rsidRPr="000215F4" w:rsidRDefault="00615438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2,985.1</w:t>
            </w:r>
            <w:r w:rsidR="00B71000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E12322" w:rsidRPr="000215F4" w:rsidRDefault="00615438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348.3</w:t>
            </w:r>
            <w:r w:rsidR="00B7100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:rsidR="00E12322" w:rsidRPr="000215F4" w:rsidRDefault="00615438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19.1</w:t>
            </w:r>
            <w:r w:rsidR="00B7100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50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vAlign w:val="center"/>
          </w:tcPr>
          <w:p w:rsidR="00E12322" w:rsidRPr="000215F4" w:rsidRDefault="00615438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4.1</w:t>
            </w:r>
            <w:r w:rsidR="00B7100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39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vAlign w:val="center"/>
          </w:tcPr>
          <w:p w:rsidR="00E12322" w:rsidRPr="000215F4" w:rsidRDefault="00615438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0.33</w:t>
            </w:r>
          </w:p>
        </w:tc>
        <w:tc>
          <w:tcPr>
            <w:tcW w:w="240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center"/>
          </w:tcPr>
          <w:p w:rsidR="00E12322" w:rsidRPr="000215F4" w:rsidRDefault="00615438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1,733.5</w:t>
            </w:r>
            <w:r w:rsidR="00B71000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gridSpan w:val="3"/>
            <w:vAlign w:val="center"/>
          </w:tcPr>
          <w:p w:rsidR="00E12322" w:rsidRPr="000215F4" w:rsidRDefault="00615438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5,090.</w:t>
            </w:r>
            <w:r w:rsidR="00B71000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</w:p>
        </w:tc>
      </w:tr>
      <w:tr w:rsidR="00E12322" w:rsidRPr="000215F4" w:rsidTr="00B6537C">
        <w:trPr>
          <w:trHeight w:val="279"/>
        </w:trPr>
        <w:tc>
          <w:tcPr>
            <w:tcW w:w="4068" w:type="dxa"/>
            <w:gridSpan w:val="2"/>
          </w:tcPr>
          <w:p w:rsidR="00E12322" w:rsidRPr="000215F4" w:rsidRDefault="00E12322" w:rsidP="00E12322">
            <w:pPr>
              <w:spacing w:line="380" w:lineRule="exact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E12322" w:rsidRPr="000215F4" w:rsidRDefault="00615438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:rsidR="00E12322" w:rsidRPr="000215F4" w:rsidRDefault="00615438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:rsidR="00E12322" w:rsidRPr="000215F4" w:rsidRDefault="00615438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:rsidR="00E12322" w:rsidRPr="000215F4" w:rsidRDefault="00615438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3.24</w:t>
            </w:r>
          </w:p>
        </w:tc>
        <w:tc>
          <w:tcPr>
            <w:tcW w:w="239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vAlign w:val="center"/>
          </w:tcPr>
          <w:p w:rsidR="00E12322" w:rsidRPr="000215F4" w:rsidRDefault="00615438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9.20</w:t>
            </w:r>
          </w:p>
        </w:tc>
        <w:tc>
          <w:tcPr>
            <w:tcW w:w="240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center"/>
          </w:tcPr>
          <w:p w:rsidR="00E12322" w:rsidRPr="000215F4" w:rsidRDefault="00615438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dxa"/>
            <w:gridSpan w:val="3"/>
            <w:tcBorders>
              <w:bottom w:val="single" w:sz="4" w:space="0" w:color="auto"/>
            </w:tcBorders>
            <w:vAlign w:val="center"/>
          </w:tcPr>
          <w:p w:rsidR="00E12322" w:rsidRPr="000215F4" w:rsidRDefault="00615438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12.44</w:t>
            </w:r>
          </w:p>
        </w:tc>
      </w:tr>
      <w:tr w:rsidR="00E12322" w:rsidRPr="00B6537C" w:rsidTr="00B6537C">
        <w:trPr>
          <w:trHeight w:val="224"/>
        </w:trPr>
        <w:tc>
          <w:tcPr>
            <w:tcW w:w="4068" w:type="dxa"/>
            <w:gridSpan w:val="2"/>
          </w:tcPr>
          <w:p w:rsidR="00E12322" w:rsidRPr="00B6537C" w:rsidRDefault="00E12322" w:rsidP="00E12322">
            <w:pPr>
              <w:spacing w:line="380" w:lineRule="exact"/>
              <w:ind w:right="-1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12322" w:rsidRPr="00B6537C" w:rsidRDefault="00615438" w:rsidP="00B7100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7C">
              <w:rPr>
                <w:rFonts w:ascii="Angsana New" w:hAnsi="Angsana New"/>
                <w:b/>
                <w:bCs/>
                <w:sz w:val="30"/>
                <w:szCs w:val="30"/>
              </w:rPr>
              <w:t>2,985.1</w:t>
            </w:r>
            <w:r w:rsidR="00B71000" w:rsidRPr="00B653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  <w:vAlign w:val="center"/>
          </w:tcPr>
          <w:p w:rsidR="00E12322" w:rsidRPr="00B6537C" w:rsidRDefault="00E12322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12322" w:rsidRPr="00B6537C" w:rsidRDefault="00615438" w:rsidP="00B7100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7C">
              <w:rPr>
                <w:rFonts w:ascii="Angsana New" w:hAnsi="Angsana New"/>
                <w:b/>
                <w:bCs/>
                <w:sz w:val="30"/>
                <w:szCs w:val="30"/>
              </w:rPr>
              <w:t>348.3</w:t>
            </w:r>
            <w:r w:rsidR="00B71000" w:rsidRPr="00B653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vAlign w:val="center"/>
          </w:tcPr>
          <w:p w:rsidR="00E12322" w:rsidRPr="00B6537C" w:rsidRDefault="00E12322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12322" w:rsidRPr="00B6537C" w:rsidRDefault="00615438" w:rsidP="00B7100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7C">
              <w:rPr>
                <w:rFonts w:ascii="Angsana New" w:hAnsi="Angsana New"/>
                <w:b/>
                <w:bCs/>
                <w:sz w:val="30"/>
                <w:szCs w:val="30"/>
              </w:rPr>
              <w:t>19.1</w:t>
            </w:r>
            <w:r w:rsidR="00B71000" w:rsidRPr="00B653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50" w:type="dxa"/>
            <w:vAlign w:val="center"/>
          </w:tcPr>
          <w:p w:rsidR="00E12322" w:rsidRPr="00B6537C" w:rsidRDefault="00E12322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12322" w:rsidRPr="00B6537C" w:rsidRDefault="00615438" w:rsidP="00B7100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7C">
              <w:rPr>
                <w:rFonts w:ascii="Angsana New" w:hAnsi="Angsana New"/>
                <w:b/>
                <w:bCs/>
                <w:sz w:val="30"/>
                <w:szCs w:val="30"/>
              </w:rPr>
              <w:t>7.3</w:t>
            </w:r>
            <w:r w:rsidR="00B71000" w:rsidRPr="00B653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39" w:type="dxa"/>
            <w:vAlign w:val="center"/>
          </w:tcPr>
          <w:p w:rsidR="00E12322" w:rsidRPr="00B6537C" w:rsidRDefault="00E12322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12322" w:rsidRPr="00B6537C" w:rsidRDefault="00615438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7C">
              <w:rPr>
                <w:rFonts w:ascii="Angsana New" w:hAnsi="Angsana New"/>
                <w:b/>
                <w:bCs/>
                <w:sz w:val="30"/>
                <w:szCs w:val="30"/>
              </w:rPr>
              <w:t>9.53</w:t>
            </w:r>
          </w:p>
        </w:tc>
        <w:tc>
          <w:tcPr>
            <w:tcW w:w="240" w:type="dxa"/>
            <w:gridSpan w:val="2"/>
            <w:vAlign w:val="center"/>
          </w:tcPr>
          <w:p w:rsidR="00E12322" w:rsidRPr="00B6537C" w:rsidRDefault="00E12322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12322" w:rsidRPr="00B6537C" w:rsidRDefault="00615438" w:rsidP="00B7100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7C">
              <w:rPr>
                <w:rFonts w:ascii="Angsana New" w:hAnsi="Angsana New"/>
                <w:b/>
                <w:bCs/>
                <w:sz w:val="30"/>
                <w:szCs w:val="30"/>
              </w:rPr>
              <w:t>1,733.5</w:t>
            </w:r>
            <w:r w:rsidR="00B71000" w:rsidRPr="00B653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236" w:type="dxa"/>
            <w:gridSpan w:val="2"/>
            <w:vAlign w:val="center"/>
          </w:tcPr>
          <w:p w:rsidR="00E12322" w:rsidRPr="00B6537C" w:rsidRDefault="00E12322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12322" w:rsidRPr="00B6537C" w:rsidRDefault="00615438" w:rsidP="00B7100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7C">
              <w:rPr>
                <w:rFonts w:ascii="Angsana New" w:hAnsi="Angsana New"/>
                <w:b/>
                <w:bCs/>
                <w:sz w:val="30"/>
                <w:szCs w:val="30"/>
              </w:rPr>
              <w:t>5,103.1</w:t>
            </w:r>
            <w:r w:rsidR="00B71000" w:rsidRPr="00B653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</w:tbl>
    <w:p w:rsidR="003B3D64" w:rsidRPr="003B3D64" w:rsidRDefault="003B3D64" w:rsidP="003B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9"/>
        <w:jc w:val="thaiDistribute"/>
        <w:rPr>
          <w:rFonts w:ascii="Angsana New" w:hAnsi="Angsana New"/>
          <w:spacing w:val="-2"/>
          <w:sz w:val="5"/>
          <w:szCs w:val="5"/>
        </w:rPr>
      </w:pPr>
    </w:p>
    <w:p w:rsidR="00463562" w:rsidRPr="00463562" w:rsidRDefault="00463562" w:rsidP="00463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6"/>
        <w:jc w:val="thaiDistribute"/>
        <w:rPr>
          <w:rFonts w:ascii="Angsana New" w:hAnsi="Angsana New"/>
          <w:spacing w:val="-2"/>
          <w:sz w:val="28"/>
          <w:szCs w:val="28"/>
        </w:rPr>
      </w:pPr>
    </w:p>
    <w:p w:rsidR="00EF1D74" w:rsidRPr="00FF14D9" w:rsidRDefault="00EF1D74" w:rsidP="00463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6"/>
        <w:jc w:val="thaiDistribute"/>
        <w:rPr>
          <w:rFonts w:ascii="Angsana New" w:hAnsi="Angsana New"/>
          <w:i/>
          <w:iCs/>
          <w:sz w:val="30"/>
          <w:szCs w:val="30"/>
        </w:rPr>
      </w:pPr>
      <w:r w:rsidRPr="00FF14D9">
        <w:rPr>
          <w:rFonts w:ascii="Angsana New" w:hAnsi="Angsana New"/>
          <w:spacing w:val="-2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FF14D9">
        <w:rPr>
          <w:rFonts w:ascii="Angsana New" w:hAnsi="Angsana New"/>
          <w:spacing w:val="-2"/>
          <w:sz w:val="30"/>
          <w:szCs w:val="30"/>
        </w:rPr>
        <w:t xml:space="preserve">31 </w:t>
      </w:r>
      <w:r w:rsidRPr="00FF14D9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74215D">
        <w:rPr>
          <w:rFonts w:ascii="Angsana New" w:hAnsi="Angsana New"/>
          <w:spacing w:val="-2"/>
          <w:sz w:val="30"/>
          <w:szCs w:val="30"/>
        </w:rPr>
        <w:t>25</w:t>
      </w:r>
      <w:r w:rsidR="00015422">
        <w:rPr>
          <w:rFonts w:ascii="Angsana New" w:hAnsi="Angsana New"/>
          <w:spacing w:val="-2"/>
          <w:sz w:val="30"/>
          <w:szCs w:val="30"/>
        </w:rPr>
        <w:t>61</w:t>
      </w:r>
      <w:r w:rsidR="00E12322">
        <w:rPr>
          <w:rFonts w:ascii="Angsana New" w:hAnsi="Angsana New"/>
          <w:spacing w:val="-2"/>
          <w:sz w:val="30"/>
          <w:szCs w:val="30"/>
        </w:rPr>
        <w:t xml:space="preserve"> </w:t>
      </w:r>
      <w:r w:rsidR="00A15C34">
        <w:rPr>
          <w:rFonts w:ascii="Angsana New" w:hAnsi="Angsana New"/>
          <w:spacing w:val="-2"/>
          <w:sz w:val="30"/>
          <w:szCs w:val="30"/>
          <w:cs/>
        </w:rPr>
        <w:t>มีจำนว</w:t>
      </w:r>
      <w:r w:rsidR="00A15C34">
        <w:rPr>
          <w:rFonts w:ascii="Angsana New" w:hAnsi="Angsana New" w:hint="cs"/>
          <w:spacing w:val="-2"/>
          <w:sz w:val="30"/>
          <w:szCs w:val="30"/>
          <w:cs/>
        </w:rPr>
        <w:t xml:space="preserve">น </w:t>
      </w:r>
      <w:r w:rsidR="00124699">
        <w:rPr>
          <w:rFonts w:ascii="Angsana New" w:hAnsi="Angsana New"/>
          <w:spacing w:val="-2"/>
          <w:sz w:val="30"/>
          <w:szCs w:val="30"/>
        </w:rPr>
        <w:t>1,</w:t>
      </w:r>
      <w:r w:rsidR="00AD709D">
        <w:rPr>
          <w:rFonts w:ascii="Angsana New" w:hAnsi="Angsana New"/>
          <w:spacing w:val="-2"/>
          <w:sz w:val="30"/>
          <w:szCs w:val="30"/>
        </w:rPr>
        <w:t>230.06</w:t>
      </w:r>
      <w:r w:rsidR="0012544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FF14D9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FF14D9">
        <w:rPr>
          <w:rFonts w:ascii="Angsana New" w:hAnsi="Angsana New"/>
          <w:sz w:val="30"/>
          <w:szCs w:val="30"/>
          <w:cs/>
        </w:rPr>
        <w:t xml:space="preserve"> </w:t>
      </w:r>
      <w:r w:rsidRPr="00FF14D9">
        <w:rPr>
          <w:rFonts w:ascii="Angsana New" w:hAnsi="Angsana New"/>
          <w:i/>
          <w:iCs/>
          <w:sz w:val="30"/>
          <w:szCs w:val="30"/>
          <w:cs/>
        </w:rPr>
        <w:t>(</w:t>
      </w:r>
      <w:r w:rsidR="00015422">
        <w:rPr>
          <w:rFonts w:ascii="Angsana New" w:hAnsi="Angsana New"/>
          <w:i/>
          <w:iCs/>
          <w:sz w:val="30"/>
          <w:szCs w:val="30"/>
        </w:rPr>
        <w:t>2560</w:t>
      </w:r>
      <w:r w:rsidRPr="0074215D">
        <w:rPr>
          <w:rFonts w:ascii="Angsana New" w:hAnsi="Angsana New"/>
          <w:i/>
          <w:iCs/>
          <w:sz w:val="30"/>
          <w:szCs w:val="30"/>
        </w:rPr>
        <w:t>:</w:t>
      </w:r>
      <w:r w:rsidRPr="0074215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D709D">
        <w:rPr>
          <w:rFonts w:ascii="Angsana New" w:hAnsi="Angsana New"/>
          <w:i/>
          <w:iCs/>
          <w:sz w:val="30"/>
          <w:szCs w:val="30"/>
        </w:rPr>
        <w:t>74.33</w:t>
      </w:r>
      <w:r w:rsidR="00E12322">
        <w:rPr>
          <w:rFonts w:ascii="Angsana New" w:hAnsi="Angsana New"/>
          <w:i/>
          <w:iCs/>
          <w:sz w:val="30"/>
          <w:szCs w:val="30"/>
        </w:rPr>
        <w:t xml:space="preserve"> </w:t>
      </w:r>
      <w:r w:rsidRPr="0074215D">
        <w:rPr>
          <w:rFonts w:ascii="Angsana New" w:hAnsi="Angsana New"/>
          <w:i/>
          <w:iCs/>
          <w:sz w:val="30"/>
          <w:szCs w:val="30"/>
          <w:cs/>
        </w:rPr>
        <w:t>ล้าน</w:t>
      </w:r>
      <w:r w:rsidRPr="00FF14D9">
        <w:rPr>
          <w:rFonts w:ascii="Angsana New" w:hAnsi="Angsana New"/>
          <w:i/>
          <w:iCs/>
          <w:sz w:val="30"/>
          <w:szCs w:val="30"/>
          <w:cs/>
        </w:rPr>
        <w:t>บาท)</w:t>
      </w:r>
      <w:r w:rsidRPr="00FF14D9">
        <w:rPr>
          <w:rFonts w:ascii="Angsana New" w:hAnsi="Angsana New"/>
          <w:i/>
          <w:iCs/>
          <w:sz w:val="30"/>
          <w:szCs w:val="30"/>
        </w:rPr>
        <w:t xml:space="preserve"> </w:t>
      </w:r>
    </w:p>
    <w:p w:rsidR="004907D8" w:rsidRPr="00FF14D9" w:rsidRDefault="00C27E1B" w:rsidP="005C52AC">
      <w:pPr>
        <w:pStyle w:val="block"/>
        <w:spacing w:after="0" w:line="240" w:lineRule="auto"/>
        <w:ind w:left="547"/>
        <w:jc w:val="both"/>
        <w:rPr>
          <w:rFonts w:ascii="Angsana New" w:hAnsi="Angsana New"/>
          <w:sz w:val="2"/>
          <w:szCs w:val="2"/>
          <w:lang w:val="en-US" w:bidi="th-TH"/>
        </w:rPr>
      </w:pPr>
      <w:r w:rsidRPr="00FF14D9">
        <w:rPr>
          <w:rFonts w:ascii="Angsana New" w:hAnsi="Angsana New"/>
          <w:sz w:val="30"/>
          <w:szCs w:val="30"/>
          <w:lang w:val="en-US" w:bidi="th-TH"/>
        </w:rPr>
        <w:br w:type="page"/>
      </w:r>
    </w:p>
    <w:tbl>
      <w:tblPr>
        <w:tblW w:w="144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7"/>
        <w:gridCol w:w="92"/>
        <w:gridCol w:w="270"/>
        <w:gridCol w:w="1259"/>
        <w:gridCol w:w="236"/>
        <w:gridCol w:w="22"/>
        <w:gridCol w:w="1271"/>
        <w:gridCol w:w="236"/>
        <w:gridCol w:w="1293"/>
        <w:gridCol w:w="252"/>
        <w:gridCol w:w="1277"/>
        <w:gridCol w:w="270"/>
        <w:gridCol w:w="1259"/>
        <w:gridCol w:w="6"/>
        <w:gridCol w:w="250"/>
        <w:gridCol w:w="20"/>
        <w:gridCol w:w="1346"/>
        <w:gridCol w:w="239"/>
        <w:gridCol w:w="1288"/>
        <w:gridCol w:w="10"/>
      </w:tblGrid>
      <w:tr w:rsidR="0027569B" w:rsidRPr="000215F4" w:rsidTr="00195830">
        <w:tc>
          <w:tcPr>
            <w:tcW w:w="3959" w:type="dxa"/>
            <w:gridSpan w:val="3"/>
          </w:tcPr>
          <w:p w:rsidR="00267E71" w:rsidRPr="000215F4" w:rsidRDefault="00267E71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4" w:type="dxa"/>
            <w:gridSpan w:val="17"/>
          </w:tcPr>
          <w:p w:rsidR="00267E71" w:rsidRPr="000215F4" w:rsidRDefault="00267E71" w:rsidP="008B49A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3562" w:rsidRPr="000215F4" w:rsidTr="00195830">
        <w:tc>
          <w:tcPr>
            <w:tcW w:w="3597" w:type="dxa"/>
          </w:tcPr>
          <w:p w:rsidR="00463562" w:rsidRPr="000215F4" w:rsidRDefault="00463562" w:rsidP="00C81C9C">
            <w:pPr>
              <w:spacing w:line="380" w:lineRule="exact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9" w:type="dxa"/>
            <w:gridSpan w:val="5"/>
          </w:tcPr>
          <w:p w:rsidR="00463562" w:rsidRPr="000215F4" w:rsidRDefault="00463562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โรงงานเครื่องจักร</w:t>
            </w:r>
          </w:p>
        </w:tc>
        <w:tc>
          <w:tcPr>
            <w:tcW w:w="1271" w:type="dxa"/>
          </w:tcPr>
          <w:p w:rsidR="00463562" w:rsidRPr="000215F4" w:rsidRDefault="00463562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63562" w:rsidRPr="000215F4" w:rsidRDefault="00463562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</w:tcPr>
          <w:p w:rsidR="00463562" w:rsidRPr="000215F4" w:rsidRDefault="00463562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463562" w:rsidRPr="000215F4" w:rsidRDefault="00463562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463562" w:rsidRPr="000215F4" w:rsidRDefault="00463562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63562" w:rsidRPr="000215F4" w:rsidRDefault="00463562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463562" w:rsidRPr="000215F4" w:rsidRDefault="00463562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463562" w:rsidRPr="000215F4" w:rsidRDefault="00463562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gridSpan w:val="2"/>
          </w:tcPr>
          <w:p w:rsidR="00463562" w:rsidRPr="000215F4" w:rsidRDefault="00463562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:rsidR="00463562" w:rsidRPr="000215F4" w:rsidRDefault="00463562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:rsidR="00463562" w:rsidRPr="000215F4" w:rsidRDefault="00463562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56C7" w:rsidRPr="000215F4" w:rsidTr="00195830">
        <w:tc>
          <w:tcPr>
            <w:tcW w:w="3959" w:type="dxa"/>
            <w:gridSpan w:val="3"/>
          </w:tcPr>
          <w:p w:rsidR="00CA56C7" w:rsidRPr="000215F4" w:rsidRDefault="00CA56C7" w:rsidP="00C81C9C">
            <w:pPr>
              <w:spacing w:line="380" w:lineRule="exact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CA56C7" w:rsidRPr="000215F4" w:rsidRDefault="00CA56C7" w:rsidP="00CA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อุปกรณ์ และ</w:t>
            </w:r>
          </w:p>
        </w:tc>
        <w:tc>
          <w:tcPr>
            <w:tcW w:w="258" w:type="dxa"/>
            <w:gridSpan w:val="2"/>
          </w:tcPr>
          <w:p w:rsidR="00CA56C7" w:rsidRPr="000215F4" w:rsidRDefault="00CA56C7" w:rsidP="00CA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CA56C7" w:rsidRPr="000215F4" w:rsidRDefault="00CA56C7" w:rsidP="00CA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:rsidR="00CA56C7" w:rsidRPr="000215F4" w:rsidRDefault="00CA56C7" w:rsidP="00CA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</w:tcPr>
          <w:p w:rsidR="00CA56C7" w:rsidRPr="000215F4" w:rsidRDefault="00CA56C7" w:rsidP="00CA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</w:p>
        </w:tc>
        <w:tc>
          <w:tcPr>
            <w:tcW w:w="252" w:type="dxa"/>
          </w:tcPr>
          <w:p w:rsidR="00CA56C7" w:rsidRPr="000215F4" w:rsidRDefault="00CA56C7" w:rsidP="00CA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CA56C7" w:rsidRPr="000215F4" w:rsidRDefault="00CA56C7" w:rsidP="00CA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CA56C7" w:rsidRPr="000215F4" w:rsidRDefault="00CA56C7" w:rsidP="00CA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CA56C7" w:rsidRPr="000215F4" w:rsidRDefault="00CA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CA56C7" w:rsidRPr="000215F4" w:rsidRDefault="00CA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gridSpan w:val="2"/>
          </w:tcPr>
          <w:p w:rsidR="00CA56C7" w:rsidRPr="000215F4" w:rsidRDefault="00CA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9" w:type="dxa"/>
          </w:tcPr>
          <w:p w:rsidR="00CA56C7" w:rsidRPr="000215F4" w:rsidRDefault="00CA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:rsidR="00CA56C7" w:rsidRPr="000215F4" w:rsidRDefault="00CA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56C7" w:rsidRPr="000215F4" w:rsidTr="00195830">
        <w:tc>
          <w:tcPr>
            <w:tcW w:w="3959" w:type="dxa"/>
            <w:gridSpan w:val="3"/>
          </w:tcPr>
          <w:p w:rsidR="00CA56C7" w:rsidRPr="000215F4" w:rsidRDefault="00CA56C7" w:rsidP="00C81C9C">
            <w:pPr>
              <w:spacing w:line="380" w:lineRule="exact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CA56C7" w:rsidRPr="000215F4" w:rsidRDefault="00CA56C7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 xml:space="preserve">เครื่องมือ </w:t>
            </w:r>
          </w:p>
        </w:tc>
        <w:tc>
          <w:tcPr>
            <w:tcW w:w="258" w:type="dxa"/>
            <w:gridSpan w:val="2"/>
          </w:tcPr>
          <w:p w:rsidR="00CA56C7" w:rsidRPr="000215F4" w:rsidRDefault="00CA56C7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CA56C7" w:rsidRPr="000215F4" w:rsidRDefault="00CA56C7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ส่วนปรับ</w:t>
            </w:r>
          </w:p>
        </w:tc>
        <w:tc>
          <w:tcPr>
            <w:tcW w:w="236" w:type="dxa"/>
          </w:tcPr>
          <w:p w:rsidR="00CA56C7" w:rsidRPr="000215F4" w:rsidRDefault="00CA56C7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</w:tcPr>
          <w:p w:rsidR="00CA56C7" w:rsidRPr="000215F4" w:rsidRDefault="00CA56C7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2" w:type="dxa"/>
          </w:tcPr>
          <w:p w:rsidR="00CA56C7" w:rsidRPr="000215F4" w:rsidRDefault="00CA56C7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CA56C7" w:rsidRPr="000215F4" w:rsidRDefault="00CA56C7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CA56C7" w:rsidRPr="000215F4" w:rsidRDefault="00CA56C7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CA56C7" w:rsidRPr="000215F4" w:rsidRDefault="00CA56C7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CA56C7" w:rsidRPr="000215F4" w:rsidRDefault="00CA56C7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gridSpan w:val="2"/>
          </w:tcPr>
          <w:p w:rsidR="00CA56C7" w:rsidRPr="000215F4" w:rsidRDefault="00CA56C7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9" w:type="dxa"/>
          </w:tcPr>
          <w:p w:rsidR="00CA56C7" w:rsidRPr="000215F4" w:rsidRDefault="00CA56C7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:rsidR="00CA56C7" w:rsidRPr="000215F4" w:rsidRDefault="00CA56C7" w:rsidP="00C81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57E" w:rsidRPr="00C54DE7" w:rsidTr="00195830">
        <w:trPr>
          <w:gridAfter w:val="1"/>
          <w:wAfter w:w="10" w:type="dxa"/>
        </w:trPr>
        <w:tc>
          <w:tcPr>
            <w:tcW w:w="3689" w:type="dxa"/>
            <w:gridSpan w:val="2"/>
          </w:tcPr>
          <w:p w:rsidR="0051757E" w:rsidRPr="00C54DE7" w:rsidRDefault="0051757E" w:rsidP="007C7820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5" w:type="dxa"/>
            <w:gridSpan w:val="3"/>
          </w:tcPr>
          <w:p w:rsidR="0051757E" w:rsidRPr="00C54DE7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เครื่องใช้โรงงาน</w:t>
            </w:r>
          </w:p>
        </w:tc>
        <w:tc>
          <w:tcPr>
            <w:tcW w:w="1293" w:type="dxa"/>
            <w:gridSpan w:val="2"/>
          </w:tcPr>
          <w:p w:rsidR="0051757E" w:rsidRPr="00C54DE7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ปรุงอาคาร</w:t>
            </w:r>
          </w:p>
        </w:tc>
        <w:tc>
          <w:tcPr>
            <w:tcW w:w="236" w:type="dxa"/>
          </w:tcPr>
          <w:p w:rsidR="0051757E" w:rsidRPr="00C54DE7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</w:tcPr>
          <w:p w:rsidR="0051757E" w:rsidRPr="00C54DE7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799" w:type="dxa"/>
            <w:gridSpan w:val="3"/>
          </w:tcPr>
          <w:p w:rsidR="0051757E" w:rsidRPr="00C54DE7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265" w:type="dxa"/>
            <w:gridSpan w:val="2"/>
          </w:tcPr>
          <w:p w:rsidR="0051757E" w:rsidRPr="00C54DE7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:rsidR="0051757E" w:rsidRPr="00C54DE7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6" w:type="dxa"/>
          </w:tcPr>
          <w:p w:rsidR="0051757E" w:rsidRPr="00C54DE7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39" w:type="dxa"/>
          </w:tcPr>
          <w:p w:rsidR="0051757E" w:rsidRPr="00C54DE7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8" w:type="dxa"/>
          </w:tcPr>
          <w:p w:rsidR="0051757E" w:rsidRPr="00C54DE7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7569B" w:rsidRPr="000215F4" w:rsidTr="00195830">
        <w:tc>
          <w:tcPr>
            <w:tcW w:w="3959" w:type="dxa"/>
            <w:gridSpan w:val="3"/>
          </w:tcPr>
          <w:p w:rsidR="00160665" w:rsidRPr="000215F4" w:rsidRDefault="00160665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4" w:type="dxa"/>
            <w:gridSpan w:val="17"/>
          </w:tcPr>
          <w:p w:rsidR="00160665" w:rsidRPr="000215F4" w:rsidRDefault="00160665" w:rsidP="0063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7569B" w:rsidRPr="000215F4" w:rsidTr="00195830">
        <w:tc>
          <w:tcPr>
            <w:tcW w:w="3959" w:type="dxa"/>
            <w:gridSpan w:val="3"/>
          </w:tcPr>
          <w:p w:rsidR="0027569B" w:rsidRPr="000215F4" w:rsidRDefault="0027569B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59" w:type="dxa"/>
          </w:tcPr>
          <w:p w:rsidR="0027569B" w:rsidRPr="000215F4" w:rsidRDefault="0027569B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gridSpan w:val="2"/>
          </w:tcPr>
          <w:p w:rsidR="0027569B" w:rsidRPr="000215F4" w:rsidRDefault="0027569B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27569B" w:rsidRPr="000215F4" w:rsidRDefault="0027569B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7569B" w:rsidRPr="000215F4" w:rsidRDefault="0027569B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</w:tcPr>
          <w:p w:rsidR="0027569B" w:rsidRPr="000215F4" w:rsidRDefault="0027569B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27569B" w:rsidRPr="000215F4" w:rsidRDefault="0027569B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27569B" w:rsidRPr="000215F4" w:rsidRDefault="0027569B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7569B" w:rsidRPr="000215F4" w:rsidRDefault="0027569B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27569B" w:rsidRPr="000215F4" w:rsidRDefault="0027569B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27569B" w:rsidRPr="000215F4" w:rsidRDefault="0027569B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gridSpan w:val="2"/>
          </w:tcPr>
          <w:p w:rsidR="0027569B" w:rsidRPr="000215F4" w:rsidRDefault="0027569B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27569B" w:rsidRPr="000215F4" w:rsidRDefault="0027569B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:rsidR="0027569B" w:rsidRPr="000215F4" w:rsidRDefault="0027569B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5830" w:rsidRPr="000215F4" w:rsidTr="00195830">
        <w:tc>
          <w:tcPr>
            <w:tcW w:w="3959" w:type="dxa"/>
            <w:gridSpan w:val="3"/>
          </w:tcPr>
          <w:p w:rsidR="00195830" w:rsidRPr="000215F4" w:rsidRDefault="00195830" w:rsidP="0019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59" w:type="dxa"/>
            <w:vAlign w:val="center"/>
          </w:tcPr>
          <w:p w:rsidR="00195830" w:rsidRPr="00195830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830">
              <w:rPr>
                <w:rFonts w:ascii="Angsana New" w:hAnsi="Angsana New"/>
                <w:sz w:val="30"/>
                <w:szCs w:val="30"/>
              </w:rPr>
              <w:t xml:space="preserve">     6,576.66 </w:t>
            </w:r>
          </w:p>
        </w:tc>
        <w:tc>
          <w:tcPr>
            <w:tcW w:w="258" w:type="dxa"/>
            <w:gridSpan w:val="2"/>
            <w:vAlign w:val="center"/>
          </w:tcPr>
          <w:p w:rsidR="00195830" w:rsidRPr="00195830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center"/>
          </w:tcPr>
          <w:p w:rsidR="00195830" w:rsidRPr="00195830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830">
              <w:rPr>
                <w:rFonts w:ascii="Angsana New" w:hAnsi="Angsana New"/>
                <w:sz w:val="30"/>
                <w:szCs w:val="30"/>
              </w:rPr>
              <w:t xml:space="preserve">       598.51 </w:t>
            </w:r>
          </w:p>
        </w:tc>
        <w:tc>
          <w:tcPr>
            <w:tcW w:w="236" w:type="dxa"/>
            <w:vAlign w:val="center"/>
          </w:tcPr>
          <w:p w:rsidR="00195830" w:rsidRPr="00195830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:rsidR="00195830" w:rsidRPr="00195830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830">
              <w:rPr>
                <w:rFonts w:ascii="Angsana New" w:hAnsi="Angsana New"/>
                <w:sz w:val="30"/>
                <w:szCs w:val="30"/>
              </w:rPr>
              <w:t xml:space="preserve">         42.18 </w:t>
            </w:r>
          </w:p>
        </w:tc>
        <w:tc>
          <w:tcPr>
            <w:tcW w:w="252" w:type="dxa"/>
            <w:vAlign w:val="center"/>
          </w:tcPr>
          <w:p w:rsidR="00195830" w:rsidRPr="00195830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195830" w:rsidRPr="00195830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830">
              <w:rPr>
                <w:rFonts w:ascii="Angsana New" w:hAnsi="Angsana New"/>
                <w:sz w:val="30"/>
                <w:szCs w:val="30"/>
              </w:rPr>
              <w:t xml:space="preserve">         12.88 </w:t>
            </w:r>
          </w:p>
        </w:tc>
        <w:tc>
          <w:tcPr>
            <w:tcW w:w="270" w:type="dxa"/>
            <w:vAlign w:val="center"/>
          </w:tcPr>
          <w:p w:rsidR="00195830" w:rsidRPr="00195830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:rsidR="00195830" w:rsidRPr="00195830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830">
              <w:rPr>
                <w:rFonts w:ascii="Angsana New" w:hAnsi="Angsana New"/>
                <w:sz w:val="30"/>
                <w:szCs w:val="30"/>
              </w:rPr>
              <w:t xml:space="preserve">         23.35 </w:t>
            </w:r>
          </w:p>
        </w:tc>
        <w:tc>
          <w:tcPr>
            <w:tcW w:w="256" w:type="dxa"/>
            <w:gridSpan w:val="2"/>
            <w:vAlign w:val="center"/>
          </w:tcPr>
          <w:p w:rsidR="00195830" w:rsidRPr="00195830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gridSpan w:val="2"/>
            <w:vAlign w:val="center"/>
          </w:tcPr>
          <w:p w:rsidR="00195830" w:rsidRPr="00195830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830">
              <w:rPr>
                <w:rFonts w:ascii="Angsana New" w:hAnsi="Angsana New"/>
                <w:sz w:val="30"/>
                <w:szCs w:val="30"/>
              </w:rPr>
              <w:t xml:space="preserve">         94.91 </w:t>
            </w:r>
          </w:p>
        </w:tc>
        <w:tc>
          <w:tcPr>
            <w:tcW w:w="239" w:type="dxa"/>
            <w:vAlign w:val="center"/>
          </w:tcPr>
          <w:p w:rsidR="00195830" w:rsidRPr="00195830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  <w:vAlign w:val="center"/>
          </w:tcPr>
          <w:p w:rsidR="00195830" w:rsidRPr="00195830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830">
              <w:rPr>
                <w:rFonts w:ascii="Angsana New" w:hAnsi="Angsana New"/>
                <w:sz w:val="30"/>
                <w:szCs w:val="30"/>
              </w:rPr>
              <w:t xml:space="preserve">     7,348.49 </w:t>
            </w:r>
          </w:p>
        </w:tc>
      </w:tr>
      <w:tr w:rsidR="00195830" w:rsidRPr="000215F4" w:rsidTr="00195830">
        <w:tc>
          <w:tcPr>
            <w:tcW w:w="3959" w:type="dxa"/>
            <w:gridSpan w:val="3"/>
          </w:tcPr>
          <w:p w:rsidR="00195830" w:rsidRPr="000215F4" w:rsidRDefault="00195830" w:rsidP="0019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9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30.12</w:t>
            </w:r>
          </w:p>
        </w:tc>
        <w:tc>
          <w:tcPr>
            <w:tcW w:w="258" w:type="dxa"/>
            <w:gridSpan w:val="2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0.78</w:t>
            </w:r>
          </w:p>
        </w:tc>
        <w:tc>
          <w:tcPr>
            <w:tcW w:w="236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0.58</w:t>
            </w:r>
          </w:p>
        </w:tc>
        <w:tc>
          <w:tcPr>
            <w:tcW w:w="252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2.59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  <w:tc>
          <w:tcPr>
            <w:tcW w:w="256" w:type="dxa"/>
            <w:gridSpan w:val="2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gridSpan w:val="2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986.41</w:t>
            </w:r>
          </w:p>
        </w:tc>
        <w:tc>
          <w:tcPr>
            <w:tcW w:w="239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1,022.48</w:t>
            </w:r>
          </w:p>
        </w:tc>
      </w:tr>
      <w:tr w:rsidR="00195830" w:rsidRPr="000215F4" w:rsidTr="00195830">
        <w:tc>
          <w:tcPr>
            <w:tcW w:w="3959" w:type="dxa"/>
            <w:gridSpan w:val="3"/>
          </w:tcPr>
          <w:p w:rsidR="00195830" w:rsidRPr="000215F4" w:rsidRDefault="00195830" w:rsidP="0019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59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56.19</w:t>
            </w:r>
          </w:p>
        </w:tc>
        <w:tc>
          <w:tcPr>
            <w:tcW w:w="258" w:type="dxa"/>
            <w:gridSpan w:val="2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1.60</w:t>
            </w:r>
          </w:p>
        </w:tc>
        <w:tc>
          <w:tcPr>
            <w:tcW w:w="236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gridSpan w:val="2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gridSpan w:val="2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(57.79)</w:t>
            </w:r>
          </w:p>
        </w:tc>
        <w:tc>
          <w:tcPr>
            <w:tcW w:w="239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95830" w:rsidRPr="000215F4" w:rsidTr="00195830">
        <w:tc>
          <w:tcPr>
            <w:tcW w:w="3959" w:type="dxa"/>
            <w:gridSpan w:val="3"/>
          </w:tcPr>
          <w:p w:rsidR="00195830" w:rsidRPr="000215F4" w:rsidRDefault="00195830" w:rsidP="0019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(0.66)</w:t>
            </w:r>
          </w:p>
        </w:tc>
        <w:tc>
          <w:tcPr>
            <w:tcW w:w="258" w:type="dxa"/>
            <w:gridSpan w:val="2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(1.45)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gridSpan w:val="2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gridSpan w:val="2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(1.67)</w:t>
            </w:r>
          </w:p>
        </w:tc>
        <w:tc>
          <w:tcPr>
            <w:tcW w:w="239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(3.78)</w:t>
            </w:r>
          </w:p>
        </w:tc>
      </w:tr>
      <w:tr w:rsidR="00195830" w:rsidRPr="000215F4" w:rsidTr="00195830">
        <w:tc>
          <w:tcPr>
            <w:tcW w:w="3959" w:type="dxa"/>
            <w:gridSpan w:val="3"/>
          </w:tcPr>
          <w:p w:rsidR="00195830" w:rsidRPr="000215F4" w:rsidRDefault="00195830" w:rsidP="0019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6,662.31</w:t>
            </w:r>
          </w:p>
        </w:tc>
        <w:tc>
          <w:tcPr>
            <w:tcW w:w="258" w:type="dxa"/>
            <w:gridSpan w:val="2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600.89</w:t>
            </w:r>
          </w:p>
        </w:tc>
        <w:tc>
          <w:tcPr>
            <w:tcW w:w="236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42.76</w:t>
            </w:r>
          </w:p>
        </w:tc>
        <w:tc>
          <w:tcPr>
            <w:tcW w:w="252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14.02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25.35</w:t>
            </w:r>
          </w:p>
        </w:tc>
        <w:tc>
          <w:tcPr>
            <w:tcW w:w="256" w:type="dxa"/>
            <w:gridSpan w:val="2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</w:tcBorders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1,021.86</w:t>
            </w:r>
          </w:p>
        </w:tc>
        <w:tc>
          <w:tcPr>
            <w:tcW w:w="239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8,367.19</w:t>
            </w:r>
          </w:p>
        </w:tc>
      </w:tr>
      <w:tr w:rsidR="00E12322" w:rsidRPr="000215F4" w:rsidTr="00195830">
        <w:tc>
          <w:tcPr>
            <w:tcW w:w="3959" w:type="dxa"/>
            <w:gridSpan w:val="3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9" w:type="dxa"/>
            <w:vAlign w:val="center"/>
          </w:tcPr>
          <w:p w:rsidR="00E12322" w:rsidRPr="000215F4" w:rsidRDefault="00124699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33.07</w:t>
            </w:r>
          </w:p>
        </w:tc>
        <w:tc>
          <w:tcPr>
            <w:tcW w:w="258" w:type="dxa"/>
            <w:gridSpan w:val="2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center"/>
          </w:tcPr>
          <w:p w:rsidR="00E12322" w:rsidRPr="000215F4" w:rsidRDefault="00124699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:rsidR="00E12322" w:rsidRPr="000215F4" w:rsidRDefault="00124699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E12322" w:rsidRPr="000215F4" w:rsidRDefault="00124699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5.11</w:t>
            </w:r>
          </w:p>
        </w:tc>
        <w:tc>
          <w:tcPr>
            <w:tcW w:w="270" w:type="dxa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:rsidR="00E12322" w:rsidRPr="000215F4" w:rsidRDefault="00124699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3.26</w:t>
            </w:r>
          </w:p>
        </w:tc>
        <w:tc>
          <w:tcPr>
            <w:tcW w:w="256" w:type="dxa"/>
            <w:gridSpan w:val="2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gridSpan w:val="2"/>
            <w:vAlign w:val="center"/>
          </w:tcPr>
          <w:p w:rsidR="00E12322" w:rsidRPr="000215F4" w:rsidRDefault="00124699" w:rsidP="00B7100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798.1</w:t>
            </w:r>
            <w:r w:rsidR="00B7100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9" w:type="dxa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  <w:vAlign w:val="center"/>
          </w:tcPr>
          <w:p w:rsidR="00E12322" w:rsidRPr="000215F4" w:rsidRDefault="00124699" w:rsidP="00B7100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839.5</w:t>
            </w:r>
            <w:r w:rsidR="00B7100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E12322" w:rsidRPr="000215F4" w:rsidTr="00195830">
        <w:tc>
          <w:tcPr>
            <w:tcW w:w="3959" w:type="dxa"/>
            <w:gridSpan w:val="3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259" w:type="dxa"/>
            <w:vAlign w:val="center"/>
          </w:tcPr>
          <w:p w:rsidR="00E12322" w:rsidRPr="000215F4" w:rsidRDefault="00124699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62.08</w:t>
            </w:r>
          </w:p>
        </w:tc>
        <w:tc>
          <w:tcPr>
            <w:tcW w:w="258" w:type="dxa"/>
            <w:gridSpan w:val="2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center"/>
          </w:tcPr>
          <w:p w:rsidR="00E12322" w:rsidRPr="000215F4" w:rsidRDefault="00124699" w:rsidP="00B7100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24.7</w:t>
            </w:r>
            <w:r w:rsidR="00B71000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vAlign w:val="center"/>
          </w:tcPr>
          <w:p w:rsidR="00E12322" w:rsidRPr="000215F4" w:rsidRDefault="00124699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52" w:type="dxa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E12322" w:rsidRPr="000215F4" w:rsidRDefault="00124699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:rsidR="00E12322" w:rsidRPr="000215F4" w:rsidRDefault="00124699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6" w:type="dxa"/>
            <w:gridSpan w:val="2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gridSpan w:val="2"/>
            <w:vAlign w:val="center"/>
          </w:tcPr>
          <w:p w:rsidR="00E12322" w:rsidRPr="000215F4" w:rsidRDefault="00124699" w:rsidP="00E12322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(89.85)</w:t>
            </w:r>
          </w:p>
        </w:tc>
        <w:tc>
          <w:tcPr>
            <w:tcW w:w="239" w:type="dxa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2"/>
            <w:vAlign w:val="center"/>
          </w:tcPr>
          <w:p w:rsidR="00E12322" w:rsidRPr="000215F4" w:rsidRDefault="00124699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2322" w:rsidRPr="000215F4" w:rsidTr="00195830">
        <w:tc>
          <w:tcPr>
            <w:tcW w:w="3959" w:type="dxa"/>
            <w:gridSpan w:val="3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:rsidR="00E12322" w:rsidRPr="000215F4" w:rsidRDefault="00124699" w:rsidP="00E12322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(0.87)</w:t>
            </w:r>
          </w:p>
        </w:tc>
        <w:tc>
          <w:tcPr>
            <w:tcW w:w="258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E12322" w:rsidRPr="000215F4" w:rsidRDefault="00124699" w:rsidP="00145FE1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center"/>
          </w:tcPr>
          <w:p w:rsidR="00E12322" w:rsidRPr="000215F4" w:rsidRDefault="00124699" w:rsidP="00145FE1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E12322" w:rsidRPr="000215F4" w:rsidRDefault="00124699" w:rsidP="00E12322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(1.91)</w:t>
            </w:r>
          </w:p>
        </w:tc>
        <w:tc>
          <w:tcPr>
            <w:tcW w:w="270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:rsidR="00E12322" w:rsidRPr="000215F4" w:rsidRDefault="00124699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(1.65)</w:t>
            </w:r>
          </w:p>
        </w:tc>
        <w:tc>
          <w:tcPr>
            <w:tcW w:w="256" w:type="dxa"/>
            <w:gridSpan w:val="2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gridSpan w:val="2"/>
            <w:tcBorders>
              <w:bottom w:val="single" w:sz="4" w:space="0" w:color="auto"/>
            </w:tcBorders>
            <w:vAlign w:val="center"/>
          </w:tcPr>
          <w:p w:rsidR="00E12322" w:rsidRPr="000215F4" w:rsidRDefault="00124699" w:rsidP="00FE7E0F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vAlign w:val="center"/>
          </w:tcPr>
          <w:p w:rsidR="00E12322" w:rsidRPr="000215F4" w:rsidRDefault="00124699" w:rsidP="00E12322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(4.43)</w:t>
            </w:r>
          </w:p>
        </w:tc>
      </w:tr>
      <w:tr w:rsidR="00E12322" w:rsidRPr="000215F4" w:rsidTr="00195830">
        <w:tc>
          <w:tcPr>
            <w:tcW w:w="3959" w:type="dxa"/>
            <w:gridSpan w:val="3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95830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124699" w:rsidP="00E12322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6,756.59</w:t>
            </w:r>
          </w:p>
        </w:tc>
        <w:tc>
          <w:tcPr>
            <w:tcW w:w="258" w:type="dxa"/>
            <w:gridSpan w:val="2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124699" w:rsidP="00B7100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625.6</w:t>
            </w:r>
            <w:r w:rsidR="00B710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124699" w:rsidP="00E12322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45.76</w:t>
            </w:r>
          </w:p>
        </w:tc>
        <w:tc>
          <w:tcPr>
            <w:tcW w:w="252" w:type="dxa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124699" w:rsidP="00124699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17.22</w:t>
            </w:r>
          </w:p>
        </w:tc>
        <w:tc>
          <w:tcPr>
            <w:tcW w:w="270" w:type="dxa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124699" w:rsidP="00E12322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26.96</w:t>
            </w:r>
          </w:p>
        </w:tc>
        <w:tc>
          <w:tcPr>
            <w:tcW w:w="256" w:type="dxa"/>
            <w:gridSpan w:val="2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124699" w:rsidP="00B7100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1,730.1</w:t>
            </w:r>
            <w:r w:rsidR="00B710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39" w:type="dxa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124699" w:rsidP="00B7100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9,202.3</w:t>
            </w:r>
            <w:r w:rsidR="00B710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</w:tbl>
    <w:p w:rsidR="00DA4BA7" w:rsidRPr="00657096" w:rsidRDefault="00DA4BA7" w:rsidP="00657096">
      <w:pPr>
        <w:spacing w:line="240" w:lineRule="auto"/>
        <w:rPr>
          <w:sz w:val="2"/>
          <w:szCs w:val="2"/>
        </w:rPr>
      </w:pPr>
      <w:r w:rsidRPr="00FF14D9">
        <w:br w:type="page"/>
      </w:r>
    </w:p>
    <w:tbl>
      <w:tblPr>
        <w:tblW w:w="144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5"/>
        <w:gridCol w:w="92"/>
        <w:gridCol w:w="271"/>
        <w:gridCol w:w="1259"/>
        <w:gridCol w:w="234"/>
        <w:gridCol w:w="24"/>
        <w:gridCol w:w="1271"/>
        <w:gridCol w:w="236"/>
        <w:gridCol w:w="34"/>
        <w:gridCol w:w="1259"/>
        <w:gridCol w:w="252"/>
        <w:gridCol w:w="18"/>
        <w:gridCol w:w="1259"/>
        <w:gridCol w:w="270"/>
        <w:gridCol w:w="1258"/>
        <w:gridCol w:w="6"/>
        <w:gridCol w:w="250"/>
        <w:gridCol w:w="20"/>
        <w:gridCol w:w="1349"/>
        <w:gridCol w:w="239"/>
        <w:gridCol w:w="1287"/>
        <w:gridCol w:w="10"/>
      </w:tblGrid>
      <w:tr w:rsidR="00031D8D" w:rsidRPr="000215F4" w:rsidTr="00195830">
        <w:tc>
          <w:tcPr>
            <w:tcW w:w="3958" w:type="dxa"/>
            <w:gridSpan w:val="3"/>
          </w:tcPr>
          <w:p w:rsidR="00DA4BA7" w:rsidRPr="000215F4" w:rsidRDefault="00DA4BA7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5" w:type="dxa"/>
            <w:gridSpan w:val="19"/>
          </w:tcPr>
          <w:p w:rsidR="00DA4BA7" w:rsidRPr="000215F4" w:rsidRDefault="00DA4BA7" w:rsidP="008B49A5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757E" w:rsidRPr="0051757E" w:rsidTr="00195830">
        <w:tc>
          <w:tcPr>
            <w:tcW w:w="3595" w:type="dxa"/>
          </w:tcPr>
          <w:p w:rsidR="0051757E" w:rsidRPr="0051757E" w:rsidRDefault="0051757E" w:rsidP="007C7820">
            <w:pPr>
              <w:spacing w:line="380" w:lineRule="exact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0" w:type="dxa"/>
            <w:gridSpan w:val="5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>โรงงานเครื่องจักร</w:t>
            </w:r>
          </w:p>
        </w:tc>
        <w:tc>
          <w:tcPr>
            <w:tcW w:w="1271" w:type="dxa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gridSpan w:val="2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gridSpan w:val="2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57E" w:rsidRPr="0051757E" w:rsidTr="00195830">
        <w:tc>
          <w:tcPr>
            <w:tcW w:w="3958" w:type="dxa"/>
            <w:gridSpan w:val="3"/>
          </w:tcPr>
          <w:p w:rsidR="0051757E" w:rsidRPr="0051757E" w:rsidRDefault="0051757E" w:rsidP="007C7820">
            <w:pPr>
              <w:spacing w:line="380" w:lineRule="exact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>อุปกรณ์ และ</w:t>
            </w:r>
          </w:p>
        </w:tc>
        <w:tc>
          <w:tcPr>
            <w:tcW w:w="258" w:type="dxa"/>
            <w:gridSpan w:val="2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36" w:type="dxa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</w:p>
        </w:tc>
        <w:tc>
          <w:tcPr>
            <w:tcW w:w="252" w:type="dxa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gridSpan w:val="2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9" w:type="dxa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gridSpan w:val="2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57E" w:rsidRPr="0051757E" w:rsidTr="00195830">
        <w:tc>
          <w:tcPr>
            <w:tcW w:w="3958" w:type="dxa"/>
            <w:gridSpan w:val="3"/>
          </w:tcPr>
          <w:p w:rsidR="0051757E" w:rsidRPr="0051757E" w:rsidRDefault="0051757E" w:rsidP="007C7820">
            <w:pPr>
              <w:spacing w:line="380" w:lineRule="exact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 xml:space="preserve">เครื่องมือ </w:t>
            </w:r>
          </w:p>
        </w:tc>
        <w:tc>
          <w:tcPr>
            <w:tcW w:w="258" w:type="dxa"/>
            <w:gridSpan w:val="2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>ส่วนปรับ</w:t>
            </w:r>
          </w:p>
        </w:tc>
        <w:tc>
          <w:tcPr>
            <w:tcW w:w="236" w:type="dxa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52" w:type="dxa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gridSpan w:val="2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39" w:type="dxa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gridSpan w:val="2"/>
          </w:tcPr>
          <w:p w:rsidR="0051757E" w:rsidRPr="0051757E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57E" w:rsidRPr="00C54DE7" w:rsidTr="00195830">
        <w:trPr>
          <w:gridAfter w:val="1"/>
          <w:wAfter w:w="10" w:type="dxa"/>
        </w:trPr>
        <w:tc>
          <w:tcPr>
            <w:tcW w:w="3687" w:type="dxa"/>
            <w:gridSpan w:val="2"/>
          </w:tcPr>
          <w:p w:rsidR="0051757E" w:rsidRPr="00C54DE7" w:rsidRDefault="0051757E" w:rsidP="007C7820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gridSpan w:val="3"/>
          </w:tcPr>
          <w:p w:rsidR="0051757E" w:rsidRPr="00C54DE7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เครื่องใช้โรงงาน</w:t>
            </w:r>
          </w:p>
        </w:tc>
        <w:tc>
          <w:tcPr>
            <w:tcW w:w="1295" w:type="dxa"/>
            <w:gridSpan w:val="2"/>
          </w:tcPr>
          <w:p w:rsidR="0051757E" w:rsidRPr="00C54DE7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ปรุงอาคาร</w:t>
            </w:r>
          </w:p>
        </w:tc>
        <w:tc>
          <w:tcPr>
            <w:tcW w:w="236" w:type="dxa"/>
          </w:tcPr>
          <w:p w:rsidR="0051757E" w:rsidRPr="00C54DE7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gridSpan w:val="2"/>
          </w:tcPr>
          <w:p w:rsidR="0051757E" w:rsidRPr="00C54DE7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799" w:type="dxa"/>
            <w:gridSpan w:val="4"/>
          </w:tcPr>
          <w:p w:rsidR="0051757E" w:rsidRPr="00C54DE7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264" w:type="dxa"/>
            <w:gridSpan w:val="2"/>
          </w:tcPr>
          <w:p w:rsidR="0051757E" w:rsidRPr="00C54DE7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gridSpan w:val="2"/>
          </w:tcPr>
          <w:p w:rsidR="0051757E" w:rsidRPr="00C54DE7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:rsidR="0051757E" w:rsidRPr="00C54DE7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39" w:type="dxa"/>
          </w:tcPr>
          <w:p w:rsidR="0051757E" w:rsidRPr="00C54DE7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:rsidR="0051757E" w:rsidRPr="00C54DE7" w:rsidRDefault="0051757E" w:rsidP="007C7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31D8D" w:rsidRPr="000215F4" w:rsidTr="00195830">
        <w:tc>
          <w:tcPr>
            <w:tcW w:w="3958" w:type="dxa"/>
            <w:gridSpan w:val="3"/>
          </w:tcPr>
          <w:p w:rsidR="00C81C9C" w:rsidRPr="000215F4" w:rsidRDefault="00C81C9C" w:rsidP="008B49A5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5" w:type="dxa"/>
            <w:gridSpan w:val="19"/>
          </w:tcPr>
          <w:p w:rsidR="00C81C9C" w:rsidRPr="000215F4" w:rsidRDefault="00C81C9C" w:rsidP="0084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31D8D" w:rsidRPr="000215F4" w:rsidTr="00195830">
        <w:tc>
          <w:tcPr>
            <w:tcW w:w="3958" w:type="dxa"/>
            <w:gridSpan w:val="3"/>
          </w:tcPr>
          <w:p w:rsidR="007C6EE0" w:rsidRPr="000215F4" w:rsidRDefault="007C6EE0" w:rsidP="00D86656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59" w:type="dxa"/>
          </w:tcPr>
          <w:p w:rsidR="007C6EE0" w:rsidRPr="000215F4" w:rsidRDefault="007C6EE0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gridSpan w:val="2"/>
          </w:tcPr>
          <w:p w:rsidR="007C6EE0" w:rsidRPr="000215F4" w:rsidRDefault="007C6EE0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</w:tcPr>
          <w:p w:rsidR="007C6EE0" w:rsidRPr="000215F4" w:rsidRDefault="007C6EE0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C6EE0" w:rsidRPr="000215F4" w:rsidRDefault="007C6EE0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7C6EE0" w:rsidRPr="000215F4" w:rsidRDefault="007C6EE0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C6EE0" w:rsidRPr="000215F4" w:rsidRDefault="007C6EE0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:rsidR="007C6EE0" w:rsidRPr="000215F4" w:rsidRDefault="007C6EE0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6EE0" w:rsidRPr="000215F4" w:rsidRDefault="007C6EE0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</w:tcPr>
          <w:p w:rsidR="007C6EE0" w:rsidRPr="000215F4" w:rsidRDefault="007C6EE0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C6EE0" w:rsidRPr="000215F4" w:rsidRDefault="007C6EE0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:rsidR="007C6EE0" w:rsidRPr="000215F4" w:rsidRDefault="007C6EE0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:rsidR="007C6EE0" w:rsidRPr="000215F4" w:rsidRDefault="007C6EE0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gridSpan w:val="2"/>
          </w:tcPr>
          <w:p w:rsidR="007C6EE0" w:rsidRPr="000215F4" w:rsidRDefault="007C6EE0" w:rsidP="008B49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5830" w:rsidRPr="000215F4" w:rsidTr="00195830">
        <w:tc>
          <w:tcPr>
            <w:tcW w:w="3958" w:type="dxa"/>
            <w:gridSpan w:val="3"/>
          </w:tcPr>
          <w:p w:rsidR="00195830" w:rsidRPr="000215F4" w:rsidRDefault="00195830" w:rsidP="00195830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ณ วันที่ 1 มกราคม 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259" w:type="dxa"/>
            <w:vAlign w:val="center"/>
          </w:tcPr>
          <w:p w:rsidR="00195830" w:rsidRPr="00195830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830">
              <w:rPr>
                <w:rFonts w:ascii="Angsana New" w:hAnsi="Angsana New"/>
                <w:sz w:val="30"/>
                <w:szCs w:val="30"/>
              </w:rPr>
              <w:t xml:space="preserve">    (3,308.60)</w:t>
            </w:r>
          </w:p>
        </w:tc>
        <w:tc>
          <w:tcPr>
            <w:tcW w:w="258" w:type="dxa"/>
            <w:gridSpan w:val="2"/>
            <w:vAlign w:val="center"/>
          </w:tcPr>
          <w:p w:rsidR="00195830" w:rsidRPr="00195830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center"/>
          </w:tcPr>
          <w:p w:rsidR="00195830" w:rsidRPr="00195830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830">
              <w:rPr>
                <w:rFonts w:ascii="Angsana New" w:hAnsi="Angsana New"/>
                <w:sz w:val="30"/>
                <w:szCs w:val="30"/>
              </w:rPr>
              <w:t xml:space="preserve">      (260.71)</w:t>
            </w:r>
          </w:p>
        </w:tc>
        <w:tc>
          <w:tcPr>
            <w:tcW w:w="270" w:type="dxa"/>
            <w:gridSpan w:val="2"/>
            <w:vAlign w:val="center"/>
          </w:tcPr>
          <w:p w:rsidR="00195830" w:rsidRPr="00195830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:rsidR="00195830" w:rsidRPr="00195830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830">
              <w:rPr>
                <w:rFonts w:ascii="Angsana New" w:hAnsi="Angsana New"/>
                <w:sz w:val="30"/>
                <w:szCs w:val="30"/>
              </w:rPr>
              <w:t xml:space="preserve">        (22.86)</w:t>
            </w:r>
          </w:p>
        </w:tc>
        <w:tc>
          <w:tcPr>
            <w:tcW w:w="270" w:type="dxa"/>
            <w:gridSpan w:val="2"/>
            <w:vAlign w:val="center"/>
          </w:tcPr>
          <w:p w:rsidR="00195830" w:rsidRPr="00195830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:rsidR="00195830" w:rsidRPr="00195830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830">
              <w:rPr>
                <w:rFonts w:ascii="Angsana New" w:hAnsi="Angsana New"/>
                <w:sz w:val="30"/>
                <w:szCs w:val="30"/>
              </w:rPr>
              <w:t xml:space="preserve">          (8.99)</w:t>
            </w:r>
          </w:p>
        </w:tc>
        <w:tc>
          <w:tcPr>
            <w:tcW w:w="270" w:type="dxa"/>
            <w:vAlign w:val="center"/>
          </w:tcPr>
          <w:p w:rsidR="00195830" w:rsidRPr="00195830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vAlign w:val="center"/>
          </w:tcPr>
          <w:p w:rsidR="00195830" w:rsidRPr="00195830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830">
              <w:rPr>
                <w:rFonts w:ascii="Angsana New" w:hAnsi="Angsana New"/>
                <w:sz w:val="30"/>
                <w:szCs w:val="30"/>
              </w:rPr>
              <w:t xml:space="preserve">        (12.04)</w:t>
            </w:r>
          </w:p>
        </w:tc>
        <w:tc>
          <w:tcPr>
            <w:tcW w:w="270" w:type="dxa"/>
            <w:gridSpan w:val="2"/>
            <w:vAlign w:val="center"/>
          </w:tcPr>
          <w:p w:rsidR="00195830" w:rsidRPr="00195830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center"/>
          </w:tcPr>
          <w:p w:rsidR="00195830" w:rsidRPr="00195830" w:rsidRDefault="00195830" w:rsidP="00195830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9583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  -   </w:t>
            </w:r>
          </w:p>
        </w:tc>
        <w:tc>
          <w:tcPr>
            <w:tcW w:w="239" w:type="dxa"/>
            <w:vAlign w:val="center"/>
          </w:tcPr>
          <w:p w:rsidR="00195830" w:rsidRPr="00195830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195830" w:rsidRPr="00195830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830">
              <w:rPr>
                <w:rFonts w:ascii="Angsana New" w:hAnsi="Angsana New"/>
                <w:sz w:val="30"/>
                <w:szCs w:val="30"/>
              </w:rPr>
              <w:t xml:space="preserve">    (3,613.20)</w:t>
            </w:r>
          </w:p>
        </w:tc>
      </w:tr>
      <w:tr w:rsidR="00195830" w:rsidRPr="000215F4" w:rsidTr="00195830">
        <w:tc>
          <w:tcPr>
            <w:tcW w:w="3958" w:type="dxa"/>
            <w:gridSpan w:val="3"/>
          </w:tcPr>
          <w:p w:rsidR="00195830" w:rsidRPr="000215F4" w:rsidRDefault="00195830" w:rsidP="00195830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(413.10)</w:t>
            </w:r>
          </w:p>
        </w:tc>
        <w:tc>
          <w:tcPr>
            <w:tcW w:w="258" w:type="dxa"/>
            <w:gridSpan w:val="2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(30.19)</w:t>
            </w:r>
          </w:p>
        </w:tc>
        <w:tc>
          <w:tcPr>
            <w:tcW w:w="270" w:type="dxa"/>
            <w:gridSpan w:val="2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(2.08)</w:t>
            </w:r>
          </w:p>
        </w:tc>
        <w:tc>
          <w:tcPr>
            <w:tcW w:w="270" w:type="dxa"/>
            <w:gridSpan w:val="2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(1.79)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(3.06)</w:t>
            </w:r>
          </w:p>
        </w:tc>
        <w:tc>
          <w:tcPr>
            <w:tcW w:w="270" w:type="dxa"/>
            <w:gridSpan w:val="2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(450.22)</w:t>
            </w:r>
          </w:p>
        </w:tc>
      </w:tr>
      <w:tr w:rsidR="00195830" w:rsidRPr="000215F4" w:rsidTr="00195830">
        <w:tc>
          <w:tcPr>
            <w:tcW w:w="3958" w:type="dxa"/>
            <w:gridSpan w:val="3"/>
          </w:tcPr>
          <w:p w:rsidR="00195830" w:rsidRPr="000215F4" w:rsidRDefault="00195830" w:rsidP="00195830">
            <w:pPr>
              <w:tabs>
                <w:tab w:val="clear" w:pos="454"/>
                <w:tab w:val="decimal" w:pos="553"/>
                <w:tab w:val="decimal" w:pos="643"/>
                <w:tab w:val="decimal" w:pos="707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0.45</w:t>
            </w:r>
          </w:p>
        </w:tc>
        <w:tc>
          <w:tcPr>
            <w:tcW w:w="258" w:type="dxa"/>
            <w:gridSpan w:val="2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1.45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1.90</w:t>
            </w:r>
          </w:p>
        </w:tc>
      </w:tr>
      <w:tr w:rsidR="00195830" w:rsidRPr="000215F4" w:rsidTr="00195830">
        <w:tc>
          <w:tcPr>
            <w:tcW w:w="3958" w:type="dxa"/>
            <w:gridSpan w:val="3"/>
          </w:tcPr>
          <w:p w:rsidR="00195830" w:rsidRPr="000215F4" w:rsidRDefault="00195830" w:rsidP="00195830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59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(3,721.25)</w:t>
            </w:r>
          </w:p>
        </w:tc>
        <w:tc>
          <w:tcPr>
            <w:tcW w:w="258" w:type="dxa"/>
            <w:gridSpan w:val="2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(290.90)</w:t>
            </w:r>
          </w:p>
        </w:tc>
        <w:tc>
          <w:tcPr>
            <w:tcW w:w="270" w:type="dxa"/>
            <w:gridSpan w:val="2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(24.94)</w:t>
            </w:r>
          </w:p>
        </w:tc>
        <w:tc>
          <w:tcPr>
            <w:tcW w:w="270" w:type="dxa"/>
            <w:gridSpan w:val="2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(9.33)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(15.10)</w:t>
            </w:r>
          </w:p>
        </w:tc>
        <w:tc>
          <w:tcPr>
            <w:tcW w:w="270" w:type="dxa"/>
            <w:gridSpan w:val="2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center"/>
          </w:tcPr>
          <w:p w:rsidR="00195830" w:rsidRPr="000215F4" w:rsidRDefault="00195830" w:rsidP="00195830">
            <w:pPr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(4,061.52)</w:t>
            </w:r>
          </w:p>
        </w:tc>
      </w:tr>
      <w:tr w:rsidR="00E12322" w:rsidRPr="000215F4" w:rsidTr="00195830">
        <w:tc>
          <w:tcPr>
            <w:tcW w:w="3958" w:type="dxa"/>
            <w:gridSpan w:val="3"/>
          </w:tcPr>
          <w:p w:rsidR="00E12322" w:rsidRPr="000215F4" w:rsidRDefault="00E12322" w:rsidP="00E12322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:rsidR="00E12322" w:rsidRPr="000215F4" w:rsidRDefault="00124699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(362.73)</w:t>
            </w:r>
          </w:p>
        </w:tc>
        <w:tc>
          <w:tcPr>
            <w:tcW w:w="258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vAlign w:val="center"/>
          </w:tcPr>
          <w:p w:rsidR="00E12322" w:rsidRPr="000215F4" w:rsidRDefault="00124699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(30.46)</w:t>
            </w:r>
          </w:p>
        </w:tc>
        <w:tc>
          <w:tcPr>
            <w:tcW w:w="270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:rsidR="00E12322" w:rsidRPr="000215F4" w:rsidRDefault="00124699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(2.1</w:t>
            </w:r>
            <w:r w:rsidR="00B7100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:rsidR="00E12322" w:rsidRPr="000215F4" w:rsidRDefault="00AD709D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(2.46)</w:t>
            </w:r>
          </w:p>
        </w:tc>
        <w:tc>
          <w:tcPr>
            <w:tcW w:w="270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vAlign w:val="center"/>
          </w:tcPr>
          <w:p w:rsidR="00E12322" w:rsidRPr="000215F4" w:rsidRDefault="00AD709D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(3.25)</w:t>
            </w:r>
          </w:p>
        </w:tc>
        <w:tc>
          <w:tcPr>
            <w:tcW w:w="270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9" w:type="dxa"/>
            <w:vAlign w:val="center"/>
          </w:tcPr>
          <w:p w:rsidR="00E12322" w:rsidRPr="000215F4" w:rsidRDefault="00AD709D" w:rsidP="00E12322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gridSpan w:val="2"/>
            <w:vAlign w:val="center"/>
          </w:tcPr>
          <w:p w:rsidR="00E12322" w:rsidRPr="000215F4" w:rsidRDefault="00AD709D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(401.03)</w:t>
            </w:r>
          </w:p>
        </w:tc>
      </w:tr>
      <w:tr w:rsidR="00E12322" w:rsidRPr="000215F4" w:rsidTr="00195830">
        <w:tc>
          <w:tcPr>
            <w:tcW w:w="3958" w:type="dxa"/>
            <w:gridSpan w:val="3"/>
          </w:tcPr>
          <w:p w:rsidR="00E12322" w:rsidRPr="000215F4" w:rsidRDefault="00E12322" w:rsidP="00E12322">
            <w:pPr>
              <w:tabs>
                <w:tab w:val="clear" w:pos="454"/>
                <w:tab w:val="decimal" w:pos="553"/>
                <w:tab w:val="decimal" w:pos="643"/>
                <w:tab w:val="decimal" w:pos="707"/>
              </w:tabs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:rsidR="00E12322" w:rsidRPr="000215F4" w:rsidRDefault="00124699" w:rsidP="00E12322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0.81</w:t>
            </w:r>
          </w:p>
        </w:tc>
        <w:tc>
          <w:tcPr>
            <w:tcW w:w="258" w:type="dxa"/>
            <w:gridSpan w:val="2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E12322" w:rsidRPr="000215F4" w:rsidRDefault="00124699" w:rsidP="00E12322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:rsidR="00E12322" w:rsidRPr="000215F4" w:rsidRDefault="00124699" w:rsidP="00E12322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:rsidR="00E12322" w:rsidRPr="000215F4" w:rsidRDefault="00AD709D" w:rsidP="00E12322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1.91</w:t>
            </w:r>
          </w:p>
        </w:tc>
        <w:tc>
          <w:tcPr>
            <w:tcW w:w="270" w:type="dxa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vAlign w:val="center"/>
          </w:tcPr>
          <w:p w:rsidR="00E12322" w:rsidRPr="000215F4" w:rsidRDefault="00AD709D" w:rsidP="00E12322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0.92</w:t>
            </w:r>
          </w:p>
        </w:tc>
        <w:tc>
          <w:tcPr>
            <w:tcW w:w="270" w:type="dxa"/>
            <w:gridSpan w:val="2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center"/>
          </w:tcPr>
          <w:p w:rsidR="00E12322" w:rsidRPr="000215F4" w:rsidRDefault="00AD709D" w:rsidP="00E12322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center"/>
          </w:tcPr>
          <w:p w:rsidR="00E12322" w:rsidRPr="000215F4" w:rsidRDefault="00E12322" w:rsidP="00E12322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vAlign w:val="center"/>
          </w:tcPr>
          <w:p w:rsidR="00E12322" w:rsidRPr="000215F4" w:rsidRDefault="00AD709D" w:rsidP="00E12322">
            <w:pPr>
              <w:ind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3.64</w:t>
            </w:r>
          </w:p>
        </w:tc>
      </w:tr>
      <w:tr w:rsidR="00E12322" w:rsidRPr="000215F4" w:rsidTr="00195830">
        <w:tc>
          <w:tcPr>
            <w:tcW w:w="3958" w:type="dxa"/>
            <w:gridSpan w:val="3"/>
          </w:tcPr>
          <w:p w:rsidR="00E12322" w:rsidRPr="000215F4" w:rsidRDefault="00E12322" w:rsidP="00E12322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9583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B6537C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</w:t>
            </w:r>
            <w:r w:rsidR="00124699">
              <w:rPr>
                <w:rFonts w:ascii="Angsana New" w:hAnsi="Angsana New"/>
                <w:b/>
                <w:bCs/>
                <w:sz w:val="30"/>
                <w:szCs w:val="30"/>
              </w:rPr>
              <w:t>083.17)</w:t>
            </w:r>
          </w:p>
        </w:tc>
        <w:tc>
          <w:tcPr>
            <w:tcW w:w="258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124699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(321.36)</w:t>
            </w:r>
          </w:p>
        </w:tc>
        <w:tc>
          <w:tcPr>
            <w:tcW w:w="270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124699" w:rsidP="00B7100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(27.0</w:t>
            </w:r>
            <w:r w:rsidR="00B710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AD709D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(9.88)</w:t>
            </w:r>
          </w:p>
        </w:tc>
        <w:tc>
          <w:tcPr>
            <w:tcW w:w="270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AD709D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(17.43)</w:t>
            </w:r>
          </w:p>
        </w:tc>
        <w:tc>
          <w:tcPr>
            <w:tcW w:w="270" w:type="dxa"/>
            <w:gridSpan w:val="2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AD709D" w:rsidP="00E12322">
            <w:pPr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center"/>
          </w:tcPr>
          <w:p w:rsidR="00E12322" w:rsidRPr="000215F4" w:rsidRDefault="00E12322" w:rsidP="00E123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2322" w:rsidRPr="000215F4" w:rsidRDefault="00AD709D" w:rsidP="00B7100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(4,458.9</w:t>
            </w:r>
            <w:r w:rsidR="00B710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8F17CE" w:rsidRPr="0021700E" w:rsidRDefault="008F17CE">
      <w:pPr>
        <w:rPr>
          <w:rFonts w:ascii="Angsana New" w:hAnsi="Angsana New"/>
          <w:sz w:val="28"/>
          <w:szCs w:val="28"/>
        </w:rPr>
      </w:pPr>
    </w:p>
    <w:tbl>
      <w:tblPr>
        <w:tblW w:w="144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70"/>
        <w:gridCol w:w="1260"/>
        <w:gridCol w:w="270"/>
        <w:gridCol w:w="1260"/>
        <w:gridCol w:w="270"/>
        <w:gridCol w:w="1260"/>
        <w:gridCol w:w="270"/>
        <w:gridCol w:w="1260"/>
        <w:gridCol w:w="270"/>
        <w:gridCol w:w="1350"/>
        <w:gridCol w:w="270"/>
        <w:gridCol w:w="1260"/>
      </w:tblGrid>
      <w:tr w:rsidR="00463562" w:rsidRPr="000215F4" w:rsidTr="00B71000">
        <w:tc>
          <w:tcPr>
            <w:tcW w:w="3958" w:type="dxa"/>
          </w:tcPr>
          <w:p w:rsidR="00463562" w:rsidRPr="000215F4" w:rsidRDefault="00463562" w:rsidP="00A9024A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มูลค่าสุทธิทางบัญชี </w:t>
            </w:r>
          </w:p>
        </w:tc>
        <w:tc>
          <w:tcPr>
            <w:tcW w:w="126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3562" w:rsidRPr="000215F4" w:rsidTr="00B71000">
        <w:tc>
          <w:tcPr>
            <w:tcW w:w="3960" w:type="dxa"/>
          </w:tcPr>
          <w:p w:rsidR="00463562" w:rsidRPr="000215F4" w:rsidRDefault="00463562" w:rsidP="00E12322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195830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6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63562" w:rsidRPr="000215F4" w:rsidRDefault="00463562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5830" w:rsidRPr="000215F4" w:rsidTr="00B71000">
        <w:tc>
          <w:tcPr>
            <w:tcW w:w="3960" w:type="dxa"/>
          </w:tcPr>
          <w:p w:rsidR="00195830" w:rsidRPr="000215F4" w:rsidRDefault="00195830" w:rsidP="00195830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3,268.06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337.80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19.32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1.23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94.91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3,721.32</w:t>
            </w:r>
          </w:p>
        </w:tc>
      </w:tr>
      <w:tr w:rsidR="00195830" w:rsidRPr="000215F4" w:rsidTr="00B71000">
        <w:tc>
          <w:tcPr>
            <w:tcW w:w="3960" w:type="dxa"/>
          </w:tcPr>
          <w:p w:rsidR="00195830" w:rsidRPr="000215F4" w:rsidRDefault="00195830" w:rsidP="00195830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2.66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11.31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13.97</w:t>
            </w:r>
          </w:p>
        </w:tc>
      </w:tr>
      <w:tr w:rsidR="00195830" w:rsidRPr="000215F4" w:rsidTr="00B71000">
        <w:tc>
          <w:tcPr>
            <w:tcW w:w="3960" w:type="dxa"/>
          </w:tcPr>
          <w:p w:rsidR="00195830" w:rsidRPr="000215F4" w:rsidRDefault="00195830" w:rsidP="00195830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3,268.06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337.80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19.32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3.89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11.31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94.91</w:t>
            </w:r>
          </w:p>
        </w:tc>
        <w:tc>
          <w:tcPr>
            <w:tcW w:w="270" w:type="dxa"/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95830" w:rsidRPr="000215F4" w:rsidRDefault="00195830" w:rsidP="0019583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3,735.29</w:t>
            </w:r>
          </w:p>
        </w:tc>
      </w:tr>
    </w:tbl>
    <w:p w:rsidR="008F17CE" w:rsidRPr="00FF14D9" w:rsidRDefault="008F17CE"/>
    <w:p w:rsidR="00C81C9C" w:rsidRPr="00FF14D9" w:rsidRDefault="00C81C9C" w:rsidP="006329BD">
      <w:pPr>
        <w:spacing w:line="100" w:lineRule="exact"/>
      </w:pPr>
    </w:p>
    <w:tbl>
      <w:tblPr>
        <w:tblW w:w="144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6"/>
        <w:gridCol w:w="83"/>
        <w:gridCol w:w="174"/>
        <w:gridCol w:w="1260"/>
        <w:gridCol w:w="270"/>
        <w:gridCol w:w="236"/>
        <w:gridCol w:w="236"/>
        <w:gridCol w:w="788"/>
        <w:gridCol w:w="273"/>
        <w:gridCol w:w="236"/>
        <w:gridCol w:w="254"/>
        <w:gridCol w:w="770"/>
        <w:gridCol w:w="274"/>
        <w:gridCol w:w="232"/>
        <w:gridCol w:w="273"/>
        <w:gridCol w:w="755"/>
        <w:gridCol w:w="270"/>
        <w:gridCol w:w="235"/>
        <w:gridCol w:w="256"/>
        <w:gridCol w:w="769"/>
        <w:gridCol w:w="270"/>
        <w:gridCol w:w="330"/>
        <w:gridCol w:w="239"/>
        <w:gridCol w:w="781"/>
        <w:gridCol w:w="270"/>
        <w:gridCol w:w="134"/>
        <w:gridCol w:w="1126"/>
      </w:tblGrid>
      <w:tr w:rsidR="00B71000" w:rsidRPr="000215F4" w:rsidTr="00B6537C">
        <w:tc>
          <w:tcPr>
            <w:tcW w:w="3953" w:type="dxa"/>
            <w:gridSpan w:val="3"/>
          </w:tcPr>
          <w:p w:rsidR="00B71000" w:rsidRPr="000215F4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exact"/>
              <w:ind w:right="-185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0537" w:type="dxa"/>
            <w:gridSpan w:val="24"/>
          </w:tcPr>
          <w:p w:rsidR="00B71000" w:rsidRPr="000215F4" w:rsidRDefault="00B71000" w:rsidP="00B7100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1000" w:rsidRPr="0051757E" w:rsidTr="00B6537C">
        <w:trPr>
          <w:gridAfter w:val="1"/>
          <w:wAfter w:w="1126" w:type="dxa"/>
        </w:trPr>
        <w:tc>
          <w:tcPr>
            <w:tcW w:w="3696" w:type="dxa"/>
          </w:tcPr>
          <w:p w:rsidR="00B71000" w:rsidRPr="0051757E" w:rsidRDefault="00B71000" w:rsidP="00B71000">
            <w:pPr>
              <w:spacing w:line="380" w:lineRule="exact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7" w:type="dxa"/>
            <w:gridSpan w:val="4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>โรงงานเครื่องจักร</w:t>
            </w:r>
          </w:p>
        </w:tc>
        <w:tc>
          <w:tcPr>
            <w:tcW w:w="236" w:type="dxa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7" w:type="dxa"/>
            <w:gridSpan w:val="3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" w:type="dxa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3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dxa"/>
            <w:gridSpan w:val="3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gridSpan w:val="3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000" w:rsidRPr="0051757E" w:rsidTr="00B6537C">
        <w:tc>
          <w:tcPr>
            <w:tcW w:w="3953" w:type="dxa"/>
            <w:gridSpan w:val="3"/>
          </w:tcPr>
          <w:p w:rsidR="00B71000" w:rsidRPr="0051757E" w:rsidRDefault="00B71000" w:rsidP="00B71000">
            <w:pPr>
              <w:spacing w:line="380" w:lineRule="exact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>อุปกรณ์ และ</w:t>
            </w:r>
          </w:p>
        </w:tc>
        <w:tc>
          <w:tcPr>
            <w:tcW w:w="270" w:type="dxa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3" w:type="dxa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</w:p>
        </w:tc>
        <w:tc>
          <w:tcPr>
            <w:tcW w:w="274" w:type="dxa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000" w:rsidRPr="0051757E" w:rsidTr="00B6537C">
        <w:tc>
          <w:tcPr>
            <w:tcW w:w="3953" w:type="dxa"/>
            <w:gridSpan w:val="3"/>
          </w:tcPr>
          <w:p w:rsidR="00B71000" w:rsidRPr="0051757E" w:rsidRDefault="00B71000" w:rsidP="00B71000">
            <w:pPr>
              <w:spacing w:line="380" w:lineRule="exact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 xml:space="preserve">เครื่องมือ </w:t>
            </w:r>
          </w:p>
        </w:tc>
        <w:tc>
          <w:tcPr>
            <w:tcW w:w="270" w:type="dxa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>ส่วนปรับ</w:t>
            </w:r>
          </w:p>
        </w:tc>
        <w:tc>
          <w:tcPr>
            <w:tcW w:w="273" w:type="dxa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74" w:type="dxa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57E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B71000" w:rsidRPr="0051757E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000" w:rsidRPr="00C54DE7" w:rsidTr="00B6537C">
        <w:tc>
          <w:tcPr>
            <w:tcW w:w="3779" w:type="dxa"/>
            <w:gridSpan w:val="2"/>
          </w:tcPr>
          <w:p w:rsidR="00B71000" w:rsidRPr="00C54DE7" w:rsidRDefault="00B71000" w:rsidP="00B71000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4" w:type="dxa"/>
            <w:gridSpan w:val="3"/>
          </w:tcPr>
          <w:p w:rsidR="00B71000" w:rsidRPr="00C54DE7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เครื่องใช้โรงงาน</w:t>
            </w:r>
          </w:p>
        </w:tc>
        <w:tc>
          <w:tcPr>
            <w:tcW w:w="1260" w:type="dxa"/>
            <w:gridSpan w:val="3"/>
          </w:tcPr>
          <w:p w:rsidR="00B71000" w:rsidRPr="00C54DE7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ปรุงอาคาร</w:t>
            </w:r>
          </w:p>
        </w:tc>
        <w:tc>
          <w:tcPr>
            <w:tcW w:w="273" w:type="dxa"/>
          </w:tcPr>
          <w:p w:rsidR="00B71000" w:rsidRPr="00C54DE7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B71000" w:rsidRPr="00C54DE7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4" w:type="dxa"/>
            <w:gridSpan w:val="5"/>
          </w:tcPr>
          <w:p w:rsidR="00B71000" w:rsidRPr="00C54DE7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260" w:type="dxa"/>
            <w:gridSpan w:val="3"/>
          </w:tcPr>
          <w:p w:rsidR="00B71000" w:rsidRPr="00C54DE7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B71000" w:rsidRPr="00C54DE7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</w:tcPr>
          <w:p w:rsidR="00B71000" w:rsidRPr="00C54DE7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B71000" w:rsidRPr="00C54DE7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</w:tcPr>
          <w:p w:rsidR="00B71000" w:rsidRPr="00C54DE7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4DE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B71000" w:rsidRPr="000215F4" w:rsidTr="00B6537C">
        <w:tc>
          <w:tcPr>
            <w:tcW w:w="3953" w:type="dxa"/>
            <w:gridSpan w:val="3"/>
          </w:tcPr>
          <w:p w:rsidR="00B71000" w:rsidRPr="000215F4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7" w:type="dxa"/>
            <w:gridSpan w:val="24"/>
          </w:tcPr>
          <w:p w:rsidR="00B71000" w:rsidRPr="000215F4" w:rsidRDefault="00B71000" w:rsidP="00B71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1000" w:rsidRPr="000215F4" w:rsidTr="00B6537C">
        <w:tc>
          <w:tcPr>
            <w:tcW w:w="3953" w:type="dxa"/>
            <w:gridSpan w:val="3"/>
          </w:tcPr>
          <w:p w:rsidR="00B71000" w:rsidRPr="000215F4" w:rsidRDefault="00B71000" w:rsidP="00B71000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:rsidR="00B71000" w:rsidRPr="00B71000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000" w:rsidRPr="000215F4" w:rsidTr="00B6537C">
        <w:tc>
          <w:tcPr>
            <w:tcW w:w="3953" w:type="dxa"/>
            <w:gridSpan w:val="3"/>
          </w:tcPr>
          <w:p w:rsidR="00B71000" w:rsidRPr="000215F4" w:rsidRDefault="00B71000" w:rsidP="00B71000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2,941.06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309.99</w:t>
            </w:r>
          </w:p>
        </w:tc>
        <w:tc>
          <w:tcPr>
            <w:tcW w:w="273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17.82</w:t>
            </w:r>
          </w:p>
        </w:tc>
        <w:tc>
          <w:tcPr>
            <w:tcW w:w="274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1.55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0.38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1,021.86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4,292.66</w:t>
            </w:r>
          </w:p>
        </w:tc>
      </w:tr>
      <w:tr w:rsidR="00B71000" w:rsidRPr="000215F4" w:rsidTr="00B6537C">
        <w:tc>
          <w:tcPr>
            <w:tcW w:w="3953" w:type="dxa"/>
            <w:gridSpan w:val="3"/>
          </w:tcPr>
          <w:p w:rsidR="00B71000" w:rsidRPr="000215F4" w:rsidRDefault="00B71000" w:rsidP="00B71000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3.14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9.87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color w:val="000000"/>
                <w:sz w:val="30"/>
                <w:szCs w:val="30"/>
              </w:rPr>
              <w:t>13.01</w:t>
            </w:r>
          </w:p>
        </w:tc>
      </w:tr>
      <w:tr w:rsidR="00B71000" w:rsidRPr="000215F4" w:rsidTr="00B6537C">
        <w:tc>
          <w:tcPr>
            <w:tcW w:w="3953" w:type="dxa"/>
            <w:gridSpan w:val="3"/>
          </w:tcPr>
          <w:p w:rsidR="00B71000" w:rsidRPr="000215F4" w:rsidRDefault="00B71000" w:rsidP="00B71000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2,941.06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309.99</w:t>
            </w:r>
          </w:p>
        </w:tc>
        <w:tc>
          <w:tcPr>
            <w:tcW w:w="273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17.82</w:t>
            </w:r>
          </w:p>
        </w:tc>
        <w:tc>
          <w:tcPr>
            <w:tcW w:w="274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4.69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10.25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1,021.86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4,305.67</w:t>
            </w:r>
          </w:p>
        </w:tc>
      </w:tr>
      <w:tr w:rsidR="00B71000" w:rsidRPr="000215F4" w:rsidTr="00B6537C">
        <w:tc>
          <w:tcPr>
            <w:tcW w:w="3953" w:type="dxa"/>
            <w:gridSpan w:val="3"/>
          </w:tcPr>
          <w:p w:rsidR="00B71000" w:rsidRPr="000215F4" w:rsidRDefault="00B71000" w:rsidP="00B71000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 25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double" w:sz="4" w:space="0" w:color="auto"/>
            </w:tcBorders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double" w:sz="4" w:space="0" w:color="auto"/>
            </w:tcBorders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000" w:rsidRPr="000215F4" w:rsidTr="00B6537C">
        <w:tc>
          <w:tcPr>
            <w:tcW w:w="3953" w:type="dxa"/>
            <w:gridSpan w:val="3"/>
          </w:tcPr>
          <w:p w:rsidR="00B71000" w:rsidRPr="000215F4" w:rsidRDefault="00B71000" w:rsidP="00B71000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2,673.4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304.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</w:t>
            </w:r>
          </w:p>
        </w:tc>
        <w:tc>
          <w:tcPr>
            <w:tcW w:w="273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18.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69</w:t>
            </w:r>
          </w:p>
        </w:tc>
        <w:tc>
          <w:tcPr>
            <w:tcW w:w="274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4.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0.33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1,730.1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4,730.9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</w:tr>
      <w:tr w:rsidR="00B71000" w:rsidRPr="000215F4" w:rsidTr="00B6537C">
        <w:tc>
          <w:tcPr>
            <w:tcW w:w="3953" w:type="dxa"/>
            <w:gridSpan w:val="3"/>
          </w:tcPr>
          <w:p w:rsidR="00B71000" w:rsidRPr="000215F4" w:rsidRDefault="00B71000" w:rsidP="00B71000">
            <w:pPr>
              <w:spacing w:line="240" w:lineRule="auto"/>
              <w:ind w:right="-185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3.24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9.20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12.44</w:t>
            </w:r>
          </w:p>
        </w:tc>
      </w:tr>
      <w:tr w:rsidR="00B71000" w:rsidRPr="000215F4" w:rsidTr="00B6537C">
        <w:tc>
          <w:tcPr>
            <w:tcW w:w="3953" w:type="dxa"/>
            <w:gridSpan w:val="3"/>
          </w:tcPr>
          <w:p w:rsidR="00B71000" w:rsidRPr="000215F4" w:rsidRDefault="00B71000" w:rsidP="00B71000">
            <w:pPr>
              <w:spacing w:line="240" w:lineRule="auto"/>
              <w:ind w:right="-1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1000" w:rsidRPr="00B6537C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6537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2,673.4</w:t>
            </w:r>
            <w:r w:rsidRPr="00B6537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304.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30</w:t>
            </w:r>
          </w:p>
        </w:tc>
        <w:tc>
          <w:tcPr>
            <w:tcW w:w="273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18.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69</w:t>
            </w:r>
          </w:p>
        </w:tc>
        <w:tc>
          <w:tcPr>
            <w:tcW w:w="274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7.3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9.53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1,730.1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71000" w:rsidRPr="000215F4" w:rsidRDefault="00B71000" w:rsidP="00B71000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4,743.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40</w:t>
            </w:r>
          </w:p>
        </w:tc>
      </w:tr>
    </w:tbl>
    <w:p w:rsidR="00463562" w:rsidRDefault="00463562" w:rsidP="00F23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2"/>
        <w:jc w:val="thaiDistribute"/>
        <w:rPr>
          <w:rFonts w:ascii="Angsana New" w:hAnsi="Angsana New"/>
          <w:sz w:val="30"/>
          <w:szCs w:val="30"/>
        </w:rPr>
      </w:pPr>
    </w:p>
    <w:p w:rsidR="00621F65" w:rsidRPr="00FF14D9" w:rsidRDefault="00621F65" w:rsidP="00517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46"/>
        <w:jc w:val="thaiDistribute"/>
        <w:rPr>
          <w:rFonts w:ascii="Angsana New" w:hAnsi="Angsana New"/>
          <w:i/>
          <w:iCs/>
          <w:sz w:val="30"/>
          <w:szCs w:val="30"/>
        </w:rPr>
      </w:pPr>
      <w:r w:rsidRPr="00FF14D9">
        <w:rPr>
          <w:rFonts w:ascii="Angsana New" w:hAnsi="Angsana New"/>
          <w:sz w:val="30"/>
          <w:szCs w:val="30"/>
          <w:cs/>
        </w:rPr>
        <w:t>ราคาทรัพย์สินของบริษัทก่อนหักค่าเสื่อมราคาสะสมของอาคารและอุปกรณ์</w:t>
      </w:r>
      <w:r w:rsidR="00A17ADC" w:rsidRPr="00FF14D9">
        <w:rPr>
          <w:rFonts w:ascii="Angsana New" w:hAnsi="Angsana New"/>
          <w:sz w:val="30"/>
          <w:szCs w:val="30"/>
          <w:cs/>
        </w:rPr>
        <w:t xml:space="preserve"> </w:t>
      </w:r>
      <w:r w:rsidRPr="00FF14D9">
        <w:rPr>
          <w:rFonts w:ascii="Angsana New" w:hAnsi="Angsana New"/>
          <w:sz w:val="30"/>
          <w:szCs w:val="30"/>
          <w:cs/>
        </w:rPr>
        <w:t xml:space="preserve">ซึ่งได้คิดค่าเสื่อมราคาเต็มจำนวนแล้วแต่ยังคงใช้งานจนถึง ณ วันที่ </w:t>
      </w:r>
      <w:r w:rsidRPr="00FF14D9">
        <w:rPr>
          <w:rFonts w:ascii="Angsana New" w:hAnsi="Angsana New"/>
          <w:sz w:val="30"/>
          <w:szCs w:val="30"/>
        </w:rPr>
        <w:t xml:space="preserve">31 </w:t>
      </w:r>
      <w:r w:rsidRPr="00FF14D9">
        <w:rPr>
          <w:rFonts w:ascii="Angsana New" w:hAnsi="Angsana New"/>
          <w:sz w:val="30"/>
          <w:szCs w:val="30"/>
          <w:cs/>
        </w:rPr>
        <w:t xml:space="preserve">ธันวาคม </w:t>
      </w:r>
      <w:r w:rsidR="006976D1">
        <w:rPr>
          <w:rFonts w:ascii="Angsana New" w:hAnsi="Angsana New"/>
          <w:sz w:val="30"/>
          <w:szCs w:val="30"/>
        </w:rPr>
        <w:t>25</w:t>
      </w:r>
      <w:r w:rsidR="00195830">
        <w:rPr>
          <w:rFonts w:ascii="Angsana New" w:hAnsi="Angsana New"/>
          <w:sz w:val="30"/>
          <w:szCs w:val="30"/>
        </w:rPr>
        <w:t>61</w:t>
      </w:r>
      <w:r w:rsidR="00E12322">
        <w:rPr>
          <w:rFonts w:ascii="Angsana New" w:hAnsi="Angsana New"/>
          <w:sz w:val="30"/>
          <w:szCs w:val="30"/>
        </w:rPr>
        <w:t xml:space="preserve"> </w:t>
      </w:r>
      <w:r w:rsidR="003F0180">
        <w:rPr>
          <w:rFonts w:ascii="Angsana New" w:hAnsi="Angsana New"/>
          <w:sz w:val="30"/>
          <w:szCs w:val="30"/>
          <w:cs/>
        </w:rPr>
        <w:t>มีจำนว</w:t>
      </w:r>
      <w:r w:rsidR="00AD709D">
        <w:rPr>
          <w:rFonts w:ascii="Angsana New" w:hAnsi="Angsana New" w:hint="cs"/>
          <w:sz w:val="30"/>
          <w:szCs w:val="30"/>
          <w:cs/>
        </w:rPr>
        <w:t>น</w:t>
      </w:r>
      <w:r w:rsidR="00AD709D">
        <w:rPr>
          <w:rFonts w:ascii="Angsana New" w:hAnsi="Angsana New"/>
          <w:sz w:val="30"/>
          <w:szCs w:val="30"/>
        </w:rPr>
        <w:t xml:space="preserve"> 1,105.47</w:t>
      </w:r>
      <w:r w:rsidR="00522C44">
        <w:rPr>
          <w:rFonts w:ascii="Angsana New" w:hAnsi="Angsana New" w:hint="cs"/>
          <w:sz w:val="30"/>
          <w:szCs w:val="30"/>
          <w:cs/>
        </w:rPr>
        <w:t xml:space="preserve"> </w:t>
      </w:r>
      <w:r w:rsidR="0051757E">
        <w:rPr>
          <w:rFonts w:ascii="Angsana New" w:hAnsi="Angsana New" w:hint="cs"/>
          <w:sz w:val="30"/>
          <w:szCs w:val="30"/>
          <w:cs/>
        </w:rPr>
        <w:t xml:space="preserve">        </w:t>
      </w:r>
      <w:r w:rsidRPr="00FF14D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F14D9">
        <w:rPr>
          <w:rFonts w:ascii="Angsana New" w:hAnsi="Angsana New"/>
          <w:i/>
          <w:iCs/>
          <w:sz w:val="30"/>
          <w:szCs w:val="30"/>
          <w:cs/>
        </w:rPr>
        <w:t>(</w:t>
      </w:r>
      <w:r w:rsidR="00195830">
        <w:rPr>
          <w:rFonts w:ascii="Angsana New" w:hAnsi="Angsana New"/>
          <w:i/>
          <w:iCs/>
          <w:sz w:val="30"/>
          <w:szCs w:val="30"/>
        </w:rPr>
        <w:t>2560</w:t>
      </w:r>
      <w:r w:rsidRPr="006976D1">
        <w:rPr>
          <w:rFonts w:ascii="Angsana New" w:hAnsi="Angsana New"/>
          <w:i/>
          <w:iCs/>
          <w:sz w:val="30"/>
          <w:szCs w:val="30"/>
        </w:rPr>
        <w:t xml:space="preserve">: </w:t>
      </w:r>
      <w:r w:rsidR="00195830" w:rsidRPr="00195830">
        <w:rPr>
          <w:rFonts w:ascii="Angsana New" w:hAnsi="Angsana New"/>
          <w:i/>
          <w:iCs/>
          <w:sz w:val="30"/>
          <w:szCs w:val="30"/>
        </w:rPr>
        <w:t>64.81</w:t>
      </w:r>
      <w:r w:rsidR="00195830">
        <w:rPr>
          <w:rFonts w:ascii="Angsana New" w:hAnsi="Angsana New"/>
          <w:i/>
          <w:iCs/>
          <w:sz w:val="30"/>
          <w:szCs w:val="30"/>
        </w:rPr>
        <w:t xml:space="preserve"> </w:t>
      </w:r>
      <w:r w:rsidR="003404D2">
        <w:rPr>
          <w:rFonts w:ascii="Angsana New" w:hAnsi="Angsana New" w:hint="cs"/>
          <w:i/>
          <w:iCs/>
          <w:sz w:val="30"/>
          <w:szCs w:val="30"/>
          <w:cs/>
        </w:rPr>
        <w:t>ล้</w:t>
      </w:r>
      <w:r w:rsidRPr="006976D1">
        <w:rPr>
          <w:rFonts w:ascii="Angsana New" w:hAnsi="Angsana New"/>
          <w:i/>
          <w:iCs/>
          <w:sz w:val="30"/>
          <w:szCs w:val="30"/>
          <w:cs/>
        </w:rPr>
        <w:t>าน</w:t>
      </w:r>
      <w:r w:rsidRPr="00FF14D9">
        <w:rPr>
          <w:rFonts w:ascii="Angsana New" w:hAnsi="Angsana New"/>
          <w:i/>
          <w:iCs/>
          <w:sz w:val="30"/>
          <w:szCs w:val="30"/>
          <w:cs/>
        </w:rPr>
        <w:t>บาท)</w:t>
      </w:r>
    </w:p>
    <w:p w:rsidR="00F623A4" w:rsidRPr="00FF14D9" w:rsidRDefault="00F623A4" w:rsidP="00843125">
      <w:pPr>
        <w:rPr>
          <w:sz w:val="30"/>
          <w:szCs w:val="30"/>
        </w:rPr>
        <w:sectPr w:rsidR="00F623A4" w:rsidRPr="00FF14D9" w:rsidSect="00F230CC">
          <w:headerReference w:type="default" r:id="rId14"/>
          <w:footerReference w:type="default" r:id="rId15"/>
          <w:pgSz w:w="16840" w:h="11907" w:orient="landscape" w:code="9"/>
          <w:pgMar w:top="567" w:right="994" w:bottom="288" w:left="1152" w:header="720" w:footer="504" w:gutter="0"/>
          <w:cols w:space="708"/>
          <w:docGrid w:linePitch="360"/>
        </w:sectPr>
      </w:pPr>
    </w:p>
    <w:p w:rsidR="008441F4" w:rsidRPr="00454F20" w:rsidRDefault="00893203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454F20">
        <w:rPr>
          <w:rFonts w:ascii="Angsana New" w:hAnsi="Angsana New" w:cs="Angsana New"/>
          <w:b w:val="0"/>
          <w:cs/>
          <w:lang w:val="en-GB"/>
        </w:rPr>
        <w:t>สิ</w:t>
      </w:r>
      <w:r w:rsidR="008441F4" w:rsidRPr="00454F20">
        <w:rPr>
          <w:rFonts w:ascii="Angsana New" w:hAnsi="Angsana New" w:cs="Angsana New"/>
          <w:b w:val="0"/>
          <w:cs/>
          <w:lang w:val="en-GB"/>
        </w:rPr>
        <w:t>นทรัพย์ไม่มีตัวตน</w:t>
      </w:r>
    </w:p>
    <w:p w:rsidR="008441F4" w:rsidRPr="00A9024A" w:rsidRDefault="008441F4" w:rsidP="005C52AC">
      <w:pPr>
        <w:pStyle w:val="block"/>
        <w:spacing w:after="0" w:line="240" w:lineRule="auto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64"/>
        <w:gridCol w:w="180"/>
        <w:gridCol w:w="1080"/>
        <w:gridCol w:w="236"/>
        <w:gridCol w:w="988"/>
        <w:gridCol w:w="110"/>
        <w:gridCol w:w="162"/>
        <w:gridCol w:w="74"/>
        <w:gridCol w:w="990"/>
        <w:gridCol w:w="214"/>
        <w:gridCol w:w="58"/>
        <w:gridCol w:w="1080"/>
        <w:gridCol w:w="34"/>
      </w:tblGrid>
      <w:tr w:rsidR="00712D1D" w:rsidRPr="00FF14D9" w:rsidTr="009F7188">
        <w:tc>
          <w:tcPr>
            <w:tcW w:w="4066" w:type="dxa"/>
          </w:tcPr>
          <w:p w:rsidR="00712D1D" w:rsidRPr="00FF14D9" w:rsidRDefault="00712D1D" w:rsidP="005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4" w:type="dxa"/>
            <w:gridSpan w:val="12"/>
          </w:tcPr>
          <w:p w:rsidR="00712D1D" w:rsidRPr="00FF14D9" w:rsidRDefault="00712D1D" w:rsidP="00843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F7188" w:rsidRPr="00FF14D9" w:rsidTr="009F7188">
        <w:tc>
          <w:tcPr>
            <w:tcW w:w="4246" w:type="dxa"/>
            <w:gridSpan w:val="2"/>
          </w:tcPr>
          <w:p w:rsidR="009F7188" w:rsidRPr="00FF14D9" w:rsidRDefault="009F7188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9F7188" w:rsidRPr="00FF14D9" w:rsidRDefault="009F7188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236" w:type="dxa"/>
          </w:tcPr>
          <w:p w:rsidR="009F7188" w:rsidRPr="00FF14D9" w:rsidRDefault="009F7188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9F7188" w:rsidRPr="00FF14D9" w:rsidRDefault="009F7188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:rsidR="009F7188" w:rsidRPr="00FF14D9" w:rsidRDefault="009F7188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6"/>
          </w:tcPr>
          <w:p w:rsidR="009F7188" w:rsidRPr="00FF14D9" w:rsidRDefault="009F7188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57E" w:rsidRPr="00FF14D9" w:rsidTr="009F7188">
        <w:trPr>
          <w:gridAfter w:val="1"/>
          <w:wAfter w:w="34" w:type="dxa"/>
        </w:trPr>
        <w:tc>
          <w:tcPr>
            <w:tcW w:w="4246" w:type="dxa"/>
            <w:gridSpan w:val="2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กระบวน</w:t>
            </w:r>
          </w:p>
        </w:tc>
        <w:tc>
          <w:tcPr>
            <w:tcW w:w="236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2" w:type="dxa"/>
            <w:gridSpan w:val="2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57E" w:rsidRPr="00FF14D9" w:rsidTr="009F7188">
        <w:tc>
          <w:tcPr>
            <w:tcW w:w="4246" w:type="dxa"/>
            <w:gridSpan w:val="2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236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440" w:type="dxa"/>
            <w:gridSpan w:val="4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ไม่มีตัวตนอื่น</w:t>
            </w:r>
          </w:p>
        </w:tc>
        <w:tc>
          <w:tcPr>
            <w:tcW w:w="1170" w:type="dxa"/>
            <w:gridSpan w:val="3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404D2" w:rsidRPr="00FF14D9" w:rsidTr="009F7188">
        <w:tc>
          <w:tcPr>
            <w:tcW w:w="4246" w:type="dxa"/>
            <w:gridSpan w:val="2"/>
          </w:tcPr>
          <w:p w:rsidR="003404D2" w:rsidRPr="00FF14D9" w:rsidRDefault="003404D2" w:rsidP="00340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4" w:type="dxa"/>
            <w:gridSpan w:val="11"/>
          </w:tcPr>
          <w:p w:rsidR="003404D2" w:rsidRPr="00FF14D9" w:rsidRDefault="003404D2" w:rsidP="00340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93"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757E" w:rsidRPr="00FF14D9" w:rsidTr="009F7188">
        <w:trPr>
          <w:gridAfter w:val="1"/>
          <w:wAfter w:w="34" w:type="dxa"/>
        </w:trPr>
        <w:tc>
          <w:tcPr>
            <w:tcW w:w="4246" w:type="dxa"/>
            <w:gridSpan w:val="2"/>
          </w:tcPr>
          <w:p w:rsidR="0051757E" w:rsidRPr="00FF14D9" w:rsidRDefault="0051757E" w:rsidP="00340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:rsidR="0051757E" w:rsidRPr="008C2681" w:rsidRDefault="0051757E" w:rsidP="003404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1757E" w:rsidRPr="008C2681" w:rsidRDefault="0051757E" w:rsidP="003404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51757E" w:rsidRPr="008C2681" w:rsidRDefault="0051757E" w:rsidP="003404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51757E" w:rsidRPr="008C2681" w:rsidRDefault="0051757E" w:rsidP="003404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1757E" w:rsidRPr="008C2681" w:rsidRDefault="0051757E" w:rsidP="003404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51757E" w:rsidRPr="008C2681" w:rsidRDefault="0051757E" w:rsidP="003404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757E" w:rsidRPr="008C2681" w:rsidRDefault="0051757E" w:rsidP="003404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57E" w:rsidRPr="00FF14D9" w:rsidTr="009F7188">
        <w:trPr>
          <w:gridAfter w:val="1"/>
          <w:wAfter w:w="34" w:type="dxa"/>
        </w:trPr>
        <w:tc>
          <w:tcPr>
            <w:tcW w:w="4246" w:type="dxa"/>
            <w:gridSpan w:val="2"/>
            <w:shd w:val="clear" w:color="auto" w:fill="auto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F14D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F14D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195830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080" w:type="dxa"/>
          </w:tcPr>
          <w:p w:rsidR="0051757E" w:rsidRPr="00E12322" w:rsidRDefault="000304E1" w:rsidP="0051757E">
            <w:pPr>
              <w:tabs>
                <w:tab w:val="clear" w:pos="907"/>
                <w:tab w:val="left" w:pos="594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87.82</w:t>
            </w:r>
          </w:p>
        </w:tc>
        <w:tc>
          <w:tcPr>
            <w:tcW w:w="236" w:type="dxa"/>
          </w:tcPr>
          <w:p w:rsidR="0051757E" w:rsidRPr="00E12322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51757E" w:rsidRPr="00E12322" w:rsidRDefault="0051757E" w:rsidP="0051757E">
            <w:pPr>
              <w:tabs>
                <w:tab w:val="clear" w:pos="454"/>
                <w:tab w:val="clear" w:pos="907"/>
                <w:tab w:val="left" w:pos="448"/>
                <w:tab w:val="left" w:pos="62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322">
              <w:rPr>
                <w:rFonts w:ascii="Angsana New" w:hAnsi="Angsana New"/>
                <w:sz w:val="30"/>
                <w:szCs w:val="30"/>
              </w:rPr>
              <w:t>33</w:t>
            </w:r>
            <w:r w:rsidR="000304E1">
              <w:rPr>
                <w:rFonts w:ascii="Angsana New" w:hAnsi="Angsana New"/>
                <w:sz w:val="30"/>
                <w:szCs w:val="30"/>
              </w:rPr>
              <w:t>.53</w:t>
            </w:r>
          </w:p>
        </w:tc>
        <w:tc>
          <w:tcPr>
            <w:tcW w:w="236" w:type="dxa"/>
            <w:gridSpan w:val="2"/>
          </w:tcPr>
          <w:p w:rsidR="0051757E" w:rsidRPr="00E12322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1757E" w:rsidRPr="00E12322" w:rsidRDefault="0051757E" w:rsidP="005D30B0">
            <w:pPr>
              <w:tabs>
                <w:tab w:val="clear" w:pos="907"/>
                <w:tab w:val="left" w:pos="3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322">
              <w:rPr>
                <w:rFonts w:ascii="Angsana New" w:hAnsi="Angsana New"/>
                <w:sz w:val="30"/>
                <w:szCs w:val="30"/>
              </w:rPr>
              <w:t>8</w:t>
            </w:r>
            <w:r w:rsidR="000304E1">
              <w:rPr>
                <w:rFonts w:ascii="Angsana New" w:hAnsi="Angsana New"/>
                <w:sz w:val="30"/>
                <w:szCs w:val="30"/>
              </w:rPr>
              <w:t>.</w:t>
            </w:r>
            <w:r w:rsidR="005D30B0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gridSpan w:val="2"/>
          </w:tcPr>
          <w:p w:rsidR="0051757E" w:rsidRPr="00E12322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51757E" w:rsidRPr="00E12322" w:rsidRDefault="0051757E" w:rsidP="0051757E">
            <w:pPr>
              <w:tabs>
                <w:tab w:val="clear" w:pos="907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322">
              <w:rPr>
                <w:rFonts w:ascii="Angsana New" w:hAnsi="Angsana New"/>
                <w:sz w:val="30"/>
                <w:szCs w:val="30"/>
              </w:rPr>
              <w:t>129</w:t>
            </w:r>
            <w:r w:rsidR="000304E1">
              <w:rPr>
                <w:rFonts w:ascii="Angsana New" w:hAnsi="Angsana New"/>
                <w:sz w:val="30"/>
                <w:szCs w:val="30"/>
              </w:rPr>
              <w:t>.</w:t>
            </w:r>
            <w:r w:rsidR="005D30B0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195830" w:rsidRPr="00FF14D9" w:rsidTr="009F7188">
        <w:trPr>
          <w:gridAfter w:val="1"/>
          <w:wAfter w:w="34" w:type="dxa"/>
        </w:trPr>
        <w:tc>
          <w:tcPr>
            <w:tcW w:w="4246" w:type="dxa"/>
            <w:gridSpan w:val="2"/>
            <w:shd w:val="clear" w:color="auto" w:fill="auto"/>
          </w:tcPr>
          <w:p w:rsidR="00195830" w:rsidRPr="005D30B0" w:rsidRDefault="00195830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D30B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195830" w:rsidRPr="005D30B0" w:rsidRDefault="00195830" w:rsidP="006D6765">
            <w:pPr>
              <w:tabs>
                <w:tab w:val="clear" w:pos="907"/>
                <w:tab w:val="left" w:pos="594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30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95830" w:rsidRPr="005D30B0" w:rsidRDefault="00195830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195830" w:rsidRPr="005D30B0" w:rsidRDefault="00195830" w:rsidP="006D6765">
            <w:pPr>
              <w:tabs>
                <w:tab w:val="clear" w:pos="454"/>
                <w:tab w:val="clear" w:pos="907"/>
                <w:tab w:val="left" w:pos="448"/>
                <w:tab w:val="left" w:pos="62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30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195830" w:rsidRPr="005D30B0" w:rsidRDefault="00195830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95830" w:rsidRPr="005D30B0" w:rsidRDefault="00195830" w:rsidP="006D6765">
            <w:pPr>
              <w:tabs>
                <w:tab w:val="clear" w:pos="907"/>
                <w:tab w:val="left" w:pos="3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30B0">
              <w:rPr>
                <w:rFonts w:ascii="Angsana New" w:hAnsi="Angsana New"/>
                <w:sz w:val="30"/>
                <w:szCs w:val="30"/>
              </w:rPr>
              <w:t>0.31</w:t>
            </w:r>
          </w:p>
        </w:tc>
        <w:tc>
          <w:tcPr>
            <w:tcW w:w="270" w:type="dxa"/>
            <w:gridSpan w:val="2"/>
          </w:tcPr>
          <w:p w:rsidR="00195830" w:rsidRPr="005D30B0" w:rsidRDefault="00195830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95830" w:rsidRPr="005D30B0" w:rsidRDefault="00195830" w:rsidP="006D6765">
            <w:pPr>
              <w:tabs>
                <w:tab w:val="clear" w:pos="907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D30B0">
              <w:rPr>
                <w:rFonts w:ascii="Angsana New" w:hAnsi="Angsana New"/>
                <w:sz w:val="30"/>
                <w:szCs w:val="30"/>
              </w:rPr>
              <w:t>0.31</w:t>
            </w:r>
          </w:p>
        </w:tc>
      </w:tr>
      <w:tr w:rsidR="00195830" w:rsidRPr="00FF14D9" w:rsidTr="009F7188">
        <w:trPr>
          <w:gridAfter w:val="1"/>
          <w:wAfter w:w="34" w:type="dxa"/>
        </w:trPr>
        <w:tc>
          <w:tcPr>
            <w:tcW w:w="4246" w:type="dxa"/>
            <w:gridSpan w:val="2"/>
            <w:shd w:val="clear" w:color="auto" w:fill="auto"/>
          </w:tcPr>
          <w:p w:rsidR="00195830" w:rsidRPr="00FF14D9" w:rsidRDefault="00195830" w:rsidP="0019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95830" w:rsidRPr="008C2681" w:rsidRDefault="00195830" w:rsidP="00195830">
            <w:pPr>
              <w:tabs>
                <w:tab w:val="clear" w:pos="907"/>
                <w:tab w:val="left" w:pos="594"/>
              </w:tabs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7.82</w:t>
            </w:r>
          </w:p>
        </w:tc>
        <w:tc>
          <w:tcPr>
            <w:tcW w:w="236" w:type="dxa"/>
          </w:tcPr>
          <w:p w:rsidR="00195830" w:rsidRPr="008C2681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:rsidR="00195830" w:rsidRPr="008C2681" w:rsidRDefault="00195830" w:rsidP="00195830">
            <w:pPr>
              <w:tabs>
                <w:tab w:val="clear" w:pos="454"/>
                <w:tab w:val="clear" w:pos="907"/>
                <w:tab w:val="left" w:pos="448"/>
                <w:tab w:val="left" w:pos="628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.53</w:t>
            </w:r>
          </w:p>
        </w:tc>
        <w:tc>
          <w:tcPr>
            <w:tcW w:w="236" w:type="dxa"/>
            <w:gridSpan w:val="2"/>
          </w:tcPr>
          <w:p w:rsidR="00195830" w:rsidRPr="008C2681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195830" w:rsidRPr="008C2681" w:rsidRDefault="00195830" w:rsidP="00195830">
            <w:pPr>
              <w:tabs>
                <w:tab w:val="clear" w:pos="907"/>
                <w:tab w:val="left" w:pos="3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.51</w:t>
            </w:r>
          </w:p>
        </w:tc>
        <w:tc>
          <w:tcPr>
            <w:tcW w:w="270" w:type="dxa"/>
            <w:gridSpan w:val="2"/>
          </w:tcPr>
          <w:p w:rsidR="00195830" w:rsidRPr="008C2681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95830" w:rsidRPr="008C2681" w:rsidRDefault="00195830" w:rsidP="00195830">
            <w:pPr>
              <w:tabs>
                <w:tab w:val="clear" w:pos="907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.86</w:t>
            </w:r>
          </w:p>
        </w:tc>
      </w:tr>
      <w:tr w:rsidR="0061455C" w:rsidRPr="00FF14D9" w:rsidTr="009F7188">
        <w:trPr>
          <w:gridAfter w:val="1"/>
          <w:wAfter w:w="34" w:type="dxa"/>
        </w:trPr>
        <w:tc>
          <w:tcPr>
            <w:tcW w:w="4246" w:type="dxa"/>
            <w:gridSpan w:val="2"/>
            <w:shd w:val="clear" w:color="auto" w:fill="auto"/>
          </w:tcPr>
          <w:p w:rsidR="0061455C" w:rsidRPr="005D30B0" w:rsidRDefault="0061455C" w:rsidP="0061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D30B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61455C" w:rsidRPr="005D30B0" w:rsidRDefault="0061455C" w:rsidP="0061455C">
            <w:pPr>
              <w:tabs>
                <w:tab w:val="clear" w:pos="907"/>
                <w:tab w:val="left" w:pos="594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1455C" w:rsidRPr="005D30B0" w:rsidRDefault="0061455C" w:rsidP="006145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61455C" w:rsidRPr="005D30B0" w:rsidRDefault="0061455C" w:rsidP="0061455C">
            <w:pPr>
              <w:tabs>
                <w:tab w:val="clear" w:pos="454"/>
                <w:tab w:val="clear" w:pos="907"/>
                <w:tab w:val="left" w:pos="448"/>
                <w:tab w:val="left" w:pos="62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61455C" w:rsidRPr="005D30B0" w:rsidRDefault="0061455C" w:rsidP="006145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1455C" w:rsidRPr="005D30B0" w:rsidRDefault="0061455C" w:rsidP="0061455C">
            <w:pPr>
              <w:tabs>
                <w:tab w:val="clear" w:pos="907"/>
                <w:tab w:val="left" w:pos="3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gridSpan w:val="2"/>
          </w:tcPr>
          <w:p w:rsidR="0061455C" w:rsidRPr="005D30B0" w:rsidRDefault="0061455C" w:rsidP="006145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1455C" w:rsidRPr="005D30B0" w:rsidRDefault="0061455C" w:rsidP="0061455C">
            <w:pPr>
              <w:tabs>
                <w:tab w:val="clear" w:pos="907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A91737" w:rsidRPr="00FF14D9" w:rsidTr="009F7188">
        <w:trPr>
          <w:gridAfter w:val="1"/>
          <w:wAfter w:w="34" w:type="dxa"/>
        </w:trPr>
        <w:tc>
          <w:tcPr>
            <w:tcW w:w="4246" w:type="dxa"/>
            <w:gridSpan w:val="2"/>
            <w:shd w:val="clear" w:color="auto" w:fill="auto"/>
          </w:tcPr>
          <w:p w:rsidR="00A91737" w:rsidRPr="005D30B0" w:rsidRDefault="0061455C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</w:tcPr>
          <w:p w:rsidR="00A91737" w:rsidRPr="005D30B0" w:rsidRDefault="00F45F49" w:rsidP="0051757E">
            <w:pPr>
              <w:tabs>
                <w:tab w:val="clear" w:pos="907"/>
                <w:tab w:val="left" w:pos="594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91737" w:rsidRPr="005D30B0" w:rsidRDefault="00A91737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:rsidR="00A91737" w:rsidRPr="005D30B0" w:rsidRDefault="00F45F49" w:rsidP="0051757E">
            <w:pPr>
              <w:tabs>
                <w:tab w:val="clear" w:pos="454"/>
                <w:tab w:val="clear" w:pos="907"/>
                <w:tab w:val="left" w:pos="448"/>
                <w:tab w:val="left" w:pos="62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A91737" w:rsidRPr="005D30B0" w:rsidRDefault="00A91737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A91737" w:rsidRPr="005D30B0" w:rsidRDefault="0061455C" w:rsidP="0061455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(0.05)</w:t>
            </w:r>
          </w:p>
        </w:tc>
        <w:tc>
          <w:tcPr>
            <w:tcW w:w="270" w:type="dxa"/>
            <w:gridSpan w:val="2"/>
          </w:tcPr>
          <w:p w:rsidR="00A91737" w:rsidRPr="005D30B0" w:rsidRDefault="00A91737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91737" w:rsidRPr="005D30B0" w:rsidRDefault="0061455C" w:rsidP="0061455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(0.05)</w:t>
            </w:r>
          </w:p>
        </w:tc>
      </w:tr>
      <w:tr w:rsidR="00F45F49" w:rsidRPr="00FF14D9" w:rsidTr="009F7188">
        <w:trPr>
          <w:gridAfter w:val="1"/>
          <w:wAfter w:w="34" w:type="dxa"/>
        </w:trPr>
        <w:tc>
          <w:tcPr>
            <w:tcW w:w="4246" w:type="dxa"/>
            <w:gridSpan w:val="2"/>
            <w:shd w:val="clear" w:color="auto" w:fill="auto"/>
          </w:tcPr>
          <w:p w:rsidR="00F45F49" w:rsidRPr="00FF14D9" w:rsidRDefault="00F45F49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5F49" w:rsidRPr="008C2681" w:rsidRDefault="00F45F49" w:rsidP="007E4D8B">
            <w:pPr>
              <w:tabs>
                <w:tab w:val="clear" w:pos="907"/>
                <w:tab w:val="left" w:pos="594"/>
              </w:tabs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87.82</w:t>
            </w:r>
          </w:p>
        </w:tc>
        <w:tc>
          <w:tcPr>
            <w:tcW w:w="236" w:type="dxa"/>
          </w:tcPr>
          <w:p w:rsidR="00F45F49" w:rsidRPr="008C2681" w:rsidRDefault="00F45F49" w:rsidP="007E4D8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5F49" w:rsidRPr="008C2681" w:rsidRDefault="00F45F49" w:rsidP="007E4D8B">
            <w:pPr>
              <w:tabs>
                <w:tab w:val="clear" w:pos="454"/>
                <w:tab w:val="clear" w:pos="907"/>
                <w:tab w:val="left" w:pos="448"/>
                <w:tab w:val="left" w:pos="628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33.53</w:t>
            </w:r>
          </w:p>
        </w:tc>
        <w:tc>
          <w:tcPr>
            <w:tcW w:w="236" w:type="dxa"/>
            <w:gridSpan w:val="2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45F49" w:rsidRPr="008C2681" w:rsidRDefault="00F45F49" w:rsidP="0051757E">
            <w:pPr>
              <w:tabs>
                <w:tab w:val="clear" w:pos="907"/>
                <w:tab w:val="left" w:pos="3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12.51</w:t>
            </w:r>
          </w:p>
        </w:tc>
        <w:tc>
          <w:tcPr>
            <w:tcW w:w="270" w:type="dxa"/>
            <w:gridSpan w:val="2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45F49" w:rsidRPr="008C2681" w:rsidRDefault="00F45F49" w:rsidP="0051757E">
            <w:pPr>
              <w:tabs>
                <w:tab w:val="clear" w:pos="907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133.86</w:t>
            </w:r>
          </w:p>
        </w:tc>
      </w:tr>
      <w:tr w:rsidR="00F45F49" w:rsidRPr="00FF14D9" w:rsidTr="009F7188">
        <w:trPr>
          <w:gridAfter w:val="1"/>
          <w:wAfter w:w="34" w:type="dxa"/>
        </w:trPr>
        <w:tc>
          <w:tcPr>
            <w:tcW w:w="4246" w:type="dxa"/>
            <w:gridSpan w:val="2"/>
          </w:tcPr>
          <w:p w:rsidR="00F45F49" w:rsidRPr="00FF14D9" w:rsidRDefault="00F45F49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:rsidR="00F45F49" w:rsidRPr="008C2681" w:rsidRDefault="00F45F49" w:rsidP="0051757E">
            <w:pPr>
              <w:tabs>
                <w:tab w:val="clear" w:pos="454"/>
                <w:tab w:val="clear" w:pos="907"/>
                <w:tab w:val="left" w:pos="448"/>
                <w:tab w:val="left" w:pos="62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5F49" w:rsidRPr="00FF14D9" w:rsidTr="009F7188">
        <w:trPr>
          <w:gridAfter w:val="1"/>
          <w:wAfter w:w="34" w:type="dxa"/>
        </w:trPr>
        <w:tc>
          <w:tcPr>
            <w:tcW w:w="5326" w:type="dxa"/>
            <w:gridSpan w:val="3"/>
          </w:tcPr>
          <w:p w:rsidR="00F45F49" w:rsidRPr="008C2681" w:rsidRDefault="00F45F49" w:rsidP="0051757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C26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36" w:type="dxa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:rsidR="00F45F49" w:rsidRPr="008C2681" w:rsidRDefault="00F45F49" w:rsidP="0051757E">
            <w:pPr>
              <w:tabs>
                <w:tab w:val="clear" w:pos="454"/>
                <w:tab w:val="clear" w:pos="907"/>
                <w:tab w:val="left" w:pos="448"/>
                <w:tab w:val="left" w:pos="62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5F49" w:rsidRPr="008C2681" w:rsidRDefault="00F45F49" w:rsidP="0051757E">
            <w:pPr>
              <w:tabs>
                <w:tab w:val="clear" w:pos="680"/>
                <w:tab w:val="clear" w:pos="907"/>
                <w:tab w:val="left" w:pos="70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5F49" w:rsidRPr="00FF14D9" w:rsidTr="009F7188">
        <w:trPr>
          <w:gridAfter w:val="1"/>
          <w:wAfter w:w="34" w:type="dxa"/>
        </w:trPr>
        <w:tc>
          <w:tcPr>
            <w:tcW w:w="4246" w:type="dxa"/>
            <w:gridSpan w:val="2"/>
            <w:shd w:val="clear" w:color="auto" w:fill="auto"/>
          </w:tcPr>
          <w:p w:rsidR="00F45F49" w:rsidRPr="00FF14D9" w:rsidRDefault="00F45F49" w:rsidP="0019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F14D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F14D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080" w:type="dxa"/>
          </w:tcPr>
          <w:p w:rsidR="00F45F49" w:rsidRPr="00195830" w:rsidRDefault="00F45F49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830">
              <w:rPr>
                <w:rFonts w:ascii="Angsana New" w:hAnsi="Angsana New"/>
                <w:sz w:val="30"/>
                <w:szCs w:val="30"/>
              </w:rPr>
              <w:t>(43.16)</w:t>
            </w:r>
          </w:p>
        </w:tc>
        <w:tc>
          <w:tcPr>
            <w:tcW w:w="236" w:type="dxa"/>
          </w:tcPr>
          <w:p w:rsidR="00F45F49" w:rsidRPr="00195830" w:rsidRDefault="00F45F49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:rsidR="00F45F49" w:rsidRPr="00195830" w:rsidRDefault="00F45F49" w:rsidP="00195830">
            <w:pPr>
              <w:tabs>
                <w:tab w:val="clear" w:pos="454"/>
                <w:tab w:val="clear" w:pos="907"/>
                <w:tab w:val="left" w:pos="448"/>
                <w:tab w:val="left" w:pos="62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83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F45F49" w:rsidRPr="00195830" w:rsidRDefault="00F45F49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45F49" w:rsidRPr="00195830" w:rsidRDefault="00F45F49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830">
              <w:rPr>
                <w:rFonts w:ascii="Angsana New" w:hAnsi="Angsana New"/>
                <w:sz w:val="30"/>
                <w:szCs w:val="30"/>
              </w:rPr>
              <w:t>(5.99)</w:t>
            </w:r>
          </w:p>
        </w:tc>
        <w:tc>
          <w:tcPr>
            <w:tcW w:w="270" w:type="dxa"/>
            <w:gridSpan w:val="2"/>
          </w:tcPr>
          <w:p w:rsidR="00F45F49" w:rsidRPr="00195830" w:rsidRDefault="00F45F49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45F49" w:rsidRPr="00195830" w:rsidRDefault="00F45F49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830">
              <w:rPr>
                <w:rFonts w:ascii="Angsana New" w:hAnsi="Angsana New"/>
                <w:sz w:val="30"/>
                <w:szCs w:val="30"/>
              </w:rPr>
              <w:t>(49.15)</w:t>
            </w:r>
          </w:p>
        </w:tc>
      </w:tr>
      <w:tr w:rsidR="00F45F49" w:rsidRPr="00FF14D9" w:rsidTr="009F7188">
        <w:trPr>
          <w:gridAfter w:val="1"/>
          <w:wAfter w:w="34" w:type="dxa"/>
        </w:trPr>
        <w:tc>
          <w:tcPr>
            <w:tcW w:w="4246" w:type="dxa"/>
            <w:gridSpan w:val="2"/>
            <w:shd w:val="clear" w:color="auto" w:fill="auto"/>
          </w:tcPr>
          <w:p w:rsidR="00F45F49" w:rsidRPr="00FF14D9" w:rsidRDefault="00F45F49" w:rsidP="0019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vAlign w:val="bottom"/>
          </w:tcPr>
          <w:p w:rsidR="00F45F49" w:rsidRPr="008C2681" w:rsidRDefault="00F45F49" w:rsidP="00195830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(4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.39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36" w:type="dxa"/>
          </w:tcPr>
          <w:p w:rsidR="00F45F49" w:rsidRPr="008C2681" w:rsidRDefault="00F45F49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:rsidR="00F45F49" w:rsidRPr="008C2681" w:rsidRDefault="00F45F49" w:rsidP="00195830">
            <w:pPr>
              <w:tabs>
                <w:tab w:val="clear" w:pos="454"/>
                <w:tab w:val="clear" w:pos="907"/>
                <w:tab w:val="left" w:pos="448"/>
                <w:tab w:val="left" w:pos="62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F45F49" w:rsidRPr="008C2681" w:rsidRDefault="00F45F49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45F49" w:rsidRPr="008C2681" w:rsidRDefault="00F45F49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(0.54)</w:t>
            </w:r>
          </w:p>
        </w:tc>
        <w:tc>
          <w:tcPr>
            <w:tcW w:w="270" w:type="dxa"/>
            <w:gridSpan w:val="2"/>
          </w:tcPr>
          <w:p w:rsidR="00F45F49" w:rsidRPr="008C2681" w:rsidRDefault="00F45F49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F45F49" w:rsidRPr="008C2681" w:rsidRDefault="00F45F49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(4</w:t>
            </w:r>
            <w:r>
              <w:rPr>
                <w:rFonts w:ascii="Angsana New" w:hAnsi="Angsana New"/>
                <w:sz w:val="30"/>
                <w:szCs w:val="30"/>
              </w:rPr>
              <w:t>.93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F45F49" w:rsidRPr="00FF14D9" w:rsidTr="009F7188">
        <w:trPr>
          <w:gridAfter w:val="1"/>
          <w:wAfter w:w="34" w:type="dxa"/>
        </w:trPr>
        <w:tc>
          <w:tcPr>
            <w:tcW w:w="4246" w:type="dxa"/>
            <w:gridSpan w:val="2"/>
            <w:shd w:val="clear" w:color="auto" w:fill="auto"/>
          </w:tcPr>
          <w:p w:rsidR="00F45F49" w:rsidRPr="00FF14D9" w:rsidRDefault="00F45F49" w:rsidP="0019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5F49" w:rsidRPr="008C2681" w:rsidRDefault="00F45F49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(47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.55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F45F49" w:rsidRPr="008C2681" w:rsidRDefault="00F45F49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  <w:vAlign w:val="bottom"/>
          </w:tcPr>
          <w:p w:rsidR="00F45F49" w:rsidRPr="008C2681" w:rsidRDefault="00F45F49" w:rsidP="00195830">
            <w:pPr>
              <w:tabs>
                <w:tab w:val="clear" w:pos="454"/>
                <w:tab w:val="clear" w:pos="907"/>
                <w:tab w:val="left" w:pos="448"/>
                <w:tab w:val="left" w:pos="628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F45F49" w:rsidRPr="008C2681" w:rsidRDefault="00F45F49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45F49" w:rsidRPr="008C2681" w:rsidRDefault="00F45F49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.53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:rsidR="00F45F49" w:rsidRPr="008C2681" w:rsidRDefault="00F45F49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45F49" w:rsidRPr="008C2681" w:rsidRDefault="00F45F49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4.08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61455C" w:rsidRPr="00FF14D9" w:rsidTr="009F7188">
        <w:trPr>
          <w:gridAfter w:val="1"/>
          <w:wAfter w:w="34" w:type="dxa"/>
        </w:trPr>
        <w:tc>
          <w:tcPr>
            <w:tcW w:w="4246" w:type="dxa"/>
            <w:gridSpan w:val="2"/>
            <w:shd w:val="clear" w:color="auto" w:fill="auto"/>
          </w:tcPr>
          <w:p w:rsidR="0061455C" w:rsidRPr="00FF14D9" w:rsidRDefault="0061455C" w:rsidP="0061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vAlign w:val="bottom"/>
          </w:tcPr>
          <w:p w:rsidR="0061455C" w:rsidRPr="008C2681" w:rsidRDefault="0061455C" w:rsidP="0061455C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(4.39)</w:t>
            </w:r>
          </w:p>
        </w:tc>
        <w:tc>
          <w:tcPr>
            <w:tcW w:w="236" w:type="dxa"/>
          </w:tcPr>
          <w:p w:rsidR="0061455C" w:rsidRPr="008C2681" w:rsidRDefault="0061455C" w:rsidP="006145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:rsidR="0061455C" w:rsidRPr="008C2681" w:rsidRDefault="0061455C" w:rsidP="0061455C">
            <w:pPr>
              <w:tabs>
                <w:tab w:val="clear" w:pos="454"/>
                <w:tab w:val="clear" w:pos="907"/>
                <w:tab w:val="left" w:pos="448"/>
                <w:tab w:val="left" w:pos="62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61455C" w:rsidRPr="008C2681" w:rsidRDefault="0061455C" w:rsidP="006145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1455C" w:rsidRPr="008C2681" w:rsidRDefault="0061455C" w:rsidP="006145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:rsidR="0061455C" w:rsidRPr="008C2681" w:rsidRDefault="0061455C" w:rsidP="006145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1455C" w:rsidRPr="008C2681" w:rsidRDefault="0061455C" w:rsidP="006145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(5.2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45F49" w:rsidRPr="00FF14D9" w:rsidTr="009F7188">
        <w:trPr>
          <w:gridAfter w:val="1"/>
          <w:wAfter w:w="34" w:type="dxa"/>
        </w:trPr>
        <w:tc>
          <w:tcPr>
            <w:tcW w:w="4246" w:type="dxa"/>
            <w:gridSpan w:val="2"/>
          </w:tcPr>
          <w:p w:rsidR="00F45F49" w:rsidRPr="00FF14D9" w:rsidRDefault="00F45F49" w:rsidP="0061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F45F49" w:rsidRPr="008C2681" w:rsidRDefault="0061455C" w:rsidP="0051757E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236" w:type="dxa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:rsidR="00F45F49" w:rsidRPr="008C2681" w:rsidRDefault="0061455C" w:rsidP="0051757E">
            <w:pPr>
              <w:tabs>
                <w:tab w:val="clear" w:pos="454"/>
                <w:tab w:val="clear" w:pos="907"/>
                <w:tab w:val="left" w:pos="448"/>
                <w:tab w:val="left" w:pos="62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45F49" w:rsidRPr="008C2681" w:rsidRDefault="0061455C" w:rsidP="0061455C">
            <w:pPr>
              <w:tabs>
                <w:tab w:val="clear" w:pos="907"/>
                <w:tab w:val="left" w:pos="34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0.05</w:t>
            </w:r>
          </w:p>
        </w:tc>
        <w:tc>
          <w:tcPr>
            <w:tcW w:w="270" w:type="dxa"/>
            <w:gridSpan w:val="2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45F49" w:rsidRPr="008C2681" w:rsidRDefault="0061455C" w:rsidP="0061455C">
            <w:pPr>
              <w:tabs>
                <w:tab w:val="clear" w:pos="907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0.05</w:t>
            </w:r>
          </w:p>
        </w:tc>
      </w:tr>
      <w:tr w:rsidR="00F45F49" w:rsidRPr="00FF14D9" w:rsidTr="009F7188">
        <w:trPr>
          <w:gridAfter w:val="1"/>
          <w:wAfter w:w="34" w:type="dxa"/>
        </w:trPr>
        <w:tc>
          <w:tcPr>
            <w:tcW w:w="4246" w:type="dxa"/>
            <w:gridSpan w:val="2"/>
            <w:shd w:val="clear" w:color="auto" w:fill="auto"/>
          </w:tcPr>
          <w:p w:rsidR="00F45F49" w:rsidRPr="00FF14D9" w:rsidRDefault="00F45F49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(51.94)</w:t>
            </w:r>
          </w:p>
        </w:tc>
        <w:tc>
          <w:tcPr>
            <w:tcW w:w="236" w:type="dxa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45F49" w:rsidRPr="008C2681" w:rsidRDefault="00F45F49" w:rsidP="0051757E">
            <w:pPr>
              <w:tabs>
                <w:tab w:val="clear" w:pos="454"/>
                <w:tab w:val="clear" w:pos="907"/>
                <w:tab w:val="left" w:pos="448"/>
                <w:tab w:val="left" w:pos="628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(7.34)</w:t>
            </w:r>
          </w:p>
        </w:tc>
        <w:tc>
          <w:tcPr>
            <w:tcW w:w="270" w:type="dxa"/>
            <w:gridSpan w:val="2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F45F49" w:rsidRPr="008C2681" w:rsidRDefault="00F45F49" w:rsidP="000304E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(59.28)</w:t>
            </w:r>
          </w:p>
        </w:tc>
      </w:tr>
      <w:tr w:rsidR="00F45F49" w:rsidRPr="00FF14D9" w:rsidTr="009F7188">
        <w:trPr>
          <w:gridAfter w:val="1"/>
          <w:wAfter w:w="34" w:type="dxa"/>
        </w:trPr>
        <w:tc>
          <w:tcPr>
            <w:tcW w:w="4246" w:type="dxa"/>
            <w:gridSpan w:val="2"/>
          </w:tcPr>
          <w:p w:rsidR="00F45F49" w:rsidRPr="00FF14D9" w:rsidRDefault="00F45F49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  <w:vAlign w:val="bottom"/>
          </w:tcPr>
          <w:p w:rsidR="00F45F49" w:rsidRPr="008C2681" w:rsidRDefault="00F45F49" w:rsidP="0051757E">
            <w:pPr>
              <w:tabs>
                <w:tab w:val="clear" w:pos="454"/>
                <w:tab w:val="clear" w:pos="907"/>
                <w:tab w:val="left" w:pos="448"/>
                <w:tab w:val="left" w:pos="62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5F49" w:rsidRPr="00FF14D9" w:rsidTr="009F7188">
        <w:trPr>
          <w:gridAfter w:val="1"/>
          <w:wAfter w:w="34" w:type="dxa"/>
        </w:trPr>
        <w:tc>
          <w:tcPr>
            <w:tcW w:w="4246" w:type="dxa"/>
            <w:gridSpan w:val="2"/>
          </w:tcPr>
          <w:p w:rsidR="00F45F49" w:rsidRPr="00FF14D9" w:rsidRDefault="00F45F49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:rsidR="00F45F49" w:rsidRPr="008C2681" w:rsidRDefault="00F45F49" w:rsidP="0051757E">
            <w:pPr>
              <w:tabs>
                <w:tab w:val="clear" w:pos="454"/>
                <w:tab w:val="clear" w:pos="907"/>
                <w:tab w:val="left" w:pos="448"/>
                <w:tab w:val="left" w:pos="62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5F49" w:rsidRPr="00FF14D9" w:rsidTr="009F7188">
        <w:trPr>
          <w:gridAfter w:val="1"/>
          <w:wAfter w:w="34" w:type="dxa"/>
        </w:trPr>
        <w:tc>
          <w:tcPr>
            <w:tcW w:w="4246" w:type="dxa"/>
            <w:gridSpan w:val="2"/>
          </w:tcPr>
          <w:p w:rsidR="00F45F49" w:rsidRPr="00FF14D9" w:rsidRDefault="00F45F49" w:rsidP="0019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45F49" w:rsidRPr="008C2681" w:rsidRDefault="00F45F49" w:rsidP="00195830">
            <w:pPr>
              <w:tabs>
                <w:tab w:val="clear" w:pos="907"/>
                <w:tab w:val="left" w:pos="594"/>
              </w:tabs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44.66</w:t>
            </w:r>
          </w:p>
        </w:tc>
        <w:tc>
          <w:tcPr>
            <w:tcW w:w="236" w:type="dxa"/>
          </w:tcPr>
          <w:p w:rsidR="00F45F49" w:rsidRPr="008C2681" w:rsidRDefault="00F45F49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</w:tcPr>
          <w:p w:rsidR="00F45F49" w:rsidRPr="008C2681" w:rsidRDefault="00F45F49" w:rsidP="00195830">
            <w:pPr>
              <w:tabs>
                <w:tab w:val="clear" w:pos="454"/>
                <w:tab w:val="clear" w:pos="907"/>
                <w:tab w:val="left" w:pos="448"/>
                <w:tab w:val="left" w:pos="628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33.53</w:t>
            </w:r>
          </w:p>
        </w:tc>
        <w:tc>
          <w:tcPr>
            <w:tcW w:w="236" w:type="dxa"/>
            <w:gridSpan w:val="2"/>
          </w:tcPr>
          <w:p w:rsidR="00F45F49" w:rsidRPr="008C2681" w:rsidRDefault="00F45F49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F45F49" w:rsidRPr="008C2681" w:rsidRDefault="00F45F49" w:rsidP="00195830">
            <w:pPr>
              <w:tabs>
                <w:tab w:val="clear" w:pos="907"/>
                <w:tab w:val="left" w:pos="3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2.21</w:t>
            </w:r>
          </w:p>
        </w:tc>
        <w:tc>
          <w:tcPr>
            <w:tcW w:w="270" w:type="dxa"/>
            <w:gridSpan w:val="2"/>
          </w:tcPr>
          <w:p w:rsidR="00F45F49" w:rsidRPr="008C2681" w:rsidRDefault="00F45F49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45F49" w:rsidRPr="008C2681" w:rsidRDefault="00F45F49" w:rsidP="00195830">
            <w:pPr>
              <w:tabs>
                <w:tab w:val="clear" w:pos="907"/>
                <w:tab w:val="left" w:pos="52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80.40</w:t>
            </w:r>
          </w:p>
        </w:tc>
      </w:tr>
      <w:tr w:rsidR="00F45F49" w:rsidRPr="00FF14D9" w:rsidTr="009F7188">
        <w:trPr>
          <w:gridAfter w:val="1"/>
          <w:wAfter w:w="34" w:type="dxa"/>
        </w:trPr>
        <w:tc>
          <w:tcPr>
            <w:tcW w:w="4246" w:type="dxa"/>
            <w:gridSpan w:val="2"/>
          </w:tcPr>
          <w:p w:rsidR="00F45F49" w:rsidRPr="00FF14D9" w:rsidRDefault="00F45F49" w:rsidP="0019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F45F49" w:rsidRPr="008C2681" w:rsidRDefault="00F45F49" w:rsidP="00195830">
            <w:pPr>
              <w:tabs>
                <w:tab w:val="clear" w:pos="907"/>
                <w:tab w:val="left" w:pos="594"/>
              </w:tabs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0.27</w:t>
            </w:r>
          </w:p>
        </w:tc>
        <w:tc>
          <w:tcPr>
            <w:tcW w:w="236" w:type="dxa"/>
          </w:tcPr>
          <w:p w:rsidR="00F45F49" w:rsidRPr="008C2681" w:rsidRDefault="00F45F49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</w:tcPr>
          <w:p w:rsidR="00F45F49" w:rsidRPr="008C2681" w:rsidRDefault="00F45F49" w:rsidP="00195830">
            <w:pPr>
              <w:tabs>
                <w:tab w:val="clear" w:pos="454"/>
                <w:tab w:val="clear" w:pos="907"/>
                <w:tab w:val="left" w:pos="448"/>
                <w:tab w:val="left" w:pos="628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.53</w:t>
            </w:r>
          </w:p>
        </w:tc>
        <w:tc>
          <w:tcPr>
            <w:tcW w:w="236" w:type="dxa"/>
            <w:gridSpan w:val="2"/>
          </w:tcPr>
          <w:p w:rsidR="00F45F49" w:rsidRPr="008C2681" w:rsidRDefault="00F45F49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45F49" w:rsidRPr="008C2681" w:rsidRDefault="00F45F49" w:rsidP="00195830">
            <w:pPr>
              <w:tabs>
                <w:tab w:val="clear" w:pos="907"/>
                <w:tab w:val="left" w:pos="3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1.98</w:t>
            </w:r>
          </w:p>
        </w:tc>
        <w:tc>
          <w:tcPr>
            <w:tcW w:w="270" w:type="dxa"/>
            <w:gridSpan w:val="2"/>
          </w:tcPr>
          <w:p w:rsidR="00F45F49" w:rsidRPr="008C2681" w:rsidRDefault="00F45F49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F45F49" w:rsidRPr="008C2681" w:rsidRDefault="00F45F49" w:rsidP="00195830">
            <w:pPr>
              <w:tabs>
                <w:tab w:val="clear" w:pos="907"/>
                <w:tab w:val="left" w:pos="52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5.78</w:t>
            </w:r>
          </w:p>
        </w:tc>
      </w:tr>
      <w:tr w:rsidR="00F45F49" w:rsidRPr="00FF14D9" w:rsidTr="009F7188">
        <w:trPr>
          <w:gridAfter w:val="1"/>
          <w:wAfter w:w="34" w:type="dxa"/>
        </w:trPr>
        <w:tc>
          <w:tcPr>
            <w:tcW w:w="4246" w:type="dxa"/>
            <w:gridSpan w:val="2"/>
          </w:tcPr>
          <w:p w:rsidR="00F45F49" w:rsidRPr="00FF14D9" w:rsidRDefault="00F45F49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F45F49" w:rsidRPr="008C2681" w:rsidRDefault="00F45F49" w:rsidP="000304E1">
            <w:pPr>
              <w:tabs>
                <w:tab w:val="clear" w:pos="907"/>
                <w:tab w:val="left" w:pos="594"/>
              </w:tabs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35.88</w:t>
            </w:r>
          </w:p>
        </w:tc>
        <w:tc>
          <w:tcPr>
            <w:tcW w:w="236" w:type="dxa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F45F49" w:rsidRPr="008C2681" w:rsidRDefault="00F45F49" w:rsidP="0051757E">
            <w:pPr>
              <w:tabs>
                <w:tab w:val="clear" w:pos="454"/>
                <w:tab w:val="clear" w:pos="907"/>
                <w:tab w:val="left" w:pos="448"/>
                <w:tab w:val="left" w:pos="628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33.53</w:t>
            </w:r>
          </w:p>
        </w:tc>
        <w:tc>
          <w:tcPr>
            <w:tcW w:w="236" w:type="dxa"/>
            <w:gridSpan w:val="2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45F49" w:rsidRPr="008C2681" w:rsidRDefault="00F45F49" w:rsidP="0051757E">
            <w:pPr>
              <w:tabs>
                <w:tab w:val="clear" w:pos="907"/>
                <w:tab w:val="left" w:pos="34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5.17</w:t>
            </w:r>
          </w:p>
        </w:tc>
        <w:tc>
          <w:tcPr>
            <w:tcW w:w="270" w:type="dxa"/>
            <w:gridSpan w:val="2"/>
          </w:tcPr>
          <w:p w:rsidR="00F45F49" w:rsidRPr="008C2681" w:rsidRDefault="00F45F49" w:rsidP="0051757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F45F49" w:rsidRPr="008C2681" w:rsidRDefault="00F45F49" w:rsidP="0051757E">
            <w:pPr>
              <w:tabs>
                <w:tab w:val="clear" w:pos="907"/>
                <w:tab w:val="left" w:pos="52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74.58</w:t>
            </w:r>
          </w:p>
        </w:tc>
      </w:tr>
    </w:tbl>
    <w:p w:rsidR="00BC66B4" w:rsidRPr="00FF14D9" w:rsidRDefault="00BC66B4" w:rsidP="005C52AC">
      <w:pPr>
        <w:spacing w:line="240" w:lineRule="auto"/>
        <w:rPr>
          <w:rFonts w:ascii="Angsana New" w:hAnsi="Angsana New"/>
          <w:sz w:val="2"/>
          <w:szCs w:val="2"/>
        </w:rPr>
      </w:pPr>
      <w:r w:rsidRPr="00FF14D9">
        <w:rPr>
          <w:rFonts w:ascii="Angsana New" w:hAnsi="Angsana New"/>
          <w:sz w:val="30"/>
          <w:szCs w:val="30"/>
        </w:rPr>
        <w:br w:type="page"/>
      </w: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12"/>
        <w:gridCol w:w="1170"/>
        <w:gridCol w:w="270"/>
        <w:gridCol w:w="1170"/>
        <w:gridCol w:w="270"/>
        <w:gridCol w:w="1170"/>
      </w:tblGrid>
      <w:tr w:rsidR="00CB0FF7" w:rsidRPr="00FF14D9" w:rsidTr="009F7188">
        <w:tc>
          <w:tcPr>
            <w:tcW w:w="5112" w:type="dxa"/>
          </w:tcPr>
          <w:p w:rsidR="00CB0FF7" w:rsidRPr="00FF14D9" w:rsidRDefault="00CB0FF7" w:rsidP="005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5"/>
          </w:tcPr>
          <w:p w:rsidR="00CB0FF7" w:rsidRPr="00FF14D9" w:rsidRDefault="00CB0FF7" w:rsidP="005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757E" w:rsidRPr="00FF14D9" w:rsidTr="009F7188">
        <w:tc>
          <w:tcPr>
            <w:tcW w:w="5112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ค่าสิทธิบัตร</w:t>
            </w:r>
          </w:p>
        </w:tc>
        <w:tc>
          <w:tcPr>
            <w:tcW w:w="270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57E" w:rsidRPr="00FF14D9" w:rsidTr="009F7188">
        <w:trPr>
          <w:trHeight w:val="80"/>
        </w:trPr>
        <w:tc>
          <w:tcPr>
            <w:tcW w:w="5112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กระบวน</w:t>
            </w:r>
          </w:p>
        </w:tc>
        <w:tc>
          <w:tcPr>
            <w:tcW w:w="270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57E" w:rsidRPr="00FF14D9" w:rsidTr="009F7188">
        <w:trPr>
          <w:trHeight w:val="80"/>
        </w:trPr>
        <w:tc>
          <w:tcPr>
            <w:tcW w:w="5112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การผลิต</w:t>
            </w:r>
          </w:p>
        </w:tc>
        <w:tc>
          <w:tcPr>
            <w:tcW w:w="1710" w:type="dxa"/>
            <w:gridSpan w:val="3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ไม่มีตัวตนอื่น</w:t>
            </w:r>
          </w:p>
        </w:tc>
        <w:tc>
          <w:tcPr>
            <w:tcW w:w="1170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404D2" w:rsidRPr="00FF14D9" w:rsidTr="009F7188">
        <w:tc>
          <w:tcPr>
            <w:tcW w:w="5112" w:type="dxa"/>
          </w:tcPr>
          <w:p w:rsidR="003404D2" w:rsidRPr="00FF14D9" w:rsidRDefault="003404D2" w:rsidP="00340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5"/>
          </w:tcPr>
          <w:p w:rsidR="003404D2" w:rsidRPr="00FF14D9" w:rsidRDefault="003404D2" w:rsidP="00340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757E" w:rsidRPr="00FF14D9" w:rsidTr="009F7188">
        <w:tc>
          <w:tcPr>
            <w:tcW w:w="5112" w:type="dxa"/>
          </w:tcPr>
          <w:p w:rsidR="0051757E" w:rsidRPr="00FF14D9" w:rsidRDefault="0051757E" w:rsidP="00340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:rsidR="0051757E" w:rsidRPr="00FF14D9" w:rsidRDefault="0051757E" w:rsidP="00340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757E" w:rsidRPr="00FF14D9" w:rsidRDefault="0051757E" w:rsidP="00340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757E" w:rsidRPr="00FF14D9" w:rsidRDefault="0051757E" w:rsidP="00340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757E" w:rsidRPr="00FF14D9" w:rsidRDefault="0051757E" w:rsidP="00340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757E" w:rsidRPr="00FF14D9" w:rsidRDefault="0051757E" w:rsidP="003404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57E" w:rsidRPr="00FF14D9" w:rsidTr="009F7188">
        <w:tc>
          <w:tcPr>
            <w:tcW w:w="5112" w:type="dxa"/>
            <w:shd w:val="clear" w:color="auto" w:fill="auto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F14D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F14D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95830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170" w:type="dxa"/>
          </w:tcPr>
          <w:p w:rsidR="0051757E" w:rsidRPr="00E12322" w:rsidRDefault="000304E1" w:rsidP="0051757E">
            <w:pPr>
              <w:tabs>
                <w:tab w:val="clear" w:pos="680"/>
                <w:tab w:val="clear" w:pos="907"/>
                <w:tab w:val="left" w:pos="324"/>
                <w:tab w:val="left" w:pos="414"/>
              </w:tabs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87.82</w:t>
            </w:r>
          </w:p>
        </w:tc>
        <w:tc>
          <w:tcPr>
            <w:tcW w:w="270" w:type="dxa"/>
          </w:tcPr>
          <w:p w:rsidR="0051757E" w:rsidRPr="00E12322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757E" w:rsidRPr="00E12322" w:rsidRDefault="0051757E" w:rsidP="0051757E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322">
              <w:rPr>
                <w:rFonts w:ascii="Angsana New" w:hAnsi="Angsana New"/>
                <w:sz w:val="30"/>
                <w:szCs w:val="30"/>
              </w:rPr>
              <w:t>8</w:t>
            </w:r>
            <w:r w:rsidR="000304E1">
              <w:rPr>
                <w:rFonts w:ascii="Angsana New" w:hAnsi="Angsana New"/>
                <w:sz w:val="30"/>
                <w:szCs w:val="30"/>
              </w:rPr>
              <w:t>.20</w:t>
            </w:r>
          </w:p>
        </w:tc>
        <w:tc>
          <w:tcPr>
            <w:tcW w:w="270" w:type="dxa"/>
          </w:tcPr>
          <w:p w:rsidR="0051757E" w:rsidRPr="00E12322" w:rsidRDefault="0051757E" w:rsidP="0051757E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757E" w:rsidRPr="00E12322" w:rsidRDefault="0051757E" w:rsidP="0051757E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12322">
              <w:rPr>
                <w:rFonts w:ascii="Angsana New" w:hAnsi="Angsana New"/>
                <w:sz w:val="30"/>
                <w:szCs w:val="30"/>
              </w:rPr>
              <w:t>96</w:t>
            </w:r>
            <w:r w:rsidR="000304E1">
              <w:rPr>
                <w:rFonts w:ascii="Angsana New" w:hAnsi="Angsana New"/>
                <w:sz w:val="30"/>
                <w:szCs w:val="30"/>
              </w:rPr>
              <w:t>.0</w:t>
            </w:r>
            <w:r w:rsidR="0002189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95830" w:rsidRPr="00FF14D9" w:rsidTr="009F7188">
        <w:tc>
          <w:tcPr>
            <w:tcW w:w="5112" w:type="dxa"/>
            <w:shd w:val="clear" w:color="auto" w:fill="auto"/>
          </w:tcPr>
          <w:p w:rsidR="00195830" w:rsidRPr="005D30B0" w:rsidRDefault="00195830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D30B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195830" w:rsidRPr="005D30B0" w:rsidRDefault="00195830" w:rsidP="006D6765">
            <w:pPr>
              <w:tabs>
                <w:tab w:val="clear" w:pos="680"/>
                <w:tab w:val="clear" w:pos="907"/>
                <w:tab w:val="left" w:pos="324"/>
                <w:tab w:val="left" w:pos="414"/>
              </w:tabs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30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95830" w:rsidRPr="005D30B0" w:rsidRDefault="00195830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95830" w:rsidRPr="005D30B0" w:rsidRDefault="00195830" w:rsidP="006D6765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30B0">
              <w:rPr>
                <w:rFonts w:ascii="Angsana New" w:hAnsi="Angsana New"/>
                <w:sz w:val="30"/>
                <w:szCs w:val="30"/>
              </w:rPr>
              <w:t>0.13</w:t>
            </w:r>
          </w:p>
        </w:tc>
        <w:tc>
          <w:tcPr>
            <w:tcW w:w="270" w:type="dxa"/>
          </w:tcPr>
          <w:p w:rsidR="00195830" w:rsidRPr="005D30B0" w:rsidRDefault="00195830" w:rsidP="006D6765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95830" w:rsidRPr="005D30B0" w:rsidRDefault="00195830" w:rsidP="006D6765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D30B0">
              <w:rPr>
                <w:rFonts w:ascii="Angsana New" w:hAnsi="Angsana New"/>
                <w:sz w:val="30"/>
                <w:szCs w:val="30"/>
              </w:rPr>
              <w:t>0.13</w:t>
            </w:r>
          </w:p>
        </w:tc>
      </w:tr>
      <w:tr w:rsidR="00195830" w:rsidRPr="00FF14D9" w:rsidTr="009F7188">
        <w:tc>
          <w:tcPr>
            <w:tcW w:w="5112" w:type="dxa"/>
            <w:shd w:val="clear" w:color="auto" w:fill="auto"/>
          </w:tcPr>
          <w:p w:rsidR="00195830" w:rsidRPr="00FF14D9" w:rsidRDefault="00195830" w:rsidP="0019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95830" w:rsidRPr="008C2681" w:rsidRDefault="00195830" w:rsidP="00195830">
            <w:pPr>
              <w:tabs>
                <w:tab w:val="clear" w:pos="680"/>
                <w:tab w:val="clear" w:pos="907"/>
                <w:tab w:val="left" w:pos="324"/>
                <w:tab w:val="left" w:pos="414"/>
              </w:tabs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7.82</w:t>
            </w:r>
          </w:p>
        </w:tc>
        <w:tc>
          <w:tcPr>
            <w:tcW w:w="270" w:type="dxa"/>
          </w:tcPr>
          <w:p w:rsidR="00195830" w:rsidRPr="008C2681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95830" w:rsidRPr="008C2681" w:rsidRDefault="00195830" w:rsidP="00195830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.33</w:t>
            </w:r>
          </w:p>
        </w:tc>
        <w:tc>
          <w:tcPr>
            <w:tcW w:w="270" w:type="dxa"/>
          </w:tcPr>
          <w:p w:rsidR="00195830" w:rsidRPr="008C2681" w:rsidRDefault="00195830" w:rsidP="00195830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95830" w:rsidRPr="008C2681" w:rsidRDefault="00195830" w:rsidP="00195830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.15</w:t>
            </w:r>
          </w:p>
        </w:tc>
      </w:tr>
      <w:tr w:rsidR="0061455C" w:rsidRPr="00FF14D9" w:rsidTr="009F7188">
        <w:tc>
          <w:tcPr>
            <w:tcW w:w="5112" w:type="dxa"/>
            <w:shd w:val="clear" w:color="auto" w:fill="auto"/>
          </w:tcPr>
          <w:p w:rsidR="0061455C" w:rsidRPr="005D30B0" w:rsidRDefault="0061455C" w:rsidP="0061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D30B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61455C" w:rsidRPr="005D30B0" w:rsidRDefault="0061455C" w:rsidP="0061455C">
            <w:pPr>
              <w:tabs>
                <w:tab w:val="clear" w:pos="680"/>
                <w:tab w:val="clear" w:pos="907"/>
                <w:tab w:val="left" w:pos="324"/>
                <w:tab w:val="left" w:pos="414"/>
              </w:tabs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1455C" w:rsidRPr="005D30B0" w:rsidRDefault="0061455C" w:rsidP="006145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455C" w:rsidRPr="005D30B0" w:rsidRDefault="0061455C" w:rsidP="0061455C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61455C" w:rsidRPr="005D30B0" w:rsidRDefault="0061455C" w:rsidP="0061455C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455C" w:rsidRPr="005D30B0" w:rsidRDefault="0061455C" w:rsidP="0061455C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61455C" w:rsidRPr="00FF14D9" w:rsidTr="009F7188">
        <w:tc>
          <w:tcPr>
            <w:tcW w:w="5112" w:type="dxa"/>
            <w:shd w:val="clear" w:color="auto" w:fill="auto"/>
          </w:tcPr>
          <w:p w:rsidR="0061455C" w:rsidRPr="005D30B0" w:rsidRDefault="0061455C" w:rsidP="0061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</w:tcPr>
          <w:p w:rsidR="0061455C" w:rsidRDefault="0061455C" w:rsidP="0061455C">
            <w:pPr>
              <w:tabs>
                <w:tab w:val="clear" w:pos="680"/>
                <w:tab w:val="clear" w:pos="907"/>
                <w:tab w:val="left" w:pos="324"/>
                <w:tab w:val="left" w:pos="414"/>
              </w:tabs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1455C" w:rsidRPr="005D30B0" w:rsidRDefault="0061455C" w:rsidP="006145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455C" w:rsidRDefault="0061455C" w:rsidP="006145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(0.05)</w:t>
            </w:r>
          </w:p>
        </w:tc>
        <w:tc>
          <w:tcPr>
            <w:tcW w:w="270" w:type="dxa"/>
          </w:tcPr>
          <w:p w:rsidR="0061455C" w:rsidRPr="005D30B0" w:rsidRDefault="0061455C" w:rsidP="0061455C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1455C" w:rsidRDefault="0061455C" w:rsidP="006145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(0.05)</w:t>
            </w:r>
          </w:p>
        </w:tc>
      </w:tr>
      <w:tr w:rsidR="0051757E" w:rsidRPr="007B65A0" w:rsidTr="009F7188">
        <w:tc>
          <w:tcPr>
            <w:tcW w:w="5112" w:type="dxa"/>
            <w:shd w:val="clear" w:color="auto" w:fill="auto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9583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757E" w:rsidRPr="008C2681" w:rsidRDefault="00F304B3" w:rsidP="000304E1">
            <w:pPr>
              <w:tabs>
                <w:tab w:val="clear" w:pos="680"/>
                <w:tab w:val="clear" w:pos="907"/>
                <w:tab w:val="left" w:pos="324"/>
                <w:tab w:val="left" w:pos="414"/>
              </w:tabs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87.82</w:t>
            </w:r>
          </w:p>
        </w:tc>
        <w:tc>
          <w:tcPr>
            <w:tcW w:w="270" w:type="dxa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1757E" w:rsidRPr="008C2681" w:rsidRDefault="00F304B3" w:rsidP="0051757E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12.33</w:t>
            </w:r>
          </w:p>
        </w:tc>
        <w:tc>
          <w:tcPr>
            <w:tcW w:w="270" w:type="dxa"/>
          </w:tcPr>
          <w:p w:rsidR="0051757E" w:rsidRPr="008C2681" w:rsidRDefault="0051757E" w:rsidP="0051757E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51757E" w:rsidRPr="008C2681" w:rsidRDefault="00F304B3" w:rsidP="0051757E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100.15</w:t>
            </w:r>
          </w:p>
        </w:tc>
      </w:tr>
      <w:tr w:rsidR="0051757E" w:rsidRPr="00FF14D9" w:rsidTr="009F7188">
        <w:tc>
          <w:tcPr>
            <w:tcW w:w="5112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51757E" w:rsidRPr="008C2681" w:rsidRDefault="0051757E" w:rsidP="0051757E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757E" w:rsidRPr="008C2681" w:rsidRDefault="0051757E" w:rsidP="0051757E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1757E" w:rsidRPr="008C2681" w:rsidRDefault="0051757E" w:rsidP="0051757E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757E" w:rsidRPr="00FF14D9" w:rsidTr="009F7188">
        <w:tc>
          <w:tcPr>
            <w:tcW w:w="5112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95830" w:rsidRPr="00FF14D9" w:rsidTr="009F7188">
        <w:tc>
          <w:tcPr>
            <w:tcW w:w="5112" w:type="dxa"/>
            <w:shd w:val="clear" w:color="auto" w:fill="auto"/>
          </w:tcPr>
          <w:p w:rsidR="00195830" w:rsidRPr="00FF14D9" w:rsidRDefault="00195830" w:rsidP="0019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F14D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F14D9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70" w:type="dxa"/>
            <w:vAlign w:val="bottom"/>
          </w:tcPr>
          <w:p w:rsidR="00195830" w:rsidRPr="00195830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830">
              <w:rPr>
                <w:rFonts w:ascii="Angsana New" w:hAnsi="Angsana New"/>
                <w:sz w:val="30"/>
                <w:szCs w:val="30"/>
              </w:rPr>
              <w:t>(43.16)</w:t>
            </w:r>
          </w:p>
        </w:tc>
        <w:tc>
          <w:tcPr>
            <w:tcW w:w="270" w:type="dxa"/>
          </w:tcPr>
          <w:p w:rsidR="00195830" w:rsidRPr="00195830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95830" w:rsidRPr="00195830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830">
              <w:rPr>
                <w:rFonts w:ascii="Angsana New" w:hAnsi="Angsana New"/>
                <w:sz w:val="30"/>
                <w:szCs w:val="30"/>
              </w:rPr>
              <w:t>(5.99)</w:t>
            </w:r>
          </w:p>
        </w:tc>
        <w:tc>
          <w:tcPr>
            <w:tcW w:w="270" w:type="dxa"/>
          </w:tcPr>
          <w:p w:rsidR="00195830" w:rsidRPr="00195830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95830" w:rsidRPr="00195830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95830">
              <w:rPr>
                <w:rFonts w:ascii="Angsana New" w:hAnsi="Angsana New"/>
                <w:sz w:val="30"/>
                <w:szCs w:val="30"/>
              </w:rPr>
              <w:t>(49.15)</w:t>
            </w:r>
          </w:p>
        </w:tc>
      </w:tr>
      <w:tr w:rsidR="00195830" w:rsidRPr="00FF14D9" w:rsidTr="009F7188">
        <w:tc>
          <w:tcPr>
            <w:tcW w:w="5112" w:type="dxa"/>
            <w:shd w:val="clear" w:color="auto" w:fill="auto"/>
          </w:tcPr>
          <w:p w:rsidR="00195830" w:rsidRPr="00FF14D9" w:rsidRDefault="00195830" w:rsidP="0019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95830" w:rsidRPr="008C2681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4.39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195830" w:rsidRPr="008C2681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95830" w:rsidRPr="008C2681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(0.52)</w:t>
            </w:r>
          </w:p>
        </w:tc>
        <w:tc>
          <w:tcPr>
            <w:tcW w:w="270" w:type="dxa"/>
          </w:tcPr>
          <w:p w:rsidR="00195830" w:rsidRPr="008C2681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95830" w:rsidRPr="008C2681" w:rsidRDefault="00195830" w:rsidP="0019583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4.91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95830" w:rsidRPr="00FF14D9" w:rsidTr="009F7188">
        <w:tc>
          <w:tcPr>
            <w:tcW w:w="5112" w:type="dxa"/>
            <w:shd w:val="clear" w:color="auto" w:fill="auto"/>
          </w:tcPr>
          <w:p w:rsidR="00195830" w:rsidRPr="00FF14D9" w:rsidRDefault="00195830" w:rsidP="0019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0" w:type="dxa"/>
            <w:vAlign w:val="bottom"/>
          </w:tcPr>
          <w:p w:rsidR="00195830" w:rsidRPr="008C2681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7.55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195830" w:rsidRPr="008C2681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95830" w:rsidRPr="008C2681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.51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195830" w:rsidRPr="008C2681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195830" w:rsidRPr="008C2681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(54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.06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61455C" w:rsidRPr="008C2681" w:rsidTr="009F7188">
        <w:tc>
          <w:tcPr>
            <w:tcW w:w="5112" w:type="dxa"/>
          </w:tcPr>
          <w:p w:rsidR="0061455C" w:rsidRPr="00FF14D9" w:rsidRDefault="0061455C" w:rsidP="003C16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1455C" w:rsidRPr="008C2681" w:rsidRDefault="0061455C" w:rsidP="003C16B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(4.39)</w:t>
            </w:r>
          </w:p>
        </w:tc>
        <w:tc>
          <w:tcPr>
            <w:tcW w:w="270" w:type="dxa"/>
          </w:tcPr>
          <w:p w:rsidR="0061455C" w:rsidRPr="008C2681" w:rsidRDefault="0061455C" w:rsidP="003C16B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1455C" w:rsidRPr="008C2681" w:rsidRDefault="0061455C" w:rsidP="006145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1455C" w:rsidRPr="008C2681" w:rsidRDefault="0061455C" w:rsidP="003C16B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61455C" w:rsidRPr="008C2681" w:rsidRDefault="0061455C" w:rsidP="0061455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1757E" w:rsidRPr="00FF14D9" w:rsidTr="009F7188">
        <w:tc>
          <w:tcPr>
            <w:tcW w:w="5112" w:type="dxa"/>
          </w:tcPr>
          <w:p w:rsidR="0051757E" w:rsidRPr="00FF14D9" w:rsidRDefault="0061455C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51757E" w:rsidRPr="008C2681" w:rsidRDefault="0061455C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1757E" w:rsidRPr="008C2681" w:rsidRDefault="0061455C" w:rsidP="0061455C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0.05</w:t>
            </w:r>
          </w:p>
        </w:tc>
        <w:tc>
          <w:tcPr>
            <w:tcW w:w="270" w:type="dxa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1757E" w:rsidRPr="008C2681" w:rsidRDefault="0061455C" w:rsidP="0061455C">
            <w:pPr>
              <w:tabs>
                <w:tab w:val="clear" w:pos="680"/>
                <w:tab w:val="clear" w:pos="907"/>
                <w:tab w:val="left" w:pos="324"/>
                <w:tab w:val="left" w:pos="414"/>
                <w:tab w:val="left" w:pos="594"/>
              </w:tabs>
              <w:ind w:left="-126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0.05</w:t>
            </w:r>
          </w:p>
        </w:tc>
      </w:tr>
      <w:tr w:rsidR="0051757E" w:rsidRPr="00253D55" w:rsidTr="009F7188">
        <w:tc>
          <w:tcPr>
            <w:tcW w:w="5112" w:type="dxa"/>
            <w:shd w:val="clear" w:color="auto" w:fill="auto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9583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757E" w:rsidRPr="008C2681" w:rsidRDefault="00F304B3" w:rsidP="0061455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(51.9</w:t>
            </w:r>
            <w:r w:rsidR="006145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757E" w:rsidRPr="008C2681" w:rsidRDefault="0061455C" w:rsidP="0061455C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(7.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</w:t>
            </w:r>
            <w:r w:rsidR="00F304B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757E" w:rsidRPr="008C2681" w:rsidRDefault="00F304B3" w:rsidP="0051757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(59.24)</w:t>
            </w:r>
          </w:p>
        </w:tc>
      </w:tr>
      <w:tr w:rsidR="0051757E" w:rsidRPr="00FF14D9" w:rsidTr="009F7188">
        <w:tc>
          <w:tcPr>
            <w:tcW w:w="5112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1757E" w:rsidRPr="00FF14D9" w:rsidTr="009F7188">
        <w:tc>
          <w:tcPr>
            <w:tcW w:w="5112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5830" w:rsidRPr="00FF14D9" w:rsidTr="009F7188">
        <w:tc>
          <w:tcPr>
            <w:tcW w:w="5112" w:type="dxa"/>
          </w:tcPr>
          <w:p w:rsidR="00195830" w:rsidRPr="00FF14D9" w:rsidRDefault="00195830" w:rsidP="0019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1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95830" w:rsidRPr="008C2681" w:rsidRDefault="00195830" w:rsidP="00195830">
            <w:pPr>
              <w:tabs>
                <w:tab w:val="clear" w:pos="680"/>
                <w:tab w:val="clear" w:pos="907"/>
                <w:tab w:val="left" w:pos="324"/>
                <w:tab w:val="left" w:pos="414"/>
              </w:tabs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44.66</w:t>
            </w:r>
          </w:p>
        </w:tc>
        <w:tc>
          <w:tcPr>
            <w:tcW w:w="270" w:type="dxa"/>
          </w:tcPr>
          <w:p w:rsidR="00195830" w:rsidRPr="008C2681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95830" w:rsidRPr="008C2681" w:rsidRDefault="00195830" w:rsidP="00195830">
            <w:pPr>
              <w:tabs>
                <w:tab w:val="clear" w:pos="680"/>
                <w:tab w:val="clear" w:pos="907"/>
                <w:tab w:val="left" w:pos="324"/>
                <w:tab w:val="left" w:pos="414"/>
              </w:tabs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2.21</w:t>
            </w:r>
          </w:p>
        </w:tc>
        <w:tc>
          <w:tcPr>
            <w:tcW w:w="270" w:type="dxa"/>
          </w:tcPr>
          <w:p w:rsidR="00195830" w:rsidRPr="008C2681" w:rsidRDefault="00195830" w:rsidP="00195830">
            <w:pPr>
              <w:tabs>
                <w:tab w:val="clear" w:pos="680"/>
                <w:tab w:val="clear" w:pos="907"/>
                <w:tab w:val="left" w:pos="324"/>
                <w:tab w:val="left" w:pos="414"/>
              </w:tabs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95830" w:rsidRPr="008C2681" w:rsidRDefault="00195830" w:rsidP="00195830">
            <w:pPr>
              <w:tabs>
                <w:tab w:val="clear" w:pos="680"/>
                <w:tab w:val="clear" w:pos="907"/>
                <w:tab w:val="left" w:pos="324"/>
                <w:tab w:val="left" w:pos="414"/>
              </w:tabs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46.87</w:t>
            </w:r>
          </w:p>
        </w:tc>
      </w:tr>
      <w:tr w:rsidR="00195830" w:rsidRPr="00FF14D9" w:rsidTr="009F7188">
        <w:tc>
          <w:tcPr>
            <w:tcW w:w="5112" w:type="dxa"/>
          </w:tcPr>
          <w:p w:rsidR="00195830" w:rsidRPr="0051757E" w:rsidRDefault="00195830" w:rsidP="0019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95830" w:rsidRPr="008C2681" w:rsidRDefault="00195830" w:rsidP="00195830">
            <w:pPr>
              <w:tabs>
                <w:tab w:val="clear" w:pos="680"/>
                <w:tab w:val="clear" w:pos="907"/>
                <w:tab w:val="left" w:pos="324"/>
                <w:tab w:val="left" w:pos="414"/>
              </w:tabs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.27</w:t>
            </w:r>
          </w:p>
        </w:tc>
        <w:tc>
          <w:tcPr>
            <w:tcW w:w="270" w:type="dxa"/>
          </w:tcPr>
          <w:p w:rsidR="00195830" w:rsidRPr="008C2681" w:rsidRDefault="00195830" w:rsidP="0019583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95830" w:rsidRPr="008C2681" w:rsidRDefault="00195830" w:rsidP="00195830">
            <w:pPr>
              <w:tabs>
                <w:tab w:val="clear" w:pos="680"/>
                <w:tab w:val="clear" w:pos="907"/>
                <w:tab w:val="left" w:pos="324"/>
                <w:tab w:val="left" w:pos="414"/>
              </w:tabs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1.82</w:t>
            </w:r>
          </w:p>
        </w:tc>
        <w:tc>
          <w:tcPr>
            <w:tcW w:w="270" w:type="dxa"/>
          </w:tcPr>
          <w:p w:rsidR="00195830" w:rsidRPr="008C2681" w:rsidRDefault="00195830" w:rsidP="00195830">
            <w:pPr>
              <w:tabs>
                <w:tab w:val="clear" w:pos="680"/>
                <w:tab w:val="clear" w:pos="907"/>
                <w:tab w:val="left" w:pos="324"/>
                <w:tab w:val="left" w:pos="414"/>
              </w:tabs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95830" w:rsidRPr="008C2681" w:rsidRDefault="00195830" w:rsidP="00195830">
            <w:pPr>
              <w:tabs>
                <w:tab w:val="clear" w:pos="680"/>
                <w:tab w:val="clear" w:pos="907"/>
                <w:tab w:val="left" w:pos="324"/>
                <w:tab w:val="left" w:pos="414"/>
              </w:tabs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.09</w:t>
            </w:r>
          </w:p>
        </w:tc>
      </w:tr>
      <w:tr w:rsidR="0051757E" w:rsidRPr="00FF14D9" w:rsidTr="009F7188">
        <w:tc>
          <w:tcPr>
            <w:tcW w:w="5112" w:type="dxa"/>
          </w:tcPr>
          <w:p w:rsidR="0051757E" w:rsidRPr="00FF14D9" w:rsidRDefault="0051757E" w:rsidP="0051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9583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1757E" w:rsidRPr="008C2681" w:rsidRDefault="00F304B3" w:rsidP="0061455C">
            <w:pPr>
              <w:tabs>
                <w:tab w:val="clear" w:pos="680"/>
                <w:tab w:val="clear" w:pos="907"/>
                <w:tab w:val="left" w:pos="324"/>
                <w:tab w:val="left" w:pos="414"/>
              </w:tabs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35.8</w:t>
            </w:r>
            <w:r w:rsidR="006145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:rsidR="0051757E" w:rsidRPr="008C2681" w:rsidRDefault="0051757E" w:rsidP="0051757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1757E" w:rsidRPr="008C2681" w:rsidRDefault="00F304B3" w:rsidP="0061455C">
            <w:pPr>
              <w:tabs>
                <w:tab w:val="clear" w:pos="680"/>
                <w:tab w:val="clear" w:pos="907"/>
                <w:tab w:val="left" w:pos="324"/>
                <w:tab w:val="left" w:pos="414"/>
              </w:tabs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5.0</w:t>
            </w:r>
            <w:r w:rsidR="006145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51757E" w:rsidRPr="008C2681" w:rsidRDefault="0051757E" w:rsidP="0051757E">
            <w:pPr>
              <w:tabs>
                <w:tab w:val="clear" w:pos="680"/>
                <w:tab w:val="clear" w:pos="907"/>
                <w:tab w:val="left" w:pos="324"/>
                <w:tab w:val="left" w:pos="414"/>
              </w:tabs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51757E" w:rsidRPr="008C2681" w:rsidRDefault="00F304B3" w:rsidP="0051757E">
            <w:pPr>
              <w:tabs>
                <w:tab w:val="clear" w:pos="680"/>
                <w:tab w:val="clear" w:pos="907"/>
                <w:tab w:val="left" w:pos="324"/>
                <w:tab w:val="left" w:pos="414"/>
              </w:tabs>
              <w:ind w:left="-126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40.91</w:t>
            </w:r>
          </w:p>
        </w:tc>
      </w:tr>
    </w:tbl>
    <w:p w:rsidR="00126A9B" w:rsidRDefault="00126A9B" w:rsidP="001A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2"/>
        <w:jc w:val="both"/>
        <w:rPr>
          <w:rFonts w:ascii="Angsana New" w:hAnsi="Angsana New"/>
          <w:b/>
          <w:bCs/>
          <w:sz w:val="30"/>
          <w:szCs w:val="30"/>
        </w:rPr>
      </w:pPr>
    </w:p>
    <w:p w:rsidR="007C7820" w:rsidRDefault="007C7820" w:rsidP="001A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2"/>
        <w:jc w:val="both"/>
        <w:rPr>
          <w:rFonts w:ascii="Angsana New" w:hAnsi="Angsana New"/>
          <w:b/>
          <w:bCs/>
          <w:sz w:val="30"/>
          <w:szCs w:val="30"/>
        </w:rPr>
      </w:pPr>
    </w:p>
    <w:p w:rsidR="007C7820" w:rsidRDefault="007C7820" w:rsidP="001A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2"/>
        <w:jc w:val="both"/>
        <w:rPr>
          <w:rFonts w:ascii="Angsana New" w:hAnsi="Angsana New"/>
          <w:b/>
          <w:bCs/>
          <w:sz w:val="30"/>
          <w:szCs w:val="30"/>
        </w:rPr>
      </w:pPr>
    </w:p>
    <w:p w:rsidR="007C7820" w:rsidRDefault="007C7820" w:rsidP="001A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2"/>
        <w:jc w:val="both"/>
        <w:rPr>
          <w:rFonts w:ascii="Angsana New" w:hAnsi="Angsana New"/>
          <w:b/>
          <w:bCs/>
          <w:sz w:val="30"/>
          <w:szCs w:val="30"/>
        </w:rPr>
      </w:pPr>
    </w:p>
    <w:p w:rsidR="007C7820" w:rsidRDefault="007C7820" w:rsidP="001A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2"/>
        <w:jc w:val="both"/>
        <w:rPr>
          <w:rFonts w:ascii="Angsana New" w:hAnsi="Angsana New"/>
          <w:b/>
          <w:bCs/>
          <w:sz w:val="30"/>
          <w:szCs w:val="30"/>
        </w:rPr>
      </w:pPr>
    </w:p>
    <w:p w:rsidR="007C7820" w:rsidRDefault="007C7820" w:rsidP="001A3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22"/>
        <w:jc w:val="both"/>
        <w:rPr>
          <w:rFonts w:ascii="Angsana New" w:hAnsi="Angsana New"/>
          <w:b/>
          <w:bCs/>
          <w:sz w:val="30"/>
          <w:szCs w:val="30"/>
        </w:rPr>
      </w:pPr>
    </w:p>
    <w:p w:rsidR="00771DC9" w:rsidRPr="00454F20" w:rsidRDefault="00771DC9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454F20">
        <w:rPr>
          <w:rFonts w:ascii="Angsana New" w:hAnsi="Angsana New" w:cs="Angsana New"/>
          <w:b w:val="0"/>
          <w:cs/>
          <w:lang w:val="en-GB"/>
        </w:rPr>
        <w:t>ภาษีเงินได้รอการตัดบัญชี</w:t>
      </w:r>
    </w:p>
    <w:p w:rsidR="00771DC9" w:rsidRPr="000215F4" w:rsidRDefault="00771DC9" w:rsidP="005C5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lang w:bidi="ar-SA"/>
        </w:rPr>
      </w:pPr>
    </w:p>
    <w:p w:rsidR="00DB694F" w:rsidRPr="000215F4" w:rsidRDefault="00DB694F" w:rsidP="005C5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  <w:r w:rsidRPr="000215F4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0215F4">
        <w:rPr>
          <w:rFonts w:ascii="Angsana New" w:hAnsi="Angsana New"/>
          <w:sz w:val="30"/>
          <w:szCs w:val="30"/>
        </w:rPr>
        <w:t xml:space="preserve">31 </w:t>
      </w:r>
      <w:r w:rsidRPr="000215F4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:rsidR="005C52AC" w:rsidRPr="000215F4" w:rsidRDefault="005C52AC" w:rsidP="005C52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428"/>
        <w:gridCol w:w="1080"/>
        <w:gridCol w:w="270"/>
        <w:gridCol w:w="972"/>
        <w:gridCol w:w="236"/>
        <w:gridCol w:w="1024"/>
        <w:gridCol w:w="236"/>
        <w:gridCol w:w="1024"/>
      </w:tblGrid>
      <w:tr w:rsidR="00DB694F" w:rsidRPr="000215F4" w:rsidTr="009F7188">
        <w:tc>
          <w:tcPr>
            <w:tcW w:w="4428" w:type="dxa"/>
          </w:tcPr>
          <w:p w:rsidR="00DB694F" w:rsidRPr="000215F4" w:rsidRDefault="00DB694F" w:rsidP="00736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:rsidR="00DB694F" w:rsidRPr="000215F4" w:rsidRDefault="00DB694F" w:rsidP="00736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B694F" w:rsidRPr="000215F4" w:rsidTr="009F7188">
        <w:tc>
          <w:tcPr>
            <w:tcW w:w="4428" w:type="dxa"/>
          </w:tcPr>
          <w:p w:rsidR="00DB694F" w:rsidRPr="000215F4" w:rsidRDefault="00DB694F" w:rsidP="00736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:rsidR="00DB694F" w:rsidRPr="000215F4" w:rsidRDefault="00DB694F" w:rsidP="00736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:rsidR="00DB694F" w:rsidRPr="000215F4" w:rsidRDefault="00DB694F" w:rsidP="00736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</w:tcPr>
          <w:p w:rsidR="00DB694F" w:rsidRPr="000215F4" w:rsidRDefault="00DB694F" w:rsidP="00736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F7188" w:rsidRPr="000215F4" w:rsidTr="009F7188">
        <w:tc>
          <w:tcPr>
            <w:tcW w:w="4428" w:type="dxa"/>
          </w:tcPr>
          <w:p w:rsidR="009F7188" w:rsidRPr="000215F4" w:rsidRDefault="009F7188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9F7188" w:rsidRPr="000215F4" w:rsidRDefault="009F7188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9F7188" w:rsidRPr="000215F4" w:rsidRDefault="009F7188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:rsidR="009F7188" w:rsidRPr="000215F4" w:rsidRDefault="009F7188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Pr="006D6765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9F7188" w:rsidRPr="000215F4" w:rsidRDefault="009F7188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9F7188" w:rsidRPr="000215F4" w:rsidRDefault="009F7188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9F7188" w:rsidRPr="000215F4" w:rsidRDefault="009F7188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9F7188" w:rsidRPr="000215F4" w:rsidRDefault="009F7188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Pr="006D6765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E12322" w:rsidRPr="000215F4" w:rsidTr="009F7188">
        <w:tc>
          <w:tcPr>
            <w:tcW w:w="4428" w:type="dxa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42" w:type="dxa"/>
            <w:gridSpan w:val="7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6765" w:rsidRPr="000215F4" w:rsidTr="009F7188">
        <w:trPr>
          <w:trHeight w:val="299"/>
        </w:trPr>
        <w:tc>
          <w:tcPr>
            <w:tcW w:w="4428" w:type="dxa"/>
          </w:tcPr>
          <w:p w:rsidR="006D6765" w:rsidRPr="000215F4" w:rsidRDefault="006D6765" w:rsidP="006D6765">
            <w:pPr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6D6765" w:rsidRPr="000215F4" w:rsidRDefault="00F304B3" w:rsidP="006D6765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382.83</w:t>
            </w:r>
          </w:p>
        </w:tc>
        <w:tc>
          <w:tcPr>
            <w:tcW w:w="270" w:type="dxa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6D6765" w:rsidRPr="000215F4" w:rsidRDefault="006D6765" w:rsidP="006D6765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29.</w:t>
            </w:r>
            <w:r w:rsidRPr="000215F4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:rsidR="006D6765" w:rsidRPr="000215F4" w:rsidRDefault="006D6765" w:rsidP="006D6765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6D6765" w:rsidRPr="000215F4" w:rsidRDefault="00F304B3" w:rsidP="00AE49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(6.0</w:t>
            </w:r>
            <w:r w:rsidR="00AE49A9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215F4">
              <w:rPr>
                <w:rFonts w:ascii="Angsana New" w:hAnsi="Angsana New" w:hint="cs"/>
                <w:sz w:val="30"/>
                <w:szCs w:val="30"/>
                <w:cs/>
              </w:rPr>
              <w:t>8.76</w:t>
            </w:r>
            <w:r w:rsidRPr="000215F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D6765" w:rsidRPr="000215F4" w:rsidTr="009F7188">
        <w:tc>
          <w:tcPr>
            <w:tcW w:w="4428" w:type="dxa"/>
          </w:tcPr>
          <w:p w:rsidR="006D6765" w:rsidRPr="000215F4" w:rsidRDefault="006D6765" w:rsidP="006D67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</w:tcPr>
          <w:p w:rsidR="006D6765" w:rsidRPr="000215F4" w:rsidRDefault="00F304B3" w:rsidP="00AE49A9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(6.0</w:t>
            </w:r>
            <w:r w:rsidR="00AE49A9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70" w:type="dxa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(7.2</w:t>
            </w:r>
            <w:r w:rsidRPr="000215F4">
              <w:rPr>
                <w:rFonts w:ascii="Angsana New" w:hAnsi="Angsana New"/>
                <w:sz w:val="30"/>
                <w:szCs w:val="30"/>
                <w:lang w:eastAsia="zh-CN"/>
              </w:rPr>
              <w:t>3</w:t>
            </w:r>
            <w:r w:rsidRPr="000215F4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36" w:type="dxa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6D6765" w:rsidRPr="000215F4" w:rsidRDefault="00E617A8" w:rsidP="00AE49A9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6.0</w:t>
            </w:r>
            <w:r w:rsidR="00AE49A9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36" w:type="dxa"/>
          </w:tcPr>
          <w:p w:rsidR="006D6765" w:rsidRPr="000215F4" w:rsidRDefault="006D6765" w:rsidP="006D6765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:rsidR="006D6765" w:rsidRPr="000215F4" w:rsidRDefault="006D6765" w:rsidP="006D6765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4F95">
              <w:rPr>
                <w:rFonts w:ascii="Angsana New" w:hAnsi="Angsana New"/>
                <w:sz w:val="30"/>
                <w:szCs w:val="30"/>
                <w:cs/>
              </w:rPr>
              <w:t>7.2</w:t>
            </w:r>
            <w:r w:rsidRPr="00CD4F9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D6765" w:rsidRPr="000215F4" w:rsidTr="009F7188">
        <w:tc>
          <w:tcPr>
            <w:tcW w:w="4428" w:type="dxa"/>
          </w:tcPr>
          <w:p w:rsidR="006D6765" w:rsidRPr="000215F4" w:rsidRDefault="006D6765" w:rsidP="006D676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D6765" w:rsidRPr="000215F4" w:rsidRDefault="00AE49A9" w:rsidP="00AE49A9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76</w:t>
            </w:r>
            <w:r w:rsidR="00F304B3">
              <w:rPr>
                <w:rFonts w:ascii="Angsana New" w:hAnsi="Angsana New"/>
                <w:b/>
                <w:bCs/>
                <w:sz w:val="30"/>
                <w:szCs w:val="30"/>
              </w:rPr>
              <w:t>.8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6D6765" w:rsidRPr="000215F4" w:rsidRDefault="006D6765" w:rsidP="006D6765">
            <w:pPr>
              <w:tabs>
                <w:tab w:val="clear" w:pos="907"/>
                <w:tab w:val="left" w:pos="518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6D6765" w:rsidRPr="000215F4" w:rsidRDefault="006D6765" w:rsidP="006D6765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1.90</w:t>
            </w:r>
          </w:p>
        </w:tc>
        <w:tc>
          <w:tcPr>
            <w:tcW w:w="236" w:type="dxa"/>
          </w:tcPr>
          <w:p w:rsidR="006D6765" w:rsidRPr="000215F4" w:rsidRDefault="006D6765" w:rsidP="006D6765">
            <w:pPr>
              <w:tabs>
                <w:tab w:val="clear" w:pos="907"/>
                <w:tab w:val="left" w:pos="518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6D6765" w:rsidRPr="000215F4" w:rsidRDefault="00E617A8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(1.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:rsidR="00A9024A" w:rsidRPr="000215F4" w:rsidRDefault="00A9024A" w:rsidP="00A902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428"/>
        <w:gridCol w:w="1080"/>
        <w:gridCol w:w="270"/>
        <w:gridCol w:w="972"/>
        <w:gridCol w:w="307"/>
        <w:gridCol w:w="953"/>
        <w:gridCol w:w="98"/>
        <w:gridCol w:w="138"/>
        <w:gridCol w:w="98"/>
        <w:gridCol w:w="926"/>
      </w:tblGrid>
      <w:tr w:rsidR="00A9024A" w:rsidRPr="000215F4" w:rsidTr="009F7188">
        <w:tc>
          <w:tcPr>
            <w:tcW w:w="4428" w:type="dxa"/>
          </w:tcPr>
          <w:p w:rsidR="00A9024A" w:rsidRPr="000215F4" w:rsidRDefault="00A9024A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42" w:type="dxa"/>
            <w:gridSpan w:val="9"/>
          </w:tcPr>
          <w:p w:rsidR="00A9024A" w:rsidRPr="000215F4" w:rsidRDefault="006D0D54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024A" w:rsidRPr="000215F4" w:rsidTr="009F7188">
        <w:tc>
          <w:tcPr>
            <w:tcW w:w="4428" w:type="dxa"/>
          </w:tcPr>
          <w:p w:rsidR="00A9024A" w:rsidRPr="000215F4" w:rsidRDefault="00A9024A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:rsidR="00A9024A" w:rsidRPr="000215F4" w:rsidRDefault="00A9024A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07" w:type="dxa"/>
          </w:tcPr>
          <w:p w:rsidR="00A9024A" w:rsidRPr="000215F4" w:rsidRDefault="00A9024A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13" w:type="dxa"/>
            <w:gridSpan w:val="5"/>
          </w:tcPr>
          <w:p w:rsidR="00A9024A" w:rsidRPr="000215F4" w:rsidRDefault="00A9024A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D6765" w:rsidRPr="000215F4" w:rsidTr="009F7188">
        <w:tc>
          <w:tcPr>
            <w:tcW w:w="4428" w:type="dxa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Pr="006D6765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  <w:tc>
          <w:tcPr>
            <w:tcW w:w="307" w:type="dxa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26" w:type="dxa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sz w:val="30"/>
                <w:szCs w:val="30"/>
                <w:cs/>
              </w:rPr>
              <w:t>25</w:t>
            </w:r>
            <w:r w:rsidRPr="006D6765">
              <w:rPr>
                <w:rFonts w:ascii="Angsana New" w:hAnsi="Angsana New"/>
                <w:bCs/>
                <w:sz w:val="30"/>
                <w:szCs w:val="30"/>
              </w:rPr>
              <w:t>60</w:t>
            </w:r>
          </w:p>
        </w:tc>
      </w:tr>
      <w:tr w:rsidR="00E12322" w:rsidRPr="000215F4" w:rsidTr="009F7188">
        <w:tc>
          <w:tcPr>
            <w:tcW w:w="4428" w:type="dxa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42" w:type="dxa"/>
            <w:gridSpan w:val="9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6765" w:rsidRPr="000215F4" w:rsidTr="009F7188">
        <w:trPr>
          <w:trHeight w:val="299"/>
        </w:trPr>
        <w:tc>
          <w:tcPr>
            <w:tcW w:w="4428" w:type="dxa"/>
          </w:tcPr>
          <w:p w:rsidR="006D6765" w:rsidRPr="000215F4" w:rsidRDefault="006D6765" w:rsidP="006D6765">
            <w:pPr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6D6765" w:rsidRPr="000215F4" w:rsidRDefault="00E617A8" w:rsidP="00B7243A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270.</w:t>
            </w:r>
            <w:r w:rsidR="00B7243A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270" w:type="dxa"/>
          </w:tcPr>
          <w:p w:rsidR="006D6765" w:rsidRPr="000215F4" w:rsidRDefault="006D6765" w:rsidP="006D6765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6D6765" w:rsidRPr="000215F4" w:rsidRDefault="006D6765" w:rsidP="006D6765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29.13</w:t>
            </w:r>
          </w:p>
        </w:tc>
        <w:tc>
          <w:tcPr>
            <w:tcW w:w="307" w:type="dxa"/>
          </w:tcPr>
          <w:p w:rsidR="006D6765" w:rsidRPr="000215F4" w:rsidRDefault="006D6765" w:rsidP="006D6765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:rsidR="006D6765" w:rsidRPr="000215F4" w:rsidRDefault="00E617A8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(4.36)</w:t>
            </w:r>
          </w:p>
        </w:tc>
        <w:tc>
          <w:tcPr>
            <w:tcW w:w="236" w:type="dxa"/>
            <w:gridSpan w:val="2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(7.2</w:t>
            </w:r>
            <w:r w:rsidRPr="000215F4">
              <w:rPr>
                <w:rFonts w:ascii="Angsana New" w:hAnsi="Angsana New"/>
                <w:sz w:val="30"/>
                <w:szCs w:val="30"/>
              </w:rPr>
              <w:t>3</w:t>
            </w:r>
            <w:r w:rsidRPr="000215F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D6765" w:rsidRPr="000215F4" w:rsidTr="009F7188">
        <w:tc>
          <w:tcPr>
            <w:tcW w:w="4428" w:type="dxa"/>
          </w:tcPr>
          <w:p w:rsidR="006D6765" w:rsidRPr="000215F4" w:rsidRDefault="006D6765" w:rsidP="006D676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</w:tcPr>
          <w:p w:rsidR="006D6765" w:rsidRPr="000215F4" w:rsidRDefault="00E617A8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(4.3</w:t>
            </w:r>
            <w:r w:rsidR="00B7243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(7.2</w:t>
            </w:r>
            <w:r w:rsidRPr="000215F4">
              <w:rPr>
                <w:rFonts w:ascii="Angsana New" w:hAnsi="Angsana New"/>
                <w:sz w:val="30"/>
                <w:szCs w:val="30"/>
              </w:rPr>
              <w:t>3</w:t>
            </w:r>
            <w:r w:rsidRPr="000215F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07" w:type="dxa"/>
          </w:tcPr>
          <w:p w:rsidR="006D6765" w:rsidRPr="000215F4" w:rsidRDefault="006D6765" w:rsidP="006D6765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:rsidR="006D6765" w:rsidRPr="000215F4" w:rsidRDefault="00E617A8" w:rsidP="006D6765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4.36</w:t>
            </w:r>
          </w:p>
        </w:tc>
        <w:tc>
          <w:tcPr>
            <w:tcW w:w="236" w:type="dxa"/>
            <w:gridSpan w:val="2"/>
          </w:tcPr>
          <w:p w:rsidR="006D6765" w:rsidRPr="000215F4" w:rsidRDefault="006D6765" w:rsidP="006D6765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:rsidR="006D6765" w:rsidRPr="000215F4" w:rsidRDefault="006D6765" w:rsidP="006D6765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7.2</w:t>
            </w:r>
            <w:r w:rsidRPr="000215F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6D6765" w:rsidRPr="000215F4" w:rsidTr="009F7188">
        <w:tc>
          <w:tcPr>
            <w:tcW w:w="4428" w:type="dxa"/>
          </w:tcPr>
          <w:p w:rsidR="006D6765" w:rsidRPr="000215F4" w:rsidRDefault="0061455C" w:rsidP="0061455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  <w:r w:rsidR="006D6765"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D6765" w:rsidRPr="000215F4" w:rsidRDefault="00E617A8" w:rsidP="0061455C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265.8</w:t>
            </w:r>
            <w:r w:rsidR="006145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6D6765" w:rsidRPr="000215F4" w:rsidRDefault="006D6765" w:rsidP="006D6765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6D6765" w:rsidRPr="000215F4" w:rsidRDefault="006D6765" w:rsidP="006D6765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21.9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307" w:type="dxa"/>
          </w:tcPr>
          <w:p w:rsidR="006D6765" w:rsidRPr="000215F4" w:rsidRDefault="006D6765" w:rsidP="006D6765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:rsidR="006D6765" w:rsidRPr="000215F4" w:rsidRDefault="00E617A8" w:rsidP="006D6765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:rsidR="006D6765" w:rsidRPr="000215F4" w:rsidRDefault="006D6765" w:rsidP="006D6765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D6765" w:rsidRPr="000215F4" w:rsidRDefault="006D6765" w:rsidP="006D6765">
            <w:pPr>
              <w:tabs>
                <w:tab w:val="clear" w:pos="907"/>
                <w:tab w:val="left" w:pos="428"/>
                <w:tab w:val="left" w:pos="518"/>
                <w:tab w:val="left" w:pos="608"/>
              </w:tabs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1F23F0" w:rsidRDefault="001F23F0" w:rsidP="001B76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450"/>
        <w:jc w:val="both"/>
        <w:rPr>
          <w:rFonts w:ascii="Angsana New" w:hAnsi="Angsana New"/>
          <w:sz w:val="30"/>
          <w:szCs w:val="30"/>
        </w:rPr>
      </w:pPr>
    </w:p>
    <w:p w:rsidR="00B36F18" w:rsidRDefault="00B36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D6474" w:rsidRDefault="00771DC9" w:rsidP="005318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firstLine="540"/>
        <w:jc w:val="both"/>
        <w:rPr>
          <w:rFonts w:ascii="Angsana New" w:hAnsi="Angsana New"/>
          <w:sz w:val="30"/>
          <w:szCs w:val="30"/>
        </w:rPr>
      </w:pPr>
      <w:r w:rsidRPr="000215F4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</w:t>
      </w:r>
      <w:r w:rsidR="00DB694F" w:rsidRPr="000215F4">
        <w:rPr>
          <w:rFonts w:ascii="Angsana New" w:hAnsi="Angsana New"/>
          <w:sz w:val="30"/>
          <w:szCs w:val="30"/>
          <w:cs/>
        </w:rPr>
        <w:t>รวม</w:t>
      </w:r>
      <w:r w:rsidR="00FA6CEB" w:rsidRPr="000215F4">
        <w:rPr>
          <w:rFonts w:ascii="Angsana New" w:hAnsi="Angsana New"/>
          <w:sz w:val="30"/>
          <w:szCs w:val="30"/>
          <w:cs/>
        </w:rPr>
        <w:t>ที่เกิดขึ้นในระหว่างปีมีดังนี้</w:t>
      </w:r>
    </w:p>
    <w:p w:rsidR="003D6474" w:rsidRDefault="003D6474" w:rsidP="005318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firstLine="540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62"/>
        <w:gridCol w:w="270"/>
        <w:gridCol w:w="990"/>
        <w:gridCol w:w="270"/>
        <w:gridCol w:w="1080"/>
      </w:tblGrid>
      <w:tr w:rsidR="006D6765" w:rsidRPr="004F49B8" w:rsidTr="009F7188">
        <w:tc>
          <w:tcPr>
            <w:tcW w:w="4158" w:type="dxa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022" w:type="dxa"/>
            <w:gridSpan w:val="7"/>
            <w:shd w:val="clear" w:color="auto" w:fill="auto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6765" w:rsidRPr="004F49B8" w:rsidTr="009F7188">
        <w:tc>
          <w:tcPr>
            <w:tcW w:w="4158" w:type="dxa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4F49B8">
              <w:rPr>
                <w:rFonts w:ascii="Angsana New" w:hAnsi="Angsana New"/>
                <w:sz w:val="30"/>
                <w:szCs w:val="30"/>
              </w:rPr>
              <w:t>/</w:t>
            </w:r>
            <w:r w:rsidRPr="004F49B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80" w:type="dxa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6765" w:rsidRPr="004F49B8" w:rsidTr="009F7188">
        <w:tc>
          <w:tcPr>
            <w:tcW w:w="4158" w:type="dxa"/>
          </w:tcPr>
          <w:p w:rsidR="006D6765" w:rsidRPr="004F49B8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32" w:type="dxa"/>
            <w:gridSpan w:val="2"/>
            <w:shd w:val="clear" w:color="auto" w:fill="auto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  <w:p w:rsidR="006D6765" w:rsidRPr="004F49B8" w:rsidRDefault="006D6765" w:rsidP="0019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 2</w:t>
            </w:r>
            <w:r w:rsidR="002C574A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gridSpan w:val="3"/>
            <w:shd w:val="clear" w:color="auto" w:fill="auto"/>
          </w:tcPr>
          <w:p w:rsidR="006D6765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6D6765" w:rsidRPr="004F49B8" w:rsidTr="009F7188">
        <w:trPr>
          <w:trHeight w:val="335"/>
        </w:trPr>
        <w:tc>
          <w:tcPr>
            <w:tcW w:w="4158" w:type="dxa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2" w:type="dxa"/>
            <w:gridSpan w:val="7"/>
            <w:shd w:val="clear" w:color="auto" w:fill="auto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6765" w:rsidRPr="004F49B8" w:rsidTr="009F7188">
        <w:tc>
          <w:tcPr>
            <w:tcW w:w="4158" w:type="dxa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6D6765" w:rsidRPr="004F49B8" w:rsidTr="009F7188">
        <w:tc>
          <w:tcPr>
            <w:tcW w:w="4158" w:type="dxa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left="151" w:right="-96" w:hanging="151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:rsidR="006D6765" w:rsidRPr="004F49B8" w:rsidRDefault="00E617A8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11.12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6D6765" w:rsidRPr="004F49B8" w:rsidRDefault="00E617A8" w:rsidP="0010058E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1.7</w:t>
            </w:r>
            <w:r w:rsidR="0010058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6765" w:rsidRPr="004F49B8" w:rsidRDefault="00E617A8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Pr="004F49B8" w:rsidRDefault="00E617A8" w:rsidP="0010058E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12.8</w:t>
            </w:r>
            <w:r w:rsidR="0010058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D6765" w:rsidRPr="004F49B8" w:rsidTr="009F7188">
        <w:tc>
          <w:tcPr>
            <w:tcW w:w="4158" w:type="dxa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80" w:type="dxa"/>
            <w:shd w:val="clear" w:color="auto" w:fill="auto"/>
          </w:tcPr>
          <w:p w:rsidR="006D6765" w:rsidRPr="004F49B8" w:rsidRDefault="00E617A8" w:rsidP="00A6142B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</w:t>
            </w:r>
            <w:r w:rsidR="00A6142B">
              <w:rPr>
                <w:rFonts w:ascii="Angsana New" w:hAnsi="Angsana New" w:hint="cs"/>
                <w:sz w:val="30"/>
                <w:szCs w:val="30"/>
                <w:cs/>
              </w:rPr>
              <w:t>01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6D6765" w:rsidRPr="004F49B8" w:rsidRDefault="00C2702E" w:rsidP="0010058E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0.</w:t>
            </w:r>
            <w:r w:rsidR="0063511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10058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6765" w:rsidRPr="004F49B8" w:rsidRDefault="00E617A8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Pr="004F49B8" w:rsidRDefault="00C2702E" w:rsidP="0010058E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18.</w:t>
            </w:r>
            <w:r w:rsidR="0063511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10058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16DEC" w:rsidRPr="004F49B8" w:rsidTr="009F7188">
        <w:tc>
          <w:tcPr>
            <w:tcW w:w="4158" w:type="dxa"/>
          </w:tcPr>
          <w:p w:rsidR="00416DEC" w:rsidRPr="004F49B8" w:rsidRDefault="00A6142B" w:rsidP="00A61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left="151" w:right="-96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A6142B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16DEC" w:rsidRDefault="00416DEC" w:rsidP="00A6142B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16DEC" w:rsidRPr="004F49B8" w:rsidRDefault="00416DEC" w:rsidP="006425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416DEC" w:rsidRPr="004F49B8" w:rsidRDefault="00C2702E" w:rsidP="00A6142B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351.17</w:t>
            </w:r>
          </w:p>
        </w:tc>
        <w:tc>
          <w:tcPr>
            <w:tcW w:w="270" w:type="dxa"/>
            <w:shd w:val="clear" w:color="auto" w:fill="auto"/>
          </w:tcPr>
          <w:p w:rsidR="00416DEC" w:rsidRPr="004F49B8" w:rsidRDefault="00416DEC" w:rsidP="006425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16DEC" w:rsidRPr="004F49B8" w:rsidRDefault="00416DEC" w:rsidP="006425B4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16DEC" w:rsidRPr="004F49B8" w:rsidRDefault="00416DEC" w:rsidP="006425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16DEC" w:rsidRPr="004F49B8" w:rsidRDefault="00C2702E" w:rsidP="00C2702E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351.17</w:t>
            </w:r>
          </w:p>
        </w:tc>
      </w:tr>
      <w:tr w:rsidR="006D6765" w:rsidRPr="004F49B8" w:rsidTr="009F7188">
        <w:tc>
          <w:tcPr>
            <w:tcW w:w="4158" w:type="dxa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D6765" w:rsidRPr="004F49B8" w:rsidRDefault="00E617A8" w:rsidP="00A6142B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29.</w:t>
            </w:r>
            <w:r w:rsidR="00A614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:rsidR="006D6765" w:rsidRPr="004F49B8" w:rsidRDefault="00E617A8" w:rsidP="0010058E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353.</w:t>
            </w:r>
            <w:r w:rsidR="0010058E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6D6765" w:rsidRPr="004F49B8" w:rsidRDefault="00E617A8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D6765" w:rsidRPr="004F49B8" w:rsidRDefault="00E617A8" w:rsidP="00635112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382.</w:t>
            </w:r>
            <w:r w:rsidR="006351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  <w:r w:rsidR="00C270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6D6765" w:rsidRPr="006D6765" w:rsidTr="009F7188">
        <w:tc>
          <w:tcPr>
            <w:tcW w:w="4158" w:type="dxa"/>
          </w:tcPr>
          <w:p w:rsidR="006D6765" w:rsidRPr="006D6765" w:rsidRDefault="006D6765" w:rsidP="006D6765">
            <w:pPr>
              <w:rPr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6D6765" w:rsidRPr="006D6765" w:rsidRDefault="006D6765" w:rsidP="006D6765">
            <w:pPr>
              <w:rPr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:rsidR="006D6765" w:rsidRPr="006D6765" w:rsidRDefault="006D6765" w:rsidP="006D6765">
            <w:pPr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</w:tcPr>
          <w:p w:rsidR="006D6765" w:rsidRPr="006D6765" w:rsidRDefault="006D6765" w:rsidP="006D6765">
            <w:pPr>
              <w:rPr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:rsidR="006D6765" w:rsidRPr="006D6765" w:rsidRDefault="006D6765" w:rsidP="006D6765">
            <w:pPr>
              <w:rPr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6D6765" w:rsidRPr="006D6765" w:rsidRDefault="006D6765" w:rsidP="006D6765">
            <w:pPr>
              <w:rPr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:rsidR="006D6765" w:rsidRPr="006D6765" w:rsidRDefault="006D6765" w:rsidP="006D6765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6D6765" w:rsidRPr="006D6765" w:rsidRDefault="006D6765" w:rsidP="006D6765">
            <w:pPr>
              <w:rPr>
                <w:sz w:val="10"/>
                <w:szCs w:val="10"/>
              </w:rPr>
            </w:pPr>
          </w:p>
        </w:tc>
      </w:tr>
      <w:tr w:rsidR="006D6765" w:rsidRPr="004F49B8" w:rsidTr="009F7188">
        <w:tc>
          <w:tcPr>
            <w:tcW w:w="4158" w:type="dxa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:rsidR="006D6765" w:rsidRPr="004F49B8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6D6765" w:rsidRPr="004F49B8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Pr="004F49B8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6765" w:rsidRPr="004F49B8" w:rsidTr="009F7188">
        <w:tc>
          <w:tcPr>
            <w:tcW w:w="4158" w:type="dxa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80" w:type="dxa"/>
            <w:shd w:val="clear" w:color="auto" w:fill="auto"/>
          </w:tcPr>
          <w:p w:rsidR="006D6765" w:rsidRPr="004F49B8" w:rsidRDefault="00A6142B" w:rsidP="00A614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5.8</w:t>
            </w:r>
            <w:r w:rsidR="007E4D8B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6D6765" w:rsidRPr="004F49B8" w:rsidRDefault="007E4D8B" w:rsidP="003C16B0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10058E">
              <w:rPr>
                <w:rFonts w:ascii="Angsana New" w:hAnsi="Angsana New"/>
                <w:sz w:val="30"/>
                <w:szCs w:val="30"/>
              </w:rPr>
              <w:t>2</w:t>
            </w:r>
            <w:r w:rsidR="003C16B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6765" w:rsidRPr="004F49B8" w:rsidRDefault="007E4D8B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Pr="004F49B8" w:rsidRDefault="007E4D8B" w:rsidP="006351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(5.</w:t>
            </w:r>
            <w:r w:rsidR="00635112">
              <w:rPr>
                <w:rFonts w:ascii="Angsana New" w:hAnsi="Angsana New" w:hint="cs"/>
                <w:sz w:val="30"/>
                <w:szCs w:val="30"/>
                <w:cs/>
              </w:rPr>
              <w:t>58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6765" w:rsidRPr="004F49B8" w:rsidTr="009F7188">
        <w:tc>
          <w:tcPr>
            <w:tcW w:w="4158" w:type="dxa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:rsidR="006D6765" w:rsidRPr="004F49B8" w:rsidRDefault="007E4D8B" w:rsidP="00A614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(2.9</w:t>
            </w:r>
            <w:r w:rsidR="00A6142B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6D6765" w:rsidRPr="004F49B8" w:rsidRDefault="007E4D8B" w:rsidP="009C6A58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</w:t>
            </w:r>
            <w:r w:rsidR="009C6A58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6765" w:rsidRPr="004F49B8" w:rsidRDefault="007E4D8B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Pr="004F49B8" w:rsidRDefault="007E4D8B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1755" w:rsidRPr="004F49B8" w:rsidTr="009F7188">
        <w:tc>
          <w:tcPr>
            <w:tcW w:w="4158" w:type="dxa"/>
          </w:tcPr>
          <w:p w:rsidR="00621755" w:rsidRPr="004F49B8" w:rsidRDefault="0062175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621755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ค่าธรรมเนียมการใช้สินเชื่อ</w:t>
            </w:r>
          </w:p>
        </w:tc>
        <w:tc>
          <w:tcPr>
            <w:tcW w:w="1080" w:type="dxa"/>
            <w:shd w:val="clear" w:color="auto" w:fill="auto"/>
          </w:tcPr>
          <w:p w:rsidR="00621755" w:rsidRDefault="00621755" w:rsidP="00A6142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1755" w:rsidRPr="004F49B8" w:rsidRDefault="0062175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621755" w:rsidRDefault="00621755" w:rsidP="0062175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21755" w:rsidRPr="004F49B8" w:rsidRDefault="0062175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21755" w:rsidRDefault="003C16B0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21755" w:rsidRPr="004F49B8" w:rsidRDefault="0062175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21755" w:rsidRDefault="00621755" w:rsidP="0062175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(0.4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6765" w:rsidRPr="004F49B8" w:rsidTr="009F7188">
        <w:tc>
          <w:tcPr>
            <w:tcW w:w="4158" w:type="dxa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6765" w:rsidRPr="004F49B8" w:rsidRDefault="007E4D8B" w:rsidP="00A614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(8.</w:t>
            </w:r>
            <w:r w:rsidR="00A614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6765" w:rsidRPr="009C6A58" w:rsidRDefault="00416DEC" w:rsidP="003C16B0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6A58">
              <w:rPr>
                <w:rFonts w:ascii="Angsana New" w:hAnsi="Angsana New"/>
                <w:b/>
                <w:bCs/>
                <w:sz w:val="30"/>
                <w:szCs w:val="30"/>
              </w:rPr>
              <w:t>2.</w:t>
            </w:r>
            <w:r w:rsidR="003C16B0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6765" w:rsidRPr="004F49B8" w:rsidRDefault="007E4D8B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6765" w:rsidRPr="004F49B8" w:rsidRDefault="007E4D8B" w:rsidP="009C6A5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(6.0</w:t>
            </w:r>
            <w:r w:rsidR="009C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6D6765" w:rsidRPr="004F49B8" w:rsidTr="009F7188">
        <w:tc>
          <w:tcPr>
            <w:tcW w:w="4158" w:type="dxa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D6765" w:rsidRPr="004F49B8" w:rsidRDefault="007E4D8B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20.37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:rsidR="006D6765" w:rsidRPr="004F49B8" w:rsidRDefault="007E4D8B" w:rsidP="003C16B0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356.</w:t>
            </w:r>
            <w:r w:rsidR="00416DE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C16B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6D6765" w:rsidRPr="004F49B8" w:rsidRDefault="007E4D8B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765" w:rsidRPr="004F49B8" w:rsidRDefault="006D6765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D6765" w:rsidRPr="004F49B8" w:rsidRDefault="007E4D8B" w:rsidP="009C6A58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376.8</w:t>
            </w:r>
            <w:r w:rsidR="009C6A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</w:tbl>
    <w:p w:rsidR="006D6765" w:rsidRPr="006D6765" w:rsidRDefault="006D6765" w:rsidP="005318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0" w:lineRule="atLeast"/>
        <w:ind w:firstLine="540"/>
        <w:jc w:val="both"/>
        <w:rPr>
          <w:rFonts w:ascii="Angsana New" w:hAnsi="Angsana New"/>
          <w:sz w:val="24"/>
          <w:szCs w:val="24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62"/>
        <w:gridCol w:w="270"/>
        <w:gridCol w:w="990"/>
        <w:gridCol w:w="270"/>
        <w:gridCol w:w="1080"/>
      </w:tblGrid>
      <w:tr w:rsidR="00CF4719" w:rsidRPr="004F49B8" w:rsidTr="009F7188">
        <w:tc>
          <w:tcPr>
            <w:tcW w:w="4158" w:type="dxa"/>
          </w:tcPr>
          <w:p w:rsidR="00CF4719" w:rsidRPr="004F49B8" w:rsidRDefault="003D6474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022" w:type="dxa"/>
            <w:gridSpan w:val="7"/>
            <w:shd w:val="clear" w:color="auto" w:fill="auto"/>
          </w:tcPr>
          <w:p w:rsidR="00CF4719" w:rsidRPr="004F49B8" w:rsidRDefault="00CF4719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F23F0" w:rsidRPr="004F49B8" w:rsidTr="009F7188">
        <w:tc>
          <w:tcPr>
            <w:tcW w:w="4158" w:type="dxa"/>
          </w:tcPr>
          <w:p w:rsidR="001F23F0" w:rsidRPr="004F49B8" w:rsidRDefault="001F23F0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F23F0" w:rsidRPr="004F49B8" w:rsidRDefault="001F23F0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1F23F0" w:rsidRPr="004F49B8" w:rsidRDefault="001F23F0" w:rsidP="001F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4F49B8">
              <w:rPr>
                <w:rFonts w:ascii="Angsana New" w:hAnsi="Angsana New"/>
                <w:sz w:val="30"/>
                <w:szCs w:val="30"/>
              </w:rPr>
              <w:t>/</w:t>
            </w:r>
            <w:r w:rsidRPr="004F49B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80" w:type="dxa"/>
          </w:tcPr>
          <w:p w:rsidR="001F23F0" w:rsidRPr="004F49B8" w:rsidRDefault="001F23F0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1E24" w:rsidRPr="004F49B8" w:rsidTr="009F7188">
        <w:tc>
          <w:tcPr>
            <w:tcW w:w="4158" w:type="dxa"/>
          </w:tcPr>
          <w:p w:rsidR="00DB1E24" w:rsidRPr="004F49B8" w:rsidRDefault="00DB1E24" w:rsidP="007D0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B1E24" w:rsidRPr="004F49B8" w:rsidRDefault="00DB1E24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DB1E24" w:rsidRPr="004F49B8" w:rsidRDefault="00DB1E24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:rsidR="00DB1E24" w:rsidRPr="004F49B8" w:rsidRDefault="00DB1E24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332" w:type="dxa"/>
            <w:gridSpan w:val="2"/>
            <w:shd w:val="clear" w:color="auto" w:fill="auto"/>
          </w:tcPr>
          <w:p w:rsidR="00DB1E24" w:rsidRPr="004F49B8" w:rsidRDefault="00DB1E24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:rsidR="00DB1E24" w:rsidRPr="004F49B8" w:rsidRDefault="00DB1E24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  <w:p w:rsidR="00DB1E24" w:rsidRPr="004F49B8" w:rsidRDefault="00DB1E24" w:rsidP="0019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 2</w:t>
            </w:r>
            <w:r w:rsidR="002C574A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gridSpan w:val="3"/>
            <w:shd w:val="clear" w:color="auto" w:fill="auto"/>
          </w:tcPr>
          <w:p w:rsidR="00821CF0" w:rsidRDefault="00821CF0" w:rsidP="00CD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DB1E24" w:rsidRPr="004F49B8" w:rsidRDefault="00DB1E24" w:rsidP="00CD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  <w:p w:rsidR="00DB1E24" w:rsidRPr="004F49B8" w:rsidRDefault="00DB1E24" w:rsidP="0082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</w:tcPr>
          <w:p w:rsidR="00DB1E24" w:rsidRPr="004F49B8" w:rsidRDefault="00DB1E24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DB1E24" w:rsidRPr="004F49B8" w:rsidRDefault="00DB1E24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  <w:p w:rsidR="00DB1E24" w:rsidRPr="004F49B8" w:rsidRDefault="00DB1E24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CF4719" w:rsidRPr="004F49B8" w:rsidTr="009F7188">
        <w:trPr>
          <w:trHeight w:val="335"/>
        </w:trPr>
        <w:tc>
          <w:tcPr>
            <w:tcW w:w="4158" w:type="dxa"/>
          </w:tcPr>
          <w:p w:rsidR="00CF4719" w:rsidRPr="004F49B8" w:rsidRDefault="00CF4719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2" w:type="dxa"/>
            <w:gridSpan w:val="7"/>
            <w:shd w:val="clear" w:color="auto" w:fill="auto"/>
          </w:tcPr>
          <w:p w:rsidR="00CF4719" w:rsidRPr="004F49B8" w:rsidRDefault="00CF4719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F4719" w:rsidRPr="004F49B8" w:rsidTr="009F7188">
        <w:tc>
          <w:tcPr>
            <w:tcW w:w="4158" w:type="dxa"/>
          </w:tcPr>
          <w:p w:rsidR="00CF4719" w:rsidRPr="004F49B8" w:rsidRDefault="00CF4719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:rsidR="00CF4719" w:rsidRPr="004F49B8" w:rsidRDefault="00CF4719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F4719" w:rsidRPr="004F49B8" w:rsidRDefault="00CF4719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CF4719" w:rsidRPr="004F49B8" w:rsidRDefault="00CF4719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F4719" w:rsidRPr="004F49B8" w:rsidRDefault="00CF4719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CF4719" w:rsidRPr="004F49B8" w:rsidRDefault="00CF4719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F4719" w:rsidRPr="004F49B8" w:rsidRDefault="00CF4719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F4719" w:rsidRPr="004F49B8" w:rsidRDefault="00CF4719" w:rsidP="007D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57D99" w:rsidRPr="004F49B8" w:rsidTr="009F7188">
        <w:tc>
          <w:tcPr>
            <w:tcW w:w="4158" w:type="dxa"/>
          </w:tcPr>
          <w:p w:rsidR="00157D99" w:rsidRPr="004F49B8" w:rsidRDefault="001B76CD" w:rsidP="001F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left="151" w:right="-96" w:hanging="151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:rsidR="00157D99" w:rsidRPr="004F49B8" w:rsidRDefault="00157D99" w:rsidP="00157D99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7.12</w:t>
            </w:r>
          </w:p>
        </w:tc>
        <w:tc>
          <w:tcPr>
            <w:tcW w:w="270" w:type="dxa"/>
            <w:shd w:val="clear" w:color="auto" w:fill="auto"/>
          </w:tcPr>
          <w:p w:rsidR="00157D99" w:rsidRPr="004F49B8" w:rsidRDefault="00157D99" w:rsidP="00157D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157D99" w:rsidRPr="004F49B8" w:rsidRDefault="00393E45" w:rsidP="00157D99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1.7</w:t>
            </w:r>
            <w:r w:rsidR="00AF2C87" w:rsidRPr="004F49B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157D99" w:rsidRPr="004F49B8" w:rsidRDefault="00157D99" w:rsidP="00157D99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7D99" w:rsidRPr="004F49B8" w:rsidRDefault="00DB1E24" w:rsidP="00157D99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2.</w:t>
            </w:r>
            <w:r w:rsidR="00AF2C87" w:rsidRPr="004F49B8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:rsidR="00157D99" w:rsidRPr="004F49B8" w:rsidRDefault="00157D99" w:rsidP="00157D99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57D99" w:rsidRPr="004F49B8" w:rsidRDefault="00393E45" w:rsidP="00157D99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11.1</w:t>
            </w:r>
            <w:r w:rsidR="00AF2C87" w:rsidRPr="004F49B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57D99" w:rsidRPr="004F49B8" w:rsidTr="009F7188">
        <w:tc>
          <w:tcPr>
            <w:tcW w:w="4158" w:type="dxa"/>
          </w:tcPr>
          <w:p w:rsidR="00157D99" w:rsidRPr="004F49B8" w:rsidRDefault="00157D99" w:rsidP="00157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80" w:type="dxa"/>
            <w:shd w:val="clear" w:color="auto" w:fill="auto"/>
          </w:tcPr>
          <w:p w:rsidR="00157D99" w:rsidRPr="004F49B8" w:rsidRDefault="00157D99" w:rsidP="00157D99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15.80</w:t>
            </w:r>
          </w:p>
        </w:tc>
        <w:tc>
          <w:tcPr>
            <w:tcW w:w="270" w:type="dxa"/>
            <w:shd w:val="clear" w:color="auto" w:fill="auto"/>
          </w:tcPr>
          <w:p w:rsidR="00157D99" w:rsidRPr="004F49B8" w:rsidRDefault="00157D99" w:rsidP="00157D9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157D99" w:rsidRPr="004F49B8" w:rsidRDefault="00393E45" w:rsidP="00AF2C87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2.</w:t>
            </w:r>
            <w:r w:rsidR="00AF2C87" w:rsidRPr="004F49B8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:rsidR="00157D99" w:rsidRPr="004F49B8" w:rsidRDefault="00157D99" w:rsidP="00157D99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57D99" w:rsidRPr="004F49B8" w:rsidRDefault="00393E45" w:rsidP="00157D99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57D99" w:rsidRPr="004F49B8" w:rsidRDefault="00157D99" w:rsidP="00157D99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57D99" w:rsidRPr="004F49B8" w:rsidRDefault="00393E45" w:rsidP="00157D99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18.</w:t>
            </w:r>
            <w:r w:rsidR="00AF2C87" w:rsidRPr="004F49B8">
              <w:rPr>
                <w:rFonts w:ascii="Angsana New" w:hAnsi="Angsana New"/>
                <w:sz w:val="30"/>
                <w:szCs w:val="30"/>
              </w:rPr>
              <w:t>01</w:t>
            </w:r>
          </w:p>
        </w:tc>
      </w:tr>
      <w:tr w:rsidR="00157D99" w:rsidRPr="004F49B8" w:rsidTr="009F7188">
        <w:tc>
          <w:tcPr>
            <w:tcW w:w="4158" w:type="dxa"/>
          </w:tcPr>
          <w:p w:rsidR="00157D99" w:rsidRPr="004F49B8" w:rsidRDefault="00157D99" w:rsidP="00157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7D99" w:rsidRPr="004F49B8" w:rsidRDefault="00157D99" w:rsidP="00157D99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22.92</w:t>
            </w:r>
          </w:p>
        </w:tc>
        <w:tc>
          <w:tcPr>
            <w:tcW w:w="270" w:type="dxa"/>
            <w:shd w:val="clear" w:color="auto" w:fill="auto"/>
          </w:tcPr>
          <w:p w:rsidR="00157D99" w:rsidRPr="004F49B8" w:rsidRDefault="00157D99" w:rsidP="00157D9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7D99" w:rsidRPr="004F49B8" w:rsidRDefault="00AF2C87" w:rsidP="00157D99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3.98</w:t>
            </w:r>
          </w:p>
        </w:tc>
        <w:tc>
          <w:tcPr>
            <w:tcW w:w="270" w:type="dxa"/>
            <w:shd w:val="clear" w:color="auto" w:fill="auto"/>
          </w:tcPr>
          <w:p w:rsidR="00157D99" w:rsidRPr="004F49B8" w:rsidRDefault="00157D99" w:rsidP="00157D99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7D99" w:rsidRPr="004F49B8" w:rsidRDefault="00DB1E24" w:rsidP="00157D99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2.</w:t>
            </w:r>
            <w:r w:rsidR="00AF2C87" w:rsidRPr="004F49B8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:rsidR="00157D99" w:rsidRPr="004F49B8" w:rsidRDefault="00157D99" w:rsidP="00157D99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7D99" w:rsidRPr="004F49B8" w:rsidRDefault="00393E45" w:rsidP="00CD4F9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29.</w:t>
            </w:r>
            <w:r w:rsidR="00CD4F95"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</w:t>
            </w:r>
          </w:p>
        </w:tc>
      </w:tr>
      <w:tr w:rsidR="00157D99" w:rsidRPr="006D6765" w:rsidTr="009F7188">
        <w:tc>
          <w:tcPr>
            <w:tcW w:w="4158" w:type="dxa"/>
          </w:tcPr>
          <w:p w:rsidR="00157D99" w:rsidRPr="006D6765" w:rsidRDefault="00157D99" w:rsidP="003D6474">
            <w:pPr>
              <w:rPr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157D99" w:rsidRPr="006D6765" w:rsidRDefault="00157D99" w:rsidP="003D6474">
            <w:pPr>
              <w:rPr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:rsidR="00157D99" w:rsidRPr="006D6765" w:rsidRDefault="00157D99" w:rsidP="003D6474">
            <w:pPr>
              <w:rPr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</w:tcPr>
          <w:p w:rsidR="00157D99" w:rsidRPr="006D6765" w:rsidRDefault="00157D99" w:rsidP="003D6474">
            <w:pPr>
              <w:rPr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:rsidR="00157D99" w:rsidRPr="006D6765" w:rsidRDefault="00157D99" w:rsidP="003D6474">
            <w:pPr>
              <w:rPr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157D99" w:rsidRPr="006D6765" w:rsidRDefault="00157D99" w:rsidP="003D6474">
            <w:pPr>
              <w:rPr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:rsidR="00157D99" w:rsidRPr="006D6765" w:rsidRDefault="00157D99" w:rsidP="003D6474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157D99" w:rsidRPr="006D6765" w:rsidRDefault="00157D99" w:rsidP="003D6474">
            <w:pPr>
              <w:rPr>
                <w:sz w:val="10"/>
                <w:szCs w:val="10"/>
              </w:rPr>
            </w:pPr>
          </w:p>
        </w:tc>
      </w:tr>
      <w:tr w:rsidR="000F596E" w:rsidRPr="004F49B8" w:rsidTr="009F7188">
        <w:tc>
          <w:tcPr>
            <w:tcW w:w="4158" w:type="dxa"/>
          </w:tcPr>
          <w:p w:rsidR="000F596E" w:rsidRPr="004F49B8" w:rsidRDefault="000F596E" w:rsidP="0058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022" w:type="dxa"/>
            <w:gridSpan w:val="7"/>
            <w:shd w:val="clear" w:color="auto" w:fill="auto"/>
          </w:tcPr>
          <w:p w:rsidR="000F596E" w:rsidRPr="004F49B8" w:rsidRDefault="000F596E" w:rsidP="0058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F596E" w:rsidRPr="004F49B8" w:rsidTr="009F7188">
        <w:tc>
          <w:tcPr>
            <w:tcW w:w="4158" w:type="dxa"/>
          </w:tcPr>
          <w:p w:rsidR="000F596E" w:rsidRPr="004F49B8" w:rsidRDefault="000F596E" w:rsidP="0058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4F49B8" w:rsidRDefault="000F596E" w:rsidP="0058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F596E" w:rsidRPr="004F49B8" w:rsidRDefault="000F596E" w:rsidP="0058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4F49B8">
              <w:rPr>
                <w:rFonts w:ascii="Angsana New" w:hAnsi="Angsana New"/>
                <w:sz w:val="30"/>
                <w:szCs w:val="30"/>
              </w:rPr>
              <w:t>/</w:t>
            </w:r>
            <w:r w:rsidRPr="004F49B8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80" w:type="dxa"/>
          </w:tcPr>
          <w:p w:rsidR="000F596E" w:rsidRPr="004F49B8" w:rsidRDefault="000F596E" w:rsidP="0058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96E" w:rsidRPr="004F49B8" w:rsidTr="009F7188">
        <w:tc>
          <w:tcPr>
            <w:tcW w:w="4158" w:type="dxa"/>
          </w:tcPr>
          <w:p w:rsidR="000F596E" w:rsidRPr="004F49B8" w:rsidRDefault="000F596E" w:rsidP="00582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4F49B8" w:rsidRDefault="000F596E" w:rsidP="0058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0F596E" w:rsidRPr="004F49B8" w:rsidRDefault="000F596E" w:rsidP="0058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:rsidR="000F596E" w:rsidRPr="004F49B8" w:rsidRDefault="000F596E" w:rsidP="0058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332" w:type="dxa"/>
            <w:gridSpan w:val="2"/>
            <w:shd w:val="clear" w:color="auto" w:fill="auto"/>
          </w:tcPr>
          <w:p w:rsidR="000F596E" w:rsidRPr="004F49B8" w:rsidRDefault="000F596E" w:rsidP="0058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:rsidR="000F596E" w:rsidRPr="004F49B8" w:rsidRDefault="000F596E" w:rsidP="0058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  <w:p w:rsidR="000F596E" w:rsidRPr="004F49B8" w:rsidRDefault="000F596E" w:rsidP="0019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 2</w:t>
            </w:r>
            <w:r w:rsidR="002C574A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gridSpan w:val="3"/>
            <w:shd w:val="clear" w:color="auto" w:fill="auto"/>
          </w:tcPr>
          <w:p w:rsidR="000F596E" w:rsidRDefault="000F596E" w:rsidP="0058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0F596E" w:rsidRPr="004F49B8" w:rsidRDefault="000F596E" w:rsidP="0058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  <w:p w:rsidR="000F596E" w:rsidRPr="004F49B8" w:rsidRDefault="000F596E" w:rsidP="0058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</w:tcPr>
          <w:p w:rsidR="000F596E" w:rsidRPr="004F49B8" w:rsidRDefault="000F596E" w:rsidP="0058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0F596E" w:rsidRPr="004F49B8" w:rsidRDefault="000F596E" w:rsidP="0058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  <w:p w:rsidR="000F596E" w:rsidRPr="004F49B8" w:rsidRDefault="000F596E" w:rsidP="0058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0F596E" w:rsidRPr="004F49B8" w:rsidTr="009F7188">
        <w:trPr>
          <w:trHeight w:val="335"/>
        </w:trPr>
        <w:tc>
          <w:tcPr>
            <w:tcW w:w="4158" w:type="dxa"/>
          </w:tcPr>
          <w:p w:rsidR="000F596E" w:rsidRPr="004F49B8" w:rsidRDefault="000F596E" w:rsidP="0058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2" w:type="dxa"/>
            <w:gridSpan w:val="7"/>
            <w:shd w:val="clear" w:color="auto" w:fill="auto"/>
          </w:tcPr>
          <w:p w:rsidR="000F596E" w:rsidRPr="004F49B8" w:rsidRDefault="000F596E" w:rsidP="0058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0A18" w:rsidRPr="004F49B8" w:rsidTr="009F7188">
        <w:tc>
          <w:tcPr>
            <w:tcW w:w="4158" w:type="dxa"/>
          </w:tcPr>
          <w:p w:rsidR="00EA0A18" w:rsidRPr="004F49B8" w:rsidRDefault="00EA0A18" w:rsidP="00EA0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:rsidR="00EA0A18" w:rsidRPr="004F49B8" w:rsidRDefault="00EA0A18" w:rsidP="00EA0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A0A18" w:rsidRPr="004F49B8" w:rsidRDefault="00EA0A18" w:rsidP="00EA0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EA0A18" w:rsidRPr="004F49B8" w:rsidRDefault="00EA0A18" w:rsidP="00EA0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A0A18" w:rsidRPr="004F49B8" w:rsidRDefault="00EA0A18" w:rsidP="00EA0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A0A18" w:rsidRPr="004F49B8" w:rsidRDefault="00EA0A18" w:rsidP="00EA0A18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A0A18" w:rsidRPr="004F49B8" w:rsidRDefault="00EA0A18" w:rsidP="00EA0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A0A18" w:rsidRPr="004F49B8" w:rsidRDefault="00EA0A18" w:rsidP="00EA0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0A18" w:rsidRPr="004F49B8" w:rsidTr="009F7188">
        <w:tc>
          <w:tcPr>
            <w:tcW w:w="4158" w:type="dxa"/>
          </w:tcPr>
          <w:p w:rsidR="00EA0A18" w:rsidRPr="004F49B8" w:rsidRDefault="00EA0A18" w:rsidP="00EA0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80" w:type="dxa"/>
            <w:shd w:val="clear" w:color="auto" w:fill="auto"/>
          </w:tcPr>
          <w:p w:rsidR="00EA0A18" w:rsidRPr="004F49B8" w:rsidRDefault="00EA0A18" w:rsidP="00EA0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(5.78)</w:t>
            </w:r>
          </w:p>
        </w:tc>
        <w:tc>
          <w:tcPr>
            <w:tcW w:w="270" w:type="dxa"/>
            <w:shd w:val="clear" w:color="auto" w:fill="auto"/>
          </w:tcPr>
          <w:p w:rsidR="00EA0A18" w:rsidRPr="004F49B8" w:rsidRDefault="00EA0A18" w:rsidP="00EA0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EA0A18" w:rsidRPr="004F49B8" w:rsidRDefault="00CD4F95" w:rsidP="000F27C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(0.</w:t>
            </w:r>
            <w:r w:rsidR="00AF2C87" w:rsidRPr="004F49B8">
              <w:rPr>
                <w:rFonts w:ascii="Angsana New" w:hAnsi="Angsana New"/>
                <w:sz w:val="30"/>
                <w:szCs w:val="30"/>
              </w:rPr>
              <w:t>0</w:t>
            </w:r>
            <w:r w:rsidR="000F27C2" w:rsidRPr="004F49B8">
              <w:rPr>
                <w:rFonts w:ascii="Angsana New" w:hAnsi="Angsana New"/>
                <w:sz w:val="30"/>
                <w:szCs w:val="30"/>
              </w:rPr>
              <w:t>8</w:t>
            </w:r>
            <w:r w:rsidR="00EA0A18" w:rsidRPr="004F49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A0A18" w:rsidRPr="004F49B8" w:rsidRDefault="00EA0A18" w:rsidP="00EA0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A0A18" w:rsidRPr="004F49B8" w:rsidRDefault="00EA0A18" w:rsidP="00EA0A18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A0A18" w:rsidRPr="004F49B8" w:rsidRDefault="00EA0A18" w:rsidP="00EA0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A0A18" w:rsidRPr="004F49B8" w:rsidRDefault="00EA0A18" w:rsidP="000F27C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(</w:t>
            </w:r>
            <w:r w:rsidR="00AF2C87" w:rsidRPr="004F49B8">
              <w:rPr>
                <w:rFonts w:ascii="Angsana New" w:hAnsi="Angsana New"/>
                <w:sz w:val="30"/>
                <w:szCs w:val="30"/>
              </w:rPr>
              <w:t>5.8</w:t>
            </w:r>
            <w:r w:rsidR="000F27C2" w:rsidRPr="004F49B8">
              <w:rPr>
                <w:rFonts w:ascii="Angsana New" w:hAnsi="Angsana New"/>
                <w:sz w:val="30"/>
                <w:szCs w:val="30"/>
              </w:rPr>
              <w:t>6</w:t>
            </w:r>
            <w:r w:rsidRPr="004F49B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A0A18" w:rsidRPr="004F49B8" w:rsidTr="009F7188">
        <w:tc>
          <w:tcPr>
            <w:tcW w:w="4158" w:type="dxa"/>
          </w:tcPr>
          <w:p w:rsidR="00EA0A18" w:rsidRPr="004F49B8" w:rsidRDefault="00EA0A18" w:rsidP="00EA0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A0A18" w:rsidRPr="004F49B8" w:rsidRDefault="00EA0A18" w:rsidP="00EA0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A0A18" w:rsidRPr="004F49B8" w:rsidRDefault="00EA0A18" w:rsidP="00EA0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EA0A18" w:rsidRPr="004F49B8" w:rsidRDefault="00CD4F95" w:rsidP="000F27C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(</w:t>
            </w:r>
            <w:r w:rsidR="00AF2C87" w:rsidRPr="004F49B8">
              <w:rPr>
                <w:rFonts w:ascii="Angsana New" w:hAnsi="Angsana New"/>
                <w:sz w:val="30"/>
                <w:szCs w:val="30"/>
              </w:rPr>
              <w:t>2.</w:t>
            </w:r>
            <w:r w:rsidR="000F27C2" w:rsidRPr="004F49B8">
              <w:rPr>
                <w:rFonts w:ascii="Angsana New" w:hAnsi="Angsana New"/>
                <w:sz w:val="30"/>
                <w:szCs w:val="30"/>
              </w:rPr>
              <w:t>90</w:t>
            </w:r>
            <w:r w:rsidRPr="004F49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A0A18" w:rsidRPr="004F49B8" w:rsidRDefault="00EA0A18" w:rsidP="00EA0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EA0A18" w:rsidRPr="004F49B8" w:rsidRDefault="00EA0A18" w:rsidP="00EA0A18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A0A18" w:rsidRPr="004F49B8" w:rsidRDefault="00EA0A18" w:rsidP="00EA0A1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A0A18" w:rsidRPr="004F49B8" w:rsidRDefault="00EA0A18" w:rsidP="000F27C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(2.</w:t>
            </w:r>
            <w:r w:rsidR="000F27C2" w:rsidRPr="004F49B8">
              <w:rPr>
                <w:rFonts w:ascii="Angsana New" w:hAnsi="Angsana New"/>
                <w:sz w:val="30"/>
                <w:szCs w:val="30"/>
              </w:rPr>
              <w:t>90</w:t>
            </w:r>
            <w:r w:rsidRPr="004F49B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A0A18" w:rsidRPr="004F49B8" w:rsidTr="009F7188">
        <w:tc>
          <w:tcPr>
            <w:tcW w:w="4158" w:type="dxa"/>
          </w:tcPr>
          <w:p w:rsidR="00EA0A18" w:rsidRPr="004F49B8" w:rsidRDefault="00EA0A18" w:rsidP="00EA0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A18" w:rsidRPr="004F49B8" w:rsidRDefault="00EA0A18" w:rsidP="00EA0A1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(5.78)</w:t>
            </w:r>
          </w:p>
        </w:tc>
        <w:tc>
          <w:tcPr>
            <w:tcW w:w="270" w:type="dxa"/>
            <w:shd w:val="clear" w:color="auto" w:fill="auto"/>
          </w:tcPr>
          <w:p w:rsidR="00EA0A18" w:rsidRPr="004F49B8" w:rsidRDefault="00EA0A18" w:rsidP="00EA0A1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A18" w:rsidRPr="004F49B8" w:rsidRDefault="00AF2C87" w:rsidP="000F27C2">
            <w:pPr>
              <w:tabs>
                <w:tab w:val="clear" w:pos="907"/>
                <w:tab w:val="left" w:pos="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(2.9</w:t>
            </w:r>
            <w:r w:rsidR="000F27C2" w:rsidRPr="004F49B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A0A18" w:rsidRPr="004F49B8" w:rsidRDefault="00EA0A18" w:rsidP="00CD4F9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A18" w:rsidRPr="004F49B8" w:rsidRDefault="00CD4F95" w:rsidP="00CD4F9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A0A18" w:rsidRPr="004F49B8" w:rsidRDefault="00EA0A18" w:rsidP="00CD4F9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A0A18" w:rsidRPr="004F49B8" w:rsidRDefault="00AF2C87" w:rsidP="00AF2C8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(8.76</w:t>
            </w:r>
            <w:r w:rsidR="00EA0A18" w:rsidRPr="004F49B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EA0A18" w:rsidRPr="004F49B8" w:rsidTr="009F7188">
        <w:tc>
          <w:tcPr>
            <w:tcW w:w="4158" w:type="dxa"/>
          </w:tcPr>
          <w:p w:rsidR="00EA0A18" w:rsidRPr="004F49B8" w:rsidRDefault="00EA0A18" w:rsidP="00EA0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EA0A18" w:rsidRPr="004F49B8" w:rsidRDefault="00EA0A18" w:rsidP="00EA0A18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17.14</w:t>
            </w:r>
          </w:p>
        </w:tc>
        <w:tc>
          <w:tcPr>
            <w:tcW w:w="270" w:type="dxa"/>
            <w:shd w:val="clear" w:color="auto" w:fill="auto"/>
          </w:tcPr>
          <w:p w:rsidR="00EA0A18" w:rsidRPr="004F49B8" w:rsidRDefault="00EA0A18" w:rsidP="00EA0A18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:rsidR="00EA0A18" w:rsidRPr="004F49B8" w:rsidRDefault="00AF2C87" w:rsidP="00EA0A18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1.0</w:t>
            </w:r>
            <w:r w:rsidR="000F27C2" w:rsidRPr="004F49B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EA0A18" w:rsidRPr="004F49B8" w:rsidRDefault="00EA0A18" w:rsidP="00EA0A18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EA0A18" w:rsidRPr="004F49B8" w:rsidRDefault="00DB1E24" w:rsidP="00AF2C87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2.</w:t>
            </w:r>
            <w:r w:rsidR="00AF2C87" w:rsidRPr="004F49B8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:rsidR="00EA0A18" w:rsidRPr="004F49B8" w:rsidRDefault="00EA0A18" w:rsidP="00EA0A18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EA0A18" w:rsidRPr="004F49B8" w:rsidRDefault="00EA0A18" w:rsidP="00EA0A18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20.37</w:t>
            </w:r>
          </w:p>
        </w:tc>
      </w:tr>
    </w:tbl>
    <w:p w:rsidR="00A9024A" w:rsidRDefault="00A9024A" w:rsidP="003D6474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80"/>
        <w:gridCol w:w="180"/>
        <w:gridCol w:w="90"/>
        <w:gridCol w:w="972"/>
        <w:gridCol w:w="270"/>
        <w:gridCol w:w="1080"/>
      </w:tblGrid>
      <w:tr w:rsidR="006D6765" w:rsidRPr="00FF14D9" w:rsidTr="009F7188">
        <w:tc>
          <w:tcPr>
            <w:tcW w:w="4158" w:type="dxa"/>
          </w:tcPr>
          <w:p w:rsidR="006D6765" w:rsidRPr="00FF14D9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2" w:type="dxa"/>
            <w:gridSpan w:val="8"/>
            <w:shd w:val="clear" w:color="auto" w:fill="auto"/>
          </w:tcPr>
          <w:p w:rsidR="006D6765" w:rsidRPr="00FF14D9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6765" w:rsidRPr="00FF14D9" w:rsidTr="009F7188">
        <w:tc>
          <w:tcPr>
            <w:tcW w:w="4158" w:type="dxa"/>
          </w:tcPr>
          <w:p w:rsidR="006D6765" w:rsidRPr="00FF14D9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Pr="00FF14D9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D6765" w:rsidRPr="00FF14D9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FF14D9">
              <w:rPr>
                <w:rFonts w:ascii="Angsana New" w:hAnsi="Angsana New"/>
                <w:sz w:val="30"/>
                <w:szCs w:val="30"/>
              </w:rPr>
              <w:t>/</w:t>
            </w:r>
            <w:r w:rsidRPr="00FF14D9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80" w:type="dxa"/>
            <w:shd w:val="clear" w:color="auto" w:fill="auto"/>
          </w:tcPr>
          <w:p w:rsidR="006D6765" w:rsidRPr="00FF14D9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D6765" w:rsidRPr="00FF14D9" w:rsidTr="009F7188">
        <w:tc>
          <w:tcPr>
            <w:tcW w:w="4158" w:type="dxa"/>
          </w:tcPr>
          <w:p w:rsidR="006D6765" w:rsidRPr="00FF14D9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6D6765" w:rsidRPr="00FF14D9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:rsidR="006D6765" w:rsidRPr="00FF14D9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530" w:type="dxa"/>
            <w:gridSpan w:val="3"/>
            <w:shd w:val="clear" w:color="auto" w:fill="auto"/>
          </w:tcPr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  <w:p w:rsidR="006D6765" w:rsidRPr="004F49B8" w:rsidRDefault="006D6765" w:rsidP="0019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 2</w:t>
            </w:r>
            <w:r w:rsidR="002C574A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32" w:type="dxa"/>
            <w:gridSpan w:val="3"/>
            <w:shd w:val="clear" w:color="auto" w:fill="auto"/>
          </w:tcPr>
          <w:p w:rsidR="006D6765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  <w:p w:rsidR="006D6765" w:rsidRPr="004F49B8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</w:tcPr>
          <w:p w:rsidR="006D6765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6D6765" w:rsidRPr="00FF14D9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  <w:p w:rsidR="006D6765" w:rsidRPr="00FF14D9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</w:tr>
      <w:tr w:rsidR="006D6765" w:rsidRPr="00FF14D9" w:rsidTr="009F7188">
        <w:tc>
          <w:tcPr>
            <w:tcW w:w="4158" w:type="dxa"/>
          </w:tcPr>
          <w:p w:rsidR="006D6765" w:rsidRPr="00FF14D9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2" w:type="dxa"/>
            <w:gridSpan w:val="8"/>
            <w:shd w:val="clear" w:color="auto" w:fill="auto"/>
          </w:tcPr>
          <w:p w:rsidR="006D6765" w:rsidRPr="00FF14D9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6765" w:rsidRPr="000215F4" w:rsidTr="009F7188">
        <w:tc>
          <w:tcPr>
            <w:tcW w:w="4158" w:type="dxa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D6765" w:rsidRPr="000215F4" w:rsidTr="009F7188">
        <w:tc>
          <w:tcPr>
            <w:tcW w:w="4158" w:type="dxa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left="151" w:right="-96" w:hanging="151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:rsidR="006D6765" w:rsidRPr="000215F4" w:rsidRDefault="005E0BAB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11.12</w:t>
            </w:r>
          </w:p>
        </w:tc>
        <w:tc>
          <w:tcPr>
            <w:tcW w:w="270" w:type="dxa"/>
            <w:shd w:val="clear" w:color="auto" w:fill="auto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Pr="000215F4" w:rsidRDefault="005E0BAB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1.77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D6765" w:rsidRPr="000215F4" w:rsidRDefault="006D6765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6D6765" w:rsidRPr="000215F4" w:rsidRDefault="005E0BAB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765" w:rsidRPr="000215F4" w:rsidRDefault="006D6765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Pr="000215F4" w:rsidRDefault="005E0BAB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12.89</w:t>
            </w:r>
          </w:p>
        </w:tc>
      </w:tr>
      <w:tr w:rsidR="006D6765" w:rsidRPr="000215F4" w:rsidTr="009F7188">
        <w:tc>
          <w:tcPr>
            <w:tcW w:w="4158" w:type="dxa"/>
          </w:tcPr>
          <w:p w:rsidR="006D6765" w:rsidRPr="000215F4" w:rsidRDefault="006D6765" w:rsidP="006D6765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  <w:tc>
          <w:tcPr>
            <w:tcW w:w="1080" w:type="dxa"/>
            <w:shd w:val="clear" w:color="auto" w:fill="auto"/>
          </w:tcPr>
          <w:p w:rsidR="006D6765" w:rsidRPr="000215F4" w:rsidRDefault="005E0BAB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18.01</w:t>
            </w:r>
          </w:p>
        </w:tc>
        <w:tc>
          <w:tcPr>
            <w:tcW w:w="270" w:type="dxa"/>
            <w:shd w:val="clear" w:color="auto" w:fill="auto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Pr="000215F4" w:rsidRDefault="005E0BAB" w:rsidP="003C16B0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0.4</w:t>
            </w:r>
            <w:r w:rsidR="003C16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D6765" w:rsidRPr="000215F4" w:rsidRDefault="006D6765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6D6765" w:rsidRPr="000215F4" w:rsidRDefault="005E0BAB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765" w:rsidRPr="000215F4" w:rsidRDefault="006D6765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Pr="000215F4" w:rsidRDefault="005E0BAB" w:rsidP="003C16B0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18.4</w:t>
            </w:r>
            <w:r w:rsidR="003C16B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E0BAB" w:rsidRPr="000215F4" w:rsidTr="009F7188">
        <w:tc>
          <w:tcPr>
            <w:tcW w:w="4158" w:type="dxa"/>
          </w:tcPr>
          <w:p w:rsidR="005E0BAB" w:rsidRPr="000215F4" w:rsidRDefault="00A453B1" w:rsidP="006D6765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6142B">
              <w:rPr>
                <w:rFonts w:ascii="Angsana New" w:hAnsi="Angsana New"/>
                <w:sz w:val="30"/>
                <w:szCs w:val="30"/>
                <w:cs/>
                <w:lang w:bidi="th-TH"/>
              </w:rPr>
              <w:t>ยอดขาดทุนยกไป</w:t>
            </w:r>
          </w:p>
        </w:tc>
        <w:tc>
          <w:tcPr>
            <w:tcW w:w="1080" w:type="dxa"/>
            <w:shd w:val="clear" w:color="auto" w:fill="auto"/>
          </w:tcPr>
          <w:p w:rsidR="005E0BAB" w:rsidRDefault="005E0BAB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E0BAB" w:rsidRPr="000215F4" w:rsidRDefault="005E0BAB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E0BAB" w:rsidRPr="000215F4" w:rsidRDefault="005E0BAB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238.88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E0BAB" w:rsidRPr="000215F4" w:rsidRDefault="005E0BAB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5E0BAB" w:rsidRPr="000215F4" w:rsidRDefault="005E0BAB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E0BAB" w:rsidRPr="000215F4" w:rsidRDefault="005E0BAB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E0BAB" w:rsidRPr="000215F4" w:rsidRDefault="005E0BAB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238.88</w:t>
            </w:r>
          </w:p>
        </w:tc>
      </w:tr>
      <w:tr w:rsidR="006D6765" w:rsidRPr="000215F4" w:rsidTr="009F7188">
        <w:tc>
          <w:tcPr>
            <w:tcW w:w="4158" w:type="dxa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6765" w:rsidRPr="000215F4" w:rsidRDefault="005E0BAB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29.13</w:t>
            </w:r>
          </w:p>
        </w:tc>
        <w:tc>
          <w:tcPr>
            <w:tcW w:w="270" w:type="dxa"/>
            <w:shd w:val="clear" w:color="auto" w:fill="auto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6765" w:rsidRPr="000215F4" w:rsidRDefault="005E0BAB" w:rsidP="003C16B0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241.0</w:t>
            </w:r>
            <w:r w:rsidR="003C16B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D6765" w:rsidRPr="000215F4" w:rsidRDefault="006D6765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6765" w:rsidRPr="000215F4" w:rsidRDefault="005E0BAB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765" w:rsidRPr="000215F4" w:rsidRDefault="006D6765" w:rsidP="006D6765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6765" w:rsidRPr="000215F4" w:rsidRDefault="005E0BAB" w:rsidP="003C16B0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270.</w:t>
            </w:r>
            <w:r w:rsidR="003C16B0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</w:tr>
      <w:tr w:rsidR="006D6765" w:rsidRPr="001F23F0" w:rsidTr="009F7188">
        <w:trPr>
          <w:trHeight w:val="89"/>
        </w:trPr>
        <w:tc>
          <w:tcPr>
            <w:tcW w:w="4158" w:type="dxa"/>
          </w:tcPr>
          <w:p w:rsidR="006D6765" w:rsidRPr="001F23F0" w:rsidRDefault="006D6765" w:rsidP="006D6765">
            <w:pPr>
              <w:rPr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6D6765" w:rsidRPr="001F23F0" w:rsidRDefault="006D6765" w:rsidP="006D6765">
            <w:pPr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D6765" w:rsidRPr="001F23F0" w:rsidRDefault="006D6765" w:rsidP="006D6765"/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6D6765" w:rsidRPr="001F23F0" w:rsidRDefault="006D6765" w:rsidP="006D6765">
            <w:pPr>
              <w:rPr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D6765" w:rsidRPr="001F23F0" w:rsidRDefault="006D6765" w:rsidP="006D6765"/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</w:tcPr>
          <w:p w:rsidR="006D6765" w:rsidRPr="001F23F0" w:rsidRDefault="006D6765" w:rsidP="006D6765">
            <w:pPr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D6765" w:rsidRPr="001F23F0" w:rsidRDefault="006D6765" w:rsidP="006D6765"/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6D6765" w:rsidRPr="001F23F0" w:rsidRDefault="006D6765" w:rsidP="006D6765">
            <w:pPr>
              <w:rPr>
                <w:cs/>
              </w:rPr>
            </w:pPr>
          </w:p>
        </w:tc>
      </w:tr>
      <w:tr w:rsidR="006D6765" w:rsidRPr="000215F4" w:rsidTr="009F7188">
        <w:tc>
          <w:tcPr>
            <w:tcW w:w="4158" w:type="dxa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53B1" w:rsidRPr="000215F4" w:rsidTr="009F7188">
        <w:tc>
          <w:tcPr>
            <w:tcW w:w="4158" w:type="dxa"/>
          </w:tcPr>
          <w:p w:rsidR="00A453B1" w:rsidRPr="000215F4" w:rsidRDefault="00A453B1" w:rsidP="00A453B1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  <w:tc>
          <w:tcPr>
            <w:tcW w:w="1080" w:type="dxa"/>
            <w:shd w:val="clear" w:color="auto" w:fill="auto"/>
          </w:tcPr>
          <w:p w:rsidR="00A453B1" w:rsidRPr="000215F4" w:rsidRDefault="00A453B1" w:rsidP="00A453B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(4.31)</w:t>
            </w:r>
          </w:p>
        </w:tc>
        <w:tc>
          <w:tcPr>
            <w:tcW w:w="270" w:type="dxa"/>
            <w:shd w:val="clear" w:color="auto" w:fill="auto"/>
          </w:tcPr>
          <w:p w:rsidR="00A453B1" w:rsidRPr="000215F4" w:rsidRDefault="00A453B1" w:rsidP="00A453B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453B1" w:rsidRPr="000215F4" w:rsidRDefault="00A453B1" w:rsidP="00A453B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453B1" w:rsidRPr="000215F4" w:rsidRDefault="00A453B1" w:rsidP="00A453B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A453B1" w:rsidRPr="000215F4" w:rsidRDefault="00A453B1" w:rsidP="00A453B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453B1" w:rsidRPr="000215F4" w:rsidRDefault="00A453B1" w:rsidP="00A453B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453B1" w:rsidRPr="000215F4" w:rsidRDefault="00A453B1" w:rsidP="00A453B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(3.93)</w:t>
            </w:r>
          </w:p>
        </w:tc>
      </w:tr>
      <w:tr w:rsidR="00A453B1" w:rsidRPr="000215F4" w:rsidTr="009F7188">
        <w:tc>
          <w:tcPr>
            <w:tcW w:w="4158" w:type="dxa"/>
          </w:tcPr>
          <w:p w:rsidR="00A453B1" w:rsidRPr="000215F4" w:rsidRDefault="00A453B1" w:rsidP="00A453B1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:rsidR="00A453B1" w:rsidRPr="000215F4" w:rsidRDefault="00A453B1" w:rsidP="00A453B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(2.92)</w:t>
            </w:r>
          </w:p>
        </w:tc>
        <w:tc>
          <w:tcPr>
            <w:tcW w:w="270" w:type="dxa"/>
            <w:shd w:val="clear" w:color="auto" w:fill="auto"/>
          </w:tcPr>
          <w:p w:rsidR="00A453B1" w:rsidRPr="000215F4" w:rsidRDefault="00A453B1" w:rsidP="00A453B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453B1" w:rsidRPr="000215F4" w:rsidRDefault="00A453B1" w:rsidP="00A453B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2.92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453B1" w:rsidRPr="000215F4" w:rsidRDefault="00A453B1" w:rsidP="00A453B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A453B1" w:rsidRPr="000215F4" w:rsidRDefault="00A453B1" w:rsidP="00A453B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453B1" w:rsidRPr="000215F4" w:rsidRDefault="00A453B1" w:rsidP="00A453B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453B1" w:rsidRPr="000215F4" w:rsidRDefault="00A453B1" w:rsidP="00A453B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C16B0" w:rsidRPr="000215F4" w:rsidTr="009F7188">
        <w:tc>
          <w:tcPr>
            <w:tcW w:w="4158" w:type="dxa"/>
          </w:tcPr>
          <w:p w:rsidR="003C16B0" w:rsidRPr="000215F4" w:rsidRDefault="003C16B0" w:rsidP="003C16B0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2175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ค่าธรรมเนียมการใช้สินเชื่อ</w:t>
            </w:r>
          </w:p>
        </w:tc>
        <w:tc>
          <w:tcPr>
            <w:tcW w:w="1080" w:type="dxa"/>
            <w:shd w:val="clear" w:color="auto" w:fill="auto"/>
          </w:tcPr>
          <w:p w:rsidR="003C16B0" w:rsidRDefault="003C16B0" w:rsidP="003C16B0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C16B0" w:rsidRPr="000215F4" w:rsidRDefault="003C16B0" w:rsidP="003C16B0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C16B0" w:rsidRDefault="003C16B0" w:rsidP="003C16B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(0.42)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C16B0" w:rsidRPr="000215F4" w:rsidRDefault="003C16B0" w:rsidP="003C16B0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3C16B0" w:rsidRDefault="003C16B0" w:rsidP="003C16B0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C16B0" w:rsidRPr="004F49B8" w:rsidRDefault="003C16B0" w:rsidP="003C16B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C16B0" w:rsidRDefault="003C16B0" w:rsidP="003C16B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(0.4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6765" w:rsidRPr="000215F4" w:rsidTr="009F7188">
        <w:tc>
          <w:tcPr>
            <w:tcW w:w="4158" w:type="dxa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6765" w:rsidRPr="000215F4" w:rsidRDefault="001F381D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(7.23)</w:t>
            </w:r>
          </w:p>
        </w:tc>
        <w:tc>
          <w:tcPr>
            <w:tcW w:w="270" w:type="dxa"/>
            <w:shd w:val="clear" w:color="auto" w:fill="auto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6765" w:rsidRPr="000215F4" w:rsidRDefault="001F381D" w:rsidP="00BD1AEE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2.8</w:t>
            </w:r>
            <w:r w:rsidR="00BD1A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6765" w:rsidRPr="000215F4" w:rsidRDefault="001F381D" w:rsidP="006D6765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765" w:rsidRPr="000215F4" w:rsidRDefault="006D6765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D6765" w:rsidRPr="000215F4" w:rsidRDefault="001F381D" w:rsidP="003C16B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(4.3</w:t>
            </w:r>
            <w:r w:rsidR="003C16B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6D6765" w:rsidRPr="000215F4" w:rsidTr="009F7188">
        <w:tc>
          <w:tcPr>
            <w:tcW w:w="4158" w:type="dxa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6765" w:rsidRPr="000215F4" w:rsidRDefault="001F381D" w:rsidP="006D6765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21.90</w:t>
            </w:r>
          </w:p>
        </w:tc>
        <w:tc>
          <w:tcPr>
            <w:tcW w:w="270" w:type="dxa"/>
            <w:shd w:val="clear" w:color="auto" w:fill="auto"/>
          </w:tcPr>
          <w:p w:rsidR="006D6765" w:rsidRPr="000215F4" w:rsidRDefault="006D6765" w:rsidP="006D6765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6765" w:rsidRPr="000215F4" w:rsidRDefault="001F381D" w:rsidP="00BD1AEE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243</w:t>
            </w:r>
            <w:r w:rsidR="00BD1AE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D1A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D6765" w:rsidRPr="000215F4" w:rsidRDefault="006D6765" w:rsidP="006D6765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6765" w:rsidRPr="000215F4" w:rsidRDefault="001F381D" w:rsidP="006D6765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765" w:rsidRPr="000215F4" w:rsidRDefault="006D6765" w:rsidP="006D6765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6D6765" w:rsidRPr="000215F4" w:rsidRDefault="001F381D" w:rsidP="003C16B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265.8</w:t>
            </w:r>
            <w:r w:rsidR="003C16B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:rsidR="006D6765" w:rsidRDefault="006D6765" w:rsidP="003D6474"/>
    <w:p w:rsidR="006D6765" w:rsidRDefault="006D6765" w:rsidP="003D6474"/>
    <w:p w:rsidR="00BD1AEE" w:rsidRDefault="00BD1AEE" w:rsidP="003D6474"/>
    <w:p w:rsidR="00E12322" w:rsidRDefault="00E12322" w:rsidP="00E12322">
      <w:pPr>
        <w:spacing w:line="240" w:lineRule="auto"/>
        <w:rPr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1080"/>
        <w:gridCol w:w="252"/>
        <w:gridCol w:w="18"/>
        <w:gridCol w:w="972"/>
        <w:gridCol w:w="270"/>
        <w:gridCol w:w="1080"/>
      </w:tblGrid>
      <w:tr w:rsidR="00C54407" w:rsidRPr="00FF14D9" w:rsidTr="009F7188">
        <w:tc>
          <w:tcPr>
            <w:tcW w:w="4158" w:type="dxa"/>
          </w:tcPr>
          <w:p w:rsidR="00C54407" w:rsidRPr="00FF14D9" w:rsidRDefault="00C54407" w:rsidP="00A902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2" w:type="dxa"/>
            <w:gridSpan w:val="8"/>
            <w:shd w:val="clear" w:color="auto" w:fill="auto"/>
          </w:tcPr>
          <w:p w:rsidR="00C54407" w:rsidRPr="00FF14D9" w:rsidRDefault="00C54407" w:rsidP="0022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23F0" w:rsidRPr="00FF14D9" w:rsidTr="009F7188">
        <w:tc>
          <w:tcPr>
            <w:tcW w:w="4158" w:type="dxa"/>
          </w:tcPr>
          <w:p w:rsidR="001F23F0" w:rsidRPr="00FF14D9" w:rsidRDefault="001F23F0" w:rsidP="0050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F23F0" w:rsidRPr="00FF14D9" w:rsidRDefault="001F23F0" w:rsidP="0050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1F23F0" w:rsidRPr="00FF14D9" w:rsidRDefault="001F23F0" w:rsidP="0050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FF14D9">
              <w:rPr>
                <w:rFonts w:ascii="Angsana New" w:hAnsi="Angsana New"/>
                <w:sz w:val="30"/>
                <w:szCs w:val="30"/>
              </w:rPr>
              <w:t>/</w:t>
            </w:r>
            <w:r w:rsidRPr="00FF14D9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80" w:type="dxa"/>
            <w:shd w:val="clear" w:color="auto" w:fill="auto"/>
          </w:tcPr>
          <w:p w:rsidR="001F23F0" w:rsidRPr="00FF14D9" w:rsidRDefault="001F23F0" w:rsidP="0050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425A4" w:rsidRPr="00FF14D9" w:rsidTr="009F7188">
        <w:tc>
          <w:tcPr>
            <w:tcW w:w="4158" w:type="dxa"/>
          </w:tcPr>
          <w:p w:rsidR="009425A4" w:rsidRPr="00FF14D9" w:rsidRDefault="009425A4" w:rsidP="0094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425A4" w:rsidRDefault="009425A4" w:rsidP="0094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9425A4" w:rsidRPr="00FF14D9" w:rsidRDefault="009425A4" w:rsidP="0094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:rsidR="009425A4" w:rsidRPr="00FF14D9" w:rsidRDefault="009425A4" w:rsidP="0094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602" w:type="dxa"/>
            <w:gridSpan w:val="3"/>
            <w:shd w:val="clear" w:color="auto" w:fill="auto"/>
          </w:tcPr>
          <w:p w:rsidR="009425A4" w:rsidRPr="004F49B8" w:rsidRDefault="009425A4" w:rsidP="0094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:rsidR="009425A4" w:rsidRPr="004F49B8" w:rsidRDefault="009425A4" w:rsidP="0094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  <w:p w:rsidR="009425A4" w:rsidRPr="004F49B8" w:rsidRDefault="009425A4" w:rsidP="0019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 2</w:t>
            </w:r>
            <w:r w:rsidR="002C574A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gridSpan w:val="3"/>
            <w:shd w:val="clear" w:color="auto" w:fill="auto"/>
          </w:tcPr>
          <w:p w:rsidR="00821CF0" w:rsidRDefault="00821CF0" w:rsidP="0082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21CF0" w:rsidRPr="004F49B8" w:rsidRDefault="00821CF0" w:rsidP="0082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  <w:p w:rsidR="009425A4" w:rsidRPr="004F49B8" w:rsidRDefault="00821CF0" w:rsidP="0082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</w:tcPr>
          <w:p w:rsidR="009425A4" w:rsidRDefault="009425A4" w:rsidP="0094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9425A4" w:rsidRPr="00FF14D9" w:rsidRDefault="009425A4" w:rsidP="0094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  <w:p w:rsidR="009425A4" w:rsidRPr="00FF14D9" w:rsidRDefault="009425A4" w:rsidP="00942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C54407" w:rsidRPr="00FF14D9" w:rsidTr="009F7188">
        <w:tc>
          <w:tcPr>
            <w:tcW w:w="4158" w:type="dxa"/>
          </w:tcPr>
          <w:p w:rsidR="00C54407" w:rsidRPr="00FF14D9" w:rsidRDefault="00C54407" w:rsidP="0050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2" w:type="dxa"/>
            <w:gridSpan w:val="8"/>
            <w:shd w:val="clear" w:color="auto" w:fill="auto"/>
          </w:tcPr>
          <w:p w:rsidR="00C54407" w:rsidRPr="00FF14D9" w:rsidRDefault="00C54407" w:rsidP="0050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4407" w:rsidRPr="000215F4" w:rsidTr="009F7188">
        <w:tc>
          <w:tcPr>
            <w:tcW w:w="4158" w:type="dxa"/>
          </w:tcPr>
          <w:p w:rsidR="00C54407" w:rsidRPr="000215F4" w:rsidRDefault="00C54407" w:rsidP="0050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:rsidR="00C54407" w:rsidRPr="000215F4" w:rsidRDefault="00C54407" w:rsidP="0050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5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54407" w:rsidRPr="000215F4" w:rsidRDefault="00C54407" w:rsidP="0050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54407" w:rsidRPr="000215F4" w:rsidRDefault="00C54407" w:rsidP="0050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2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C54407" w:rsidRPr="000215F4" w:rsidRDefault="00C54407" w:rsidP="0050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C54407" w:rsidRPr="000215F4" w:rsidRDefault="00C54407" w:rsidP="0050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C54407" w:rsidRPr="000215F4" w:rsidRDefault="00C54407" w:rsidP="0050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54407" w:rsidRPr="000215F4" w:rsidRDefault="00C54407" w:rsidP="005050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7461" w:rsidRPr="000215F4" w:rsidTr="009F7188">
        <w:tc>
          <w:tcPr>
            <w:tcW w:w="4158" w:type="dxa"/>
          </w:tcPr>
          <w:p w:rsidR="00707461" w:rsidRPr="000215F4" w:rsidRDefault="00707461" w:rsidP="0070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"/>
              </w:tabs>
              <w:spacing w:line="240" w:lineRule="auto"/>
              <w:ind w:left="151" w:right="-96" w:hanging="151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:rsidR="00707461" w:rsidRPr="000215F4" w:rsidRDefault="00707461" w:rsidP="0070746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7.12</w:t>
            </w:r>
          </w:p>
        </w:tc>
        <w:tc>
          <w:tcPr>
            <w:tcW w:w="270" w:type="dxa"/>
            <w:shd w:val="clear" w:color="auto" w:fill="auto"/>
          </w:tcPr>
          <w:p w:rsidR="00707461" w:rsidRPr="000215F4" w:rsidRDefault="00707461" w:rsidP="007074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07461" w:rsidRPr="000215F4" w:rsidRDefault="00707461" w:rsidP="0070746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1.7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07461" w:rsidRPr="000215F4" w:rsidRDefault="00707461" w:rsidP="0070746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707461" w:rsidRPr="000215F4" w:rsidRDefault="00707461" w:rsidP="0070746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2.</w:t>
            </w: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:rsidR="00707461" w:rsidRPr="000215F4" w:rsidRDefault="00707461" w:rsidP="0070746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07461" w:rsidRPr="000215F4" w:rsidRDefault="00707461" w:rsidP="0070746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11.1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07461" w:rsidRPr="000215F4" w:rsidTr="009F7188">
        <w:tc>
          <w:tcPr>
            <w:tcW w:w="4158" w:type="dxa"/>
          </w:tcPr>
          <w:p w:rsidR="00707461" w:rsidRPr="000215F4" w:rsidRDefault="00707461" w:rsidP="00707461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  <w:tc>
          <w:tcPr>
            <w:tcW w:w="1080" w:type="dxa"/>
            <w:shd w:val="clear" w:color="auto" w:fill="auto"/>
          </w:tcPr>
          <w:p w:rsidR="00707461" w:rsidRPr="000215F4" w:rsidRDefault="00707461" w:rsidP="0070746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15.80</w:t>
            </w:r>
          </w:p>
        </w:tc>
        <w:tc>
          <w:tcPr>
            <w:tcW w:w="270" w:type="dxa"/>
            <w:shd w:val="clear" w:color="auto" w:fill="auto"/>
          </w:tcPr>
          <w:p w:rsidR="00707461" w:rsidRPr="000215F4" w:rsidRDefault="00707461" w:rsidP="007074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07461" w:rsidRPr="000215F4" w:rsidRDefault="00707461" w:rsidP="0070746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2.</w:t>
            </w: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07461" w:rsidRPr="000215F4" w:rsidRDefault="00707461" w:rsidP="0070746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707461" w:rsidRPr="000215F4" w:rsidRDefault="00707461" w:rsidP="0070746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07461" w:rsidRPr="000215F4" w:rsidRDefault="00707461" w:rsidP="0070746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07461" w:rsidRPr="000215F4" w:rsidRDefault="00707461" w:rsidP="0070746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18.</w:t>
            </w:r>
            <w:r>
              <w:rPr>
                <w:rFonts w:ascii="Angsana New" w:hAnsi="Angsana New"/>
                <w:sz w:val="30"/>
                <w:szCs w:val="30"/>
              </w:rPr>
              <w:t>01</w:t>
            </w:r>
          </w:p>
        </w:tc>
      </w:tr>
      <w:tr w:rsidR="00707461" w:rsidRPr="000215F4" w:rsidTr="009F7188">
        <w:tc>
          <w:tcPr>
            <w:tcW w:w="4158" w:type="dxa"/>
          </w:tcPr>
          <w:p w:rsidR="00707461" w:rsidRPr="000215F4" w:rsidRDefault="00707461" w:rsidP="0070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7461" w:rsidRPr="000215F4" w:rsidRDefault="00707461" w:rsidP="0070746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22.92</w:t>
            </w:r>
          </w:p>
        </w:tc>
        <w:tc>
          <w:tcPr>
            <w:tcW w:w="270" w:type="dxa"/>
            <w:shd w:val="clear" w:color="auto" w:fill="auto"/>
          </w:tcPr>
          <w:p w:rsidR="00707461" w:rsidRPr="000215F4" w:rsidRDefault="00707461" w:rsidP="0070746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7461" w:rsidRPr="000215F4" w:rsidRDefault="00707461" w:rsidP="0070746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3.98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07461" w:rsidRPr="000215F4" w:rsidRDefault="00707461" w:rsidP="0070746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7461" w:rsidRPr="000215F4" w:rsidRDefault="00707461" w:rsidP="0070746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2.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:rsidR="00707461" w:rsidRPr="000215F4" w:rsidRDefault="00707461" w:rsidP="0070746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07461" w:rsidRPr="000215F4" w:rsidRDefault="00707461" w:rsidP="00707461">
            <w:pPr>
              <w:tabs>
                <w:tab w:val="clear" w:pos="907"/>
                <w:tab w:val="left" w:pos="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29.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</w:t>
            </w:r>
          </w:p>
        </w:tc>
      </w:tr>
      <w:tr w:rsidR="001F23F0" w:rsidRPr="001F23F0" w:rsidTr="009F7188">
        <w:trPr>
          <w:trHeight w:val="89"/>
        </w:trPr>
        <w:tc>
          <w:tcPr>
            <w:tcW w:w="4158" w:type="dxa"/>
          </w:tcPr>
          <w:p w:rsidR="001F23F0" w:rsidRPr="001F23F0" w:rsidRDefault="001F23F0" w:rsidP="001F23F0">
            <w:pPr>
              <w:rPr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1F23F0" w:rsidRPr="001F23F0" w:rsidRDefault="001F23F0" w:rsidP="001F23F0">
            <w:pPr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F23F0" w:rsidRPr="001F23F0" w:rsidRDefault="001F23F0" w:rsidP="001F23F0"/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1F23F0" w:rsidRPr="001F23F0" w:rsidRDefault="001F23F0" w:rsidP="001F23F0">
            <w:pPr>
              <w:rPr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F23F0" w:rsidRPr="001F23F0" w:rsidRDefault="001F23F0" w:rsidP="001F23F0"/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</w:tcPr>
          <w:p w:rsidR="001F23F0" w:rsidRPr="001F23F0" w:rsidRDefault="001F23F0" w:rsidP="001F23F0">
            <w:pPr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F23F0" w:rsidRPr="001F23F0" w:rsidRDefault="001F23F0" w:rsidP="001F23F0"/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1F23F0" w:rsidRPr="001F23F0" w:rsidRDefault="001F23F0" w:rsidP="001F23F0">
            <w:pPr>
              <w:rPr>
                <w:cs/>
              </w:rPr>
            </w:pPr>
          </w:p>
        </w:tc>
      </w:tr>
      <w:tr w:rsidR="001F23F0" w:rsidRPr="000215F4" w:rsidTr="009F7188">
        <w:tc>
          <w:tcPr>
            <w:tcW w:w="4158" w:type="dxa"/>
          </w:tcPr>
          <w:p w:rsidR="001F23F0" w:rsidRPr="000215F4" w:rsidRDefault="001F23F0" w:rsidP="001F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:rsidR="001F23F0" w:rsidRPr="000215F4" w:rsidRDefault="001F23F0" w:rsidP="001F23F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F23F0" w:rsidRPr="000215F4" w:rsidRDefault="001F23F0" w:rsidP="001F23F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F23F0" w:rsidRPr="000215F4" w:rsidRDefault="001F23F0" w:rsidP="001F23F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1F23F0" w:rsidRPr="000215F4" w:rsidRDefault="001F23F0" w:rsidP="001F23F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1F23F0" w:rsidRPr="000215F4" w:rsidRDefault="001F23F0" w:rsidP="001F23F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F23F0" w:rsidRPr="000215F4" w:rsidRDefault="001F23F0" w:rsidP="001F23F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F23F0" w:rsidRPr="000215F4" w:rsidRDefault="001F23F0" w:rsidP="001F23F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F23F0" w:rsidRPr="000215F4" w:rsidTr="009F7188">
        <w:tc>
          <w:tcPr>
            <w:tcW w:w="4158" w:type="dxa"/>
          </w:tcPr>
          <w:p w:rsidR="001F23F0" w:rsidRPr="000215F4" w:rsidRDefault="001F23F0" w:rsidP="001F23F0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อาคารและอุปกรณ์</w:t>
            </w:r>
          </w:p>
        </w:tc>
        <w:tc>
          <w:tcPr>
            <w:tcW w:w="1080" w:type="dxa"/>
            <w:tcBorders>
              <w:bottom w:val="double" w:sz="4" w:space="0" w:color="FFFFFF"/>
            </w:tcBorders>
            <w:shd w:val="clear" w:color="auto" w:fill="auto"/>
          </w:tcPr>
          <w:p w:rsidR="001F23F0" w:rsidRPr="000215F4" w:rsidRDefault="001F23F0" w:rsidP="001F23F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</w:rPr>
              <w:t>(3.85)</w:t>
            </w:r>
          </w:p>
        </w:tc>
        <w:tc>
          <w:tcPr>
            <w:tcW w:w="270" w:type="dxa"/>
            <w:shd w:val="clear" w:color="auto" w:fill="auto"/>
          </w:tcPr>
          <w:p w:rsidR="001F23F0" w:rsidRPr="000215F4" w:rsidRDefault="001F23F0" w:rsidP="001F23F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FFFFFF"/>
            </w:tcBorders>
            <w:shd w:val="clear" w:color="auto" w:fill="auto"/>
          </w:tcPr>
          <w:p w:rsidR="001F23F0" w:rsidRPr="000215F4" w:rsidRDefault="001F23F0" w:rsidP="00707461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(0.</w:t>
            </w:r>
            <w:r w:rsidRPr="000215F4">
              <w:rPr>
                <w:rFonts w:ascii="Angsana New" w:hAnsi="Angsana New"/>
                <w:sz w:val="30"/>
                <w:szCs w:val="30"/>
                <w:lang w:eastAsia="zh-CN"/>
              </w:rPr>
              <w:t>4</w:t>
            </w:r>
            <w:r w:rsidR="00707461">
              <w:rPr>
                <w:rFonts w:ascii="Angsana New" w:hAnsi="Angsana New"/>
                <w:sz w:val="30"/>
                <w:szCs w:val="30"/>
                <w:lang w:eastAsia="zh-CN"/>
              </w:rPr>
              <w:t>6</w:t>
            </w:r>
            <w:r w:rsidRPr="000215F4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3F0" w:rsidRPr="000215F4" w:rsidRDefault="001F23F0" w:rsidP="001F23F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FFFFFF"/>
            </w:tcBorders>
            <w:shd w:val="clear" w:color="auto" w:fill="auto"/>
          </w:tcPr>
          <w:p w:rsidR="001F23F0" w:rsidRPr="000215F4" w:rsidRDefault="001F23F0" w:rsidP="001F23F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F23F0" w:rsidRPr="000215F4" w:rsidRDefault="001F23F0" w:rsidP="001F23F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FFFFFF"/>
            </w:tcBorders>
            <w:shd w:val="clear" w:color="auto" w:fill="auto"/>
          </w:tcPr>
          <w:p w:rsidR="001F23F0" w:rsidRPr="000215F4" w:rsidRDefault="001F23F0" w:rsidP="0070746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215F4">
              <w:rPr>
                <w:rFonts w:ascii="Angsana New" w:hAnsi="Angsana New"/>
                <w:sz w:val="30"/>
                <w:szCs w:val="30"/>
              </w:rPr>
              <w:t>4.3</w:t>
            </w:r>
            <w:r w:rsidR="00707461">
              <w:rPr>
                <w:rFonts w:ascii="Angsana New" w:hAnsi="Angsana New"/>
                <w:sz w:val="30"/>
                <w:szCs w:val="30"/>
              </w:rPr>
              <w:t>1</w:t>
            </w:r>
            <w:r w:rsidRPr="000215F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F23F0" w:rsidRPr="000215F4" w:rsidTr="009F7188">
        <w:tc>
          <w:tcPr>
            <w:tcW w:w="4158" w:type="dxa"/>
          </w:tcPr>
          <w:p w:rsidR="001F23F0" w:rsidRPr="000215F4" w:rsidRDefault="001F23F0" w:rsidP="001F23F0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  <w:tc>
          <w:tcPr>
            <w:tcW w:w="1080" w:type="dxa"/>
            <w:tcBorders>
              <w:top w:val="double" w:sz="4" w:space="0" w:color="FFFFFF"/>
              <w:bottom w:val="single" w:sz="4" w:space="0" w:color="auto"/>
            </w:tcBorders>
            <w:shd w:val="clear" w:color="auto" w:fill="auto"/>
          </w:tcPr>
          <w:p w:rsidR="001F23F0" w:rsidRPr="000215F4" w:rsidRDefault="001F23F0" w:rsidP="001F23F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F23F0" w:rsidRPr="000215F4" w:rsidRDefault="001F23F0" w:rsidP="001F23F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FFFFFF"/>
              <w:bottom w:val="single" w:sz="4" w:space="0" w:color="auto"/>
            </w:tcBorders>
            <w:shd w:val="clear" w:color="auto" w:fill="auto"/>
          </w:tcPr>
          <w:p w:rsidR="001F23F0" w:rsidRPr="000215F4" w:rsidRDefault="001F23F0" w:rsidP="009D469B">
            <w:pPr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(2.9</w:t>
            </w:r>
            <w:r w:rsidR="009D469B">
              <w:rPr>
                <w:rFonts w:ascii="Angsana New" w:hAnsi="Angsana New"/>
                <w:sz w:val="30"/>
                <w:szCs w:val="30"/>
                <w:lang w:eastAsia="zh-CN"/>
              </w:rPr>
              <w:t>2</w:t>
            </w:r>
            <w:r w:rsidRPr="000215F4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3F0" w:rsidRPr="000215F4" w:rsidRDefault="001F23F0" w:rsidP="001F23F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FFFFFF"/>
              <w:bottom w:val="single" w:sz="4" w:space="0" w:color="auto"/>
            </w:tcBorders>
            <w:shd w:val="clear" w:color="auto" w:fill="auto"/>
          </w:tcPr>
          <w:p w:rsidR="001F23F0" w:rsidRPr="000215F4" w:rsidRDefault="001F23F0" w:rsidP="001F23F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F23F0" w:rsidRPr="000215F4" w:rsidRDefault="001F23F0" w:rsidP="001F23F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FFFFFF"/>
              <w:bottom w:val="single" w:sz="4" w:space="0" w:color="auto"/>
            </w:tcBorders>
            <w:shd w:val="clear" w:color="auto" w:fill="auto"/>
          </w:tcPr>
          <w:p w:rsidR="001F23F0" w:rsidRPr="000215F4" w:rsidRDefault="001F23F0" w:rsidP="009D469B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(2.9</w:t>
            </w:r>
            <w:r w:rsidR="009D469B">
              <w:rPr>
                <w:rFonts w:ascii="Angsana New" w:hAnsi="Angsana New"/>
                <w:sz w:val="30"/>
                <w:szCs w:val="30"/>
              </w:rPr>
              <w:t>2</w:t>
            </w:r>
            <w:r w:rsidRPr="000215F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F23F0" w:rsidRPr="000215F4" w:rsidTr="009F7188">
        <w:tc>
          <w:tcPr>
            <w:tcW w:w="4158" w:type="dxa"/>
          </w:tcPr>
          <w:p w:rsidR="001F23F0" w:rsidRPr="000215F4" w:rsidRDefault="001F23F0" w:rsidP="001F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3F0" w:rsidRPr="000215F4" w:rsidRDefault="001F23F0" w:rsidP="001F23F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(3.85)</w:t>
            </w:r>
          </w:p>
        </w:tc>
        <w:tc>
          <w:tcPr>
            <w:tcW w:w="270" w:type="dxa"/>
            <w:shd w:val="clear" w:color="auto" w:fill="auto"/>
          </w:tcPr>
          <w:p w:rsidR="001F23F0" w:rsidRPr="000215F4" w:rsidRDefault="001F23F0" w:rsidP="001F23F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3F0" w:rsidRPr="000215F4" w:rsidRDefault="001F23F0" w:rsidP="009D469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(3.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D469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3F0" w:rsidRPr="000215F4" w:rsidRDefault="001F23F0" w:rsidP="001F23F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3F0" w:rsidRPr="000215F4" w:rsidRDefault="001F23F0" w:rsidP="001F23F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F23F0" w:rsidRPr="000215F4" w:rsidRDefault="001F23F0" w:rsidP="001F23F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3F0" w:rsidRPr="000215F4" w:rsidRDefault="001F23F0" w:rsidP="001F23F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7.23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1F23F0" w:rsidRPr="000215F4" w:rsidTr="009F7188">
        <w:tc>
          <w:tcPr>
            <w:tcW w:w="4158" w:type="dxa"/>
          </w:tcPr>
          <w:p w:rsidR="001F23F0" w:rsidRPr="000215F4" w:rsidRDefault="001F23F0" w:rsidP="001F23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F23F0" w:rsidRPr="000215F4" w:rsidRDefault="001F23F0" w:rsidP="001F23F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19.07</w:t>
            </w:r>
          </w:p>
        </w:tc>
        <w:tc>
          <w:tcPr>
            <w:tcW w:w="270" w:type="dxa"/>
            <w:shd w:val="clear" w:color="auto" w:fill="auto"/>
          </w:tcPr>
          <w:p w:rsidR="001F23F0" w:rsidRPr="000215F4" w:rsidRDefault="001F23F0" w:rsidP="001F23F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F23F0" w:rsidRPr="000215F4" w:rsidRDefault="001F23F0" w:rsidP="0048523C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48523C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3F0" w:rsidRPr="000215F4" w:rsidRDefault="001F23F0" w:rsidP="001F23F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F23F0" w:rsidRPr="000215F4" w:rsidRDefault="001F23F0" w:rsidP="001F23F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2.23</w:t>
            </w:r>
          </w:p>
        </w:tc>
        <w:tc>
          <w:tcPr>
            <w:tcW w:w="270" w:type="dxa"/>
            <w:shd w:val="clear" w:color="auto" w:fill="auto"/>
          </w:tcPr>
          <w:p w:rsidR="001F23F0" w:rsidRPr="000215F4" w:rsidRDefault="001F23F0" w:rsidP="001F23F0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1F23F0" w:rsidRPr="000215F4" w:rsidRDefault="001F23F0" w:rsidP="0048523C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1.</w:t>
            </w:r>
            <w:r w:rsidR="0048523C"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</w:p>
        </w:tc>
      </w:tr>
    </w:tbl>
    <w:p w:rsidR="000F596E" w:rsidRPr="00BD1AEE" w:rsidRDefault="000F5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4"/>
          <w:szCs w:val="24"/>
          <w:lang w:val="en-GB"/>
        </w:rPr>
      </w:pPr>
    </w:p>
    <w:p w:rsidR="00B505C6" w:rsidRPr="00454F20" w:rsidRDefault="00B505C6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454F20">
        <w:rPr>
          <w:rFonts w:ascii="Angsana New" w:hAnsi="Angsana New" w:cs="Angsana New"/>
          <w:b w:val="0"/>
          <w:cs/>
          <w:lang w:val="en-GB"/>
        </w:rPr>
        <w:t>หนี้สินที่มีภาระดอกเบี้ย</w:t>
      </w:r>
    </w:p>
    <w:p w:rsidR="00B505C6" w:rsidRPr="00B7243A" w:rsidRDefault="00B505C6" w:rsidP="00B66131">
      <w:pPr>
        <w:rPr>
          <w:sz w:val="24"/>
          <w:szCs w:val="24"/>
        </w:rPr>
      </w:pPr>
    </w:p>
    <w:p w:rsidR="00CB4607" w:rsidRDefault="00B505C6" w:rsidP="00CB4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F7B8D">
        <w:rPr>
          <w:rFonts w:ascii="Angsana New" w:hAnsi="Angsana New"/>
          <w:sz w:val="30"/>
          <w:szCs w:val="30"/>
          <w:cs/>
        </w:rPr>
        <w:t>ยอดหนี้สินที่มีภาระดอกเบี้ย หมายถึง เงินกู้ยืม แ</w:t>
      </w:r>
      <w:r>
        <w:rPr>
          <w:rFonts w:ascii="Angsana New" w:hAnsi="Angsana New"/>
          <w:sz w:val="30"/>
          <w:szCs w:val="30"/>
          <w:cs/>
        </w:rPr>
        <w:t>ละหนี้สินตามสัญญาเช่าทางการเงิน</w:t>
      </w:r>
      <w:r w:rsidRPr="005F7B8D">
        <w:rPr>
          <w:rFonts w:ascii="Angsana New" w:hAnsi="Angsana New"/>
          <w:sz w:val="30"/>
          <w:szCs w:val="30"/>
        </w:rPr>
        <w:t xml:space="preserve"> </w:t>
      </w:r>
      <w:r w:rsidRPr="005F7B8D">
        <w:rPr>
          <w:rFonts w:ascii="Angsana New" w:hAnsi="Angsana New"/>
          <w:sz w:val="30"/>
          <w:szCs w:val="30"/>
          <w:cs/>
        </w:rPr>
        <w:t>ซึ่งมีรายละเอียด ดังนี้</w:t>
      </w:r>
    </w:p>
    <w:p w:rsidR="00A9024A" w:rsidRPr="007E6F9A" w:rsidRDefault="00A9024A" w:rsidP="00CB4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798"/>
        <w:gridCol w:w="880"/>
        <w:gridCol w:w="812"/>
        <w:gridCol w:w="270"/>
        <w:gridCol w:w="900"/>
        <w:gridCol w:w="236"/>
        <w:gridCol w:w="934"/>
        <w:gridCol w:w="270"/>
        <w:gridCol w:w="1080"/>
      </w:tblGrid>
      <w:tr w:rsidR="007E6F9A" w:rsidRPr="004F49B8" w:rsidTr="009F7188">
        <w:tc>
          <w:tcPr>
            <w:tcW w:w="3798" w:type="dxa"/>
          </w:tcPr>
          <w:p w:rsidR="007E6F9A" w:rsidRPr="004F49B8" w:rsidRDefault="007E6F9A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dxa"/>
          </w:tcPr>
          <w:p w:rsidR="007E6F9A" w:rsidRPr="004F49B8" w:rsidRDefault="007E6F9A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:rsidR="007E6F9A" w:rsidRPr="004F49B8" w:rsidRDefault="007E6F9A" w:rsidP="007E6F9A">
            <w:pPr>
              <w:ind w:right="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E6F9A" w:rsidRPr="004F49B8" w:rsidRDefault="007E6F9A" w:rsidP="007E6F9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6F9A" w:rsidRPr="004F49B8" w:rsidTr="009F7188">
        <w:tc>
          <w:tcPr>
            <w:tcW w:w="3798" w:type="dxa"/>
          </w:tcPr>
          <w:p w:rsidR="007E6F9A" w:rsidRPr="004F49B8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E6F9A" w:rsidRPr="004F49B8" w:rsidTr="009F7188">
        <w:tc>
          <w:tcPr>
            <w:tcW w:w="3798" w:type="dxa"/>
          </w:tcPr>
          <w:p w:rsidR="007E6F9A" w:rsidRPr="004F49B8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502" w:type="dxa"/>
            <w:gridSpan w:val="7"/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6F9A" w:rsidRPr="004F49B8" w:rsidTr="009F7188">
        <w:tc>
          <w:tcPr>
            <w:tcW w:w="3798" w:type="dxa"/>
          </w:tcPr>
          <w:p w:rsidR="007E6F9A" w:rsidRPr="00664406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4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8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6F9A" w:rsidRPr="004F49B8" w:rsidTr="009F7188">
        <w:tc>
          <w:tcPr>
            <w:tcW w:w="3798" w:type="dxa"/>
          </w:tcPr>
          <w:p w:rsidR="007E6F9A" w:rsidRPr="004F49B8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:rsidR="007E6F9A" w:rsidRPr="004F49B8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8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6F9A" w:rsidRPr="004F49B8" w:rsidTr="009F7188">
        <w:tc>
          <w:tcPr>
            <w:tcW w:w="3798" w:type="dxa"/>
          </w:tcPr>
          <w:p w:rsidR="007E6F9A" w:rsidRPr="004F49B8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8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6765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236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280</w:t>
            </w:r>
          </w:p>
        </w:tc>
      </w:tr>
      <w:tr w:rsidR="007E6F9A" w:rsidRPr="004F49B8" w:rsidTr="009F7188">
        <w:tc>
          <w:tcPr>
            <w:tcW w:w="4678" w:type="dxa"/>
            <w:gridSpan w:val="2"/>
          </w:tcPr>
          <w:p w:rsidR="007E6F9A" w:rsidRPr="004F49B8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6765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  <w:tc>
          <w:tcPr>
            <w:tcW w:w="236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80</w:t>
            </w:r>
          </w:p>
        </w:tc>
      </w:tr>
      <w:tr w:rsidR="007E6F9A" w:rsidRPr="007E6F9A" w:rsidTr="009F7188">
        <w:tc>
          <w:tcPr>
            <w:tcW w:w="4678" w:type="dxa"/>
            <w:gridSpan w:val="2"/>
          </w:tcPr>
          <w:p w:rsidR="007E6F9A" w:rsidRPr="007E6F9A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7E6F9A" w:rsidRPr="007E6F9A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:rsidR="007E6F9A" w:rsidRPr="007E6F9A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7E6F9A" w:rsidRPr="007E6F9A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:rsidR="007E6F9A" w:rsidRPr="007E6F9A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:rsidR="007E6F9A" w:rsidRPr="007E6F9A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:rsidR="007E6F9A" w:rsidRPr="007E6F9A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7E6F9A" w:rsidRPr="007E6F9A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7E6F9A" w:rsidRPr="004F49B8" w:rsidTr="009F7188">
        <w:tc>
          <w:tcPr>
            <w:tcW w:w="3798" w:type="dxa"/>
          </w:tcPr>
          <w:p w:rsidR="007E6F9A" w:rsidRPr="00205E6D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5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88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E6F9A" w:rsidRPr="004F49B8" w:rsidTr="009F7188">
        <w:tc>
          <w:tcPr>
            <w:tcW w:w="3798" w:type="dxa"/>
          </w:tcPr>
          <w:p w:rsidR="007E6F9A" w:rsidRPr="00205E6D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firstLine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5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880" w:type="dxa"/>
          </w:tcPr>
          <w:p w:rsidR="007E6F9A" w:rsidRPr="00205E6D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7E6F9A" w:rsidRPr="00205E6D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7E6F9A" w:rsidRPr="00205E6D" w:rsidRDefault="007E6F9A" w:rsidP="007E6F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7E6F9A" w:rsidRPr="00205E6D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5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:rsidR="007E6F9A" w:rsidRPr="00205E6D" w:rsidRDefault="007E6F9A" w:rsidP="007E6F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:rsidR="007E6F9A" w:rsidRPr="00205E6D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7E6F9A" w:rsidRPr="00205E6D" w:rsidRDefault="007E6F9A" w:rsidP="007E6F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E6F9A" w:rsidRPr="00205E6D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5E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7E6F9A" w:rsidRPr="004F49B8" w:rsidTr="009F7188">
        <w:tc>
          <w:tcPr>
            <w:tcW w:w="3798" w:type="dxa"/>
          </w:tcPr>
          <w:p w:rsidR="007E6F9A" w:rsidRPr="004F49B8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88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284</w:t>
            </w:r>
          </w:p>
        </w:tc>
        <w:tc>
          <w:tcPr>
            <w:tcW w:w="236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284</w:t>
            </w:r>
          </w:p>
        </w:tc>
      </w:tr>
      <w:tr w:rsidR="007E6F9A" w:rsidRPr="004F49B8" w:rsidTr="009F7188">
        <w:tc>
          <w:tcPr>
            <w:tcW w:w="3798" w:type="dxa"/>
          </w:tcPr>
          <w:p w:rsidR="007E6F9A" w:rsidRPr="004F49B8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6F9A" w:rsidRPr="004F49B8" w:rsidTr="009F7188">
        <w:tc>
          <w:tcPr>
            <w:tcW w:w="3798" w:type="dxa"/>
          </w:tcPr>
          <w:p w:rsidR="007E6F9A" w:rsidRPr="004F49B8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7E6F9A" w:rsidRPr="004F49B8" w:rsidTr="009F7188">
        <w:tc>
          <w:tcPr>
            <w:tcW w:w="3798" w:type="dxa"/>
          </w:tcPr>
          <w:p w:rsidR="007E6F9A" w:rsidRPr="004F49B8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2" w:type="dxa"/>
            <w:gridSpan w:val="7"/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6F9A" w:rsidRPr="004F49B8" w:rsidTr="009F7188">
        <w:tc>
          <w:tcPr>
            <w:tcW w:w="3798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8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502" w:type="dxa"/>
            <w:gridSpan w:val="7"/>
          </w:tcPr>
          <w:p w:rsidR="007E6F9A" w:rsidRPr="004F49B8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7E6F9A" w:rsidRPr="004F49B8" w:rsidTr="009F7188">
        <w:tc>
          <w:tcPr>
            <w:tcW w:w="3798" w:type="dxa"/>
          </w:tcPr>
          <w:p w:rsidR="007E6F9A" w:rsidRPr="004F49B8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8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522"/>
                <w:tab w:val="left" w:pos="70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522"/>
                <w:tab w:val="left" w:pos="70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6F9A" w:rsidRPr="004F49B8" w:rsidTr="009F7188">
        <w:tc>
          <w:tcPr>
            <w:tcW w:w="3798" w:type="dxa"/>
          </w:tcPr>
          <w:p w:rsidR="007E6F9A" w:rsidRPr="004F49B8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F49B8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8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1,773</w:t>
            </w: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2,111</w:t>
            </w:r>
          </w:p>
        </w:tc>
        <w:tc>
          <w:tcPr>
            <w:tcW w:w="236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1,773</w:t>
            </w: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2,111</w:t>
            </w:r>
          </w:p>
        </w:tc>
      </w:tr>
      <w:tr w:rsidR="007E6F9A" w:rsidRPr="004F49B8" w:rsidTr="009F7188">
        <w:tc>
          <w:tcPr>
            <w:tcW w:w="4678" w:type="dxa"/>
            <w:gridSpan w:val="2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F49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หัก</w:t>
            </w:r>
            <w:r w:rsidRPr="004F49B8">
              <w:rPr>
                <w:rFonts w:ascii="Angsana New" w:hAnsi="Angsana New"/>
                <w:sz w:val="30"/>
                <w:szCs w:val="30"/>
                <w:cs/>
              </w:rPr>
              <w:t xml:space="preserve"> ค่าธรรมเนียมในการจัดหาเงินกู้ยืมรอตัดบัญชี</w:t>
            </w:r>
          </w:p>
        </w:tc>
        <w:tc>
          <w:tcPr>
            <w:tcW w:w="812" w:type="dxa"/>
            <w:vAlign w:val="bottom"/>
          </w:tcPr>
          <w:p w:rsidR="007E6F9A" w:rsidRPr="004F49B8" w:rsidRDefault="007E6F9A" w:rsidP="007E6F9A">
            <w:pPr>
              <w:tabs>
                <w:tab w:val="clear" w:pos="907"/>
                <w:tab w:val="left" w:pos="884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4F49B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4F49B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E6F9A" w:rsidRPr="004F49B8" w:rsidTr="009F7188">
        <w:tc>
          <w:tcPr>
            <w:tcW w:w="3798" w:type="dxa"/>
          </w:tcPr>
          <w:p w:rsidR="007E6F9A" w:rsidRPr="004F49B8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88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1,768</w:t>
            </w: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2,105</w:t>
            </w:r>
          </w:p>
        </w:tc>
        <w:tc>
          <w:tcPr>
            <w:tcW w:w="236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1,768</w:t>
            </w: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2,105</w:t>
            </w:r>
          </w:p>
        </w:tc>
      </w:tr>
      <w:tr w:rsidR="007E6F9A" w:rsidRPr="000F596E" w:rsidTr="009F7188">
        <w:tc>
          <w:tcPr>
            <w:tcW w:w="3798" w:type="dxa"/>
          </w:tcPr>
          <w:p w:rsidR="007E6F9A" w:rsidRPr="000F596E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80" w:type="dxa"/>
          </w:tcPr>
          <w:p w:rsidR="007E6F9A" w:rsidRPr="000F596E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:rsidR="007E6F9A" w:rsidRPr="000F596E" w:rsidRDefault="007E6F9A" w:rsidP="007E6F9A">
            <w:pPr>
              <w:ind w:right="6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7E6F9A" w:rsidRPr="000F596E" w:rsidRDefault="007E6F9A" w:rsidP="007E6F9A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7E6F9A" w:rsidRPr="000F596E" w:rsidRDefault="007E6F9A" w:rsidP="007E6F9A">
            <w:pPr>
              <w:ind w:right="64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7E6F9A" w:rsidRPr="000F596E" w:rsidRDefault="007E6F9A" w:rsidP="007E6F9A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:rsidR="007E6F9A" w:rsidRPr="000F596E" w:rsidRDefault="007E6F9A" w:rsidP="007E6F9A">
            <w:pPr>
              <w:ind w:right="64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7E6F9A" w:rsidRPr="000F596E" w:rsidRDefault="007E6F9A" w:rsidP="007E6F9A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7E6F9A" w:rsidRPr="000F596E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7E6F9A" w:rsidRPr="004F49B8" w:rsidTr="009F7188">
        <w:tc>
          <w:tcPr>
            <w:tcW w:w="3798" w:type="dxa"/>
          </w:tcPr>
          <w:p w:rsidR="007E6F9A" w:rsidRPr="004F49B8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88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vAlign w:val="bottom"/>
          </w:tcPr>
          <w:p w:rsidR="007E6F9A" w:rsidRPr="00205E6D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  <w:tcBorders>
              <w:top w:val="single" w:sz="4" w:space="0" w:color="FFFFFF"/>
            </w:tcBorders>
          </w:tcPr>
          <w:p w:rsidR="007E6F9A" w:rsidRPr="00205E6D" w:rsidRDefault="007E6F9A" w:rsidP="007E6F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E6F9A" w:rsidRPr="00205E6D" w:rsidRDefault="007E6F9A" w:rsidP="007E6F9A">
            <w:pPr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5E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FFFFFF"/>
            </w:tcBorders>
          </w:tcPr>
          <w:p w:rsidR="007E6F9A" w:rsidRPr="00205E6D" w:rsidRDefault="007E6F9A" w:rsidP="007E6F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7E6F9A" w:rsidRPr="00205E6D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70" w:type="dxa"/>
            <w:tcBorders>
              <w:top w:val="single" w:sz="4" w:space="0" w:color="FFFFFF"/>
            </w:tcBorders>
          </w:tcPr>
          <w:p w:rsidR="007E6F9A" w:rsidRPr="00205E6D" w:rsidRDefault="007E6F9A" w:rsidP="007E6F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E6F9A" w:rsidRPr="00205E6D" w:rsidRDefault="007E6F9A" w:rsidP="007E6F9A">
            <w:pPr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5E6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7E6F9A" w:rsidRPr="004F49B8" w:rsidTr="009F7188">
        <w:tc>
          <w:tcPr>
            <w:tcW w:w="3798" w:type="dxa"/>
          </w:tcPr>
          <w:p w:rsidR="007E6F9A" w:rsidRPr="004F49B8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88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1,779</w:t>
            </w: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2,116</w:t>
            </w:r>
          </w:p>
        </w:tc>
        <w:tc>
          <w:tcPr>
            <w:tcW w:w="236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1,779</w:t>
            </w:r>
          </w:p>
        </w:tc>
        <w:tc>
          <w:tcPr>
            <w:tcW w:w="270" w:type="dxa"/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E6F9A" w:rsidRPr="004F49B8" w:rsidRDefault="007E6F9A" w:rsidP="007E6F9A">
            <w:pPr>
              <w:tabs>
                <w:tab w:val="clear" w:pos="680"/>
                <w:tab w:val="left" w:pos="702"/>
              </w:tabs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2,116</w:t>
            </w:r>
          </w:p>
        </w:tc>
      </w:tr>
      <w:tr w:rsidR="007E6F9A" w:rsidRPr="004F49B8" w:rsidTr="009F7188">
        <w:tc>
          <w:tcPr>
            <w:tcW w:w="3798" w:type="dxa"/>
          </w:tcPr>
          <w:p w:rsidR="007E6F9A" w:rsidRPr="004F49B8" w:rsidRDefault="007E6F9A" w:rsidP="007E6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0" w:type="dxa"/>
          </w:tcPr>
          <w:p w:rsidR="007E6F9A" w:rsidRPr="004F49B8" w:rsidRDefault="007E6F9A" w:rsidP="007E6F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121</w:t>
            </w:r>
          </w:p>
        </w:tc>
        <w:tc>
          <w:tcPr>
            <w:tcW w:w="270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2,400</w:t>
            </w:r>
          </w:p>
        </w:tc>
        <w:tc>
          <w:tcPr>
            <w:tcW w:w="236" w:type="dxa"/>
          </w:tcPr>
          <w:p w:rsidR="007E6F9A" w:rsidRPr="004F49B8" w:rsidRDefault="007E6F9A" w:rsidP="007E6F9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121</w:t>
            </w:r>
          </w:p>
        </w:tc>
        <w:tc>
          <w:tcPr>
            <w:tcW w:w="270" w:type="dxa"/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7E6F9A" w:rsidRPr="004F49B8" w:rsidRDefault="007E6F9A" w:rsidP="007E6F9A">
            <w:pPr>
              <w:ind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2,400</w:t>
            </w:r>
          </w:p>
        </w:tc>
      </w:tr>
    </w:tbl>
    <w:p w:rsidR="00BD1AEE" w:rsidRDefault="00BD1AEE" w:rsidP="001330E2">
      <w:pPr>
        <w:pStyle w:val="block"/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1330E2" w:rsidRPr="005F7B8D" w:rsidRDefault="001330E2" w:rsidP="00BA5C0D">
      <w:pPr>
        <w:pStyle w:val="block"/>
        <w:spacing w:after="0" w:line="240" w:lineRule="auto"/>
        <w:ind w:left="540" w:right="198"/>
        <w:jc w:val="thaiDistribute"/>
        <w:rPr>
          <w:rFonts w:ascii="Angsana New" w:hAnsi="Angsana New"/>
          <w:sz w:val="30"/>
          <w:szCs w:val="30"/>
          <w:lang w:bidi="th-TH"/>
        </w:rPr>
      </w:pPr>
      <w:r w:rsidRPr="005F7B8D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                 ณ วันที่ 31 ธันวาคม ได้ดังนี้</w:t>
      </w:r>
    </w:p>
    <w:p w:rsidR="001330E2" w:rsidRPr="005F7B8D" w:rsidRDefault="001330E2" w:rsidP="001330E2">
      <w:pPr>
        <w:pStyle w:val="block"/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918"/>
        <w:gridCol w:w="72"/>
        <w:gridCol w:w="18"/>
        <w:gridCol w:w="173"/>
        <w:gridCol w:w="79"/>
        <w:gridCol w:w="900"/>
        <w:gridCol w:w="90"/>
        <w:gridCol w:w="180"/>
        <w:gridCol w:w="90"/>
        <w:gridCol w:w="1080"/>
      </w:tblGrid>
      <w:tr w:rsidR="00B7243A" w:rsidRPr="005F7B8D" w:rsidTr="009F7188">
        <w:tc>
          <w:tcPr>
            <w:tcW w:w="4320" w:type="dxa"/>
          </w:tcPr>
          <w:p w:rsidR="00B7243A" w:rsidRPr="005F7B8D" w:rsidRDefault="00B7243A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4"/>
            <w:shd w:val="clear" w:color="auto" w:fill="auto"/>
          </w:tcPr>
          <w:p w:rsidR="00B7243A" w:rsidRPr="00FF14D9" w:rsidRDefault="00B7243A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B8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B7243A" w:rsidRPr="00FF14D9" w:rsidRDefault="00B7243A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5"/>
            <w:shd w:val="clear" w:color="auto" w:fill="auto"/>
          </w:tcPr>
          <w:p w:rsidR="00B7243A" w:rsidRPr="00FF14D9" w:rsidRDefault="00B7243A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7B8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243A" w:rsidRPr="005F7B8D" w:rsidTr="009F7188">
        <w:tc>
          <w:tcPr>
            <w:tcW w:w="4320" w:type="dxa"/>
          </w:tcPr>
          <w:p w:rsidR="00B7243A" w:rsidRPr="005F7B8D" w:rsidRDefault="00B7243A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7243A" w:rsidRPr="00FF14D9" w:rsidRDefault="00B7243A" w:rsidP="00B72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B7243A" w:rsidRPr="00FF14D9" w:rsidRDefault="00B7243A" w:rsidP="00B72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:rsidR="00B7243A" w:rsidRPr="00FF14D9" w:rsidRDefault="00B7243A" w:rsidP="00B72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3" w:type="dxa"/>
            <w:gridSpan w:val="3"/>
            <w:shd w:val="clear" w:color="auto" w:fill="auto"/>
          </w:tcPr>
          <w:p w:rsidR="00B7243A" w:rsidRPr="00FF14D9" w:rsidRDefault="00B7243A" w:rsidP="00B72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gridSpan w:val="2"/>
            <w:shd w:val="clear" w:color="auto" w:fill="auto"/>
          </w:tcPr>
          <w:p w:rsidR="00B7243A" w:rsidRPr="00FF14D9" w:rsidRDefault="00B7243A" w:rsidP="00B72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7243A" w:rsidRPr="00FF14D9" w:rsidRDefault="00B7243A" w:rsidP="00B72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B7243A" w:rsidRPr="00FF14D9" w:rsidRDefault="00B7243A" w:rsidP="00B72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7243A" w:rsidRPr="005F7B8D" w:rsidTr="009F7188">
        <w:tc>
          <w:tcPr>
            <w:tcW w:w="4320" w:type="dxa"/>
          </w:tcPr>
          <w:p w:rsidR="00B7243A" w:rsidRPr="005F7B8D" w:rsidRDefault="00B7243A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12"/>
          </w:tcPr>
          <w:p w:rsidR="00B7243A" w:rsidRPr="005F7B8D" w:rsidRDefault="00B7243A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F7B8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243A" w:rsidRPr="005F7B8D" w:rsidTr="009F7188">
        <w:tc>
          <w:tcPr>
            <w:tcW w:w="4320" w:type="dxa"/>
          </w:tcPr>
          <w:p w:rsidR="00B7243A" w:rsidRPr="005F7B8D" w:rsidRDefault="00B7243A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F7B8D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  <w:r w:rsidRPr="005F7B8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B7243A" w:rsidRPr="001330E2" w:rsidRDefault="00B7243A" w:rsidP="00B724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70" w:type="dxa"/>
          </w:tcPr>
          <w:p w:rsidR="00B7243A" w:rsidRPr="001330E2" w:rsidRDefault="00B7243A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gridSpan w:val="3"/>
            <w:vAlign w:val="bottom"/>
          </w:tcPr>
          <w:p w:rsidR="00B7243A" w:rsidRPr="001330E2" w:rsidRDefault="00B7243A" w:rsidP="00B724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280</w:t>
            </w:r>
          </w:p>
        </w:tc>
        <w:tc>
          <w:tcPr>
            <w:tcW w:w="252" w:type="dxa"/>
            <w:gridSpan w:val="2"/>
          </w:tcPr>
          <w:p w:rsidR="00B7243A" w:rsidRPr="001330E2" w:rsidRDefault="00B7243A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7243A" w:rsidRPr="001330E2" w:rsidRDefault="00B7243A" w:rsidP="00B724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270" w:type="dxa"/>
            <w:gridSpan w:val="2"/>
          </w:tcPr>
          <w:p w:rsidR="00B7243A" w:rsidRPr="001330E2" w:rsidRDefault="00B7243A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7243A" w:rsidRPr="001330E2" w:rsidRDefault="00B7243A" w:rsidP="00B724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280</w:t>
            </w:r>
          </w:p>
        </w:tc>
      </w:tr>
      <w:tr w:rsidR="00B7243A" w:rsidRPr="005F7B8D" w:rsidTr="009F7188">
        <w:tc>
          <w:tcPr>
            <w:tcW w:w="4320" w:type="dxa"/>
          </w:tcPr>
          <w:p w:rsidR="00B7243A" w:rsidRPr="005F7B8D" w:rsidRDefault="00B7243A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F7B8D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990" w:type="dxa"/>
          </w:tcPr>
          <w:p w:rsidR="00B7243A" w:rsidRPr="002C5724" w:rsidRDefault="00B7243A" w:rsidP="00B724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1,768</w:t>
            </w:r>
          </w:p>
        </w:tc>
        <w:tc>
          <w:tcPr>
            <w:tcW w:w="270" w:type="dxa"/>
          </w:tcPr>
          <w:p w:rsidR="00B7243A" w:rsidRPr="008C2681" w:rsidRDefault="00B7243A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gridSpan w:val="3"/>
          </w:tcPr>
          <w:p w:rsidR="00B7243A" w:rsidRPr="002C5724" w:rsidRDefault="00B7243A" w:rsidP="00B724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zh-CN" w:bidi="th-TH"/>
              </w:rPr>
              <w:t>2,105</w:t>
            </w:r>
          </w:p>
        </w:tc>
        <w:tc>
          <w:tcPr>
            <w:tcW w:w="252" w:type="dxa"/>
            <w:gridSpan w:val="2"/>
          </w:tcPr>
          <w:p w:rsidR="00B7243A" w:rsidRPr="008C2681" w:rsidRDefault="00B7243A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:rsidR="00B7243A" w:rsidRPr="003B7759" w:rsidRDefault="00B7243A" w:rsidP="00B724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1,768</w:t>
            </w:r>
          </w:p>
        </w:tc>
        <w:tc>
          <w:tcPr>
            <w:tcW w:w="270" w:type="dxa"/>
            <w:gridSpan w:val="2"/>
          </w:tcPr>
          <w:p w:rsidR="00B7243A" w:rsidRPr="008C2681" w:rsidRDefault="00B7243A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:rsidR="00B7243A" w:rsidRPr="003B7759" w:rsidRDefault="00B7243A" w:rsidP="00B724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2,105</w:t>
            </w:r>
          </w:p>
        </w:tc>
      </w:tr>
      <w:tr w:rsidR="00B7243A" w:rsidRPr="005F7B8D" w:rsidTr="009F7188">
        <w:tc>
          <w:tcPr>
            <w:tcW w:w="4320" w:type="dxa"/>
          </w:tcPr>
          <w:p w:rsidR="00B7243A" w:rsidRPr="005F7B8D" w:rsidRDefault="00B7243A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7B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B7243A" w:rsidRPr="008C2681" w:rsidRDefault="00B7243A" w:rsidP="00B724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2,10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:rsidR="00B7243A" w:rsidRPr="008C2681" w:rsidRDefault="00B7243A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B7243A" w:rsidRPr="008C2681" w:rsidRDefault="00B7243A" w:rsidP="00B724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2,385</w:t>
            </w:r>
          </w:p>
        </w:tc>
        <w:tc>
          <w:tcPr>
            <w:tcW w:w="252" w:type="dxa"/>
            <w:gridSpan w:val="2"/>
          </w:tcPr>
          <w:p w:rsidR="00B7243A" w:rsidRPr="008C2681" w:rsidRDefault="00B7243A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7243A" w:rsidRPr="008C2681" w:rsidRDefault="00B7243A" w:rsidP="00B724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270" w:type="dxa"/>
            <w:gridSpan w:val="2"/>
          </w:tcPr>
          <w:p w:rsidR="00B7243A" w:rsidRPr="008C2681" w:rsidRDefault="00B7243A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7243A" w:rsidRPr="008C2681" w:rsidRDefault="00B7243A" w:rsidP="00B7243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2,385</w:t>
            </w:r>
          </w:p>
        </w:tc>
      </w:tr>
    </w:tbl>
    <w:p w:rsidR="000F596E" w:rsidRDefault="000F596E" w:rsidP="003B0BFD">
      <w:pPr>
        <w:pStyle w:val="block"/>
        <w:tabs>
          <w:tab w:val="left" w:pos="720"/>
        </w:tabs>
        <w:spacing w:after="0" w:line="240" w:lineRule="auto"/>
        <w:ind w:left="720"/>
        <w:jc w:val="both"/>
        <w:rPr>
          <w:rFonts w:ascii="Angsana New" w:hAnsi="Angsana New"/>
          <w:bCs/>
          <w:sz w:val="30"/>
          <w:szCs w:val="30"/>
        </w:rPr>
      </w:pPr>
    </w:p>
    <w:p w:rsidR="00B7243A" w:rsidRDefault="00B7243A" w:rsidP="003B0BFD">
      <w:pPr>
        <w:pStyle w:val="block"/>
        <w:tabs>
          <w:tab w:val="left" w:pos="720"/>
        </w:tabs>
        <w:spacing w:after="0" w:line="240" w:lineRule="auto"/>
        <w:ind w:left="720"/>
        <w:jc w:val="both"/>
        <w:rPr>
          <w:rFonts w:ascii="Angsana New" w:hAnsi="Angsana New"/>
          <w:bCs/>
          <w:sz w:val="30"/>
          <w:szCs w:val="30"/>
        </w:rPr>
      </w:pPr>
    </w:p>
    <w:p w:rsidR="00B7243A" w:rsidRDefault="00B7243A" w:rsidP="003B0BFD">
      <w:pPr>
        <w:pStyle w:val="block"/>
        <w:tabs>
          <w:tab w:val="left" w:pos="720"/>
        </w:tabs>
        <w:spacing w:after="0" w:line="240" w:lineRule="auto"/>
        <w:ind w:left="720"/>
        <w:jc w:val="both"/>
        <w:rPr>
          <w:rFonts w:ascii="Angsana New" w:hAnsi="Angsana New"/>
          <w:bCs/>
          <w:sz w:val="30"/>
          <w:szCs w:val="30"/>
        </w:rPr>
      </w:pPr>
    </w:p>
    <w:p w:rsidR="00B7243A" w:rsidRDefault="00B7243A" w:rsidP="003B0BFD">
      <w:pPr>
        <w:pStyle w:val="block"/>
        <w:tabs>
          <w:tab w:val="left" w:pos="720"/>
        </w:tabs>
        <w:spacing w:after="0" w:line="240" w:lineRule="auto"/>
        <w:ind w:left="720"/>
        <w:jc w:val="both"/>
        <w:rPr>
          <w:rFonts w:ascii="Angsana New" w:hAnsi="Angsana New"/>
          <w:bCs/>
          <w:sz w:val="30"/>
          <w:szCs w:val="30"/>
        </w:rPr>
      </w:pPr>
    </w:p>
    <w:p w:rsidR="00B7243A" w:rsidRDefault="00B7243A" w:rsidP="003B0BFD">
      <w:pPr>
        <w:pStyle w:val="block"/>
        <w:tabs>
          <w:tab w:val="left" w:pos="720"/>
        </w:tabs>
        <w:spacing w:after="0" w:line="240" w:lineRule="auto"/>
        <w:ind w:left="720"/>
        <w:jc w:val="both"/>
        <w:rPr>
          <w:rFonts w:ascii="Angsana New" w:hAnsi="Angsana New"/>
          <w:bCs/>
          <w:sz w:val="30"/>
          <w:szCs w:val="30"/>
        </w:rPr>
      </w:pPr>
    </w:p>
    <w:p w:rsidR="00B7243A" w:rsidRDefault="00B7243A" w:rsidP="003B0BFD">
      <w:pPr>
        <w:pStyle w:val="block"/>
        <w:tabs>
          <w:tab w:val="left" w:pos="720"/>
        </w:tabs>
        <w:spacing w:after="0" w:line="240" w:lineRule="auto"/>
        <w:ind w:left="720"/>
        <w:jc w:val="both"/>
        <w:rPr>
          <w:rFonts w:ascii="Angsana New" w:hAnsi="Angsana New"/>
          <w:bCs/>
          <w:sz w:val="30"/>
          <w:szCs w:val="30"/>
        </w:rPr>
      </w:pPr>
    </w:p>
    <w:p w:rsidR="00B7243A" w:rsidRDefault="00B7243A" w:rsidP="003B0BFD">
      <w:pPr>
        <w:pStyle w:val="block"/>
        <w:tabs>
          <w:tab w:val="left" w:pos="720"/>
        </w:tabs>
        <w:spacing w:after="0" w:line="240" w:lineRule="auto"/>
        <w:ind w:left="720"/>
        <w:jc w:val="both"/>
        <w:rPr>
          <w:rFonts w:ascii="Angsana New" w:hAnsi="Angsana New"/>
          <w:bCs/>
          <w:sz w:val="30"/>
          <w:szCs w:val="30"/>
        </w:rPr>
      </w:pPr>
    </w:p>
    <w:p w:rsidR="00B7243A" w:rsidRDefault="00B7243A" w:rsidP="003B0BFD">
      <w:pPr>
        <w:pStyle w:val="block"/>
        <w:tabs>
          <w:tab w:val="left" w:pos="720"/>
        </w:tabs>
        <w:spacing w:after="0" w:line="240" w:lineRule="auto"/>
        <w:ind w:left="720"/>
        <w:jc w:val="both"/>
        <w:rPr>
          <w:rFonts w:ascii="Angsana New" w:hAnsi="Angsana New"/>
          <w:bCs/>
          <w:sz w:val="30"/>
          <w:szCs w:val="30"/>
        </w:rPr>
      </w:pPr>
    </w:p>
    <w:p w:rsidR="00B7243A" w:rsidRDefault="00B7243A" w:rsidP="003B0BFD">
      <w:pPr>
        <w:pStyle w:val="block"/>
        <w:tabs>
          <w:tab w:val="left" w:pos="720"/>
        </w:tabs>
        <w:spacing w:after="0" w:line="240" w:lineRule="auto"/>
        <w:ind w:left="720"/>
        <w:jc w:val="both"/>
        <w:rPr>
          <w:rFonts w:ascii="Angsana New" w:hAnsi="Angsana New"/>
          <w:bCs/>
          <w:sz w:val="30"/>
          <w:szCs w:val="30"/>
        </w:rPr>
      </w:pPr>
    </w:p>
    <w:p w:rsidR="00B7243A" w:rsidRDefault="00B7243A" w:rsidP="003B0BFD">
      <w:pPr>
        <w:pStyle w:val="block"/>
        <w:tabs>
          <w:tab w:val="left" w:pos="720"/>
        </w:tabs>
        <w:spacing w:after="0" w:line="240" w:lineRule="auto"/>
        <w:ind w:left="720"/>
        <w:jc w:val="both"/>
        <w:rPr>
          <w:rFonts w:ascii="Angsana New" w:hAnsi="Angsana New"/>
          <w:bCs/>
          <w:sz w:val="30"/>
          <w:szCs w:val="30"/>
        </w:rPr>
      </w:pPr>
    </w:p>
    <w:p w:rsidR="001330E2" w:rsidRPr="00BD1AEE" w:rsidRDefault="00BD1AEE" w:rsidP="00BD1AEE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1330E2" w:rsidRPr="00BD1AEE">
        <w:rPr>
          <w:rFonts w:ascii="Angsana New" w:hAnsi="Angsana New"/>
          <w:i/>
          <w:iCs/>
          <w:sz w:val="30"/>
          <w:szCs w:val="30"/>
          <w:cs/>
          <w:lang w:bidi="th-TH"/>
        </w:rPr>
        <w:t>เงินกู้ยืมจากสถาบันการเงิน</w:t>
      </w:r>
    </w:p>
    <w:p w:rsidR="001330E2" w:rsidRPr="00AB3EDD" w:rsidRDefault="001330E2" w:rsidP="001330E2">
      <w:pPr>
        <w:spacing w:line="240" w:lineRule="auto"/>
        <w:ind w:left="540" w:right="-43"/>
        <w:rPr>
          <w:rFonts w:ascii="Angsana New" w:hAnsi="Angsana New"/>
          <w:i/>
          <w:iCs/>
          <w:sz w:val="30"/>
          <w:szCs w:val="30"/>
        </w:rPr>
      </w:pPr>
    </w:p>
    <w:p w:rsidR="001330E2" w:rsidRPr="00AB3EDD" w:rsidRDefault="001330E2" w:rsidP="001330E2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bCs/>
          <w:sz w:val="30"/>
          <w:szCs w:val="30"/>
          <w:cs/>
          <w:lang w:val="en-US" w:bidi="th-TH"/>
        </w:rPr>
      </w:pPr>
      <w:r w:rsidRPr="00AB3EDD">
        <w:rPr>
          <w:rFonts w:ascii="Angsana New" w:hAnsi="Angsana New"/>
          <w:sz w:val="30"/>
          <w:szCs w:val="30"/>
        </w:rPr>
        <w:tab/>
      </w:r>
      <w:r w:rsidR="00F32583" w:rsidRPr="00AB3EDD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="00BA4BD9" w:rsidRPr="00AB3EDD">
        <w:rPr>
          <w:rFonts w:ascii="Angsana New" w:hAnsi="Angsana New"/>
          <w:sz w:val="30"/>
          <w:szCs w:val="30"/>
          <w:cs/>
          <w:lang w:bidi="th-TH"/>
        </w:rPr>
        <w:t>บริษัทมีรายละเอียดของเงินกู้ยืม</w:t>
      </w:r>
      <w:r w:rsidR="00BA4BD9" w:rsidRPr="00AB3EDD">
        <w:rPr>
          <w:rFonts w:ascii="Angsana New" w:hAnsi="Angsana New" w:hint="cs"/>
          <w:sz w:val="30"/>
          <w:szCs w:val="30"/>
          <w:cs/>
          <w:lang w:bidi="th-TH"/>
        </w:rPr>
        <w:t xml:space="preserve">กับสถาบันการเงิน </w:t>
      </w:r>
      <w:r w:rsidR="00BA4BD9" w:rsidRPr="00AB3EDD">
        <w:rPr>
          <w:rFonts w:ascii="Angsana New" w:hAnsi="Angsana New"/>
          <w:sz w:val="30"/>
          <w:szCs w:val="30"/>
          <w:cs/>
          <w:lang w:bidi="th-TH"/>
        </w:rPr>
        <w:t>3 แห่ง</w:t>
      </w:r>
      <w:r w:rsidR="00BA4BD9" w:rsidRPr="00AB3ED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AB3EDD">
        <w:rPr>
          <w:rFonts w:ascii="Angsana New" w:hAnsi="Angsana New"/>
          <w:sz w:val="30"/>
          <w:szCs w:val="30"/>
          <w:cs/>
          <w:lang w:bidi="th-TH"/>
        </w:rPr>
        <w:t xml:space="preserve">ณ </w:t>
      </w:r>
      <w:r w:rsidR="0016366A" w:rsidRPr="00AB3EDD">
        <w:rPr>
          <w:rFonts w:ascii="Angsana New" w:hAnsi="Angsana New" w:hint="cs"/>
          <w:sz w:val="30"/>
          <w:szCs w:val="30"/>
          <w:cs/>
          <w:lang w:bidi="th-TH"/>
        </w:rPr>
        <w:t xml:space="preserve">วันที่ </w:t>
      </w:r>
      <w:r w:rsidR="0016366A" w:rsidRPr="00AB3EDD">
        <w:rPr>
          <w:rFonts w:ascii="Angsana New" w:hAnsi="Angsana New"/>
          <w:sz w:val="30"/>
          <w:szCs w:val="30"/>
          <w:lang w:val="en-US" w:bidi="th-TH"/>
        </w:rPr>
        <w:t xml:space="preserve">31 </w:t>
      </w:r>
      <w:r w:rsidR="0016366A" w:rsidRPr="00AB3EDD">
        <w:rPr>
          <w:rFonts w:ascii="Angsana New" w:hAnsi="Angsana New" w:hint="cs"/>
          <w:sz w:val="30"/>
          <w:szCs w:val="30"/>
          <w:cs/>
          <w:lang w:val="en-US" w:bidi="th-TH"/>
        </w:rPr>
        <w:t xml:space="preserve">ธันวาคม </w:t>
      </w:r>
      <w:r w:rsidR="00D4212E" w:rsidRPr="00AB3EDD">
        <w:rPr>
          <w:rFonts w:ascii="Angsana New" w:hAnsi="Angsana New"/>
          <w:sz w:val="30"/>
          <w:szCs w:val="30"/>
          <w:lang w:val="en-US" w:bidi="th-TH"/>
        </w:rPr>
        <w:t>25</w:t>
      </w:r>
      <w:r w:rsidR="00E12322">
        <w:rPr>
          <w:rFonts w:ascii="Angsana New" w:hAnsi="Angsana New"/>
          <w:sz w:val="30"/>
          <w:szCs w:val="30"/>
          <w:lang w:val="en-US" w:bidi="th-TH"/>
        </w:rPr>
        <w:t>6</w:t>
      </w:r>
      <w:r w:rsidR="006D6765">
        <w:rPr>
          <w:rFonts w:ascii="Angsana New" w:hAnsi="Angsana New"/>
          <w:sz w:val="30"/>
          <w:szCs w:val="30"/>
          <w:lang w:val="en-US" w:bidi="th-TH"/>
        </w:rPr>
        <w:t>1</w:t>
      </w:r>
      <w:r w:rsidR="00E1232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16366A" w:rsidRPr="00AB3EDD">
        <w:rPr>
          <w:rFonts w:ascii="Angsana New" w:hAnsi="Angsana New" w:hint="cs"/>
          <w:sz w:val="30"/>
          <w:szCs w:val="30"/>
          <w:cs/>
          <w:lang w:val="en-US" w:bidi="th-TH"/>
        </w:rPr>
        <w:t>ดังนี้</w:t>
      </w:r>
    </w:p>
    <w:p w:rsidR="001330E2" w:rsidRPr="00AB3EDD" w:rsidRDefault="001330E2" w:rsidP="0016366A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68"/>
        <w:gridCol w:w="1260"/>
        <w:gridCol w:w="2340"/>
        <w:gridCol w:w="4212"/>
      </w:tblGrid>
      <w:tr w:rsidR="005F64A0" w:rsidRPr="005F7B8D" w:rsidTr="009F7188">
        <w:tc>
          <w:tcPr>
            <w:tcW w:w="1368" w:type="dxa"/>
          </w:tcPr>
          <w:p w:rsidR="005F64A0" w:rsidRPr="005F64A0" w:rsidRDefault="005F64A0" w:rsidP="0057356C">
            <w:pPr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5F64A0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สกุลเงิน</w:t>
            </w:r>
          </w:p>
        </w:tc>
        <w:tc>
          <w:tcPr>
            <w:tcW w:w="1260" w:type="dxa"/>
          </w:tcPr>
          <w:p w:rsidR="005F64A0" w:rsidRPr="005F64A0" w:rsidRDefault="005F64A0" w:rsidP="005F64A0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5F64A0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วงเงิน</w:t>
            </w:r>
          </w:p>
        </w:tc>
        <w:tc>
          <w:tcPr>
            <w:tcW w:w="2340" w:type="dxa"/>
          </w:tcPr>
          <w:p w:rsidR="005F64A0" w:rsidRPr="005F64A0" w:rsidRDefault="005F64A0" w:rsidP="005F64A0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5F64A0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ดอกเบี้ย</w:t>
            </w:r>
          </w:p>
        </w:tc>
        <w:tc>
          <w:tcPr>
            <w:tcW w:w="4212" w:type="dxa"/>
          </w:tcPr>
          <w:p w:rsidR="005F64A0" w:rsidRPr="005F64A0" w:rsidRDefault="005F64A0" w:rsidP="005F64A0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5F64A0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ระยะเวลาชำระคืน</w:t>
            </w:r>
          </w:p>
        </w:tc>
      </w:tr>
      <w:tr w:rsidR="005F64A0" w:rsidRPr="005F7B8D" w:rsidTr="009F7188">
        <w:tc>
          <w:tcPr>
            <w:tcW w:w="1368" w:type="dxa"/>
          </w:tcPr>
          <w:p w:rsidR="005F64A0" w:rsidRPr="005F64A0" w:rsidRDefault="005F64A0" w:rsidP="0057356C">
            <w:pPr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</w:tcPr>
          <w:p w:rsidR="005F64A0" w:rsidRPr="005F64A0" w:rsidRDefault="005F64A0" w:rsidP="005F64A0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5F64A0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(ล้าน)</w:t>
            </w:r>
          </w:p>
        </w:tc>
        <w:tc>
          <w:tcPr>
            <w:tcW w:w="2340" w:type="dxa"/>
          </w:tcPr>
          <w:p w:rsidR="005F64A0" w:rsidRPr="005F64A0" w:rsidRDefault="005F64A0" w:rsidP="005F64A0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5F64A0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อัตรา (ร้อยละ)</w:t>
            </w:r>
            <w:r w:rsidRPr="005F64A0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5F64A0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ต่อปี</w:t>
            </w:r>
          </w:p>
        </w:tc>
        <w:tc>
          <w:tcPr>
            <w:tcW w:w="4212" w:type="dxa"/>
          </w:tcPr>
          <w:p w:rsidR="005F64A0" w:rsidRPr="005F64A0" w:rsidRDefault="005F64A0" w:rsidP="005F64A0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</w:tr>
      <w:tr w:rsidR="00153649" w:rsidRPr="005F7B8D" w:rsidTr="009F7188">
        <w:trPr>
          <w:trHeight w:val="839"/>
        </w:trPr>
        <w:tc>
          <w:tcPr>
            <w:tcW w:w="1368" w:type="dxa"/>
          </w:tcPr>
          <w:p w:rsidR="00153649" w:rsidRPr="005F7B8D" w:rsidRDefault="00153649" w:rsidP="00153649">
            <w:pPr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5F7B8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บาท</w:t>
            </w:r>
          </w:p>
          <w:p w:rsidR="00153649" w:rsidRPr="005F7B8D" w:rsidRDefault="00153649" w:rsidP="00153649">
            <w:pPr>
              <w:spacing w:line="240" w:lineRule="auto"/>
              <w:ind w:right="-108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:rsidR="00153649" w:rsidRPr="005F7B8D" w:rsidRDefault="00153649" w:rsidP="00153649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900</w:t>
            </w:r>
          </w:p>
        </w:tc>
        <w:tc>
          <w:tcPr>
            <w:tcW w:w="2340" w:type="dxa"/>
          </w:tcPr>
          <w:p w:rsidR="0016366A" w:rsidRDefault="00153649" w:rsidP="00153649">
            <w:pPr>
              <w:spacing w:line="240" w:lineRule="auto"/>
              <w:ind w:left="128" w:right="-63" w:hanging="128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FDR 6 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เดือน</w:t>
            </w:r>
          </w:p>
          <w:p w:rsidR="00153649" w:rsidRPr="005F7B8D" w:rsidRDefault="00153649" w:rsidP="0016366A">
            <w:pPr>
              <w:spacing w:line="240" w:lineRule="auto"/>
              <w:ind w:left="128" w:right="-63" w:firstLine="34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4212" w:type="dxa"/>
          </w:tcPr>
          <w:p w:rsidR="0016366A" w:rsidRDefault="00153649" w:rsidP="0016366A">
            <w:pPr>
              <w:tabs>
                <w:tab w:val="clear" w:pos="2807"/>
                <w:tab w:val="left" w:pos="1080"/>
              </w:tabs>
              <w:spacing w:line="240" w:lineRule="auto"/>
              <w:ind w:left="72" w:right="-108" w:hanging="72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ชำระคืนเงินต้นทุกงวดหกเดือน จำนวน</w:t>
            </w:r>
            <w:r w:rsidR="0016366A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845403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14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งวด </w:t>
            </w:r>
          </w:p>
          <w:p w:rsidR="00153649" w:rsidRPr="005F7B8D" w:rsidRDefault="00153649" w:rsidP="0016366A">
            <w:pPr>
              <w:tabs>
                <w:tab w:val="clear" w:pos="2807"/>
                <w:tab w:val="left" w:pos="1080"/>
              </w:tabs>
              <w:spacing w:line="240" w:lineRule="auto"/>
              <w:ind w:left="72" w:right="-108" w:firstLine="90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โดยงวดแรกชำระในเดือนเมษายน ปี </w:t>
            </w:r>
            <w:r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2559</w:t>
            </w:r>
          </w:p>
        </w:tc>
      </w:tr>
      <w:tr w:rsidR="00E16848" w:rsidRPr="00E16848" w:rsidTr="009F7188">
        <w:trPr>
          <w:trHeight w:val="839"/>
        </w:trPr>
        <w:tc>
          <w:tcPr>
            <w:tcW w:w="1368" w:type="dxa"/>
          </w:tcPr>
          <w:p w:rsidR="00E16848" w:rsidRPr="005F7B8D" w:rsidRDefault="00E16848" w:rsidP="00E16848">
            <w:pPr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5F7B8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บาท</w:t>
            </w:r>
          </w:p>
          <w:p w:rsidR="00E16848" w:rsidRPr="005F7B8D" w:rsidRDefault="00E16848" w:rsidP="00E16848">
            <w:pPr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</w:tcPr>
          <w:p w:rsidR="00E16848" w:rsidRPr="00E16848" w:rsidRDefault="00E16848" w:rsidP="00E16848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16848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900</w:t>
            </w:r>
          </w:p>
        </w:tc>
        <w:tc>
          <w:tcPr>
            <w:tcW w:w="2340" w:type="dxa"/>
          </w:tcPr>
          <w:p w:rsidR="00E16848" w:rsidRPr="00E16848" w:rsidRDefault="00E16848" w:rsidP="00E16848">
            <w:pPr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16848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FDR 6 </w:t>
            </w:r>
            <w:r w:rsidRPr="00E16848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เดือน</w:t>
            </w:r>
          </w:p>
          <w:p w:rsidR="00E16848" w:rsidRPr="00E16848" w:rsidRDefault="00E16848" w:rsidP="00E16848">
            <w:pPr>
              <w:spacing w:line="240" w:lineRule="auto"/>
              <w:ind w:firstLine="162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16848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บวกอัตราส่วนเพิ่ม</w:t>
            </w:r>
          </w:p>
        </w:tc>
        <w:tc>
          <w:tcPr>
            <w:tcW w:w="4212" w:type="dxa"/>
          </w:tcPr>
          <w:p w:rsidR="00E16848" w:rsidRPr="00E16848" w:rsidRDefault="00E16848" w:rsidP="00E16848">
            <w:pPr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16848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ชำระคืนเงินต้นทุกงวดหกเดือน จำนวน</w:t>
            </w:r>
            <w:r w:rsidRPr="00E16848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 14 </w:t>
            </w:r>
            <w:r w:rsidRPr="00E16848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 xml:space="preserve">งวด </w:t>
            </w:r>
          </w:p>
          <w:p w:rsidR="00E16848" w:rsidRPr="00E16848" w:rsidRDefault="00E16848" w:rsidP="00E16848">
            <w:pPr>
              <w:spacing w:line="240" w:lineRule="auto"/>
              <w:ind w:firstLine="162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16848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โดยงวดแรกชำระในเดือน</w:t>
            </w:r>
            <w:r w:rsidR="00C60511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พฤษภาคม</w:t>
            </w:r>
            <w:r w:rsidRPr="00E16848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 xml:space="preserve"> ปี </w:t>
            </w:r>
            <w:r w:rsidRPr="00E16848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2559</w:t>
            </w:r>
          </w:p>
        </w:tc>
      </w:tr>
      <w:tr w:rsidR="00E16848" w:rsidRPr="00E16848" w:rsidTr="009F7188">
        <w:trPr>
          <w:trHeight w:val="839"/>
        </w:trPr>
        <w:tc>
          <w:tcPr>
            <w:tcW w:w="1368" w:type="dxa"/>
          </w:tcPr>
          <w:p w:rsidR="00E16848" w:rsidRPr="005F7B8D" w:rsidRDefault="00E16848" w:rsidP="00E16848">
            <w:pPr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5F7B8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บาท</w:t>
            </w:r>
          </w:p>
          <w:p w:rsidR="00E16848" w:rsidRPr="005F7B8D" w:rsidRDefault="00E16848" w:rsidP="00E16848">
            <w:pPr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260" w:type="dxa"/>
          </w:tcPr>
          <w:p w:rsidR="00E16848" w:rsidRPr="00E16848" w:rsidRDefault="00E16848" w:rsidP="00E16848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16848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900</w:t>
            </w:r>
          </w:p>
        </w:tc>
        <w:tc>
          <w:tcPr>
            <w:tcW w:w="2340" w:type="dxa"/>
          </w:tcPr>
          <w:p w:rsidR="00E16848" w:rsidRPr="00E16848" w:rsidRDefault="00E16848" w:rsidP="00E16848">
            <w:pPr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16848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FDR 6 </w:t>
            </w:r>
            <w:r w:rsidRPr="00E16848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เดือน</w:t>
            </w:r>
          </w:p>
          <w:p w:rsidR="00E16848" w:rsidRPr="00E16848" w:rsidRDefault="00E16848" w:rsidP="00E16848">
            <w:pPr>
              <w:spacing w:line="240" w:lineRule="auto"/>
              <w:ind w:firstLine="162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16848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บวกอัตราส่วนเพิ่ม</w:t>
            </w:r>
          </w:p>
        </w:tc>
        <w:tc>
          <w:tcPr>
            <w:tcW w:w="4212" w:type="dxa"/>
          </w:tcPr>
          <w:p w:rsidR="00E16848" w:rsidRPr="00E16848" w:rsidRDefault="00E16848" w:rsidP="00E16848">
            <w:pPr>
              <w:spacing w:line="240" w:lineRule="auto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16848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ชำระคืนเงินต้นทุกงวดหกเดือน จำนวน</w:t>
            </w:r>
            <w:r w:rsidR="003D2D63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 12</w:t>
            </w:r>
            <w:r w:rsidRPr="00E16848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 xml:space="preserve"> </w:t>
            </w:r>
            <w:r w:rsidRPr="00E16848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 xml:space="preserve">งวด </w:t>
            </w:r>
          </w:p>
          <w:p w:rsidR="00E16848" w:rsidRPr="00E16848" w:rsidRDefault="00E16848" w:rsidP="00141B09">
            <w:pPr>
              <w:spacing w:line="240" w:lineRule="auto"/>
              <w:ind w:firstLine="162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E16848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>โดยงวดแรกชำระในเดือน</w:t>
            </w:r>
            <w:r w:rsidR="00141B09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พฤษภาคม</w:t>
            </w:r>
            <w:r w:rsidR="006E38D4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E16848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val="th-TH" w:eastAsia="th-TH"/>
              </w:rPr>
              <w:t xml:space="preserve">ปี </w:t>
            </w:r>
            <w:r w:rsidR="003D2D63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2560</w:t>
            </w:r>
          </w:p>
        </w:tc>
      </w:tr>
    </w:tbl>
    <w:p w:rsidR="001330E2" w:rsidRPr="001330E2" w:rsidRDefault="001330E2" w:rsidP="00E16848">
      <w:pPr>
        <w:pStyle w:val="block"/>
        <w:tabs>
          <w:tab w:val="left" w:pos="567"/>
        </w:tabs>
        <w:spacing w:after="0" w:line="240" w:lineRule="auto"/>
        <w:jc w:val="both"/>
        <w:rPr>
          <w:rFonts w:ascii="Angsana New" w:hAnsi="Angsana New"/>
          <w:bCs/>
          <w:sz w:val="30"/>
          <w:szCs w:val="30"/>
          <w:lang w:val="en-US"/>
        </w:rPr>
      </w:pPr>
    </w:p>
    <w:p w:rsidR="00AB3EDD" w:rsidRPr="00AB3EDD" w:rsidRDefault="00AB3EDD" w:rsidP="00DB1E24">
      <w:pPr>
        <w:ind w:left="540" w:right="198"/>
        <w:jc w:val="thaiDistribute"/>
        <w:rPr>
          <w:rFonts w:ascii="Angsana New" w:hAnsi="Angsana New"/>
          <w:i/>
          <w:iCs/>
          <w:sz w:val="30"/>
          <w:szCs w:val="30"/>
        </w:rPr>
      </w:pPr>
      <w:r w:rsidRPr="00E305E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305EA">
        <w:rPr>
          <w:rFonts w:ascii="Angsana New" w:hAnsi="Angsana New"/>
          <w:sz w:val="30"/>
          <w:szCs w:val="30"/>
        </w:rPr>
        <w:t xml:space="preserve">31 </w:t>
      </w:r>
      <w:r w:rsidRPr="00E305E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57D99">
        <w:rPr>
          <w:rFonts w:ascii="Angsana New" w:hAnsi="Angsana New"/>
          <w:sz w:val="30"/>
          <w:szCs w:val="30"/>
        </w:rPr>
        <w:t>256</w:t>
      </w:r>
      <w:r w:rsidR="006D6765">
        <w:rPr>
          <w:rFonts w:ascii="Angsana New" w:hAnsi="Angsana New"/>
          <w:sz w:val="30"/>
          <w:szCs w:val="30"/>
        </w:rPr>
        <w:t>1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Pr="00E305EA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กลุ่มบริษัทมีวงเงินสินเชื่อซึ่งยังมิได้เบิกใช้เป็นจำนวนเงินรวม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="003D2D63" w:rsidRPr="00582538">
        <w:rPr>
          <w:rFonts w:ascii="Angsana New" w:hAnsi="Angsana New"/>
          <w:sz w:val="30"/>
          <w:szCs w:val="30"/>
        </w:rPr>
        <w:t>100</w:t>
      </w:r>
      <w:r w:rsidRPr="00582538">
        <w:rPr>
          <w:rFonts w:ascii="Angsana New" w:hAnsi="Angsana New"/>
          <w:sz w:val="30"/>
          <w:szCs w:val="30"/>
        </w:rPr>
        <w:t xml:space="preserve"> </w:t>
      </w:r>
      <w:r w:rsidRPr="00582538">
        <w:rPr>
          <w:rFonts w:ascii="Angsana New" w:hAnsi="Angsana New" w:hint="cs"/>
          <w:sz w:val="30"/>
          <w:szCs w:val="30"/>
          <w:cs/>
        </w:rPr>
        <w:t>ล้าน</w:t>
      </w:r>
      <w:r w:rsidRPr="00E305EA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830DC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/>
          <w:i/>
          <w:iCs/>
          <w:sz w:val="30"/>
          <w:szCs w:val="30"/>
          <w:cs/>
        </w:rPr>
        <w:t>25</w:t>
      </w:r>
      <w:r w:rsidR="006D6765">
        <w:rPr>
          <w:rFonts w:ascii="Angsana New" w:hAnsi="Angsana New"/>
          <w:i/>
          <w:iCs/>
          <w:sz w:val="30"/>
          <w:szCs w:val="30"/>
        </w:rPr>
        <w:t>60</w:t>
      </w:r>
      <w:r w:rsidRPr="008830DC">
        <w:rPr>
          <w:rFonts w:ascii="Angsana New" w:hAnsi="Angsana New"/>
          <w:i/>
          <w:iCs/>
          <w:sz w:val="30"/>
          <w:szCs w:val="30"/>
        </w:rPr>
        <w:t xml:space="preserve">: </w:t>
      </w:r>
      <w:r w:rsidR="006D6765">
        <w:rPr>
          <w:rFonts w:ascii="Angsana New" w:hAnsi="Angsana New"/>
          <w:i/>
          <w:iCs/>
          <w:sz w:val="30"/>
          <w:szCs w:val="30"/>
        </w:rPr>
        <w:t>10</w:t>
      </w:r>
      <w:r w:rsidRPr="00AB3EDD">
        <w:rPr>
          <w:rFonts w:ascii="Angsana New" w:hAnsi="Angsana New" w:hint="cs"/>
          <w:i/>
          <w:iCs/>
          <w:sz w:val="30"/>
          <w:szCs w:val="30"/>
          <w:cs/>
        </w:rPr>
        <w:t>0</w:t>
      </w:r>
      <w:r w:rsidR="00A54B38">
        <w:rPr>
          <w:rFonts w:ascii="Angsana New" w:hAnsi="Angsana New"/>
          <w:i/>
          <w:iCs/>
          <w:sz w:val="30"/>
          <w:szCs w:val="30"/>
        </w:rPr>
        <w:t xml:space="preserve"> </w:t>
      </w:r>
      <w:r w:rsidRPr="008830D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8830DC">
        <w:rPr>
          <w:rFonts w:ascii="Angsana New" w:hAnsi="Angsana New"/>
          <w:i/>
          <w:iCs/>
          <w:sz w:val="30"/>
          <w:szCs w:val="30"/>
        </w:rPr>
        <w:t>)</w:t>
      </w:r>
    </w:p>
    <w:p w:rsidR="00AB3EDD" w:rsidRDefault="00AB3EDD" w:rsidP="00DB1E24">
      <w:pPr>
        <w:pStyle w:val="block"/>
        <w:tabs>
          <w:tab w:val="left" w:pos="567"/>
        </w:tabs>
        <w:spacing w:after="0" w:line="240" w:lineRule="auto"/>
        <w:ind w:left="540" w:right="198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lang w:bidi="th-TH"/>
        </w:rPr>
        <w:t xml:space="preserve"> </w:t>
      </w:r>
    </w:p>
    <w:p w:rsidR="00381778" w:rsidRDefault="003A555C" w:rsidP="00DB1E24">
      <w:pPr>
        <w:pStyle w:val="block"/>
        <w:tabs>
          <w:tab w:val="left" w:pos="567"/>
        </w:tabs>
        <w:spacing w:after="0" w:line="240" w:lineRule="auto"/>
        <w:ind w:left="540" w:right="198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bidi="th-TH"/>
        </w:rPr>
        <w:t>ภายใต้สัญญาดังกล่าว</w:t>
      </w:r>
      <w:r>
        <w:rPr>
          <w:rFonts w:ascii="Angsana New" w:hAnsi="Angsana New"/>
          <w:sz w:val="30"/>
          <w:szCs w:val="30"/>
        </w:rPr>
        <w:t xml:space="preserve"> </w:t>
      </w:r>
      <w:r w:rsidR="00E16848" w:rsidRPr="005F7B8D">
        <w:rPr>
          <w:rFonts w:ascii="Angsana New" w:hAnsi="Angsana New"/>
          <w:sz w:val="30"/>
          <w:szCs w:val="30"/>
          <w:cs/>
          <w:lang w:bidi="th-TH"/>
        </w:rPr>
        <w:t>บริษัทต้องปฏิบัติตามเงื่อนไขบางประการเกี่ยวกับการรักษาอัตราส่วนทางการเงินต่างๆ</w:t>
      </w:r>
      <w:r>
        <w:rPr>
          <w:rFonts w:ascii="Angsana New" w:hAnsi="Angsana New"/>
          <w:sz w:val="30"/>
          <w:szCs w:val="30"/>
        </w:rPr>
        <w:t xml:space="preserve">             </w:t>
      </w:r>
      <w:r w:rsidR="00E16848" w:rsidRPr="005F7B8D">
        <w:rPr>
          <w:rFonts w:ascii="Angsana New" w:hAnsi="Angsana New"/>
          <w:sz w:val="30"/>
          <w:szCs w:val="30"/>
          <w:cs/>
          <w:lang w:bidi="th-TH"/>
        </w:rPr>
        <w:t>การดำรงสัดส่วนการถือหุ้นของผู้ถือหุ้นใหญ่และเงื่อนไขอื่นตามที่ระบุไว้ในสัญญา</w:t>
      </w:r>
    </w:p>
    <w:p w:rsidR="00BD1AEE" w:rsidRDefault="00BD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:rsidR="00215226" w:rsidRPr="00454F20" w:rsidRDefault="00215226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454F20">
        <w:rPr>
          <w:rFonts w:ascii="Angsana New" w:hAnsi="Angsana New" w:cs="Angsana New"/>
          <w:b w:val="0"/>
          <w:cs/>
          <w:lang w:val="en-GB"/>
        </w:rPr>
        <w:t>เจ้าหนี้การค้า</w:t>
      </w:r>
    </w:p>
    <w:p w:rsidR="005C52AC" w:rsidRPr="002A4F95" w:rsidRDefault="005C52AC" w:rsidP="005C5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2"/>
        <w:rPr>
          <w:rFonts w:ascii="Angsana New" w:hAnsi="Angsana New"/>
          <w:b/>
          <w:bCs/>
          <w:sz w:val="22"/>
          <w:szCs w:val="22"/>
        </w:rPr>
      </w:pPr>
    </w:p>
    <w:tbl>
      <w:tblPr>
        <w:tblW w:w="9072" w:type="dxa"/>
        <w:tblInd w:w="450" w:type="dxa"/>
        <w:tblLook w:val="01E0" w:firstRow="1" w:lastRow="1" w:firstColumn="1" w:lastColumn="1" w:noHBand="0" w:noVBand="0"/>
      </w:tblPr>
      <w:tblGrid>
        <w:gridCol w:w="3258"/>
        <w:gridCol w:w="880"/>
        <w:gridCol w:w="1100"/>
        <w:gridCol w:w="270"/>
        <w:gridCol w:w="1080"/>
        <w:gridCol w:w="270"/>
        <w:gridCol w:w="972"/>
        <w:gridCol w:w="270"/>
        <w:gridCol w:w="972"/>
      </w:tblGrid>
      <w:tr w:rsidR="00A844DA" w:rsidRPr="00FF14D9" w:rsidTr="009F7188">
        <w:tc>
          <w:tcPr>
            <w:tcW w:w="3258" w:type="dxa"/>
          </w:tcPr>
          <w:p w:rsidR="00A844DA" w:rsidRPr="00FF14D9" w:rsidRDefault="00A844DA" w:rsidP="005C5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0" w:type="dxa"/>
          </w:tcPr>
          <w:p w:rsidR="00A844DA" w:rsidRPr="00FF14D9" w:rsidRDefault="00A844DA" w:rsidP="005C5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50" w:type="dxa"/>
            <w:gridSpan w:val="3"/>
          </w:tcPr>
          <w:p w:rsidR="00A844DA" w:rsidRPr="00FF14D9" w:rsidRDefault="00A844DA" w:rsidP="005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844DA" w:rsidRPr="00FF14D9" w:rsidRDefault="00A844DA" w:rsidP="005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14" w:type="dxa"/>
            <w:gridSpan w:val="3"/>
          </w:tcPr>
          <w:p w:rsidR="00A844DA" w:rsidRPr="00FF14D9" w:rsidRDefault="00A844DA" w:rsidP="005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F14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6D6765" w:rsidRPr="00FF14D9" w:rsidTr="009F7188">
        <w:tc>
          <w:tcPr>
            <w:tcW w:w="3258" w:type="dxa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0" w:type="dxa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00" w:type="dxa"/>
            <w:shd w:val="clear" w:color="auto" w:fill="auto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12322" w:rsidRPr="00FF14D9" w:rsidTr="009F7188">
        <w:tc>
          <w:tcPr>
            <w:tcW w:w="3258" w:type="dxa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80" w:type="dxa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34" w:type="dxa"/>
            <w:gridSpan w:val="7"/>
          </w:tcPr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6765" w:rsidRPr="00FF14D9" w:rsidTr="009F7188">
        <w:tc>
          <w:tcPr>
            <w:tcW w:w="3258" w:type="dxa"/>
          </w:tcPr>
          <w:p w:rsidR="006D6765" w:rsidRPr="00FF14D9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0" w:type="dxa"/>
          </w:tcPr>
          <w:p w:rsidR="006D6765" w:rsidRPr="003E204E" w:rsidRDefault="002C574A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00" w:type="dxa"/>
            <w:vAlign w:val="bottom"/>
          </w:tcPr>
          <w:p w:rsidR="006D6765" w:rsidRPr="008C2681" w:rsidRDefault="003344FF" w:rsidP="00BD1AE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D77D2">
              <w:rPr>
                <w:rFonts w:ascii="Angsana New" w:hAnsi="Angsana New"/>
                <w:sz w:val="30"/>
                <w:szCs w:val="30"/>
              </w:rPr>
              <w:t>8</w:t>
            </w:r>
            <w:r w:rsidR="00BD1AE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137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6D6765" w:rsidRPr="008C2681" w:rsidRDefault="003344FF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118</w:t>
            </w:r>
          </w:p>
        </w:tc>
      </w:tr>
      <w:tr w:rsidR="006D6765" w:rsidRPr="00FF14D9" w:rsidTr="009F7188">
        <w:tc>
          <w:tcPr>
            <w:tcW w:w="3258" w:type="dxa"/>
          </w:tcPr>
          <w:p w:rsidR="006D6765" w:rsidRPr="00FF14D9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80" w:type="dxa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6D6765" w:rsidRPr="008C2681" w:rsidRDefault="003344FF" w:rsidP="00BD1AE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BD1AE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6D6765" w:rsidRPr="008C2681" w:rsidRDefault="003344FF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  <w:tr w:rsidR="006D6765" w:rsidRPr="00FF14D9" w:rsidTr="009F7188">
        <w:tc>
          <w:tcPr>
            <w:tcW w:w="3258" w:type="dxa"/>
          </w:tcPr>
          <w:p w:rsidR="006D6765" w:rsidRPr="00FF14D9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0" w:type="dxa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6765" w:rsidRPr="008C2681" w:rsidRDefault="003344FF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="001D77D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6765" w:rsidRPr="008C2681" w:rsidRDefault="003344FF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387</w:t>
            </w:r>
          </w:p>
        </w:tc>
      </w:tr>
    </w:tbl>
    <w:p w:rsidR="000F596E" w:rsidRDefault="000F596E" w:rsidP="004A13EE">
      <w:pPr>
        <w:pStyle w:val="block"/>
        <w:tabs>
          <w:tab w:val="left" w:pos="540"/>
        </w:tabs>
        <w:spacing w:after="0" w:line="240" w:lineRule="auto"/>
        <w:ind w:left="720"/>
        <w:jc w:val="both"/>
        <w:rPr>
          <w:rFonts w:ascii="Angsana New" w:hAnsi="Angsana New"/>
          <w:bCs/>
          <w:sz w:val="30"/>
          <w:szCs w:val="30"/>
          <w:lang w:bidi="th-TH"/>
        </w:rPr>
      </w:pPr>
    </w:p>
    <w:p w:rsidR="00B7243A" w:rsidRDefault="00B7243A" w:rsidP="004A13EE">
      <w:pPr>
        <w:pStyle w:val="block"/>
        <w:tabs>
          <w:tab w:val="left" w:pos="540"/>
        </w:tabs>
        <w:spacing w:after="0" w:line="240" w:lineRule="auto"/>
        <w:ind w:left="720"/>
        <w:jc w:val="both"/>
        <w:rPr>
          <w:rFonts w:ascii="Angsana New" w:hAnsi="Angsana New"/>
          <w:bCs/>
          <w:sz w:val="30"/>
          <w:szCs w:val="30"/>
          <w:lang w:bidi="th-TH"/>
        </w:rPr>
      </w:pPr>
    </w:p>
    <w:p w:rsidR="00B7243A" w:rsidRDefault="00B7243A" w:rsidP="004A13EE">
      <w:pPr>
        <w:pStyle w:val="block"/>
        <w:tabs>
          <w:tab w:val="left" w:pos="540"/>
        </w:tabs>
        <w:spacing w:after="0" w:line="240" w:lineRule="auto"/>
        <w:ind w:left="720"/>
        <w:jc w:val="both"/>
        <w:rPr>
          <w:rFonts w:ascii="Angsana New" w:hAnsi="Angsana New"/>
          <w:bCs/>
          <w:sz w:val="30"/>
          <w:szCs w:val="30"/>
          <w:lang w:bidi="th-TH"/>
        </w:rPr>
      </w:pPr>
    </w:p>
    <w:p w:rsidR="00B7243A" w:rsidRDefault="00B7243A" w:rsidP="004A13EE">
      <w:pPr>
        <w:pStyle w:val="block"/>
        <w:tabs>
          <w:tab w:val="left" w:pos="540"/>
        </w:tabs>
        <w:spacing w:after="0" w:line="240" w:lineRule="auto"/>
        <w:ind w:left="720"/>
        <w:jc w:val="both"/>
        <w:rPr>
          <w:rFonts w:ascii="Angsana New" w:hAnsi="Angsana New"/>
          <w:bCs/>
          <w:sz w:val="30"/>
          <w:szCs w:val="30"/>
          <w:lang w:bidi="th-TH"/>
        </w:rPr>
      </w:pPr>
    </w:p>
    <w:p w:rsidR="00B7243A" w:rsidRDefault="00B7243A" w:rsidP="004A13EE">
      <w:pPr>
        <w:pStyle w:val="block"/>
        <w:tabs>
          <w:tab w:val="left" w:pos="540"/>
        </w:tabs>
        <w:spacing w:after="0" w:line="240" w:lineRule="auto"/>
        <w:ind w:left="720"/>
        <w:jc w:val="both"/>
        <w:rPr>
          <w:rFonts w:ascii="Angsana New" w:hAnsi="Angsana New"/>
          <w:bCs/>
          <w:sz w:val="30"/>
          <w:szCs w:val="30"/>
          <w:lang w:bidi="th-TH"/>
        </w:rPr>
      </w:pPr>
    </w:p>
    <w:p w:rsidR="00FB1DB6" w:rsidRPr="00454F20" w:rsidRDefault="00FB1DB6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454F20">
        <w:rPr>
          <w:rFonts w:ascii="Angsana New" w:hAnsi="Angsana New" w:cs="Angsana New"/>
          <w:b w:val="0"/>
          <w:cs/>
          <w:lang w:val="en-GB"/>
        </w:rPr>
        <w:t>เจ้าหนี้อื่น</w:t>
      </w:r>
    </w:p>
    <w:p w:rsidR="00BE155E" w:rsidRPr="002A4F95" w:rsidRDefault="00BE155E" w:rsidP="00843125">
      <w:pPr>
        <w:pStyle w:val="block"/>
        <w:spacing w:after="0" w:line="240" w:lineRule="auto"/>
        <w:ind w:left="518"/>
        <w:jc w:val="both"/>
        <w:rPr>
          <w:rFonts w:ascii="Angsana New" w:hAnsi="Angsana New"/>
          <w:bCs/>
          <w:szCs w:val="22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168"/>
        <w:gridCol w:w="990"/>
        <w:gridCol w:w="1080"/>
        <w:gridCol w:w="270"/>
        <w:gridCol w:w="1080"/>
        <w:gridCol w:w="270"/>
        <w:gridCol w:w="972"/>
        <w:gridCol w:w="270"/>
        <w:gridCol w:w="990"/>
      </w:tblGrid>
      <w:tr w:rsidR="00AB3EDD" w:rsidRPr="00FF14D9" w:rsidTr="009F7188">
        <w:tc>
          <w:tcPr>
            <w:tcW w:w="3168" w:type="dxa"/>
          </w:tcPr>
          <w:p w:rsidR="00AB3EDD" w:rsidRPr="00FF14D9" w:rsidRDefault="00AB3EDD" w:rsidP="001D4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AB3EDD" w:rsidRPr="00FF14D9" w:rsidRDefault="00AB3EDD" w:rsidP="001D49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AB3EDD" w:rsidRPr="00FF14D9" w:rsidRDefault="00AB3EDD" w:rsidP="001D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B3EDD" w:rsidRPr="00FF14D9" w:rsidRDefault="00AB3EDD" w:rsidP="001D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32" w:type="dxa"/>
            <w:gridSpan w:val="3"/>
          </w:tcPr>
          <w:p w:rsidR="00AB3EDD" w:rsidRPr="00FF14D9" w:rsidRDefault="00AB3EDD" w:rsidP="001D4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F14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6D6765" w:rsidRPr="00FF14D9" w:rsidTr="009F7188">
        <w:tc>
          <w:tcPr>
            <w:tcW w:w="3168" w:type="dxa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12322" w:rsidRPr="00FF14D9" w:rsidTr="009F7188">
        <w:tc>
          <w:tcPr>
            <w:tcW w:w="3168" w:type="dxa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32" w:type="dxa"/>
            <w:gridSpan w:val="7"/>
          </w:tcPr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6765" w:rsidRPr="00FF14D9" w:rsidTr="009F7188">
        <w:tc>
          <w:tcPr>
            <w:tcW w:w="3168" w:type="dxa"/>
          </w:tcPr>
          <w:p w:rsidR="006D6765" w:rsidRPr="00FF14D9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90" w:type="dxa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D6765" w:rsidRPr="008C2681" w:rsidRDefault="003344FF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6D6765" w:rsidRPr="008C2681" w:rsidRDefault="003344FF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6D6765" w:rsidRPr="00FF14D9" w:rsidTr="009F7188">
        <w:tc>
          <w:tcPr>
            <w:tcW w:w="3168" w:type="dxa"/>
          </w:tcPr>
          <w:p w:rsidR="006D6765" w:rsidRPr="00FF14D9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990" w:type="dxa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D6765" w:rsidRPr="008C2681" w:rsidRDefault="003344FF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137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6D6765" w:rsidRPr="008C2681" w:rsidRDefault="003344FF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127</w:t>
            </w:r>
          </w:p>
        </w:tc>
      </w:tr>
      <w:tr w:rsidR="006D6765" w:rsidRPr="00FF14D9" w:rsidTr="009F7188">
        <w:tc>
          <w:tcPr>
            <w:tcW w:w="3168" w:type="dxa"/>
          </w:tcPr>
          <w:p w:rsidR="006D6765" w:rsidRPr="00FF14D9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990" w:type="dxa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D6765" w:rsidRPr="008C2681" w:rsidRDefault="003344FF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6D6765" w:rsidRPr="008C2681" w:rsidRDefault="003344FF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6D6765" w:rsidRPr="00FF14D9" w:rsidTr="009F7188">
        <w:tc>
          <w:tcPr>
            <w:tcW w:w="3168" w:type="dxa"/>
          </w:tcPr>
          <w:p w:rsidR="006D6765" w:rsidRPr="00FF14D9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990" w:type="dxa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D6765" w:rsidRPr="008C2681" w:rsidRDefault="003344FF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6D6765" w:rsidRPr="008C2681" w:rsidRDefault="003344FF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6D6765" w:rsidRPr="00FF14D9" w:rsidTr="009F7188">
        <w:tc>
          <w:tcPr>
            <w:tcW w:w="3168" w:type="dxa"/>
          </w:tcPr>
          <w:p w:rsidR="006D6765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6D6765" w:rsidRDefault="003344FF" w:rsidP="00B7243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7243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6D6765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6D6765" w:rsidRDefault="003344FF" w:rsidP="006D676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349B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6D6765" w:rsidRDefault="006D6765" w:rsidP="006D676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6D6765" w:rsidRPr="00FF14D9" w:rsidTr="009F7188">
        <w:tc>
          <w:tcPr>
            <w:tcW w:w="3168" w:type="dxa"/>
          </w:tcPr>
          <w:p w:rsidR="006D6765" w:rsidRPr="001F23F0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F23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6765" w:rsidRPr="008C2681" w:rsidRDefault="003344FF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B724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369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6765" w:rsidRPr="008C2681" w:rsidRDefault="003344FF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F349B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D6765" w:rsidRPr="008C2681" w:rsidRDefault="006D6765" w:rsidP="006D676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320</w:t>
            </w:r>
          </w:p>
        </w:tc>
      </w:tr>
    </w:tbl>
    <w:p w:rsidR="00B373EA" w:rsidRDefault="00B373EA" w:rsidP="00B373EA">
      <w:pPr>
        <w:pStyle w:val="block"/>
        <w:tabs>
          <w:tab w:val="left" w:pos="540"/>
        </w:tabs>
        <w:spacing w:after="0" w:line="240" w:lineRule="auto"/>
        <w:ind w:left="720"/>
        <w:jc w:val="both"/>
        <w:rPr>
          <w:rFonts w:ascii="Angsana New" w:hAnsi="Angsana New"/>
          <w:bCs/>
          <w:sz w:val="30"/>
          <w:szCs w:val="30"/>
          <w:cs/>
          <w:lang w:bidi="th-TH"/>
        </w:rPr>
      </w:pPr>
    </w:p>
    <w:p w:rsidR="0073651B" w:rsidRPr="00454F20" w:rsidRDefault="00360121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454F20">
        <w:rPr>
          <w:rFonts w:ascii="Angsana New" w:hAnsi="Angsana New" w:cs="Angsana New" w:hint="cs"/>
          <w:b w:val="0"/>
          <w:cs/>
          <w:lang w:val="en-GB"/>
        </w:rPr>
        <w:t>ประมาณการหนี้สินไม่หมุนเวียนสำหรับผลประโยชน์พนักงาน</w:t>
      </w:r>
    </w:p>
    <w:p w:rsidR="00B027AB" w:rsidRDefault="00B027AB" w:rsidP="00B027AB">
      <w:pPr>
        <w:pStyle w:val="block"/>
        <w:tabs>
          <w:tab w:val="left" w:pos="540"/>
        </w:tabs>
        <w:spacing w:after="0" w:line="240" w:lineRule="auto"/>
        <w:ind w:left="720"/>
        <w:jc w:val="both"/>
        <w:rPr>
          <w:rFonts w:ascii="Angsana New" w:hAnsi="Angsana New"/>
          <w:bCs/>
          <w:sz w:val="30"/>
          <w:szCs w:val="30"/>
          <w:lang w:bidi="th-TH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690"/>
        <w:gridCol w:w="468"/>
        <w:gridCol w:w="1080"/>
        <w:gridCol w:w="270"/>
        <w:gridCol w:w="1080"/>
        <w:gridCol w:w="270"/>
        <w:gridCol w:w="972"/>
        <w:gridCol w:w="270"/>
        <w:gridCol w:w="916"/>
        <w:gridCol w:w="74"/>
      </w:tblGrid>
      <w:tr w:rsidR="00B7243A" w:rsidRPr="00FF14D9" w:rsidTr="009F7188">
        <w:tc>
          <w:tcPr>
            <w:tcW w:w="3690" w:type="dxa"/>
          </w:tcPr>
          <w:p w:rsidR="00B7243A" w:rsidRPr="00FF14D9" w:rsidRDefault="00B7243A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8" w:type="dxa"/>
          </w:tcPr>
          <w:p w:rsidR="00B7243A" w:rsidRPr="00FF14D9" w:rsidRDefault="00B7243A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7243A" w:rsidRPr="00FF14D9" w:rsidRDefault="00B7243A" w:rsidP="00D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7243A" w:rsidRPr="00FF14D9" w:rsidRDefault="00B7243A" w:rsidP="00D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32" w:type="dxa"/>
            <w:gridSpan w:val="4"/>
          </w:tcPr>
          <w:p w:rsidR="00B7243A" w:rsidRPr="00FF14D9" w:rsidRDefault="00B7243A" w:rsidP="00D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F14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B7243A" w:rsidRPr="00FF14D9" w:rsidTr="009F7188">
        <w:trPr>
          <w:gridAfter w:val="1"/>
          <w:wAfter w:w="74" w:type="dxa"/>
        </w:trPr>
        <w:tc>
          <w:tcPr>
            <w:tcW w:w="3690" w:type="dxa"/>
          </w:tcPr>
          <w:p w:rsidR="00B7243A" w:rsidRPr="00FF14D9" w:rsidRDefault="00B7243A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8" w:type="dxa"/>
          </w:tcPr>
          <w:p w:rsidR="00B7243A" w:rsidRPr="00FF14D9" w:rsidRDefault="00B7243A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7243A" w:rsidRPr="00FF14D9" w:rsidRDefault="00B7243A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B7243A" w:rsidRPr="00FF14D9" w:rsidRDefault="00B7243A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7243A" w:rsidRPr="00FF14D9" w:rsidRDefault="00B7243A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B7243A" w:rsidRPr="00FF14D9" w:rsidRDefault="00B7243A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B7243A" w:rsidRPr="00FF14D9" w:rsidRDefault="00B7243A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B7243A" w:rsidRPr="00FF14D9" w:rsidRDefault="00B7243A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B7243A" w:rsidRPr="00FF14D9" w:rsidRDefault="00B7243A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7243A" w:rsidRPr="00FF14D9" w:rsidTr="009F7188">
        <w:tc>
          <w:tcPr>
            <w:tcW w:w="3690" w:type="dxa"/>
          </w:tcPr>
          <w:p w:rsidR="00B7243A" w:rsidRPr="00FF14D9" w:rsidRDefault="00B7243A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8" w:type="dxa"/>
          </w:tcPr>
          <w:p w:rsidR="00B7243A" w:rsidRPr="00FF14D9" w:rsidRDefault="00B7243A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32" w:type="dxa"/>
            <w:gridSpan w:val="8"/>
          </w:tcPr>
          <w:p w:rsidR="00B7243A" w:rsidRPr="00FF14D9" w:rsidRDefault="00B7243A" w:rsidP="00D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243A" w:rsidRPr="00FF14D9" w:rsidTr="009F7188">
        <w:tc>
          <w:tcPr>
            <w:tcW w:w="3690" w:type="dxa"/>
          </w:tcPr>
          <w:p w:rsidR="00B7243A" w:rsidRPr="00FF14D9" w:rsidRDefault="00B7243A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F14D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468" w:type="dxa"/>
          </w:tcPr>
          <w:p w:rsidR="00B7243A" w:rsidRPr="00FF14D9" w:rsidRDefault="00B7243A" w:rsidP="00B72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43A" w:rsidRPr="00FF14D9" w:rsidTr="009F7188">
        <w:tc>
          <w:tcPr>
            <w:tcW w:w="3690" w:type="dxa"/>
          </w:tcPr>
          <w:p w:rsidR="00B7243A" w:rsidRPr="00FF14D9" w:rsidRDefault="00B7243A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6012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</w:t>
            </w:r>
            <w:r w:rsidRPr="0036012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468" w:type="dxa"/>
          </w:tcPr>
          <w:p w:rsidR="00B7243A" w:rsidRPr="00FF14D9" w:rsidRDefault="00B7243A" w:rsidP="00B72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43A" w:rsidRPr="00FF14D9" w:rsidTr="009F7188">
        <w:tc>
          <w:tcPr>
            <w:tcW w:w="3690" w:type="dxa"/>
          </w:tcPr>
          <w:p w:rsidR="00B7243A" w:rsidRPr="001F23F0" w:rsidRDefault="00B7243A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F23F0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ผลประโยชน์หลังออกจากงาน       </w:t>
            </w:r>
          </w:p>
        </w:tc>
        <w:tc>
          <w:tcPr>
            <w:tcW w:w="468" w:type="dxa"/>
          </w:tcPr>
          <w:p w:rsidR="00B7243A" w:rsidRPr="00FF14D9" w:rsidRDefault="00B7243A" w:rsidP="00B72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50.10</w:t>
            </w:r>
          </w:p>
        </w:tc>
        <w:tc>
          <w:tcPr>
            <w:tcW w:w="270" w:type="dxa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43.15</w:t>
            </w:r>
          </w:p>
        </w:tc>
        <w:tc>
          <w:tcPr>
            <w:tcW w:w="270" w:type="dxa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50.10</w:t>
            </w:r>
          </w:p>
        </w:tc>
        <w:tc>
          <w:tcPr>
            <w:tcW w:w="270" w:type="dxa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43.15</w:t>
            </w:r>
          </w:p>
        </w:tc>
      </w:tr>
      <w:tr w:rsidR="00B7243A" w:rsidRPr="00FF14D9" w:rsidTr="009F7188">
        <w:tc>
          <w:tcPr>
            <w:tcW w:w="3690" w:type="dxa"/>
            <w:vAlign w:val="bottom"/>
          </w:tcPr>
          <w:p w:rsidR="00B7243A" w:rsidRPr="00FF14D9" w:rsidRDefault="00B7243A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FF14D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68" w:type="dxa"/>
          </w:tcPr>
          <w:p w:rsidR="00B7243A" w:rsidRPr="00FF14D9" w:rsidRDefault="00B7243A" w:rsidP="00B72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12.51</w:t>
            </w:r>
          </w:p>
        </w:tc>
        <w:tc>
          <w:tcPr>
            <w:tcW w:w="270" w:type="dxa"/>
            <w:vAlign w:val="bottom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10.84</w:t>
            </w:r>
          </w:p>
        </w:tc>
        <w:tc>
          <w:tcPr>
            <w:tcW w:w="270" w:type="dxa"/>
            <w:vAlign w:val="bottom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12.51</w:t>
            </w:r>
          </w:p>
        </w:tc>
        <w:tc>
          <w:tcPr>
            <w:tcW w:w="270" w:type="dxa"/>
            <w:vAlign w:val="bottom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10.84</w:t>
            </w:r>
          </w:p>
        </w:tc>
      </w:tr>
      <w:tr w:rsidR="00B7243A" w:rsidRPr="00FF14D9" w:rsidTr="009F7188">
        <w:tc>
          <w:tcPr>
            <w:tcW w:w="3690" w:type="dxa"/>
            <w:vAlign w:val="bottom"/>
          </w:tcPr>
          <w:p w:rsidR="00B7243A" w:rsidRPr="00FF14D9" w:rsidRDefault="00B7243A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68" w:type="dxa"/>
          </w:tcPr>
          <w:p w:rsidR="00B7243A" w:rsidRPr="00FF14D9" w:rsidRDefault="00B7243A" w:rsidP="00B72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62.61</w:t>
            </w:r>
          </w:p>
        </w:tc>
        <w:tc>
          <w:tcPr>
            <w:tcW w:w="270" w:type="dxa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53.99</w:t>
            </w:r>
          </w:p>
        </w:tc>
        <w:tc>
          <w:tcPr>
            <w:tcW w:w="270" w:type="dxa"/>
            <w:vAlign w:val="bottom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62.61</w:t>
            </w:r>
          </w:p>
        </w:tc>
        <w:tc>
          <w:tcPr>
            <w:tcW w:w="270" w:type="dxa"/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7243A" w:rsidRPr="008C2681" w:rsidRDefault="00B7243A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53.99</w:t>
            </w:r>
          </w:p>
        </w:tc>
      </w:tr>
      <w:tr w:rsidR="00D44791" w:rsidRPr="00FF14D9" w:rsidTr="009F7188">
        <w:tc>
          <w:tcPr>
            <w:tcW w:w="3690" w:type="dxa"/>
            <w:vAlign w:val="bottom"/>
          </w:tcPr>
          <w:p w:rsidR="00D44791" w:rsidRPr="00FF14D9" w:rsidRDefault="00D44791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68" w:type="dxa"/>
          </w:tcPr>
          <w:p w:rsidR="00D44791" w:rsidRPr="00FF14D9" w:rsidRDefault="00D44791" w:rsidP="00B72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44791" w:rsidRDefault="00D44791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44791" w:rsidRPr="008C2681" w:rsidRDefault="00D44791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D44791" w:rsidRDefault="00D44791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D44791" w:rsidRPr="008C2681" w:rsidRDefault="00D44791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:rsidR="00D44791" w:rsidRDefault="00D44791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44791" w:rsidRPr="008C2681" w:rsidRDefault="00D44791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:rsidR="00D44791" w:rsidRDefault="00D44791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44791" w:rsidRPr="00FF14D9" w:rsidTr="009F7188">
        <w:tc>
          <w:tcPr>
            <w:tcW w:w="3690" w:type="dxa"/>
            <w:vAlign w:val="bottom"/>
          </w:tcPr>
          <w:p w:rsidR="00D44791" w:rsidRPr="00FF14D9" w:rsidRDefault="003D0702" w:rsidP="00B72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F14D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FF14D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68" w:type="dxa"/>
          </w:tcPr>
          <w:p w:rsidR="00D44791" w:rsidRPr="00FF14D9" w:rsidRDefault="00D44791" w:rsidP="00B724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44791" w:rsidRDefault="00D44791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44791" w:rsidRPr="008C2681" w:rsidRDefault="00D44791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44791" w:rsidRDefault="00D44791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D44791" w:rsidRPr="008C2681" w:rsidRDefault="00D44791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:rsidR="00D44791" w:rsidRDefault="00D44791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44791" w:rsidRPr="008C2681" w:rsidRDefault="00D44791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D44791" w:rsidRDefault="00D44791" w:rsidP="00B724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44791" w:rsidRPr="00FF14D9" w:rsidTr="009F7188">
        <w:tc>
          <w:tcPr>
            <w:tcW w:w="3690" w:type="dxa"/>
          </w:tcPr>
          <w:p w:rsidR="00D44791" w:rsidRPr="00FF14D9" w:rsidRDefault="00D44791" w:rsidP="00D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468" w:type="dxa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4479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4479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:rsidR="00D4479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D4479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44791" w:rsidRPr="00FF14D9" w:rsidTr="009F7188">
        <w:tc>
          <w:tcPr>
            <w:tcW w:w="3690" w:type="dxa"/>
          </w:tcPr>
          <w:p w:rsidR="00D44791" w:rsidRPr="00FF14D9" w:rsidRDefault="00D44791" w:rsidP="00D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2"/>
                <w:szCs w:val="28"/>
                <w:cs/>
              </w:rPr>
            </w:pP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468" w:type="dxa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4479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4479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:rsidR="00D4479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:rsidR="00D4479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44791" w:rsidRPr="00FF14D9" w:rsidTr="009F7188">
        <w:tc>
          <w:tcPr>
            <w:tcW w:w="3690" w:type="dxa"/>
            <w:vAlign w:val="bottom"/>
          </w:tcPr>
          <w:p w:rsidR="00D44791" w:rsidRPr="00FF14D9" w:rsidRDefault="00D44791" w:rsidP="00D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7055E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468" w:type="dxa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6.9</w:t>
            </w:r>
            <w:r w:rsidR="003D070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4.13</w:t>
            </w:r>
          </w:p>
        </w:tc>
        <w:tc>
          <w:tcPr>
            <w:tcW w:w="270" w:type="dxa"/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D44791" w:rsidRPr="008C2681" w:rsidRDefault="00D44791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</w:t>
            </w:r>
            <w:r w:rsidR="003D0702">
              <w:rPr>
                <w:rFonts w:ascii="Angsana New" w:hAnsi="Angsana New" w:hint="cs"/>
                <w:sz w:val="30"/>
                <w:szCs w:val="30"/>
                <w:cs/>
              </w:rPr>
              <w:t>95</w:t>
            </w:r>
          </w:p>
        </w:tc>
        <w:tc>
          <w:tcPr>
            <w:tcW w:w="270" w:type="dxa"/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4.13</w:t>
            </w:r>
          </w:p>
        </w:tc>
      </w:tr>
      <w:tr w:rsidR="00D44791" w:rsidRPr="00FF14D9" w:rsidTr="009F7188">
        <w:tc>
          <w:tcPr>
            <w:tcW w:w="3690" w:type="dxa"/>
            <w:vAlign w:val="bottom"/>
          </w:tcPr>
          <w:p w:rsidR="00D44791" w:rsidRPr="00FF14D9" w:rsidRDefault="00D44791" w:rsidP="00D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468" w:type="dxa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1.75</w:t>
            </w:r>
          </w:p>
        </w:tc>
        <w:tc>
          <w:tcPr>
            <w:tcW w:w="270" w:type="dxa"/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3.13</w:t>
            </w:r>
          </w:p>
        </w:tc>
        <w:tc>
          <w:tcPr>
            <w:tcW w:w="270" w:type="dxa"/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1.75</w:t>
            </w:r>
          </w:p>
        </w:tc>
        <w:tc>
          <w:tcPr>
            <w:tcW w:w="270" w:type="dxa"/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3.13</w:t>
            </w:r>
          </w:p>
        </w:tc>
      </w:tr>
      <w:tr w:rsidR="00D44791" w:rsidRPr="00FF14D9" w:rsidTr="009F7188">
        <w:tc>
          <w:tcPr>
            <w:tcW w:w="3690" w:type="dxa"/>
            <w:vAlign w:val="bottom"/>
          </w:tcPr>
          <w:p w:rsidR="00D44791" w:rsidRPr="002A4F95" w:rsidRDefault="00D44791" w:rsidP="00D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4F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8" w:type="dxa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4791" w:rsidRPr="008C2681" w:rsidRDefault="00D44791" w:rsidP="003D070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</w:t>
            </w:r>
            <w:r w:rsidR="003D07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70</w:t>
            </w:r>
          </w:p>
        </w:tc>
        <w:tc>
          <w:tcPr>
            <w:tcW w:w="270" w:type="dxa"/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7.26</w:t>
            </w:r>
          </w:p>
        </w:tc>
        <w:tc>
          <w:tcPr>
            <w:tcW w:w="270" w:type="dxa"/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8.</w:t>
            </w:r>
            <w:r w:rsidR="003D07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70</w:t>
            </w:r>
          </w:p>
        </w:tc>
        <w:tc>
          <w:tcPr>
            <w:tcW w:w="270" w:type="dxa"/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7.26</w:t>
            </w:r>
          </w:p>
        </w:tc>
      </w:tr>
      <w:tr w:rsidR="003D0702" w:rsidRPr="00FF14D9" w:rsidTr="009F7188">
        <w:tc>
          <w:tcPr>
            <w:tcW w:w="3690" w:type="dxa"/>
            <w:vAlign w:val="bottom"/>
          </w:tcPr>
          <w:p w:rsidR="003D0702" w:rsidRPr="002A4F95" w:rsidRDefault="003D0702" w:rsidP="00D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8" w:type="dxa"/>
          </w:tcPr>
          <w:p w:rsidR="003D0702" w:rsidRPr="00FF14D9" w:rsidRDefault="003D0702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3D0702" w:rsidRDefault="003D0702" w:rsidP="003D070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D0702" w:rsidRPr="008C2681" w:rsidRDefault="003D0702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3D0702" w:rsidRDefault="003D0702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D0702" w:rsidRPr="008C2681" w:rsidRDefault="003D0702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vAlign w:val="bottom"/>
          </w:tcPr>
          <w:p w:rsidR="003D0702" w:rsidRDefault="003D0702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D0702" w:rsidRPr="008C2681" w:rsidRDefault="003D0702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  <w:vAlign w:val="bottom"/>
          </w:tcPr>
          <w:p w:rsidR="003D0702" w:rsidRDefault="003D0702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B7243A" w:rsidRPr="00FF14D9" w:rsidRDefault="00B7243A" w:rsidP="00B027AB">
      <w:pPr>
        <w:pStyle w:val="block"/>
        <w:tabs>
          <w:tab w:val="left" w:pos="540"/>
        </w:tabs>
        <w:spacing w:after="0" w:line="240" w:lineRule="auto"/>
        <w:ind w:left="720"/>
        <w:jc w:val="both"/>
        <w:rPr>
          <w:rFonts w:ascii="Angsana New" w:hAnsi="Angsana New"/>
          <w:bCs/>
          <w:sz w:val="30"/>
          <w:szCs w:val="30"/>
          <w:lang w:bidi="th-TH"/>
        </w:rPr>
      </w:pPr>
    </w:p>
    <w:p w:rsidR="00B373EA" w:rsidRDefault="00B373EA" w:rsidP="00C4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p w:rsidR="003D0702" w:rsidRDefault="003D0702" w:rsidP="00C4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690"/>
        <w:gridCol w:w="468"/>
        <w:gridCol w:w="1080"/>
        <w:gridCol w:w="270"/>
        <w:gridCol w:w="972"/>
        <w:gridCol w:w="236"/>
        <w:gridCol w:w="972"/>
        <w:gridCol w:w="142"/>
        <w:gridCol w:w="128"/>
        <w:gridCol w:w="142"/>
        <w:gridCol w:w="990"/>
      </w:tblGrid>
      <w:tr w:rsidR="003D0702" w:rsidRPr="00FF14D9" w:rsidTr="00F1014F">
        <w:tc>
          <w:tcPr>
            <w:tcW w:w="3690" w:type="dxa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8" w:type="dxa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:rsidR="003D0702" w:rsidRPr="00FF14D9" w:rsidRDefault="003D0702" w:rsidP="00C1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3D0702" w:rsidRPr="00FF14D9" w:rsidRDefault="003D0702" w:rsidP="00C1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5"/>
          </w:tcPr>
          <w:p w:rsidR="003D0702" w:rsidRPr="00FF14D9" w:rsidRDefault="003D0702" w:rsidP="00C1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F14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D0702" w:rsidRPr="00FF14D9" w:rsidTr="00F1014F">
        <w:tc>
          <w:tcPr>
            <w:tcW w:w="3690" w:type="dxa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F14D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FF14D9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68" w:type="dxa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D0702" w:rsidRPr="00FF14D9" w:rsidTr="009F7188">
        <w:tc>
          <w:tcPr>
            <w:tcW w:w="3690" w:type="dxa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8" w:type="dxa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32" w:type="dxa"/>
            <w:gridSpan w:val="9"/>
          </w:tcPr>
          <w:p w:rsidR="003D0702" w:rsidRPr="00FF14D9" w:rsidRDefault="003D0702" w:rsidP="00C1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D0702" w:rsidRPr="00D44791" w:rsidTr="00F1014F">
        <w:tc>
          <w:tcPr>
            <w:tcW w:w="3690" w:type="dxa"/>
            <w:vAlign w:val="bottom"/>
          </w:tcPr>
          <w:p w:rsidR="003D0702" w:rsidRPr="00751487" w:rsidRDefault="003D0702" w:rsidP="003D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68" w:type="dxa"/>
          </w:tcPr>
          <w:p w:rsidR="003D0702" w:rsidRPr="00D44791" w:rsidRDefault="003D0702" w:rsidP="003D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:rsidR="003D0702" w:rsidRPr="00D44791" w:rsidRDefault="003D0702" w:rsidP="003D070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3D0702" w:rsidRPr="00D44791" w:rsidRDefault="003D0702" w:rsidP="003D070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72" w:type="dxa"/>
            <w:vAlign w:val="bottom"/>
          </w:tcPr>
          <w:p w:rsidR="003D0702" w:rsidRPr="00D44791" w:rsidRDefault="003D0702" w:rsidP="003D070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:rsidR="003D0702" w:rsidRPr="00D44791" w:rsidRDefault="003D0702" w:rsidP="003D070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14" w:type="dxa"/>
            <w:gridSpan w:val="2"/>
            <w:vAlign w:val="bottom"/>
          </w:tcPr>
          <w:p w:rsidR="003D0702" w:rsidRPr="00D44791" w:rsidRDefault="003D0702" w:rsidP="003D070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gridSpan w:val="2"/>
          </w:tcPr>
          <w:p w:rsidR="003D0702" w:rsidRPr="00D44791" w:rsidRDefault="003D0702" w:rsidP="003D070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3D0702" w:rsidRPr="00D44791" w:rsidRDefault="003D0702" w:rsidP="003D0702">
            <w:pPr>
              <w:jc w:val="right"/>
              <w:rPr>
                <w:rFonts w:ascii="Angsana New" w:hAnsi="Angsana New"/>
              </w:rPr>
            </w:pPr>
          </w:p>
        </w:tc>
      </w:tr>
      <w:tr w:rsidR="003D0702" w:rsidRPr="00FF14D9" w:rsidTr="00F1014F">
        <w:tc>
          <w:tcPr>
            <w:tcW w:w="3690" w:type="dxa"/>
            <w:vAlign w:val="bottom"/>
          </w:tcPr>
          <w:p w:rsidR="003D0702" w:rsidRPr="007B0175" w:rsidRDefault="003D0702" w:rsidP="003D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ขาดทุนจากการประมาณ</w:t>
            </w: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468" w:type="dxa"/>
          </w:tcPr>
          <w:p w:rsidR="003D0702" w:rsidRPr="00FF14D9" w:rsidRDefault="003D0702" w:rsidP="003D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D0702" w:rsidRPr="008C2681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0702" w:rsidRPr="008C2681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3D0702" w:rsidRPr="008C2681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D0702" w:rsidRPr="008C2681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:rsidR="003D0702" w:rsidRPr="008C2681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3D0702" w:rsidRPr="008C2681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3D0702" w:rsidRPr="008C2681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0702" w:rsidRPr="00FF14D9" w:rsidTr="00F1014F">
        <w:tc>
          <w:tcPr>
            <w:tcW w:w="3690" w:type="dxa"/>
            <w:vAlign w:val="bottom"/>
          </w:tcPr>
          <w:p w:rsidR="003D0702" w:rsidRPr="007B0175" w:rsidRDefault="003D0702" w:rsidP="003D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คณิตศาสตร์ประกันภัยที่รับรู้ใน</w:t>
            </w: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468" w:type="dxa"/>
          </w:tcPr>
          <w:p w:rsidR="003D0702" w:rsidRPr="00FF14D9" w:rsidRDefault="003D0702" w:rsidP="003D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3D0702" w:rsidRPr="00664406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44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3D0702" w:rsidRPr="00664406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vAlign w:val="bottom"/>
          </w:tcPr>
          <w:p w:rsidR="003D0702" w:rsidRPr="00664406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4406">
              <w:rPr>
                <w:rFonts w:ascii="Angsana New" w:hAnsi="Angsana New" w:hint="cs"/>
                <w:sz w:val="30"/>
                <w:szCs w:val="30"/>
                <w:cs/>
              </w:rPr>
              <w:t>13.07</w:t>
            </w:r>
          </w:p>
        </w:tc>
        <w:tc>
          <w:tcPr>
            <w:tcW w:w="236" w:type="dxa"/>
            <w:vAlign w:val="bottom"/>
          </w:tcPr>
          <w:p w:rsidR="003D0702" w:rsidRPr="00664406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  <w:vAlign w:val="bottom"/>
          </w:tcPr>
          <w:p w:rsidR="003D0702" w:rsidRPr="00664406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44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3D0702" w:rsidRPr="00664406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3D0702" w:rsidRPr="00664406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4406">
              <w:rPr>
                <w:rFonts w:ascii="Angsana New" w:hAnsi="Angsana New" w:hint="cs"/>
                <w:sz w:val="30"/>
                <w:szCs w:val="30"/>
                <w:cs/>
              </w:rPr>
              <w:t>13.07</w:t>
            </w:r>
          </w:p>
        </w:tc>
      </w:tr>
      <w:tr w:rsidR="003D0702" w:rsidRPr="00FF14D9" w:rsidTr="00F1014F">
        <w:tc>
          <w:tcPr>
            <w:tcW w:w="3690" w:type="dxa"/>
          </w:tcPr>
          <w:p w:rsidR="003D0702" w:rsidRPr="007B0175" w:rsidRDefault="003D0702" w:rsidP="003D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ะสมจากการประมาณ</w:t>
            </w:r>
            <w:r w:rsidRPr="007B017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  <w:r w:rsidRPr="007B017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468" w:type="dxa"/>
          </w:tcPr>
          <w:p w:rsidR="003D0702" w:rsidRPr="00FF14D9" w:rsidRDefault="003D0702" w:rsidP="003D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3D0702" w:rsidRPr="00664406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D0702" w:rsidRPr="00664406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4406">
              <w:rPr>
                <w:rFonts w:ascii="Angsana New" w:hAnsi="Angsana New"/>
                <w:sz w:val="30"/>
                <w:szCs w:val="30"/>
              </w:rPr>
              <w:t>20.59</w:t>
            </w:r>
          </w:p>
        </w:tc>
        <w:tc>
          <w:tcPr>
            <w:tcW w:w="270" w:type="dxa"/>
          </w:tcPr>
          <w:p w:rsidR="003D0702" w:rsidRPr="00664406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double" w:sz="4" w:space="0" w:color="auto"/>
              <w:bottom w:val="double" w:sz="4" w:space="0" w:color="auto"/>
            </w:tcBorders>
          </w:tcPr>
          <w:p w:rsidR="003D0702" w:rsidRPr="00664406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D0702" w:rsidRPr="00664406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4406">
              <w:rPr>
                <w:rFonts w:ascii="Angsana New" w:hAnsi="Angsana New" w:hint="cs"/>
                <w:sz w:val="30"/>
                <w:szCs w:val="30"/>
                <w:cs/>
              </w:rPr>
              <w:t>20.59</w:t>
            </w:r>
          </w:p>
        </w:tc>
        <w:tc>
          <w:tcPr>
            <w:tcW w:w="236" w:type="dxa"/>
          </w:tcPr>
          <w:p w:rsidR="003D0702" w:rsidRPr="00664406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3D0702" w:rsidRPr="00664406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D0702" w:rsidRPr="00664406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4406">
              <w:rPr>
                <w:rFonts w:ascii="Angsana New" w:hAnsi="Angsana New" w:hint="cs"/>
                <w:sz w:val="30"/>
                <w:szCs w:val="30"/>
                <w:cs/>
              </w:rPr>
              <w:t>20.59</w:t>
            </w:r>
          </w:p>
        </w:tc>
        <w:tc>
          <w:tcPr>
            <w:tcW w:w="270" w:type="dxa"/>
            <w:gridSpan w:val="2"/>
          </w:tcPr>
          <w:p w:rsidR="003D0702" w:rsidRPr="00664406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3D0702" w:rsidRPr="00664406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3D0702" w:rsidRPr="00664406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64406">
              <w:rPr>
                <w:rFonts w:ascii="Angsana New" w:hAnsi="Angsana New" w:hint="cs"/>
                <w:sz w:val="30"/>
                <w:szCs w:val="30"/>
                <w:cs/>
              </w:rPr>
              <w:t>20.59</w:t>
            </w:r>
          </w:p>
        </w:tc>
      </w:tr>
    </w:tbl>
    <w:p w:rsidR="003D0702" w:rsidRPr="003D0702" w:rsidRDefault="003D0702" w:rsidP="00C4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:rsidR="007872C4" w:rsidRDefault="00B027AB" w:rsidP="00C4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="007872C4" w:rsidRPr="00FF14D9">
        <w:rPr>
          <w:rFonts w:ascii="Angsana New" w:hAnsi="Angsana New"/>
          <w:sz w:val="30"/>
          <w:szCs w:val="30"/>
          <w:cs/>
        </w:rPr>
        <w:t>เปลี่ยนแปลงในมูลค่าปัจจุบันของภาระผูกพันของโครงการผลประโยชน์</w:t>
      </w:r>
    </w:p>
    <w:p w:rsidR="00D44791" w:rsidRDefault="00D44791" w:rsidP="00C4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690"/>
        <w:gridCol w:w="468"/>
        <w:gridCol w:w="1080"/>
        <w:gridCol w:w="270"/>
        <w:gridCol w:w="972"/>
        <w:gridCol w:w="270"/>
        <w:gridCol w:w="972"/>
        <w:gridCol w:w="108"/>
        <w:gridCol w:w="270"/>
        <w:gridCol w:w="990"/>
      </w:tblGrid>
      <w:tr w:rsidR="00D44791" w:rsidRPr="00FF14D9" w:rsidTr="00F1014F">
        <w:tc>
          <w:tcPr>
            <w:tcW w:w="3690" w:type="dxa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8" w:type="dxa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:rsidR="00D44791" w:rsidRPr="00FF14D9" w:rsidRDefault="00D44791" w:rsidP="00D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44791" w:rsidRPr="00FF14D9" w:rsidRDefault="00D44791" w:rsidP="00D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4"/>
          </w:tcPr>
          <w:p w:rsidR="00D44791" w:rsidRPr="00FF14D9" w:rsidRDefault="00D44791" w:rsidP="00D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F14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D44791" w:rsidRPr="00FF14D9" w:rsidTr="00F1014F">
        <w:tc>
          <w:tcPr>
            <w:tcW w:w="3690" w:type="dxa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8" w:type="dxa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78" w:type="dxa"/>
            <w:gridSpan w:val="2"/>
            <w:shd w:val="clear" w:color="auto" w:fill="auto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44791" w:rsidRPr="00FF14D9" w:rsidTr="00F1014F">
        <w:tc>
          <w:tcPr>
            <w:tcW w:w="3690" w:type="dxa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8" w:type="dxa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32" w:type="dxa"/>
            <w:gridSpan w:val="8"/>
          </w:tcPr>
          <w:p w:rsidR="00D44791" w:rsidRPr="00FF14D9" w:rsidRDefault="00D44791" w:rsidP="00D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4791" w:rsidRPr="00FF14D9" w:rsidTr="00F1014F">
        <w:tc>
          <w:tcPr>
            <w:tcW w:w="3690" w:type="dxa"/>
          </w:tcPr>
          <w:p w:rsidR="00D44791" w:rsidRPr="00FF14D9" w:rsidRDefault="00D44791" w:rsidP="00D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1700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1700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1700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68" w:type="dxa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44791" w:rsidRPr="00B41560" w:rsidRDefault="00D44791" w:rsidP="00D44791">
            <w:pPr>
              <w:tabs>
                <w:tab w:val="clear" w:pos="680"/>
                <w:tab w:val="clear" w:pos="907"/>
                <w:tab w:val="left" w:pos="70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43.15</w:t>
            </w:r>
          </w:p>
        </w:tc>
        <w:tc>
          <w:tcPr>
            <w:tcW w:w="270" w:type="dxa"/>
          </w:tcPr>
          <w:p w:rsidR="00D44791" w:rsidRPr="00B41560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D44791" w:rsidRPr="00B41560" w:rsidRDefault="00D44791" w:rsidP="00D44791">
            <w:pPr>
              <w:tabs>
                <w:tab w:val="clear" w:pos="680"/>
                <w:tab w:val="clear" w:pos="907"/>
                <w:tab w:val="left" w:pos="70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1560">
              <w:rPr>
                <w:rFonts w:ascii="Angsana New" w:hAnsi="Angsana New"/>
                <w:sz w:val="30"/>
                <w:szCs w:val="30"/>
              </w:rPr>
              <w:t>25.95</w:t>
            </w:r>
          </w:p>
        </w:tc>
        <w:tc>
          <w:tcPr>
            <w:tcW w:w="270" w:type="dxa"/>
          </w:tcPr>
          <w:p w:rsidR="00D44791" w:rsidRPr="00B41560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44791" w:rsidRPr="00B41560" w:rsidRDefault="00D44791" w:rsidP="00D44791">
            <w:pPr>
              <w:tabs>
                <w:tab w:val="clear" w:pos="680"/>
                <w:tab w:val="clear" w:pos="907"/>
                <w:tab w:val="left" w:pos="70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43.15</w:t>
            </w:r>
          </w:p>
        </w:tc>
        <w:tc>
          <w:tcPr>
            <w:tcW w:w="270" w:type="dxa"/>
          </w:tcPr>
          <w:p w:rsidR="00D44791" w:rsidRPr="00B41560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44791" w:rsidRPr="00B41560" w:rsidRDefault="00D44791" w:rsidP="00D44791">
            <w:pPr>
              <w:tabs>
                <w:tab w:val="clear" w:pos="680"/>
                <w:tab w:val="clear" w:pos="907"/>
                <w:tab w:val="left" w:pos="70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1560">
              <w:rPr>
                <w:rFonts w:ascii="Angsana New" w:hAnsi="Angsana New"/>
                <w:sz w:val="30"/>
                <w:szCs w:val="30"/>
              </w:rPr>
              <w:t>25.95</w:t>
            </w:r>
          </w:p>
        </w:tc>
      </w:tr>
      <w:tr w:rsidR="00D44791" w:rsidRPr="00D44791" w:rsidTr="00F1014F">
        <w:tc>
          <w:tcPr>
            <w:tcW w:w="3690" w:type="dxa"/>
          </w:tcPr>
          <w:p w:rsidR="00D44791" w:rsidRPr="00D44791" w:rsidRDefault="00D44791" w:rsidP="00D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468" w:type="dxa"/>
          </w:tcPr>
          <w:p w:rsidR="00D44791" w:rsidRPr="00D44791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080" w:type="dxa"/>
            <w:vAlign w:val="bottom"/>
          </w:tcPr>
          <w:p w:rsidR="00D44791" w:rsidRPr="00D44791" w:rsidRDefault="00D44791" w:rsidP="00D4479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D44791" w:rsidRPr="00D44791" w:rsidRDefault="00D44791" w:rsidP="00D4479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72" w:type="dxa"/>
            <w:vAlign w:val="bottom"/>
          </w:tcPr>
          <w:p w:rsidR="00D44791" w:rsidRPr="00D44791" w:rsidRDefault="00D44791" w:rsidP="00D4479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D44791" w:rsidRPr="00D44791" w:rsidRDefault="00D44791" w:rsidP="00D4479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D44791" w:rsidRPr="00D44791" w:rsidRDefault="00D44791" w:rsidP="00D4479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:rsidR="00D44791" w:rsidRPr="00D44791" w:rsidRDefault="00D44791" w:rsidP="00D4479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:rsidR="00D44791" w:rsidRPr="00D44791" w:rsidRDefault="00D44791" w:rsidP="00D44791">
            <w:pPr>
              <w:jc w:val="right"/>
              <w:rPr>
                <w:rFonts w:ascii="Angsana New" w:hAnsi="Angsana New"/>
              </w:rPr>
            </w:pPr>
          </w:p>
        </w:tc>
      </w:tr>
      <w:tr w:rsidR="00D44791" w:rsidRPr="00FF14D9" w:rsidTr="00F1014F">
        <w:tc>
          <w:tcPr>
            <w:tcW w:w="3690" w:type="dxa"/>
          </w:tcPr>
          <w:p w:rsidR="00D44791" w:rsidRPr="0021700E" w:rsidRDefault="00D44791" w:rsidP="00D44791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17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</w:t>
            </w:r>
            <w:r w:rsidRPr="007B017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468" w:type="dxa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4791" w:rsidRPr="00FF14D9" w:rsidTr="00F1014F">
        <w:tc>
          <w:tcPr>
            <w:tcW w:w="3690" w:type="dxa"/>
          </w:tcPr>
          <w:p w:rsidR="00D44791" w:rsidRPr="0021700E" w:rsidRDefault="00D44791" w:rsidP="00D44791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21700E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468" w:type="dxa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5.69</w:t>
            </w:r>
          </w:p>
        </w:tc>
        <w:tc>
          <w:tcPr>
            <w:tcW w:w="270" w:type="dxa"/>
          </w:tcPr>
          <w:p w:rsidR="00D44791" w:rsidRPr="00B41560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1560">
              <w:rPr>
                <w:rFonts w:ascii="Angsana New" w:hAnsi="Angsana New"/>
                <w:sz w:val="30"/>
                <w:szCs w:val="30"/>
              </w:rPr>
              <w:t>3.04</w:t>
            </w:r>
          </w:p>
        </w:tc>
        <w:tc>
          <w:tcPr>
            <w:tcW w:w="270" w:type="dxa"/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5.69</w:t>
            </w:r>
          </w:p>
        </w:tc>
        <w:tc>
          <w:tcPr>
            <w:tcW w:w="270" w:type="dxa"/>
          </w:tcPr>
          <w:p w:rsidR="00D44791" w:rsidRPr="00B41560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1560">
              <w:rPr>
                <w:rFonts w:ascii="Angsana New" w:hAnsi="Angsana New"/>
                <w:sz w:val="30"/>
                <w:szCs w:val="30"/>
              </w:rPr>
              <w:t>3.04</w:t>
            </w:r>
          </w:p>
        </w:tc>
      </w:tr>
      <w:tr w:rsidR="00D44791" w:rsidRPr="00FF14D9" w:rsidTr="00F1014F">
        <w:tc>
          <w:tcPr>
            <w:tcW w:w="3690" w:type="dxa"/>
          </w:tcPr>
          <w:p w:rsidR="00D44791" w:rsidRPr="0021700E" w:rsidRDefault="00D44791" w:rsidP="00D44791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1700E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468" w:type="dxa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1.26</w:t>
            </w:r>
          </w:p>
        </w:tc>
        <w:tc>
          <w:tcPr>
            <w:tcW w:w="270" w:type="dxa"/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1560">
              <w:rPr>
                <w:rFonts w:ascii="Angsana New" w:hAnsi="Angsana New"/>
                <w:sz w:val="30"/>
                <w:szCs w:val="30"/>
              </w:rPr>
              <w:t>1.09</w:t>
            </w:r>
          </w:p>
        </w:tc>
        <w:tc>
          <w:tcPr>
            <w:tcW w:w="270" w:type="dxa"/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1.26</w:t>
            </w:r>
          </w:p>
        </w:tc>
        <w:tc>
          <w:tcPr>
            <w:tcW w:w="270" w:type="dxa"/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1560">
              <w:rPr>
                <w:rFonts w:ascii="Angsana New" w:hAnsi="Angsana New"/>
                <w:sz w:val="30"/>
                <w:szCs w:val="30"/>
              </w:rPr>
              <w:t>1.09</w:t>
            </w:r>
          </w:p>
        </w:tc>
      </w:tr>
      <w:tr w:rsidR="00D44791" w:rsidRPr="00FF14D9" w:rsidTr="00F1014F">
        <w:tc>
          <w:tcPr>
            <w:tcW w:w="3690" w:type="dxa"/>
          </w:tcPr>
          <w:p w:rsidR="00D44791" w:rsidRPr="001F23F0" w:rsidRDefault="00D44791" w:rsidP="00D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8" w:type="dxa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6.95</w:t>
            </w:r>
          </w:p>
        </w:tc>
        <w:tc>
          <w:tcPr>
            <w:tcW w:w="270" w:type="dxa"/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1560">
              <w:rPr>
                <w:rFonts w:ascii="Angsana New" w:hAnsi="Angsana New"/>
                <w:b/>
                <w:bCs/>
                <w:sz w:val="30"/>
                <w:szCs w:val="30"/>
              </w:rPr>
              <w:t>4.13</w:t>
            </w:r>
          </w:p>
        </w:tc>
        <w:tc>
          <w:tcPr>
            <w:tcW w:w="270" w:type="dxa"/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6.95</w:t>
            </w:r>
          </w:p>
        </w:tc>
        <w:tc>
          <w:tcPr>
            <w:tcW w:w="270" w:type="dxa"/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1560">
              <w:rPr>
                <w:rFonts w:ascii="Angsana New" w:hAnsi="Angsana New"/>
                <w:b/>
                <w:bCs/>
                <w:sz w:val="30"/>
                <w:szCs w:val="30"/>
              </w:rPr>
              <w:t>4.13</w:t>
            </w:r>
          </w:p>
        </w:tc>
      </w:tr>
      <w:tr w:rsidR="00D44791" w:rsidRPr="00FF14D9" w:rsidTr="00F1014F">
        <w:tc>
          <w:tcPr>
            <w:tcW w:w="3690" w:type="dxa"/>
            <w:vAlign w:val="bottom"/>
          </w:tcPr>
          <w:p w:rsidR="00D44791" w:rsidRPr="00FF14D9" w:rsidRDefault="00D44791" w:rsidP="00D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468" w:type="dxa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4791" w:rsidRPr="00FF14D9" w:rsidTr="00F1014F">
        <w:tc>
          <w:tcPr>
            <w:tcW w:w="3690" w:type="dxa"/>
          </w:tcPr>
          <w:p w:rsidR="00D44791" w:rsidRPr="0021700E" w:rsidRDefault="00D44791" w:rsidP="00D4479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68" w:type="dxa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D44791" w:rsidRPr="008C2681" w:rsidRDefault="00D44791" w:rsidP="00D4479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44791" w:rsidRPr="00FF14D9" w:rsidTr="00F1014F">
        <w:tc>
          <w:tcPr>
            <w:tcW w:w="3690" w:type="dxa"/>
          </w:tcPr>
          <w:p w:rsidR="00D44791" w:rsidRPr="0021700E" w:rsidRDefault="00D44791" w:rsidP="00D44791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EA6008">
              <w:rPr>
                <w:rFonts w:ascii="Angsana New" w:hAnsi="Angsana New"/>
                <w:sz w:val="30"/>
                <w:szCs w:val="30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468" w:type="dxa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44791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1560">
              <w:rPr>
                <w:rFonts w:ascii="Angsana New" w:hAnsi="Angsana New"/>
                <w:sz w:val="30"/>
                <w:szCs w:val="30"/>
              </w:rPr>
              <w:t>13.07</w:t>
            </w:r>
          </w:p>
        </w:tc>
        <w:tc>
          <w:tcPr>
            <w:tcW w:w="270" w:type="dxa"/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:rsidR="00D44791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1560">
              <w:rPr>
                <w:rFonts w:ascii="Angsana New" w:hAnsi="Angsana New"/>
                <w:sz w:val="30"/>
                <w:szCs w:val="30"/>
              </w:rPr>
              <w:t>13.07</w:t>
            </w:r>
          </w:p>
        </w:tc>
      </w:tr>
      <w:tr w:rsidR="00D44791" w:rsidRPr="00FF14D9" w:rsidTr="00F1014F">
        <w:tc>
          <w:tcPr>
            <w:tcW w:w="3690" w:type="dxa"/>
            <w:vAlign w:val="bottom"/>
          </w:tcPr>
          <w:p w:rsidR="00D44791" w:rsidRPr="00FF14D9" w:rsidRDefault="00D44791" w:rsidP="00D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468" w:type="dxa"/>
          </w:tcPr>
          <w:p w:rsidR="00D44791" w:rsidRPr="00FF14D9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1560">
              <w:rPr>
                <w:rFonts w:ascii="Angsana New" w:hAnsi="Angsana New"/>
                <w:b/>
                <w:bCs/>
                <w:sz w:val="30"/>
                <w:szCs w:val="30"/>
              </w:rPr>
              <w:t>13.07</w:t>
            </w:r>
          </w:p>
        </w:tc>
        <w:tc>
          <w:tcPr>
            <w:tcW w:w="270" w:type="dxa"/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D44791" w:rsidRPr="00B41560" w:rsidRDefault="00D44791" w:rsidP="00D447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1560">
              <w:rPr>
                <w:rFonts w:ascii="Angsana New" w:hAnsi="Angsana New"/>
                <w:b/>
                <w:bCs/>
                <w:sz w:val="30"/>
                <w:szCs w:val="30"/>
              </w:rPr>
              <w:t>13.07</w:t>
            </w:r>
          </w:p>
        </w:tc>
      </w:tr>
      <w:tr w:rsidR="00D44791" w:rsidRPr="003D0702" w:rsidTr="00F1014F">
        <w:tc>
          <w:tcPr>
            <w:tcW w:w="3690" w:type="dxa"/>
            <w:vAlign w:val="bottom"/>
          </w:tcPr>
          <w:p w:rsidR="00D44791" w:rsidRPr="003D0702" w:rsidRDefault="00D44791" w:rsidP="00D44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68" w:type="dxa"/>
          </w:tcPr>
          <w:p w:rsidR="00D44791" w:rsidRPr="003D0702" w:rsidRDefault="00D44791" w:rsidP="00D44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D44791" w:rsidRPr="003D0702" w:rsidRDefault="00D44791" w:rsidP="00D44791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D44791" w:rsidRPr="003D0702" w:rsidRDefault="00D44791" w:rsidP="00D44791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D44791" w:rsidRPr="003D0702" w:rsidRDefault="00D44791" w:rsidP="00D44791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D44791" w:rsidRPr="003D0702" w:rsidRDefault="00D44791" w:rsidP="00D44791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D44791" w:rsidRPr="003D0702" w:rsidRDefault="00D44791" w:rsidP="00D44791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:rsidR="00D44791" w:rsidRPr="003D0702" w:rsidRDefault="00D44791" w:rsidP="00D44791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44791" w:rsidRPr="003D0702" w:rsidRDefault="00D44791" w:rsidP="00D44791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D0702" w:rsidRPr="00FF14D9" w:rsidTr="00F1014F">
        <w:tc>
          <w:tcPr>
            <w:tcW w:w="3690" w:type="dxa"/>
            <w:vAlign w:val="bottom"/>
          </w:tcPr>
          <w:p w:rsidR="003D0702" w:rsidRPr="00FF14D9" w:rsidRDefault="003D0702" w:rsidP="003D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17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1700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217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68" w:type="dxa"/>
          </w:tcPr>
          <w:p w:rsidR="003D0702" w:rsidRPr="00FF14D9" w:rsidRDefault="003D0702" w:rsidP="003D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D0702" w:rsidRPr="00B41560" w:rsidRDefault="003D0702" w:rsidP="003D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50.10</w:t>
            </w:r>
          </w:p>
        </w:tc>
        <w:tc>
          <w:tcPr>
            <w:tcW w:w="270" w:type="dxa"/>
          </w:tcPr>
          <w:p w:rsidR="003D0702" w:rsidRPr="00B41560" w:rsidRDefault="003D0702" w:rsidP="003D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:rsidR="003D0702" w:rsidRPr="00B41560" w:rsidRDefault="003D0702" w:rsidP="003D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1560">
              <w:rPr>
                <w:rFonts w:ascii="Angsana New" w:hAnsi="Angsana New"/>
                <w:b/>
                <w:bCs/>
                <w:sz w:val="30"/>
                <w:szCs w:val="30"/>
              </w:rPr>
              <w:t>43.15</w:t>
            </w:r>
          </w:p>
        </w:tc>
        <w:tc>
          <w:tcPr>
            <w:tcW w:w="270" w:type="dxa"/>
          </w:tcPr>
          <w:p w:rsidR="003D0702" w:rsidRPr="00B41560" w:rsidRDefault="003D0702" w:rsidP="003D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3D0702" w:rsidRPr="00B41560" w:rsidRDefault="003D0702" w:rsidP="003D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50.10</w:t>
            </w:r>
          </w:p>
        </w:tc>
        <w:tc>
          <w:tcPr>
            <w:tcW w:w="270" w:type="dxa"/>
          </w:tcPr>
          <w:p w:rsidR="003D0702" w:rsidRPr="00B41560" w:rsidRDefault="003D0702" w:rsidP="003D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3D0702" w:rsidRPr="00B41560" w:rsidRDefault="003D0702" w:rsidP="003D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1560">
              <w:rPr>
                <w:rFonts w:ascii="Angsana New" w:hAnsi="Angsana New"/>
                <w:b/>
                <w:bCs/>
                <w:sz w:val="30"/>
                <w:szCs w:val="30"/>
              </w:rPr>
              <w:t>43.15</w:t>
            </w:r>
          </w:p>
        </w:tc>
      </w:tr>
    </w:tbl>
    <w:p w:rsidR="00D44791" w:rsidRPr="00FF14D9" w:rsidRDefault="00D44791" w:rsidP="00C4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741CC5" w:rsidRDefault="00741CC5" w:rsidP="00CD1D4F">
      <w:pPr>
        <w:rPr>
          <w:rFonts w:ascii="Angsana New" w:hAnsi="Angsana New"/>
        </w:rPr>
      </w:pPr>
    </w:p>
    <w:p w:rsidR="003D0702" w:rsidRDefault="003D0702" w:rsidP="00CD1D4F">
      <w:pPr>
        <w:rPr>
          <w:rFonts w:ascii="Angsana New" w:hAnsi="Angsana New"/>
        </w:rPr>
      </w:pPr>
    </w:p>
    <w:p w:rsidR="003D0702" w:rsidRDefault="003D0702" w:rsidP="00CD1D4F">
      <w:pPr>
        <w:rPr>
          <w:rFonts w:ascii="Angsana New" w:hAnsi="Angsana New"/>
        </w:rPr>
      </w:pPr>
    </w:p>
    <w:p w:rsidR="003D0702" w:rsidRDefault="003D0702" w:rsidP="00CD1D4F">
      <w:pPr>
        <w:rPr>
          <w:rFonts w:ascii="Angsana New" w:hAnsi="Angsana New"/>
        </w:rPr>
      </w:pPr>
    </w:p>
    <w:p w:rsidR="003D0702" w:rsidRPr="00205E6D" w:rsidRDefault="003D0702" w:rsidP="00CD1D4F">
      <w:pPr>
        <w:rPr>
          <w:rFonts w:ascii="Angsana New" w:hAnsi="Angsana New"/>
        </w:rPr>
      </w:pPr>
    </w:p>
    <w:p w:rsidR="000A2733" w:rsidRDefault="000A2733" w:rsidP="000A273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A6008">
        <w:rPr>
          <w:rFonts w:ascii="Angsana New" w:eastAsia="Calibri" w:hAnsi="Angsana New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:rsidR="00721811" w:rsidRDefault="00721811" w:rsidP="00CD1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690"/>
        <w:gridCol w:w="468"/>
        <w:gridCol w:w="1080"/>
        <w:gridCol w:w="270"/>
        <w:gridCol w:w="1080"/>
        <w:gridCol w:w="270"/>
        <w:gridCol w:w="972"/>
        <w:gridCol w:w="270"/>
        <w:gridCol w:w="990"/>
      </w:tblGrid>
      <w:tr w:rsidR="003D0702" w:rsidRPr="00FF14D9" w:rsidTr="00F1014F">
        <w:tc>
          <w:tcPr>
            <w:tcW w:w="3690" w:type="dxa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8" w:type="dxa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3D0702" w:rsidRPr="00FF14D9" w:rsidRDefault="003D0702" w:rsidP="00C1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D0702" w:rsidRPr="00FF14D9" w:rsidRDefault="003D0702" w:rsidP="00C1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32" w:type="dxa"/>
            <w:gridSpan w:val="3"/>
          </w:tcPr>
          <w:p w:rsidR="003D0702" w:rsidRPr="00FF14D9" w:rsidRDefault="003D0702" w:rsidP="00C1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F14D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F14D9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D0702" w:rsidRPr="00FF14D9" w:rsidTr="00F1014F">
        <w:tc>
          <w:tcPr>
            <w:tcW w:w="3690" w:type="dxa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8" w:type="dxa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D0702" w:rsidRPr="00FF14D9" w:rsidTr="00F1014F">
        <w:tc>
          <w:tcPr>
            <w:tcW w:w="3690" w:type="dxa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68" w:type="dxa"/>
          </w:tcPr>
          <w:p w:rsidR="003D0702" w:rsidRPr="00FF14D9" w:rsidRDefault="003D0702" w:rsidP="00C1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32" w:type="dxa"/>
            <w:gridSpan w:val="7"/>
          </w:tcPr>
          <w:p w:rsidR="003D0702" w:rsidRPr="00FF14D9" w:rsidRDefault="003D0702" w:rsidP="00C10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D0702" w:rsidRPr="00FF14D9" w:rsidTr="00F1014F">
        <w:tc>
          <w:tcPr>
            <w:tcW w:w="3690" w:type="dxa"/>
          </w:tcPr>
          <w:p w:rsidR="003D0702" w:rsidRPr="000A2733" w:rsidRDefault="003D0702" w:rsidP="003D07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A2733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</w:t>
            </w:r>
            <w:r w:rsidRPr="000A2733">
              <w:rPr>
                <w:rFonts w:ascii="Angsana New" w:hAnsi="Angsana New"/>
                <w:sz w:val="30"/>
                <w:szCs w:val="30"/>
                <w:cs/>
              </w:rPr>
              <w:t>ประชากร</w:t>
            </w:r>
            <w:r w:rsidRPr="000A2733"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468" w:type="dxa"/>
          </w:tcPr>
          <w:p w:rsidR="003D0702" w:rsidRPr="00FF14D9" w:rsidRDefault="003D0702" w:rsidP="003D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D0702" w:rsidRPr="00EA6008" w:rsidRDefault="003D0702" w:rsidP="003D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0702" w:rsidRPr="00EA6008" w:rsidRDefault="003D0702" w:rsidP="003D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3D0702" w:rsidRPr="00EA6008" w:rsidRDefault="003D0702" w:rsidP="003D07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8.83</w:t>
            </w:r>
          </w:p>
        </w:tc>
        <w:tc>
          <w:tcPr>
            <w:tcW w:w="270" w:type="dxa"/>
          </w:tcPr>
          <w:p w:rsidR="003D0702" w:rsidRPr="00B41560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3D0702" w:rsidRPr="00EA6008" w:rsidRDefault="003D0702" w:rsidP="003D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0702" w:rsidRPr="00EA6008" w:rsidRDefault="003D0702" w:rsidP="003D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3D0702" w:rsidRPr="00EA6008" w:rsidRDefault="003D0702" w:rsidP="003D07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8.83</w:t>
            </w:r>
          </w:p>
        </w:tc>
      </w:tr>
      <w:tr w:rsidR="003D0702" w:rsidRPr="00FF14D9" w:rsidTr="00F1014F">
        <w:tc>
          <w:tcPr>
            <w:tcW w:w="3690" w:type="dxa"/>
          </w:tcPr>
          <w:p w:rsidR="003D0702" w:rsidRPr="000A2733" w:rsidRDefault="003D0702" w:rsidP="003D07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A2733">
              <w:rPr>
                <w:rFonts w:ascii="Angsana New" w:hAnsi="Angsana New" w:hint="cs"/>
                <w:sz w:val="30"/>
                <w:szCs w:val="30"/>
                <w:cs/>
              </w:rPr>
              <w:t>ข้อสมมติ</w:t>
            </w:r>
            <w:r w:rsidRPr="000A2733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468" w:type="dxa"/>
          </w:tcPr>
          <w:p w:rsidR="003D0702" w:rsidRPr="00FF14D9" w:rsidRDefault="003D0702" w:rsidP="003D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D0702" w:rsidRPr="00EA6008" w:rsidRDefault="003D0702" w:rsidP="003D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0702" w:rsidRPr="00EA6008" w:rsidRDefault="003D0702" w:rsidP="003D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3D0702" w:rsidRPr="00EA6008" w:rsidRDefault="003D0702" w:rsidP="003D07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0.80</w:t>
            </w:r>
          </w:p>
        </w:tc>
        <w:tc>
          <w:tcPr>
            <w:tcW w:w="270" w:type="dxa"/>
          </w:tcPr>
          <w:p w:rsidR="003D0702" w:rsidRPr="00B41560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3D0702" w:rsidRPr="00EA6008" w:rsidRDefault="003D0702" w:rsidP="003D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0702" w:rsidRPr="00EA6008" w:rsidRDefault="003D0702" w:rsidP="003D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3D0702" w:rsidRPr="00EA6008" w:rsidRDefault="003D0702" w:rsidP="003D07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0.80</w:t>
            </w:r>
          </w:p>
        </w:tc>
      </w:tr>
      <w:tr w:rsidR="003D0702" w:rsidRPr="00FF14D9" w:rsidTr="00F1014F">
        <w:tc>
          <w:tcPr>
            <w:tcW w:w="3690" w:type="dxa"/>
          </w:tcPr>
          <w:p w:rsidR="003D0702" w:rsidRPr="000A2733" w:rsidRDefault="003D0702" w:rsidP="003D0702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0A273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468" w:type="dxa"/>
          </w:tcPr>
          <w:p w:rsidR="003D0702" w:rsidRPr="00FF14D9" w:rsidRDefault="003D0702" w:rsidP="003D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D0702" w:rsidRPr="00EA6008" w:rsidRDefault="003D0702" w:rsidP="003D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0702" w:rsidRPr="00EA6008" w:rsidRDefault="003D0702" w:rsidP="003D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D0702" w:rsidRPr="00EA6008" w:rsidRDefault="003D0702" w:rsidP="003D07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3.44</w:t>
            </w:r>
          </w:p>
        </w:tc>
        <w:tc>
          <w:tcPr>
            <w:tcW w:w="270" w:type="dxa"/>
          </w:tcPr>
          <w:p w:rsidR="003D0702" w:rsidRPr="00B41560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3D0702" w:rsidRPr="00EA6008" w:rsidRDefault="003D0702" w:rsidP="003D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0702" w:rsidRPr="00EA6008" w:rsidRDefault="003D0702" w:rsidP="003D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3D0702" w:rsidRPr="00EA6008" w:rsidRDefault="003D0702" w:rsidP="003D07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3.44</w:t>
            </w:r>
          </w:p>
        </w:tc>
      </w:tr>
      <w:tr w:rsidR="003D0702" w:rsidRPr="00FF14D9" w:rsidTr="00F1014F">
        <w:tc>
          <w:tcPr>
            <w:tcW w:w="3690" w:type="dxa"/>
          </w:tcPr>
          <w:p w:rsidR="003D0702" w:rsidRPr="00EA6008" w:rsidRDefault="003D0702" w:rsidP="003D070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60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8" w:type="dxa"/>
          </w:tcPr>
          <w:p w:rsidR="003D0702" w:rsidRPr="00FF14D9" w:rsidRDefault="003D0702" w:rsidP="003D0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D0702" w:rsidRPr="00BD1AEE" w:rsidRDefault="003D0702" w:rsidP="003D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AE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0702" w:rsidRPr="00EA6008" w:rsidRDefault="003D0702" w:rsidP="003D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D0702" w:rsidRPr="00EA6008" w:rsidRDefault="003D0702" w:rsidP="003D07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13.07</w:t>
            </w:r>
          </w:p>
        </w:tc>
        <w:tc>
          <w:tcPr>
            <w:tcW w:w="270" w:type="dxa"/>
          </w:tcPr>
          <w:p w:rsidR="003D0702" w:rsidRPr="00B41560" w:rsidRDefault="003D0702" w:rsidP="003D07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3D0702" w:rsidRPr="00BD1AEE" w:rsidRDefault="003D0702" w:rsidP="003D070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1AE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D0702" w:rsidRPr="00EA6008" w:rsidRDefault="003D0702" w:rsidP="003D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3D0702" w:rsidRPr="00EA6008" w:rsidRDefault="003D0702" w:rsidP="003D070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13.07</w:t>
            </w:r>
          </w:p>
        </w:tc>
      </w:tr>
    </w:tbl>
    <w:p w:rsidR="003D0702" w:rsidRDefault="003D0702" w:rsidP="00CD1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D251D" w:rsidRPr="000215F4" w:rsidRDefault="000D251D" w:rsidP="00B37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0215F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0D251D" w:rsidRPr="000215F4" w:rsidRDefault="000D251D" w:rsidP="000D2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</w:p>
    <w:p w:rsidR="000D251D" w:rsidRPr="000215F4" w:rsidRDefault="000D251D" w:rsidP="00DB1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thaiDistribute"/>
        <w:rPr>
          <w:rFonts w:ascii="Angsana New" w:hAnsi="Angsana New"/>
          <w:sz w:val="30"/>
          <w:szCs w:val="30"/>
        </w:rPr>
      </w:pPr>
      <w:r w:rsidRPr="000215F4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:rsidR="00190123" w:rsidRPr="000215F4" w:rsidRDefault="00190123" w:rsidP="00190123">
      <w:pPr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769"/>
        <w:gridCol w:w="1009"/>
        <w:gridCol w:w="234"/>
        <w:gridCol w:w="1055"/>
        <w:gridCol w:w="264"/>
        <w:gridCol w:w="1214"/>
        <w:gridCol w:w="285"/>
        <w:gridCol w:w="1260"/>
      </w:tblGrid>
      <w:tr w:rsidR="000D251D" w:rsidRPr="000215F4" w:rsidTr="00F1014F">
        <w:tc>
          <w:tcPr>
            <w:tcW w:w="3769" w:type="dxa"/>
          </w:tcPr>
          <w:p w:rsidR="000D251D" w:rsidRPr="000215F4" w:rsidRDefault="000D251D" w:rsidP="0024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98" w:type="dxa"/>
            <w:gridSpan w:val="3"/>
          </w:tcPr>
          <w:p w:rsidR="000D251D" w:rsidRPr="000215F4" w:rsidRDefault="000D251D" w:rsidP="0024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0215F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4" w:type="dxa"/>
          </w:tcPr>
          <w:p w:rsidR="000D251D" w:rsidRPr="000215F4" w:rsidRDefault="000D251D" w:rsidP="0024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59" w:type="dxa"/>
            <w:gridSpan w:val="3"/>
          </w:tcPr>
          <w:p w:rsidR="000D251D" w:rsidRPr="000215F4" w:rsidRDefault="000D251D" w:rsidP="0024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215F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6D6765" w:rsidRPr="000215F4" w:rsidTr="00F1014F">
        <w:tc>
          <w:tcPr>
            <w:tcW w:w="3769" w:type="dxa"/>
          </w:tcPr>
          <w:p w:rsidR="006D6765" w:rsidRPr="000215F4" w:rsidRDefault="006D6765" w:rsidP="006D6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  <w:shd w:val="clear" w:color="auto" w:fill="auto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4" w:type="dxa"/>
            <w:shd w:val="clear" w:color="auto" w:fill="auto"/>
          </w:tcPr>
          <w:p w:rsidR="006D6765" w:rsidRPr="000215F4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shd w:val="clear" w:color="auto" w:fill="auto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5" w:type="dxa"/>
            <w:shd w:val="clear" w:color="auto" w:fill="auto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D6765" w:rsidRPr="00FF14D9" w:rsidRDefault="006D6765" w:rsidP="006D6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12322" w:rsidRPr="000215F4" w:rsidTr="00F1014F">
        <w:tc>
          <w:tcPr>
            <w:tcW w:w="3769" w:type="dxa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21" w:type="dxa"/>
            <w:gridSpan w:val="7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F596E" w:rsidRPr="000215F4" w:rsidTr="00F1014F">
        <w:tc>
          <w:tcPr>
            <w:tcW w:w="3769" w:type="dxa"/>
          </w:tcPr>
          <w:p w:rsidR="000F596E" w:rsidRPr="000215F4" w:rsidRDefault="000F596E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อัตราคิดลด ณ วันที่ 31 ธันวาคม</w:t>
            </w:r>
          </w:p>
        </w:tc>
        <w:tc>
          <w:tcPr>
            <w:tcW w:w="1009" w:type="dxa"/>
          </w:tcPr>
          <w:p w:rsidR="000F596E" w:rsidRPr="000215F4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left="-57" w:right="-89" w:firstLine="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2.9</w:t>
            </w:r>
          </w:p>
        </w:tc>
        <w:tc>
          <w:tcPr>
            <w:tcW w:w="234" w:type="dxa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:rsidR="000F596E" w:rsidRPr="000215F4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left="-57" w:right="-89" w:firstLine="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2.9</w:t>
            </w:r>
          </w:p>
        </w:tc>
        <w:tc>
          <w:tcPr>
            <w:tcW w:w="264" w:type="dxa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4" w:type="dxa"/>
          </w:tcPr>
          <w:p w:rsidR="000F596E" w:rsidRPr="000215F4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left="-57" w:right="-89" w:firstLine="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2.9</w:t>
            </w:r>
          </w:p>
        </w:tc>
        <w:tc>
          <w:tcPr>
            <w:tcW w:w="285" w:type="dxa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F596E" w:rsidRPr="000215F4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left="-57" w:right="-89" w:firstLine="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2.9</w:t>
            </w:r>
          </w:p>
        </w:tc>
      </w:tr>
      <w:tr w:rsidR="000F596E" w:rsidRPr="000215F4" w:rsidTr="00F1014F">
        <w:tc>
          <w:tcPr>
            <w:tcW w:w="3769" w:type="dxa"/>
          </w:tcPr>
          <w:p w:rsidR="000F596E" w:rsidRPr="000215F4" w:rsidRDefault="000F596E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09" w:type="dxa"/>
          </w:tcPr>
          <w:p w:rsidR="000F596E" w:rsidRPr="000215F4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left="-57" w:right="-89" w:firstLine="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7.0</w:t>
            </w:r>
          </w:p>
        </w:tc>
        <w:tc>
          <w:tcPr>
            <w:tcW w:w="234" w:type="dxa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:rsidR="000F596E" w:rsidRPr="000215F4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left="-57" w:right="-89" w:firstLine="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7.0</w:t>
            </w:r>
          </w:p>
        </w:tc>
        <w:tc>
          <w:tcPr>
            <w:tcW w:w="264" w:type="dxa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4" w:type="dxa"/>
          </w:tcPr>
          <w:p w:rsidR="000F596E" w:rsidRPr="000215F4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left="-57" w:right="-89" w:firstLine="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7.0</w:t>
            </w:r>
          </w:p>
        </w:tc>
        <w:tc>
          <w:tcPr>
            <w:tcW w:w="285" w:type="dxa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F596E" w:rsidRPr="000215F4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left="-57" w:right="-89" w:firstLine="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7.0</w:t>
            </w:r>
          </w:p>
        </w:tc>
      </w:tr>
      <w:tr w:rsidR="000F596E" w:rsidRPr="000215F4" w:rsidTr="00F1014F">
        <w:tc>
          <w:tcPr>
            <w:tcW w:w="3769" w:type="dxa"/>
          </w:tcPr>
          <w:p w:rsidR="000F596E" w:rsidRPr="000215F4" w:rsidRDefault="000F596E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596E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09" w:type="dxa"/>
          </w:tcPr>
          <w:p w:rsidR="000F596E" w:rsidRPr="000215F4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left="-57" w:right="-89" w:firstLine="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0 - 3.0</w:t>
            </w:r>
          </w:p>
        </w:tc>
        <w:tc>
          <w:tcPr>
            <w:tcW w:w="234" w:type="dxa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:rsidR="000F596E" w:rsidRPr="000215F4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left="-57" w:right="-89" w:firstLine="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0 - 3.0</w:t>
            </w:r>
          </w:p>
        </w:tc>
        <w:tc>
          <w:tcPr>
            <w:tcW w:w="264" w:type="dxa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4" w:type="dxa"/>
          </w:tcPr>
          <w:p w:rsidR="000F596E" w:rsidRPr="000215F4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left="-57" w:right="-89" w:firstLine="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0 - 3.0</w:t>
            </w:r>
          </w:p>
        </w:tc>
        <w:tc>
          <w:tcPr>
            <w:tcW w:w="285" w:type="dxa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F596E" w:rsidRPr="000215F4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left="-57" w:right="-89" w:firstLine="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0 - 3.0</w:t>
            </w:r>
          </w:p>
        </w:tc>
      </w:tr>
      <w:tr w:rsidR="000F596E" w:rsidRPr="000215F4" w:rsidTr="00F1014F">
        <w:trPr>
          <w:trHeight w:val="461"/>
        </w:trPr>
        <w:tc>
          <w:tcPr>
            <w:tcW w:w="3769" w:type="dxa"/>
          </w:tcPr>
          <w:p w:rsidR="000F596E" w:rsidRPr="000215F4" w:rsidRDefault="000F596E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อายุเกษียณ</w:t>
            </w:r>
          </w:p>
        </w:tc>
        <w:tc>
          <w:tcPr>
            <w:tcW w:w="1009" w:type="dxa"/>
          </w:tcPr>
          <w:p w:rsidR="000F596E" w:rsidRPr="000215F4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left="-57" w:right="-89" w:firstLine="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bidi="th-TH"/>
              </w:rPr>
              <w:t>60 ปี</w:t>
            </w:r>
          </w:p>
        </w:tc>
        <w:tc>
          <w:tcPr>
            <w:tcW w:w="234" w:type="dxa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:rsidR="000F596E" w:rsidRPr="000215F4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left="-57" w:right="-89" w:firstLine="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bidi="th-TH"/>
              </w:rPr>
              <w:t>60 ปี</w:t>
            </w:r>
          </w:p>
        </w:tc>
        <w:tc>
          <w:tcPr>
            <w:tcW w:w="264" w:type="dxa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4" w:type="dxa"/>
          </w:tcPr>
          <w:p w:rsidR="000F596E" w:rsidRPr="000215F4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left="-57" w:right="-89" w:firstLine="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bidi="th-TH"/>
              </w:rPr>
              <w:t>60 ปี</w:t>
            </w:r>
          </w:p>
        </w:tc>
        <w:tc>
          <w:tcPr>
            <w:tcW w:w="285" w:type="dxa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F596E" w:rsidRPr="000215F4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left="-57" w:right="-89" w:firstLine="2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  <w:lang w:bidi="th-TH"/>
              </w:rPr>
              <w:t>60 ปี</w:t>
            </w:r>
          </w:p>
        </w:tc>
      </w:tr>
    </w:tbl>
    <w:p w:rsidR="000D251D" w:rsidRPr="000215F4" w:rsidRDefault="000D251D" w:rsidP="00190123">
      <w:pPr>
        <w:rPr>
          <w:rFonts w:ascii="Angsana New" w:hAnsi="Angsana New"/>
          <w:sz w:val="30"/>
          <w:szCs w:val="30"/>
        </w:rPr>
      </w:pPr>
    </w:p>
    <w:p w:rsidR="000D251D" w:rsidRPr="000215F4" w:rsidRDefault="000D251D" w:rsidP="00DB1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thaiDistribute"/>
        <w:rPr>
          <w:rFonts w:ascii="Angsana New" w:hAnsi="Angsana New"/>
          <w:sz w:val="30"/>
          <w:szCs w:val="30"/>
        </w:rPr>
      </w:pPr>
      <w:r w:rsidRPr="000215F4">
        <w:rPr>
          <w:rFonts w:ascii="Angsana New" w:hAnsi="Angsana New"/>
          <w:sz w:val="30"/>
          <w:szCs w:val="30"/>
          <w:cs/>
        </w:rPr>
        <w:t>ข้อสมมติฐานเกี่ยวกับอัตรามรณะในอนาคตถือตามข้อมูลทางสถิ</w:t>
      </w:r>
      <w:r w:rsidR="008768EE" w:rsidRPr="000215F4">
        <w:rPr>
          <w:rFonts w:ascii="Angsana New" w:hAnsi="Angsana New"/>
          <w:sz w:val="30"/>
          <w:szCs w:val="30"/>
          <w:cs/>
        </w:rPr>
        <w:t>ติที่เผยแพร่ทั่วไปและตารางมรณะ</w:t>
      </w:r>
    </w:p>
    <w:p w:rsidR="00190123" w:rsidRPr="000215F4" w:rsidRDefault="00190123" w:rsidP="00DB1E24">
      <w:pPr>
        <w:ind w:right="198"/>
        <w:rPr>
          <w:rFonts w:ascii="Angsana New" w:hAnsi="Angsana New"/>
          <w:sz w:val="30"/>
          <w:szCs w:val="30"/>
        </w:rPr>
      </w:pPr>
    </w:p>
    <w:p w:rsidR="00190123" w:rsidRPr="000215F4" w:rsidRDefault="00190123" w:rsidP="00DB1E24">
      <w:pPr>
        <w:spacing w:line="240" w:lineRule="auto"/>
        <w:ind w:left="540" w:right="198"/>
        <w:jc w:val="thaiDistribute"/>
        <w:rPr>
          <w:rFonts w:ascii="Angsana New" w:hAnsi="Angsana New"/>
          <w:i/>
          <w:iCs/>
          <w:sz w:val="30"/>
          <w:szCs w:val="30"/>
        </w:rPr>
      </w:pPr>
      <w:r w:rsidRPr="000215F4">
        <w:rPr>
          <w:rFonts w:ascii="Angsana New" w:hAnsi="Angsana New"/>
          <w:sz w:val="30"/>
          <w:szCs w:val="30"/>
          <w:cs/>
        </w:rPr>
        <w:t>ณ วันที่</w:t>
      </w:r>
      <w:r w:rsidRPr="000215F4">
        <w:rPr>
          <w:rFonts w:ascii="Angsana New" w:hAnsi="Angsana New"/>
          <w:sz w:val="30"/>
          <w:szCs w:val="30"/>
        </w:rPr>
        <w:t xml:space="preserve"> 31 </w:t>
      </w:r>
      <w:r w:rsidRPr="000215F4">
        <w:rPr>
          <w:rFonts w:ascii="Angsana New" w:hAnsi="Angsana New"/>
          <w:sz w:val="30"/>
          <w:szCs w:val="30"/>
          <w:cs/>
        </w:rPr>
        <w:t xml:space="preserve">ธันวาคม </w:t>
      </w:r>
      <w:r w:rsidR="00D4212E" w:rsidRPr="000215F4">
        <w:rPr>
          <w:rFonts w:ascii="Angsana New" w:hAnsi="Angsana New"/>
          <w:sz w:val="30"/>
          <w:szCs w:val="30"/>
        </w:rPr>
        <w:t>25</w:t>
      </w:r>
      <w:r w:rsidR="00E12322" w:rsidRPr="000215F4">
        <w:rPr>
          <w:rFonts w:ascii="Angsana New" w:hAnsi="Angsana New"/>
          <w:sz w:val="30"/>
          <w:szCs w:val="30"/>
        </w:rPr>
        <w:t>6</w:t>
      </w:r>
      <w:r w:rsidR="000F596E">
        <w:rPr>
          <w:rFonts w:ascii="Angsana New" w:hAnsi="Angsana New"/>
          <w:sz w:val="30"/>
          <w:szCs w:val="30"/>
        </w:rPr>
        <w:t>1</w:t>
      </w:r>
      <w:r w:rsidR="00E12322" w:rsidRPr="000215F4">
        <w:rPr>
          <w:rFonts w:ascii="Angsana New" w:hAnsi="Angsana New"/>
          <w:sz w:val="30"/>
          <w:szCs w:val="30"/>
        </w:rPr>
        <w:t xml:space="preserve"> </w:t>
      </w:r>
      <w:r w:rsidRPr="000215F4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0A65D3" w:rsidRPr="000215F4">
        <w:rPr>
          <w:rFonts w:ascii="Angsana New" w:hAnsi="Angsana New"/>
          <w:sz w:val="30"/>
          <w:szCs w:val="30"/>
          <w:cs/>
        </w:rPr>
        <w:t xml:space="preserve"> </w:t>
      </w:r>
      <w:r w:rsidR="005E3330" w:rsidRPr="00820185">
        <w:rPr>
          <w:rFonts w:ascii="Angsana New" w:hAnsi="Angsana New"/>
          <w:sz w:val="30"/>
          <w:szCs w:val="30"/>
          <w:cs/>
        </w:rPr>
        <w:t>18</w:t>
      </w:r>
      <w:r w:rsidRPr="00820185">
        <w:rPr>
          <w:rFonts w:ascii="Angsana New" w:hAnsi="Angsana New"/>
          <w:sz w:val="30"/>
          <w:szCs w:val="30"/>
          <w:cs/>
        </w:rPr>
        <w:t xml:space="preserve"> ปี</w:t>
      </w:r>
      <w:r w:rsidRPr="000215F4">
        <w:rPr>
          <w:rFonts w:ascii="Angsana New" w:hAnsi="Angsana New"/>
          <w:sz w:val="30"/>
          <w:szCs w:val="30"/>
          <w:cs/>
        </w:rPr>
        <w:t xml:space="preserve"> </w:t>
      </w:r>
      <w:r w:rsidRPr="000215F4">
        <w:rPr>
          <w:rFonts w:ascii="Angsana New" w:hAnsi="Angsana New"/>
          <w:sz w:val="30"/>
          <w:szCs w:val="30"/>
        </w:rPr>
        <w:t xml:space="preserve">           </w:t>
      </w:r>
      <w:r w:rsidRPr="000215F4">
        <w:rPr>
          <w:rFonts w:ascii="Angsana New" w:hAnsi="Angsana New"/>
          <w:i/>
          <w:iCs/>
          <w:sz w:val="30"/>
          <w:szCs w:val="30"/>
          <w:cs/>
        </w:rPr>
        <w:t>(</w:t>
      </w:r>
      <w:r w:rsidR="000F596E">
        <w:rPr>
          <w:rFonts w:ascii="Angsana New" w:hAnsi="Angsana New"/>
          <w:i/>
          <w:iCs/>
          <w:sz w:val="30"/>
          <w:szCs w:val="30"/>
        </w:rPr>
        <w:t>2560 : 18</w:t>
      </w:r>
      <w:r w:rsidRPr="000215F4">
        <w:rPr>
          <w:rFonts w:ascii="Angsana New" w:hAnsi="Angsana New"/>
          <w:i/>
          <w:iCs/>
          <w:sz w:val="30"/>
          <w:szCs w:val="30"/>
        </w:rPr>
        <w:t xml:space="preserve"> </w:t>
      </w:r>
      <w:r w:rsidRPr="000215F4">
        <w:rPr>
          <w:rFonts w:ascii="Angsana New" w:hAnsi="Angsana New"/>
          <w:i/>
          <w:iCs/>
          <w:sz w:val="30"/>
          <w:szCs w:val="30"/>
          <w:cs/>
        </w:rPr>
        <w:t>ปี)</w:t>
      </w:r>
    </w:p>
    <w:p w:rsidR="00B815F2" w:rsidRDefault="00B815F2" w:rsidP="00DB1E24">
      <w:pPr>
        <w:spacing w:line="240" w:lineRule="auto"/>
        <w:ind w:left="540" w:right="198"/>
        <w:jc w:val="thaiDistribute"/>
        <w:rPr>
          <w:rFonts w:ascii="Angsana New" w:hAnsi="Angsana New"/>
          <w:sz w:val="30"/>
          <w:szCs w:val="30"/>
        </w:rPr>
      </w:pPr>
    </w:p>
    <w:p w:rsidR="000F596E" w:rsidRDefault="000F596E" w:rsidP="00DB1E24">
      <w:pPr>
        <w:spacing w:line="240" w:lineRule="auto"/>
        <w:ind w:left="540" w:right="198"/>
        <w:jc w:val="thaiDistribute"/>
        <w:rPr>
          <w:rFonts w:ascii="Angsana New" w:hAnsi="Angsana New"/>
          <w:sz w:val="30"/>
          <w:szCs w:val="30"/>
        </w:rPr>
      </w:pPr>
    </w:p>
    <w:p w:rsidR="000F596E" w:rsidRDefault="000F596E" w:rsidP="00DB1E24">
      <w:pPr>
        <w:spacing w:line="240" w:lineRule="auto"/>
        <w:ind w:left="540" w:right="198"/>
        <w:jc w:val="thaiDistribute"/>
        <w:rPr>
          <w:rFonts w:ascii="Angsana New" w:hAnsi="Angsana New"/>
          <w:sz w:val="30"/>
          <w:szCs w:val="30"/>
        </w:rPr>
      </w:pPr>
    </w:p>
    <w:p w:rsidR="000F596E" w:rsidRDefault="000F596E" w:rsidP="00DB1E24">
      <w:pPr>
        <w:spacing w:line="240" w:lineRule="auto"/>
        <w:ind w:left="540" w:right="198"/>
        <w:jc w:val="thaiDistribute"/>
        <w:rPr>
          <w:rFonts w:ascii="Angsana New" w:hAnsi="Angsana New"/>
          <w:sz w:val="30"/>
          <w:szCs w:val="30"/>
        </w:rPr>
      </w:pPr>
    </w:p>
    <w:p w:rsidR="000D251D" w:rsidRPr="00E23BB7" w:rsidRDefault="000D251D" w:rsidP="00DB1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98" w:firstLine="540"/>
        <w:rPr>
          <w:rFonts w:ascii="Times New Roman" w:hAnsi="Times New Roman"/>
          <w:i/>
          <w:iCs/>
          <w:color w:val="0000FF"/>
          <w:sz w:val="30"/>
          <w:szCs w:val="30"/>
        </w:rPr>
      </w:pPr>
      <w:r w:rsidRPr="00E23BB7">
        <w:rPr>
          <w:rFonts w:ascii="Angsana New" w:eastAsia="Calibri" w:hAnsi="Angsana New"/>
          <w:i/>
          <w:iCs/>
          <w:sz w:val="30"/>
          <w:szCs w:val="30"/>
          <w:cs/>
        </w:rPr>
        <w:t>การวิเคราะห์ความอ่อนไหว</w:t>
      </w:r>
    </w:p>
    <w:p w:rsidR="000D251D" w:rsidRPr="00165E0F" w:rsidRDefault="000D251D" w:rsidP="00DB1E24">
      <w:pPr>
        <w:ind w:right="198"/>
      </w:pPr>
    </w:p>
    <w:p w:rsidR="00CF3E1E" w:rsidRPr="00EA6008" w:rsidRDefault="00CF3E1E" w:rsidP="00CF3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98"/>
        <w:jc w:val="thaiDistribute"/>
        <w:rPr>
          <w:rFonts w:ascii="Angsana New" w:hAnsi="Angsana New"/>
          <w:sz w:val="30"/>
          <w:szCs w:val="30"/>
        </w:rPr>
      </w:pPr>
      <w:r w:rsidRPr="00A47894">
        <w:rPr>
          <w:rFonts w:ascii="Angsana New" w:hAnsi="Angsana New"/>
          <w:sz w:val="30"/>
          <w:szCs w:val="30"/>
          <w:cs/>
        </w:rPr>
        <w:t>การเปลี่ยนแปลงใน</w:t>
      </w:r>
      <w:r w:rsidRPr="007314CA">
        <w:rPr>
          <w:rFonts w:ascii="Angsana New" w:hAnsi="Angsana New"/>
          <w:sz w:val="30"/>
          <w:szCs w:val="30"/>
          <w:cs/>
        </w:rPr>
        <w:t>แต่ละ</w:t>
      </w:r>
      <w:r w:rsidRPr="00973640">
        <w:rPr>
          <w:rFonts w:ascii="Angsana New" w:hAnsi="Angsana New"/>
          <w:sz w:val="30"/>
          <w:szCs w:val="30"/>
          <w:cs/>
        </w:rPr>
        <w:t>ข้อสมมติ</w:t>
      </w:r>
      <w:r w:rsidRPr="00A47894">
        <w:rPr>
          <w:rFonts w:ascii="Angsana New" w:hAnsi="Angsana New"/>
          <w:sz w:val="30"/>
          <w:szCs w:val="30"/>
          <w:cs/>
        </w:rPr>
        <w:t>ที่เกี่ยวข้อง</w:t>
      </w:r>
      <w:r w:rsidRPr="007314CA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0A7933">
        <w:rPr>
          <w:rFonts w:ascii="Angsana New" w:hAnsi="Angsana New"/>
          <w:sz w:val="30"/>
          <w:szCs w:val="30"/>
          <w:cs/>
        </w:rPr>
        <w:t xml:space="preserve"> โดยถือว่า</w:t>
      </w:r>
      <w:r w:rsidRPr="00973640">
        <w:rPr>
          <w:rFonts w:ascii="Angsana New" w:hAnsi="Angsana New"/>
          <w:sz w:val="30"/>
          <w:szCs w:val="30"/>
          <w:cs/>
        </w:rPr>
        <w:t>ข้อสมมติ</w:t>
      </w:r>
      <w:r w:rsidRPr="00A47894">
        <w:rPr>
          <w:rFonts w:ascii="Angsana New" w:hAnsi="Angsana New"/>
          <w:sz w:val="30"/>
          <w:szCs w:val="30"/>
          <w:cs/>
        </w:rPr>
        <w:t>อื่น</w:t>
      </w:r>
      <w:r w:rsidRPr="007314CA">
        <w:rPr>
          <w:rFonts w:ascii="Angsana New" w:hAnsi="Angsana New"/>
          <w:sz w:val="30"/>
          <w:szCs w:val="30"/>
          <w:cs/>
        </w:rPr>
        <w:t>ๆ</w:t>
      </w:r>
      <w:r w:rsidRPr="000A7933">
        <w:rPr>
          <w:rFonts w:ascii="Angsana New" w:hAnsi="Angsana New"/>
          <w:sz w:val="30"/>
          <w:szCs w:val="30"/>
          <w:cs/>
        </w:rPr>
        <w:t xml:space="preserve"> คงที่ จะมีผลกระทบต่อภาระผูกพัน</w:t>
      </w:r>
      <w:r w:rsidRPr="00CF3E1E">
        <w:rPr>
          <w:rFonts w:ascii="Angsana New" w:hAnsi="Angsana New" w:hint="cs"/>
          <w:sz w:val="30"/>
          <w:szCs w:val="30"/>
          <w:cs/>
        </w:rPr>
        <w:t>ของโครงการ</w:t>
      </w:r>
      <w:r w:rsidRPr="00CF3E1E">
        <w:rPr>
          <w:rFonts w:ascii="Angsana New" w:hAnsi="Angsana New"/>
          <w:sz w:val="30"/>
          <w:szCs w:val="30"/>
          <w:cs/>
        </w:rPr>
        <w:t>ผลประโยชน์</w:t>
      </w:r>
      <w:r w:rsidRPr="00EA6008">
        <w:rPr>
          <w:rFonts w:ascii="Angsana New" w:hAnsi="Angsana New"/>
          <w:sz w:val="30"/>
          <w:szCs w:val="30"/>
          <w:cs/>
        </w:rPr>
        <w:t>เป็นจำนวนเงินดังต่อไปนี้</w:t>
      </w:r>
    </w:p>
    <w:p w:rsidR="000D251D" w:rsidRPr="000215F4" w:rsidRDefault="000D251D" w:rsidP="00165E0F">
      <w:pPr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4158"/>
        <w:gridCol w:w="1080"/>
        <w:gridCol w:w="236"/>
        <w:gridCol w:w="1006"/>
        <w:gridCol w:w="270"/>
        <w:gridCol w:w="990"/>
        <w:gridCol w:w="270"/>
        <w:gridCol w:w="990"/>
      </w:tblGrid>
      <w:tr w:rsidR="000D251D" w:rsidRPr="008768EE" w:rsidTr="00F1014F">
        <w:tc>
          <w:tcPr>
            <w:tcW w:w="4158" w:type="dxa"/>
          </w:tcPr>
          <w:p w:rsidR="000D251D" w:rsidRPr="00904D59" w:rsidRDefault="000D251D" w:rsidP="0024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:rsidR="000D251D" w:rsidRPr="008768EE" w:rsidRDefault="000D251D" w:rsidP="0087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768E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D251D" w:rsidRPr="008768EE" w:rsidRDefault="000D251D" w:rsidP="0024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0D251D" w:rsidRPr="008768EE" w:rsidRDefault="000D251D" w:rsidP="0087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768E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1457" w:rsidRPr="008768EE" w:rsidTr="00F1014F">
        <w:tc>
          <w:tcPr>
            <w:tcW w:w="4158" w:type="dxa"/>
          </w:tcPr>
          <w:p w:rsidR="00041457" w:rsidRPr="008768EE" w:rsidRDefault="00041457" w:rsidP="00041457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41457" w:rsidRPr="008768EE" w:rsidRDefault="00041457" w:rsidP="0004145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68E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:rsidR="00041457" w:rsidRPr="008768EE" w:rsidRDefault="00041457" w:rsidP="0004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</w:tcPr>
          <w:p w:rsidR="00041457" w:rsidRPr="008768EE" w:rsidRDefault="00041457" w:rsidP="0004145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768EE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:rsidR="00041457" w:rsidRPr="008768EE" w:rsidRDefault="00041457" w:rsidP="0004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041457" w:rsidRPr="008768EE" w:rsidRDefault="00041457" w:rsidP="0004145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8E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:rsidR="00041457" w:rsidRPr="008768EE" w:rsidRDefault="00041457" w:rsidP="0004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041457" w:rsidRPr="008768EE" w:rsidRDefault="00041457" w:rsidP="0004145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68EE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0D251D" w:rsidRPr="008768EE" w:rsidTr="00F1014F">
        <w:tc>
          <w:tcPr>
            <w:tcW w:w="4158" w:type="dxa"/>
          </w:tcPr>
          <w:p w:rsidR="000D251D" w:rsidRPr="008768EE" w:rsidRDefault="000D251D" w:rsidP="002421D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7"/>
          </w:tcPr>
          <w:p w:rsidR="000D251D" w:rsidRPr="008768EE" w:rsidRDefault="000D251D" w:rsidP="002421D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768E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768E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0D251D" w:rsidRPr="008768EE" w:rsidTr="00F1014F">
        <w:tc>
          <w:tcPr>
            <w:tcW w:w="4158" w:type="dxa"/>
          </w:tcPr>
          <w:p w:rsidR="000D251D" w:rsidRPr="008768EE" w:rsidRDefault="000D251D" w:rsidP="002421D6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8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768E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768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E1232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F59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:rsidR="000D251D" w:rsidRPr="008768EE" w:rsidRDefault="000D251D" w:rsidP="008768E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0D251D" w:rsidRPr="008768EE" w:rsidRDefault="000D251D" w:rsidP="0087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</w:tcPr>
          <w:p w:rsidR="000D251D" w:rsidRPr="008768EE" w:rsidRDefault="000D251D" w:rsidP="00876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D251D" w:rsidRPr="008768EE" w:rsidRDefault="000D251D" w:rsidP="0087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0D251D" w:rsidRPr="008768EE" w:rsidRDefault="000D251D" w:rsidP="008768E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D251D" w:rsidRPr="008768EE" w:rsidRDefault="000D251D" w:rsidP="0087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0D251D" w:rsidRPr="008768EE" w:rsidRDefault="000D251D" w:rsidP="008768E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6D5" w:rsidRPr="008768EE" w:rsidTr="00F1014F">
        <w:tc>
          <w:tcPr>
            <w:tcW w:w="4158" w:type="dxa"/>
          </w:tcPr>
          <w:p w:rsidR="008736D5" w:rsidRPr="008768EE" w:rsidRDefault="008736D5" w:rsidP="008736D5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8768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768EE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768EE">
              <w:rPr>
                <w:rFonts w:ascii="Angsana New" w:hAnsi="Angsana New"/>
                <w:sz w:val="30"/>
                <w:szCs w:val="30"/>
              </w:rPr>
              <w:t>1</w:t>
            </w:r>
            <w:r w:rsidRPr="008768E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:rsidR="008736D5" w:rsidRPr="00282EC6" w:rsidRDefault="003C5BFA" w:rsidP="008736D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(9.4</w:t>
            </w:r>
            <w:r w:rsidR="000F60AD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)</w:t>
            </w:r>
          </w:p>
        </w:tc>
        <w:tc>
          <w:tcPr>
            <w:tcW w:w="236" w:type="dxa"/>
            <w:vAlign w:val="center"/>
          </w:tcPr>
          <w:p w:rsidR="008736D5" w:rsidRPr="00282EC6" w:rsidRDefault="008736D5" w:rsidP="0087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8736D5" w:rsidRPr="00282EC6" w:rsidRDefault="003C5BFA" w:rsidP="008736D5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11.50</w:t>
            </w:r>
          </w:p>
        </w:tc>
        <w:tc>
          <w:tcPr>
            <w:tcW w:w="270" w:type="dxa"/>
            <w:vAlign w:val="center"/>
          </w:tcPr>
          <w:p w:rsidR="008736D5" w:rsidRPr="00282EC6" w:rsidRDefault="008736D5" w:rsidP="0087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8736D5" w:rsidRPr="00282EC6" w:rsidRDefault="003C5BFA" w:rsidP="008736D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(9.40)</w:t>
            </w:r>
          </w:p>
        </w:tc>
        <w:tc>
          <w:tcPr>
            <w:tcW w:w="270" w:type="dxa"/>
            <w:vAlign w:val="center"/>
          </w:tcPr>
          <w:p w:rsidR="008736D5" w:rsidRPr="00282EC6" w:rsidRDefault="008736D5" w:rsidP="0087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8736D5" w:rsidRPr="00282EC6" w:rsidRDefault="003C5BFA" w:rsidP="008736D5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11.50</w:t>
            </w:r>
          </w:p>
        </w:tc>
      </w:tr>
      <w:tr w:rsidR="008736D5" w:rsidRPr="00904D59" w:rsidTr="00F1014F">
        <w:tc>
          <w:tcPr>
            <w:tcW w:w="4158" w:type="dxa"/>
          </w:tcPr>
          <w:p w:rsidR="008736D5" w:rsidRDefault="008736D5" w:rsidP="008736D5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768EE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ารเพิ่มขึ้นของเงินเดือนในอนาคต </w:t>
            </w:r>
          </w:p>
          <w:p w:rsidR="008736D5" w:rsidRPr="008768EE" w:rsidRDefault="008736D5" w:rsidP="008736D5">
            <w:pPr>
              <w:ind w:left="234"/>
              <w:rPr>
                <w:rFonts w:ascii="Angsana New" w:hAnsi="Angsana New"/>
                <w:sz w:val="30"/>
                <w:szCs w:val="30"/>
                <w:cs/>
              </w:rPr>
            </w:pPr>
            <w:r w:rsidRPr="008768EE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768EE">
              <w:rPr>
                <w:rFonts w:ascii="Angsana New" w:hAnsi="Angsana New"/>
                <w:sz w:val="30"/>
                <w:szCs w:val="30"/>
              </w:rPr>
              <w:t>1</w:t>
            </w:r>
            <w:r w:rsidRPr="008768E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3D0702" w:rsidRDefault="003D0702" w:rsidP="008736D5">
            <w:pPr>
              <w:pStyle w:val="acctfourfigures"/>
              <w:tabs>
                <w:tab w:val="clear" w:pos="765"/>
              </w:tabs>
              <w:spacing w:line="240" w:lineRule="atLeast"/>
              <w:ind w:left="-57"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8736D5" w:rsidRPr="00C771FE" w:rsidRDefault="003C5BFA" w:rsidP="008736D5">
            <w:pPr>
              <w:pStyle w:val="acctfourfigures"/>
              <w:tabs>
                <w:tab w:val="clear" w:pos="765"/>
              </w:tabs>
              <w:spacing w:line="240" w:lineRule="atLeast"/>
              <w:ind w:left="-57"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9.19</w:t>
            </w:r>
          </w:p>
        </w:tc>
        <w:tc>
          <w:tcPr>
            <w:tcW w:w="236" w:type="dxa"/>
          </w:tcPr>
          <w:p w:rsidR="008736D5" w:rsidRPr="00282EC6" w:rsidRDefault="008736D5" w:rsidP="0087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</w:tcPr>
          <w:p w:rsidR="003D0702" w:rsidRDefault="003D0702" w:rsidP="008736D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</w:p>
          <w:p w:rsidR="008736D5" w:rsidRPr="00C771FE" w:rsidRDefault="003C5BFA" w:rsidP="008736D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(7.66)</w:t>
            </w:r>
          </w:p>
        </w:tc>
        <w:tc>
          <w:tcPr>
            <w:tcW w:w="270" w:type="dxa"/>
          </w:tcPr>
          <w:p w:rsidR="008736D5" w:rsidRPr="00282EC6" w:rsidRDefault="008736D5" w:rsidP="0087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3D0702" w:rsidRDefault="003D0702" w:rsidP="008736D5">
            <w:pPr>
              <w:pStyle w:val="acctfourfigures"/>
              <w:tabs>
                <w:tab w:val="clear" w:pos="765"/>
              </w:tabs>
              <w:spacing w:line="240" w:lineRule="atLeast"/>
              <w:ind w:left="-57"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8736D5" w:rsidRPr="00C771FE" w:rsidRDefault="003C5BFA" w:rsidP="008736D5">
            <w:pPr>
              <w:pStyle w:val="acctfourfigures"/>
              <w:tabs>
                <w:tab w:val="clear" w:pos="765"/>
              </w:tabs>
              <w:spacing w:line="240" w:lineRule="atLeast"/>
              <w:ind w:left="-57"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9.19</w:t>
            </w:r>
          </w:p>
        </w:tc>
        <w:tc>
          <w:tcPr>
            <w:tcW w:w="270" w:type="dxa"/>
          </w:tcPr>
          <w:p w:rsidR="008736D5" w:rsidRPr="00282EC6" w:rsidRDefault="008736D5" w:rsidP="0087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3D0702" w:rsidRDefault="003D0702" w:rsidP="008736D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</w:p>
          <w:p w:rsidR="008736D5" w:rsidRPr="00C771FE" w:rsidRDefault="003C5BFA" w:rsidP="008736D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(7.66)</w:t>
            </w:r>
          </w:p>
        </w:tc>
      </w:tr>
      <w:tr w:rsidR="00935806" w:rsidRPr="00935806" w:rsidTr="00F1014F">
        <w:tc>
          <w:tcPr>
            <w:tcW w:w="4158" w:type="dxa"/>
          </w:tcPr>
          <w:p w:rsidR="00935806" w:rsidRPr="00935806" w:rsidRDefault="00935806" w:rsidP="008736D5">
            <w:pPr>
              <w:ind w:left="234" w:hanging="23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:rsidR="00935806" w:rsidRPr="00935806" w:rsidRDefault="00935806" w:rsidP="008736D5">
            <w:pPr>
              <w:pStyle w:val="acctfourfigures"/>
              <w:tabs>
                <w:tab w:val="clear" w:pos="765"/>
              </w:tabs>
              <w:spacing w:line="240" w:lineRule="atLeast"/>
              <w:ind w:left="-57" w:right="57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:rsidR="00935806" w:rsidRPr="00935806" w:rsidRDefault="00935806" w:rsidP="0087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006" w:type="dxa"/>
          </w:tcPr>
          <w:p w:rsidR="00935806" w:rsidRPr="00935806" w:rsidRDefault="00935806" w:rsidP="008736D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0"/>
                <w:lang w:val="en-US" w:eastAsia="zh-CN" w:bidi="th-TH"/>
              </w:rPr>
            </w:pPr>
          </w:p>
        </w:tc>
        <w:tc>
          <w:tcPr>
            <w:tcW w:w="270" w:type="dxa"/>
          </w:tcPr>
          <w:p w:rsidR="00935806" w:rsidRPr="00935806" w:rsidRDefault="00935806" w:rsidP="0087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:rsidR="00935806" w:rsidRPr="00935806" w:rsidRDefault="00935806" w:rsidP="008736D5">
            <w:pPr>
              <w:pStyle w:val="acctfourfigures"/>
              <w:tabs>
                <w:tab w:val="clear" w:pos="765"/>
              </w:tabs>
              <w:spacing w:line="240" w:lineRule="atLeast"/>
              <w:ind w:left="-57" w:right="57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935806" w:rsidRPr="00935806" w:rsidRDefault="00935806" w:rsidP="00873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</w:tcPr>
          <w:p w:rsidR="00935806" w:rsidRPr="00935806" w:rsidRDefault="00935806" w:rsidP="008736D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0"/>
                <w:lang w:val="en-US" w:eastAsia="zh-CN" w:bidi="th-TH"/>
              </w:rPr>
            </w:pPr>
          </w:p>
        </w:tc>
      </w:tr>
      <w:tr w:rsidR="00935806" w:rsidRPr="00904D59" w:rsidTr="00F1014F">
        <w:tc>
          <w:tcPr>
            <w:tcW w:w="4158" w:type="dxa"/>
          </w:tcPr>
          <w:p w:rsidR="00935806" w:rsidRPr="008768EE" w:rsidRDefault="00935806" w:rsidP="00935806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68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768E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768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080" w:type="dxa"/>
          </w:tcPr>
          <w:p w:rsidR="00935806" w:rsidRPr="008768EE" w:rsidRDefault="00935806" w:rsidP="0093580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935806" w:rsidRPr="008768EE" w:rsidRDefault="00935806" w:rsidP="0093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</w:tcPr>
          <w:p w:rsidR="00935806" w:rsidRPr="008768EE" w:rsidRDefault="00935806" w:rsidP="00935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35806" w:rsidRPr="008768EE" w:rsidRDefault="00935806" w:rsidP="0093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35806" w:rsidRPr="008768EE" w:rsidRDefault="00935806" w:rsidP="00935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35806" w:rsidRPr="008768EE" w:rsidRDefault="00935806" w:rsidP="0093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35806" w:rsidRPr="008768EE" w:rsidRDefault="00935806" w:rsidP="0093580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5806" w:rsidRPr="00904D59" w:rsidTr="00F1014F">
        <w:tc>
          <w:tcPr>
            <w:tcW w:w="4158" w:type="dxa"/>
          </w:tcPr>
          <w:p w:rsidR="00935806" w:rsidRPr="008768EE" w:rsidRDefault="00935806" w:rsidP="0093580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8768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768EE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768EE">
              <w:rPr>
                <w:rFonts w:ascii="Angsana New" w:hAnsi="Angsana New"/>
                <w:sz w:val="30"/>
                <w:szCs w:val="30"/>
              </w:rPr>
              <w:t>1</w:t>
            </w:r>
            <w:r w:rsidRPr="008768E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vAlign w:val="center"/>
          </w:tcPr>
          <w:p w:rsidR="00935806" w:rsidRPr="00282EC6" w:rsidRDefault="00935806" w:rsidP="00935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zh-CN" w:bidi="th-TH"/>
              </w:rPr>
              <w:t>(8.10)</w:t>
            </w:r>
          </w:p>
        </w:tc>
        <w:tc>
          <w:tcPr>
            <w:tcW w:w="236" w:type="dxa"/>
            <w:vAlign w:val="center"/>
          </w:tcPr>
          <w:p w:rsidR="00935806" w:rsidRPr="00282EC6" w:rsidRDefault="00935806" w:rsidP="0093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  <w:vAlign w:val="center"/>
          </w:tcPr>
          <w:p w:rsidR="00935806" w:rsidRPr="00282EC6" w:rsidRDefault="00935806" w:rsidP="00935806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9.91</w:t>
            </w:r>
          </w:p>
        </w:tc>
        <w:tc>
          <w:tcPr>
            <w:tcW w:w="270" w:type="dxa"/>
            <w:vAlign w:val="center"/>
          </w:tcPr>
          <w:p w:rsidR="00935806" w:rsidRPr="00282EC6" w:rsidRDefault="00935806" w:rsidP="0093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935806" w:rsidRPr="00282EC6" w:rsidRDefault="00935806" w:rsidP="00935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zh-CN" w:bidi="th-TH"/>
              </w:rPr>
              <w:t>(8.10)</w:t>
            </w:r>
          </w:p>
        </w:tc>
        <w:tc>
          <w:tcPr>
            <w:tcW w:w="270" w:type="dxa"/>
            <w:vAlign w:val="center"/>
          </w:tcPr>
          <w:p w:rsidR="00935806" w:rsidRPr="00282EC6" w:rsidRDefault="00935806" w:rsidP="0093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:rsidR="00935806" w:rsidRPr="00282EC6" w:rsidRDefault="00935806" w:rsidP="00935806">
            <w:pPr>
              <w:pStyle w:val="acctfourfigures"/>
              <w:tabs>
                <w:tab w:val="clear" w:pos="765"/>
              </w:tabs>
              <w:spacing w:line="240" w:lineRule="atLeast"/>
              <w:ind w:left="-79" w:right="5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9.91</w:t>
            </w:r>
          </w:p>
        </w:tc>
      </w:tr>
      <w:tr w:rsidR="00935806" w:rsidRPr="00904D59" w:rsidTr="00F1014F">
        <w:tc>
          <w:tcPr>
            <w:tcW w:w="4158" w:type="dxa"/>
          </w:tcPr>
          <w:p w:rsidR="00935806" w:rsidRDefault="00935806" w:rsidP="00935806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8768EE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ารเพิ่มขึ้นของเงินเดือนในอนาคต </w:t>
            </w:r>
          </w:p>
          <w:p w:rsidR="00935806" w:rsidRPr="008768EE" w:rsidRDefault="00935806" w:rsidP="00935806">
            <w:pPr>
              <w:ind w:left="234"/>
              <w:rPr>
                <w:rFonts w:ascii="Angsana New" w:hAnsi="Angsana New"/>
                <w:sz w:val="30"/>
                <w:szCs w:val="30"/>
                <w:cs/>
              </w:rPr>
            </w:pPr>
            <w:r w:rsidRPr="008768EE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8768EE">
              <w:rPr>
                <w:rFonts w:ascii="Angsana New" w:hAnsi="Angsana New"/>
                <w:sz w:val="30"/>
                <w:szCs w:val="30"/>
              </w:rPr>
              <w:t>1</w:t>
            </w:r>
            <w:r w:rsidRPr="008768E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935806" w:rsidRDefault="00935806" w:rsidP="00935806">
            <w:pPr>
              <w:pStyle w:val="acctfourfigures"/>
              <w:tabs>
                <w:tab w:val="clear" w:pos="765"/>
              </w:tabs>
              <w:spacing w:line="240" w:lineRule="atLeast"/>
              <w:ind w:left="-57"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935806" w:rsidRPr="00C771FE" w:rsidRDefault="00935806" w:rsidP="00935806">
            <w:pPr>
              <w:pStyle w:val="acctfourfigures"/>
              <w:tabs>
                <w:tab w:val="clear" w:pos="765"/>
              </w:tabs>
              <w:spacing w:line="240" w:lineRule="atLeast"/>
              <w:ind w:left="-57"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7.91</w:t>
            </w:r>
          </w:p>
        </w:tc>
        <w:tc>
          <w:tcPr>
            <w:tcW w:w="236" w:type="dxa"/>
          </w:tcPr>
          <w:p w:rsidR="00935806" w:rsidRPr="00282EC6" w:rsidRDefault="00935806" w:rsidP="0093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6" w:type="dxa"/>
          </w:tcPr>
          <w:p w:rsidR="00935806" w:rsidRDefault="00935806" w:rsidP="00935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</w:p>
          <w:p w:rsidR="00935806" w:rsidRPr="00C771FE" w:rsidRDefault="00935806" w:rsidP="00935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zh-CN" w:bidi="th-TH"/>
              </w:rPr>
              <w:t>(6.60)</w:t>
            </w:r>
          </w:p>
        </w:tc>
        <w:tc>
          <w:tcPr>
            <w:tcW w:w="270" w:type="dxa"/>
          </w:tcPr>
          <w:p w:rsidR="00935806" w:rsidRPr="00282EC6" w:rsidRDefault="00935806" w:rsidP="0093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35806" w:rsidRDefault="00935806" w:rsidP="00935806">
            <w:pPr>
              <w:pStyle w:val="acctfourfigures"/>
              <w:tabs>
                <w:tab w:val="clear" w:pos="765"/>
              </w:tabs>
              <w:spacing w:line="240" w:lineRule="atLeast"/>
              <w:ind w:left="-57"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935806" w:rsidRPr="00C771FE" w:rsidRDefault="00935806" w:rsidP="00935806">
            <w:pPr>
              <w:pStyle w:val="acctfourfigures"/>
              <w:tabs>
                <w:tab w:val="clear" w:pos="765"/>
              </w:tabs>
              <w:spacing w:line="240" w:lineRule="atLeast"/>
              <w:ind w:left="-57" w:right="5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7.91</w:t>
            </w:r>
          </w:p>
        </w:tc>
        <w:tc>
          <w:tcPr>
            <w:tcW w:w="270" w:type="dxa"/>
          </w:tcPr>
          <w:p w:rsidR="00935806" w:rsidRPr="00282EC6" w:rsidRDefault="00935806" w:rsidP="0093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935806" w:rsidRDefault="00935806" w:rsidP="00935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</w:p>
          <w:p w:rsidR="00935806" w:rsidRPr="00C771FE" w:rsidRDefault="00935806" w:rsidP="00935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zh-CN" w:bidi="th-TH"/>
              </w:rPr>
              <w:t>(6.60)</w:t>
            </w:r>
          </w:p>
        </w:tc>
      </w:tr>
      <w:tr w:rsidR="00935806" w:rsidRPr="00935806" w:rsidTr="00F1014F">
        <w:tc>
          <w:tcPr>
            <w:tcW w:w="4158" w:type="dxa"/>
          </w:tcPr>
          <w:p w:rsidR="00935806" w:rsidRPr="00935806" w:rsidRDefault="00935806" w:rsidP="00935806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935806" w:rsidRPr="00935806" w:rsidRDefault="00935806" w:rsidP="00935806">
            <w:pPr>
              <w:pStyle w:val="acctfourfigures"/>
              <w:tabs>
                <w:tab w:val="clear" w:pos="765"/>
              </w:tabs>
              <w:spacing w:line="240" w:lineRule="atLeast"/>
              <w:ind w:left="-57" w:right="5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:rsidR="00935806" w:rsidRPr="00935806" w:rsidRDefault="00935806" w:rsidP="0093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6" w:type="dxa"/>
          </w:tcPr>
          <w:p w:rsidR="00935806" w:rsidRPr="00935806" w:rsidRDefault="00935806" w:rsidP="00935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eastAsia="zh-CN" w:bidi="th-TH"/>
              </w:rPr>
            </w:pPr>
          </w:p>
        </w:tc>
        <w:tc>
          <w:tcPr>
            <w:tcW w:w="270" w:type="dxa"/>
          </w:tcPr>
          <w:p w:rsidR="00935806" w:rsidRPr="00935806" w:rsidRDefault="00935806" w:rsidP="0093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935806" w:rsidRPr="00935806" w:rsidRDefault="00935806" w:rsidP="00935806">
            <w:pPr>
              <w:pStyle w:val="acctfourfigures"/>
              <w:tabs>
                <w:tab w:val="clear" w:pos="765"/>
              </w:tabs>
              <w:spacing w:line="240" w:lineRule="atLeast"/>
              <w:ind w:left="-57" w:right="5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935806" w:rsidRPr="00935806" w:rsidRDefault="00935806" w:rsidP="009358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935806" w:rsidRPr="00935806" w:rsidRDefault="00935806" w:rsidP="0093580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eastAsia="zh-CN" w:bidi="th-TH"/>
              </w:rPr>
            </w:pPr>
          </w:p>
        </w:tc>
      </w:tr>
    </w:tbl>
    <w:p w:rsidR="000D251D" w:rsidRPr="008768EE" w:rsidRDefault="000D251D" w:rsidP="00DB1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98"/>
        <w:jc w:val="thaiDistribute"/>
        <w:rPr>
          <w:rFonts w:ascii="Angsana New" w:hAnsi="Angsana New"/>
          <w:sz w:val="30"/>
          <w:szCs w:val="30"/>
        </w:rPr>
      </w:pPr>
      <w:r w:rsidRPr="008768EE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8768EE">
        <w:rPr>
          <w:rFonts w:ascii="Angsana New" w:hAnsi="Angsana New" w:hint="cs"/>
          <w:sz w:val="30"/>
          <w:szCs w:val="30"/>
          <w:cs/>
        </w:rPr>
        <w:t>แสดง</w:t>
      </w:r>
      <w:r w:rsidRPr="008768EE">
        <w:rPr>
          <w:rFonts w:ascii="Angsana New" w:hAnsi="Angsana New"/>
          <w:sz w:val="30"/>
          <w:szCs w:val="30"/>
          <w:cs/>
        </w:rPr>
        <w:t>ประมาณกา</w:t>
      </w:r>
      <w:r w:rsidR="00135BB2">
        <w:rPr>
          <w:rFonts w:ascii="Angsana New" w:hAnsi="Angsana New"/>
          <w:sz w:val="30"/>
          <w:szCs w:val="30"/>
          <w:cs/>
        </w:rPr>
        <w:t>รความอ่อนไหวของข้อสมมติ</w:t>
      </w:r>
      <w:r w:rsidRPr="008768EE">
        <w:rPr>
          <w:rFonts w:ascii="Angsana New" w:hAnsi="Angsana New"/>
          <w:sz w:val="30"/>
          <w:szCs w:val="30"/>
          <w:cs/>
        </w:rPr>
        <w:t>ต่างๆ</w:t>
      </w:r>
    </w:p>
    <w:p w:rsidR="00B815F2" w:rsidRDefault="00B815F2" w:rsidP="006329BD">
      <w:pPr>
        <w:pStyle w:val="block"/>
        <w:spacing w:after="0" w:line="240" w:lineRule="auto"/>
        <w:ind w:left="518"/>
        <w:jc w:val="both"/>
        <w:rPr>
          <w:rFonts w:ascii="Angsana New" w:hAnsi="Angsana New"/>
          <w:bCs/>
          <w:sz w:val="28"/>
          <w:szCs w:val="28"/>
          <w:lang w:bidi="th-TH"/>
        </w:rPr>
      </w:pPr>
    </w:p>
    <w:p w:rsidR="005F5732" w:rsidRPr="00EB1FDC" w:rsidRDefault="00EB1FDC" w:rsidP="00EB1F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98"/>
        <w:jc w:val="thaiDistribute"/>
        <w:rPr>
          <w:rFonts w:ascii="Angsana New" w:hAnsi="Angsana New"/>
          <w:sz w:val="30"/>
          <w:szCs w:val="30"/>
        </w:rPr>
      </w:pPr>
      <w:r w:rsidRPr="0098230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98230C">
        <w:rPr>
          <w:rFonts w:ascii="Angsana New" w:hAnsi="Angsana New"/>
          <w:sz w:val="30"/>
          <w:szCs w:val="30"/>
          <w:cs/>
        </w:rPr>
        <w:t xml:space="preserve"> 13 </w:t>
      </w:r>
      <w:r w:rsidRPr="0098230C">
        <w:rPr>
          <w:rFonts w:ascii="Angsana New" w:hAnsi="Angsana New" w:hint="cs"/>
          <w:sz w:val="30"/>
          <w:szCs w:val="30"/>
          <w:cs/>
        </w:rPr>
        <w:t>ธันวาคม</w:t>
      </w:r>
      <w:r w:rsidRPr="0098230C">
        <w:rPr>
          <w:rFonts w:ascii="Angsana New" w:hAnsi="Angsana New"/>
          <w:sz w:val="30"/>
          <w:szCs w:val="30"/>
          <w:cs/>
        </w:rPr>
        <w:t xml:space="preserve"> 2561 </w:t>
      </w:r>
      <w:r w:rsidRPr="0098230C">
        <w:rPr>
          <w:rFonts w:ascii="Angsana New" w:hAnsi="Angsana New" w:hint="cs"/>
          <w:sz w:val="30"/>
          <w:szCs w:val="30"/>
          <w:cs/>
        </w:rPr>
        <w:t>สภานิติบัญญัติแห่งชาติได้มีมติผ่านร่างพระราชบัญญัติคุ้มครองแรงงานฉบับใหม่</w:t>
      </w:r>
      <w:r w:rsidRPr="0098230C">
        <w:rPr>
          <w:rFonts w:ascii="Angsana New" w:hAnsi="Angsana New"/>
          <w:sz w:val="30"/>
          <w:szCs w:val="30"/>
          <w:cs/>
        </w:rPr>
        <w:t xml:space="preserve"> </w:t>
      </w:r>
      <w:r w:rsidRPr="0098230C">
        <w:rPr>
          <w:rFonts w:ascii="Angsana New" w:hAnsi="Angsana New" w:hint="cs"/>
          <w:sz w:val="30"/>
          <w:szCs w:val="30"/>
          <w:cs/>
        </w:rPr>
        <w:t>ซึ่งกฎหมายดังกล่าวอยู่ในระหว่างรอประกาศในราชกิจจา</w:t>
      </w:r>
      <w:proofErr w:type="spellStart"/>
      <w:r w:rsidRPr="0098230C">
        <w:rPr>
          <w:rFonts w:ascii="Angsana New" w:hAnsi="Angsana New" w:hint="cs"/>
          <w:sz w:val="30"/>
          <w:szCs w:val="30"/>
          <w:cs/>
        </w:rPr>
        <w:t>นุเ</w:t>
      </w:r>
      <w:proofErr w:type="spellEnd"/>
      <w:r w:rsidRPr="0098230C">
        <w:rPr>
          <w:rFonts w:ascii="Angsana New" w:hAnsi="Angsana New" w:hint="cs"/>
          <w:sz w:val="30"/>
          <w:szCs w:val="30"/>
          <w:cs/>
        </w:rPr>
        <w:t>บกษา</w:t>
      </w:r>
      <w:r w:rsidRPr="0098230C">
        <w:rPr>
          <w:rFonts w:ascii="Angsana New" w:hAnsi="Angsana New"/>
          <w:sz w:val="30"/>
          <w:szCs w:val="30"/>
          <w:cs/>
        </w:rPr>
        <w:t xml:space="preserve"> </w:t>
      </w:r>
      <w:r w:rsidRPr="0098230C">
        <w:rPr>
          <w:rFonts w:ascii="Angsana New" w:hAnsi="Angsana New" w:hint="cs"/>
          <w:sz w:val="30"/>
          <w:szCs w:val="30"/>
          <w:cs/>
        </w:rPr>
        <w:t>พระราชบัญญัติคุ้มครองแรงงานฉบับใหม่นี้กำหนดอัตราค่าชดเชยเพิ่มเติมกรณีนายจ้างเลิกจ้าง</w:t>
      </w:r>
      <w:r w:rsidRPr="0098230C">
        <w:rPr>
          <w:rFonts w:ascii="Angsana New" w:hAnsi="Angsana New"/>
          <w:sz w:val="30"/>
          <w:szCs w:val="30"/>
          <w:cs/>
        </w:rPr>
        <w:t xml:space="preserve"> </w:t>
      </w:r>
      <w:r w:rsidRPr="0098230C">
        <w:rPr>
          <w:rFonts w:ascii="Angsana New" w:hAnsi="Angsana New" w:hint="cs"/>
          <w:sz w:val="30"/>
          <w:szCs w:val="30"/>
          <w:cs/>
        </w:rPr>
        <w:t>สำหรับลูกจ้างซึ่งทำงานติดต่อกันครบ</w:t>
      </w:r>
      <w:r w:rsidRPr="0098230C">
        <w:rPr>
          <w:rFonts w:ascii="Angsana New" w:hAnsi="Angsana New"/>
          <w:sz w:val="30"/>
          <w:szCs w:val="30"/>
          <w:cs/>
        </w:rPr>
        <w:t xml:space="preserve"> 20 </w:t>
      </w:r>
      <w:r w:rsidRPr="0098230C">
        <w:rPr>
          <w:rFonts w:ascii="Angsana New" w:hAnsi="Angsana New" w:hint="cs"/>
          <w:sz w:val="30"/>
          <w:szCs w:val="30"/>
          <w:cs/>
        </w:rPr>
        <w:t>ปีขึ้นไปให้มีสิทธิได้รับชดเชยไม่น้อยกว่าค่าจ้างอัตราสุดท้าย</w:t>
      </w:r>
      <w:r w:rsidRPr="0098230C">
        <w:rPr>
          <w:rFonts w:ascii="Angsana New" w:hAnsi="Angsana New"/>
          <w:sz w:val="30"/>
          <w:szCs w:val="30"/>
          <w:cs/>
        </w:rPr>
        <w:t xml:space="preserve"> 400 </w:t>
      </w:r>
      <w:r w:rsidR="00D8177F">
        <w:rPr>
          <w:rFonts w:ascii="Angsana New" w:hAnsi="Angsana New" w:hint="cs"/>
          <w:sz w:val="30"/>
          <w:szCs w:val="30"/>
          <w:cs/>
        </w:rPr>
        <w:t>วัน</w:t>
      </w:r>
      <w:r w:rsidRPr="0098230C">
        <w:rPr>
          <w:rFonts w:ascii="Angsana New" w:hAnsi="Angsana New"/>
          <w:sz w:val="30"/>
          <w:szCs w:val="30"/>
          <w:cs/>
        </w:rPr>
        <w:t xml:space="preserve"> </w:t>
      </w:r>
      <w:r w:rsidRPr="0098230C">
        <w:rPr>
          <w:rFonts w:ascii="Angsana New" w:hAnsi="Angsana New" w:hint="cs"/>
          <w:sz w:val="30"/>
          <w:szCs w:val="30"/>
          <w:cs/>
        </w:rPr>
        <w:t>การเปลี่ยนแปลงดังกล่าวถือเป็นการแก้ไขโครงการสำหรับโครงการผลประโยชน์หลังออกจากงาน</w:t>
      </w:r>
      <w:r w:rsidRPr="0098230C">
        <w:rPr>
          <w:rFonts w:ascii="Angsana New" w:hAnsi="Angsana New"/>
          <w:sz w:val="30"/>
          <w:szCs w:val="30"/>
          <w:cs/>
        </w:rPr>
        <w:t xml:space="preserve"> </w:t>
      </w:r>
      <w:r w:rsidRPr="0098230C">
        <w:rPr>
          <w:rFonts w:ascii="Angsana New" w:hAnsi="Angsana New" w:hint="cs"/>
          <w:sz w:val="30"/>
          <w:szCs w:val="30"/>
          <w:cs/>
        </w:rPr>
        <w:t>และมีผลกระทบให้กลุ่มบริษัทมีหนี้สินสำรองผลประโยชน์ระยะยาวของพนักงานในงบการเงินรวมและงบการเงินเฉพาะกิจการเพิ่มขึ้นโดยประมาณจำนวน</w:t>
      </w:r>
      <w:r w:rsidRPr="0098230C">
        <w:rPr>
          <w:rFonts w:ascii="Angsana New" w:hAnsi="Angsana New"/>
          <w:sz w:val="30"/>
          <w:szCs w:val="30"/>
          <w:cs/>
        </w:rPr>
        <w:t xml:space="preserve"> 16 </w:t>
      </w:r>
      <w:r w:rsidRPr="0098230C">
        <w:rPr>
          <w:rFonts w:ascii="Angsana New" w:hAnsi="Angsana New" w:hint="cs"/>
          <w:sz w:val="30"/>
          <w:szCs w:val="30"/>
          <w:cs/>
        </w:rPr>
        <w:t>ล้านบาท</w:t>
      </w:r>
      <w:r w:rsidRPr="0098230C">
        <w:rPr>
          <w:rFonts w:ascii="Angsana New" w:hAnsi="Angsana New"/>
          <w:sz w:val="30"/>
          <w:szCs w:val="30"/>
          <w:cs/>
        </w:rPr>
        <w:t xml:space="preserve"> (</w:t>
      </w:r>
      <w:r w:rsidRPr="0098230C">
        <w:rPr>
          <w:rFonts w:ascii="Angsana New" w:hAnsi="Angsana New" w:hint="cs"/>
          <w:sz w:val="30"/>
          <w:szCs w:val="30"/>
          <w:cs/>
        </w:rPr>
        <w:t>ส่วนที่เป็นของบริษัทใหญ่สุทธิจากภาษีเงินได้โดยประมาณจำนวน</w:t>
      </w:r>
      <w:r w:rsidRPr="0098230C">
        <w:rPr>
          <w:rFonts w:ascii="Angsana New" w:hAnsi="Angsana New"/>
          <w:sz w:val="30"/>
          <w:szCs w:val="30"/>
          <w:cs/>
        </w:rPr>
        <w:t xml:space="preserve"> 13 </w:t>
      </w:r>
      <w:r w:rsidRPr="0098230C">
        <w:rPr>
          <w:rFonts w:ascii="Angsana New" w:hAnsi="Angsana New" w:hint="cs"/>
          <w:sz w:val="30"/>
          <w:szCs w:val="30"/>
          <w:cs/>
        </w:rPr>
        <w:t>ล้านบาท</w:t>
      </w:r>
      <w:r w:rsidRPr="0098230C">
        <w:rPr>
          <w:rFonts w:ascii="Angsana New" w:hAnsi="Angsana New"/>
          <w:sz w:val="30"/>
          <w:szCs w:val="30"/>
          <w:cs/>
        </w:rPr>
        <w:t xml:space="preserve">) </w:t>
      </w:r>
      <w:r w:rsidRPr="0098230C">
        <w:rPr>
          <w:rFonts w:ascii="Angsana New" w:hAnsi="Angsana New" w:hint="cs"/>
          <w:sz w:val="30"/>
          <w:szCs w:val="30"/>
          <w:cs/>
        </w:rPr>
        <w:t>โดยกลุ่มบริษัท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</w:t>
      </w:r>
    </w:p>
    <w:p w:rsidR="005F5732" w:rsidRPr="0098230C" w:rsidRDefault="005F5732" w:rsidP="00982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98"/>
        <w:jc w:val="thaiDistribute"/>
        <w:rPr>
          <w:rFonts w:ascii="Angsana New" w:hAnsi="Angsana New"/>
          <w:sz w:val="30"/>
          <w:szCs w:val="30"/>
          <w:cs/>
        </w:rPr>
      </w:pPr>
      <w:r w:rsidRPr="0098230C">
        <w:rPr>
          <w:rFonts w:ascii="Angsana New" w:hAnsi="Angsana New"/>
          <w:sz w:val="30"/>
          <w:szCs w:val="30"/>
          <w:cs/>
        </w:rPr>
        <w:br w:type="page"/>
      </w:r>
    </w:p>
    <w:p w:rsidR="00215226" w:rsidRPr="00454F20" w:rsidRDefault="00215226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454F20">
        <w:rPr>
          <w:rFonts w:ascii="Angsana New" w:hAnsi="Angsana New" w:cs="Angsana New"/>
          <w:b w:val="0"/>
          <w:cs/>
          <w:lang w:val="en-GB"/>
        </w:rPr>
        <w:t>ทุนเรือนหุ้น</w:t>
      </w:r>
    </w:p>
    <w:p w:rsidR="007A7158" w:rsidRPr="005F5732" w:rsidRDefault="007A7158" w:rsidP="00E23BB7">
      <w:pPr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7"/>
        <w:gridCol w:w="1077"/>
        <w:gridCol w:w="256"/>
        <w:gridCol w:w="990"/>
        <w:gridCol w:w="270"/>
        <w:gridCol w:w="990"/>
        <w:gridCol w:w="270"/>
        <w:gridCol w:w="990"/>
      </w:tblGrid>
      <w:tr w:rsidR="003D0702" w:rsidRPr="004A13EE" w:rsidTr="00D727CC">
        <w:tc>
          <w:tcPr>
            <w:tcW w:w="3150" w:type="dxa"/>
          </w:tcPr>
          <w:p w:rsidR="003D0702" w:rsidRPr="000A47DF" w:rsidRDefault="003D0702" w:rsidP="00C43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47DF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007" w:type="dxa"/>
          </w:tcPr>
          <w:p w:rsidR="003D0702" w:rsidRPr="000A47DF" w:rsidRDefault="003D0702" w:rsidP="00C43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13EE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23" w:type="dxa"/>
            <w:gridSpan w:val="3"/>
            <w:shd w:val="clear" w:color="auto" w:fill="auto"/>
          </w:tcPr>
          <w:p w:rsidR="003D0702" w:rsidRPr="004A13EE" w:rsidRDefault="003D0702" w:rsidP="00E12322">
            <w:pPr>
              <w:pStyle w:val="BodyText"/>
              <w:tabs>
                <w:tab w:val="center" w:pos="1111"/>
                <w:tab w:val="right" w:pos="233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D0702" w:rsidRPr="004A13EE" w:rsidRDefault="003D0702" w:rsidP="00E12322">
            <w:pPr>
              <w:pStyle w:val="BodyText"/>
              <w:tabs>
                <w:tab w:val="center" w:pos="1111"/>
                <w:tab w:val="right" w:pos="233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3D0702" w:rsidRPr="004A13EE" w:rsidRDefault="003D0702" w:rsidP="00C435D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A7158" w:rsidRPr="004A13EE" w:rsidTr="00D727CC">
        <w:tc>
          <w:tcPr>
            <w:tcW w:w="3150" w:type="dxa"/>
          </w:tcPr>
          <w:p w:rsidR="007A7158" w:rsidRPr="004A13EE" w:rsidRDefault="007A7158" w:rsidP="00C43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7" w:type="dxa"/>
            <w:shd w:val="clear" w:color="auto" w:fill="auto"/>
          </w:tcPr>
          <w:p w:rsidR="007A7158" w:rsidRPr="004A13EE" w:rsidRDefault="007A7158" w:rsidP="00C43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13EE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7A7158" w:rsidRPr="004A13EE" w:rsidRDefault="007A7158" w:rsidP="00C43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13E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6" w:type="dxa"/>
            <w:tcBorders>
              <w:top w:val="single" w:sz="4" w:space="0" w:color="auto"/>
            </w:tcBorders>
          </w:tcPr>
          <w:p w:rsidR="007A7158" w:rsidRPr="004A13EE" w:rsidRDefault="007A7158" w:rsidP="00C43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A7158" w:rsidRPr="004A13EE" w:rsidRDefault="007A7158" w:rsidP="00C43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13E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7A7158" w:rsidRPr="004A13EE" w:rsidRDefault="007A7158" w:rsidP="00C43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A7158" w:rsidRPr="004A13EE" w:rsidRDefault="007A7158" w:rsidP="00C43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13E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A7158" w:rsidRPr="004A13EE" w:rsidRDefault="007A7158" w:rsidP="00C43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A7158" w:rsidRPr="004A13EE" w:rsidRDefault="007A7158" w:rsidP="00C43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13E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7A7158" w:rsidRPr="004A13EE" w:rsidTr="00F1014F">
        <w:tc>
          <w:tcPr>
            <w:tcW w:w="3150" w:type="dxa"/>
          </w:tcPr>
          <w:p w:rsidR="007A7158" w:rsidRPr="004A13EE" w:rsidRDefault="007A7158" w:rsidP="00C43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7" w:type="dxa"/>
            <w:shd w:val="clear" w:color="auto" w:fill="auto"/>
          </w:tcPr>
          <w:p w:rsidR="007A7158" w:rsidRPr="004A13EE" w:rsidRDefault="007A7158" w:rsidP="00C43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A13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843" w:type="dxa"/>
            <w:gridSpan w:val="7"/>
          </w:tcPr>
          <w:p w:rsidR="007A7158" w:rsidRPr="004A13EE" w:rsidRDefault="007A7158" w:rsidP="00C43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A13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(ล้านหุ้น/ล้านบาท)</w:t>
            </w:r>
          </w:p>
        </w:tc>
      </w:tr>
      <w:tr w:rsidR="007A7158" w:rsidRPr="004A13EE" w:rsidTr="00F1014F">
        <w:tc>
          <w:tcPr>
            <w:tcW w:w="3150" w:type="dxa"/>
          </w:tcPr>
          <w:p w:rsidR="007A7158" w:rsidRPr="004A13EE" w:rsidRDefault="007A7158" w:rsidP="00C43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13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07" w:type="dxa"/>
            <w:shd w:val="clear" w:color="auto" w:fill="auto"/>
          </w:tcPr>
          <w:p w:rsidR="007A7158" w:rsidRPr="004A13EE" w:rsidRDefault="007A7158" w:rsidP="00C43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</w:tcPr>
          <w:p w:rsidR="007A7158" w:rsidRPr="004A13EE" w:rsidRDefault="007A7158" w:rsidP="00C43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7A7158" w:rsidRPr="004A13EE" w:rsidRDefault="007A7158" w:rsidP="00C43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A7158" w:rsidRPr="004A13EE" w:rsidRDefault="007A7158" w:rsidP="00C43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A7158" w:rsidRPr="004A13EE" w:rsidRDefault="007A7158" w:rsidP="00C43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A7158" w:rsidRPr="004A13EE" w:rsidRDefault="007A7158" w:rsidP="00C43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A7158" w:rsidRPr="004A13EE" w:rsidRDefault="007A7158" w:rsidP="00C43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A7158" w:rsidRPr="004A13EE" w:rsidRDefault="007A7158" w:rsidP="00C43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96E" w:rsidRPr="004A13EE" w:rsidTr="00F1014F">
        <w:trPr>
          <w:trHeight w:val="83"/>
        </w:trPr>
        <w:tc>
          <w:tcPr>
            <w:tcW w:w="3150" w:type="dxa"/>
          </w:tcPr>
          <w:p w:rsidR="000F596E" w:rsidRPr="004A13EE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13E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A13E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A13E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07" w:type="dxa"/>
            <w:shd w:val="clear" w:color="auto" w:fill="auto"/>
          </w:tcPr>
          <w:p w:rsidR="000F596E" w:rsidRPr="004A13EE" w:rsidRDefault="000F596E" w:rsidP="000F596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</w:tcPr>
          <w:p w:rsidR="000F596E" w:rsidRPr="004A13EE" w:rsidRDefault="000F596E" w:rsidP="000F596E">
            <w:pPr>
              <w:pStyle w:val="BodyText"/>
              <w:tabs>
                <w:tab w:val="clear" w:pos="680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0F596E" w:rsidRPr="004A13EE" w:rsidRDefault="000F596E" w:rsidP="000F596E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F596E" w:rsidRPr="004A13EE" w:rsidRDefault="000F596E" w:rsidP="000F596E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F596E" w:rsidRPr="004A13EE" w:rsidRDefault="000F596E" w:rsidP="000F596E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F596E" w:rsidRPr="004A13EE" w:rsidRDefault="000F596E" w:rsidP="000F596E">
            <w:pPr>
              <w:pStyle w:val="BodyText"/>
              <w:tabs>
                <w:tab w:val="clear" w:pos="680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F596E" w:rsidRPr="004A13EE" w:rsidRDefault="000F596E" w:rsidP="000F596E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F596E" w:rsidRPr="004A13EE" w:rsidRDefault="000F596E" w:rsidP="000F596E">
            <w:pPr>
              <w:pStyle w:val="BodyText"/>
              <w:tabs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596E" w:rsidRPr="004A13EE" w:rsidTr="00F1014F">
        <w:tc>
          <w:tcPr>
            <w:tcW w:w="3150" w:type="dxa"/>
          </w:tcPr>
          <w:p w:rsidR="000F596E" w:rsidRPr="004A13EE" w:rsidRDefault="000F596E" w:rsidP="000F596E">
            <w:pPr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A13EE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07" w:type="dxa"/>
            <w:shd w:val="clear" w:color="auto" w:fill="auto"/>
          </w:tcPr>
          <w:p w:rsidR="000F596E" w:rsidRPr="004A13EE" w:rsidRDefault="000F596E" w:rsidP="000F596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A13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10</w:t>
            </w:r>
          </w:p>
        </w:tc>
        <w:tc>
          <w:tcPr>
            <w:tcW w:w="1077" w:type="dxa"/>
          </w:tcPr>
          <w:p w:rsidR="000F596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1,048.3</w:t>
            </w:r>
          </w:p>
        </w:tc>
        <w:tc>
          <w:tcPr>
            <w:tcW w:w="256" w:type="dxa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F596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10,483</w:t>
            </w:r>
          </w:p>
        </w:tc>
        <w:tc>
          <w:tcPr>
            <w:tcW w:w="270" w:type="dxa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F596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1,048.3</w:t>
            </w:r>
          </w:p>
        </w:tc>
        <w:tc>
          <w:tcPr>
            <w:tcW w:w="270" w:type="dxa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F596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10,483</w:t>
            </w:r>
          </w:p>
        </w:tc>
      </w:tr>
      <w:tr w:rsidR="000F596E" w:rsidRPr="004A13EE" w:rsidTr="00F1014F">
        <w:tc>
          <w:tcPr>
            <w:tcW w:w="3150" w:type="dxa"/>
          </w:tcPr>
          <w:p w:rsidR="000F596E" w:rsidRPr="004A13EE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13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A13E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B41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7" w:type="dxa"/>
            <w:shd w:val="clear" w:color="auto" w:fill="auto"/>
          </w:tcPr>
          <w:p w:rsidR="000F596E" w:rsidRPr="004A13EE" w:rsidRDefault="000F596E" w:rsidP="000F596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596E" w:rsidRPr="004A13EE" w:rsidTr="00F1014F">
        <w:tc>
          <w:tcPr>
            <w:tcW w:w="3150" w:type="dxa"/>
          </w:tcPr>
          <w:p w:rsidR="000F596E" w:rsidRPr="0008767D" w:rsidRDefault="000F596E" w:rsidP="000F596E">
            <w:pPr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76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07" w:type="dxa"/>
            <w:shd w:val="clear" w:color="auto" w:fill="auto"/>
          </w:tcPr>
          <w:p w:rsidR="000F596E" w:rsidRPr="004A13EE" w:rsidRDefault="000F596E" w:rsidP="000F596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A13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10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1,048.3</w:t>
            </w:r>
          </w:p>
        </w:tc>
        <w:tc>
          <w:tcPr>
            <w:tcW w:w="256" w:type="dxa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10,483</w:t>
            </w:r>
          </w:p>
        </w:tc>
        <w:tc>
          <w:tcPr>
            <w:tcW w:w="270" w:type="dxa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1,048.3</w:t>
            </w:r>
          </w:p>
        </w:tc>
        <w:tc>
          <w:tcPr>
            <w:tcW w:w="270" w:type="dxa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10,483</w:t>
            </w:r>
          </w:p>
        </w:tc>
      </w:tr>
    </w:tbl>
    <w:p w:rsidR="00664406" w:rsidRPr="005F5732" w:rsidRDefault="00664406" w:rsidP="005F5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72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1094"/>
        <w:gridCol w:w="274"/>
        <w:gridCol w:w="972"/>
        <w:gridCol w:w="270"/>
        <w:gridCol w:w="990"/>
        <w:gridCol w:w="270"/>
        <w:gridCol w:w="990"/>
      </w:tblGrid>
      <w:tr w:rsidR="00E12322" w:rsidRPr="004A13EE" w:rsidTr="00F1014F">
        <w:tc>
          <w:tcPr>
            <w:tcW w:w="3150" w:type="dxa"/>
          </w:tcPr>
          <w:p w:rsidR="00E12322" w:rsidRPr="004A13EE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13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90" w:type="dxa"/>
            <w:shd w:val="clear" w:color="auto" w:fill="auto"/>
          </w:tcPr>
          <w:p w:rsidR="00E12322" w:rsidRPr="004A13EE" w:rsidRDefault="00E12322" w:rsidP="00E12322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</w:tcPr>
          <w:p w:rsidR="00E12322" w:rsidRPr="004A13EE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E12322" w:rsidRPr="004A13EE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E12322" w:rsidRPr="004A13EE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12322" w:rsidRPr="004A13EE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12322" w:rsidRPr="004A13EE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12322" w:rsidRPr="004A13EE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12322" w:rsidRPr="004A13EE" w:rsidRDefault="00E12322" w:rsidP="00E123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44F9" w:rsidRPr="004A13EE" w:rsidTr="00F1014F">
        <w:trPr>
          <w:trHeight w:val="209"/>
        </w:trPr>
        <w:tc>
          <w:tcPr>
            <w:tcW w:w="3150" w:type="dxa"/>
          </w:tcPr>
          <w:p w:rsidR="008144F9" w:rsidRPr="004A13EE" w:rsidRDefault="008144F9" w:rsidP="00814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A13E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A13E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A13E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:rsidR="008144F9" w:rsidRPr="004A13EE" w:rsidRDefault="008144F9" w:rsidP="008144F9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</w:tcPr>
          <w:p w:rsidR="008144F9" w:rsidRPr="004A13EE" w:rsidRDefault="008144F9" w:rsidP="008144F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:rsidR="008144F9" w:rsidRPr="004A13EE" w:rsidRDefault="008144F9" w:rsidP="008144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</w:tcPr>
          <w:p w:rsidR="008144F9" w:rsidRPr="004A13EE" w:rsidRDefault="008144F9" w:rsidP="008144F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144F9" w:rsidRPr="004A13EE" w:rsidRDefault="008144F9" w:rsidP="008144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144F9" w:rsidRPr="004A13EE" w:rsidRDefault="008144F9" w:rsidP="008144F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144F9" w:rsidRPr="004A13EE" w:rsidRDefault="008144F9" w:rsidP="008144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8144F9" w:rsidRPr="004A13EE" w:rsidRDefault="008144F9" w:rsidP="008144F9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596E" w:rsidRPr="004A13EE" w:rsidTr="00F1014F">
        <w:tc>
          <w:tcPr>
            <w:tcW w:w="3150" w:type="dxa"/>
          </w:tcPr>
          <w:p w:rsidR="000F596E" w:rsidRPr="004A13EE" w:rsidRDefault="000F596E" w:rsidP="000F596E">
            <w:pPr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A13EE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90" w:type="dxa"/>
            <w:shd w:val="clear" w:color="auto" w:fill="auto"/>
          </w:tcPr>
          <w:p w:rsidR="000F596E" w:rsidRPr="004A13EE" w:rsidRDefault="000F596E" w:rsidP="000F596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94" w:type="dxa"/>
            <w:shd w:val="clear" w:color="auto" w:fill="auto"/>
          </w:tcPr>
          <w:p w:rsidR="000F596E" w:rsidRPr="000F596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96E">
              <w:rPr>
                <w:rFonts w:ascii="Angsana New" w:hAnsi="Angsana New" w:hint="cs"/>
                <w:sz w:val="30"/>
                <w:szCs w:val="30"/>
                <w:cs/>
              </w:rPr>
              <w:t>1,023.7</w:t>
            </w:r>
          </w:p>
        </w:tc>
        <w:tc>
          <w:tcPr>
            <w:tcW w:w="274" w:type="dxa"/>
            <w:shd w:val="clear" w:color="auto" w:fill="auto"/>
          </w:tcPr>
          <w:p w:rsidR="000F596E" w:rsidRPr="000F596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0F596E" w:rsidRPr="000F596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F596E">
              <w:rPr>
                <w:rFonts w:ascii="Angsana New" w:hAnsi="Angsana New" w:hint="cs"/>
                <w:sz w:val="30"/>
                <w:szCs w:val="30"/>
                <w:cs/>
              </w:rPr>
              <w:t>10,237</w:t>
            </w:r>
          </w:p>
        </w:tc>
        <w:tc>
          <w:tcPr>
            <w:tcW w:w="270" w:type="dxa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740.0</w:t>
            </w:r>
          </w:p>
        </w:tc>
        <w:tc>
          <w:tcPr>
            <w:tcW w:w="270" w:type="dxa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7,400</w:t>
            </w:r>
          </w:p>
        </w:tc>
      </w:tr>
      <w:tr w:rsidR="000F596E" w:rsidRPr="004A13EE" w:rsidTr="00F1014F">
        <w:tc>
          <w:tcPr>
            <w:tcW w:w="3150" w:type="dxa"/>
          </w:tcPr>
          <w:p w:rsidR="000F596E" w:rsidRPr="004A13EE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90" w:type="dxa"/>
            <w:shd w:val="clear" w:color="auto" w:fill="auto"/>
          </w:tcPr>
          <w:p w:rsidR="000F596E" w:rsidRDefault="000F596E" w:rsidP="000F596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10</w:t>
            </w:r>
          </w:p>
        </w:tc>
        <w:tc>
          <w:tcPr>
            <w:tcW w:w="1094" w:type="dxa"/>
            <w:shd w:val="clear" w:color="auto" w:fill="auto"/>
          </w:tcPr>
          <w:p w:rsidR="000F596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:rsidR="000F596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F596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283.7</w:t>
            </w:r>
          </w:p>
        </w:tc>
        <w:tc>
          <w:tcPr>
            <w:tcW w:w="270" w:type="dxa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F596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2,837</w:t>
            </w:r>
          </w:p>
        </w:tc>
      </w:tr>
      <w:tr w:rsidR="000F596E" w:rsidRPr="004A13EE" w:rsidTr="00F1014F">
        <w:tc>
          <w:tcPr>
            <w:tcW w:w="3150" w:type="dxa"/>
          </w:tcPr>
          <w:p w:rsidR="000F596E" w:rsidRPr="004A13EE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13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A13E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B41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:rsidR="000F596E" w:rsidRPr="004A13EE" w:rsidRDefault="000F596E" w:rsidP="000F596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  <w:shd w:val="clear" w:color="auto" w:fill="auto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F596E" w:rsidRPr="004A13EE" w:rsidTr="00F1014F">
        <w:tc>
          <w:tcPr>
            <w:tcW w:w="3150" w:type="dxa"/>
          </w:tcPr>
          <w:p w:rsidR="000F596E" w:rsidRPr="0008767D" w:rsidRDefault="000F596E" w:rsidP="000F596E">
            <w:pPr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76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90" w:type="dxa"/>
            <w:shd w:val="clear" w:color="auto" w:fill="auto"/>
          </w:tcPr>
          <w:p w:rsidR="000F596E" w:rsidRPr="000F60AD" w:rsidRDefault="000F596E" w:rsidP="000F596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F60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94" w:type="dxa"/>
            <w:tcBorders>
              <w:bottom w:val="double" w:sz="4" w:space="0" w:color="auto"/>
            </w:tcBorders>
            <w:shd w:val="clear" w:color="auto" w:fill="auto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1,023.7</w:t>
            </w:r>
          </w:p>
        </w:tc>
        <w:tc>
          <w:tcPr>
            <w:tcW w:w="274" w:type="dxa"/>
            <w:shd w:val="clear" w:color="auto" w:fill="auto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  <w:shd w:val="clear" w:color="auto" w:fill="auto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10,237</w:t>
            </w:r>
          </w:p>
        </w:tc>
        <w:tc>
          <w:tcPr>
            <w:tcW w:w="270" w:type="dxa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1,023.7</w:t>
            </w:r>
          </w:p>
        </w:tc>
        <w:tc>
          <w:tcPr>
            <w:tcW w:w="270" w:type="dxa"/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F596E" w:rsidRPr="004A13EE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10,237</w:t>
            </w:r>
          </w:p>
        </w:tc>
      </w:tr>
    </w:tbl>
    <w:p w:rsidR="00B815F2" w:rsidRPr="0008767D" w:rsidRDefault="00B815F2" w:rsidP="007A7158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</w:p>
    <w:p w:rsidR="00D97444" w:rsidRPr="00CE554B" w:rsidRDefault="00D97444" w:rsidP="00DB1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="Angsana New" w:hAnsi="Angsana New"/>
          <w:sz w:val="30"/>
          <w:szCs w:val="30"/>
        </w:rPr>
      </w:pPr>
      <w:r w:rsidRPr="00CE554B">
        <w:rPr>
          <w:rFonts w:ascii="Angsana New" w:hAnsi="Angsana New"/>
          <w:i/>
          <w:iCs/>
          <w:sz w:val="30"/>
          <w:szCs w:val="30"/>
          <w:cs/>
        </w:rPr>
        <w:t>การเสนอขายหุ้นใหม่</w:t>
      </w:r>
      <w:r w:rsidRPr="00CE554B">
        <w:rPr>
          <w:rFonts w:ascii="Angsana New" w:hAnsi="Angsana New" w:hint="cs"/>
          <w:i/>
          <w:iCs/>
          <w:sz w:val="30"/>
          <w:szCs w:val="30"/>
          <w:cs/>
        </w:rPr>
        <w:t>ต่อ</w:t>
      </w:r>
      <w:r w:rsidRPr="00CE554B">
        <w:rPr>
          <w:rFonts w:ascii="Angsana New" w:hAnsi="Angsana New"/>
          <w:i/>
          <w:iCs/>
          <w:sz w:val="30"/>
          <w:szCs w:val="30"/>
          <w:cs/>
        </w:rPr>
        <w:t>ประชาชนทั่วไปเป็นครั้งแรก</w:t>
      </w:r>
    </w:p>
    <w:p w:rsidR="00D97444" w:rsidRPr="00935806" w:rsidRDefault="00D97444" w:rsidP="00F1014F">
      <w:pPr>
        <w:pStyle w:val="block"/>
        <w:tabs>
          <w:tab w:val="left" w:pos="540"/>
        </w:tabs>
        <w:spacing w:after="0" w:line="0" w:lineRule="atLeast"/>
        <w:ind w:left="0" w:right="18"/>
        <w:jc w:val="both"/>
        <w:rPr>
          <w:rFonts w:ascii="Angsana New" w:hAnsi="Angsana New"/>
          <w:bCs/>
          <w:sz w:val="24"/>
          <w:szCs w:val="24"/>
          <w:lang w:bidi="th-TH"/>
        </w:rPr>
      </w:pPr>
    </w:p>
    <w:p w:rsidR="00D97444" w:rsidRPr="00935806" w:rsidRDefault="00D97444" w:rsidP="007E6F9A">
      <w:pPr>
        <w:pStyle w:val="Default"/>
        <w:ind w:left="540" w:right="18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/>
        </w:rPr>
      </w:pP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 xml:space="preserve">เมื่อวันที่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2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 xml:space="preserve">พฤษภาคม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2560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 xml:space="preserve">บริษัทได้เสนอขายหุ้นต่อประชาชนเป็นครั้งแรก จำนวน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246.67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 xml:space="preserve">ล้านหุ้น ในตลาดหลักทรัพย์แห่งประเทศไทย ด้วยราคาเสนอขาย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11.20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>บาทต่อหุ้น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 (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 xml:space="preserve">ราคาตามมูลค่า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10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 xml:space="preserve">บาทและส่วนเกินมูลค่าหุ้น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1.20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>บาท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)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 xml:space="preserve">เป็นจำนวนเงิน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2,763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 xml:space="preserve">ล้านบาท โดยมีค่าใช้จ่ายที่เกี่ยวข้องโดยตรงกับการเสนอขายหุ้นจำนวนเงิน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>121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>ล้านบาท แสดงหักจากส่วนเกินมูลค่าหุ้นที่ได้รับจากการเสนอขายหุ้นใหม่ บริษัทมีการจัดสรรหุ้นส่วนเกิน</w:t>
      </w:r>
      <w:r w:rsidR="003D0702">
        <w:rPr>
          <w:rFonts w:ascii="Angsana New" w:eastAsia="SimSun" w:hAnsi="Angsana New" w:cs="Angsana New" w:hint="cs"/>
          <w:color w:val="auto"/>
          <w:sz w:val="30"/>
          <w:szCs w:val="30"/>
          <w:cs/>
          <w:lang w:val="en-GB"/>
        </w:rPr>
        <w:t xml:space="preserve">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>(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Over-allotment)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 xml:space="preserve">ไม่เกินร้อยละ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>15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 xml:space="preserve"> ของจำนวนหุ้นที่เสนอขายทั้งหมด หรือคิดเป็นจำนวนไม่เกิน 37 ล้านหุ้น ซึ่งเป็นวิธีการรักษาระดับราคาหลักทรัพย์ตามที่ได้รับอนุญาตจากสำนักงานคณะกรรมการกำกับหลักทรัพย์และตลาดหลักทรัพย์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 xml:space="preserve">ต่อมาเมื่อวันที่ 31 พฤษภาคม 2560 ผู้จัดสรรหุ้นส่วนเกินได้แจ้งความประสงค์มายังบริษัทเพื่อใช้สิทธิซื้อหุ้นสามัญเพิ่มทุนจากบริษัท จำนวน 37 ล้านหุ้น ด้วยราคาเสนอขาย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11.20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>บาทต่อหุ้น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 (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 xml:space="preserve">ราคาตามมูลค่า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10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 xml:space="preserve">บาทและส่วนเกินมูลค่าหุ้น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1.20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>บาท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)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 xml:space="preserve">เป็นจำนวนเงิน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414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>ล้านบาท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 xml:space="preserve">บริษัทได้ดำเนินการขายหุ้นสามัญเพิ่มทุนจำนวนดังกล่าวให้แก่ผู้จัดสรรหุ้นส่วนเกิน เมื่อวันที่ 2 มิถุนายน 2560 ดังนั้นบริษัทได้รับเงินจากการเสนอขายหุ้นทั้งหมดจำนวน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283.67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 xml:space="preserve">ล้านหุ้น มูลค่าหุ้นละ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11.20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 xml:space="preserve">บาทต่อหุ้น เป็นจำนวนทั้งสิ้น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lang w:val="en-GB"/>
        </w:rPr>
        <w:t xml:space="preserve">3,177 </w:t>
      </w:r>
      <w:r w:rsidRPr="00935806">
        <w:rPr>
          <w:rFonts w:ascii="Angsana New" w:eastAsia="SimSun" w:hAnsi="Angsana New" w:cs="Angsana New"/>
          <w:color w:val="auto"/>
          <w:sz w:val="30"/>
          <w:szCs w:val="30"/>
          <w:cs/>
          <w:lang w:val="en-GB"/>
        </w:rPr>
        <w:t>ล้านบาท</w:t>
      </w:r>
    </w:p>
    <w:p w:rsidR="00B373EA" w:rsidRPr="00630FC5" w:rsidRDefault="00B373EA" w:rsidP="00DB1E24">
      <w:pPr>
        <w:pStyle w:val="Default"/>
        <w:ind w:left="540" w:right="198"/>
        <w:jc w:val="thaiDistribute"/>
        <w:rPr>
          <w:rFonts w:ascii="Angsana New" w:hAnsi="Angsana New" w:cs="Angsana New"/>
          <w:sz w:val="30"/>
          <w:szCs w:val="30"/>
        </w:rPr>
      </w:pPr>
    </w:p>
    <w:p w:rsidR="00003AE6" w:rsidRPr="00454F20" w:rsidRDefault="00AB15A1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454F20">
        <w:rPr>
          <w:rFonts w:ascii="Angsana New" w:hAnsi="Angsana New" w:cs="Angsana New"/>
          <w:b w:val="0"/>
          <w:cs/>
          <w:lang w:val="en-GB"/>
        </w:rPr>
        <w:t>ส่วนเกินทุนและสำรอง</w:t>
      </w:r>
    </w:p>
    <w:p w:rsidR="0029289A" w:rsidRDefault="0029289A" w:rsidP="0029289A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:rsidR="0029289A" w:rsidRPr="008144F9" w:rsidRDefault="0029289A" w:rsidP="00DB1E24">
      <w:pPr>
        <w:pStyle w:val="block"/>
        <w:tabs>
          <w:tab w:val="left" w:pos="540"/>
        </w:tabs>
        <w:spacing w:after="0" w:line="240" w:lineRule="auto"/>
        <w:ind w:left="540" w:right="198"/>
        <w:jc w:val="both"/>
        <w:rPr>
          <w:rFonts w:ascii="Angsana New" w:hAnsi="Angsana New"/>
          <w:i/>
          <w:iCs/>
          <w:sz w:val="30"/>
          <w:szCs w:val="30"/>
        </w:rPr>
      </w:pPr>
      <w:r w:rsidRPr="008144F9">
        <w:rPr>
          <w:rFonts w:ascii="Angsana New" w:hAnsi="Angsana New" w:hint="cs"/>
          <w:i/>
          <w:iCs/>
          <w:sz w:val="30"/>
          <w:szCs w:val="30"/>
          <w:cs/>
          <w:lang w:bidi="th-TH"/>
        </w:rPr>
        <w:t>ส่วนเกินมูลค่าหุ้น</w:t>
      </w:r>
    </w:p>
    <w:p w:rsidR="0029289A" w:rsidRPr="008144F9" w:rsidRDefault="0029289A" w:rsidP="00DB1E24">
      <w:pPr>
        <w:pStyle w:val="block"/>
        <w:tabs>
          <w:tab w:val="left" w:pos="540"/>
        </w:tabs>
        <w:spacing w:after="0" w:line="240" w:lineRule="auto"/>
        <w:ind w:left="540" w:right="198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29289A" w:rsidRPr="00FF14D9" w:rsidRDefault="0029289A" w:rsidP="00DB1E24">
      <w:pPr>
        <w:pStyle w:val="block"/>
        <w:tabs>
          <w:tab w:val="left" w:pos="540"/>
        </w:tabs>
        <w:spacing w:after="0" w:line="240" w:lineRule="auto"/>
        <w:ind w:left="540" w:right="198"/>
        <w:jc w:val="both"/>
        <w:rPr>
          <w:rFonts w:ascii="Angsana New" w:hAnsi="Angsana New"/>
          <w:bCs/>
          <w:sz w:val="30"/>
          <w:szCs w:val="30"/>
          <w:lang w:bidi="th-TH"/>
        </w:rPr>
      </w:pPr>
      <w:r w:rsidRPr="008144F9">
        <w:rPr>
          <w:rFonts w:ascii="Angsana New" w:hAnsi="Angsana New"/>
          <w:sz w:val="30"/>
          <w:szCs w:val="30"/>
          <w:cs/>
          <w:lang w:bidi="th-TH"/>
        </w:rPr>
        <w:t>ตามบทบัญญัติแห</w:t>
      </w:r>
      <w:r w:rsidR="00935806">
        <w:rPr>
          <w:rFonts w:ascii="Angsana New" w:hAnsi="Angsana New"/>
          <w:sz w:val="30"/>
          <w:szCs w:val="30"/>
          <w:cs/>
          <w:lang w:bidi="th-TH"/>
        </w:rPr>
        <w:t>่งพระราชบัญญัติบริษัทมหาชนจำกั</w:t>
      </w:r>
      <w:r w:rsidR="00935806">
        <w:rPr>
          <w:rFonts w:ascii="Angsana New" w:hAnsi="Angsana New" w:hint="cs"/>
          <w:sz w:val="30"/>
          <w:szCs w:val="30"/>
          <w:cs/>
          <w:lang w:bidi="th-TH"/>
        </w:rPr>
        <w:t>ด พ.ศ.</w:t>
      </w:r>
      <w:r w:rsidRPr="008144F9">
        <w:rPr>
          <w:rFonts w:ascii="Angsana New" w:hAnsi="Angsana New"/>
          <w:sz w:val="30"/>
          <w:szCs w:val="30"/>
          <w:rtl/>
          <w:cs/>
        </w:rPr>
        <w:t xml:space="preserve"> </w:t>
      </w:r>
      <w:r w:rsidRPr="008144F9">
        <w:rPr>
          <w:rFonts w:ascii="Angsana New" w:hAnsi="Angsana New"/>
          <w:sz w:val="30"/>
          <w:szCs w:val="30"/>
        </w:rPr>
        <w:t>2535</w:t>
      </w:r>
      <w:r w:rsidRPr="008144F9">
        <w:rPr>
          <w:rFonts w:ascii="Angsana New" w:hAnsi="Angsana New"/>
          <w:sz w:val="30"/>
          <w:szCs w:val="30"/>
          <w:cs/>
          <w:lang w:bidi="th-TH"/>
        </w:rPr>
        <w:t xml:space="preserve"> มาตรา </w:t>
      </w:r>
      <w:r w:rsidRPr="008144F9">
        <w:rPr>
          <w:rFonts w:ascii="Angsana New" w:hAnsi="Angsana New"/>
          <w:sz w:val="30"/>
          <w:szCs w:val="30"/>
        </w:rPr>
        <w:t>51</w:t>
      </w:r>
      <w:r w:rsidRPr="008144F9">
        <w:rPr>
          <w:rFonts w:ascii="Angsana New" w:hAnsi="Angsana New"/>
          <w:sz w:val="30"/>
          <w:szCs w:val="30"/>
          <w:cs/>
          <w:lang w:bidi="th-TH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</w:t>
      </w:r>
      <w:r w:rsidR="00935806">
        <w:rPr>
          <w:rFonts w:ascii="Angsana New" w:hAnsi="Angsana New" w:hint="cs"/>
          <w:sz w:val="30"/>
          <w:szCs w:val="30"/>
          <w:cs/>
          <w:lang w:bidi="th-TH"/>
        </w:rPr>
        <w:t xml:space="preserve"> (</w:t>
      </w:r>
      <w:r w:rsidRPr="008144F9">
        <w:rPr>
          <w:rFonts w:ascii="Angsana New" w:hAnsi="Angsana New"/>
          <w:sz w:val="30"/>
          <w:szCs w:val="30"/>
        </w:rPr>
        <w:t>“</w:t>
      </w:r>
      <w:r w:rsidRPr="008144F9">
        <w:rPr>
          <w:rFonts w:ascii="Angsana New" w:hAnsi="Angsana New"/>
          <w:sz w:val="30"/>
          <w:szCs w:val="30"/>
          <w:cs/>
          <w:lang w:bidi="th-TH"/>
        </w:rPr>
        <w:t>ส่วนเกินมูลค่าหุ้น</w:t>
      </w:r>
      <w:r w:rsidRPr="008144F9">
        <w:rPr>
          <w:rFonts w:ascii="Angsana New" w:hAnsi="Angsana New"/>
          <w:sz w:val="30"/>
          <w:szCs w:val="30"/>
        </w:rPr>
        <w:t>”</w:t>
      </w:r>
      <w:r w:rsidR="00935806">
        <w:rPr>
          <w:rFonts w:ascii="Angsana New" w:hAnsi="Angsana New" w:hint="cs"/>
          <w:sz w:val="30"/>
          <w:szCs w:val="30"/>
          <w:cs/>
          <w:lang w:bidi="th-TH"/>
        </w:rPr>
        <w:t>)</w:t>
      </w:r>
      <w:r w:rsidRPr="008144F9">
        <w:rPr>
          <w:rFonts w:ascii="Angsana New" w:hAnsi="Angsana New" w:hint="cs"/>
          <w:sz w:val="30"/>
          <w:szCs w:val="30"/>
          <w:cs/>
          <w:lang w:bidi="th-TH"/>
        </w:rPr>
        <w:t xml:space="preserve"> ส่วนเกินมูลค่าหุ้น</w:t>
      </w:r>
      <w:r w:rsidRPr="008144F9">
        <w:rPr>
          <w:rFonts w:ascii="Angsana New" w:hAnsi="Angsana New"/>
          <w:sz w:val="30"/>
          <w:szCs w:val="30"/>
          <w:cs/>
          <w:lang w:bidi="th-TH"/>
        </w:rPr>
        <w:t>นี้จะนำไปจ่ายเป็นเงินปันผลไม่ได้</w:t>
      </w:r>
    </w:p>
    <w:p w:rsidR="00190A82" w:rsidRPr="000B6136" w:rsidRDefault="00190A82" w:rsidP="00DB1E24">
      <w:pPr>
        <w:pStyle w:val="block"/>
        <w:spacing w:after="0" w:line="240" w:lineRule="auto"/>
        <w:ind w:left="450" w:right="198"/>
        <w:jc w:val="both"/>
        <w:rPr>
          <w:rFonts w:ascii="Angsana New" w:hAnsi="Angsana New"/>
          <w:bCs/>
          <w:sz w:val="30"/>
          <w:szCs w:val="30"/>
          <w:lang w:val="en-US" w:bidi="th-TH"/>
        </w:rPr>
      </w:pPr>
    </w:p>
    <w:p w:rsidR="00F073C6" w:rsidRPr="00F073C6" w:rsidRDefault="00F073C6" w:rsidP="00DB1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98"/>
        <w:rPr>
          <w:rFonts w:ascii="Angsana New" w:hAnsi="Angsana New"/>
          <w:i/>
          <w:iCs/>
          <w:sz w:val="30"/>
          <w:szCs w:val="30"/>
        </w:rPr>
      </w:pPr>
      <w:r w:rsidRPr="00F073C6">
        <w:rPr>
          <w:rFonts w:ascii="Angsana New" w:hAnsi="Angsana New"/>
          <w:i/>
          <w:iCs/>
          <w:sz w:val="30"/>
          <w:szCs w:val="30"/>
          <w:cs/>
        </w:rPr>
        <w:t>ส่วน</w:t>
      </w:r>
      <w:r w:rsidRPr="00F073C6">
        <w:rPr>
          <w:rFonts w:ascii="Angsana New" w:hAnsi="Angsana New" w:hint="cs"/>
          <w:i/>
          <w:iCs/>
          <w:sz w:val="30"/>
          <w:szCs w:val="30"/>
          <w:cs/>
        </w:rPr>
        <w:t>ต่างจากการรวมธุรกิจภายใต้การควบคุมเดียวกัน</w:t>
      </w:r>
    </w:p>
    <w:p w:rsidR="00F073C6" w:rsidRPr="00D57F31" w:rsidRDefault="00F073C6" w:rsidP="00DB1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98"/>
        <w:jc w:val="thaiDistribute"/>
        <w:rPr>
          <w:rFonts w:ascii="Angsana New" w:hAnsi="Angsana New"/>
          <w:sz w:val="30"/>
          <w:szCs w:val="30"/>
        </w:rPr>
      </w:pPr>
    </w:p>
    <w:p w:rsidR="00F073C6" w:rsidRPr="00D57F31" w:rsidRDefault="00F073C6" w:rsidP="00F10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D57F31">
        <w:rPr>
          <w:rFonts w:ascii="Angsana New" w:hAnsi="Angsana New"/>
          <w:sz w:val="30"/>
          <w:szCs w:val="30"/>
          <w:cs/>
        </w:rPr>
        <w:t>ส่วน</w:t>
      </w:r>
      <w:r w:rsidRPr="00D57F31">
        <w:rPr>
          <w:rFonts w:ascii="Angsana New" w:hAnsi="Angsana New" w:hint="cs"/>
          <w:sz w:val="30"/>
          <w:szCs w:val="30"/>
          <w:cs/>
        </w:rPr>
        <w:t>ต่างจากการรวมธุรกิจภายใต้การควบคุมเดียวกัน</w:t>
      </w:r>
      <w:r w:rsidRPr="00D57F31">
        <w:rPr>
          <w:rFonts w:ascii="Angsana New" w:hAnsi="Angsana New"/>
          <w:sz w:val="30"/>
          <w:szCs w:val="30"/>
          <w:cs/>
        </w:rPr>
        <w:t>เป็นการแสดงถึงส่วน</w:t>
      </w:r>
      <w:r>
        <w:rPr>
          <w:rFonts w:ascii="Angsana New" w:hAnsi="Angsana New" w:hint="cs"/>
          <w:sz w:val="30"/>
          <w:szCs w:val="30"/>
          <w:cs/>
        </w:rPr>
        <w:t>ต่าง</w:t>
      </w:r>
      <w:r w:rsidRPr="00DF3830">
        <w:rPr>
          <w:rFonts w:ascii="Angsana New" w:hAnsi="Angsana New"/>
          <w:sz w:val="30"/>
          <w:szCs w:val="30"/>
          <w:cs/>
        </w:rPr>
        <w:t>ระหว่างมูลค่าตามบัญชีของกิจการหรือธุรกิจภายใต้การควบคุมเดียวกัน ณ วันที่ได้มาที</w:t>
      </w:r>
      <w:r w:rsidRPr="00D57F31">
        <w:rPr>
          <w:rFonts w:ascii="Angsana New" w:hAnsi="Angsana New"/>
          <w:sz w:val="30"/>
          <w:szCs w:val="30"/>
          <w:cs/>
        </w:rPr>
        <w:t>่</w:t>
      </w:r>
      <w:r w:rsidRPr="00D57F31">
        <w:rPr>
          <w:rFonts w:ascii="Angsana New" w:hAnsi="Angsana New" w:hint="cs"/>
          <w:sz w:val="30"/>
          <w:szCs w:val="30"/>
          <w:cs/>
        </w:rPr>
        <w:t>ต่ำ</w:t>
      </w:r>
      <w:r w:rsidRPr="00D57F31">
        <w:rPr>
          <w:rFonts w:ascii="Angsana New" w:hAnsi="Angsana New"/>
          <w:sz w:val="30"/>
          <w:szCs w:val="30"/>
          <w:cs/>
        </w:rPr>
        <w:t>กว่า</w:t>
      </w:r>
      <w:r>
        <w:rPr>
          <w:rFonts w:ascii="Angsana New" w:hAnsi="Angsana New" w:hint="cs"/>
          <w:sz w:val="30"/>
          <w:szCs w:val="30"/>
          <w:cs/>
        </w:rPr>
        <w:t>หรือสูงกว่า</w:t>
      </w:r>
      <w:r w:rsidRPr="00DF3830">
        <w:rPr>
          <w:rFonts w:ascii="Angsana New" w:hAnsi="Angsana New"/>
          <w:sz w:val="30"/>
          <w:szCs w:val="30"/>
          <w:cs/>
        </w:rPr>
        <w:t>ต้นทุนและถูกบันทึกเป็นส่วน</w:t>
      </w:r>
      <w:r w:rsidRPr="00D57F31">
        <w:rPr>
          <w:rFonts w:ascii="Angsana New" w:hAnsi="Angsana New" w:hint="cs"/>
          <w:sz w:val="30"/>
          <w:szCs w:val="30"/>
          <w:cs/>
        </w:rPr>
        <w:t xml:space="preserve">ต่างในส่วนของผู้ถือหุ้น </w:t>
      </w:r>
      <w:r w:rsidRPr="00D57F31">
        <w:rPr>
          <w:rFonts w:ascii="Angsana New" w:hAnsi="Angsana New"/>
          <w:sz w:val="30"/>
          <w:szCs w:val="30"/>
          <w:cs/>
        </w:rPr>
        <w:t>ซึ่งจะไม่จำหน่ายและจะคงอยู่จนกว่าบริษัท</w:t>
      </w:r>
      <w:r w:rsidRPr="00D57F31">
        <w:rPr>
          <w:rFonts w:ascii="Angsana New" w:hAnsi="Angsana New" w:hint="cs"/>
          <w:sz w:val="30"/>
          <w:szCs w:val="30"/>
          <w:cs/>
        </w:rPr>
        <w:t>นั้น</w:t>
      </w:r>
      <w:r w:rsidRPr="00D57F31">
        <w:rPr>
          <w:rFonts w:ascii="Angsana New" w:hAnsi="Angsana New"/>
          <w:sz w:val="30"/>
          <w:szCs w:val="30"/>
          <w:cs/>
        </w:rPr>
        <w:t>จะถูกขายหรือจำหน่ายออกไป</w:t>
      </w:r>
    </w:p>
    <w:p w:rsidR="000F596E" w:rsidRDefault="000F596E" w:rsidP="00B37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98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B15A1" w:rsidRPr="00AB15A1" w:rsidRDefault="00AB15A1" w:rsidP="00B37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98"/>
        <w:jc w:val="thaiDistribute"/>
        <w:rPr>
          <w:rFonts w:ascii="Angsana New" w:hAnsi="Angsana New"/>
          <w:i/>
          <w:iCs/>
          <w:sz w:val="30"/>
          <w:szCs w:val="30"/>
        </w:rPr>
      </w:pPr>
      <w:r w:rsidRPr="00AB15A1">
        <w:rPr>
          <w:rFonts w:ascii="Angsana New" w:hAnsi="Angsana New"/>
          <w:i/>
          <w:iCs/>
          <w:sz w:val="30"/>
          <w:szCs w:val="30"/>
          <w:cs/>
        </w:rPr>
        <w:t>สำรองตามกฎหมาย</w:t>
      </w:r>
    </w:p>
    <w:p w:rsidR="00AB15A1" w:rsidRPr="005F7B8D" w:rsidRDefault="00AB15A1" w:rsidP="00DB1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88"/>
        <w:jc w:val="both"/>
        <w:rPr>
          <w:rFonts w:ascii="Angsana New" w:hAnsi="Angsana New"/>
          <w:sz w:val="30"/>
          <w:szCs w:val="30"/>
        </w:rPr>
      </w:pPr>
    </w:p>
    <w:p w:rsidR="00AB15A1" w:rsidRDefault="00AB15A1" w:rsidP="00F10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5F7B8D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F7B8D">
        <w:rPr>
          <w:rFonts w:ascii="Angsana New" w:hAnsi="Angsana New"/>
          <w:sz w:val="30"/>
          <w:szCs w:val="30"/>
        </w:rPr>
        <w:t>2535</w:t>
      </w:r>
      <w:r w:rsidRPr="005F7B8D">
        <w:rPr>
          <w:rFonts w:ascii="Angsana New" w:hAnsi="Angsana New"/>
          <w:sz w:val="30"/>
          <w:szCs w:val="30"/>
          <w:cs/>
        </w:rPr>
        <w:t xml:space="preserve"> มาตรา </w:t>
      </w:r>
      <w:r w:rsidRPr="005F7B8D">
        <w:rPr>
          <w:rFonts w:ascii="Angsana New" w:hAnsi="Angsana New"/>
          <w:sz w:val="30"/>
          <w:szCs w:val="30"/>
        </w:rPr>
        <w:t>116</w:t>
      </w:r>
      <w:r w:rsidRPr="005F7B8D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5F7B8D">
        <w:rPr>
          <w:rFonts w:ascii="Angsana New" w:hAnsi="Angsana New"/>
          <w:sz w:val="30"/>
          <w:szCs w:val="30"/>
        </w:rPr>
        <w:t>“</w:t>
      </w:r>
      <w:r w:rsidRPr="005F7B8D">
        <w:rPr>
          <w:rFonts w:ascii="Angsana New" w:hAnsi="Angsana New"/>
          <w:sz w:val="30"/>
          <w:szCs w:val="30"/>
          <w:cs/>
        </w:rPr>
        <w:t>สำรองตามกฎหมาย</w:t>
      </w:r>
      <w:r w:rsidRPr="005F7B8D">
        <w:rPr>
          <w:rFonts w:ascii="Angsana New" w:hAnsi="Angsana New"/>
          <w:sz w:val="30"/>
          <w:szCs w:val="30"/>
        </w:rPr>
        <w:t>”</w:t>
      </w:r>
      <w:r w:rsidRPr="005F7B8D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5F7B8D">
        <w:rPr>
          <w:rFonts w:ascii="Angsana New" w:hAnsi="Angsana New"/>
          <w:sz w:val="30"/>
          <w:szCs w:val="30"/>
        </w:rPr>
        <w:t xml:space="preserve">5 </w:t>
      </w:r>
      <w:r w:rsidRPr="005F7B8D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F7B8D">
        <w:rPr>
          <w:rFonts w:ascii="Angsana New" w:hAnsi="Angsana New"/>
          <w:sz w:val="30"/>
          <w:szCs w:val="30"/>
        </w:rPr>
        <w:t xml:space="preserve">10 </w:t>
      </w:r>
      <w:r w:rsidRPr="005F7B8D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935806" w:rsidRDefault="00935806" w:rsidP="00DB1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:rsidR="00CB5C52" w:rsidRPr="00454F20" w:rsidRDefault="00CB5C52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454F20">
        <w:rPr>
          <w:rFonts w:ascii="Angsana New" w:hAnsi="Angsana New" w:cs="Angsana New" w:hint="cs"/>
          <w:b w:val="0"/>
          <w:cs/>
          <w:lang w:val="en-GB"/>
        </w:rPr>
        <w:t>ส่วนงานดำเนินงาน</w:t>
      </w:r>
    </w:p>
    <w:p w:rsidR="00CB5C52" w:rsidRDefault="00CB5C52" w:rsidP="00DB1E24">
      <w:pPr>
        <w:pStyle w:val="block"/>
        <w:spacing w:after="0" w:line="240" w:lineRule="auto"/>
        <w:ind w:left="518" w:right="288"/>
        <w:jc w:val="both"/>
        <w:rPr>
          <w:rFonts w:ascii="Angsana New" w:hAnsi="Angsana New"/>
          <w:bCs/>
          <w:sz w:val="30"/>
          <w:szCs w:val="30"/>
        </w:rPr>
      </w:pPr>
    </w:p>
    <w:p w:rsidR="00CB5C52" w:rsidRDefault="00CB5C52" w:rsidP="00F10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กลุ่มบริษัทมีหน่วยงานธุรกิจที่สำคัญซึ่งผลิตสินค้าและให้บริการที่แตกต่างกัน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การดำเนินงานของแต่ละส่วนงานของกลุ่มบริษัทมี </w:t>
      </w:r>
      <w:r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ส่วนงานดำเนินงานดังนี้</w:t>
      </w:r>
    </w:p>
    <w:p w:rsidR="00CB5C52" w:rsidRDefault="00CB5C52" w:rsidP="00DB1E24">
      <w:pPr>
        <w:spacing w:line="240" w:lineRule="auto"/>
        <w:ind w:left="518" w:right="288"/>
        <w:jc w:val="thaiDistribute"/>
        <w:rPr>
          <w:rFonts w:ascii="Angsana New" w:hAnsi="Angsana New"/>
          <w:b/>
          <w:bCs/>
          <w:color w:val="0000CC"/>
          <w:sz w:val="30"/>
          <w:szCs w:val="30"/>
        </w:rPr>
      </w:pPr>
    </w:p>
    <w:p w:rsidR="00CB5C52" w:rsidRDefault="00CB5C52" w:rsidP="00DB1E24">
      <w:pPr>
        <w:spacing w:line="240" w:lineRule="auto"/>
        <w:ind w:left="540" w:right="288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กลุ่มกิจการผลิตภัณฑ์เมท</w:t>
      </w:r>
      <w:proofErr w:type="spellStart"/>
      <w:r>
        <w:rPr>
          <w:rFonts w:ascii="Angsana New" w:hAnsi="Angsana New" w:hint="cs"/>
          <w:sz w:val="30"/>
          <w:szCs w:val="30"/>
          <w:cs/>
        </w:rPr>
        <w:t>ิล</w:t>
      </w:r>
      <w:proofErr w:type="spellEnd"/>
      <w:r>
        <w:rPr>
          <w:rFonts w:ascii="Angsana New" w:hAnsi="Angsana New" w:hint="cs"/>
          <w:sz w:val="30"/>
          <w:szCs w:val="30"/>
          <w:cs/>
        </w:rPr>
        <w:t>เอสเทอร์</w:t>
      </w:r>
    </w:p>
    <w:p w:rsidR="00CB5C52" w:rsidRDefault="00CB5C52" w:rsidP="00DB1E24">
      <w:pPr>
        <w:ind w:left="540" w:right="288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 xml:space="preserve">2 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กลุ่มกิจการผลิตภัณฑ์แฟตตี้แอลกอ</w:t>
      </w:r>
      <w:proofErr w:type="spellStart"/>
      <w:r>
        <w:rPr>
          <w:rFonts w:ascii="Angsana New" w:hAnsi="Angsana New" w:hint="cs"/>
          <w:sz w:val="30"/>
          <w:szCs w:val="30"/>
          <w:cs/>
        </w:rPr>
        <w:t>ฮอลส์</w:t>
      </w:r>
      <w:proofErr w:type="spellEnd"/>
    </w:p>
    <w:p w:rsidR="00CB5C52" w:rsidRDefault="00CB5C52" w:rsidP="00DB1E24">
      <w:pPr>
        <w:spacing w:line="240" w:lineRule="auto"/>
        <w:ind w:right="288"/>
        <w:rPr>
          <w:rFonts w:ascii="Angsana New" w:hAnsi="Angsana New"/>
          <w:sz w:val="30"/>
          <w:szCs w:val="30"/>
        </w:rPr>
      </w:pPr>
    </w:p>
    <w:p w:rsidR="00CB5C52" w:rsidRDefault="00CB5C52" w:rsidP="00F10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การดำเนินงานอื่นๆในปี </w:t>
      </w:r>
      <w:r w:rsidR="000F596E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0F596E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ยังไม่มีส่วนงานใดที่เข้าเกณฑ์เชิงปริมาณที่ต้องแยกแสดงเป็นส่วนงานดำเนินงานเพิ่มเติม </w:t>
      </w:r>
    </w:p>
    <w:p w:rsidR="00CB5C52" w:rsidRDefault="00CB5C52" w:rsidP="00F10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:rsidR="00A56996" w:rsidRDefault="00CB5C52" w:rsidP="00F10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ข้อมูลผลการดำเนินงานของแต่ละส่วนงานดำเนินงาน วัดโดยใช้กำไรก่อนหักดอกเบี้ย ภาษีเงินได้ 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ผู้บริหารเชื่อว่าการใช้กำไรก่อนหักดอกเบี้ย ภาษีเงินได้  ค่าเสื่อมราคาและค่าตัดจำหน่าย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:rsidR="000F596E" w:rsidRDefault="000F5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8831" w:type="dxa"/>
        <w:tblInd w:w="61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274"/>
        <w:gridCol w:w="178"/>
        <w:gridCol w:w="1079"/>
        <w:gridCol w:w="180"/>
        <w:gridCol w:w="1080"/>
        <w:gridCol w:w="180"/>
        <w:gridCol w:w="1080"/>
      </w:tblGrid>
      <w:tr w:rsidR="000F596E" w:rsidTr="005F48F6">
        <w:trPr>
          <w:cantSplit/>
        </w:trPr>
        <w:tc>
          <w:tcPr>
            <w:tcW w:w="8831" w:type="dxa"/>
            <w:gridSpan w:val="8"/>
            <w:hideMark/>
          </w:tcPr>
          <w:p w:rsidR="000F596E" w:rsidRPr="008C2681" w:rsidRDefault="000F596E" w:rsidP="00582538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bidi="th-TH"/>
              </w:rPr>
            </w:pPr>
            <w:r w:rsidRPr="008C26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ข้อมูลตามส่วนงานที่รายงาน สำหรับปีสิ้นสุดวันที่ </w:t>
            </w:r>
            <w:r w:rsidRPr="008C268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C26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C268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61</w:t>
            </w:r>
          </w:p>
        </w:tc>
      </w:tr>
      <w:tr w:rsidR="000F596E" w:rsidTr="005F48F6">
        <w:trPr>
          <w:cantSplit/>
        </w:trPr>
        <w:tc>
          <w:tcPr>
            <w:tcW w:w="8831" w:type="dxa"/>
            <w:gridSpan w:val="8"/>
          </w:tcPr>
          <w:p w:rsidR="000F596E" w:rsidRPr="008C2681" w:rsidRDefault="000F596E" w:rsidP="005825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0F596E" w:rsidTr="005F48F6">
        <w:trPr>
          <w:cantSplit/>
        </w:trPr>
        <w:tc>
          <w:tcPr>
            <w:tcW w:w="3780" w:type="dxa"/>
          </w:tcPr>
          <w:p w:rsidR="000F596E" w:rsidRPr="008C2681" w:rsidRDefault="000F596E" w:rsidP="00582538">
            <w:pPr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0F596E" w:rsidRPr="008C2681" w:rsidRDefault="000F596E" w:rsidP="00582538">
            <w:pPr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0F596E" w:rsidRDefault="000F596E" w:rsidP="005825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0F596E" w:rsidRDefault="000F596E" w:rsidP="005825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ผลิตภัณฑ์</w:t>
            </w:r>
          </w:p>
          <w:p w:rsidR="000F596E" w:rsidRPr="008C2681" w:rsidRDefault="000F596E" w:rsidP="005825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เมท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ิล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เอสเทอร์</w:t>
            </w:r>
          </w:p>
        </w:tc>
        <w:tc>
          <w:tcPr>
            <w:tcW w:w="178" w:type="dxa"/>
          </w:tcPr>
          <w:p w:rsidR="000F596E" w:rsidRPr="008C2681" w:rsidRDefault="000F596E" w:rsidP="0058253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:rsidR="000F596E" w:rsidRDefault="000F596E" w:rsidP="005825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:rsidR="000F596E" w:rsidRPr="008C2681" w:rsidRDefault="000F596E" w:rsidP="005825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แอลกอ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ฮอลส์</w:t>
            </w:r>
            <w:proofErr w:type="spellEnd"/>
          </w:p>
        </w:tc>
        <w:tc>
          <w:tcPr>
            <w:tcW w:w="180" w:type="dxa"/>
          </w:tcPr>
          <w:p w:rsidR="000F596E" w:rsidRPr="008C2681" w:rsidRDefault="000F596E" w:rsidP="0058253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596E" w:rsidRPr="008C2681" w:rsidRDefault="000F596E" w:rsidP="005825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</w:p>
          <w:p w:rsidR="000F596E" w:rsidRPr="008C2681" w:rsidRDefault="000F596E" w:rsidP="005825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8C26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0F596E" w:rsidRPr="008C2681" w:rsidRDefault="000F596E" w:rsidP="005825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0F596E" w:rsidRPr="008C2681" w:rsidRDefault="000F596E" w:rsidP="005825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</w:p>
          <w:p w:rsidR="000F596E" w:rsidRPr="008C2681" w:rsidRDefault="000F596E" w:rsidP="005825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0F596E" w:rsidRPr="008C2681" w:rsidRDefault="000F596E" w:rsidP="0058253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  <w:r w:rsidRPr="008C26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F596E" w:rsidTr="005F48F6">
        <w:trPr>
          <w:cantSplit/>
        </w:trPr>
        <w:tc>
          <w:tcPr>
            <w:tcW w:w="3780" w:type="dxa"/>
          </w:tcPr>
          <w:p w:rsidR="000F596E" w:rsidRPr="008C2681" w:rsidRDefault="000F596E" w:rsidP="00582538">
            <w:pPr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051" w:type="dxa"/>
            <w:gridSpan w:val="7"/>
            <w:hideMark/>
          </w:tcPr>
          <w:p w:rsidR="000F596E" w:rsidRPr="008C2681" w:rsidRDefault="000F596E" w:rsidP="00582538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th-TH"/>
              </w:rPr>
            </w:pPr>
            <w:r w:rsidRPr="008C2681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8C26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0F596E" w:rsidRPr="002405CA" w:rsidTr="005F48F6">
        <w:trPr>
          <w:cantSplit/>
        </w:trPr>
        <w:tc>
          <w:tcPr>
            <w:tcW w:w="3780" w:type="dxa"/>
            <w:vAlign w:val="center"/>
            <w:hideMark/>
          </w:tcPr>
          <w:p w:rsidR="000F596E" w:rsidRPr="008C2681" w:rsidRDefault="000F596E" w:rsidP="00582538">
            <w:pPr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8C268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274" w:type="dxa"/>
            <w:vAlign w:val="bottom"/>
          </w:tcPr>
          <w:p w:rsidR="000F596E" w:rsidRPr="008C2681" w:rsidRDefault="003C5BFA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9,913</w:t>
            </w:r>
          </w:p>
        </w:tc>
        <w:tc>
          <w:tcPr>
            <w:tcW w:w="178" w:type="dxa"/>
            <w:vAlign w:val="bottom"/>
          </w:tcPr>
          <w:p w:rsidR="000F596E" w:rsidRPr="008C2681" w:rsidRDefault="000F596E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0F596E" w:rsidRPr="008C2681" w:rsidRDefault="004B3B7B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6,312</w:t>
            </w:r>
          </w:p>
        </w:tc>
        <w:tc>
          <w:tcPr>
            <w:tcW w:w="180" w:type="dxa"/>
            <w:vAlign w:val="bottom"/>
          </w:tcPr>
          <w:p w:rsidR="000F596E" w:rsidRPr="008C2681" w:rsidRDefault="000F596E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596E" w:rsidRPr="008C2681" w:rsidRDefault="00935806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0F596E" w:rsidRPr="008C2681" w:rsidRDefault="000F596E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596E" w:rsidRPr="008C2681" w:rsidRDefault="004B3B7B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16,225</w:t>
            </w:r>
          </w:p>
        </w:tc>
      </w:tr>
      <w:tr w:rsidR="000F596E" w:rsidRPr="002405CA" w:rsidTr="005F48F6">
        <w:trPr>
          <w:cantSplit/>
        </w:trPr>
        <w:tc>
          <w:tcPr>
            <w:tcW w:w="3780" w:type="dxa"/>
            <w:vAlign w:val="center"/>
            <w:hideMark/>
          </w:tcPr>
          <w:p w:rsidR="000F596E" w:rsidRPr="008C2681" w:rsidRDefault="000F596E" w:rsidP="00582538">
            <w:pPr>
              <w:spacing w:line="240" w:lineRule="auto"/>
              <w:ind w:left="90" w:right="-79" w:hanging="9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C26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F596E" w:rsidRPr="00935806" w:rsidRDefault="003C5BFA" w:rsidP="00582538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3580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9,913</w:t>
            </w:r>
          </w:p>
        </w:tc>
        <w:tc>
          <w:tcPr>
            <w:tcW w:w="178" w:type="dxa"/>
            <w:vAlign w:val="bottom"/>
          </w:tcPr>
          <w:p w:rsidR="000F596E" w:rsidRPr="00935806" w:rsidRDefault="000F596E" w:rsidP="00582538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F596E" w:rsidRPr="00935806" w:rsidRDefault="004B3B7B" w:rsidP="00582538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93580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6,312</w:t>
            </w:r>
          </w:p>
        </w:tc>
        <w:tc>
          <w:tcPr>
            <w:tcW w:w="180" w:type="dxa"/>
            <w:vAlign w:val="bottom"/>
          </w:tcPr>
          <w:p w:rsidR="000F596E" w:rsidRPr="00935806" w:rsidRDefault="000F596E" w:rsidP="00582538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F596E" w:rsidRPr="00935806" w:rsidRDefault="00935806" w:rsidP="00582538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93580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0F596E" w:rsidRPr="00935806" w:rsidRDefault="000F596E" w:rsidP="00582538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F596E" w:rsidRPr="00935806" w:rsidRDefault="004B3B7B" w:rsidP="00582538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</w:rPr>
            </w:pPr>
            <w:r w:rsidRPr="0093580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16,225</w:t>
            </w:r>
          </w:p>
        </w:tc>
      </w:tr>
      <w:tr w:rsidR="000F596E" w:rsidRPr="002405CA" w:rsidTr="005F48F6">
        <w:trPr>
          <w:cantSplit/>
        </w:trPr>
        <w:tc>
          <w:tcPr>
            <w:tcW w:w="3780" w:type="dxa"/>
            <w:vAlign w:val="center"/>
            <w:hideMark/>
          </w:tcPr>
          <w:p w:rsidR="000F596E" w:rsidRPr="008C2681" w:rsidRDefault="000F596E" w:rsidP="00582538">
            <w:pPr>
              <w:spacing w:line="240" w:lineRule="auto"/>
              <w:ind w:left="90" w:right="-79" w:hanging="90"/>
              <w:rPr>
                <w:rFonts w:ascii="Angsana New" w:eastAsia="Times New Roman" w:hAnsi="Angsana New"/>
                <w:color w:val="000000"/>
                <w:sz w:val="30"/>
                <w:szCs w:val="30"/>
                <w:lang w:val="en-GB"/>
              </w:rPr>
            </w:pPr>
            <w:r w:rsidRPr="008C268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F596E" w:rsidRPr="008F3009" w:rsidRDefault="003C5BFA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(9,149)</w:t>
            </w:r>
          </w:p>
        </w:tc>
        <w:tc>
          <w:tcPr>
            <w:tcW w:w="178" w:type="dxa"/>
            <w:vAlign w:val="bottom"/>
          </w:tcPr>
          <w:p w:rsidR="000F596E" w:rsidRPr="008F3009" w:rsidRDefault="000F596E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0F596E" w:rsidRPr="008F3009" w:rsidRDefault="004B3B7B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(5,477)</w:t>
            </w:r>
          </w:p>
        </w:tc>
        <w:tc>
          <w:tcPr>
            <w:tcW w:w="180" w:type="dxa"/>
            <w:vAlign w:val="bottom"/>
          </w:tcPr>
          <w:p w:rsidR="000F596E" w:rsidRPr="008F3009" w:rsidRDefault="000F596E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596E" w:rsidRPr="008F3009" w:rsidRDefault="00935806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0F596E" w:rsidRPr="008F3009" w:rsidRDefault="000F596E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596E" w:rsidRPr="008F3009" w:rsidRDefault="004B3B7B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(14,626)</w:t>
            </w:r>
          </w:p>
        </w:tc>
      </w:tr>
      <w:tr w:rsidR="000F596E" w:rsidRPr="002405CA" w:rsidTr="005F48F6">
        <w:trPr>
          <w:cantSplit/>
        </w:trPr>
        <w:tc>
          <w:tcPr>
            <w:tcW w:w="3780" w:type="dxa"/>
            <w:vAlign w:val="center"/>
            <w:hideMark/>
          </w:tcPr>
          <w:p w:rsidR="000F596E" w:rsidRDefault="000F596E" w:rsidP="00582538">
            <w:pPr>
              <w:spacing w:line="240" w:lineRule="auto"/>
              <w:ind w:left="90" w:right="-79" w:hanging="90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8767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ค่าใช้จ่ายในการขายและจัดจำหน่าย</w:t>
            </w:r>
          </w:p>
          <w:p w:rsidR="000F596E" w:rsidRPr="008C2681" w:rsidRDefault="000F596E" w:rsidP="00582538">
            <w:pPr>
              <w:spacing w:line="240" w:lineRule="auto"/>
              <w:ind w:left="90" w:right="-79" w:firstLine="101"/>
              <w:rPr>
                <w:rFonts w:ascii="Angsana New" w:eastAsia="Times New Roman" w:hAnsi="Angsana New"/>
                <w:color w:val="000000"/>
                <w:sz w:val="30"/>
                <w:szCs w:val="30"/>
                <w:lang w:val="en-GB"/>
              </w:rPr>
            </w:pPr>
            <w:r w:rsidRPr="008C268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</w:t>
            </w:r>
            <w:r w:rsidRPr="0008767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274" w:type="dxa"/>
            <w:vAlign w:val="bottom"/>
          </w:tcPr>
          <w:p w:rsidR="000F596E" w:rsidRPr="008F3009" w:rsidRDefault="003C5BFA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(432)</w:t>
            </w:r>
          </w:p>
        </w:tc>
        <w:tc>
          <w:tcPr>
            <w:tcW w:w="178" w:type="dxa"/>
            <w:vAlign w:val="bottom"/>
          </w:tcPr>
          <w:p w:rsidR="000F596E" w:rsidRPr="008F3009" w:rsidRDefault="000F596E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0F596E" w:rsidRPr="008F3009" w:rsidRDefault="004B3B7B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(343)</w:t>
            </w:r>
          </w:p>
        </w:tc>
        <w:tc>
          <w:tcPr>
            <w:tcW w:w="180" w:type="dxa"/>
            <w:vAlign w:val="bottom"/>
          </w:tcPr>
          <w:p w:rsidR="000F596E" w:rsidRPr="008F3009" w:rsidRDefault="000F596E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596E" w:rsidRPr="008F3009" w:rsidRDefault="00935806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0F596E" w:rsidRPr="008F3009" w:rsidRDefault="000F596E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596E" w:rsidRPr="008F3009" w:rsidRDefault="004B3B7B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(775)</w:t>
            </w:r>
          </w:p>
        </w:tc>
      </w:tr>
      <w:tr w:rsidR="000F596E" w:rsidRPr="002405CA" w:rsidTr="005F48F6">
        <w:trPr>
          <w:cantSplit/>
        </w:trPr>
        <w:tc>
          <w:tcPr>
            <w:tcW w:w="3780" w:type="dxa"/>
            <w:vAlign w:val="bottom"/>
            <w:hideMark/>
          </w:tcPr>
          <w:p w:rsidR="000F596E" w:rsidRPr="008C2681" w:rsidRDefault="000F596E" w:rsidP="00582538">
            <w:pPr>
              <w:spacing w:line="240" w:lineRule="auto"/>
              <w:ind w:left="180" w:right="-79" w:hanging="18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8C26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กำไรก่อนหักดอกเบี้ย ภาษีเงินได้ </w:t>
            </w:r>
          </w:p>
          <w:p w:rsidR="000F596E" w:rsidRPr="008C2681" w:rsidRDefault="000F596E" w:rsidP="00582538">
            <w:pPr>
              <w:spacing w:line="240" w:lineRule="auto"/>
              <w:ind w:left="180" w:right="-79" w:firstLine="11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8C26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ค่าเสื่อมราคาและ ค่าตัดจำหน่าย</w:t>
            </w:r>
          </w:p>
        </w:tc>
        <w:tc>
          <w:tcPr>
            <w:tcW w:w="1274" w:type="dxa"/>
            <w:vAlign w:val="bottom"/>
          </w:tcPr>
          <w:p w:rsidR="000F596E" w:rsidRPr="008C2681" w:rsidRDefault="003C5BFA" w:rsidP="00302922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30292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29</w:t>
            </w:r>
          </w:p>
        </w:tc>
        <w:tc>
          <w:tcPr>
            <w:tcW w:w="178" w:type="dxa"/>
            <w:vAlign w:val="bottom"/>
          </w:tcPr>
          <w:p w:rsidR="000F596E" w:rsidRPr="008C2681" w:rsidRDefault="000F596E" w:rsidP="00582538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0F596E" w:rsidRPr="008C2681" w:rsidRDefault="004B3B7B" w:rsidP="00582538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49</w:t>
            </w:r>
            <w:r w:rsidR="0030292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:rsidR="000F596E" w:rsidRPr="008C2681" w:rsidRDefault="000F596E" w:rsidP="0058253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596E" w:rsidRPr="00442674" w:rsidRDefault="00935806" w:rsidP="00582538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0F596E" w:rsidRPr="008C2681" w:rsidRDefault="000F596E" w:rsidP="0058253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596E" w:rsidRPr="00001C92" w:rsidRDefault="004B3B7B" w:rsidP="00582538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001C9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9</w:t>
            </w:r>
            <w:r w:rsidR="00302922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23</w:t>
            </w:r>
          </w:p>
        </w:tc>
      </w:tr>
      <w:tr w:rsidR="000F596E" w:rsidRPr="002405CA" w:rsidTr="005F48F6">
        <w:trPr>
          <w:cantSplit/>
        </w:trPr>
        <w:tc>
          <w:tcPr>
            <w:tcW w:w="3780" w:type="dxa"/>
            <w:vAlign w:val="center"/>
            <w:hideMark/>
          </w:tcPr>
          <w:p w:rsidR="000F596E" w:rsidRPr="008C2681" w:rsidRDefault="000F596E" w:rsidP="00582538">
            <w:pPr>
              <w:spacing w:line="240" w:lineRule="auto"/>
              <w:ind w:left="90" w:right="-79" w:hanging="90"/>
              <w:rPr>
                <w:rFonts w:ascii="Angsana New" w:eastAsia="Times New Roman" w:hAnsi="Angsana New"/>
                <w:color w:val="000000"/>
                <w:sz w:val="30"/>
                <w:szCs w:val="30"/>
                <w:lang w:val="en-GB"/>
              </w:rPr>
            </w:pPr>
            <w:r w:rsidRPr="0008767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</w:t>
            </w:r>
            <w:r w:rsidR="003E66C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รับ</w:t>
            </w:r>
          </w:p>
        </w:tc>
        <w:tc>
          <w:tcPr>
            <w:tcW w:w="1274" w:type="dxa"/>
            <w:vAlign w:val="bottom"/>
          </w:tcPr>
          <w:p w:rsidR="000F596E" w:rsidRPr="008C2681" w:rsidRDefault="003C5BFA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178" w:type="dxa"/>
            <w:vAlign w:val="bottom"/>
          </w:tcPr>
          <w:p w:rsidR="000F596E" w:rsidRPr="008C2681" w:rsidRDefault="000F596E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0F596E" w:rsidRPr="008C2681" w:rsidRDefault="004B3B7B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180" w:type="dxa"/>
            <w:vAlign w:val="bottom"/>
          </w:tcPr>
          <w:p w:rsidR="000F596E" w:rsidRPr="008C2681" w:rsidRDefault="000F596E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596E" w:rsidRPr="005F48F6" w:rsidRDefault="00935806" w:rsidP="005F48F6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F48F6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0F596E" w:rsidRPr="00442674" w:rsidRDefault="000F596E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596E" w:rsidRPr="008C2681" w:rsidRDefault="004B3B7B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48</w:t>
            </w:r>
          </w:p>
        </w:tc>
      </w:tr>
      <w:tr w:rsidR="000F596E" w:rsidRPr="002405CA" w:rsidTr="005F48F6">
        <w:trPr>
          <w:cantSplit/>
        </w:trPr>
        <w:tc>
          <w:tcPr>
            <w:tcW w:w="3780" w:type="dxa"/>
            <w:vAlign w:val="center"/>
            <w:hideMark/>
          </w:tcPr>
          <w:p w:rsidR="000F596E" w:rsidRPr="008C2681" w:rsidRDefault="000F596E" w:rsidP="00582538">
            <w:pPr>
              <w:spacing w:line="240" w:lineRule="auto"/>
              <w:ind w:left="90" w:right="-79" w:hanging="90"/>
              <w:rPr>
                <w:rFonts w:ascii="Angsana New" w:eastAsia="Times New Roman" w:hAnsi="Angsana New"/>
                <w:color w:val="000000"/>
                <w:sz w:val="30"/>
                <w:szCs w:val="30"/>
                <w:lang w:val="en-GB"/>
              </w:rPr>
            </w:pPr>
            <w:r w:rsidRPr="008C268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274" w:type="dxa"/>
            <w:vAlign w:val="bottom"/>
          </w:tcPr>
          <w:p w:rsidR="000F596E" w:rsidRPr="008C2681" w:rsidRDefault="003C5BFA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(35)</w:t>
            </w:r>
          </w:p>
        </w:tc>
        <w:tc>
          <w:tcPr>
            <w:tcW w:w="178" w:type="dxa"/>
            <w:vAlign w:val="bottom"/>
          </w:tcPr>
          <w:p w:rsidR="000F596E" w:rsidRPr="008C2681" w:rsidRDefault="000F596E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0F596E" w:rsidRPr="008C2681" w:rsidRDefault="004B3B7B" w:rsidP="0058253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(37)</w:t>
            </w:r>
          </w:p>
        </w:tc>
        <w:tc>
          <w:tcPr>
            <w:tcW w:w="180" w:type="dxa"/>
            <w:vAlign w:val="bottom"/>
          </w:tcPr>
          <w:p w:rsidR="000F596E" w:rsidRPr="008C2681" w:rsidRDefault="000F596E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596E" w:rsidRPr="00442674" w:rsidRDefault="00935806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0F596E" w:rsidRPr="00442674" w:rsidRDefault="000F596E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596E" w:rsidRPr="008C2681" w:rsidRDefault="004B3B7B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(72)</w:t>
            </w:r>
          </w:p>
        </w:tc>
      </w:tr>
      <w:tr w:rsidR="000F596E" w:rsidRPr="002405CA" w:rsidTr="005F48F6">
        <w:trPr>
          <w:cantSplit/>
        </w:trPr>
        <w:tc>
          <w:tcPr>
            <w:tcW w:w="3780" w:type="dxa"/>
            <w:vAlign w:val="center"/>
            <w:hideMark/>
          </w:tcPr>
          <w:p w:rsidR="000F596E" w:rsidRPr="008C2681" w:rsidRDefault="000F596E" w:rsidP="00582538">
            <w:pPr>
              <w:spacing w:line="240" w:lineRule="auto"/>
              <w:ind w:left="90" w:right="-79" w:hanging="90"/>
              <w:rPr>
                <w:rFonts w:ascii="Angsana New" w:eastAsia="Times New Roman" w:hAnsi="Angsana New"/>
                <w:color w:val="000000"/>
                <w:sz w:val="30"/>
                <w:szCs w:val="30"/>
                <w:lang w:val="en-GB"/>
              </w:rPr>
            </w:pPr>
            <w:r w:rsidRPr="008C268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274" w:type="dxa"/>
            <w:vAlign w:val="bottom"/>
          </w:tcPr>
          <w:p w:rsidR="000F596E" w:rsidRPr="008C2681" w:rsidRDefault="004B3B7B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(187)</w:t>
            </w:r>
          </w:p>
        </w:tc>
        <w:tc>
          <w:tcPr>
            <w:tcW w:w="178" w:type="dxa"/>
            <w:vAlign w:val="bottom"/>
          </w:tcPr>
          <w:p w:rsidR="000F596E" w:rsidRPr="008C2681" w:rsidRDefault="000F596E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0F596E" w:rsidRPr="008C2681" w:rsidRDefault="004B3B7B" w:rsidP="0058253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(334)</w:t>
            </w:r>
          </w:p>
        </w:tc>
        <w:tc>
          <w:tcPr>
            <w:tcW w:w="180" w:type="dxa"/>
            <w:vAlign w:val="bottom"/>
          </w:tcPr>
          <w:p w:rsidR="000F596E" w:rsidRPr="008C2681" w:rsidRDefault="000F596E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596E" w:rsidRPr="00442674" w:rsidRDefault="00935806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0F596E" w:rsidRPr="00442674" w:rsidRDefault="000F596E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596E" w:rsidRPr="008C2681" w:rsidRDefault="004B3B7B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(521)</w:t>
            </w:r>
          </w:p>
        </w:tc>
      </w:tr>
      <w:tr w:rsidR="000F596E" w:rsidRPr="002405CA" w:rsidTr="005F48F6">
        <w:trPr>
          <w:cantSplit/>
        </w:trPr>
        <w:tc>
          <w:tcPr>
            <w:tcW w:w="3780" w:type="dxa"/>
            <w:vAlign w:val="center"/>
          </w:tcPr>
          <w:p w:rsidR="000F596E" w:rsidRPr="008C2681" w:rsidRDefault="000F596E" w:rsidP="00207C2B">
            <w:pPr>
              <w:spacing w:line="240" w:lineRule="auto"/>
              <w:ind w:left="202" w:right="-79" w:hanging="202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7258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ส่วนแบ่งกำไรจากเงินลงทุนใน</w:t>
            </w:r>
            <w:r w:rsidR="00207C2B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บริษัทร่วมและ</w:t>
            </w:r>
            <w:r w:rsidRPr="00A7258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274" w:type="dxa"/>
            <w:vAlign w:val="bottom"/>
          </w:tcPr>
          <w:p w:rsidR="000F596E" w:rsidRPr="008C2681" w:rsidRDefault="004B3B7B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0F596E" w:rsidRPr="008C2681" w:rsidRDefault="000F596E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0F596E" w:rsidRPr="00230984" w:rsidRDefault="004B3B7B" w:rsidP="00E04D73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  <w:r w:rsidR="00E04D7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02</w:t>
            </w:r>
          </w:p>
        </w:tc>
        <w:tc>
          <w:tcPr>
            <w:tcW w:w="180" w:type="dxa"/>
            <w:vAlign w:val="bottom"/>
          </w:tcPr>
          <w:p w:rsidR="000F596E" w:rsidRPr="008C2681" w:rsidRDefault="000F596E" w:rsidP="0058253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596E" w:rsidRPr="00442674" w:rsidRDefault="00935806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0F596E" w:rsidRPr="00442674" w:rsidRDefault="000F596E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596E" w:rsidRPr="00287F76" w:rsidRDefault="004B3B7B" w:rsidP="00E04D73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  <w:r w:rsidR="00E04D73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02</w:t>
            </w:r>
          </w:p>
        </w:tc>
      </w:tr>
      <w:tr w:rsidR="004B3B7B" w:rsidTr="005F48F6">
        <w:trPr>
          <w:cantSplit/>
        </w:trPr>
        <w:tc>
          <w:tcPr>
            <w:tcW w:w="3780" w:type="dxa"/>
            <w:vAlign w:val="center"/>
          </w:tcPr>
          <w:p w:rsidR="004B3B7B" w:rsidRPr="008C2681" w:rsidRDefault="004B3B7B" w:rsidP="00582538">
            <w:pPr>
              <w:spacing w:line="240" w:lineRule="auto"/>
              <w:ind w:left="90" w:right="-79" w:hanging="9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ค่าใช้จ่ายจากความเสียหายจากวัตถุดิบคงคลัง</w:t>
            </w:r>
          </w:p>
        </w:tc>
        <w:tc>
          <w:tcPr>
            <w:tcW w:w="1274" w:type="dxa"/>
            <w:vAlign w:val="bottom"/>
          </w:tcPr>
          <w:p w:rsidR="004B3B7B" w:rsidRPr="00001C92" w:rsidRDefault="004B3B7B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1C92">
              <w:rPr>
                <w:rFonts w:ascii="Angsana New" w:hAnsi="Angsana New"/>
                <w:sz w:val="30"/>
                <w:szCs w:val="30"/>
              </w:rPr>
              <w:t>(1,688)</w:t>
            </w:r>
          </w:p>
        </w:tc>
        <w:tc>
          <w:tcPr>
            <w:tcW w:w="178" w:type="dxa"/>
            <w:vAlign w:val="bottom"/>
          </w:tcPr>
          <w:p w:rsidR="004B3B7B" w:rsidRPr="008C2681" w:rsidRDefault="004B3B7B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4B3B7B" w:rsidRPr="006E1B0A" w:rsidRDefault="004B3B7B" w:rsidP="003E66CA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</w:t>
            </w:r>
            <w:r w:rsidR="003E66C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4B3B7B" w:rsidRPr="008C2681" w:rsidRDefault="004B3B7B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B3B7B" w:rsidRPr="008C2681" w:rsidRDefault="00935806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4B3B7B" w:rsidRPr="008C2681" w:rsidRDefault="004B3B7B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B3B7B" w:rsidRPr="006E1B0A" w:rsidRDefault="004B3B7B" w:rsidP="003E66C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(2,00</w:t>
            </w:r>
            <w:r w:rsidR="003E66C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B3B7B" w:rsidTr="005F48F6">
        <w:trPr>
          <w:cantSplit/>
        </w:trPr>
        <w:tc>
          <w:tcPr>
            <w:tcW w:w="3780" w:type="dxa"/>
            <w:vAlign w:val="center"/>
            <w:hideMark/>
          </w:tcPr>
          <w:p w:rsidR="004B3B7B" w:rsidRPr="008C2681" w:rsidRDefault="004B3B7B" w:rsidP="00582538">
            <w:pPr>
              <w:spacing w:line="240" w:lineRule="auto"/>
              <w:ind w:left="90" w:right="-79" w:hanging="90"/>
              <w:rPr>
                <w:rFonts w:ascii="Angsana New" w:eastAsia="Times New Roman" w:hAnsi="Angsana New"/>
                <w:color w:val="000000"/>
                <w:sz w:val="30"/>
                <w:szCs w:val="30"/>
                <w:lang w:val="en-GB"/>
              </w:rPr>
            </w:pPr>
            <w:r w:rsidRPr="008C268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274" w:type="dxa"/>
            <w:vAlign w:val="bottom"/>
          </w:tcPr>
          <w:p w:rsidR="004B3B7B" w:rsidRPr="00230984" w:rsidRDefault="00302922" w:rsidP="00001C9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8" w:type="dxa"/>
            <w:vAlign w:val="bottom"/>
          </w:tcPr>
          <w:p w:rsidR="004B3B7B" w:rsidRPr="008C2681" w:rsidRDefault="004B3B7B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4B3B7B" w:rsidRPr="006E1B0A" w:rsidRDefault="00302922" w:rsidP="006425B4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4B3B7B" w:rsidRPr="008C2681" w:rsidRDefault="004B3B7B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B3B7B" w:rsidRPr="008C2681" w:rsidRDefault="00935806" w:rsidP="00582538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4B3B7B" w:rsidRPr="008C2681" w:rsidRDefault="004B3B7B" w:rsidP="0058253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B3B7B" w:rsidRPr="006E1B0A" w:rsidRDefault="00302922" w:rsidP="007E6F9A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B3B7B" w:rsidTr="005F48F6">
        <w:trPr>
          <w:cantSplit/>
          <w:trHeight w:val="348"/>
        </w:trPr>
        <w:tc>
          <w:tcPr>
            <w:tcW w:w="3780" w:type="dxa"/>
            <w:vAlign w:val="center"/>
            <w:hideMark/>
          </w:tcPr>
          <w:p w:rsidR="004B3B7B" w:rsidRPr="008C2681" w:rsidRDefault="003E66CA" w:rsidP="00582538">
            <w:pPr>
              <w:spacing w:line="240" w:lineRule="auto"/>
              <w:ind w:left="90" w:right="-79" w:hanging="9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ขาดทุน</w:t>
            </w:r>
            <w:r w:rsidR="004B3B7B" w:rsidRPr="008C26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274" w:type="dxa"/>
            <w:vAlign w:val="bottom"/>
          </w:tcPr>
          <w:p w:rsidR="004B3B7B" w:rsidRPr="00935806" w:rsidRDefault="004B3B7B" w:rsidP="00001C9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5806">
              <w:rPr>
                <w:rFonts w:ascii="Angsana New" w:hAnsi="Angsana New"/>
                <w:b/>
                <w:bCs/>
                <w:sz w:val="30"/>
                <w:szCs w:val="30"/>
              </w:rPr>
              <w:t>(1,459)</w:t>
            </w:r>
          </w:p>
        </w:tc>
        <w:tc>
          <w:tcPr>
            <w:tcW w:w="178" w:type="dxa"/>
            <w:vAlign w:val="bottom"/>
          </w:tcPr>
          <w:p w:rsidR="004B3B7B" w:rsidRPr="00935806" w:rsidRDefault="004B3B7B" w:rsidP="0058253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4B3B7B" w:rsidRPr="00935806" w:rsidRDefault="004B3B7B" w:rsidP="00E04D73">
            <w:pPr>
              <w:ind w:right="-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35806">
              <w:rPr>
                <w:rFonts w:ascii="Angsana New" w:hAnsi="Angsana New"/>
                <w:b/>
                <w:bCs/>
                <w:sz w:val="30"/>
                <w:szCs w:val="30"/>
              </w:rPr>
              <w:t>(5</w:t>
            </w:r>
            <w:r w:rsidR="00E04D7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935806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4B3B7B" w:rsidRPr="00935806" w:rsidRDefault="004B3B7B" w:rsidP="0058253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B3B7B" w:rsidRPr="00935806" w:rsidRDefault="00935806" w:rsidP="00582538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935806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4B3B7B" w:rsidRPr="008C2681" w:rsidRDefault="004B3B7B" w:rsidP="0058253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B3B7B" w:rsidRPr="008C2681" w:rsidRDefault="00E04D73" w:rsidP="00E04D73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(1,517</w:t>
            </w:r>
            <w:r w:rsidR="004B3B7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  <w:tr w:rsidR="004B3B7B" w:rsidTr="005F48F6">
        <w:trPr>
          <w:cantSplit/>
          <w:trHeight w:val="348"/>
        </w:trPr>
        <w:tc>
          <w:tcPr>
            <w:tcW w:w="3780" w:type="dxa"/>
            <w:vAlign w:val="center"/>
          </w:tcPr>
          <w:p w:rsidR="004B3B7B" w:rsidRPr="008C2681" w:rsidRDefault="004B3B7B" w:rsidP="00582538">
            <w:pPr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74" w:type="dxa"/>
            <w:vAlign w:val="bottom"/>
          </w:tcPr>
          <w:p w:rsidR="004B3B7B" w:rsidRPr="00230984" w:rsidRDefault="004B3B7B" w:rsidP="00582538">
            <w:pPr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4B3B7B" w:rsidRPr="008C2681" w:rsidRDefault="004B3B7B" w:rsidP="0058253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4B3B7B" w:rsidRPr="00230984" w:rsidRDefault="004B3B7B" w:rsidP="006425B4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B3B7B" w:rsidRPr="008C2681" w:rsidRDefault="004B3B7B" w:rsidP="0058253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B3B7B" w:rsidRPr="00442674" w:rsidRDefault="004B3B7B" w:rsidP="00582538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B3B7B" w:rsidRPr="008C2681" w:rsidRDefault="004B3B7B" w:rsidP="0058253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B3B7B" w:rsidRPr="008C2681" w:rsidRDefault="004B3B7B" w:rsidP="00582538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B3B7B" w:rsidTr="005F48F6">
        <w:trPr>
          <w:cantSplit/>
        </w:trPr>
        <w:tc>
          <w:tcPr>
            <w:tcW w:w="3780" w:type="dxa"/>
            <w:vAlign w:val="center"/>
            <w:hideMark/>
          </w:tcPr>
          <w:p w:rsidR="004B3B7B" w:rsidRPr="008C2681" w:rsidRDefault="004B3B7B" w:rsidP="00582538">
            <w:pPr>
              <w:spacing w:line="240" w:lineRule="auto"/>
              <w:ind w:left="90" w:right="-79" w:hanging="9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8C26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="003E66C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8C26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274" w:type="dxa"/>
            <w:vAlign w:val="bottom"/>
          </w:tcPr>
          <w:p w:rsidR="004B3B7B" w:rsidRPr="00230984" w:rsidRDefault="004B3B7B" w:rsidP="00001C9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(1,216)</w:t>
            </w:r>
          </w:p>
        </w:tc>
        <w:tc>
          <w:tcPr>
            <w:tcW w:w="178" w:type="dxa"/>
            <w:vAlign w:val="bottom"/>
          </w:tcPr>
          <w:p w:rsidR="004B3B7B" w:rsidRPr="008C2681" w:rsidRDefault="004B3B7B" w:rsidP="0058253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:rsidR="004B3B7B" w:rsidRPr="00230984" w:rsidRDefault="00E04D73" w:rsidP="00582538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55</w:t>
            </w:r>
          </w:p>
        </w:tc>
        <w:tc>
          <w:tcPr>
            <w:tcW w:w="180" w:type="dxa"/>
            <w:vAlign w:val="bottom"/>
          </w:tcPr>
          <w:p w:rsidR="004B3B7B" w:rsidRPr="008C2681" w:rsidRDefault="004B3B7B" w:rsidP="0058253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B3B7B" w:rsidRPr="00442674" w:rsidRDefault="00935806" w:rsidP="00582538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4B3B7B" w:rsidRPr="008C2681" w:rsidRDefault="004B3B7B" w:rsidP="0058253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B3B7B" w:rsidRPr="008C2681" w:rsidRDefault="004B3B7B" w:rsidP="00E04D73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(1,1</w:t>
            </w:r>
            <w:r w:rsidR="00E04D7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61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:rsidR="000F596E" w:rsidRDefault="000F596E" w:rsidP="000F5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288"/>
        <w:jc w:val="thaiDistribute"/>
        <w:rPr>
          <w:rFonts w:ascii="Angsana New" w:hAnsi="Angsana New"/>
          <w:sz w:val="30"/>
          <w:szCs w:val="30"/>
        </w:rPr>
      </w:pPr>
    </w:p>
    <w:p w:rsidR="000F596E" w:rsidRDefault="000F5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0F596E" w:rsidRPr="00A56996" w:rsidRDefault="000F596E" w:rsidP="000F5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288"/>
        <w:jc w:val="thaiDistribute"/>
        <w:rPr>
          <w:sz w:val="2"/>
          <w:szCs w:val="2"/>
        </w:rPr>
      </w:pPr>
    </w:p>
    <w:tbl>
      <w:tblPr>
        <w:tblW w:w="8831" w:type="dxa"/>
        <w:tblInd w:w="61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78"/>
        <w:gridCol w:w="1274"/>
        <w:gridCol w:w="178"/>
        <w:gridCol w:w="1081"/>
        <w:gridCol w:w="180"/>
        <w:gridCol w:w="1080"/>
        <w:gridCol w:w="180"/>
        <w:gridCol w:w="90"/>
        <w:gridCol w:w="990"/>
      </w:tblGrid>
      <w:tr w:rsidR="00CB5C52" w:rsidTr="005F48F6">
        <w:trPr>
          <w:cantSplit/>
        </w:trPr>
        <w:tc>
          <w:tcPr>
            <w:tcW w:w="8831" w:type="dxa"/>
            <w:gridSpan w:val="9"/>
            <w:hideMark/>
          </w:tcPr>
          <w:p w:rsidR="00CB5C52" w:rsidRPr="008C2681" w:rsidRDefault="00CB5C52" w:rsidP="000F596E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rPr>
                <w:rFonts w:ascii="Angsana New" w:eastAsia="Times New Roman" w:hAnsi="Angsana New"/>
                <w:b/>
                <w:bCs/>
                <w:sz w:val="30"/>
                <w:szCs w:val="30"/>
                <w:lang w:bidi="th-TH"/>
              </w:rPr>
            </w:pPr>
            <w:r w:rsidRPr="008C26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ข้อมูลตามส่วนงานที่รายงาน สำหรับปีสิ้นสุดวันที่ </w:t>
            </w:r>
            <w:r w:rsidRPr="008C268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8C26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C268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</w:t>
            </w:r>
            <w:r w:rsidR="00E1232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60</w:t>
            </w:r>
          </w:p>
        </w:tc>
      </w:tr>
      <w:tr w:rsidR="00A10B22" w:rsidTr="005F48F6">
        <w:trPr>
          <w:cantSplit/>
        </w:trPr>
        <w:tc>
          <w:tcPr>
            <w:tcW w:w="8831" w:type="dxa"/>
            <w:gridSpan w:val="9"/>
          </w:tcPr>
          <w:p w:rsidR="00A10B22" w:rsidRPr="008C2681" w:rsidRDefault="00A10B22" w:rsidP="00D4212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</w:p>
        </w:tc>
      </w:tr>
      <w:tr w:rsidR="00CB5C52" w:rsidTr="005F48F6">
        <w:trPr>
          <w:cantSplit/>
        </w:trPr>
        <w:tc>
          <w:tcPr>
            <w:tcW w:w="3778" w:type="dxa"/>
          </w:tcPr>
          <w:p w:rsidR="00CB5C52" w:rsidRPr="008C2681" w:rsidRDefault="00CB5C52" w:rsidP="00D4212E">
            <w:pPr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CB5C52" w:rsidRPr="008C2681" w:rsidRDefault="00CB5C52" w:rsidP="00D4212E">
            <w:pPr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4" w:type="dxa"/>
          </w:tcPr>
          <w:p w:rsidR="00CB5C52" w:rsidRDefault="00CB5C52" w:rsidP="00D4212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CB5C52" w:rsidRDefault="00CB5C52" w:rsidP="00D4212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ผลิตภัณฑ์</w:t>
            </w:r>
          </w:p>
          <w:p w:rsidR="00CB5C52" w:rsidRPr="008C2681" w:rsidRDefault="00CB5C52" w:rsidP="00D4212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เมท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ิล</w:t>
            </w:r>
            <w:proofErr w:type="spellEnd"/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เอสเทอร์</w:t>
            </w:r>
          </w:p>
        </w:tc>
        <w:tc>
          <w:tcPr>
            <w:tcW w:w="178" w:type="dxa"/>
          </w:tcPr>
          <w:p w:rsidR="00CB5C52" w:rsidRPr="008C2681" w:rsidRDefault="00CB5C52" w:rsidP="00D4212E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1" w:type="dxa"/>
            <w:hideMark/>
          </w:tcPr>
          <w:p w:rsidR="00CB5C52" w:rsidRDefault="00CB5C52" w:rsidP="00D4212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:rsidR="00CB5C52" w:rsidRPr="008C2681" w:rsidRDefault="00CB5C52" w:rsidP="00D4212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แอลกอ</w:t>
            </w:r>
            <w:proofErr w:type="spellStart"/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ฮอลส์</w:t>
            </w:r>
            <w:proofErr w:type="spellEnd"/>
          </w:p>
        </w:tc>
        <w:tc>
          <w:tcPr>
            <w:tcW w:w="180" w:type="dxa"/>
          </w:tcPr>
          <w:p w:rsidR="00CB5C52" w:rsidRPr="008C2681" w:rsidRDefault="00CB5C52" w:rsidP="00D4212E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B5C52" w:rsidRPr="008C2681" w:rsidRDefault="00CB5C52" w:rsidP="00D4212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</w:p>
          <w:p w:rsidR="00CB5C52" w:rsidRPr="008C2681" w:rsidRDefault="00CB5C52" w:rsidP="00D4212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8C26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CB5C52" w:rsidRPr="008C2681" w:rsidRDefault="00CB5C52" w:rsidP="00D4212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:rsidR="00CB5C52" w:rsidRPr="008C2681" w:rsidRDefault="00CB5C52" w:rsidP="00D4212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</w:p>
          <w:p w:rsidR="00CB5C52" w:rsidRPr="008C2681" w:rsidRDefault="00CB5C52" w:rsidP="00D4212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CB5C52" w:rsidRPr="008C2681" w:rsidRDefault="00CB5C52" w:rsidP="00D4212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  <w:r w:rsidRPr="008C268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B5C52" w:rsidTr="005F48F6">
        <w:trPr>
          <w:cantSplit/>
        </w:trPr>
        <w:tc>
          <w:tcPr>
            <w:tcW w:w="3778" w:type="dxa"/>
          </w:tcPr>
          <w:p w:rsidR="00CB5C52" w:rsidRPr="008C2681" w:rsidRDefault="00CB5C52" w:rsidP="00D4212E">
            <w:pPr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053" w:type="dxa"/>
            <w:gridSpan w:val="8"/>
            <w:hideMark/>
          </w:tcPr>
          <w:p w:rsidR="00CB5C52" w:rsidRPr="008C2681" w:rsidRDefault="00CB5C52" w:rsidP="00D4212E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th-TH"/>
              </w:rPr>
            </w:pPr>
            <w:r w:rsidRPr="008C2681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8C268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A10B22" w:rsidRPr="002405CA" w:rsidTr="005F48F6">
        <w:trPr>
          <w:cantSplit/>
        </w:trPr>
        <w:tc>
          <w:tcPr>
            <w:tcW w:w="3778" w:type="dxa"/>
            <w:vAlign w:val="center"/>
            <w:hideMark/>
          </w:tcPr>
          <w:p w:rsidR="00A10B22" w:rsidRPr="008C2681" w:rsidRDefault="00A10B22" w:rsidP="00D4212E">
            <w:pPr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  <w:r w:rsidRPr="008C268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274" w:type="dxa"/>
            <w:vAlign w:val="bottom"/>
          </w:tcPr>
          <w:p w:rsidR="00A10B22" w:rsidRPr="008C2681" w:rsidRDefault="00200604" w:rsidP="00D4212E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11,6</w:t>
            </w:r>
            <w:r w:rsidR="006F5F3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178" w:type="dxa"/>
            <w:vAlign w:val="bottom"/>
          </w:tcPr>
          <w:p w:rsidR="00A10B22" w:rsidRPr="008C2681" w:rsidRDefault="00A10B22" w:rsidP="00D4212E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10B22" w:rsidRPr="008C2681" w:rsidRDefault="00200604" w:rsidP="00D4212E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7,813</w:t>
            </w:r>
          </w:p>
        </w:tc>
        <w:tc>
          <w:tcPr>
            <w:tcW w:w="180" w:type="dxa"/>
            <w:vAlign w:val="bottom"/>
          </w:tcPr>
          <w:p w:rsidR="00A10B22" w:rsidRPr="008C2681" w:rsidRDefault="00A10B22" w:rsidP="00D4212E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10B22" w:rsidRPr="008C2681" w:rsidRDefault="00200604" w:rsidP="00D4212E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A10B22" w:rsidRPr="008C2681" w:rsidRDefault="00A10B22" w:rsidP="00D4212E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10B22" w:rsidRPr="008C2681" w:rsidRDefault="00200604" w:rsidP="00D4212E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19,4</w:t>
            </w:r>
            <w:r w:rsidR="006F5F3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72</w:t>
            </w:r>
          </w:p>
        </w:tc>
      </w:tr>
      <w:tr w:rsidR="00A10B22" w:rsidRPr="002405CA" w:rsidTr="005F48F6">
        <w:trPr>
          <w:cantSplit/>
        </w:trPr>
        <w:tc>
          <w:tcPr>
            <w:tcW w:w="3778" w:type="dxa"/>
            <w:vAlign w:val="center"/>
            <w:hideMark/>
          </w:tcPr>
          <w:p w:rsidR="00A10B22" w:rsidRPr="008C2681" w:rsidRDefault="00A10B22" w:rsidP="00D4212E">
            <w:pPr>
              <w:spacing w:line="240" w:lineRule="auto"/>
              <w:ind w:left="90" w:right="-79" w:hanging="9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C26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10B22" w:rsidRPr="008C2681" w:rsidRDefault="00200604" w:rsidP="00D4212E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11,6</w:t>
            </w:r>
            <w:r w:rsidR="006F5F3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59</w:t>
            </w:r>
          </w:p>
        </w:tc>
        <w:tc>
          <w:tcPr>
            <w:tcW w:w="178" w:type="dxa"/>
            <w:vAlign w:val="bottom"/>
          </w:tcPr>
          <w:p w:rsidR="00A10B22" w:rsidRPr="008C2681" w:rsidRDefault="00A10B22" w:rsidP="00D4212E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10B22" w:rsidRPr="008C2681" w:rsidRDefault="00200604" w:rsidP="00D4212E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7,813</w:t>
            </w:r>
          </w:p>
        </w:tc>
        <w:tc>
          <w:tcPr>
            <w:tcW w:w="180" w:type="dxa"/>
            <w:vAlign w:val="bottom"/>
          </w:tcPr>
          <w:p w:rsidR="00A10B22" w:rsidRPr="008C2681" w:rsidRDefault="00A10B22" w:rsidP="00D4212E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10B22" w:rsidRPr="008C2681" w:rsidRDefault="00200604" w:rsidP="00D4212E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A10B22" w:rsidRPr="008C2681" w:rsidRDefault="00A10B22" w:rsidP="00D4212E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10B22" w:rsidRPr="00200604" w:rsidRDefault="00200604" w:rsidP="00D4212E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19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2"/>
                <w:szCs w:val="32"/>
                <w:cs/>
              </w:rPr>
              <w:t>,4</w:t>
            </w:r>
            <w:r w:rsidR="006F5F37">
              <w:rPr>
                <w:rFonts w:ascii="Angsana New" w:eastAsia="Times New Roman" w:hAnsi="Angsana New"/>
                <w:b/>
                <w:bCs/>
                <w:color w:val="000000"/>
                <w:sz w:val="32"/>
                <w:szCs w:val="32"/>
              </w:rPr>
              <w:t>72</w:t>
            </w:r>
          </w:p>
        </w:tc>
      </w:tr>
      <w:tr w:rsidR="00A10B22" w:rsidRPr="002405CA" w:rsidTr="005F48F6">
        <w:trPr>
          <w:cantSplit/>
        </w:trPr>
        <w:tc>
          <w:tcPr>
            <w:tcW w:w="3778" w:type="dxa"/>
            <w:vAlign w:val="center"/>
            <w:hideMark/>
          </w:tcPr>
          <w:p w:rsidR="00A10B22" w:rsidRPr="008C2681" w:rsidRDefault="00A10B22" w:rsidP="00D4212E">
            <w:pPr>
              <w:spacing w:line="240" w:lineRule="auto"/>
              <w:ind w:left="90" w:right="-79" w:hanging="90"/>
              <w:rPr>
                <w:rFonts w:ascii="Angsana New" w:eastAsia="Times New Roman" w:hAnsi="Angsana New"/>
                <w:color w:val="000000"/>
                <w:sz w:val="30"/>
                <w:szCs w:val="30"/>
                <w:lang w:val="en-GB"/>
              </w:rPr>
            </w:pPr>
            <w:r w:rsidRPr="008C268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10B22" w:rsidRPr="008F3009" w:rsidRDefault="00070605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(10,9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9460D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:rsidR="00A10B22" w:rsidRPr="008F3009" w:rsidRDefault="00A10B22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10B22" w:rsidRPr="008F3009" w:rsidRDefault="006E1B0A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(6,731)</w:t>
            </w:r>
          </w:p>
        </w:tc>
        <w:tc>
          <w:tcPr>
            <w:tcW w:w="180" w:type="dxa"/>
            <w:vAlign w:val="bottom"/>
          </w:tcPr>
          <w:p w:rsidR="00A10B22" w:rsidRPr="008F3009" w:rsidRDefault="00A10B22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10B22" w:rsidRPr="008F3009" w:rsidRDefault="006E1B0A" w:rsidP="00D4212E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A10B22" w:rsidRPr="008F3009" w:rsidRDefault="00A10B22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10B22" w:rsidRPr="008F3009" w:rsidRDefault="00070605" w:rsidP="008F300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(17,6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6E1B0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10B22" w:rsidRPr="002405CA" w:rsidTr="005F48F6">
        <w:trPr>
          <w:cantSplit/>
        </w:trPr>
        <w:tc>
          <w:tcPr>
            <w:tcW w:w="3778" w:type="dxa"/>
            <w:vAlign w:val="center"/>
            <w:hideMark/>
          </w:tcPr>
          <w:p w:rsidR="0008767D" w:rsidRDefault="0008767D" w:rsidP="00D4212E">
            <w:pPr>
              <w:spacing w:line="240" w:lineRule="auto"/>
              <w:ind w:left="90" w:right="-79" w:hanging="90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08767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ค่าใช้จ่ายในการขายและจัดจำหน่าย</w:t>
            </w:r>
          </w:p>
          <w:p w:rsidR="00A10B22" w:rsidRPr="008C2681" w:rsidRDefault="00A10B22" w:rsidP="0008767D">
            <w:pPr>
              <w:spacing w:line="240" w:lineRule="auto"/>
              <w:ind w:left="90" w:right="-79" w:firstLine="101"/>
              <w:rPr>
                <w:rFonts w:ascii="Angsana New" w:eastAsia="Times New Roman" w:hAnsi="Angsana New"/>
                <w:color w:val="000000"/>
                <w:sz w:val="30"/>
                <w:szCs w:val="30"/>
                <w:lang w:val="en-GB"/>
              </w:rPr>
            </w:pPr>
            <w:r w:rsidRPr="008C268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และ</w:t>
            </w:r>
            <w:r w:rsidR="0008767D" w:rsidRPr="0008767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274" w:type="dxa"/>
            <w:vAlign w:val="bottom"/>
          </w:tcPr>
          <w:p w:rsidR="00A10B22" w:rsidRPr="008F3009" w:rsidRDefault="009460D4" w:rsidP="003029E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(394)</w:t>
            </w:r>
          </w:p>
        </w:tc>
        <w:tc>
          <w:tcPr>
            <w:tcW w:w="178" w:type="dxa"/>
            <w:vAlign w:val="bottom"/>
          </w:tcPr>
          <w:p w:rsidR="00A10B22" w:rsidRPr="008F3009" w:rsidRDefault="00A10B22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10B22" w:rsidRPr="008F3009" w:rsidRDefault="006E1B0A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(333)</w:t>
            </w:r>
          </w:p>
        </w:tc>
        <w:tc>
          <w:tcPr>
            <w:tcW w:w="180" w:type="dxa"/>
            <w:vAlign w:val="bottom"/>
          </w:tcPr>
          <w:p w:rsidR="00A10B22" w:rsidRPr="008F3009" w:rsidRDefault="00A10B22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10B22" w:rsidRPr="008F3009" w:rsidRDefault="006E1B0A" w:rsidP="00D4212E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A10B22" w:rsidRPr="008F3009" w:rsidRDefault="00A10B22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10B22" w:rsidRPr="008F3009" w:rsidRDefault="006E1B0A" w:rsidP="008203E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(727)</w:t>
            </w:r>
          </w:p>
        </w:tc>
      </w:tr>
      <w:tr w:rsidR="00A10B22" w:rsidRPr="002405CA" w:rsidTr="005F48F6">
        <w:trPr>
          <w:cantSplit/>
        </w:trPr>
        <w:tc>
          <w:tcPr>
            <w:tcW w:w="3778" w:type="dxa"/>
            <w:vAlign w:val="bottom"/>
            <w:hideMark/>
          </w:tcPr>
          <w:p w:rsidR="00A10B22" w:rsidRPr="008C2681" w:rsidRDefault="00A10B22" w:rsidP="00D4212E">
            <w:pPr>
              <w:spacing w:line="240" w:lineRule="auto"/>
              <w:ind w:left="180" w:right="-79" w:hanging="18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8C26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กำไรก่อนหักดอกเบี้ย ภาษีเงินได้ </w:t>
            </w:r>
          </w:p>
          <w:p w:rsidR="00A10B22" w:rsidRPr="008C2681" w:rsidRDefault="00A10B22" w:rsidP="00D4212E">
            <w:pPr>
              <w:spacing w:line="240" w:lineRule="auto"/>
              <w:ind w:left="180" w:right="-79" w:firstLine="11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8C26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ค่าเสื่อมราคาและ ค่าตัดจำหน่าย</w:t>
            </w:r>
          </w:p>
        </w:tc>
        <w:tc>
          <w:tcPr>
            <w:tcW w:w="1274" w:type="dxa"/>
            <w:vAlign w:val="bottom"/>
          </w:tcPr>
          <w:p w:rsidR="00A10B22" w:rsidRPr="008C2681" w:rsidRDefault="006E1B0A" w:rsidP="00D4212E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383</w:t>
            </w:r>
          </w:p>
        </w:tc>
        <w:tc>
          <w:tcPr>
            <w:tcW w:w="178" w:type="dxa"/>
            <w:vAlign w:val="bottom"/>
          </w:tcPr>
          <w:p w:rsidR="00A10B22" w:rsidRPr="008C2681" w:rsidRDefault="00A10B22" w:rsidP="00D4212E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10B22" w:rsidRPr="008C2681" w:rsidRDefault="006E1B0A" w:rsidP="00D4212E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755</w:t>
            </w:r>
          </w:p>
        </w:tc>
        <w:tc>
          <w:tcPr>
            <w:tcW w:w="180" w:type="dxa"/>
            <w:vAlign w:val="bottom"/>
          </w:tcPr>
          <w:p w:rsidR="00A10B22" w:rsidRPr="008C2681" w:rsidRDefault="00A10B22" w:rsidP="00D421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10B22" w:rsidRPr="00442674" w:rsidRDefault="006E1B0A" w:rsidP="00442674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A10B22" w:rsidRPr="008C2681" w:rsidRDefault="00A10B22" w:rsidP="00D421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10B22" w:rsidRPr="008C2681" w:rsidRDefault="006E1B0A" w:rsidP="00D4212E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1,138</w:t>
            </w:r>
          </w:p>
        </w:tc>
      </w:tr>
      <w:tr w:rsidR="00A10B22" w:rsidRPr="002405CA" w:rsidTr="005F48F6">
        <w:trPr>
          <w:cantSplit/>
        </w:trPr>
        <w:tc>
          <w:tcPr>
            <w:tcW w:w="3778" w:type="dxa"/>
            <w:vAlign w:val="center"/>
            <w:hideMark/>
          </w:tcPr>
          <w:p w:rsidR="00A10B22" w:rsidRPr="008C2681" w:rsidRDefault="00664406" w:rsidP="00D4212E">
            <w:pPr>
              <w:spacing w:line="240" w:lineRule="auto"/>
              <w:ind w:left="90" w:right="-79" w:hanging="90"/>
              <w:rPr>
                <w:rFonts w:ascii="Angsana New" w:eastAsia="Times New Roman" w:hAnsi="Angsana New"/>
                <w:color w:val="000000"/>
                <w:sz w:val="30"/>
                <w:szCs w:val="30"/>
                <w:lang w:val="en-GB"/>
              </w:rPr>
            </w:pPr>
            <w:r w:rsidRPr="0008767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ดอกเบี้ย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รับ</w:t>
            </w:r>
          </w:p>
        </w:tc>
        <w:tc>
          <w:tcPr>
            <w:tcW w:w="1274" w:type="dxa"/>
            <w:vAlign w:val="bottom"/>
          </w:tcPr>
          <w:p w:rsidR="00A10B22" w:rsidRPr="008C2681" w:rsidRDefault="006E1B0A" w:rsidP="00D4212E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17</w:t>
            </w:r>
          </w:p>
        </w:tc>
        <w:tc>
          <w:tcPr>
            <w:tcW w:w="178" w:type="dxa"/>
            <w:vAlign w:val="bottom"/>
          </w:tcPr>
          <w:p w:rsidR="00A10B22" w:rsidRPr="008C2681" w:rsidRDefault="00A10B22" w:rsidP="00D4212E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10B22" w:rsidRPr="008C2681" w:rsidRDefault="006E1B0A" w:rsidP="00D4212E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15</w:t>
            </w:r>
          </w:p>
        </w:tc>
        <w:tc>
          <w:tcPr>
            <w:tcW w:w="180" w:type="dxa"/>
            <w:vAlign w:val="bottom"/>
          </w:tcPr>
          <w:p w:rsidR="00A10B22" w:rsidRPr="008C2681" w:rsidRDefault="00A10B22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10B22" w:rsidRPr="006E1B0A" w:rsidRDefault="006E1B0A" w:rsidP="006E1B0A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1B0A">
              <w:rPr>
                <w:rFonts w:ascii="Angsana New" w:hAnsi="Angsana New" w:hint="cs"/>
                <w:sz w:val="30"/>
                <w:szCs w:val="30"/>
                <w:cs/>
              </w:rPr>
              <w:t>(2)</w:t>
            </w:r>
          </w:p>
        </w:tc>
        <w:tc>
          <w:tcPr>
            <w:tcW w:w="270" w:type="dxa"/>
            <w:gridSpan w:val="2"/>
            <w:vAlign w:val="bottom"/>
          </w:tcPr>
          <w:p w:rsidR="00A10B22" w:rsidRPr="00442674" w:rsidRDefault="00A10B22" w:rsidP="00442674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10B22" w:rsidRPr="008C2681" w:rsidRDefault="006E1B0A" w:rsidP="00D4212E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30</w:t>
            </w:r>
          </w:p>
        </w:tc>
      </w:tr>
      <w:tr w:rsidR="00A10B22" w:rsidRPr="002405CA" w:rsidTr="005F48F6">
        <w:trPr>
          <w:cantSplit/>
        </w:trPr>
        <w:tc>
          <w:tcPr>
            <w:tcW w:w="3778" w:type="dxa"/>
            <w:vAlign w:val="center"/>
            <w:hideMark/>
          </w:tcPr>
          <w:p w:rsidR="00A10B22" w:rsidRPr="008C2681" w:rsidRDefault="00A10B22" w:rsidP="00D4212E">
            <w:pPr>
              <w:spacing w:line="240" w:lineRule="auto"/>
              <w:ind w:left="90" w:right="-79" w:hanging="90"/>
              <w:rPr>
                <w:rFonts w:ascii="Angsana New" w:eastAsia="Times New Roman" w:hAnsi="Angsana New"/>
                <w:color w:val="000000"/>
                <w:sz w:val="30"/>
                <w:szCs w:val="30"/>
                <w:lang w:val="en-GB"/>
              </w:rPr>
            </w:pPr>
            <w:r w:rsidRPr="008C268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274" w:type="dxa"/>
            <w:vAlign w:val="bottom"/>
          </w:tcPr>
          <w:p w:rsidR="00A10B22" w:rsidRPr="008C2681" w:rsidRDefault="006E1B0A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(28)</w:t>
            </w:r>
          </w:p>
        </w:tc>
        <w:tc>
          <w:tcPr>
            <w:tcW w:w="178" w:type="dxa"/>
            <w:vAlign w:val="bottom"/>
          </w:tcPr>
          <w:p w:rsidR="00A10B22" w:rsidRPr="008C2681" w:rsidRDefault="00A10B22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10B22" w:rsidRPr="008C2681" w:rsidRDefault="006E1B0A" w:rsidP="00442674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(61)</w:t>
            </w:r>
          </w:p>
        </w:tc>
        <w:tc>
          <w:tcPr>
            <w:tcW w:w="180" w:type="dxa"/>
            <w:vAlign w:val="bottom"/>
          </w:tcPr>
          <w:p w:rsidR="00A10B22" w:rsidRPr="008C2681" w:rsidRDefault="00A10B22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10B22" w:rsidRPr="00442674" w:rsidRDefault="006E1B0A" w:rsidP="00442674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gridSpan w:val="2"/>
            <w:vAlign w:val="bottom"/>
          </w:tcPr>
          <w:p w:rsidR="00A10B22" w:rsidRPr="00442674" w:rsidRDefault="00A10B22" w:rsidP="00442674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10B22" w:rsidRPr="008C2681" w:rsidRDefault="006E1B0A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(87)</w:t>
            </w:r>
          </w:p>
        </w:tc>
      </w:tr>
      <w:tr w:rsidR="00A10B22" w:rsidRPr="002405CA" w:rsidTr="005F48F6">
        <w:trPr>
          <w:cantSplit/>
        </w:trPr>
        <w:tc>
          <w:tcPr>
            <w:tcW w:w="3778" w:type="dxa"/>
            <w:vAlign w:val="center"/>
            <w:hideMark/>
          </w:tcPr>
          <w:p w:rsidR="00A10B22" w:rsidRPr="008C2681" w:rsidRDefault="00A10B22" w:rsidP="00D4212E">
            <w:pPr>
              <w:spacing w:line="240" w:lineRule="auto"/>
              <w:ind w:left="90" w:right="-79" w:hanging="90"/>
              <w:rPr>
                <w:rFonts w:ascii="Angsana New" w:eastAsia="Times New Roman" w:hAnsi="Angsana New"/>
                <w:color w:val="000000"/>
                <w:sz w:val="30"/>
                <w:szCs w:val="30"/>
                <w:lang w:val="en-GB"/>
              </w:rPr>
            </w:pPr>
            <w:r w:rsidRPr="008C268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274" w:type="dxa"/>
            <w:vAlign w:val="bottom"/>
          </w:tcPr>
          <w:p w:rsidR="00A10B22" w:rsidRPr="008C2681" w:rsidRDefault="006E1B0A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(212)</w:t>
            </w:r>
          </w:p>
        </w:tc>
        <w:tc>
          <w:tcPr>
            <w:tcW w:w="178" w:type="dxa"/>
            <w:vAlign w:val="bottom"/>
          </w:tcPr>
          <w:p w:rsidR="00A10B22" w:rsidRPr="008C2681" w:rsidRDefault="00A10B22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10B22" w:rsidRPr="008C2681" w:rsidRDefault="006E1B0A" w:rsidP="00001C92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(352)</w:t>
            </w:r>
          </w:p>
        </w:tc>
        <w:tc>
          <w:tcPr>
            <w:tcW w:w="180" w:type="dxa"/>
            <w:vAlign w:val="bottom"/>
          </w:tcPr>
          <w:p w:rsidR="00A10B22" w:rsidRPr="008C2681" w:rsidRDefault="00A10B22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10B22" w:rsidRPr="00442674" w:rsidRDefault="006E1B0A" w:rsidP="00442674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A10B22" w:rsidRPr="00442674" w:rsidRDefault="00A10B22" w:rsidP="00442674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10B22" w:rsidRPr="008C2681" w:rsidRDefault="006E1B0A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(564)</w:t>
            </w:r>
          </w:p>
        </w:tc>
      </w:tr>
      <w:tr w:rsidR="00A7258D" w:rsidRPr="002405CA" w:rsidTr="005F48F6">
        <w:trPr>
          <w:cantSplit/>
        </w:trPr>
        <w:tc>
          <w:tcPr>
            <w:tcW w:w="3778" w:type="dxa"/>
            <w:vAlign w:val="center"/>
          </w:tcPr>
          <w:p w:rsidR="00A7258D" w:rsidRPr="008C2681" w:rsidRDefault="003E66CA" w:rsidP="00D4212E">
            <w:pPr>
              <w:spacing w:line="240" w:lineRule="auto"/>
              <w:ind w:left="90" w:right="-79" w:hanging="90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7258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ส่วนแบ่งกำไรจากเงินลงทุนใน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บริษัทร่วมและ</w:t>
            </w:r>
            <w:r w:rsidRPr="00A7258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274" w:type="dxa"/>
            <w:vAlign w:val="bottom"/>
          </w:tcPr>
          <w:p w:rsidR="00A7258D" w:rsidRPr="008C2681" w:rsidRDefault="006E1B0A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:rsidR="00A7258D" w:rsidRPr="008C2681" w:rsidRDefault="00A7258D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7258D" w:rsidRPr="00230984" w:rsidRDefault="006E1B0A" w:rsidP="003E66CA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30984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8</w:t>
            </w:r>
            <w:r w:rsidR="003E66C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80" w:type="dxa"/>
            <w:vAlign w:val="bottom"/>
          </w:tcPr>
          <w:p w:rsidR="00A7258D" w:rsidRPr="008C2681" w:rsidRDefault="00A7258D" w:rsidP="00230984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7258D" w:rsidRPr="00442674" w:rsidRDefault="006E1B0A" w:rsidP="00442674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A7258D" w:rsidRPr="00442674" w:rsidRDefault="00A7258D" w:rsidP="00442674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7258D" w:rsidRPr="00287F76" w:rsidRDefault="006B5269" w:rsidP="003E66CA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230984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8</w:t>
            </w:r>
            <w:r w:rsidR="003E66C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</w:tr>
      <w:tr w:rsidR="00A10B22" w:rsidTr="005F48F6">
        <w:trPr>
          <w:cantSplit/>
        </w:trPr>
        <w:tc>
          <w:tcPr>
            <w:tcW w:w="3778" w:type="dxa"/>
            <w:vAlign w:val="center"/>
            <w:hideMark/>
          </w:tcPr>
          <w:p w:rsidR="00A10B22" w:rsidRPr="008C2681" w:rsidRDefault="00A10B22" w:rsidP="00D4212E">
            <w:pPr>
              <w:spacing w:line="240" w:lineRule="auto"/>
              <w:ind w:left="90" w:right="-79" w:hanging="90"/>
              <w:rPr>
                <w:rFonts w:ascii="Angsana New" w:eastAsia="Times New Roman" w:hAnsi="Angsana New"/>
                <w:color w:val="000000"/>
                <w:sz w:val="30"/>
                <w:szCs w:val="30"/>
                <w:lang w:val="en-GB"/>
              </w:rPr>
            </w:pPr>
            <w:r w:rsidRPr="008C2681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274" w:type="dxa"/>
            <w:vAlign w:val="bottom"/>
          </w:tcPr>
          <w:p w:rsidR="00A10B22" w:rsidRPr="00230984" w:rsidRDefault="006E1B0A" w:rsidP="0023098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098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8767D" w:rsidRPr="00230984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Pr="0023098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:rsidR="00A10B22" w:rsidRPr="008C2681" w:rsidRDefault="00A10B22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10B22" w:rsidRPr="006E1B0A" w:rsidRDefault="00CB3C22" w:rsidP="00CB3C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:rsidR="00A10B22" w:rsidRPr="008C2681" w:rsidRDefault="00A10B22" w:rsidP="00D4212E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10B22" w:rsidRPr="008C2681" w:rsidRDefault="006E1B0A" w:rsidP="00D4212E">
            <w:pPr>
              <w:ind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A10B22" w:rsidRPr="008C2681" w:rsidRDefault="00A10B22" w:rsidP="00D4212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10B22" w:rsidRPr="006E1B0A" w:rsidRDefault="0008767D" w:rsidP="006B526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(8</w:t>
            </w:r>
            <w:r w:rsidR="006B5269">
              <w:rPr>
                <w:rFonts w:ascii="Angsana New" w:hAnsi="Angsana New"/>
                <w:sz w:val="30"/>
                <w:szCs w:val="30"/>
              </w:rPr>
              <w:t>1</w:t>
            </w:r>
            <w:r w:rsidR="006E1B0A" w:rsidRPr="006E1B0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10B22" w:rsidTr="005F48F6">
        <w:trPr>
          <w:cantSplit/>
          <w:trHeight w:val="348"/>
        </w:trPr>
        <w:tc>
          <w:tcPr>
            <w:tcW w:w="3778" w:type="dxa"/>
            <w:vAlign w:val="center"/>
            <w:hideMark/>
          </w:tcPr>
          <w:p w:rsidR="00A10B22" w:rsidRPr="008C2681" w:rsidRDefault="00A10B22" w:rsidP="00D4212E">
            <w:pPr>
              <w:spacing w:line="240" w:lineRule="auto"/>
              <w:ind w:left="90" w:right="-79" w:hanging="9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8C26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74" w:type="dxa"/>
            <w:vAlign w:val="bottom"/>
          </w:tcPr>
          <w:p w:rsidR="00A10B22" w:rsidRPr="00230984" w:rsidRDefault="0008767D" w:rsidP="00230984">
            <w:pPr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09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135</w:t>
            </w:r>
          </w:p>
        </w:tc>
        <w:tc>
          <w:tcPr>
            <w:tcW w:w="178" w:type="dxa"/>
            <w:vAlign w:val="bottom"/>
          </w:tcPr>
          <w:p w:rsidR="00A10B22" w:rsidRPr="008C2681" w:rsidRDefault="00A10B22" w:rsidP="00D421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10B22" w:rsidRPr="00230984" w:rsidRDefault="006E1B0A" w:rsidP="00230984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230984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388</w:t>
            </w:r>
          </w:p>
        </w:tc>
        <w:tc>
          <w:tcPr>
            <w:tcW w:w="180" w:type="dxa"/>
            <w:vAlign w:val="bottom"/>
          </w:tcPr>
          <w:p w:rsidR="00A10B22" w:rsidRPr="008C2681" w:rsidRDefault="00A10B22" w:rsidP="00D421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10B22" w:rsidRPr="00442674" w:rsidRDefault="006E1B0A" w:rsidP="00442674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A10B22" w:rsidRPr="008C2681" w:rsidRDefault="00A10B22" w:rsidP="00D421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10B22" w:rsidRPr="008C2681" w:rsidRDefault="0008767D" w:rsidP="003029EA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523</w:t>
            </w:r>
          </w:p>
        </w:tc>
      </w:tr>
      <w:tr w:rsidR="00A7258D" w:rsidTr="005F48F6">
        <w:trPr>
          <w:cantSplit/>
          <w:trHeight w:val="348"/>
        </w:trPr>
        <w:tc>
          <w:tcPr>
            <w:tcW w:w="3778" w:type="dxa"/>
            <w:vAlign w:val="center"/>
          </w:tcPr>
          <w:p w:rsidR="00A7258D" w:rsidRPr="008C2681" w:rsidRDefault="00A7258D" w:rsidP="00D4212E">
            <w:pPr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74" w:type="dxa"/>
            <w:vAlign w:val="bottom"/>
          </w:tcPr>
          <w:p w:rsidR="00A7258D" w:rsidRPr="00230984" w:rsidRDefault="00A7258D" w:rsidP="00230984">
            <w:pPr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A7258D" w:rsidRPr="008C2681" w:rsidRDefault="00A7258D" w:rsidP="00D421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A7258D" w:rsidRPr="00230984" w:rsidRDefault="00A7258D" w:rsidP="00230984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A7258D" w:rsidRPr="008C2681" w:rsidRDefault="00A7258D" w:rsidP="00D421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A7258D" w:rsidRPr="00442674" w:rsidRDefault="00A7258D" w:rsidP="00442674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A7258D" w:rsidRPr="008C2681" w:rsidRDefault="00A7258D" w:rsidP="00D4212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A7258D" w:rsidRPr="008C2681" w:rsidRDefault="00A7258D" w:rsidP="00D4212E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F596E" w:rsidRPr="003E66CA" w:rsidTr="005F48F6">
        <w:trPr>
          <w:cantSplit/>
        </w:trPr>
        <w:tc>
          <w:tcPr>
            <w:tcW w:w="3778" w:type="dxa"/>
            <w:vAlign w:val="center"/>
            <w:hideMark/>
          </w:tcPr>
          <w:p w:rsidR="000F596E" w:rsidRPr="003E66CA" w:rsidRDefault="000F596E" w:rsidP="000F596E">
            <w:pPr>
              <w:spacing w:line="240" w:lineRule="auto"/>
              <w:ind w:left="90" w:right="-79" w:hanging="9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E66C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กำไรตามส่วนงานสุทธิ</w:t>
            </w:r>
          </w:p>
        </w:tc>
        <w:tc>
          <w:tcPr>
            <w:tcW w:w="1274" w:type="dxa"/>
            <w:vAlign w:val="bottom"/>
          </w:tcPr>
          <w:p w:rsidR="000F596E" w:rsidRPr="003E66CA" w:rsidRDefault="000F596E" w:rsidP="000F596E">
            <w:pPr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66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134</w:t>
            </w:r>
          </w:p>
        </w:tc>
        <w:tc>
          <w:tcPr>
            <w:tcW w:w="178" w:type="dxa"/>
            <w:vAlign w:val="bottom"/>
          </w:tcPr>
          <w:p w:rsidR="000F596E" w:rsidRPr="003E66CA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:rsidR="000F596E" w:rsidRPr="003E66CA" w:rsidRDefault="000F596E" w:rsidP="000F596E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E66CA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387</w:t>
            </w:r>
          </w:p>
        </w:tc>
        <w:tc>
          <w:tcPr>
            <w:tcW w:w="180" w:type="dxa"/>
            <w:vAlign w:val="bottom"/>
          </w:tcPr>
          <w:p w:rsidR="000F596E" w:rsidRPr="003E66CA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0F596E" w:rsidRPr="003E66CA" w:rsidRDefault="000F596E" w:rsidP="000F596E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E66CA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:rsidR="000F596E" w:rsidRPr="003E66CA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F596E" w:rsidRPr="003E66CA" w:rsidRDefault="000F596E" w:rsidP="000F596E">
            <w:pPr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E66CA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521</w:t>
            </w:r>
          </w:p>
        </w:tc>
      </w:tr>
    </w:tbl>
    <w:p w:rsidR="00D4212E" w:rsidRDefault="00D4212E" w:rsidP="00D4212E">
      <w:pPr>
        <w:spacing w:line="240" w:lineRule="auto"/>
        <w:rPr>
          <w:rFonts w:ascii="Angsana New" w:eastAsia="Times New Roman" w:hAnsi="Angsana New"/>
          <w:sz w:val="30"/>
          <w:szCs w:val="30"/>
        </w:rPr>
      </w:pPr>
    </w:p>
    <w:p w:rsidR="00B373EA" w:rsidRDefault="00B373EA" w:rsidP="00D4212E">
      <w:pPr>
        <w:spacing w:line="240" w:lineRule="auto"/>
        <w:rPr>
          <w:rFonts w:ascii="Angsana New" w:eastAsia="Times New Roman" w:hAnsi="Angsana New"/>
          <w:sz w:val="30"/>
          <w:szCs w:val="30"/>
        </w:rPr>
      </w:pPr>
    </w:p>
    <w:p w:rsidR="00B373EA" w:rsidRDefault="00B373EA" w:rsidP="00D4212E">
      <w:pPr>
        <w:spacing w:line="240" w:lineRule="auto"/>
        <w:rPr>
          <w:rFonts w:ascii="Angsana New" w:eastAsia="Times New Roman" w:hAnsi="Angsana New"/>
          <w:sz w:val="30"/>
          <w:szCs w:val="30"/>
        </w:rPr>
      </w:pPr>
    </w:p>
    <w:p w:rsidR="00B373EA" w:rsidRDefault="00B373EA" w:rsidP="00D4212E">
      <w:pPr>
        <w:spacing w:line="240" w:lineRule="auto"/>
        <w:rPr>
          <w:rFonts w:ascii="Angsana New" w:eastAsia="Times New Roman" w:hAnsi="Angsana New"/>
          <w:sz w:val="30"/>
          <w:szCs w:val="30"/>
        </w:rPr>
      </w:pPr>
    </w:p>
    <w:p w:rsidR="00B373EA" w:rsidRDefault="00B373EA" w:rsidP="00D4212E">
      <w:pPr>
        <w:spacing w:line="240" w:lineRule="auto"/>
        <w:rPr>
          <w:rFonts w:ascii="Angsana New" w:eastAsia="Times New Roman" w:hAnsi="Angsana New"/>
          <w:sz w:val="30"/>
          <w:szCs w:val="30"/>
        </w:rPr>
      </w:pPr>
    </w:p>
    <w:p w:rsidR="00B373EA" w:rsidRDefault="00B373EA" w:rsidP="00D4212E">
      <w:pPr>
        <w:spacing w:line="240" w:lineRule="auto"/>
        <w:rPr>
          <w:rFonts w:ascii="Angsana New" w:eastAsia="Times New Roman" w:hAnsi="Angsana New"/>
          <w:sz w:val="30"/>
          <w:szCs w:val="30"/>
        </w:rPr>
      </w:pPr>
    </w:p>
    <w:p w:rsidR="00B373EA" w:rsidRDefault="00B373EA" w:rsidP="00D4212E">
      <w:pPr>
        <w:spacing w:line="240" w:lineRule="auto"/>
        <w:rPr>
          <w:rFonts w:ascii="Angsana New" w:eastAsia="Times New Roman" w:hAnsi="Angsana New"/>
          <w:sz w:val="30"/>
          <w:szCs w:val="30"/>
        </w:rPr>
      </w:pPr>
    </w:p>
    <w:p w:rsidR="00B373EA" w:rsidRDefault="00B373EA" w:rsidP="00D4212E">
      <w:pPr>
        <w:spacing w:line="240" w:lineRule="auto"/>
        <w:rPr>
          <w:rFonts w:ascii="Angsana New" w:eastAsia="Times New Roman" w:hAnsi="Angsana New"/>
          <w:sz w:val="30"/>
          <w:szCs w:val="30"/>
        </w:rPr>
      </w:pPr>
    </w:p>
    <w:p w:rsidR="00E12322" w:rsidRDefault="00E12322" w:rsidP="00CB5C52">
      <w:pPr>
        <w:rPr>
          <w:rFonts w:ascii="Angsana New" w:hAnsi="Angsana New"/>
          <w:sz w:val="30"/>
          <w:szCs w:val="30"/>
        </w:rPr>
      </w:pPr>
    </w:p>
    <w:tbl>
      <w:tblPr>
        <w:tblpPr w:leftFromText="180" w:rightFromText="180" w:bottomFromText="160" w:vertAnchor="text" w:horzAnchor="margin" w:tblpX="529" w:tblpY="-105"/>
        <w:tblW w:w="90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69"/>
        <w:gridCol w:w="1273"/>
        <w:gridCol w:w="178"/>
        <w:gridCol w:w="1170"/>
        <w:gridCol w:w="180"/>
        <w:gridCol w:w="1170"/>
        <w:gridCol w:w="180"/>
        <w:gridCol w:w="1170"/>
      </w:tblGrid>
      <w:tr w:rsidR="00CB5C52" w:rsidTr="00F1014F">
        <w:trPr>
          <w:cantSplit/>
        </w:trPr>
        <w:tc>
          <w:tcPr>
            <w:tcW w:w="3769" w:type="dxa"/>
          </w:tcPr>
          <w:p w:rsidR="00CB5C52" w:rsidRPr="00664406" w:rsidRDefault="00CB5C52" w:rsidP="003E66CA">
            <w:pPr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CB5C52" w:rsidRPr="00664406" w:rsidRDefault="00CB5C52" w:rsidP="003E66CA">
            <w:pPr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:rsidR="00CB5C52" w:rsidRPr="00664406" w:rsidRDefault="00CB5C52" w:rsidP="003E66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  <w:p w:rsidR="00CB5C52" w:rsidRPr="00664406" w:rsidRDefault="00CB5C52" w:rsidP="003E66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4406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ผลิตภัณฑ์</w:t>
            </w:r>
          </w:p>
          <w:p w:rsidR="00CB5C52" w:rsidRPr="00664406" w:rsidRDefault="00CB5C52" w:rsidP="003E66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66440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เมท</w:t>
            </w:r>
            <w:proofErr w:type="spellStart"/>
            <w:r w:rsidRPr="00664406">
              <w:rPr>
                <w:rFonts w:ascii="Angsana New" w:hAnsi="Angsana New"/>
                <w:sz w:val="30"/>
                <w:szCs w:val="30"/>
                <w:cs/>
                <w:lang w:bidi="th-TH"/>
              </w:rPr>
              <w:t>ิล</w:t>
            </w:r>
            <w:proofErr w:type="spellEnd"/>
            <w:r w:rsidRPr="0066440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เอสเทอร์</w:t>
            </w:r>
          </w:p>
        </w:tc>
        <w:tc>
          <w:tcPr>
            <w:tcW w:w="178" w:type="dxa"/>
          </w:tcPr>
          <w:p w:rsidR="00CB5C52" w:rsidRPr="00664406" w:rsidRDefault="00CB5C52" w:rsidP="003E66CA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:rsidR="00CB5C52" w:rsidRPr="00664406" w:rsidRDefault="00CB5C52" w:rsidP="003E66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64406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:rsidR="00CB5C52" w:rsidRPr="00664406" w:rsidRDefault="00CB5C52" w:rsidP="003E66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664406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แอลกอ</w:t>
            </w:r>
            <w:proofErr w:type="spellStart"/>
            <w:r w:rsidRPr="00664406">
              <w:rPr>
                <w:rFonts w:ascii="Angsana New" w:hAnsi="Angsana New"/>
                <w:sz w:val="30"/>
                <w:szCs w:val="30"/>
                <w:cs/>
                <w:lang w:bidi="th-TH"/>
              </w:rPr>
              <w:t>ฮอลส์</w:t>
            </w:r>
            <w:proofErr w:type="spellEnd"/>
          </w:p>
        </w:tc>
        <w:tc>
          <w:tcPr>
            <w:tcW w:w="180" w:type="dxa"/>
          </w:tcPr>
          <w:p w:rsidR="00CB5C52" w:rsidRPr="00664406" w:rsidRDefault="00CB5C52" w:rsidP="003E66CA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B5C52" w:rsidRPr="00664406" w:rsidRDefault="00CB5C52" w:rsidP="003E66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</w:p>
          <w:p w:rsidR="00CB5C52" w:rsidRPr="00664406" w:rsidRDefault="00CB5C52" w:rsidP="003E66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val="en-US" w:bidi="th-TH"/>
              </w:rPr>
            </w:pPr>
            <w:r w:rsidRPr="00664406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:rsidR="00CB5C52" w:rsidRPr="00664406" w:rsidRDefault="00CB5C52" w:rsidP="003E66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CB5C52" w:rsidRPr="00664406" w:rsidRDefault="00CB5C52" w:rsidP="003E66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</w:p>
          <w:p w:rsidR="00CB5C52" w:rsidRPr="00664406" w:rsidRDefault="00CB5C52" w:rsidP="003E66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CB5C52" w:rsidRPr="00664406" w:rsidRDefault="00CB5C52" w:rsidP="003E66CA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eastAsia="Times New Roman" w:hAnsi="Angsana New"/>
                <w:sz w:val="30"/>
                <w:szCs w:val="30"/>
                <w:lang w:bidi="th-TH"/>
              </w:rPr>
            </w:pPr>
            <w:r w:rsidRPr="0066440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B5C52" w:rsidTr="00F1014F">
        <w:trPr>
          <w:cantSplit/>
        </w:trPr>
        <w:tc>
          <w:tcPr>
            <w:tcW w:w="3769" w:type="dxa"/>
          </w:tcPr>
          <w:p w:rsidR="00CB5C52" w:rsidRPr="00664406" w:rsidRDefault="00CB5C52" w:rsidP="003E66CA">
            <w:pPr>
              <w:spacing w:line="240" w:lineRule="auto"/>
              <w:ind w:right="-7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21" w:type="dxa"/>
            <w:gridSpan w:val="7"/>
            <w:hideMark/>
          </w:tcPr>
          <w:p w:rsidR="00CB5C52" w:rsidRPr="00664406" w:rsidRDefault="00CB5C52" w:rsidP="003E66C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th-TH"/>
              </w:rPr>
            </w:pPr>
            <w:r w:rsidRPr="00664406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66440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CB5C52" w:rsidTr="00F1014F">
        <w:trPr>
          <w:cantSplit/>
        </w:trPr>
        <w:tc>
          <w:tcPr>
            <w:tcW w:w="3769" w:type="dxa"/>
            <w:vAlign w:val="bottom"/>
            <w:hideMark/>
          </w:tcPr>
          <w:p w:rsidR="00CB5C52" w:rsidRPr="00664406" w:rsidRDefault="00CB5C52" w:rsidP="003E66CA">
            <w:pPr>
              <w:pStyle w:val="acctfourfigures"/>
              <w:tabs>
                <w:tab w:val="left" w:pos="720"/>
              </w:tabs>
              <w:spacing w:line="240" w:lineRule="auto"/>
              <w:ind w:left="180" w:hanging="18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66440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66440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664406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66440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</w:t>
            </w:r>
            <w:r w:rsidR="00E12322" w:rsidRPr="0066440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</w:t>
            </w:r>
            <w:r w:rsidR="000F596E" w:rsidRPr="0066440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1273" w:type="dxa"/>
            <w:vAlign w:val="bottom"/>
          </w:tcPr>
          <w:p w:rsidR="00CB5C52" w:rsidRPr="00664406" w:rsidRDefault="00CB5C52" w:rsidP="003E66CA">
            <w:pPr>
              <w:pStyle w:val="acctfourfigures"/>
              <w:keepNext/>
              <w:tabs>
                <w:tab w:val="left" w:pos="720"/>
              </w:tabs>
              <w:spacing w:line="240" w:lineRule="auto"/>
              <w:ind w:left="-79" w:right="86"/>
              <w:jc w:val="right"/>
              <w:outlineLvl w:val="1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CB5C52" w:rsidRPr="00664406" w:rsidRDefault="00CB5C52" w:rsidP="003E66CA">
            <w:pPr>
              <w:pStyle w:val="acctfourfigures"/>
              <w:spacing w:line="240" w:lineRule="auto"/>
              <w:ind w:left="-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B5C52" w:rsidRPr="00664406" w:rsidRDefault="00CB5C52" w:rsidP="003E66CA">
            <w:pPr>
              <w:pStyle w:val="acctfourfigures"/>
              <w:tabs>
                <w:tab w:val="left" w:pos="720"/>
              </w:tabs>
              <w:spacing w:line="240" w:lineRule="auto"/>
              <w:ind w:left="-79" w:right="2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B5C52" w:rsidRPr="00664406" w:rsidRDefault="00CB5C52" w:rsidP="003E66CA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B5C52" w:rsidRPr="00664406" w:rsidRDefault="00CB5C52" w:rsidP="003E66CA">
            <w:pPr>
              <w:pStyle w:val="acctfourfigures"/>
              <w:tabs>
                <w:tab w:val="left" w:pos="720"/>
              </w:tabs>
              <w:spacing w:line="240" w:lineRule="auto"/>
              <w:ind w:left="-79" w:right="4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CB5C52" w:rsidRPr="00664406" w:rsidRDefault="00CB5C52" w:rsidP="003E66C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CB5C52" w:rsidRPr="00664406" w:rsidRDefault="00CB5C52" w:rsidP="003E66CA">
            <w:pPr>
              <w:pStyle w:val="acctfourfigures"/>
              <w:tabs>
                <w:tab w:val="left" w:pos="720"/>
              </w:tabs>
              <w:spacing w:line="240" w:lineRule="auto"/>
              <w:ind w:left="-79" w:right="1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986A46" w:rsidTr="00F1014F">
        <w:trPr>
          <w:cantSplit/>
        </w:trPr>
        <w:tc>
          <w:tcPr>
            <w:tcW w:w="3769" w:type="dxa"/>
            <w:vAlign w:val="bottom"/>
          </w:tcPr>
          <w:p w:rsidR="00986A46" w:rsidRPr="00D12892" w:rsidRDefault="00986A46" w:rsidP="003E66CA">
            <w:pPr>
              <w:pStyle w:val="acctfourfigures"/>
              <w:tabs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D12892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เงินลงทุนใน</w:t>
            </w:r>
            <w:r w:rsidR="003E66CA" w:rsidRPr="00D12892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บริษัทร่วมและ</w:t>
            </w:r>
            <w:r w:rsidRPr="00D12892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1273" w:type="dxa"/>
            <w:vAlign w:val="bottom"/>
          </w:tcPr>
          <w:p w:rsidR="00986A46" w:rsidRPr="00D12892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1289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:rsidR="00986A46" w:rsidRPr="00D12892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D12892" w:rsidRDefault="005E0E90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785</w:t>
            </w:r>
          </w:p>
        </w:tc>
        <w:tc>
          <w:tcPr>
            <w:tcW w:w="180" w:type="dxa"/>
            <w:vAlign w:val="bottom"/>
          </w:tcPr>
          <w:p w:rsidR="00986A46" w:rsidRPr="00D12892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D12892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1289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986A46" w:rsidRPr="00D12892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D12892" w:rsidRDefault="005E0E90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785</w:t>
            </w:r>
          </w:p>
        </w:tc>
      </w:tr>
      <w:tr w:rsidR="00986A46" w:rsidTr="00F1014F">
        <w:trPr>
          <w:cantSplit/>
        </w:trPr>
        <w:tc>
          <w:tcPr>
            <w:tcW w:w="3769" w:type="dxa"/>
            <w:vAlign w:val="bottom"/>
          </w:tcPr>
          <w:p w:rsidR="00986A46" w:rsidRPr="00302922" w:rsidRDefault="00986A46" w:rsidP="003E66CA">
            <w:pPr>
              <w:pStyle w:val="acctfourfigures"/>
              <w:tabs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 w:rsidRPr="00302922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รายจ่ายฝ่ายทุน</w:t>
            </w:r>
          </w:p>
        </w:tc>
        <w:tc>
          <w:tcPr>
            <w:tcW w:w="1273" w:type="dxa"/>
            <w:vAlign w:val="bottom"/>
          </w:tcPr>
          <w:p w:rsidR="00986A46" w:rsidRPr="00302922" w:rsidRDefault="00302922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0292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498</w:t>
            </w:r>
          </w:p>
        </w:tc>
        <w:tc>
          <w:tcPr>
            <w:tcW w:w="178" w:type="dxa"/>
            <w:vAlign w:val="bottom"/>
          </w:tcPr>
          <w:p w:rsidR="00986A46" w:rsidRPr="00302922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302922" w:rsidRDefault="00302922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0292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447</w:t>
            </w:r>
          </w:p>
        </w:tc>
        <w:tc>
          <w:tcPr>
            <w:tcW w:w="180" w:type="dxa"/>
            <w:vAlign w:val="bottom"/>
          </w:tcPr>
          <w:p w:rsidR="00986A46" w:rsidRPr="00302922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302922" w:rsidRDefault="00302922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0292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986A46" w:rsidRPr="00302922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302922" w:rsidRDefault="00302922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0292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945</w:t>
            </w:r>
          </w:p>
        </w:tc>
      </w:tr>
      <w:tr w:rsidR="00986A46" w:rsidTr="00F1014F">
        <w:trPr>
          <w:cantSplit/>
        </w:trPr>
        <w:tc>
          <w:tcPr>
            <w:tcW w:w="3769" w:type="dxa"/>
            <w:vAlign w:val="bottom"/>
            <w:hideMark/>
          </w:tcPr>
          <w:p w:rsidR="00986A46" w:rsidRPr="00D12892" w:rsidRDefault="00986A46" w:rsidP="003E66CA">
            <w:pPr>
              <w:pStyle w:val="acctfourfigures"/>
              <w:tabs>
                <w:tab w:val="left" w:pos="720"/>
              </w:tabs>
              <w:spacing w:line="240" w:lineRule="auto"/>
              <w:ind w:left="180" w:hanging="18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12892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สินทรัพย์ส่วนงาน</w:t>
            </w:r>
            <w:r w:rsidRPr="00D1289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273" w:type="dxa"/>
            <w:vAlign w:val="bottom"/>
          </w:tcPr>
          <w:p w:rsidR="00986A46" w:rsidRPr="00D12892" w:rsidRDefault="00D12892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1289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6,767</w:t>
            </w:r>
          </w:p>
        </w:tc>
        <w:tc>
          <w:tcPr>
            <w:tcW w:w="178" w:type="dxa"/>
            <w:vAlign w:val="bottom"/>
          </w:tcPr>
          <w:p w:rsidR="00986A46" w:rsidRPr="00D12892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D12892" w:rsidRDefault="00D12892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1289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8,8</w:t>
            </w:r>
            <w:r w:rsidR="000B5B5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180" w:type="dxa"/>
            <w:vAlign w:val="bottom"/>
          </w:tcPr>
          <w:p w:rsidR="00986A46" w:rsidRPr="00D12892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D12892" w:rsidRDefault="00D12892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1289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(2,516)</w:t>
            </w:r>
          </w:p>
        </w:tc>
        <w:tc>
          <w:tcPr>
            <w:tcW w:w="180" w:type="dxa"/>
            <w:vAlign w:val="bottom"/>
          </w:tcPr>
          <w:p w:rsidR="00986A46" w:rsidRPr="00D12892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D12892" w:rsidRDefault="00234EFA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1289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13,</w:t>
            </w:r>
            <w:r w:rsidR="003E66CA" w:rsidRPr="00D1289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0</w:t>
            </w:r>
            <w:r w:rsidR="000B5B5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84</w:t>
            </w:r>
          </w:p>
        </w:tc>
      </w:tr>
      <w:tr w:rsidR="00986A46" w:rsidTr="00F1014F">
        <w:trPr>
          <w:cantSplit/>
        </w:trPr>
        <w:tc>
          <w:tcPr>
            <w:tcW w:w="3769" w:type="dxa"/>
            <w:vAlign w:val="bottom"/>
            <w:hideMark/>
          </w:tcPr>
          <w:p w:rsidR="00986A46" w:rsidRPr="00D12892" w:rsidRDefault="00986A46" w:rsidP="003E66CA">
            <w:pPr>
              <w:pStyle w:val="acctfourfigures"/>
              <w:tabs>
                <w:tab w:val="left" w:pos="720"/>
              </w:tabs>
              <w:spacing w:line="240" w:lineRule="auto"/>
              <w:ind w:left="180" w:hanging="180"/>
              <w:rPr>
                <w:rFonts w:ascii="Angsana New" w:eastAsia="Times New Roman" w:hAnsi="Angsana New"/>
                <w:color w:val="000000"/>
                <w:sz w:val="30"/>
                <w:szCs w:val="30"/>
                <w:lang w:bidi="th-TH"/>
              </w:rPr>
            </w:pPr>
            <w:r w:rsidRPr="00D12892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หนี้สินส่วนงาน</w:t>
            </w:r>
          </w:p>
        </w:tc>
        <w:tc>
          <w:tcPr>
            <w:tcW w:w="1273" w:type="dxa"/>
            <w:vAlign w:val="bottom"/>
          </w:tcPr>
          <w:p w:rsidR="00986A46" w:rsidRPr="00D12892" w:rsidRDefault="00D12892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1289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1,972</w:t>
            </w:r>
          </w:p>
        </w:tc>
        <w:tc>
          <w:tcPr>
            <w:tcW w:w="178" w:type="dxa"/>
            <w:vAlign w:val="bottom"/>
          </w:tcPr>
          <w:p w:rsidR="00986A46" w:rsidRPr="00D12892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D12892" w:rsidRDefault="00D12892" w:rsidP="00D12892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1289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1,405</w:t>
            </w:r>
          </w:p>
        </w:tc>
        <w:tc>
          <w:tcPr>
            <w:tcW w:w="180" w:type="dxa"/>
            <w:vAlign w:val="bottom"/>
          </w:tcPr>
          <w:p w:rsidR="00986A46" w:rsidRPr="00D12892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D12892" w:rsidRDefault="00D12892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1289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:rsidR="00986A46" w:rsidRPr="00D12892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D12892" w:rsidRDefault="00234EFA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1289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3,</w:t>
            </w:r>
            <w:r w:rsidR="003E66CA" w:rsidRPr="00D1289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377</w:t>
            </w:r>
          </w:p>
        </w:tc>
      </w:tr>
      <w:tr w:rsidR="00986A46" w:rsidRPr="00935806" w:rsidTr="00F1014F">
        <w:trPr>
          <w:cantSplit/>
          <w:trHeight w:val="307"/>
        </w:trPr>
        <w:tc>
          <w:tcPr>
            <w:tcW w:w="3769" w:type="dxa"/>
            <w:vAlign w:val="bottom"/>
          </w:tcPr>
          <w:p w:rsidR="00986A46" w:rsidRPr="00935806" w:rsidRDefault="00986A46" w:rsidP="003E66CA">
            <w:pPr>
              <w:spacing w:line="240" w:lineRule="auto"/>
              <w:ind w:left="180" w:right="-79" w:firstLine="11"/>
              <w:rPr>
                <w:rFonts w:ascii="Angsana New" w:eastAsia="Times New Roman" w:hAnsi="Angsana New"/>
                <w:b/>
                <w:bCs/>
                <w:color w:val="000000"/>
                <w:lang w:val="en-GB"/>
              </w:rPr>
            </w:pPr>
          </w:p>
        </w:tc>
        <w:tc>
          <w:tcPr>
            <w:tcW w:w="1273" w:type="dxa"/>
            <w:vAlign w:val="bottom"/>
          </w:tcPr>
          <w:p w:rsidR="00986A46" w:rsidRPr="00935806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178" w:type="dxa"/>
            <w:vAlign w:val="bottom"/>
          </w:tcPr>
          <w:p w:rsidR="00986A46" w:rsidRPr="00935806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:rsidR="00986A46" w:rsidRPr="00935806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180" w:type="dxa"/>
            <w:vAlign w:val="bottom"/>
          </w:tcPr>
          <w:p w:rsidR="00986A46" w:rsidRPr="00935806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:rsidR="00986A46" w:rsidRPr="00935806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180" w:type="dxa"/>
            <w:vAlign w:val="bottom"/>
          </w:tcPr>
          <w:p w:rsidR="00986A46" w:rsidRPr="00935806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:rsidR="00986A46" w:rsidRPr="00935806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</w:rPr>
            </w:pPr>
          </w:p>
        </w:tc>
      </w:tr>
      <w:tr w:rsidR="00986A46" w:rsidTr="00F1014F">
        <w:trPr>
          <w:cantSplit/>
        </w:trPr>
        <w:tc>
          <w:tcPr>
            <w:tcW w:w="3769" w:type="dxa"/>
            <w:vAlign w:val="bottom"/>
            <w:hideMark/>
          </w:tcPr>
          <w:p w:rsidR="00986A46" w:rsidRDefault="00986A46" w:rsidP="003E66CA">
            <w:pPr>
              <w:pStyle w:val="acctfourfigures"/>
              <w:tabs>
                <w:tab w:val="left" w:pos="720"/>
              </w:tabs>
              <w:spacing w:line="240" w:lineRule="auto"/>
              <w:ind w:left="180" w:hanging="180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273" w:type="dxa"/>
            <w:vAlign w:val="bottom"/>
          </w:tcPr>
          <w:p w:rsidR="00986A46" w:rsidRPr="008C2681" w:rsidRDefault="00986A46" w:rsidP="003E66CA">
            <w:pPr>
              <w:pStyle w:val="acctfourfigures"/>
              <w:keepNext/>
              <w:tabs>
                <w:tab w:val="left" w:pos="720"/>
              </w:tabs>
              <w:spacing w:line="240" w:lineRule="auto"/>
              <w:ind w:left="-79" w:right="86"/>
              <w:jc w:val="right"/>
              <w:outlineLvl w:val="1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:rsidR="00986A46" w:rsidRPr="008C2681" w:rsidRDefault="00986A46" w:rsidP="003E66CA">
            <w:pPr>
              <w:pStyle w:val="acctfourfigures"/>
              <w:spacing w:line="240" w:lineRule="auto"/>
              <w:ind w:left="-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86A46" w:rsidRPr="008C2681" w:rsidRDefault="00986A46" w:rsidP="003E66CA">
            <w:pPr>
              <w:pStyle w:val="acctfourfigures"/>
              <w:tabs>
                <w:tab w:val="left" w:pos="720"/>
              </w:tabs>
              <w:spacing w:line="240" w:lineRule="auto"/>
              <w:ind w:left="-79" w:right="24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86A46" w:rsidRPr="008C2681" w:rsidRDefault="00986A46" w:rsidP="003E66CA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86A46" w:rsidRPr="008C2681" w:rsidRDefault="00986A46" w:rsidP="003E66CA">
            <w:pPr>
              <w:pStyle w:val="acctfourfigures"/>
              <w:tabs>
                <w:tab w:val="left" w:pos="720"/>
              </w:tabs>
              <w:spacing w:line="240" w:lineRule="auto"/>
              <w:ind w:left="-79" w:right="4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86A46" w:rsidRPr="008C2681" w:rsidRDefault="00986A46" w:rsidP="003E66CA">
            <w:pPr>
              <w:pStyle w:val="acctfourfigures"/>
              <w:tabs>
                <w:tab w:val="left" w:pos="720"/>
              </w:tabs>
              <w:spacing w:line="240" w:lineRule="auto"/>
              <w:ind w:left="-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:rsidR="00986A46" w:rsidRPr="008C2681" w:rsidRDefault="00986A46" w:rsidP="003E66CA">
            <w:pPr>
              <w:pStyle w:val="acctfourfigures"/>
              <w:tabs>
                <w:tab w:val="left" w:pos="720"/>
              </w:tabs>
              <w:spacing w:line="240" w:lineRule="auto"/>
              <w:ind w:left="-79" w:right="1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986A46" w:rsidTr="00F1014F">
        <w:trPr>
          <w:cantSplit/>
        </w:trPr>
        <w:tc>
          <w:tcPr>
            <w:tcW w:w="3769" w:type="dxa"/>
            <w:vAlign w:val="bottom"/>
          </w:tcPr>
          <w:p w:rsidR="00986A46" w:rsidRDefault="00986A46" w:rsidP="003E66CA">
            <w:pPr>
              <w:pStyle w:val="acctfourfigures"/>
              <w:tabs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เงินลงทุนในการร่วมค้าและบริษัทร่วม</w:t>
            </w:r>
          </w:p>
        </w:tc>
        <w:tc>
          <w:tcPr>
            <w:tcW w:w="1273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754</w:t>
            </w:r>
          </w:p>
        </w:tc>
        <w:tc>
          <w:tcPr>
            <w:tcW w:w="180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754</w:t>
            </w:r>
          </w:p>
        </w:tc>
      </w:tr>
      <w:tr w:rsidR="00986A46" w:rsidTr="00F1014F">
        <w:trPr>
          <w:cantSplit/>
        </w:trPr>
        <w:tc>
          <w:tcPr>
            <w:tcW w:w="3769" w:type="dxa"/>
            <w:vAlign w:val="bottom"/>
          </w:tcPr>
          <w:p w:rsidR="00986A46" w:rsidRDefault="00986A46" w:rsidP="003E66CA">
            <w:pPr>
              <w:pStyle w:val="acctfourfigures"/>
              <w:tabs>
                <w:tab w:val="left" w:pos="720"/>
              </w:tabs>
              <w:spacing w:line="240" w:lineRule="auto"/>
              <w:ind w:left="180" w:hanging="18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รายจ่ายฝ่ายทุน</w:t>
            </w:r>
          </w:p>
        </w:tc>
        <w:tc>
          <w:tcPr>
            <w:tcW w:w="1273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514</w:t>
            </w:r>
          </w:p>
        </w:tc>
        <w:tc>
          <w:tcPr>
            <w:tcW w:w="178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525</w:t>
            </w:r>
          </w:p>
        </w:tc>
        <w:tc>
          <w:tcPr>
            <w:tcW w:w="180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1,039</w:t>
            </w:r>
          </w:p>
        </w:tc>
      </w:tr>
      <w:tr w:rsidR="00986A46" w:rsidTr="00F1014F">
        <w:trPr>
          <w:cantSplit/>
        </w:trPr>
        <w:tc>
          <w:tcPr>
            <w:tcW w:w="3769" w:type="dxa"/>
            <w:vAlign w:val="bottom"/>
            <w:hideMark/>
          </w:tcPr>
          <w:p w:rsidR="00986A46" w:rsidRDefault="00986A46" w:rsidP="003E66CA">
            <w:pPr>
              <w:pStyle w:val="acctfourfigures"/>
              <w:tabs>
                <w:tab w:val="left" w:pos="720"/>
              </w:tabs>
              <w:spacing w:line="240" w:lineRule="auto"/>
              <w:ind w:left="180" w:hanging="18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สินทรัพย์ส่วนงาน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273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5,591</w:t>
            </w:r>
          </w:p>
        </w:tc>
        <w:tc>
          <w:tcPr>
            <w:tcW w:w="178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10,595</w:t>
            </w:r>
          </w:p>
        </w:tc>
        <w:tc>
          <w:tcPr>
            <w:tcW w:w="180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(1,651)</w:t>
            </w:r>
          </w:p>
        </w:tc>
        <w:tc>
          <w:tcPr>
            <w:tcW w:w="180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14,535</w:t>
            </w:r>
          </w:p>
        </w:tc>
      </w:tr>
      <w:tr w:rsidR="00986A46" w:rsidTr="00F1014F">
        <w:trPr>
          <w:cantSplit/>
        </w:trPr>
        <w:tc>
          <w:tcPr>
            <w:tcW w:w="3769" w:type="dxa"/>
            <w:vAlign w:val="bottom"/>
            <w:hideMark/>
          </w:tcPr>
          <w:p w:rsidR="00986A46" w:rsidRDefault="00986A46" w:rsidP="003E66CA">
            <w:pPr>
              <w:pStyle w:val="acctfourfigures"/>
              <w:tabs>
                <w:tab w:val="left" w:pos="720"/>
              </w:tabs>
              <w:spacing w:line="240" w:lineRule="auto"/>
              <w:ind w:left="180" w:hanging="180"/>
              <w:rPr>
                <w:rFonts w:ascii="Angsana New" w:eastAsia="Times New Roman" w:hAnsi="Angsana New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หนี้สินส่วนงาน</w:t>
            </w:r>
          </w:p>
        </w:tc>
        <w:tc>
          <w:tcPr>
            <w:tcW w:w="1273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1,905</w:t>
            </w:r>
          </w:p>
        </w:tc>
        <w:tc>
          <w:tcPr>
            <w:tcW w:w="178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1,55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86A46" w:rsidRPr="0047300D" w:rsidRDefault="00986A46" w:rsidP="003E66CA">
            <w:pPr>
              <w:ind w:right="1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3,462</w:t>
            </w:r>
          </w:p>
        </w:tc>
      </w:tr>
    </w:tbl>
    <w:p w:rsidR="00401228" w:rsidRPr="0047300D" w:rsidRDefault="00401228" w:rsidP="0047300D"/>
    <w:p w:rsidR="00CB5C52" w:rsidRPr="00AA03A1" w:rsidRDefault="00CB5C52" w:rsidP="00DB1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08"/>
        <w:rPr>
          <w:rFonts w:ascii="Angsana New" w:hAnsi="Angsana New"/>
          <w:b/>
          <w:bCs/>
          <w:i/>
          <w:iCs/>
          <w:sz w:val="2"/>
          <w:szCs w:val="2"/>
          <w:cs/>
        </w:rPr>
      </w:pPr>
      <w:r w:rsidRPr="00AA03A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CB5C52" w:rsidRPr="00935806" w:rsidRDefault="00CB5C52" w:rsidP="00DB1E24">
      <w:pPr>
        <w:ind w:left="630" w:right="108"/>
        <w:rPr>
          <w:rFonts w:ascii="Angsana New" w:hAnsi="Angsana New"/>
          <w:sz w:val="24"/>
          <w:szCs w:val="24"/>
        </w:rPr>
      </w:pPr>
    </w:p>
    <w:p w:rsidR="0047300D" w:rsidRDefault="00CB5C52" w:rsidP="00F1014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63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ในการนำเสนอจำแนกส่วนงานภูมิศาสตร์รายได้จากการขายและบริการแยกแสดงตามสถา</w:t>
      </w:r>
      <w:r w:rsidR="006D0D54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นที่ตั้งทางภูมิศาสตร์ของลูกค้า </w:t>
      </w: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และสินทรัพย์ไม่หมุนเวียน (ไม่รวมตราสารอนุพันธ์และภาษีเงินได้รอการตัดบัญชี) แยกแสดงตามสถานที่ตั้งทางภูมิศาสตร์ของสินทรัพย์</w:t>
      </w:r>
    </w:p>
    <w:p w:rsidR="0008767D" w:rsidRPr="000F596E" w:rsidRDefault="0008767D" w:rsidP="00DB1E24">
      <w:pPr>
        <w:ind w:right="108"/>
        <w:rPr>
          <w:sz w:val="22"/>
          <w:szCs w:val="22"/>
        </w:rPr>
      </w:pPr>
    </w:p>
    <w:p w:rsidR="00CB5C52" w:rsidRDefault="00CB5C52" w:rsidP="00DB1E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08" w:firstLine="90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 </w:t>
      </w:r>
    </w:p>
    <w:p w:rsidR="00935806" w:rsidRPr="00935806" w:rsidRDefault="00935806" w:rsidP="00DB1E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08" w:firstLine="90"/>
        <w:jc w:val="both"/>
        <w:rPr>
          <w:rFonts w:ascii="Angsana New" w:hAnsi="Angsana New"/>
          <w:snapToGrid w:val="0"/>
          <w:color w:val="000000"/>
          <w:sz w:val="24"/>
          <w:szCs w:val="24"/>
          <w:lang w:eastAsia="th-TH"/>
        </w:rPr>
      </w:pP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987"/>
        <w:gridCol w:w="1493"/>
        <w:gridCol w:w="1170"/>
        <w:gridCol w:w="270"/>
        <w:gridCol w:w="1170"/>
      </w:tblGrid>
      <w:tr w:rsidR="00CB5C52" w:rsidTr="00F1014F">
        <w:tc>
          <w:tcPr>
            <w:tcW w:w="4987" w:type="dxa"/>
          </w:tcPr>
          <w:p w:rsidR="00CB5C52" w:rsidRDefault="00CB5C52" w:rsidP="0008767D">
            <w:pPr>
              <w:spacing w:line="240" w:lineRule="auto"/>
              <w:ind w:hanging="180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3" w:type="dxa"/>
          </w:tcPr>
          <w:p w:rsidR="00CB5C52" w:rsidRDefault="00CB5C52" w:rsidP="0008767D">
            <w:pPr>
              <w:spacing w:line="240" w:lineRule="auto"/>
              <w:ind w:hanging="180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hideMark/>
          </w:tcPr>
          <w:p w:rsidR="00CB5C52" w:rsidRDefault="00CB5C52" w:rsidP="0008767D">
            <w:pPr>
              <w:spacing w:line="240" w:lineRule="auto"/>
              <w:ind w:hanging="180"/>
              <w:jc w:val="center"/>
              <w:rPr>
                <w:rFonts w:ascii="Angsana New" w:eastAsia="Times New Roman" w:hAnsi="Angsana New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  <w:tr w:rsidR="00CB5C52" w:rsidTr="00F1014F">
        <w:tc>
          <w:tcPr>
            <w:tcW w:w="4987" w:type="dxa"/>
          </w:tcPr>
          <w:p w:rsidR="00CB5C52" w:rsidRDefault="00CB5C52" w:rsidP="0008767D">
            <w:pPr>
              <w:spacing w:line="240" w:lineRule="auto"/>
              <w:ind w:hanging="180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3" w:type="dxa"/>
          </w:tcPr>
          <w:p w:rsidR="00CB5C52" w:rsidRDefault="00CB5C52" w:rsidP="0008767D">
            <w:pPr>
              <w:spacing w:line="240" w:lineRule="auto"/>
              <w:ind w:hanging="180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hideMark/>
          </w:tcPr>
          <w:p w:rsidR="00CB5C52" w:rsidRDefault="00E12322" w:rsidP="0008767D">
            <w:pPr>
              <w:spacing w:line="240" w:lineRule="auto"/>
              <w:ind w:hanging="180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 w:rsidR="000F596E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70" w:type="dxa"/>
          </w:tcPr>
          <w:p w:rsidR="00CB5C52" w:rsidRDefault="00CB5C52" w:rsidP="0008767D">
            <w:pPr>
              <w:spacing w:line="240" w:lineRule="auto"/>
              <w:ind w:hanging="180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hideMark/>
          </w:tcPr>
          <w:p w:rsidR="00CB5C52" w:rsidRDefault="000F596E" w:rsidP="0008767D">
            <w:pPr>
              <w:spacing w:line="240" w:lineRule="auto"/>
              <w:ind w:hanging="180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</w:tr>
      <w:tr w:rsidR="00CB5C52" w:rsidTr="00F1014F">
        <w:trPr>
          <w:trHeight w:val="342"/>
        </w:trPr>
        <w:tc>
          <w:tcPr>
            <w:tcW w:w="4987" w:type="dxa"/>
          </w:tcPr>
          <w:p w:rsidR="00CB5C52" w:rsidRDefault="00CB5C52" w:rsidP="0008767D">
            <w:pPr>
              <w:spacing w:line="240" w:lineRule="auto"/>
              <w:ind w:hanging="180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3" w:type="dxa"/>
          </w:tcPr>
          <w:p w:rsidR="00CB5C52" w:rsidRDefault="00CB5C52" w:rsidP="0008767D">
            <w:pPr>
              <w:spacing w:line="240" w:lineRule="auto"/>
              <w:ind w:hanging="180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hideMark/>
          </w:tcPr>
          <w:p w:rsidR="00CB5C52" w:rsidRDefault="00CB5C52" w:rsidP="0008767D">
            <w:pPr>
              <w:spacing w:line="240" w:lineRule="auto"/>
              <w:ind w:right="162" w:hanging="180"/>
              <w:jc w:val="center"/>
              <w:rPr>
                <w:rFonts w:ascii="Angsana New" w:eastAsia="Times New Roman" w:hAnsi="Angsana New"/>
                <w:i/>
                <w:i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i/>
                <w:iCs/>
                <w:snapToGrid w:val="0"/>
                <w:color w:val="000000"/>
                <w:sz w:val="30"/>
                <w:szCs w:val="30"/>
                <w:cs/>
                <w:lang w:eastAsia="th-TH"/>
              </w:rPr>
              <w:t>(ล้านบาท)</w:t>
            </w:r>
          </w:p>
        </w:tc>
      </w:tr>
      <w:tr w:rsidR="000F596E" w:rsidTr="00F1014F">
        <w:tc>
          <w:tcPr>
            <w:tcW w:w="4987" w:type="dxa"/>
            <w:hideMark/>
          </w:tcPr>
          <w:p w:rsidR="000F596E" w:rsidRPr="002405CA" w:rsidRDefault="000F596E" w:rsidP="000F596E">
            <w:pPr>
              <w:spacing w:line="240" w:lineRule="auto"/>
              <w:ind w:hanging="1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2405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493" w:type="dxa"/>
          </w:tcPr>
          <w:p w:rsidR="000F596E" w:rsidRPr="002405CA" w:rsidRDefault="000F596E" w:rsidP="000F596E">
            <w:pPr>
              <w:spacing w:line="240" w:lineRule="auto"/>
              <w:ind w:hanging="180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0F596E" w:rsidRPr="008C2681" w:rsidRDefault="007900FD" w:rsidP="000F596E">
            <w:pPr>
              <w:ind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12,089</w:t>
            </w:r>
          </w:p>
        </w:tc>
        <w:tc>
          <w:tcPr>
            <w:tcW w:w="270" w:type="dxa"/>
          </w:tcPr>
          <w:p w:rsidR="000F596E" w:rsidRPr="008C2681" w:rsidRDefault="000F596E" w:rsidP="000F596E">
            <w:pPr>
              <w:ind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596E" w:rsidRPr="008C2681" w:rsidRDefault="000F596E" w:rsidP="000F596E">
            <w:pPr>
              <w:ind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14,12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596E" w:rsidTr="00F1014F">
        <w:tc>
          <w:tcPr>
            <w:tcW w:w="4987" w:type="dxa"/>
            <w:hideMark/>
          </w:tcPr>
          <w:p w:rsidR="000F596E" w:rsidRPr="002405CA" w:rsidRDefault="000F596E" w:rsidP="000F596E">
            <w:pPr>
              <w:spacing w:line="240" w:lineRule="auto"/>
              <w:ind w:hanging="1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 w:rsidRPr="002405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สาธารณรัฐประชาชนจีน</w:t>
            </w:r>
          </w:p>
        </w:tc>
        <w:tc>
          <w:tcPr>
            <w:tcW w:w="1493" w:type="dxa"/>
          </w:tcPr>
          <w:p w:rsidR="000F596E" w:rsidRPr="002405CA" w:rsidRDefault="000F596E" w:rsidP="000F596E">
            <w:pPr>
              <w:spacing w:line="240" w:lineRule="auto"/>
              <w:ind w:hanging="180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0F596E" w:rsidRPr="008C2681" w:rsidRDefault="007900FD" w:rsidP="000F596E">
            <w:pPr>
              <w:ind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  <w:tc>
          <w:tcPr>
            <w:tcW w:w="270" w:type="dxa"/>
          </w:tcPr>
          <w:p w:rsidR="000F596E" w:rsidRPr="008C2681" w:rsidRDefault="000F596E" w:rsidP="000F596E">
            <w:pPr>
              <w:ind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596E" w:rsidRPr="008C2681" w:rsidRDefault="000F596E" w:rsidP="000F596E">
            <w:pPr>
              <w:ind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1,480</w:t>
            </w:r>
          </w:p>
        </w:tc>
      </w:tr>
      <w:tr w:rsidR="000F596E" w:rsidTr="00F1014F">
        <w:tc>
          <w:tcPr>
            <w:tcW w:w="4987" w:type="dxa"/>
            <w:hideMark/>
          </w:tcPr>
          <w:p w:rsidR="000F596E" w:rsidRPr="002405CA" w:rsidRDefault="000F596E" w:rsidP="000F596E">
            <w:pPr>
              <w:spacing w:line="240" w:lineRule="auto"/>
              <w:ind w:hanging="18"/>
              <w:rPr>
                <w:rFonts w:ascii="Angsana New" w:eastAsia="Times New Roman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405CA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อินเดีย</w:t>
            </w:r>
          </w:p>
        </w:tc>
        <w:tc>
          <w:tcPr>
            <w:tcW w:w="1493" w:type="dxa"/>
          </w:tcPr>
          <w:p w:rsidR="000F596E" w:rsidRPr="002405CA" w:rsidRDefault="000F596E" w:rsidP="000F596E">
            <w:pPr>
              <w:spacing w:line="240" w:lineRule="auto"/>
              <w:ind w:hanging="180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0F596E" w:rsidRPr="008C2681" w:rsidRDefault="007900FD" w:rsidP="000F596E">
            <w:pPr>
              <w:ind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654</w:t>
            </w:r>
          </w:p>
        </w:tc>
        <w:tc>
          <w:tcPr>
            <w:tcW w:w="270" w:type="dxa"/>
          </w:tcPr>
          <w:p w:rsidR="000F596E" w:rsidRPr="008C2681" w:rsidRDefault="000F596E" w:rsidP="000F596E">
            <w:pPr>
              <w:ind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596E" w:rsidRPr="008C2681" w:rsidRDefault="000F596E" w:rsidP="000F596E">
            <w:pPr>
              <w:ind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1,059</w:t>
            </w:r>
          </w:p>
        </w:tc>
      </w:tr>
      <w:tr w:rsidR="000F596E" w:rsidTr="00F1014F">
        <w:tc>
          <w:tcPr>
            <w:tcW w:w="4987" w:type="dxa"/>
          </w:tcPr>
          <w:p w:rsidR="000F596E" w:rsidRPr="002405CA" w:rsidRDefault="000F596E" w:rsidP="000F596E">
            <w:pPr>
              <w:spacing w:line="240" w:lineRule="auto"/>
              <w:ind w:hanging="18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2405CA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เกาหลี</w:t>
            </w:r>
          </w:p>
        </w:tc>
        <w:tc>
          <w:tcPr>
            <w:tcW w:w="1493" w:type="dxa"/>
          </w:tcPr>
          <w:p w:rsidR="000F596E" w:rsidRPr="002405CA" w:rsidRDefault="000F596E" w:rsidP="000F596E">
            <w:pPr>
              <w:spacing w:line="240" w:lineRule="auto"/>
              <w:ind w:hanging="180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0F596E" w:rsidRPr="008C2681" w:rsidRDefault="007900FD" w:rsidP="000F596E">
            <w:pPr>
              <w:ind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:rsidR="000F596E" w:rsidRPr="008C2681" w:rsidRDefault="000F596E" w:rsidP="000F596E">
            <w:pPr>
              <w:ind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596E" w:rsidRPr="008C2681" w:rsidRDefault="000F596E" w:rsidP="000F596E">
            <w:pPr>
              <w:ind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555</w:t>
            </w:r>
          </w:p>
        </w:tc>
      </w:tr>
      <w:tr w:rsidR="000F596E" w:rsidTr="00F1014F">
        <w:tc>
          <w:tcPr>
            <w:tcW w:w="4987" w:type="dxa"/>
            <w:hideMark/>
          </w:tcPr>
          <w:p w:rsidR="000F596E" w:rsidRPr="002405CA" w:rsidRDefault="000F596E" w:rsidP="000F596E">
            <w:pPr>
              <w:spacing w:line="240" w:lineRule="auto"/>
              <w:ind w:hanging="18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ประเทศอื่น</w:t>
            </w:r>
            <w:r w:rsidRPr="002405CA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ๆ </w:t>
            </w:r>
          </w:p>
        </w:tc>
        <w:tc>
          <w:tcPr>
            <w:tcW w:w="1493" w:type="dxa"/>
          </w:tcPr>
          <w:p w:rsidR="000F596E" w:rsidRPr="002405CA" w:rsidRDefault="000F596E" w:rsidP="000F596E">
            <w:pPr>
              <w:spacing w:line="240" w:lineRule="auto"/>
              <w:ind w:hanging="180"/>
              <w:rPr>
                <w:rFonts w:ascii="Angsana New" w:eastAsia="Times New Roman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</w:tcPr>
          <w:p w:rsidR="000F596E" w:rsidRPr="008C2681" w:rsidRDefault="007900FD" w:rsidP="003E66CA">
            <w:pPr>
              <w:ind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1,88</w:t>
            </w:r>
            <w:r w:rsidR="003E66C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0F596E" w:rsidRPr="008C2681" w:rsidRDefault="000F596E" w:rsidP="000F596E">
            <w:pPr>
              <w:ind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F596E" w:rsidRPr="008C2681" w:rsidRDefault="000F596E" w:rsidP="000F596E">
            <w:pPr>
              <w:ind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2,257</w:t>
            </w:r>
          </w:p>
        </w:tc>
      </w:tr>
      <w:tr w:rsidR="000F596E" w:rsidTr="00F1014F">
        <w:tc>
          <w:tcPr>
            <w:tcW w:w="4987" w:type="dxa"/>
            <w:hideMark/>
          </w:tcPr>
          <w:p w:rsidR="000F596E" w:rsidRPr="002405CA" w:rsidRDefault="000F596E" w:rsidP="000F596E">
            <w:pPr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2405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3" w:type="dxa"/>
          </w:tcPr>
          <w:p w:rsidR="000F596E" w:rsidRPr="002405CA" w:rsidRDefault="000F596E" w:rsidP="000F596E">
            <w:pPr>
              <w:spacing w:line="240" w:lineRule="auto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F596E" w:rsidRPr="008C2681" w:rsidRDefault="007900FD" w:rsidP="003E66C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16,22</w:t>
            </w:r>
            <w:r w:rsidR="003E66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0F596E" w:rsidRPr="008C2681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F596E" w:rsidRPr="008C2681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19,4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</w:tr>
    </w:tbl>
    <w:p w:rsidR="006D0D54" w:rsidRDefault="0057288F" w:rsidP="00B81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</w:t>
      </w:r>
      <w:r w:rsidRPr="00C426EF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ดำเนินธุรกิจเฉพาะในประเทศเท่านั้น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466FE4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และ</w:t>
      </w:r>
      <w:r w:rsidR="00466FE4" w:rsidRPr="00C426EF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ไม่มีสินทรัพย์ในต่างประเทศ</w:t>
      </w:r>
    </w:p>
    <w:p w:rsidR="00935806" w:rsidRDefault="00935806" w:rsidP="00B81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:rsidR="00CB5C52" w:rsidRDefault="00CB5C52" w:rsidP="00230984">
      <w:pPr>
        <w:spacing w:line="240" w:lineRule="auto"/>
        <w:ind w:left="540" w:right="198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ลูกค้ารายใหญ่ </w:t>
      </w:r>
    </w:p>
    <w:p w:rsidR="00B815F2" w:rsidRPr="00EB4FF0" w:rsidRDefault="00B815F2" w:rsidP="00B815F2">
      <w:pPr>
        <w:pStyle w:val="block"/>
        <w:spacing w:after="0" w:line="240" w:lineRule="auto"/>
        <w:ind w:left="0"/>
        <w:jc w:val="both"/>
        <w:rPr>
          <w:rFonts w:ascii="Angsana New" w:hAnsi="Angsana New"/>
          <w:bCs/>
          <w:sz w:val="30"/>
          <w:szCs w:val="30"/>
          <w:lang w:bidi="th-TH"/>
        </w:rPr>
      </w:pPr>
    </w:p>
    <w:p w:rsidR="00CB5C52" w:rsidRDefault="00CB5C52" w:rsidP="0023098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19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รายได้จากการขายและบริการของกลุ่มบริษัทส่วนใหญ่ประกอบด้วยรายได้จากลูกค้ารายหนึ่งจากส่วนงานผลิต</w:t>
      </w:r>
      <w:r w:rsidR="006A043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ภัณฑ์เมท</w:t>
      </w:r>
      <w:proofErr w:type="spellStart"/>
      <w:r w:rsidR="006A043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ิล</w:t>
      </w:r>
      <w:proofErr w:type="spellEnd"/>
      <w:r w:rsidR="006A043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เอสเทอร์เป็นจำนวนเงิน</w:t>
      </w:r>
      <w:r w:rsidR="00EA348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7900F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2,33</w:t>
      </w:r>
      <w:r w:rsidR="00C62AB4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</w:t>
      </w:r>
      <w:r w:rsidR="00EA348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ล้านบาท </w:t>
      </w:r>
      <w:r w:rsidRPr="006A0437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3E66CA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>25</w:t>
      </w:r>
      <w:r w:rsidR="003E66CA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60</w:t>
      </w:r>
      <w:r w:rsidRPr="00194802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0F596E" w:rsidRPr="000F596E"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  <w:t xml:space="preserve">5,242 </w:t>
      </w:r>
      <w:r w:rsidRPr="00194802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ล้าน</w:t>
      </w:r>
      <w:r w:rsidRPr="006A0437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บาท)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</w:p>
    <w:p w:rsidR="00EE33AB" w:rsidRPr="00EB4FF0" w:rsidRDefault="00EE33AB" w:rsidP="002175B3">
      <w:pPr>
        <w:pStyle w:val="block"/>
        <w:spacing w:after="0" w:line="240" w:lineRule="auto"/>
        <w:ind w:left="0"/>
        <w:jc w:val="both"/>
        <w:rPr>
          <w:rFonts w:ascii="Angsana New" w:hAnsi="Angsana New"/>
          <w:bCs/>
          <w:sz w:val="30"/>
          <w:szCs w:val="30"/>
          <w:lang w:bidi="th-TH"/>
        </w:rPr>
      </w:pPr>
    </w:p>
    <w:p w:rsidR="00CB5C52" w:rsidRPr="00454F20" w:rsidRDefault="00B41560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454F20">
        <w:rPr>
          <w:rFonts w:ascii="Angsana New" w:hAnsi="Angsana New" w:cs="Angsana New" w:hint="cs"/>
          <w:b w:val="0"/>
          <w:cs/>
          <w:lang w:val="en-GB"/>
        </w:rPr>
        <w:t>ค่าใช้จ่ายในการขายและจัดจำหน่าย</w:t>
      </w:r>
    </w:p>
    <w:p w:rsidR="00EE33AB" w:rsidRPr="00EB4FF0" w:rsidRDefault="00EE33AB" w:rsidP="00EE33AB">
      <w:pPr>
        <w:pStyle w:val="block"/>
        <w:tabs>
          <w:tab w:val="left" w:pos="540"/>
        </w:tabs>
        <w:spacing w:after="0" w:line="240" w:lineRule="auto"/>
        <w:jc w:val="both"/>
        <w:rPr>
          <w:rFonts w:ascii="Angsana New" w:hAnsi="Angsana New"/>
          <w:bCs/>
          <w:sz w:val="30"/>
          <w:szCs w:val="30"/>
          <w:lang w:bidi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170"/>
        <w:gridCol w:w="236"/>
        <w:gridCol w:w="1114"/>
        <w:gridCol w:w="263"/>
        <w:gridCol w:w="1069"/>
        <w:gridCol w:w="270"/>
        <w:gridCol w:w="1080"/>
      </w:tblGrid>
      <w:tr w:rsidR="00EE33AB" w:rsidRPr="00EB4FF0" w:rsidTr="00F1014F">
        <w:tc>
          <w:tcPr>
            <w:tcW w:w="3888" w:type="dxa"/>
            <w:shd w:val="clear" w:color="auto" w:fill="auto"/>
          </w:tcPr>
          <w:p w:rsidR="00EE33AB" w:rsidRPr="00EB4FF0" w:rsidRDefault="00EE33AB" w:rsidP="000D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EE33AB" w:rsidRPr="00EB4FF0" w:rsidRDefault="00EE33AB" w:rsidP="000D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B4FF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B4FF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</w:tcPr>
          <w:p w:rsidR="00EE33AB" w:rsidRPr="00EB4FF0" w:rsidRDefault="00EE33AB" w:rsidP="000D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9" w:type="dxa"/>
            <w:gridSpan w:val="3"/>
          </w:tcPr>
          <w:p w:rsidR="00EE33AB" w:rsidRPr="00EB4FF0" w:rsidRDefault="00EE33AB" w:rsidP="000D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B4FF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B4FF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F596E" w:rsidRPr="00EB4FF0" w:rsidTr="00F1014F">
        <w:tc>
          <w:tcPr>
            <w:tcW w:w="3888" w:type="dxa"/>
          </w:tcPr>
          <w:p w:rsidR="000F596E" w:rsidRPr="00EB4FF0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F596E" w:rsidRPr="00EB4FF0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B4FF0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36" w:type="dxa"/>
          </w:tcPr>
          <w:p w:rsidR="000F596E" w:rsidRPr="00EB4FF0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14" w:type="dxa"/>
            <w:shd w:val="clear" w:color="auto" w:fill="auto"/>
          </w:tcPr>
          <w:p w:rsidR="000F596E" w:rsidRPr="00EB4FF0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  <w:tc>
          <w:tcPr>
            <w:tcW w:w="263" w:type="dxa"/>
          </w:tcPr>
          <w:p w:rsidR="000F596E" w:rsidRPr="00EB4FF0" w:rsidRDefault="000F596E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0F596E" w:rsidRPr="00EB4FF0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B4FF0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70" w:type="dxa"/>
          </w:tcPr>
          <w:p w:rsidR="000F596E" w:rsidRPr="00EB4FF0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EB4FF0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</w:tr>
      <w:tr w:rsidR="00E12322" w:rsidRPr="00EB4FF0" w:rsidTr="00F1014F">
        <w:tc>
          <w:tcPr>
            <w:tcW w:w="3888" w:type="dxa"/>
          </w:tcPr>
          <w:p w:rsidR="00E12322" w:rsidRPr="00EB4FF0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:rsidR="00E12322" w:rsidRPr="00EB4FF0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B4FF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596E" w:rsidRPr="00EB4FF0" w:rsidTr="00F1014F">
        <w:tc>
          <w:tcPr>
            <w:tcW w:w="3888" w:type="dxa"/>
          </w:tcPr>
          <w:p w:rsidR="000F596E" w:rsidRPr="00EB4FF0" w:rsidRDefault="000F596E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4FF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1170" w:type="dxa"/>
          </w:tcPr>
          <w:p w:rsidR="000F596E" w:rsidRPr="00EB4FF0" w:rsidRDefault="007900FD" w:rsidP="007900F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236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4FF0">
              <w:rPr>
                <w:rFonts w:ascii="Angsana New" w:hAnsi="Angsana New" w:hint="cs"/>
                <w:sz w:val="30"/>
                <w:szCs w:val="30"/>
                <w:cs/>
              </w:rPr>
              <w:t>360</w:t>
            </w:r>
          </w:p>
        </w:tc>
        <w:tc>
          <w:tcPr>
            <w:tcW w:w="263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0F596E" w:rsidRPr="00EB4FF0" w:rsidRDefault="007900FD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270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FF0">
              <w:rPr>
                <w:rFonts w:ascii="Angsana New" w:hAnsi="Angsana New" w:hint="cs"/>
                <w:sz w:val="30"/>
                <w:szCs w:val="30"/>
                <w:cs/>
              </w:rPr>
              <w:t>211</w:t>
            </w:r>
          </w:p>
        </w:tc>
      </w:tr>
      <w:tr w:rsidR="000F596E" w:rsidRPr="00EB4FF0" w:rsidTr="00F1014F">
        <w:tc>
          <w:tcPr>
            <w:tcW w:w="3888" w:type="dxa"/>
          </w:tcPr>
          <w:p w:rsidR="000F596E" w:rsidRPr="00EB4FF0" w:rsidRDefault="000F596E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4FF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ค่าใช้จ่ายในการส่งเสริมการขาย</w:t>
            </w:r>
          </w:p>
        </w:tc>
        <w:tc>
          <w:tcPr>
            <w:tcW w:w="1170" w:type="dxa"/>
          </w:tcPr>
          <w:p w:rsidR="000F596E" w:rsidRPr="00EB4FF0" w:rsidRDefault="007900FD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FF0"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</w:p>
        </w:tc>
        <w:tc>
          <w:tcPr>
            <w:tcW w:w="263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FF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FF0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0F596E" w:rsidRPr="00EB4FF0" w:rsidTr="00F1014F">
        <w:tc>
          <w:tcPr>
            <w:tcW w:w="3888" w:type="dxa"/>
          </w:tcPr>
          <w:p w:rsidR="000F596E" w:rsidRPr="00EB4FF0" w:rsidRDefault="000F596E" w:rsidP="000F596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F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F596E" w:rsidRPr="00EB4FF0" w:rsidRDefault="007900FD" w:rsidP="00935806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358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99</w:t>
            </w:r>
          </w:p>
        </w:tc>
        <w:tc>
          <w:tcPr>
            <w:tcW w:w="236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F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386</w:t>
            </w:r>
          </w:p>
        </w:tc>
        <w:tc>
          <w:tcPr>
            <w:tcW w:w="263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:rsidR="000F596E" w:rsidRPr="00EB4FF0" w:rsidRDefault="000F596E" w:rsidP="007900F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F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="007900FD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F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214</w:t>
            </w:r>
          </w:p>
        </w:tc>
      </w:tr>
    </w:tbl>
    <w:p w:rsidR="0057288F" w:rsidRPr="00EB4FF0" w:rsidRDefault="0057288F" w:rsidP="00EE33AB">
      <w:pPr>
        <w:pStyle w:val="block"/>
        <w:tabs>
          <w:tab w:val="left" w:pos="540"/>
        </w:tabs>
        <w:spacing w:after="0" w:line="240" w:lineRule="auto"/>
        <w:jc w:val="both"/>
        <w:rPr>
          <w:rFonts w:ascii="Angsana New" w:hAnsi="Angsana New"/>
          <w:bCs/>
          <w:sz w:val="30"/>
          <w:szCs w:val="30"/>
          <w:lang w:bidi="th-TH"/>
        </w:rPr>
      </w:pPr>
    </w:p>
    <w:p w:rsidR="00E47FC6" w:rsidRPr="00454F20" w:rsidRDefault="00E47FC6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454F20">
        <w:rPr>
          <w:rFonts w:ascii="Angsana New" w:hAnsi="Angsana New" w:cs="Angsana New"/>
          <w:b w:val="0"/>
          <w:cs/>
          <w:lang w:val="en-GB"/>
        </w:rPr>
        <w:t>ค่าใช้จ่ายในการบริหาร</w:t>
      </w:r>
    </w:p>
    <w:p w:rsidR="00C47968" w:rsidRPr="00EB4FF0" w:rsidRDefault="00C47968" w:rsidP="00C47968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bCs/>
          <w:sz w:val="30"/>
          <w:szCs w:val="30"/>
          <w:lang w:bidi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170"/>
        <w:gridCol w:w="236"/>
        <w:gridCol w:w="1114"/>
        <w:gridCol w:w="263"/>
        <w:gridCol w:w="1069"/>
        <w:gridCol w:w="270"/>
        <w:gridCol w:w="1080"/>
      </w:tblGrid>
      <w:tr w:rsidR="00E47FC6" w:rsidRPr="00EB4FF0" w:rsidTr="00F1014F">
        <w:tc>
          <w:tcPr>
            <w:tcW w:w="3888" w:type="dxa"/>
            <w:shd w:val="clear" w:color="auto" w:fill="auto"/>
          </w:tcPr>
          <w:p w:rsidR="00E47FC6" w:rsidRPr="00EB4FF0" w:rsidRDefault="00E47FC6" w:rsidP="00E44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E47FC6" w:rsidRPr="00EB4FF0" w:rsidRDefault="00E47FC6" w:rsidP="005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B4FF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EB4FF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</w:tcPr>
          <w:p w:rsidR="00E47FC6" w:rsidRPr="00EB4FF0" w:rsidRDefault="00E47FC6" w:rsidP="005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19" w:type="dxa"/>
            <w:gridSpan w:val="3"/>
          </w:tcPr>
          <w:p w:rsidR="00E47FC6" w:rsidRPr="00EB4FF0" w:rsidRDefault="00E47FC6" w:rsidP="005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B4FF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B4FF0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F596E" w:rsidRPr="00EB4FF0" w:rsidTr="00F1014F">
        <w:tc>
          <w:tcPr>
            <w:tcW w:w="3888" w:type="dxa"/>
          </w:tcPr>
          <w:p w:rsidR="000F596E" w:rsidRPr="00EB4FF0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0F596E" w:rsidRPr="00EB4FF0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B4FF0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36" w:type="dxa"/>
          </w:tcPr>
          <w:p w:rsidR="000F596E" w:rsidRPr="00EB4FF0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14" w:type="dxa"/>
            <w:shd w:val="clear" w:color="auto" w:fill="auto"/>
          </w:tcPr>
          <w:p w:rsidR="000F596E" w:rsidRPr="00EB4FF0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  <w:tc>
          <w:tcPr>
            <w:tcW w:w="263" w:type="dxa"/>
          </w:tcPr>
          <w:p w:rsidR="000F596E" w:rsidRPr="00EB4FF0" w:rsidRDefault="000F596E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0F596E" w:rsidRPr="00EB4FF0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B4FF0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70" w:type="dxa"/>
          </w:tcPr>
          <w:p w:rsidR="000F596E" w:rsidRPr="00EB4FF0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EB4FF0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</w:tr>
      <w:tr w:rsidR="00E12322" w:rsidRPr="00EB4FF0" w:rsidTr="00F1014F">
        <w:tc>
          <w:tcPr>
            <w:tcW w:w="3888" w:type="dxa"/>
          </w:tcPr>
          <w:p w:rsidR="00E12322" w:rsidRPr="00EB4FF0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02" w:type="dxa"/>
            <w:gridSpan w:val="7"/>
          </w:tcPr>
          <w:p w:rsidR="00E12322" w:rsidRPr="00EB4FF0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B4FF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596E" w:rsidRPr="00EB4FF0" w:rsidTr="00F1014F">
        <w:tc>
          <w:tcPr>
            <w:tcW w:w="3888" w:type="dxa"/>
          </w:tcPr>
          <w:p w:rsidR="000F596E" w:rsidRPr="00EB4FF0" w:rsidRDefault="000F596E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4FF0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1170" w:type="dxa"/>
          </w:tcPr>
          <w:p w:rsidR="000F596E" w:rsidRPr="00EB4FF0" w:rsidRDefault="007900FD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36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B4FF0">
              <w:rPr>
                <w:rFonts w:ascii="Angsana New" w:hAnsi="Angsana New" w:hint="cs"/>
                <w:sz w:val="30"/>
                <w:szCs w:val="30"/>
                <w:cs/>
              </w:rPr>
              <w:t>120</w:t>
            </w:r>
          </w:p>
        </w:tc>
        <w:tc>
          <w:tcPr>
            <w:tcW w:w="263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0F596E" w:rsidRPr="00EB4FF0" w:rsidRDefault="007900FD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FF0">
              <w:rPr>
                <w:rFonts w:ascii="Angsana New" w:hAnsi="Angsana New" w:hint="cs"/>
                <w:sz w:val="30"/>
                <w:szCs w:val="30"/>
                <w:cs/>
              </w:rPr>
              <w:t>120</w:t>
            </w:r>
          </w:p>
        </w:tc>
      </w:tr>
      <w:tr w:rsidR="003E66CA" w:rsidRPr="00EB4FF0" w:rsidTr="00F1014F">
        <w:tc>
          <w:tcPr>
            <w:tcW w:w="3888" w:type="dxa"/>
          </w:tcPr>
          <w:p w:rsidR="003E66CA" w:rsidRPr="00EB4FF0" w:rsidRDefault="003E66CA" w:rsidP="00C10C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4FF0">
              <w:rPr>
                <w:rFonts w:ascii="Angsana New" w:hAnsi="Angsana New" w:hint="cs"/>
                <w:sz w:val="30"/>
                <w:szCs w:val="30"/>
                <w:cs/>
              </w:rPr>
              <w:t>ค่าบริการพนักงานปฏิบัติการ</w:t>
            </w:r>
          </w:p>
        </w:tc>
        <w:tc>
          <w:tcPr>
            <w:tcW w:w="1170" w:type="dxa"/>
          </w:tcPr>
          <w:p w:rsidR="003E66CA" w:rsidRPr="00EB4FF0" w:rsidRDefault="003E66CA" w:rsidP="00C10C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3E66CA" w:rsidRPr="00EB4FF0" w:rsidRDefault="003E66CA" w:rsidP="00C10C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E66CA" w:rsidRPr="00EB4FF0" w:rsidRDefault="003E66CA" w:rsidP="00C10C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FF0">
              <w:rPr>
                <w:rFonts w:ascii="Angsana New" w:hAnsi="Angsana New" w:hint="cs"/>
                <w:sz w:val="30"/>
                <w:szCs w:val="30"/>
                <w:cs/>
              </w:rPr>
              <w:t>67</w:t>
            </w:r>
          </w:p>
        </w:tc>
        <w:tc>
          <w:tcPr>
            <w:tcW w:w="263" w:type="dxa"/>
          </w:tcPr>
          <w:p w:rsidR="003E66CA" w:rsidRPr="00EB4FF0" w:rsidRDefault="003E66CA" w:rsidP="00C10C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3E66CA" w:rsidRPr="00EB4FF0" w:rsidRDefault="003E66CA" w:rsidP="00C10C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:rsidR="003E66CA" w:rsidRPr="00EB4FF0" w:rsidRDefault="003E66CA" w:rsidP="00C10C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E66CA" w:rsidRPr="00EB4FF0" w:rsidRDefault="003E66CA" w:rsidP="00C10C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FF0">
              <w:rPr>
                <w:rFonts w:ascii="Angsana New" w:hAnsi="Angsana New" w:hint="cs"/>
                <w:sz w:val="30"/>
                <w:szCs w:val="30"/>
                <w:cs/>
              </w:rPr>
              <w:t>67</w:t>
            </w:r>
          </w:p>
        </w:tc>
      </w:tr>
      <w:tr w:rsidR="000F596E" w:rsidRPr="00EB4FF0" w:rsidTr="00F1014F">
        <w:tc>
          <w:tcPr>
            <w:tcW w:w="3888" w:type="dxa"/>
          </w:tcPr>
          <w:p w:rsidR="000F596E" w:rsidRPr="00EB4FF0" w:rsidRDefault="000F596E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4FF0">
              <w:rPr>
                <w:rFonts w:ascii="Angsana New" w:hAnsi="Angsana New"/>
                <w:sz w:val="30"/>
                <w:szCs w:val="30"/>
                <w:cs/>
              </w:rPr>
              <w:t xml:space="preserve">ค่าบริการกับบริษัทใหญ่ </w:t>
            </w:r>
          </w:p>
        </w:tc>
        <w:tc>
          <w:tcPr>
            <w:tcW w:w="1170" w:type="dxa"/>
          </w:tcPr>
          <w:p w:rsidR="000F596E" w:rsidRPr="00EB4FF0" w:rsidRDefault="007900FD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FF0"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</w:p>
        </w:tc>
        <w:tc>
          <w:tcPr>
            <w:tcW w:w="263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0F596E" w:rsidRPr="00EB4FF0" w:rsidRDefault="007900FD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FF0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</w:tr>
      <w:tr w:rsidR="000F596E" w:rsidRPr="00EB4FF0" w:rsidTr="00F1014F">
        <w:tc>
          <w:tcPr>
            <w:tcW w:w="3888" w:type="dxa"/>
          </w:tcPr>
          <w:p w:rsidR="000F596E" w:rsidRPr="00EB4FF0" w:rsidRDefault="000F596E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4FF0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:rsidR="000F596E" w:rsidRPr="00EB4FF0" w:rsidRDefault="007900FD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FF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3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0F596E" w:rsidRPr="00EB4FF0" w:rsidRDefault="007900FD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FF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0F596E" w:rsidRPr="00EB4FF0" w:rsidTr="00F1014F">
        <w:tc>
          <w:tcPr>
            <w:tcW w:w="3888" w:type="dxa"/>
          </w:tcPr>
          <w:p w:rsidR="000F596E" w:rsidRPr="00EB4FF0" w:rsidRDefault="000F596E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4FF0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EB4FF0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:rsidR="000F596E" w:rsidRPr="00EB4FF0" w:rsidRDefault="007900FD" w:rsidP="009358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935806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0838D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FF0">
              <w:rPr>
                <w:rFonts w:ascii="Angsana New" w:hAnsi="Angsana New" w:hint="cs"/>
                <w:sz w:val="30"/>
                <w:szCs w:val="30"/>
                <w:cs/>
              </w:rPr>
              <w:t>131</w:t>
            </w:r>
          </w:p>
        </w:tc>
        <w:tc>
          <w:tcPr>
            <w:tcW w:w="263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:rsidR="000F596E" w:rsidRPr="00EB4FF0" w:rsidRDefault="007900FD" w:rsidP="001A76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0838D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4FF0">
              <w:rPr>
                <w:rFonts w:ascii="Angsana New" w:hAnsi="Angsana New" w:hint="cs"/>
                <w:sz w:val="30"/>
                <w:szCs w:val="30"/>
                <w:cs/>
              </w:rPr>
              <w:t>119</w:t>
            </w:r>
          </w:p>
        </w:tc>
      </w:tr>
      <w:tr w:rsidR="000F596E" w:rsidRPr="00EB4FF0" w:rsidTr="00F1014F">
        <w:tc>
          <w:tcPr>
            <w:tcW w:w="3888" w:type="dxa"/>
          </w:tcPr>
          <w:p w:rsidR="000F596E" w:rsidRPr="00EB4FF0" w:rsidRDefault="000F596E" w:rsidP="000F596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F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F596E" w:rsidRPr="00EB4FF0" w:rsidRDefault="001A76D3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236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F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346</w:t>
            </w:r>
          </w:p>
        </w:tc>
        <w:tc>
          <w:tcPr>
            <w:tcW w:w="263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:rsidR="000F596E" w:rsidRPr="00EB4FF0" w:rsidRDefault="001A76D3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270" w:type="dxa"/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596E" w:rsidRPr="00EB4FF0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4F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332</w:t>
            </w:r>
          </w:p>
        </w:tc>
      </w:tr>
    </w:tbl>
    <w:p w:rsidR="000F596E" w:rsidRDefault="000F596E" w:rsidP="002175B3">
      <w:pPr>
        <w:pStyle w:val="block"/>
        <w:spacing w:after="0" w:line="240" w:lineRule="auto"/>
        <w:ind w:left="0"/>
        <w:jc w:val="both"/>
        <w:rPr>
          <w:rFonts w:ascii="Angsana New" w:hAnsi="Angsana New"/>
          <w:bCs/>
          <w:sz w:val="30"/>
          <w:szCs w:val="30"/>
          <w:lang w:bidi="th-TH"/>
        </w:rPr>
      </w:pPr>
    </w:p>
    <w:p w:rsidR="000F596E" w:rsidRDefault="000F5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lang w:val="en-GB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:rsidR="00E47FC6" w:rsidRPr="00454F20" w:rsidRDefault="00E47FC6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454F20">
        <w:rPr>
          <w:rFonts w:ascii="Angsana New" w:hAnsi="Angsana New" w:cs="Angsana New"/>
          <w:b w:val="0"/>
          <w:cs/>
          <w:lang w:val="en-GB"/>
        </w:rPr>
        <w:t>ค่าใช้จ่าย</w:t>
      </w:r>
      <w:r w:rsidR="009B4F08" w:rsidRPr="00454F20">
        <w:rPr>
          <w:rFonts w:ascii="Angsana New" w:hAnsi="Angsana New" w:cs="Angsana New"/>
          <w:b w:val="0"/>
          <w:cs/>
          <w:lang w:val="en-GB"/>
        </w:rPr>
        <w:t>ผลประโยชน์ของ</w:t>
      </w:r>
      <w:r w:rsidRPr="00454F20">
        <w:rPr>
          <w:rFonts w:ascii="Angsana New" w:hAnsi="Angsana New" w:cs="Angsana New"/>
          <w:b w:val="0"/>
          <w:cs/>
          <w:lang w:val="en-GB"/>
        </w:rPr>
        <w:t>พนักงาน</w:t>
      </w:r>
    </w:p>
    <w:p w:rsidR="00C47968" w:rsidRPr="00E143A2" w:rsidRDefault="00C47968" w:rsidP="00C47968">
      <w:pPr>
        <w:pStyle w:val="block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/>
          <w:bCs/>
          <w:sz w:val="24"/>
          <w:szCs w:val="24"/>
          <w:lang w:bidi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170"/>
        <w:gridCol w:w="236"/>
        <w:gridCol w:w="1114"/>
        <w:gridCol w:w="255"/>
        <w:gridCol w:w="1077"/>
        <w:gridCol w:w="255"/>
        <w:gridCol w:w="15"/>
        <w:gridCol w:w="1080"/>
      </w:tblGrid>
      <w:tr w:rsidR="00E47FC6" w:rsidRPr="004F49B8" w:rsidTr="00F1014F">
        <w:trPr>
          <w:tblHeader/>
        </w:trPr>
        <w:tc>
          <w:tcPr>
            <w:tcW w:w="3888" w:type="dxa"/>
            <w:shd w:val="clear" w:color="auto" w:fill="auto"/>
          </w:tcPr>
          <w:p w:rsidR="00E47FC6" w:rsidRPr="004F49B8" w:rsidRDefault="00E47FC6" w:rsidP="005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:rsidR="00E47FC6" w:rsidRPr="004F49B8" w:rsidRDefault="00E47FC6" w:rsidP="005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:rsidR="00E47FC6" w:rsidRPr="004F49B8" w:rsidRDefault="00E47FC6" w:rsidP="005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4"/>
          </w:tcPr>
          <w:p w:rsidR="00E47FC6" w:rsidRPr="004F49B8" w:rsidRDefault="00E47FC6" w:rsidP="005C5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F49B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E12322" w:rsidRPr="004F49B8" w:rsidTr="00F1014F">
        <w:trPr>
          <w:tblHeader/>
        </w:trPr>
        <w:tc>
          <w:tcPr>
            <w:tcW w:w="3888" w:type="dxa"/>
          </w:tcPr>
          <w:p w:rsidR="00E12322" w:rsidRPr="004F49B8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12322" w:rsidRPr="004F49B8" w:rsidRDefault="00E12322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49B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 w:rsidR="000F596E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36" w:type="dxa"/>
          </w:tcPr>
          <w:p w:rsidR="00E12322" w:rsidRPr="004F49B8" w:rsidRDefault="00E12322" w:rsidP="00E12322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114" w:type="dxa"/>
            <w:shd w:val="clear" w:color="auto" w:fill="auto"/>
          </w:tcPr>
          <w:p w:rsidR="00E12322" w:rsidRPr="004F49B8" w:rsidRDefault="00E12322" w:rsidP="00E12322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49B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</w:t>
            </w:r>
            <w:r w:rsidR="000F596E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60</w:t>
            </w:r>
          </w:p>
        </w:tc>
        <w:tc>
          <w:tcPr>
            <w:tcW w:w="255" w:type="dxa"/>
          </w:tcPr>
          <w:p w:rsidR="00E12322" w:rsidRPr="004F49B8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E12322" w:rsidRPr="004F49B8" w:rsidRDefault="00E12322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49B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 w:rsidR="000F596E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55" w:type="dxa"/>
          </w:tcPr>
          <w:p w:rsidR="00E12322" w:rsidRPr="004F49B8" w:rsidRDefault="00E12322" w:rsidP="00E12322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:rsidR="00E12322" w:rsidRPr="004F49B8" w:rsidRDefault="00E12322" w:rsidP="00E12322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F49B8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</w:t>
            </w:r>
            <w:r w:rsidR="000F596E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60</w:t>
            </w:r>
          </w:p>
        </w:tc>
      </w:tr>
      <w:tr w:rsidR="00E12322" w:rsidRPr="004F49B8" w:rsidTr="00F1014F">
        <w:trPr>
          <w:tblHeader/>
        </w:trPr>
        <w:tc>
          <w:tcPr>
            <w:tcW w:w="3888" w:type="dxa"/>
          </w:tcPr>
          <w:p w:rsidR="00E12322" w:rsidRPr="004F49B8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02" w:type="dxa"/>
            <w:gridSpan w:val="8"/>
          </w:tcPr>
          <w:p w:rsidR="00E12322" w:rsidRPr="004F49B8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47436" w:rsidRPr="004F49B8" w:rsidTr="00F1014F">
        <w:tc>
          <w:tcPr>
            <w:tcW w:w="3888" w:type="dxa"/>
          </w:tcPr>
          <w:p w:rsidR="00E47436" w:rsidRPr="004F49B8" w:rsidRDefault="00E47436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เงินเดือน โบนัส ค่าแรงและสวัสดิการอื่นๆ</w:t>
            </w:r>
          </w:p>
        </w:tc>
        <w:tc>
          <w:tcPr>
            <w:tcW w:w="1170" w:type="dxa"/>
          </w:tcPr>
          <w:p w:rsidR="00E47436" w:rsidRPr="004F49B8" w:rsidRDefault="00E47436" w:rsidP="006425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236" w:type="dxa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4F49B8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55" w:type="dxa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270" w:type="dxa"/>
            <w:gridSpan w:val="2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4F49B8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E47436" w:rsidRPr="004F49B8" w:rsidTr="00F1014F">
        <w:tc>
          <w:tcPr>
            <w:tcW w:w="3888" w:type="dxa"/>
          </w:tcPr>
          <w:p w:rsidR="00E47436" w:rsidRPr="004F49B8" w:rsidRDefault="00E47436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170" w:type="dxa"/>
          </w:tcPr>
          <w:p w:rsidR="00E47436" w:rsidRPr="004F49B8" w:rsidRDefault="00E47436" w:rsidP="006425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  <w:tc>
          <w:tcPr>
            <w:tcW w:w="255" w:type="dxa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E47436" w:rsidRPr="004F49B8" w:rsidTr="00F1014F">
        <w:tc>
          <w:tcPr>
            <w:tcW w:w="3888" w:type="dxa"/>
            <w:vAlign w:val="bottom"/>
          </w:tcPr>
          <w:p w:rsidR="00E47436" w:rsidRPr="004F49B8" w:rsidRDefault="00E47436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:rsidR="00E47436" w:rsidRPr="004F49B8" w:rsidRDefault="00E47436" w:rsidP="006425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255" w:type="dxa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E47436" w:rsidRPr="004F49B8" w:rsidTr="00F1014F">
        <w:tc>
          <w:tcPr>
            <w:tcW w:w="3888" w:type="dxa"/>
            <w:vAlign w:val="bottom"/>
          </w:tcPr>
          <w:p w:rsidR="00E47436" w:rsidRPr="004F49B8" w:rsidRDefault="00E47436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47436" w:rsidRPr="004F49B8" w:rsidRDefault="00E47436" w:rsidP="006425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255" w:type="dxa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</w:tr>
      <w:tr w:rsidR="00E47436" w:rsidRPr="004F49B8" w:rsidTr="00F1014F">
        <w:tc>
          <w:tcPr>
            <w:tcW w:w="3888" w:type="dxa"/>
          </w:tcPr>
          <w:p w:rsidR="00E47436" w:rsidRPr="004F49B8" w:rsidRDefault="00E47436" w:rsidP="000F596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47436" w:rsidRPr="004F49B8" w:rsidRDefault="00E47436" w:rsidP="006425B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233</w:t>
            </w:r>
          </w:p>
        </w:tc>
        <w:tc>
          <w:tcPr>
            <w:tcW w:w="255" w:type="dxa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270" w:type="dxa"/>
            <w:gridSpan w:val="2"/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47436" w:rsidRPr="004F49B8" w:rsidRDefault="00E47436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233</w:t>
            </w:r>
          </w:p>
        </w:tc>
      </w:tr>
    </w:tbl>
    <w:p w:rsidR="00664406" w:rsidRDefault="00664406" w:rsidP="00780346">
      <w:pPr>
        <w:ind w:left="560"/>
        <w:rPr>
          <w:rFonts w:ascii="Angsana New" w:hAnsi="Angsana New"/>
          <w:i/>
          <w:iCs/>
          <w:sz w:val="30"/>
          <w:szCs w:val="30"/>
        </w:rPr>
      </w:pPr>
    </w:p>
    <w:p w:rsidR="009B4F08" w:rsidRPr="004F49B8" w:rsidRDefault="009B4F08" w:rsidP="00780346">
      <w:pPr>
        <w:ind w:left="560"/>
        <w:rPr>
          <w:rFonts w:ascii="Angsana New" w:hAnsi="Angsana New"/>
          <w:i/>
          <w:iCs/>
          <w:sz w:val="30"/>
          <w:szCs w:val="30"/>
        </w:rPr>
      </w:pPr>
      <w:r w:rsidRPr="004F49B8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5930F2" w:rsidRPr="004F49B8" w:rsidRDefault="005930F2" w:rsidP="00316159">
      <w:pPr>
        <w:rPr>
          <w:rFonts w:ascii="Angsana New" w:hAnsi="Angsana New"/>
          <w:sz w:val="30"/>
          <w:szCs w:val="30"/>
        </w:rPr>
      </w:pPr>
    </w:p>
    <w:p w:rsidR="0061453C" w:rsidRPr="004F49B8" w:rsidRDefault="009B4F08" w:rsidP="00A3115C">
      <w:pPr>
        <w:tabs>
          <w:tab w:val="clear" w:pos="454"/>
        </w:tabs>
        <w:ind w:left="560"/>
        <w:rPr>
          <w:rFonts w:ascii="Angsana New" w:hAnsi="Angsana New"/>
          <w:bCs/>
          <w:sz w:val="30"/>
          <w:szCs w:val="30"/>
          <w:lang w:val="en-GB"/>
        </w:rPr>
      </w:pPr>
      <w:r w:rsidRPr="004F49B8">
        <w:rPr>
          <w:rFonts w:ascii="Angsana New" w:hAnsi="Angsana New"/>
          <w:b/>
          <w:sz w:val="30"/>
          <w:szCs w:val="30"/>
          <w:cs/>
          <w:lang w:val="en-GB"/>
        </w:rPr>
        <w:t>รายละเอียดของโครงการผลประโยชน์ที่กำหนดเปิ</w:t>
      </w:r>
      <w:r w:rsidR="00EA4987" w:rsidRPr="004F49B8">
        <w:rPr>
          <w:rFonts w:ascii="Angsana New" w:hAnsi="Angsana New"/>
          <w:b/>
          <w:sz w:val="30"/>
          <w:szCs w:val="30"/>
          <w:cs/>
          <w:lang w:val="en-GB"/>
        </w:rPr>
        <w:t xml:space="preserve">ดเผยในหมายเหตุประกอบงบการเงิน </w:t>
      </w:r>
      <w:r w:rsidR="00596DE2" w:rsidRPr="004F49B8">
        <w:rPr>
          <w:rFonts w:ascii="Angsana New" w:hAnsi="Angsana New"/>
          <w:bCs/>
          <w:sz w:val="30"/>
          <w:szCs w:val="30"/>
          <w:lang w:val="en-GB"/>
        </w:rPr>
        <w:t>1</w:t>
      </w:r>
      <w:r w:rsidR="002C574A">
        <w:rPr>
          <w:rFonts w:ascii="Angsana New" w:hAnsi="Angsana New"/>
          <w:bCs/>
          <w:sz w:val="30"/>
          <w:szCs w:val="30"/>
          <w:lang w:val="en-GB"/>
        </w:rPr>
        <w:t>8</w:t>
      </w:r>
    </w:p>
    <w:p w:rsidR="009B4F08" w:rsidRPr="004F49B8" w:rsidRDefault="009B4F08" w:rsidP="00835ADB">
      <w:pPr>
        <w:rPr>
          <w:rFonts w:ascii="Angsana New" w:hAnsi="Angsana New"/>
          <w:sz w:val="30"/>
          <w:szCs w:val="30"/>
        </w:rPr>
      </w:pPr>
    </w:p>
    <w:p w:rsidR="009B4F08" w:rsidRPr="004F49B8" w:rsidRDefault="009B4F08" w:rsidP="00780346">
      <w:pPr>
        <w:tabs>
          <w:tab w:val="clear" w:pos="454"/>
          <w:tab w:val="clear" w:pos="680"/>
        </w:tabs>
        <w:ind w:left="546"/>
        <w:rPr>
          <w:rFonts w:ascii="Angsana New" w:hAnsi="Angsana New"/>
          <w:i/>
          <w:iCs/>
          <w:sz w:val="30"/>
          <w:szCs w:val="30"/>
        </w:rPr>
      </w:pPr>
      <w:r w:rsidRPr="004F49B8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:rsidR="009B4F08" w:rsidRPr="004F49B8" w:rsidRDefault="009B4F08" w:rsidP="00835ADB">
      <w:pPr>
        <w:rPr>
          <w:rFonts w:ascii="Angsana New" w:hAnsi="Angsana New"/>
          <w:sz w:val="30"/>
          <w:szCs w:val="30"/>
        </w:rPr>
      </w:pPr>
    </w:p>
    <w:p w:rsidR="00ED5F10" w:rsidRPr="004F49B8" w:rsidRDefault="00766FF5" w:rsidP="00F10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4F49B8">
        <w:rPr>
          <w:rFonts w:ascii="Angsana New" w:hAnsi="Angsana New"/>
          <w:sz w:val="30"/>
          <w:szCs w:val="30"/>
          <w:cs/>
        </w:rPr>
        <w:t>บริษัท</w:t>
      </w:r>
      <w:r w:rsidR="00ED5F10" w:rsidRPr="004F49B8">
        <w:rPr>
          <w:rFonts w:ascii="Angsana New" w:hAnsi="Angsana New"/>
          <w:sz w:val="30"/>
          <w:szCs w:val="30"/>
          <w:cs/>
        </w:rPr>
        <w:t>ได้จัดตั้งกองทุนสำรองเลี้ยงชีพสำหรับพนักงานของ</w:t>
      </w:r>
      <w:r w:rsidRPr="004F49B8">
        <w:rPr>
          <w:rFonts w:ascii="Angsana New" w:hAnsi="Angsana New"/>
          <w:sz w:val="30"/>
          <w:szCs w:val="30"/>
          <w:cs/>
        </w:rPr>
        <w:t>บริษัท</w:t>
      </w:r>
      <w:r w:rsidR="00ED5F10" w:rsidRPr="004F49B8">
        <w:rPr>
          <w:rFonts w:ascii="Angsana New" w:hAnsi="Angsana New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โดยพนักงานจ่ายเงินสะสมในอัตราขั้นต่ำตามที่กฎหมายกำหนดแต่ไม่เกินอัตราร้อยละ </w:t>
      </w:r>
      <w:r w:rsidR="00ED5F10" w:rsidRPr="004F49B8">
        <w:rPr>
          <w:rFonts w:ascii="Angsana New" w:hAnsi="Angsana New"/>
          <w:sz w:val="30"/>
          <w:szCs w:val="30"/>
        </w:rPr>
        <w:t>1</w:t>
      </w:r>
      <w:r w:rsidR="00B4414E" w:rsidRPr="004F49B8">
        <w:rPr>
          <w:rFonts w:ascii="Angsana New" w:hAnsi="Angsana New"/>
          <w:sz w:val="30"/>
          <w:szCs w:val="30"/>
        </w:rPr>
        <w:t>5</w:t>
      </w:r>
      <w:r w:rsidR="00ED5F10" w:rsidRPr="004F49B8">
        <w:rPr>
          <w:rFonts w:ascii="Angsana New" w:hAnsi="Angsana New"/>
          <w:sz w:val="30"/>
          <w:szCs w:val="30"/>
        </w:rPr>
        <w:t xml:space="preserve"> </w:t>
      </w:r>
      <w:r w:rsidR="00316159" w:rsidRPr="004F49B8">
        <w:rPr>
          <w:rFonts w:ascii="Angsana New" w:hAnsi="Angsana New"/>
          <w:sz w:val="30"/>
          <w:szCs w:val="30"/>
          <w:cs/>
        </w:rPr>
        <w:t>ของเงินเดือนทุกเดือน</w:t>
      </w:r>
      <w:r w:rsidR="00ED5F10" w:rsidRPr="004F49B8">
        <w:rPr>
          <w:rFonts w:ascii="Angsana New" w:hAnsi="Angsana New"/>
          <w:sz w:val="30"/>
          <w:szCs w:val="30"/>
          <w:cs/>
        </w:rPr>
        <w:t xml:space="preserve"> และ</w:t>
      </w:r>
      <w:r w:rsidRPr="004F49B8">
        <w:rPr>
          <w:rFonts w:ascii="Angsana New" w:hAnsi="Angsana New"/>
          <w:sz w:val="30"/>
          <w:szCs w:val="30"/>
          <w:cs/>
        </w:rPr>
        <w:t>บริษัท</w:t>
      </w:r>
      <w:r w:rsidR="00ED5F10" w:rsidRPr="004F49B8">
        <w:rPr>
          <w:rFonts w:ascii="Angsana New" w:hAnsi="Angsana New"/>
          <w:sz w:val="30"/>
          <w:szCs w:val="30"/>
          <w:cs/>
        </w:rPr>
        <w:t xml:space="preserve">จ่ายสมทบในอัตราขั้นต่ำตามที่กฎหมายกำหนดแต่ไม่เกินอัตราร้อยละ </w:t>
      </w:r>
      <w:r w:rsidR="00ED5F10" w:rsidRPr="004F49B8">
        <w:rPr>
          <w:rFonts w:ascii="Angsana New" w:hAnsi="Angsana New"/>
          <w:sz w:val="30"/>
          <w:szCs w:val="30"/>
        </w:rPr>
        <w:t>1</w:t>
      </w:r>
      <w:r w:rsidR="00B4414E" w:rsidRPr="004F49B8">
        <w:rPr>
          <w:rFonts w:ascii="Angsana New" w:hAnsi="Angsana New"/>
          <w:sz w:val="30"/>
          <w:szCs w:val="30"/>
        </w:rPr>
        <w:t>5</w:t>
      </w:r>
      <w:r w:rsidR="00675C4B" w:rsidRPr="004F49B8">
        <w:rPr>
          <w:rFonts w:ascii="Angsana New" w:hAnsi="Angsana New"/>
          <w:sz w:val="30"/>
          <w:szCs w:val="30"/>
          <w:cs/>
        </w:rPr>
        <w:t xml:space="preserve"> </w:t>
      </w:r>
      <w:r w:rsidR="00ED5F10" w:rsidRPr="004F49B8">
        <w:rPr>
          <w:rFonts w:ascii="Angsana New" w:hAnsi="Angsana New"/>
          <w:sz w:val="30"/>
          <w:szCs w:val="30"/>
          <w:cs/>
        </w:rPr>
        <w:t>ของเงิน</w:t>
      </w:r>
      <w:r w:rsidR="00675C4B" w:rsidRPr="004F49B8">
        <w:rPr>
          <w:rFonts w:ascii="Angsana New" w:hAnsi="Angsana New"/>
          <w:sz w:val="30"/>
          <w:szCs w:val="30"/>
          <w:cs/>
        </w:rPr>
        <w:t xml:space="preserve"> </w:t>
      </w:r>
      <w:r w:rsidR="00835ADB" w:rsidRPr="004F49B8">
        <w:rPr>
          <w:rFonts w:ascii="Angsana New" w:hAnsi="Angsana New"/>
          <w:sz w:val="30"/>
          <w:szCs w:val="30"/>
          <w:cs/>
        </w:rPr>
        <w:t xml:space="preserve">เดือนของพนักงานในแต่ละเดือน </w:t>
      </w:r>
      <w:r w:rsidR="00ED5F10" w:rsidRPr="004F49B8">
        <w:rPr>
          <w:rFonts w:ascii="Angsana New" w:hAnsi="Angsana New"/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3E7848" w:rsidRPr="00EB4FF0" w:rsidRDefault="003E7848" w:rsidP="00AA0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664406" w:rsidRDefault="00664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  <w:lang w:val="en-GB"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:rsidR="00592C93" w:rsidRPr="00454F20" w:rsidRDefault="00592C93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454F20">
        <w:rPr>
          <w:rFonts w:ascii="Angsana New" w:hAnsi="Angsana New" w:cs="Angsana New"/>
          <w:b w:val="0"/>
          <w:cs/>
          <w:lang w:val="en-GB"/>
        </w:rPr>
        <w:t>ค่าใช้จ่ายตามลักษณะ</w:t>
      </w:r>
    </w:p>
    <w:p w:rsidR="00DA5DD9" w:rsidRPr="001A76D3" w:rsidRDefault="00DA5DD9" w:rsidP="00B815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 w:right="-36"/>
        <w:jc w:val="thaiDistribute"/>
        <w:rPr>
          <w:rFonts w:ascii="Angsana New" w:hAnsi="Angsana New"/>
          <w:sz w:val="20"/>
          <w:szCs w:val="20"/>
        </w:rPr>
      </w:pPr>
    </w:p>
    <w:p w:rsidR="00592C93" w:rsidRDefault="00592C93" w:rsidP="00EB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thaiDistribute"/>
        <w:rPr>
          <w:rFonts w:ascii="Angsana New" w:hAnsi="Angsana New"/>
          <w:sz w:val="30"/>
          <w:szCs w:val="30"/>
        </w:rPr>
      </w:pPr>
      <w:r w:rsidRPr="00D5609E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ค่าใช้จ่ายตามลักษณะได้เปิดเผยตามข้อกำหนดในมาตรฐานการรายงานทางการเงินฉบับต่างๆ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9"/>
        <w:gridCol w:w="1843"/>
        <w:gridCol w:w="128"/>
        <w:gridCol w:w="90"/>
        <w:gridCol w:w="18"/>
        <w:gridCol w:w="162"/>
        <w:gridCol w:w="918"/>
        <w:gridCol w:w="262"/>
        <w:gridCol w:w="980"/>
        <w:gridCol w:w="270"/>
        <w:gridCol w:w="336"/>
        <w:gridCol w:w="744"/>
        <w:gridCol w:w="270"/>
        <w:gridCol w:w="990"/>
      </w:tblGrid>
      <w:tr w:rsidR="006D0C2A" w:rsidRPr="00D5609E" w:rsidTr="00F1014F">
        <w:trPr>
          <w:tblHeader/>
        </w:trPr>
        <w:tc>
          <w:tcPr>
            <w:tcW w:w="2079" w:type="dxa"/>
            <w:shd w:val="clear" w:color="auto" w:fill="auto"/>
          </w:tcPr>
          <w:p w:rsidR="006D0C2A" w:rsidRPr="00D5609E" w:rsidRDefault="006D0C2A" w:rsidP="00B75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971" w:type="dxa"/>
            <w:gridSpan w:val="2"/>
            <w:shd w:val="clear" w:color="auto" w:fill="auto"/>
          </w:tcPr>
          <w:p w:rsidR="006D0C2A" w:rsidRPr="00D5609E" w:rsidRDefault="006D0C2A" w:rsidP="00B75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:rsidR="006D0C2A" w:rsidRPr="00D5609E" w:rsidRDefault="006D0C2A" w:rsidP="00DF5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8" w:right="-108" w:firstLine="45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:rsidR="006D0C2A" w:rsidRPr="00D5609E" w:rsidRDefault="006D0C2A" w:rsidP="00B75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609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606" w:type="dxa"/>
            <w:gridSpan w:val="2"/>
          </w:tcPr>
          <w:p w:rsidR="006D0C2A" w:rsidRPr="00D5609E" w:rsidRDefault="006D0C2A" w:rsidP="00B75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004" w:type="dxa"/>
            <w:gridSpan w:val="3"/>
          </w:tcPr>
          <w:p w:rsidR="006D0C2A" w:rsidRPr="00D5609E" w:rsidRDefault="006D0C2A" w:rsidP="00B75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5609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5609E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F596E" w:rsidRPr="00D5609E" w:rsidTr="00F1014F">
        <w:trPr>
          <w:tblHeader/>
        </w:trPr>
        <w:tc>
          <w:tcPr>
            <w:tcW w:w="3922" w:type="dxa"/>
            <w:gridSpan w:val="2"/>
          </w:tcPr>
          <w:p w:rsidR="000F596E" w:rsidRPr="00D5609E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:rsidR="000F596E" w:rsidRPr="00D5609E" w:rsidRDefault="000F596E" w:rsidP="000F596E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F596E" w:rsidRPr="00D5609E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5609E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62" w:type="dxa"/>
          </w:tcPr>
          <w:p w:rsidR="000F596E" w:rsidRPr="00D5609E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:rsidR="000F596E" w:rsidRPr="00D5609E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5609E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  <w:tc>
          <w:tcPr>
            <w:tcW w:w="270" w:type="dxa"/>
          </w:tcPr>
          <w:p w:rsidR="000F596E" w:rsidRPr="00D5609E" w:rsidRDefault="000F596E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F596E" w:rsidRPr="00D5609E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5609E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270" w:type="dxa"/>
          </w:tcPr>
          <w:p w:rsidR="000F596E" w:rsidRPr="00D5609E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0F596E" w:rsidRPr="00D5609E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5609E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</w:tr>
      <w:tr w:rsidR="007C11AD" w:rsidRPr="00D5609E" w:rsidTr="00F1014F">
        <w:trPr>
          <w:tblHeader/>
        </w:trPr>
        <w:tc>
          <w:tcPr>
            <w:tcW w:w="3922" w:type="dxa"/>
            <w:gridSpan w:val="2"/>
          </w:tcPr>
          <w:p w:rsidR="007C11AD" w:rsidRPr="00D5609E" w:rsidRDefault="007C11AD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:rsidR="007C11AD" w:rsidRPr="00D5609E" w:rsidRDefault="007C11AD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2" w:type="dxa"/>
            <w:gridSpan w:val="9"/>
          </w:tcPr>
          <w:p w:rsidR="007C11AD" w:rsidRPr="00D5609E" w:rsidRDefault="007C11AD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5609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C11AD" w:rsidRPr="00D5609E" w:rsidTr="00F1014F">
        <w:tc>
          <w:tcPr>
            <w:tcW w:w="3922" w:type="dxa"/>
            <w:gridSpan w:val="2"/>
          </w:tcPr>
          <w:p w:rsidR="007C11AD" w:rsidRPr="00D5609E" w:rsidRDefault="007C11AD" w:rsidP="00E12322">
            <w:pPr>
              <w:tabs>
                <w:tab w:val="clear" w:pos="454"/>
                <w:tab w:val="clear" w:pos="680"/>
              </w:tabs>
              <w:ind w:left="342" w:right="-19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5609E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236" w:type="dxa"/>
            <w:gridSpan w:val="3"/>
          </w:tcPr>
          <w:p w:rsidR="007C11AD" w:rsidRPr="00D5609E" w:rsidRDefault="007C11AD" w:rsidP="00E1232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9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:rsidR="007C11AD" w:rsidRPr="00D5609E" w:rsidRDefault="007C11AD" w:rsidP="00E1232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9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7C11AD" w:rsidRPr="00D5609E" w:rsidRDefault="007C11AD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dxa"/>
          </w:tcPr>
          <w:p w:rsidR="007C11AD" w:rsidRPr="00D5609E" w:rsidRDefault="007C11AD" w:rsidP="00E1232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9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C11AD" w:rsidRPr="00D5609E" w:rsidRDefault="007C11AD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7C11AD" w:rsidRPr="00D5609E" w:rsidRDefault="007C11AD" w:rsidP="00E1232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9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7C11AD" w:rsidRPr="00D5609E" w:rsidRDefault="007C11AD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9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7C11AD" w:rsidRPr="00D5609E" w:rsidRDefault="007C11AD" w:rsidP="00E1232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9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596E" w:rsidRPr="00D5609E" w:rsidTr="00F1014F">
        <w:tc>
          <w:tcPr>
            <w:tcW w:w="3922" w:type="dxa"/>
            <w:gridSpan w:val="2"/>
          </w:tcPr>
          <w:p w:rsidR="000F596E" w:rsidRPr="00D5609E" w:rsidRDefault="000F596E" w:rsidP="000F596E">
            <w:pPr>
              <w:tabs>
                <w:tab w:val="clear" w:pos="454"/>
                <w:tab w:val="clear" w:pos="680"/>
              </w:tabs>
              <w:ind w:left="342" w:right="-198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5609E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D5609E">
              <w:rPr>
                <w:rFonts w:ascii="Angsana New" w:hAnsi="Angsana New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236" w:type="dxa"/>
            <w:gridSpan w:val="3"/>
          </w:tcPr>
          <w:p w:rsidR="000F596E" w:rsidRPr="00D5609E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F596E" w:rsidRPr="006D0C2A" w:rsidRDefault="00D5609E" w:rsidP="000F596E">
            <w:pPr>
              <w:tabs>
                <w:tab w:val="clear" w:pos="907"/>
                <w:tab w:val="left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(595)</w:t>
            </w:r>
          </w:p>
        </w:tc>
        <w:tc>
          <w:tcPr>
            <w:tcW w:w="262" w:type="dxa"/>
            <w:shd w:val="clear" w:color="auto" w:fill="auto"/>
          </w:tcPr>
          <w:p w:rsidR="000F596E" w:rsidRPr="006D0C2A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0F596E" w:rsidRPr="006D0C2A" w:rsidRDefault="000F596E" w:rsidP="000F596E">
            <w:pPr>
              <w:tabs>
                <w:tab w:val="clear" w:pos="907"/>
                <w:tab w:val="left" w:pos="864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(1,005)</w:t>
            </w:r>
          </w:p>
        </w:tc>
        <w:tc>
          <w:tcPr>
            <w:tcW w:w="270" w:type="dxa"/>
            <w:shd w:val="clear" w:color="auto" w:fill="auto"/>
          </w:tcPr>
          <w:p w:rsidR="000F596E" w:rsidRPr="006D0C2A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F596E" w:rsidRPr="006D0C2A" w:rsidRDefault="006425B4" w:rsidP="000F596E">
            <w:pPr>
              <w:tabs>
                <w:tab w:val="clear" w:pos="907"/>
                <w:tab w:val="left" w:pos="8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(886)</w:t>
            </w:r>
          </w:p>
        </w:tc>
        <w:tc>
          <w:tcPr>
            <w:tcW w:w="270" w:type="dxa"/>
            <w:shd w:val="clear" w:color="auto" w:fill="auto"/>
          </w:tcPr>
          <w:p w:rsidR="000F596E" w:rsidRPr="006D0C2A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F596E" w:rsidRPr="006D0C2A" w:rsidRDefault="000F596E" w:rsidP="000F596E">
            <w:pPr>
              <w:tabs>
                <w:tab w:val="clear" w:pos="907"/>
                <w:tab w:val="left" w:pos="87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(1,063)</w:t>
            </w:r>
          </w:p>
        </w:tc>
      </w:tr>
      <w:tr w:rsidR="000F596E" w:rsidRPr="00D5609E" w:rsidTr="00F1014F">
        <w:trPr>
          <w:trHeight w:val="80"/>
        </w:trPr>
        <w:tc>
          <w:tcPr>
            <w:tcW w:w="3922" w:type="dxa"/>
            <w:gridSpan w:val="2"/>
          </w:tcPr>
          <w:p w:rsidR="000F596E" w:rsidRPr="00D5609E" w:rsidRDefault="000F596E" w:rsidP="000F596E">
            <w:pPr>
              <w:ind w:left="342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D5609E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36" w:type="dxa"/>
            <w:gridSpan w:val="3"/>
          </w:tcPr>
          <w:p w:rsidR="000F596E" w:rsidRPr="00D5609E" w:rsidRDefault="000F596E" w:rsidP="000F596E">
            <w:pPr>
              <w:tabs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F596E" w:rsidRPr="006D0C2A" w:rsidRDefault="00D5609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0C2A">
              <w:rPr>
                <w:rFonts w:ascii="Angsana New" w:hAnsi="Angsana New"/>
                <w:color w:val="000000"/>
                <w:sz w:val="30"/>
                <w:szCs w:val="30"/>
              </w:rPr>
              <w:t>14,093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0F596E" w:rsidRPr="006D0C2A" w:rsidRDefault="000F596E" w:rsidP="000F596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:rsidR="000F596E" w:rsidRPr="006D0C2A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0C2A">
              <w:rPr>
                <w:rFonts w:ascii="Angsana New" w:hAnsi="Angsana New"/>
                <w:color w:val="000000"/>
                <w:sz w:val="30"/>
                <w:szCs w:val="30"/>
              </w:rPr>
              <w:t>17,570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F596E" w:rsidRPr="006D0C2A" w:rsidRDefault="000F596E" w:rsidP="000F596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0F596E" w:rsidRPr="006D0C2A" w:rsidRDefault="006425B4" w:rsidP="000F596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0C2A">
              <w:rPr>
                <w:rFonts w:ascii="Angsana New" w:hAnsi="Angsana New"/>
                <w:color w:val="000000"/>
                <w:sz w:val="30"/>
                <w:szCs w:val="30"/>
              </w:rPr>
              <w:t>14,262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0F596E" w:rsidRPr="006D0C2A" w:rsidRDefault="000F596E" w:rsidP="000F596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0F596E" w:rsidRPr="006D0C2A" w:rsidRDefault="000F596E" w:rsidP="000F596E">
            <w:pPr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0C2A">
              <w:rPr>
                <w:rFonts w:ascii="Angsana New" w:hAnsi="Angsana New"/>
                <w:color w:val="000000"/>
                <w:sz w:val="30"/>
                <w:szCs w:val="30"/>
              </w:rPr>
              <w:t>17,663</w:t>
            </w:r>
          </w:p>
        </w:tc>
      </w:tr>
      <w:tr w:rsidR="000F596E" w:rsidRPr="00D5609E" w:rsidTr="00F1014F">
        <w:tc>
          <w:tcPr>
            <w:tcW w:w="3922" w:type="dxa"/>
            <w:gridSpan w:val="2"/>
          </w:tcPr>
          <w:p w:rsidR="000F596E" w:rsidRPr="00D5609E" w:rsidRDefault="000F596E" w:rsidP="000F596E">
            <w:pPr>
              <w:ind w:left="342" w:hanging="333"/>
              <w:rPr>
                <w:rFonts w:ascii="Angsana New" w:hAnsi="Angsana New"/>
                <w:sz w:val="30"/>
                <w:szCs w:val="30"/>
                <w:cs/>
              </w:rPr>
            </w:pPr>
            <w:r w:rsidRPr="00D5609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36" w:type="dxa"/>
            <w:gridSpan w:val="3"/>
          </w:tcPr>
          <w:p w:rsidR="000F596E" w:rsidRPr="00D5609E" w:rsidRDefault="000F596E" w:rsidP="000F596E">
            <w:pPr>
              <w:tabs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F596E" w:rsidRPr="006D0C2A" w:rsidRDefault="00D5609E" w:rsidP="000F596E">
            <w:pPr>
              <w:tabs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62" w:type="dxa"/>
            <w:shd w:val="clear" w:color="auto" w:fill="auto"/>
          </w:tcPr>
          <w:p w:rsidR="000F596E" w:rsidRPr="006D0C2A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0F596E" w:rsidRPr="006D0C2A" w:rsidRDefault="000F596E" w:rsidP="000F596E">
            <w:pPr>
              <w:tabs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270" w:type="dxa"/>
            <w:shd w:val="clear" w:color="auto" w:fill="auto"/>
          </w:tcPr>
          <w:p w:rsidR="000F596E" w:rsidRPr="006D0C2A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F596E" w:rsidRPr="006D0C2A" w:rsidRDefault="006425B4" w:rsidP="000F596E">
            <w:pPr>
              <w:tabs>
                <w:tab w:val="clear" w:pos="907"/>
                <w:tab w:val="left" w:pos="62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70" w:type="dxa"/>
            <w:shd w:val="clear" w:color="auto" w:fill="auto"/>
          </w:tcPr>
          <w:p w:rsidR="000F596E" w:rsidRPr="006D0C2A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F596E" w:rsidRPr="006D0C2A" w:rsidRDefault="000F596E" w:rsidP="000F596E">
            <w:pPr>
              <w:tabs>
                <w:tab w:val="clear" w:pos="907"/>
                <w:tab w:val="left" w:pos="62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0F596E" w:rsidRPr="00D5609E" w:rsidTr="00F1014F">
        <w:tc>
          <w:tcPr>
            <w:tcW w:w="3922" w:type="dxa"/>
            <w:gridSpan w:val="2"/>
          </w:tcPr>
          <w:p w:rsidR="000F596E" w:rsidRPr="00D5609E" w:rsidRDefault="000F596E" w:rsidP="000F596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609E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36" w:type="dxa"/>
            <w:gridSpan w:val="3"/>
          </w:tcPr>
          <w:p w:rsidR="000F596E" w:rsidRPr="00D5609E" w:rsidRDefault="000F596E" w:rsidP="000F596E">
            <w:pPr>
              <w:tabs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F596E" w:rsidRPr="006D0C2A" w:rsidRDefault="00D5609E" w:rsidP="00E143A2">
            <w:pPr>
              <w:tabs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7</w:t>
            </w:r>
            <w:r w:rsidR="00E143A2" w:rsidRPr="006D0C2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:rsidR="000F596E" w:rsidRPr="006D0C2A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0F596E" w:rsidRPr="006D0C2A" w:rsidRDefault="006D0C2A" w:rsidP="00E143A2">
            <w:pPr>
              <w:tabs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:rsidR="000F596E" w:rsidRPr="006D0C2A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F596E" w:rsidRPr="006D0C2A" w:rsidRDefault="006425B4" w:rsidP="006D0C2A">
            <w:pPr>
              <w:tabs>
                <w:tab w:val="clear" w:pos="907"/>
                <w:tab w:val="left" w:pos="62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7</w:t>
            </w:r>
            <w:r w:rsidR="006D0C2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0F596E" w:rsidRPr="006D0C2A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F596E" w:rsidRPr="006D0C2A" w:rsidRDefault="000F596E" w:rsidP="000F596E">
            <w:pPr>
              <w:tabs>
                <w:tab w:val="clear" w:pos="907"/>
                <w:tab w:val="left" w:pos="62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0F596E" w:rsidRPr="00D5609E" w:rsidTr="00F1014F">
        <w:tc>
          <w:tcPr>
            <w:tcW w:w="3922" w:type="dxa"/>
            <w:gridSpan w:val="2"/>
          </w:tcPr>
          <w:p w:rsidR="000F596E" w:rsidRPr="00D5609E" w:rsidRDefault="000F596E" w:rsidP="000F596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609E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236" w:type="dxa"/>
            <w:gridSpan w:val="3"/>
          </w:tcPr>
          <w:p w:rsidR="000F596E" w:rsidRPr="00D5609E" w:rsidRDefault="000F596E" w:rsidP="000F596E">
            <w:pPr>
              <w:tabs>
                <w:tab w:val="clear" w:pos="907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F596E" w:rsidRPr="006D0C2A" w:rsidRDefault="00D5609E" w:rsidP="000F596E">
            <w:pPr>
              <w:tabs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62" w:type="dxa"/>
            <w:shd w:val="clear" w:color="auto" w:fill="auto"/>
          </w:tcPr>
          <w:p w:rsidR="000F596E" w:rsidRPr="006D0C2A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0F596E" w:rsidRPr="006D0C2A" w:rsidRDefault="000F596E" w:rsidP="000F596E">
            <w:pPr>
              <w:tabs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  <w:shd w:val="clear" w:color="auto" w:fill="auto"/>
          </w:tcPr>
          <w:p w:rsidR="000F596E" w:rsidRPr="006D0C2A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F596E" w:rsidRPr="006D0C2A" w:rsidRDefault="00D5609E" w:rsidP="000F596E">
            <w:pPr>
              <w:tabs>
                <w:tab w:val="clear" w:pos="907"/>
                <w:tab w:val="left" w:pos="62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:rsidR="000F596E" w:rsidRPr="006D0C2A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F596E" w:rsidRPr="006D0C2A" w:rsidRDefault="000F596E" w:rsidP="000F596E">
            <w:pPr>
              <w:tabs>
                <w:tab w:val="clear" w:pos="907"/>
                <w:tab w:val="left" w:pos="62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233</w:t>
            </w:r>
          </w:p>
        </w:tc>
      </w:tr>
      <w:tr w:rsidR="000F596E" w:rsidRPr="00D5609E" w:rsidTr="00F1014F">
        <w:tc>
          <w:tcPr>
            <w:tcW w:w="3922" w:type="dxa"/>
            <w:gridSpan w:val="2"/>
          </w:tcPr>
          <w:p w:rsidR="000F596E" w:rsidRPr="00D5609E" w:rsidRDefault="000F596E" w:rsidP="000F596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5609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236" w:type="dxa"/>
            <w:gridSpan w:val="3"/>
          </w:tcPr>
          <w:p w:rsidR="000F596E" w:rsidRPr="00D5609E" w:rsidRDefault="000F596E" w:rsidP="000F596E">
            <w:pPr>
              <w:tabs>
                <w:tab w:val="clear" w:pos="907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F596E" w:rsidRPr="006D0C2A" w:rsidRDefault="00D5609E" w:rsidP="000F596E">
            <w:pPr>
              <w:tabs>
                <w:tab w:val="clear" w:pos="680"/>
                <w:tab w:val="clear" w:pos="907"/>
                <w:tab w:val="left" w:pos="70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262" w:type="dxa"/>
            <w:shd w:val="clear" w:color="auto" w:fill="auto"/>
          </w:tcPr>
          <w:p w:rsidR="000F596E" w:rsidRPr="006D0C2A" w:rsidRDefault="000F596E" w:rsidP="000F596E">
            <w:pPr>
              <w:tabs>
                <w:tab w:val="clear" w:pos="680"/>
                <w:tab w:val="clear" w:pos="907"/>
                <w:tab w:val="left" w:pos="70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0F596E" w:rsidRPr="006D0C2A" w:rsidRDefault="000F596E" w:rsidP="000F596E">
            <w:pPr>
              <w:tabs>
                <w:tab w:val="clear" w:pos="680"/>
                <w:tab w:val="clear" w:pos="907"/>
                <w:tab w:val="left" w:pos="70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270" w:type="dxa"/>
            <w:shd w:val="clear" w:color="auto" w:fill="auto"/>
          </w:tcPr>
          <w:p w:rsidR="000F596E" w:rsidRPr="006D0C2A" w:rsidRDefault="000F596E" w:rsidP="000F596E">
            <w:pPr>
              <w:tabs>
                <w:tab w:val="clear" w:pos="680"/>
                <w:tab w:val="clear" w:pos="907"/>
                <w:tab w:val="left" w:pos="70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F596E" w:rsidRPr="006D0C2A" w:rsidRDefault="00D5609E" w:rsidP="000F596E">
            <w:pPr>
              <w:tabs>
                <w:tab w:val="clear" w:pos="680"/>
                <w:tab w:val="clear" w:pos="907"/>
                <w:tab w:val="left" w:pos="70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270" w:type="dxa"/>
            <w:shd w:val="clear" w:color="auto" w:fill="auto"/>
          </w:tcPr>
          <w:p w:rsidR="000F596E" w:rsidRPr="006D0C2A" w:rsidRDefault="000F596E" w:rsidP="000F596E">
            <w:pPr>
              <w:tabs>
                <w:tab w:val="clear" w:pos="680"/>
                <w:tab w:val="clear" w:pos="907"/>
                <w:tab w:val="left" w:pos="70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F596E" w:rsidRPr="006D0C2A" w:rsidRDefault="000F596E" w:rsidP="000F596E">
            <w:pPr>
              <w:tabs>
                <w:tab w:val="clear" w:pos="680"/>
                <w:tab w:val="clear" w:pos="907"/>
                <w:tab w:val="left" w:pos="70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D5609E" w:rsidRPr="00D5609E" w:rsidTr="00F1014F">
        <w:tc>
          <w:tcPr>
            <w:tcW w:w="3922" w:type="dxa"/>
            <w:gridSpan w:val="2"/>
          </w:tcPr>
          <w:p w:rsidR="00D5609E" w:rsidRPr="00D5609E" w:rsidRDefault="001A76D3" w:rsidP="000F596E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A76D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ค่าใช้จ่ายจากความเสียหายจากวัตถุดิบคงคลัง</w:t>
            </w:r>
          </w:p>
        </w:tc>
        <w:tc>
          <w:tcPr>
            <w:tcW w:w="236" w:type="dxa"/>
            <w:gridSpan w:val="3"/>
          </w:tcPr>
          <w:p w:rsidR="00D5609E" w:rsidRPr="00D5609E" w:rsidRDefault="00D5609E" w:rsidP="000F596E">
            <w:pPr>
              <w:tabs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D5609E" w:rsidRPr="006D0C2A" w:rsidRDefault="00D5609E" w:rsidP="00E143A2">
            <w:pPr>
              <w:tabs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2,00</w:t>
            </w:r>
            <w:r w:rsidR="00E143A2" w:rsidRPr="006D0C2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D5609E" w:rsidRPr="006D0C2A" w:rsidRDefault="00D5609E" w:rsidP="000F596E">
            <w:pPr>
              <w:tabs>
                <w:tab w:val="clear" w:pos="680"/>
                <w:tab w:val="left" w:pos="70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D5609E" w:rsidRPr="006D0C2A" w:rsidRDefault="001A76D3" w:rsidP="000F596E">
            <w:pPr>
              <w:tabs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5609E" w:rsidRPr="006D0C2A" w:rsidRDefault="00D5609E" w:rsidP="000F596E">
            <w:pPr>
              <w:tabs>
                <w:tab w:val="clear" w:pos="680"/>
                <w:tab w:val="left" w:pos="70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D5609E" w:rsidRPr="006D0C2A" w:rsidRDefault="00D5609E" w:rsidP="00E143A2">
            <w:pPr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2,00</w:t>
            </w:r>
            <w:r w:rsidR="00E143A2" w:rsidRPr="006D0C2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D5609E" w:rsidRPr="006D0C2A" w:rsidRDefault="00D5609E" w:rsidP="000F596E">
            <w:pPr>
              <w:tabs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D5609E" w:rsidRPr="006D0C2A" w:rsidRDefault="00D5609E" w:rsidP="000F596E">
            <w:pPr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96E" w:rsidRPr="00D5609E" w:rsidTr="00F1014F">
        <w:tc>
          <w:tcPr>
            <w:tcW w:w="3922" w:type="dxa"/>
            <w:gridSpan w:val="2"/>
          </w:tcPr>
          <w:p w:rsidR="000F596E" w:rsidRPr="00D5609E" w:rsidRDefault="000F596E" w:rsidP="000F596E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30"/>
                <w:szCs w:val="30"/>
              </w:rPr>
            </w:pPr>
            <w:r w:rsidRPr="00D5609E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  <w:gridSpan w:val="3"/>
          </w:tcPr>
          <w:p w:rsidR="000F596E" w:rsidRPr="00D5609E" w:rsidRDefault="000F596E" w:rsidP="000F596E">
            <w:pPr>
              <w:tabs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F596E" w:rsidRPr="006D0C2A" w:rsidRDefault="00D5609E" w:rsidP="00CC767A">
            <w:pPr>
              <w:tabs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1,27</w:t>
            </w:r>
            <w:r w:rsidR="00CC767A" w:rsidRPr="006D0C2A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0F596E" w:rsidRPr="006D0C2A" w:rsidRDefault="000F596E" w:rsidP="000F596E">
            <w:pPr>
              <w:tabs>
                <w:tab w:val="clear" w:pos="680"/>
                <w:tab w:val="left" w:pos="70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0F596E" w:rsidRPr="006D0C2A" w:rsidRDefault="000F596E" w:rsidP="000F596E">
            <w:pPr>
              <w:tabs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1,229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596E" w:rsidRPr="006D0C2A" w:rsidRDefault="000F596E" w:rsidP="000F596E">
            <w:pPr>
              <w:tabs>
                <w:tab w:val="clear" w:pos="680"/>
                <w:tab w:val="left" w:pos="70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0F596E" w:rsidRPr="006D0C2A" w:rsidRDefault="00D5609E" w:rsidP="006D0C2A">
            <w:pPr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1,</w:t>
            </w:r>
            <w:r w:rsidR="006D0C2A">
              <w:rPr>
                <w:rFonts w:ascii="Angsana New" w:hAnsi="Angsana New" w:hint="cs"/>
                <w:sz w:val="30"/>
                <w:szCs w:val="30"/>
                <w:cs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F596E" w:rsidRPr="006D0C2A" w:rsidRDefault="000F596E" w:rsidP="000F596E">
            <w:pPr>
              <w:tabs>
                <w:tab w:val="clear" w:pos="907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F596E" w:rsidRPr="006D0C2A" w:rsidRDefault="000F596E" w:rsidP="000F596E">
            <w:pPr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0C2A">
              <w:rPr>
                <w:rFonts w:ascii="Angsana New" w:hAnsi="Angsana New"/>
                <w:sz w:val="30"/>
                <w:szCs w:val="30"/>
              </w:rPr>
              <w:t>1,041</w:t>
            </w:r>
          </w:p>
        </w:tc>
      </w:tr>
      <w:tr w:rsidR="00DF5E71" w:rsidRPr="00FF14D9" w:rsidTr="00F1014F">
        <w:tc>
          <w:tcPr>
            <w:tcW w:w="4140" w:type="dxa"/>
            <w:gridSpan w:val="4"/>
          </w:tcPr>
          <w:p w:rsidR="00DF5E71" w:rsidRPr="00D5609E" w:rsidRDefault="00DF5E71" w:rsidP="00DF5E71">
            <w:pPr>
              <w:tabs>
                <w:tab w:val="clear" w:pos="907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60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รวมต้นทุนขาย ค่าใช้จ่ายในการขาย</w:t>
            </w:r>
          </w:p>
          <w:p w:rsidR="00DF5E71" w:rsidRPr="00D5609E" w:rsidRDefault="00DF5E71" w:rsidP="00DF5E71">
            <w:pPr>
              <w:tabs>
                <w:tab w:val="clear" w:pos="907"/>
              </w:tabs>
              <w:ind w:right="44" w:firstLine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60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และจัดจำหน่าย และค่าใช้จ่ายในการบริหาร</w:t>
            </w: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F5E71" w:rsidRPr="006D0C2A" w:rsidRDefault="00DF5E71" w:rsidP="00DF5E71">
            <w:pPr>
              <w:tabs>
                <w:tab w:val="clear" w:pos="907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F5E71" w:rsidRPr="006D0C2A" w:rsidRDefault="00D5609E" w:rsidP="00CC767A">
            <w:pPr>
              <w:tabs>
                <w:tab w:val="clear" w:pos="907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C2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6440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6D0C2A">
              <w:rPr>
                <w:rFonts w:ascii="Angsana New" w:hAnsi="Angsana New"/>
                <w:b/>
                <w:bCs/>
                <w:sz w:val="30"/>
                <w:szCs w:val="30"/>
              </w:rPr>
              <w:t>,9</w:t>
            </w:r>
            <w:r w:rsidR="00CC767A" w:rsidRPr="006D0C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21</w:t>
            </w:r>
          </w:p>
        </w:tc>
        <w:tc>
          <w:tcPr>
            <w:tcW w:w="262" w:type="dxa"/>
          </w:tcPr>
          <w:p w:rsidR="00DF5E71" w:rsidRPr="006D0C2A" w:rsidRDefault="00DF5E71" w:rsidP="00DF5E7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DF5E71" w:rsidRPr="006D0C2A" w:rsidRDefault="00DF5E71" w:rsidP="00DF5E7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F5E71" w:rsidRPr="006D0C2A" w:rsidRDefault="000F596E" w:rsidP="00DF5E7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C2A">
              <w:rPr>
                <w:rFonts w:ascii="Angsana New" w:hAnsi="Angsana New"/>
                <w:b/>
                <w:bCs/>
                <w:sz w:val="30"/>
                <w:szCs w:val="30"/>
              </w:rPr>
              <w:t>18,951</w:t>
            </w:r>
          </w:p>
        </w:tc>
        <w:tc>
          <w:tcPr>
            <w:tcW w:w="270" w:type="dxa"/>
          </w:tcPr>
          <w:p w:rsidR="00DF5E71" w:rsidRPr="006D0C2A" w:rsidRDefault="00DF5E71" w:rsidP="00DF5E7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F5E71" w:rsidRPr="006D0C2A" w:rsidRDefault="00DF5E71" w:rsidP="00DF5E71">
            <w:pPr>
              <w:tabs>
                <w:tab w:val="clear" w:pos="907"/>
                <w:tab w:val="left" w:pos="620"/>
              </w:tabs>
              <w:ind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F5E71" w:rsidRPr="006D0C2A" w:rsidRDefault="00D5609E" w:rsidP="006D0C2A">
            <w:pPr>
              <w:tabs>
                <w:tab w:val="clear" w:pos="907"/>
                <w:tab w:val="left" w:pos="620"/>
              </w:tabs>
              <w:ind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0C2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D0C2A" w:rsidRPr="006D0C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</w:t>
            </w:r>
            <w:r w:rsidRPr="006D0C2A"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 w:rsidR="006D0C2A" w:rsidRPr="006D0C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20</w:t>
            </w:r>
          </w:p>
        </w:tc>
        <w:tc>
          <w:tcPr>
            <w:tcW w:w="270" w:type="dxa"/>
          </w:tcPr>
          <w:p w:rsidR="00DF5E71" w:rsidRPr="006D0C2A" w:rsidRDefault="00DF5E71" w:rsidP="00DF5E7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F5E71" w:rsidRPr="006D0C2A" w:rsidRDefault="00DF5E71" w:rsidP="00DF5E7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DF5E71" w:rsidRPr="006D0C2A" w:rsidRDefault="000F596E" w:rsidP="00DF5E7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0C2A">
              <w:rPr>
                <w:rFonts w:ascii="Angsana New" w:hAnsi="Angsana New"/>
                <w:b/>
                <w:bCs/>
                <w:sz w:val="30"/>
                <w:szCs w:val="30"/>
              </w:rPr>
              <w:t>18,600</w:t>
            </w:r>
          </w:p>
        </w:tc>
      </w:tr>
    </w:tbl>
    <w:p w:rsidR="00E143A2" w:rsidRDefault="00E143A2" w:rsidP="00B815F2">
      <w:pPr>
        <w:pStyle w:val="block"/>
        <w:tabs>
          <w:tab w:val="left" w:pos="540"/>
        </w:tabs>
        <w:spacing w:after="0" w:line="0" w:lineRule="atLeast"/>
        <w:ind w:left="547"/>
        <w:jc w:val="both"/>
        <w:rPr>
          <w:rFonts w:ascii="Angsana New" w:hAnsi="Angsana New"/>
          <w:bCs/>
          <w:szCs w:val="22"/>
          <w:lang w:bidi="th-TH"/>
        </w:rPr>
      </w:pPr>
    </w:p>
    <w:p w:rsidR="00E47FC6" w:rsidRPr="00454F20" w:rsidRDefault="00190E42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454F20">
        <w:rPr>
          <w:rFonts w:ascii="Angsana New" w:hAnsi="Angsana New" w:cs="Angsana New"/>
          <w:b w:val="0"/>
          <w:cs/>
          <w:lang w:val="en-GB"/>
        </w:rPr>
        <w:t>ต้นทุนทางการเงิน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58"/>
        <w:gridCol w:w="900"/>
        <w:gridCol w:w="1080"/>
        <w:gridCol w:w="262"/>
        <w:gridCol w:w="980"/>
        <w:gridCol w:w="270"/>
        <w:gridCol w:w="1080"/>
        <w:gridCol w:w="270"/>
        <w:gridCol w:w="990"/>
      </w:tblGrid>
      <w:tr w:rsidR="00E143A2" w:rsidRPr="00210BAD" w:rsidTr="00F1014F">
        <w:tc>
          <w:tcPr>
            <w:tcW w:w="3258" w:type="dxa"/>
          </w:tcPr>
          <w:p w:rsidR="00E143A2" w:rsidRPr="00210BAD" w:rsidRDefault="00E143A2" w:rsidP="00DA5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E143A2" w:rsidRPr="00210BAD" w:rsidRDefault="00E143A2" w:rsidP="00DA5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22" w:type="dxa"/>
            <w:gridSpan w:val="3"/>
          </w:tcPr>
          <w:p w:rsidR="00E143A2" w:rsidRPr="00210BAD" w:rsidRDefault="00E143A2" w:rsidP="00DA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0B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143A2" w:rsidRPr="00210BAD" w:rsidRDefault="00E143A2" w:rsidP="00DA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E143A2" w:rsidRPr="00210BAD" w:rsidRDefault="00E143A2" w:rsidP="00DA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10BA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10BAD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F596E" w:rsidRPr="00210BAD" w:rsidTr="00F1014F">
        <w:tc>
          <w:tcPr>
            <w:tcW w:w="3258" w:type="dxa"/>
          </w:tcPr>
          <w:p w:rsidR="000F596E" w:rsidRPr="00210BAD" w:rsidRDefault="000F596E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0F596E" w:rsidRPr="00210BAD" w:rsidRDefault="000F596E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10B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:rsidR="000F596E" w:rsidRPr="00210BAD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0BAD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62" w:type="dxa"/>
          </w:tcPr>
          <w:p w:rsidR="000F596E" w:rsidRPr="00210BAD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:rsidR="000F596E" w:rsidRPr="00210BAD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  <w:tc>
          <w:tcPr>
            <w:tcW w:w="270" w:type="dxa"/>
          </w:tcPr>
          <w:p w:rsidR="000F596E" w:rsidRPr="00210BAD" w:rsidRDefault="000F596E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210BAD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0BAD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70" w:type="dxa"/>
          </w:tcPr>
          <w:p w:rsidR="000F596E" w:rsidRPr="00210BAD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0F596E" w:rsidRPr="00210BAD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</w:tr>
      <w:tr w:rsidR="00E12322" w:rsidRPr="00210BAD" w:rsidTr="00F1014F">
        <w:tc>
          <w:tcPr>
            <w:tcW w:w="3258" w:type="dxa"/>
          </w:tcPr>
          <w:p w:rsidR="00E12322" w:rsidRPr="00210BAD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E12322" w:rsidRPr="00210BAD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32" w:type="dxa"/>
            <w:gridSpan w:val="7"/>
          </w:tcPr>
          <w:p w:rsidR="00E12322" w:rsidRPr="00210BAD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10BA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2322" w:rsidRPr="00210BAD" w:rsidTr="00F1014F">
        <w:tc>
          <w:tcPr>
            <w:tcW w:w="3258" w:type="dxa"/>
          </w:tcPr>
          <w:p w:rsidR="00E12322" w:rsidRPr="00210BAD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0BA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E12322" w:rsidRPr="00210BAD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12322" w:rsidRPr="00210BAD" w:rsidRDefault="00E12322" w:rsidP="00E123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:rsidR="00E12322" w:rsidRPr="00210BAD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0" w:type="dxa"/>
            <w:vAlign w:val="bottom"/>
          </w:tcPr>
          <w:p w:rsidR="00E12322" w:rsidRPr="00210BAD" w:rsidRDefault="00E12322" w:rsidP="00E123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12322" w:rsidRPr="00210BAD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E12322" w:rsidRPr="00210BAD" w:rsidRDefault="00E12322" w:rsidP="00E123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12322" w:rsidRPr="00210BAD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E12322" w:rsidRPr="00210BAD" w:rsidRDefault="00E12322" w:rsidP="00E123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6E94" w:rsidRPr="00210BAD" w:rsidTr="00F1014F">
        <w:tc>
          <w:tcPr>
            <w:tcW w:w="3258" w:type="dxa"/>
          </w:tcPr>
          <w:p w:rsidR="000F6E94" w:rsidRPr="00210BAD" w:rsidRDefault="000F6E94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0BA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0F6E94" w:rsidRPr="00210BAD" w:rsidRDefault="002C574A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:rsidR="000F6E94" w:rsidRPr="00210BAD" w:rsidRDefault="000F6E94" w:rsidP="006425B4">
            <w:pPr>
              <w:tabs>
                <w:tab w:val="clear" w:pos="907"/>
                <w:tab w:val="left" w:pos="350"/>
                <w:tab w:val="left" w:pos="53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</w:tcPr>
          <w:p w:rsidR="000F6E94" w:rsidRPr="00210BAD" w:rsidRDefault="000F6E94" w:rsidP="000F596E">
            <w:pPr>
              <w:tabs>
                <w:tab w:val="clear" w:pos="907"/>
                <w:tab w:val="left" w:pos="34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0BA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6E94" w:rsidRPr="00210BAD" w:rsidRDefault="000F6E94" w:rsidP="000F596E">
            <w:pPr>
              <w:tabs>
                <w:tab w:val="clear" w:pos="907"/>
                <w:tab w:val="left" w:pos="350"/>
                <w:tab w:val="left" w:pos="53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F6E94" w:rsidRPr="00210BAD" w:rsidRDefault="000F6E94" w:rsidP="000F596E">
            <w:pPr>
              <w:tabs>
                <w:tab w:val="clear" w:pos="907"/>
                <w:tab w:val="left" w:pos="350"/>
                <w:tab w:val="left" w:pos="53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F6E94" w:rsidRPr="00210BAD" w:rsidTr="00F1014F">
        <w:tc>
          <w:tcPr>
            <w:tcW w:w="3258" w:type="dxa"/>
          </w:tcPr>
          <w:p w:rsidR="000F6E94" w:rsidRPr="00210BAD" w:rsidRDefault="000F6E94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0BAD">
              <w:rPr>
                <w:rFonts w:ascii="Angsana New" w:hAnsi="Angsana New" w:hint="cs"/>
                <w:sz w:val="30"/>
                <w:szCs w:val="30"/>
                <w:cs/>
              </w:rPr>
              <w:t>เงินกู้จากสถาบันการเงิน</w:t>
            </w:r>
          </w:p>
        </w:tc>
        <w:tc>
          <w:tcPr>
            <w:tcW w:w="900" w:type="dxa"/>
          </w:tcPr>
          <w:p w:rsidR="000F6E94" w:rsidRPr="00210BAD" w:rsidRDefault="000F6E94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6E94" w:rsidRPr="00210BAD" w:rsidRDefault="000F6E94" w:rsidP="006425B4">
            <w:pPr>
              <w:tabs>
                <w:tab w:val="clear" w:pos="907"/>
                <w:tab w:val="left" w:pos="350"/>
                <w:tab w:val="left" w:pos="53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62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0F6E94" w:rsidRPr="00210BAD" w:rsidRDefault="000F6E94" w:rsidP="000F596E">
            <w:pPr>
              <w:tabs>
                <w:tab w:val="clear" w:pos="907"/>
                <w:tab w:val="left" w:pos="34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0BAD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6E94" w:rsidRPr="00210BAD" w:rsidRDefault="000F6E94" w:rsidP="000F596E">
            <w:pPr>
              <w:tabs>
                <w:tab w:val="clear" w:pos="907"/>
                <w:tab w:val="left" w:pos="350"/>
                <w:tab w:val="left" w:pos="53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F6E94" w:rsidRPr="00210BAD" w:rsidRDefault="000F6E94" w:rsidP="000F596E">
            <w:pPr>
              <w:tabs>
                <w:tab w:val="clear" w:pos="907"/>
                <w:tab w:val="left" w:pos="350"/>
                <w:tab w:val="left" w:pos="53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0BAD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F6E94" w:rsidRPr="00210BAD" w:rsidTr="00F1014F">
        <w:tc>
          <w:tcPr>
            <w:tcW w:w="3258" w:type="dxa"/>
          </w:tcPr>
          <w:p w:rsidR="000F6E94" w:rsidRPr="00210BAD" w:rsidRDefault="000F6E94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0B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900" w:type="dxa"/>
          </w:tcPr>
          <w:p w:rsidR="000F6E94" w:rsidRPr="00210BAD" w:rsidRDefault="000F6E94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F6E94" w:rsidRPr="00210BAD" w:rsidRDefault="000F6E94" w:rsidP="006425B4">
            <w:pPr>
              <w:tabs>
                <w:tab w:val="clear" w:pos="907"/>
                <w:tab w:val="left" w:pos="350"/>
                <w:tab w:val="left" w:pos="530"/>
              </w:tabs>
              <w:ind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62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0F6E94" w:rsidRPr="00210BAD" w:rsidRDefault="000F6E94" w:rsidP="000F596E">
            <w:pPr>
              <w:tabs>
                <w:tab w:val="clear" w:pos="907"/>
                <w:tab w:val="left" w:pos="34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0BA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F6E94" w:rsidRPr="00210BAD" w:rsidRDefault="000F6E94" w:rsidP="000F596E">
            <w:pPr>
              <w:tabs>
                <w:tab w:val="clear" w:pos="907"/>
                <w:tab w:val="left" w:pos="350"/>
                <w:tab w:val="left" w:pos="530"/>
              </w:tabs>
              <w:ind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F6E94" w:rsidRPr="00210BAD" w:rsidRDefault="000F6E94" w:rsidP="000F596E">
            <w:pPr>
              <w:tabs>
                <w:tab w:val="clear" w:pos="907"/>
                <w:tab w:val="left" w:pos="350"/>
                <w:tab w:val="left" w:pos="530"/>
              </w:tabs>
              <w:ind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</w:p>
        </w:tc>
      </w:tr>
      <w:tr w:rsidR="000F6E94" w:rsidRPr="00210BAD" w:rsidTr="00F1014F">
        <w:tc>
          <w:tcPr>
            <w:tcW w:w="3258" w:type="dxa"/>
          </w:tcPr>
          <w:p w:rsidR="000F6E94" w:rsidRPr="00210BAD" w:rsidRDefault="000F6E94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10BAD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900" w:type="dxa"/>
          </w:tcPr>
          <w:p w:rsidR="000F6E94" w:rsidRPr="00210BAD" w:rsidRDefault="000F6E94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6E94" w:rsidRPr="00210BAD" w:rsidRDefault="000F6E94" w:rsidP="006425B4">
            <w:pPr>
              <w:tabs>
                <w:tab w:val="clear" w:pos="907"/>
                <w:tab w:val="left" w:pos="350"/>
                <w:tab w:val="left" w:pos="53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2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0F6E94" w:rsidRPr="00210BAD" w:rsidRDefault="000F6E94" w:rsidP="000F596E">
            <w:pPr>
              <w:tabs>
                <w:tab w:val="clear" w:pos="907"/>
                <w:tab w:val="left" w:pos="342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0BA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6E94" w:rsidRPr="00210BAD" w:rsidRDefault="000F6E94" w:rsidP="000F596E">
            <w:pPr>
              <w:tabs>
                <w:tab w:val="clear" w:pos="907"/>
                <w:tab w:val="left" w:pos="350"/>
                <w:tab w:val="left" w:pos="53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F6E94" w:rsidRPr="00210BAD" w:rsidRDefault="000F6E94" w:rsidP="000F596E">
            <w:pPr>
              <w:tabs>
                <w:tab w:val="clear" w:pos="907"/>
                <w:tab w:val="left" w:pos="350"/>
                <w:tab w:val="left" w:pos="530"/>
              </w:tabs>
              <w:ind w:right="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0BA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0F6E94" w:rsidRPr="00210BAD" w:rsidTr="00F1014F">
        <w:tc>
          <w:tcPr>
            <w:tcW w:w="3258" w:type="dxa"/>
          </w:tcPr>
          <w:p w:rsidR="000F6E94" w:rsidRPr="00210BAD" w:rsidRDefault="000F6E94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0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0F6E94" w:rsidRPr="00210BAD" w:rsidRDefault="000F6E94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F6E94" w:rsidRPr="00210BAD" w:rsidRDefault="000F6E94" w:rsidP="006425B4">
            <w:pPr>
              <w:tabs>
                <w:tab w:val="clear" w:pos="907"/>
                <w:tab w:val="left" w:pos="350"/>
                <w:tab w:val="left" w:pos="530"/>
              </w:tabs>
              <w:ind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62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0F6E94" w:rsidRPr="00210BAD" w:rsidRDefault="000F6E94" w:rsidP="000F596E">
            <w:pPr>
              <w:tabs>
                <w:tab w:val="clear" w:pos="907"/>
                <w:tab w:val="left" w:pos="34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0BAD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F6E94" w:rsidRPr="00210BAD" w:rsidRDefault="000F6E94" w:rsidP="000F596E">
            <w:pPr>
              <w:tabs>
                <w:tab w:val="clear" w:pos="907"/>
                <w:tab w:val="left" w:pos="350"/>
                <w:tab w:val="left" w:pos="530"/>
              </w:tabs>
              <w:ind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F6E94" w:rsidRPr="00210BAD" w:rsidRDefault="000F6E94" w:rsidP="000F596E">
            <w:pPr>
              <w:tabs>
                <w:tab w:val="clear" w:pos="907"/>
                <w:tab w:val="left" w:pos="350"/>
                <w:tab w:val="left" w:pos="530"/>
              </w:tabs>
              <w:ind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0BAD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</w:tr>
      <w:tr w:rsidR="000F6E94" w:rsidRPr="00210BAD" w:rsidTr="00F1014F">
        <w:tc>
          <w:tcPr>
            <w:tcW w:w="3258" w:type="dxa"/>
          </w:tcPr>
          <w:p w:rsidR="000F6E94" w:rsidRPr="00210BAD" w:rsidRDefault="000F6E94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10BA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10BA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ส่วนที่บันทึกเป็น</w:t>
            </w:r>
            <w:r w:rsidRPr="00210BAD">
              <w:rPr>
                <w:rFonts w:ascii="Angsana New" w:hAnsi="Angsana New" w:hint="cs"/>
                <w:sz w:val="30"/>
                <w:szCs w:val="30"/>
                <w:cs/>
              </w:rPr>
              <w:t>ต้นทุนของ</w:t>
            </w:r>
          </w:p>
          <w:p w:rsidR="000F6E94" w:rsidRPr="00210BAD" w:rsidRDefault="000F6E94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10BAD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Pr="00210BAD">
              <w:rPr>
                <w:rFonts w:ascii="Angsana New" w:hAnsi="Angsana New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900" w:type="dxa"/>
          </w:tcPr>
          <w:p w:rsidR="000F6E94" w:rsidRPr="00210BAD" w:rsidRDefault="000F6E94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6E94" w:rsidRDefault="000F6E94" w:rsidP="006425B4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350"/>
                <w:tab w:val="left" w:pos="440"/>
                <w:tab w:val="left" w:pos="815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F6E94" w:rsidRPr="00210BAD" w:rsidRDefault="000F6E94" w:rsidP="006425B4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350"/>
                <w:tab w:val="left" w:pos="440"/>
                <w:tab w:val="left" w:pos="815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62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F6E94" w:rsidRPr="00210BAD" w:rsidRDefault="000F6E94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0BAD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6E94" w:rsidRDefault="000F6E94" w:rsidP="000F596E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350"/>
                <w:tab w:val="left" w:pos="440"/>
                <w:tab w:val="left" w:pos="815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F6E94" w:rsidRPr="00210BAD" w:rsidRDefault="000F6E94" w:rsidP="000F596E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350"/>
                <w:tab w:val="left" w:pos="440"/>
                <w:tab w:val="left" w:pos="815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F6E94" w:rsidRPr="00210BAD" w:rsidRDefault="000F6E94" w:rsidP="000F596E">
            <w:pPr>
              <w:tabs>
                <w:tab w:val="clear" w:pos="907"/>
                <w:tab w:val="left" w:pos="0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F6E94" w:rsidRPr="00210BAD" w:rsidRDefault="000F6E94" w:rsidP="000F596E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350"/>
                <w:tab w:val="left" w:pos="440"/>
                <w:tab w:val="left" w:pos="815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10BAD">
              <w:rPr>
                <w:rFonts w:ascii="Angsana New" w:hAnsi="Angsana New"/>
                <w:sz w:val="30"/>
                <w:szCs w:val="30"/>
              </w:rPr>
              <w:t>(11)</w:t>
            </w:r>
          </w:p>
        </w:tc>
      </w:tr>
      <w:tr w:rsidR="000F6E94" w:rsidRPr="00210BAD" w:rsidTr="00F1014F">
        <w:tc>
          <w:tcPr>
            <w:tcW w:w="3258" w:type="dxa"/>
          </w:tcPr>
          <w:p w:rsidR="000F6E94" w:rsidRPr="00210BAD" w:rsidRDefault="000F6E94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0B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:rsidR="000F6E94" w:rsidRPr="00210BAD" w:rsidRDefault="000F6E94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6E94" w:rsidRPr="00210BAD" w:rsidRDefault="000F6E94" w:rsidP="006425B4">
            <w:pPr>
              <w:ind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62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:rsidR="000F6E94" w:rsidRPr="00210BAD" w:rsidRDefault="000F6E94" w:rsidP="000F596E">
            <w:pPr>
              <w:tabs>
                <w:tab w:val="clear" w:pos="680"/>
                <w:tab w:val="clear" w:pos="907"/>
                <w:tab w:val="left" w:pos="702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0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87</w:t>
            </w:r>
          </w:p>
        </w:tc>
        <w:tc>
          <w:tcPr>
            <w:tcW w:w="270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6E94" w:rsidRPr="00210BAD" w:rsidRDefault="000F6E94" w:rsidP="000F596E">
            <w:pPr>
              <w:ind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:rsidR="000F6E94" w:rsidRPr="00210BAD" w:rsidRDefault="000F6E94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F6E94" w:rsidRPr="00210BAD" w:rsidRDefault="000F6E94" w:rsidP="000F596E">
            <w:pPr>
              <w:ind w:right="5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0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92</w:t>
            </w:r>
          </w:p>
        </w:tc>
      </w:tr>
    </w:tbl>
    <w:p w:rsidR="00810776" w:rsidRPr="00454F20" w:rsidRDefault="00810776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rtl/>
          <w:cs/>
          <w:lang w:val="en-GB"/>
        </w:rPr>
      </w:pPr>
      <w:r w:rsidRPr="00454F20">
        <w:rPr>
          <w:rFonts w:ascii="Angsana New" w:hAnsi="Angsana New" w:cs="Angsana New"/>
          <w:b w:val="0"/>
          <w:cs/>
          <w:lang w:val="en-GB"/>
        </w:rPr>
        <w:t>ภาษีเงินได้</w:t>
      </w:r>
    </w:p>
    <w:p w:rsidR="005C52AC" w:rsidRPr="001A76D3" w:rsidRDefault="005C52AC" w:rsidP="00DA5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:rsidR="00210BAD" w:rsidRPr="004F49B8" w:rsidRDefault="00210BAD" w:rsidP="00210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 w:rsidRPr="004F49B8">
        <w:rPr>
          <w:rFonts w:ascii="Angsana New" w:hAnsi="Angsana New"/>
          <w:b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210BAD" w:rsidRPr="001A76D3" w:rsidRDefault="00210BAD" w:rsidP="00DA5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1683"/>
        <w:gridCol w:w="1575"/>
        <w:gridCol w:w="868"/>
        <w:gridCol w:w="1112"/>
        <w:gridCol w:w="270"/>
        <w:gridCol w:w="972"/>
        <w:gridCol w:w="236"/>
        <w:gridCol w:w="1114"/>
        <w:gridCol w:w="270"/>
        <w:gridCol w:w="990"/>
      </w:tblGrid>
      <w:tr w:rsidR="00E143A2" w:rsidRPr="004F49B8" w:rsidTr="00F1014F">
        <w:tc>
          <w:tcPr>
            <w:tcW w:w="1683" w:type="dxa"/>
          </w:tcPr>
          <w:p w:rsidR="00E143A2" w:rsidRPr="004F49B8" w:rsidRDefault="00E143A2" w:rsidP="00DA5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75" w:type="dxa"/>
          </w:tcPr>
          <w:p w:rsidR="00E143A2" w:rsidRPr="004F49B8" w:rsidRDefault="00E143A2" w:rsidP="00DA5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8" w:type="dxa"/>
          </w:tcPr>
          <w:p w:rsidR="00E143A2" w:rsidRPr="004F49B8" w:rsidRDefault="00E143A2" w:rsidP="00DA5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54" w:type="dxa"/>
            <w:gridSpan w:val="3"/>
          </w:tcPr>
          <w:p w:rsidR="00E143A2" w:rsidRPr="004F49B8" w:rsidRDefault="00E143A2" w:rsidP="00DA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E143A2" w:rsidRPr="004F49B8" w:rsidRDefault="00E143A2" w:rsidP="00DA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:rsidR="00E143A2" w:rsidRPr="004F49B8" w:rsidRDefault="00E143A2" w:rsidP="00DA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49B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F49B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0F596E" w:rsidRPr="004F49B8" w:rsidTr="00F1014F">
        <w:tc>
          <w:tcPr>
            <w:tcW w:w="3258" w:type="dxa"/>
            <w:gridSpan w:val="2"/>
          </w:tcPr>
          <w:p w:rsidR="000F596E" w:rsidRPr="004F49B8" w:rsidRDefault="000F596E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8" w:type="dxa"/>
          </w:tcPr>
          <w:p w:rsidR="000F596E" w:rsidRPr="004F49B8" w:rsidRDefault="000F596E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12" w:type="dxa"/>
            <w:shd w:val="clear" w:color="auto" w:fill="auto"/>
          </w:tcPr>
          <w:p w:rsidR="000F596E" w:rsidRPr="00210BAD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0BAD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70" w:type="dxa"/>
          </w:tcPr>
          <w:p w:rsidR="000F596E" w:rsidRPr="00210BAD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72" w:type="dxa"/>
            <w:shd w:val="clear" w:color="auto" w:fill="auto"/>
          </w:tcPr>
          <w:p w:rsidR="000F596E" w:rsidRPr="00210BAD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  <w:tc>
          <w:tcPr>
            <w:tcW w:w="236" w:type="dxa"/>
          </w:tcPr>
          <w:p w:rsidR="000F596E" w:rsidRPr="004F49B8" w:rsidRDefault="000F596E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0F596E" w:rsidRPr="00210BAD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0BAD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70" w:type="dxa"/>
          </w:tcPr>
          <w:p w:rsidR="000F596E" w:rsidRPr="00210BAD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:rsidR="000F596E" w:rsidRPr="00210BAD" w:rsidRDefault="000F596E" w:rsidP="000F596E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</w:tr>
      <w:tr w:rsidR="00E12322" w:rsidRPr="004F49B8" w:rsidTr="00F1014F">
        <w:tc>
          <w:tcPr>
            <w:tcW w:w="3258" w:type="dxa"/>
            <w:gridSpan w:val="2"/>
          </w:tcPr>
          <w:p w:rsidR="00E12322" w:rsidRPr="004F49B8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8" w:type="dxa"/>
          </w:tcPr>
          <w:p w:rsidR="00E12322" w:rsidRPr="004F49B8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64" w:type="dxa"/>
            <w:gridSpan w:val="7"/>
          </w:tcPr>
          <w:p w:rsidR="00E12322" w:rsidRPr="004F49B8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F49B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596E" w:rsidRPr="004F49B8" w:rsidTr="00F1014F">
        <w:tc>
          <w:tcPr>
            <w:tcW w:w="3258" w:type="dxa"/>
            <w:gridSpan w:val="2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68" w:type="dxa"/>
            <w:vAlign w:val="center"/>
          </w:tcPr>
          <w:p w:rsidR="000F596E" w:rsidRPr="004F49B8" w:rsidRDefault="000F596E" w:rsidP="000F596E">
            <w:pPr>
              <w:pStyle w:val="Signatur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0F596E" w:rsidRPr="004F49B8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0F596E" w:rsidRPr="00F1014F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0F596E" w:rsidRPr="004F49B8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F596E" w:rsidRPr="004F49B8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96E" w:rsidRPr="004F49B8" w:rsidTr="00F1014F">
        <w:tc>
          <w:tcPr>
            <w:tcW w:w="3258" w:type="dxa"/>
            <w:gridSpan w:val="2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4F49B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68" w:type="dxa"/>
          </w:tcPr>
          <w:p w:rsidR="000F596E" w:rsidRPr="004F49B8" w:rsidRDefault="000F596E" w:rsidP="000F596E">
            <w:pPr>
              <w:pStyle w:val="Signatur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0F596E" w:rsidRPr="004F49B8" w:rsidRDefault="00C54311" w:rsidP="000F596E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:rsidR="000F596E" w:rsidRPr="004F49B8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0F596E" w:rsidRPr="004F49B8" w:rsidRDefault="00C54311" w:rsidP="000F596E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F596E" w:rsidRPr="004F49B8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596E" w:rsidRPr="004F49B8" w:rsidTr="00F1014F">
        <w:tc>
          <w:tcPr>
            <w:tcW w:w="3258" w:type="dxa"/>
            <w:gridSpan w:val="2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Pr="004F49B8">
              <w:rPr>
                <w:rFonts w:ascii="Angsana New" w:hAnsi="Angsana New"/>
                <w:sz w:val="30"/>
                <w:szCs w:val="30"/>
              </w:rPr>
              <w:t xml:space="preserve">     </w:t>
            </w:r>
          </w:p>
        </w:tc>
        <w:tc>
          <w:tcPr>
            <w:tcW w:w="868" w:type="dxa"/>
          </w:tcPr>
          <w:p w:rsidR="000F596E" w:rsidRPr="004F49B8" w:rsidRDefault="000F596E" w:rsidP="000F596E">
            <w:pPr>
              <w:pStyle w:val="Signatur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:rsidR="000F596E" w:rsidRPr="004F49B8" w:rsidRDefault="00C54311" w:rsidP="000F596E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596E" w:rsidRPr="004F49B8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2.7</w:t>
            </w:r>
            <w:r w:rsidRPr="004F49B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596E" w:rsidRPr="004F49B8" w:rsidRDefault="00C54311" w:rsidP="000F596E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596E" w:rsidRPr="004F49B8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2.7</w:t>
            </w:r>
            <w:r w:rsidRPr="004F49B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0F596E" w:rsidRPr="004F49B8" w:rsidTr="00F1014F">
        <w:tc>
          <w:tcPr>
            <w:tcW w:w="3258" w:type="dxa"/>
            <w:gridSpan w:val="2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8" w:type="dxa"/>
          </w:tcPr>
          <w:p w:rsidR="000F596E" w:rsidRPr="004F49B8" w:rsidRDefault="000F596E" w:rsidP="000F596E">
            <w:pPr>
              <w:pStyle w:val="Signatur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596E" w:rsidRPr="004F49B8" w:rsidRDefault="00C54311" w:rsidP="000F596E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596E" w:rsidRPr="004F49B8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2.7</w:t>
            </w:r>
            <w:r w:rsidRPr="004F49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596E" w:rsidRPr="004F49B8" w:rsidRDefault="00C54311" w:rsidP="000F596E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F596E" w:rsidRPr="004F49B8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2.7</w:t>
            </w:r>
            <w:r w:rsidRPr="004F49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0F596E" w:rsidRPr="004F49B8" w:rsidTr="00F1014F">
        <w:tc>
          <w:tcPr>
            <w:tcW w:w="3258" w:type="dxa"/>
            <w:gridSpan w:val="2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68" w:type="dxa"/>
            <w:vAlign w:val="center"/>
          </w:tcPr>
          <w:p w:rsidR="000F596E" w:rsidRPr="004F49B8" w:rsidRDefault="000F596E" w:rsidP="000F596E">
            <w:pPr>
              <w:pStyle w:val="Signatur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:rsidR="000F596E" w:rsidRPr="004F49B8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:rsidR="000F596E" w:rsidRPr="004F49B8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:rsidR="000F596E" w:rsidRPr="004F49B8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F596E" w:rsidRPr="004F49B8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0F596E" w:rsidRPr="004F49B8" w:rsidTr="00F1014F">
        <w:tc>
          <w:tcPr>
            <w:tcW w:w="3258" w:type="dxa"/>
            <w:gridSpan w:val="2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F49B8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68" w:type="dxa"/>
            <w:vAlign w:val="center"/>
          </w:tcPr>
          <w:p w:rsidR="000F596E" w:rsidRPr="004F49B8" w:rsidRDefault="000F596E" w:rsidP="000F596E">
            <w:pPr>
              <w:pStyle w:val="Signatur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0F596E" w:rsidRPr="004F49B8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:rsidR="000F596E" w:rsidRPr="004F49B8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:rsidR="000F596E" w:rsidRPr="004F49B8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0F596E" w:rsidRPr="004F49B8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right="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596E" w:rsidRPr="004F49B8" w:rsidTr="00F1014F">
        <w:tc>
          <w:tcPr>
            <w:tcW w:w="3258" w:type="dxa"/>
            <w:gridSpan w:val="2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68" w:type="dxa"/>
          </w:tcPr>
          <w:p w:rsidR="000F596E" w:rsidRPr="004F49B8" w:rsidRDefault="00A10006" w:rsidP="000F596E">
            <w:pPr>
              <w:pStyle w:val="Signatur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F49B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:rsidR="000F596E" w:rsidRPr="004F49B8" w:rsidRDefault="00C54311" w:rsidP="000F59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(356</w:t>
            </w:r>
            <w:r w:rsidR="00995E3F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.46</w:t>
            </w: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)</w:t>
            </w:r>
          </w:p>
        </w:tc>
        <w:tc>
          <w:tcPr>
            <w:tcW w:w="270" w:type="dxa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596E" w:rsidRPr="004F49B8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  <w:lang w:val="en-US" w:eastAsia="zh-CN" w:bidi="th-TH"/>
              </w:rPr>
              <w:t>(1.0</w:t>
            </w:r>
            <w:r w:rsidRPr="004F49B8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0</w:t>
            </w:r>
            <w:r w:rsidRPr="004F49B8">
              <w:rPr>
                <w:rFonts w:ascii="Angsana New" w:hAnsi="Angsana New"/>
                <w:sz w:val="30"/>
                <w:szCs w:val="30"/>
                <w:cs/>
                <w:lang w:val="en-US" w:eastAsia="zh-CN" w:bidi="th-TH"/>
              </w:rPr>
              <w:t>)</w:t>
            </w:r>
          </w:p>
        </w:tc>
        <w:tc>
          <w:tcPr>
            <w:tcW w:w="236" w:type="dxa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596E" w:rsidRPr="004F49B8" w:rsidRDefault="00C54311" w:rsidP="00995E3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(24</w:t>
            </w:r>
            <w:r w:rsidR="00995E3F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3.94</w:t>
            </w: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596E" w:rsidRPr="004F49B8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4F49B8">
              <w:rPr>
                <w:rFonts w:ascii="Angsana New" w:hAnsi="Angsana New"/>
                <w:sz w:val="30"/>
                <w:szCs w:val="30"/>
                <w:cs/>
                <w:lang w:val="en-US" w:eastAsia="zh-CN" w:bidi="th-TH"/>
              </w:rPr>
              <w:t>(0.60)</w:t>
            </w:r>
          </w:p>
        </w:tc>
      </w:tr>
      <w:tr w:rsidR="000F596E" w:rsidRPr="004F49B8" w:rsidTr="00F1014F">
        <w:tc>
          <w:tcPr>
            <w:tcW w:w="3258" w:type="dxa"/>
            <w:gridSpan w:val="2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8" w:type="dxa"/>
          </w:tcPr>
          <w:p w:rsidR="000F596E" w:rsidRPr="004F49B8" w:rsidRDefault="000F596E" w:rsidP="000F596E">
            <w:pPr>
              <w:pStyle w:val="Signature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596E" w:rsidRPr="001A76D3" w:rsidRDefault="00C54311" w:rsidP="001A76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zh-CN" w:bidi="th-TH"/>
              </w:rPr>
            </w:pPr>
            <w:r w:rsidRPr="001A76D3">
              <w:rPr>
                <w:rFonts w:ascii="Angsana New" w:hAnsi="Angsana New"/>
                <w:b/>
                <w:bCs/>
                <w:sz w:val="30"/>
                <w:szCs w:val="30"/>
                <w:lang w:val="en-US" w:eastAsia="zh-CN" w:bidi="th-TH"/>
              </w:rPr>
              <w:t>(356</w:t>
            </w:r>
            <w:r w:rsidR="00995E3F">
              <w:rPr>
                <w:rFonts w:ascii="Angsana New" w:hAnsi="Angsana New"/>
                <w:b/>
                <w:bCs/>
                <w:sz w:val="30"/>
                <w:szCs w:val="30"/>
                <w:lang w:val="en-US" w:eastAsia="zh-CN" w:bidi="th-TH"/>
              </w:rPr>
              <w:t>.46</w:t>
            </w:r>
            <w:r w:rsidRPr="001A76D3">
              <w:rPr>
                <w:rFonts w:ascii="Angsana New" w:hAnsi="Angsana New"/>
                <w:b/>
                <w:bCs/>
                <w:sz w:val="30"/>
                <w:szCs w:val="30"/>
                <w:lang w:val="en-US" w:eastAsia="zh-CN" w:bidi="th-TH"/>
              </w:rPr>
              <w:t>)</w:t>
            </w:r>
          </w:p>
        </w:tc>
        <w:tc>
          <w:tcPr>
            <w:tcW w:w="270" w:type="dxa"/>
          </w:tcPr>
          <w:p w:rsidR="000F596E" w:rsidRPr="001A76D3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596E" w:rsidRPr="001A76D3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A76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1.75</w:t>
            </w:r>
          </w:p>
        </w:tc>
        <w:tc>
          <w:tcPr>
            <w:tcW w:w="236" w:type="dxa"/>
          </w:tcPr>
          <w:p w:rsidR="000F596E" w:rsidRPr="001A76D3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596E" w:rsidRPr="001A76D3" w:rsidRDefault="00995E3F" w:rsidP="001A76D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zh-CN" w:bidi="th-TH"/>
              </w:rPr>
              <w:t>(243.94</w:t>
            </w:r>
            <w:r w:rsidR="00C54311" w:rsidRPr="001A76D3">
              <w:rPr>
                <w:rFonts w:ascii="Angsana New" w:hAnsi="Angsana New"/>
                <w:b/>
                <w:bCs/>
                <w:sz w:val="30"/>
                <w:szCs w:val="30"/>
                <w:lang w:val="en-US" w:eastAsia="zh-CN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0F596E" w:rsidRPr="004F49B8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596E" w:rsidRPr="004F49B8" w:rsidRDefault="000F596E" w:rsidP="000F596E">
            <w:pPr>
              <w:pStyle w:val="acctfourfigures"/>
              <w:tabs>
                <w:tab w:val="clear" w:pos="765"/>
              </w:tabs>
              <w:spacing w:line="240" w:lineRule="auto"/>
              <w:ind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49B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2.1</w:t>
            </w:r>
            <w:r w:rsidRPr="004F49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</w:tbl>
    <w:p w:rsidR="00E143A2" w:rsidRDefault="00E143A2" w:rsidP="00210BAD">
      <w:pPr>
        <w:pStyle w:val="block"/>
        <w:tabs>
          <w:tab w:val="left" w:pos="6015"/>
        </w:tabs>
        <w:spacing w:after="0" w:line="240" w:lineRule="auto"/>
        <w:ind w:left="0"/>
        <w:jc w:val="both"/>
        <w:rPr>
          <w:rFonts w:ascii="Angsana New" w:hAnsi="Angsana New"/>
          <w:sz w:val="30"/>
          <w:szCs w:val="30"/>
        </w:rPr>
      </w:pPr>
    </w:p>
    <w:p w:rsidR="00465E27" w:rsidRPr="000215F4" w:rsidRDefault="00956D5B" w:rsidP="00A83C12">
      <w:pPr>
        <w:pStyle w:val="block"/>
        <w:tabs>
          <w:tab w:val="left" w:pos="6015"/>
        </w:tabs>
        <w:spacing w:after="0" w:line="240" w:lineRule="auto"/>
        <w:ind w:left="0" w:firstLine="540"/>
        <w:jc w:val="both"/>
        <w:rPr>
          <w:rFonts w:ascii="Angsana New" w:hAnsi="Angsana New"/>
          <w:b/>
          <w:sz w:val="30"/>
          <w:szCs w:val="30"/>
        </w:rPr>
      </w:pPr>
      <w:r w:rsidRPr="00956D5B">
        <w:rPr>
          <w:rFonts w:ascii="Angsana New" w:hAnsi="Angsana New"/>
          <w:b/>
          <w:i/>
          <w:iCs/>
          <w:sz w:val="30"/>
          <w:szCs w:val="30"/>
          <w:cs/>
          <w:lang w:bidi="th-TH"/>
        </w:rPr>
        <w:t>การกระทบยอดเพื่อหาอัตราภาษีที่แท้จริง</w:t>
      </w:r>
    </w:p>
    <w:p w:rsidR="00956D5B" w:rsidRPr="001A76D3" w:rsidRDefault="00956D5B" w:rsidP="00835ADB">
      <w:pPr>
        <w:pStyle w:val="block"/>
        <w:tabs>
          <w:tab w:val="left" w:pos="540"/>
        </w:tabs>
        <w:spacing w:after="0" w:line="240" w:lineRule="auto"/>
        <w:ind w:left="0"/>
        <w:jc w:val="both"/>
        <w:rPr>
          <w:rFonts w:ascii="Angsana New" w:hAnsi="Angsana New"/>
          <w:sz w:val="24"/>
          <w:szCs w:val="24"/>
          <w:cs/>
          <w:lang w:bidi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990"/>
        <w:gridCol w:w="270"/>
        <w:gridCol w:w="1080"/>
        <w:gridCol w:w="270"/>
        <w:gridCol w:w="1080"/>
        <w:gridCol w:w="270"/>
        <w:gridCol w:w="990"/>
      </w:tblGrid>
      <w:tr w:rsidR="00465E27" w:rsidRPr="000215F4" w:rsidTr="00392409">
        <w:tc>
          <w:tcPr>
            <w:tcW w:w="4140" w:type="dxa"/>
            <w:shd w:val="clear" w:color="auto" w:fill="auto"/>
          </w:tcPr>
          <w:p w:rsidR="00465E27" w:rsidRPr="000215F4" w:rsidRDefault="00465E27" w:rsidP="00683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:rsidR="00465E27" w:rsidRPr="000215F4" w:rsidRDefault="00465E27" w:rsidP="00A86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2322" w:rsidRPr="000215F4" w:rsidTr="00392409">
        <w:tc>
          <w:tcPr>
            <w:tcW w:w="4140" w:type="dxa"/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12322" w:rsidRPr="000215F4" w:rsidRDefault="00E12322" w:rsidP="00E12322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215F4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 w:rsidR="000F596E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E12322" w:rsidRPr="000215F4" w:rsidRDefault="00E12322" w:rsidP="00E12322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12322" w:rsidRPr="000215F4" w:rsidRDefault="000F596E" w:rsidP="00E12322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</w:tr>
      <w:tr w:rsidR="00E12322" w:rsidRPr="000215F4" w:rsidTr="00392409">
        <w:tc>
          <w:tcPr>
            <w:tcW w:w="4140" w:type="dxa"/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E12322" w:rsidRPr="000215F4" w:rsidTr="00392409">
        <w:tc>
          <w:tcPr>
            <w:tcW w:w="4140" w:type="dxa"/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1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596E" w:rsidRPr="000215F4" w:rsidTr="00392409">
        <w:tc>
          <w:tcPr>
            <w:tcW w:w="4140" w:type="dxa"/>
          </w:tcPr>
          <w:p w:rsidR="000F596E" w:rsidRPr="000215F4" w:rsidRDefault="000F596E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761AD2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0215F4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9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596E" w:rsidRPr="00AE40F6" w:rsidRDefault="005E0E90" w:rsidP="007A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(1,517.23</w:t>
            </w:r>
            <w:r w:rsidR="00C54311" w:rsidRPr="00AE40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F596E" w:rsidRPr="00AE40F6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E40F6">
              <w:rPr>
                <w:rFonts w:ascii="Angsana New" w:hAnsi="Angsana New"/>
                <w:sz w:val="30"/>
                <w:szCs w:val="30"/>
                <w:cs/>
              </w:rPr>
              <w:t>522.69</w:t>
            </w:r>
          </w:p>
        </w:tc>
      </w:tr>
      <w:tr w:rsidR="000F596E" w:rsidRPr="000215F4" w:rsidTr="00392409">
        <w:tc>
          <w:tcPr>
            <w:tcW w:w="4140" w:type="dxa"/>
          </w:tcPr>
          <w:p w:rsidR="000F596E" w:rsidRPr="000215F4" w:rsidRDefault="000F596E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:rsidR="000F596E" w:rsidRPr="00AE40F6" w:rsidRDefault="00C54311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0F6">
              <w:rPr>
                <w:rFonts w:ascii="Angsana New" w:hAnsi="Angsana New"/>
                <w:sz w:val="30"/>
                <w:szCs w:val="30"/>
                <w:cs/>
              </w:rPr>
              <w:t>20.00</w:t>
            </w:r>
          </w:p>
        </w:tc>
        <w:tc>
          <w:tcPr>
            <w:tcW w:w="27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F596E" w:rsidRPr="00AE40F6" w:rsidRDefault="00580A97" w:rsidP="0076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596E" w:rsidRPr="00AE40F6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0F6">
              <w:rPr>
                <w:rFonts w:ascii="Angsana New" w:hAnsi="Angsana New"/>
                <w:sz w:val="30"/>
                <w:szCs w:val="30"/>
                <w:cs/>
              </w:rPr>
              <w:t>20.00</w:t>
            </w:r>
          </w:p>
        </w:tc>
        <w:tc>
          <w:tcPr>
            <w:tcW w:w="27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F596E" w:rsidRPr="00AE40F6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0F6">
              <w:rPr>
                <w:rFonts w:ascii="Angsana New" w:hAnsi="Angsana New"/>
                <w:sz w:val="30"/>
                <w:szCs w:val="30"/>
                <w:cs/>
              </w:rPr>
              <w:t>104.54</w:t>
            </w:r>
          </w:p>
        </w:tc>
      </w:tr>
      <w:tr w:rsidR="000F596E" w:rsidRPr="000215F4" w:rsidTr="00392409">
        <w:tc>
          <w:tcPr>
            <w:tcW w:w="4140" w:type="dxa"/>
          </w:tcPr>
          <w:p w:rsidR="000F596E" w:rsidRPr="000215F4" w:rsidRDefault="000F596E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AE40F6" w:rsidRDefault="00302922" w:rsidP="00193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(17.03</w:t>
            </w:r>
            <w:r w:rsidR="00761AD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F596E" w:rsidRPr="00AE40F6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F596E" w:rsidRPr="00AE40F6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0F6">
              <w:rPr>
                <w:rFonts w:ascii="Angsana New" w:hAnsi="Angsana New"/>
                <w:sz w:val="30"/>
                <w:szCs w:val="30"/>
                <w:cs/>
              </w:rPr>
              <w:t>(8</w:t>
            </w:r>
            <w:r w:rsidRPr="00AE40F6">
              <w:rPr>
                <w:rFonts w:ascii="Angsana New" w:hAnsi="Angsana New"/>
                <w:sz w:val="30"/>
                <w:szCs w:val="30"/>
              </w:rPr>
              <w:t>4.70</w:t>
            </w:r>
            <w:r w:rsidRPr="00AE40F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61AD2" w:rsidRPr="000215F4" w:rsidTr="00392409">
        <w:tc>
          <w:tcPr>
            <w:tcW w:w="4140" w:type="dxa"/>
          </w:tcPr>
          <w:p w:rsidR="00761AD2" w:rsidRPr="000215F4" w:rsidRDefault="00761AD2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การใช้ขาดทุนทางภาษี</w:t>
            </w:r>
          </w:p>
        </w:tc>
        <w:tc>
          <w:tcPr>
            <w:tcW w:w="990" w:type="dxa"/>
          </w:tcPr>
          <w:p w:rsidR="00761AD2" w:rsidRPr="00AE40F6" w:rsidRDefault="00761AD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AD2" w:rsidRPr="00AE40F6" w:rsidRDefault="00761AD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61AD2" w:rsidRPr="00AE40F6" w:rsidRDefault="00761AD2" w:rsidP="0076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61AD2" w:rsidRPr="00AE40F6" w:rsidRDefault="00761AD2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61AD2" w:rsidRPr="00AE40F6" w:rsidRDefault="00761AD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61AD2" w:rsidRPr="00AE40F6" w:rsidRDefault="00761AD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61AD2" w:rsidRPr="00AE40F6" w:rsidRDefault="00761AD2" w:rsidP="005F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E40F6">
              <w:rPr>
                <w:rFonts w:ascii="Angsana New" w:hAnsi="Angsana New"/>
                <w:sz w:val="30"/>
                <w:szCs w:val="30"/>
                <w:cs/>
              </w:rPr>
              <w:t>(23.72)</w:t>
            </w:r>
          </w:p>
        </w:tc>
      </w:tr>
      <w:tr w:rsidR="000F596E" w:rsidRPr="000215F4" w:rsidTr="00392409">
        <w:tc>
          <w:tcPr>
            <w:tcW w:w="4140" w:type="dxa"/>
          </w:tcPr>
          <w:p w:rsidR="000F596E" w:rsidRPr="000215F4" w:rsidRDefault="00777BAA" w:rsidP="00777BA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ผลขาดทุนสะสมที่รับรู้เป็นสินทรัพย์ภาษีเงินได้รอการตัดบัญชี</w:t>
            </w:r>
          </w:p>
        </w:tc>
        <w:tc>
          <w:tcPr>
            <w:tcW w:w="990" w:type="dxa"/>
          </w:tcPr>
          <w:p w:rsidR="00761AD2" w:rsidRDefault="00761AD2" w:rsidP="0076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F596E" w:rsidRPr="00AE40F6" w:rsidRDefault="000F596E" w:rsidP="0076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777BAA" w:rsidRDefault="00777BAA" w:rsidP="007A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F596E" w:rsidRPr="00AE40F6" w:rsidRDefault="00761AD2" w:rsidP="005F4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(351.17)</w:t>
            </w:r>
          </w:p>
        </w:tc>
        <w:tc>
          <w:tcPr>
            <w:tcW w:w="270" w:type="dxa"/>
          </w:tcPr>
          <w:p w:rsidR="000F596E" w:rsidRPr="00AE40F6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77BAA" w:rsidRDefault="00777BAA" w:rsidP="0076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F596E" w:rsidRPr="00AE40F6" w:rsidRDefault="00761AD2" w:rsidP="0076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96E" w:rsidRPr="000215F4" w:rsidTr="00392409">
        <w:tc>
          <w:tcPr>
            <w:tcW w:w="4140" w:type="dxa"/>
          </w:tcPr>
          <w:p w:rsidR="000F596E" w:rsidRPr="000215F4" w:rsidRDefault="000F596E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AE40F6" w:rsidRDefault="00193C7A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11.74</w:t>
            </w:r>
          </w:p>
        </w:tc>
        <w:tc>
          <w:tcPr>
            <w:tcW w:w="270" w:type="dxa"/>
          </w:tcPr>
          <w:p w:rsidR="000F596E" w:rsidRPr="00AE40F6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F596E" w:rsidRPr="00AE40F6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0F6">
              <w:rPr>
                <w:rFonts w:ascii="Angsana New" w:hAnsi="Angsana New"/>
                <w:sz w:val="30"/>
                <w:szCs w:val="30"/>
                <w:cs/>
              </w:rPr>
              <w:t>2.88</w:t>
            </w:r>
          </w:p>
        </w:tc>
      </w:tr>
      <w:tr w:rsidR="000F596E" w:rsidRPr="000215F4" w:rsidTr="00392409">
        <w:tc>
          <w:tcPr>
            <w:tcW w:w="4140" w:type="dxa"/>
          </w:tcPr>
          <w:p w:rsidR="000F596E" w:rsidRPr="000215F4" w:rsidRDefault="000F596E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99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AE40F6" w:rsidRDefault="00C54311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0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596E" w:rsidRPr="00AE40F6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0F596E" w:rsidRPr="00AE40F6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40F6">
              <w:rPr>
                <w:rFonts w:ascii="Angsana New" w:hAnsi="Angsana New"/>
                <w:sz w:val="30"/>
                <w:szCs w:val="30"/>
              </w:rPr>
              <w:t>2.75</w:t>
            </w:r>
          </w:p>
        </w:tc>
      </w:tr>
      <w:tr w:rsidR="000F596E" w:rsidRPr="000215F4" w:rsidTr="00392409">
        <w:tc>
          <w:tcPr>
            <w:tcW w:w="4140" w:type="dxa"/>
          </w:tcPr>
          <w:p w:rsidR="000F596E" w:rsidRPr="000215F4" w:rsidRDefault="000F596E" w:rsidP="000F596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F596E" w:rsidRPr="00AE40F6" w:rsidRDefault="00A10006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596E" w:rsidRPr="00AE40F6" w:rsidRDefault="007A79E3" w:rsidP="007A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54311" w:rsidRPr="00AE40F6">
              <w:rPr>
                <w:rFonts w:ascii="Angsana New" w:hAnsi="Angsana New"/>
                <w:b/>
                <w:bCs/>
                <w:sz w:val="30"/>
                <w:szCs w:val="30"/>
              </w:rPr>
              <w:t>356</w:t>
            </w:r>
            <w:r w:rsidR="00302922">
              <w:rPr>
                <w:rFonts w:ascii="Angsana New" w:hAnsi="Angsana New"/>
                <w:b/>
                <w:bCs/>
                <w:sz w:val="30"/>
                <w:szCs w:val="30"/>
              </w:rPr>
              <w:t>.46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0F6">
              <w:rPr>
                <w:rFonts w:ascii="Angsana New" w:hAnsi="Angsana New"/>
                <w:b/>
                <w:bCs/>
                <w:sz w:val="30"/>
                <w:szCs w:val="30"/>
              </w:rPr>
              <w:t>0.33</w:t>
            </w:r>
          </w:p>
        </w:tc>
        <w:tc>
          <w:tcPr>
            <w:tcW w:w="270" w:type="dxa"/>
          </w:tcPr>
          <w:p w:rsidR="000F596E" w:rsidRPr="00AE40F6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F596E" w:rsidRPr="00AE40F6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40F6">
              <w:rPr>
                <w:rFonts w:ascii="Angsana New" w:hAnsi="Angsana New"/>
                <w:b/>
                <w:bCs/>
                <w:sz w:val="30"/>
                <w:szCs w:val="30"/>
              </w:rPr>
              <w:t>1.75</w:t>
            </w:r>
          </w:p>
        </w:tc>
      </w:tr>
    </w:tbl>
    <w:p w:rsidR="00995E3F" w:rsidRDefault="00995E3F">
      <w: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990"/>
        <w:gridCol w:w="270"/>
        <w:gridCol w:w="1080"/>
        <w:gridCol w:w="270"/>
        <w:gridCol w:w="1080"/>
        <w:gridCol w:w="236"/>
        <w:gridCol w:w="34"/>
        <w:gridCol w:w="81"/>
        <w:gridCol w:w="909"/>
        <w:gridCol w:w="90"/>
      </w:tblGrid>
      <w:tr w:rsidR="00190E42" w:rsidRPr="000215F4" w:rsidTr="00392409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:rsidR="00190E42" w:rsidRPr="000215F4" w:rsidRDefault="00190E42" w:rsidP="00C13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4950" w:type="dxa"/>
            <w:gridSpan w:val="9"/>
          </w:tcPr>
          <w:p w:rsidR="00190E42" w:rsidRPr="000215F4" w:rsidRDefault="00465E27" w:rsidP="00DA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215F4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92409" w:rsidRPr="000215F4" w:rsidTr="00392409">
        <w:trPr>
          <w:gridAfter w:val="1"/>
          <w:wAfter w:w="90" w:type="dxa"/>
        </w:trPr>
        <w:tc>
          <w:tcPr>
            <w:tcW w:w="4140" w:type="dxa"/>
            <w:shd w:val="clear" w:color="auto" w:fill="auto"/>
          </w:tcPr>
          <w:p w:rsidR="00392409" w:rsidRPr="000215F4" w:rsidRDefault="00392409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:rsidR="00392409" w:rsidRPr="000215F4" w:rsidRDefault="00392409" w:rsidP="00E12322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215F4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70" w:type="dxa"/>
          </w:tcPr>
          <w:p w:rsidR="00392409" w:rsidRPr="000215F4" w:rsidRDefault="00392409" w:rsidP="00E12322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2340" w:type="dxa"/>
            <w:gridSpan w:val="5"/>
            <w:tcBorders>
              <w:bottom w:val="single" w:sz="4" w:space="0" w:color="auto"/>
            </w:tcBorders>
          </w:tcPr>
          <w:p w:rsidR="00392409" w:rsidRPr="000215F4" w:rsidRDefault="00392409" w:rsidP="00E12322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</w:tr>
      <w:tr w:rsidR="00E12322" w:rsidRPr="000215F4" w:rsidTr="00392409">
        <w:trPr>
          <w:gridAfter w:val="1"/>
          <w:wAfter w:w="90" w:type="dxa"/>
        </w:trPr>
        <w:tc>
          <w:tcPr>
            <w:tcW w:w="4140" w:type="dxa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351" w:type="dxa"/>
            <w:gridSpan w:val="3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</w:tr>
      <w:tr w:rsidR="00E12322" w:rsidRPr="000215F4" w:rsidTr="00392409">
        <w:tc>
          <w:tcPr>
            <w:tcW w:w="4140" w:type="dxa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gridSpan w:val="4"/>
            <w:shd w:val="clear" w:color="auto" w:fill="auto"/>
          </w:tcPr>
          <w:p w:rsidR="00E12322" w:rsidRPr="000215F4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596E" w:rsidRPr="000215F4" w:rsidTr="00392409">
        <w:trPr>
          <w:gridAfter w:val="1"/>
          <w:wAfter w:w="90" w:type="dxa"/>
        </w:trPr>
        <w:tc>
          <w:tcPr>
            <w:tcW w:w="4140" w:type="dxa"/>
          </w:tcPr>
          <w:p w:rsidR="000F596E" w:rsidRPr="000215F4" w:rsidRDefault="000F596E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761AD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761AD2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ขาดทุน) </w:t>
            </w:r>
            <w:r w:rsidRPr="000215F4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90" w:type="dxa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F596E" w:rsidRPr="000215F4" w:rsidRDefault="007A79E3" w:rsidP="00AC740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(1,761.78</w:t>
            </w:r>
            <w:r w:rsidR="00C5431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312.23</w:t>
            </w:r>
          </w:p>
        </w:tc>
      </w:tr>
      <w:tr w:rsidR="000F596E" w:rsidRPr="000215F4" w:rsidTr="00392409">
        <w:trPr>
          <w:gridAfter w:val="1"/>
          <w:wAfter w:w="90" w:type="dxa"/>
        </w:trPr>
        <w:tc>
          <w:tcPr>
            <w:tcW w:w="4140" w:type="dxa"/>
          </w:tcPr>
          <w:p w:rsidR="000F596E" w:rsidRPr="000215F4" w:rsidRDefault="000F596E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:rsidR="000F596E" w:rsidRPr="000215F4" w:rsidRDefault="00C54311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20.00</w:t>
            </w:r>
          </w:p>
        </w:tc>
        <w:tc>
          <w:tcPr>
            <w:tcW w:w="270" w:type="dxa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F596E" w:rsidRPr="000215F4" w:rsidRDefault="00580A97" w:rsidP="00761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20.00</w:t>
            </w:r>
          </w:p>
        </w:tc>
        <w:tc>
          <w:tcPr>
            <w:tcW w:w="270" w:type="dxa"/>
            <w:gridSpan w:val="2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62.45</w:t>
            </w:r>
          </w:p>
        </w:tc>
      </w:tr>
      <w:tr w:rsidR="000F596E" w:rsidRPr="000215F4" w:rsidTr="00392409">
        <w:trPr>
          <w:gridAfter w:val="1"/>
          <w:wAfter w:w="90" w:type="dxa"/>
        </w:trPr>
        <w:tc>
          <w:tcPr>
            <w:tcW w:w="4140" w:type="dxa"/>
          </w:tcPr>
          <w:p w:rsidR="000F596E" w:rsidRPr="000215F4" w:rsidRDefault="000F596E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596E" w:rsidRPr="00EF1F97" w:rsidRDefault="00AC7402" w:rsidP="00761AD2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761AD2">
              <w:rPr>
                <w:rFonts w:ascii="Angsana New" w:hAnsi="Angsana New"/>
                <w:sz w:val="30"/>
                <w:szCs w:val="30"/>
              </w:rPr>
              <w:t>16.35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F596E" w:rsidRPr="00EF1F97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1F97">
              <w:rPr>
                <w:rFonts w:ascii="Angsana New" w:hAnsi="Angsana New"/>
                <w:sz w:val="30"/>
                <w:szCs w:val="30"/>
                <w:cs/>
              </w:rPr>
              <w:t>(6</w:t>
            </w:r>
            <w:r w:rsidRPr="00EF1F97">
              <w:rPr>
                <w:rFonts w:ascii="Angsana New" w:hAnsi="Angsana New"/>
                <w:sz w:val="30"/>
                <w:szCs w:val="30"/>
              </w:rPr>
              <w:t>6.01</w:t>
            </w:r>
            <w:r w:rsidRPr="00EF1F9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F596E" w:rsidRPr="000215F4" w:rsidTr="00392409">
        <w:trPr>
          <w:gridAfter w:val="1"/>
          <w:wAfter w:w="90" w:type="dxa"/>
        </w:trPr>
        <w:tc>
          <w:tcPr>
            <w:tcW w:w="4140" w:type="dxa"/>
          </w:tcPr>
          <w:p w:rsidR="000F596E" w:rsidRPr="000215F4" w:rsidRDefault="00777BAA" w:rsidP="00777BA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ผลขาดทุนสะสมที่รับรู้เป็นสินทรัพย์ภาษีเงินได้รอการตัดบัญชี</w:t>
            </w:r>
          </w:p>
        </w:tc>
        <w:tc>
          <w:tcPr>
            <w:tcW w:w="990" w:type="dxa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61AD2" w:rsidRDefault="00761AD2" w:rsidP="00761A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761AD2" w:rsidRPr="00EF1F97" w:rsidRDefault="00761AD2" w:rsidP="00761AD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(238.88)</w:t>
            </w:r>
          </w:p>
        </w:tc>
        <w:tc>
          <w:tcPr>
            <w:tcW w:w="270" w:type="dxa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761AD2" w:rsidRDefault="00761AD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0F596E" w:rsidRPr="00EF1F97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EF1F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F596E" w:rsidRPr="000215F4" w:rsidTr="00392409">
        <w:trPr>
          <w:gridAfter w:val="1"/>
          <w:wAfter w:w="90" w:type="dxa"/>
        </w:trPr>
        <w:tc>
          <w:tcPr>
            <w:tcW w:w="4140" w:type="dxa"/>
          </w:tcPr>
          <w:p w:rsidR="000F596E" w:rsidRPr="000215F4" w:rsidRDefault="000F596E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215F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596E" w:rsidRPr="00EF1F97" w:rsidRDefault="00193C7A" w:rsidP="007A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11.29</w:t>
            </w:r>
          </w:p>
        </w:tc>
        <w:tc>
          <w:tcPr>
            <w:tcW w:w="270" w:type="dxa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F596E" w:rsidRPr="00EF1F97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F1F97">
              <w:rPr>
                <w:rFonts w:ascii="Angsana New" w:hAnsi="Angsana New"/>
                <w:sz w:val="30"/>
                <w:szCs w:val="30"/>
                <w:cs/>
              </w:rPr>
              <w:t>2.96</w:t>
            </w:r>
          </w:p>
        </w:tc>
      </w:tr>
      <w:tr w:rsidR="000F596E" w:rsidRPr="000215F4" w:rsidTr="00392409">
        <w:trPr>
          <w:gridAfter w:val="1"/>
          <w:wAfter w:w="90" w:type="dxa"/>
        </w:trPr>
        <w:tc>
          <w:tcPr>
            <w:tcW w:w="4140" w:type="dxa"/>
          </w:tcPr>
          <w:p w:rsidR="000F596E" w:rsidRPr="000215F4" w:rsidRDefault="000F596E" w:rsidP="000F59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990" w:type="dxa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0F596E" w:rsidRPr="000215F4" w:rsidRDefault="00C54311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2.75</w:t>
            </w:r>
          </w:p>
        </w:tc>
      </w:tr>
      <w:tr w:rsidR="000F596E" w:rsidRPr="000215F4" w:rsidTr="00392409">
        <w:trPr>
          <w:gridAfter w:val="1"/>
          <w:wAfter w:w="90" w:type="dxa"/>
        </w:trPr>
        <w:tc>
          <w:tcPr>
            <w:tcW w:w="4140" w:type="dxa"/>
          </w:tcPr>
          <w:p w:rsidR="000F596E" w:rsidRPr="000215F4" w:rsidRDefault="000F596E" w:rsidP="000F596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F596E" w:rsidRPr="000215F4" w:rsidRDefault="00A10006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0F596E" w:rsidRPr="000215F4" w:rsidRDefault="007A79E3" w:rsidP="007A79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54311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3.94)</w:t>
            </w:r>
          </w:p>
        </w:tc>
        <w:tc>
          <w:tcPr>
            <w:tcW w:w="270" w:type="dxa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5F4">
              <w:rPr>
                <w:rFonts w:ascii="Angsana New" w:hAnsi="Angsana New"/>
                <w:b/>
                <w:bCs/>
                <w:sz w:val="30"/>
                <w:szCs w:val="30"/>
              </w:rPr>
              <w:t>0.69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F596E" w:rsidRPr="000215F4" w:rsidRDefault="000F596E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F596E" w:rsidRPr="000215F4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2.15</w:t>
            </w:r>
          </w:p>
        </w:tc>
      </w:tr>
    </w:tbl>
    <w:p w:rsidR="00036CD0" w:rsidRPr="000215F4" w:rsidRDefault="00036CD0">
      <w:pPr>
        <w:rPr>
          <w:rFonts w:ascii="Angsana New" w:hAnsi="Angsana New"/>
          <w:sz w:val="30"/>
          <w:szCs w:val="30"/>
        </w:rPr>
      </w:pPr>
    </w:p>
    <w:p w:rsidR="00956D5B" w:rsidRPr="00D43D8C" w:rsidRDefault="00956D5B" w:rsidP="00956D5B">
      <w:pPr>
        <w:tabs>
          <w:tab w:val="left" w:pos="540"/>
        </w:tabs>
        <w:ind w:left="540" w:right="198"/>
        <w:rPr>
          <w:rFonts w:ascii="Angsana New" w:hAnsi="Angsana New"/>
          <w:i/>
          <w:iCs/>
          <w:sz w:val="30"/>
          <w:szCs w:val="30"/>
        </w:rPr>
      </w:pPr>
      <w:r w:rsidRPr="00D43D8C">
        <w:rPr>
          <w:rFonts w:ascii="Angsana New" w:hAnsi="Angsana New"/>
          <w:i/>
          <w:iCs/>
          <w:sz w:val="30"/>
          <w:szCs w:val="30"/>
          <w:cs/>
        </w:rPr>
        <w:t>การลด</w:t>
      </w:r>
      <w:r w:rsidRPr="00D43D8C">
        <w:rPr>
          <w:rFonts w:ascii="Angsana New" w:hAnsi="Angsana New" w:hint="cs"/>
          <w:i/>
          <w:iCs/>
          <w:sz w:val="30"/>
          <w:szCs w:val="30"/>
          <w:cs/>
        </w:rPr>
        <w:t>อัตรา</w:t>
      </w:r>
      <w:r w:rsidRPr="00D43D8C">
        <w:rPr>
          <w:rFonts w:ascii="Angsana New" w:hAnsi="Angsana New"/>
          <w:i/>
          <w:iCs/>
          <w:sz w:val="30"/>
          <w:szCs w:val="30"/>
          <w:cs/>
        </w:rPr>
        <w:t>ภาษีเงินได้นิติบุคคล</w:t>
      </w:r>
    </w:p>
    <w:p w:rsidR="00956D5B" w:rsidRPr="00956D5B" w:rsidRDefault="00956D5B" w:rsidP="00956D5B">
      <w:pPr>
        <w:ind w:left="540" w:right="198"/>
        <w:jc w:val="both"/>
        <w:rPr>
          <w:rFonts w:ascii="Angsana New" w:hAnsi="Angsana New"/>
          <w:sz w:val="20"/>
          <w:szCs w:val="20"/>
          <w:highlight w:val="lightGray"/>
        </w:rPr>
      </w:pPr>
    </w:p>
    <w:p w:rsidR="00956D5B" w:rsidRDefault="00956D5B" w:rsidP="00392409">
      <w:pPr>
        <w:tabs>
          <w:tab w:val="clear" w:pos="454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73640">
        <w:rPr>
          <w:rFonts w:ascii="Angsana New" w:hAnsi="Angsana New"/>
          <w:sz w:val="30"/>
          <w:szCs w:val="30"/>
          <w:cs/>
        </w:rPr>
        <w:t xml:space="preserve">พระราชบัญญัติแก้ไขเพิ่มเติมประมวลรัษฎากร ฉบับที่ </w:t>
      </w:r>
      <w:r w:rsidRPr="00973640">
        <w:rPr>
          <w:rFonts w:ascii="Angsana New" w:hAnsi="Angsana New"/>
          <w:sz w:val="30"/>
          <w:szCs w:val="30"/>
        </w:rPr>
        <w:t>42</w:t>
      </w:r>
      <w:r w:rsidRPr="00973640">
        <w:rPr>
          <w:rFonts w:ascii="Angsana New" w:hAnsi="Angsana New"/>
          <w:sz w:val="30"/>
          <w:szCs w:val="30"/>
          <w:cs/>
        </w:rPr>
        <w:t xml:space="preserve"> พ.ศ. </w:t>
      </w:r>
      <w:r w:rsidRPr="00973640">
        <w:rPr>
          <w:rFonts w:ascii="Angsana New" w:hAnsi="Angsana New"/>
          <w:sz w:val="30"/>
          <w:szCs w:val="30"/>
        </w:rPr>
        <w:t xml:space="preserve">2559 </w:t>
      </w:r>
      <w:r w:rsidRPr="00973640">
        <w:rPr>
          <w:rFonts w:ascii="Angsana New" w:hAnsi="Angsana New"/>
          <w:sz w:val="30"/>
          <w:szCs w:val="30"/>
          <w:cs/>
        </w:rPr>
        <w:t xml:space="preserve">ลงวันที่ </w:t>
      </w:r>
      <w:r w:rsidRPr="00973640">
        <w:rPr>
          <w:rFonts w:ascii="Angsana New" w:hAnsi="Angsana New"/>
          <w:sz w:val="30"/>
          <w:szCs w:val="30"/>
        </w:rPr>
        <w:t>3</w:t>
      </w:r>
      <w:r w:rsidRPr="00973640">
        <w:rPr>
          <w:rFonts w:ascii="Angsana New" w:hAnsi="Angsana New"/>
          <w:sz w:val="30"/>
          <w:szCs w:val="30"/>
          <w:cs/>
        </w:rPr>
        <w:t xml:space="preserve"> มีนาคม </w:t>
      </w:r>
      <w:r w:rsidRPr="00973640">
        <w:rPr>
          <w:rFonts w:ascii="Angsana New" w:hAnsi="Angsana New"/>
          <w:sz w:val="30"/>
          <w:szCs w:val="30"/>
        </w:rPr>
        <w:t>2559</w:t>
      </w:r>
      <w:r w:rsidRPr="00973640">
        <w:rPr>
          <w:rFonts w:ascii="Angsana New" w:hAnsi="Angsana New"/>
          <w:sz w:val="30"/>
          <w:szCs w:val="30"/>
          <w:cs/>
        </w:rPr>
        <w:t xml:space="preserve"> ให้ปรับลดอัตราภาษีเงินได้นิติบุคคลเหลืออัตราร้อยละ </w:t>
      </w:r>
      <w:r w:rsidRPr="00973640">
        <w:rPr>
          <w:rFonts w:ascii="Angsana New" w:hAnsi="Angsana New"/>
          <w:sz w:val="30"/>
          <w:szCs w:val="30"/>
        </w:rPr>
        <w:t>20</w:t>
      </w:r>
      <w:r w:rsidRPr="00973640">
        <w:rPr>
          <w:rFonts w:ascii="Angsana New" w:hAnsi="Angsana New"/>
          <w:sz w:val="30"/>
          <w:szCs w:val="30"/>
          <w:cs/>
        </w:rPr>
        <w:t xml:space="preserve"> ของกำไรสุทธิสำหรับรอบระยะเวลาบัญชีที่เริ่มในหรือหลังวันที่ </w:t>
      </w:r>
      <w:r w:rsidRPr="00973640">
        <w:rPr>
          <w:rFonts w:ascii="Angsana New" w:hAnsi="Angsana New"/>
          <w:sz w:val="30"/>
          <w:szCs w:val="30"/>
        </w:rPr>
        <w:t>1</w:t>
      </w:r>
      <w:r w:rsidRPr="00973640">
        <w:rPr>
          <w:rFonts w:ascii="Angsana New" w:hAnsi="Angsana New"/>
          <w:sz w:val="30"/>
          <w:szCs w:val="30"/>
          <w:cs/>
        </w:rPr>
        <w:t xml:space="preserve"> มกราคม </w:t>
      </w:r>
      <w:r w:rsidRPr="00973640">
        <w:rPr>
          <w:rFonts w:ascii="Angsana New" w:hAnsi="Angsana New"/>
          <w:sz w:val="30"/>
          <w:szCs w:val="30"/>
        </w:rPr>
        <w:t>2559</w:t>
      </w:r>
      <w:r w:rsidRPr="00973640">
        <w:rPr>
          <w:rFonts w:ascii="Angsana New" w:hAnsi="Angsana New"/>
          <w:sz w:val="30"/>
          <w:szCs w:val="30"/>
          <w:cs/>
        </w:rPr>
        <w:t xml:space="preserve"> เป็นต้นไป</w:t>
      </w:r>
    </w:p>
    <w:p w:rsidR="00FA352D" w:rsidRDefault="00FA352D" w:rsidP="004C3D4E">
      <w:pPr>
        <w:tabs>
          <w:tab w:val="clear" w:pos="454"/>
          <w:tab w:val="left" w:pos="540"/>
        </w:tabs>
        <w:ind w:left="540" w:right="95"/>
        <w:jc w:val="thaiDistribute"/>
        <w:rPr>
          <w:rFonts w:ascii="Angsana New" w:hAnsi="Angsana New"/>
          <w:sz w:val="30"/>
          <w:szCs w:val="30"/>
        </w:rPr>
      </w:pPr>
    </w:p>
    <w:p w:rsidR="00E47FC6" w:rsidRPr="00454F20" w:rsidRDefault="00E47FC6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rtl/>
          <w:cs/>
          <w:lang w:val="en-GB"/>
        </w:rPr>
      </w:pPr>
      <w:r w:rsidRPr="00454F20">
        <w:rPr>
          <w:rFonts w:ascii="Angsana New" w:hAnsi="Angsana New" w:cs="Angsana New"/>
          <w:b w:val="0"/>
          <w:cs/>
          <w:lang w:val="en-GB"/>
        </w:rPr>
        <w:t>สิทธิประโยชน์จากการส่งเสริมการลงทุน</w:t>
      </w:r>
    </w:p>
    <w:p w:rsidR="00E47FC6" w:rsidRPr="008C2681" w:rsidRDefault="00E47FC6" w:rsidP="00F71F5E">
      <w:pPr>
        <w:rPr>
          <w:rFonts w:ascii="Angsana New" w:hAnsi="Angsana New"/>
          <w:sz w:val="30"/>
          <w:szCs w:val="30"/>
        </w:rPr>
      </w:pPr>
    </w:p>
    <w:p w:rsidR="00E47FC6" w:rsidRPr="00FF14D9" w:rsidRDefault="00E47FC6" w:rsidP="00392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08"/>
        <w:jc w:val="thaiDistribute"/>
        <w:rPr>
          <w:rFonts w:ascii="Angsana New" w:hAnsi="Angsana New"/>
          <w:sz w:val="30"/>
          <w:szCs w:val="30"/>
        </w:rPr>
      </w:pPr>
      <w:r w:rsidRPr="00FF14D9">
        <w:rPr>
          <w:rFonts w:ascii="Angsana New" w:hAnsi="Angsana New"/>
          <w:sz w:val="30"/>
          <w:szCs w:val="30"/>
          <w:cs/>
        </w:rPr>
        <w:t>คณะกรรมกา</w:t>
      </w:r>
      <w:r w:rsidR="00F16705" w:rsidRPr="00FF14D9">
        <w:rPr>
          <w:rFonts w:ascii="Angsana New" w:hAnsi="Angsana New"/>
          <w:sz w:val="30"/>
          <w:szCs w:val="30"/>
          <w:cs/>
        </w:rPr>
        <w:t>รส่งเสริมการลงทุนอนุมัติให้</w:t>
      </w:r>
      <w:r w:rsidRPr="00FF14D9">
        <w:rPr>
          <w:rFonts w:ascii="Angsana New" w:hAnsi="Angsana New"/>
          <w:sz w:val="30"/>
          <w:szCs w:val="30"/>
          <w:cs/>
        </w:rPr>
        <w:t xml:space="preserve">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FF14D9">
        <w:rPr>
          <w:rFonts w:ascii="Angsana New" w:hAnsi="Angsana New"/>
          <w:sz w:val="30"/>
          <w:szCs w:val="30"/>
        </w:rPr>
        <w:t>2520</w:t>
      </w:r>
      <w:r w:rsidRPr="00FF14D9">
        <w:rPr>
          <w:rFonts w:ascii="Angsana New" w:hAnsi="Angsana New"/>
          <w:sz w:val="30"/>
          <w:szCs w:val="30"/>
          <w:cs/>
        </w:rPr>
        <w:t xml:space="preserve"> การผลิตผลิตภัณฑ์</w:t>
      </w:r>
      <w:r w:rsidR="00F16705" w:rsidRPr="00FF14D9">
        <w:rPr>
          <w:rFonts w:ascii="Angsana New" w:hAnsi="Angsana New"/>
          <w:sz w:val="30"/>
          <w:szCs w:val="30"/>
          <w:cs/>
        </w:rPr>
        <w:t>เมท</w:t>
      </w:r>
      <w:proofErr w:type="spellStart"/>
      <w:r w:rsidR="00F16705" w:rsidRPr="00FF14D9">
        <w:rPr>
          <w:rFonts w:ascii="Angsana New" w:hAnsi="Angsana New"/>
          <w:sz w:val="30"/>
          <w:szCs w:val="30"/>
          <w:cs/>
        </w:rPr>
        <w:t>ิล</w:t>
      </w:r>
      <w:proofErr w:type="spellEnd"/>
      <w:r w:rsidR="00F16705" w:rsidRPr="00FF14D9">
        <w:rPr>
          <w:rFonts w:ascii="Angsana New" w:hAnsi="Angsana New"/>
          <w:sz w:val="30"/>
          <w:szCs w:val="30"/>
          <w:cs/>
        </w:rPr>
        <w:t>เอส</w:t>
      </w:r>
      <w:proofErr w:type="spellStart"/>
      <w:r w:rsidR="00F16705" w:rsidRPr="00FF14D9">
        <w:rPr>
          <w:rFonts w:ascii="Angsana New" w:hAnsi="Angsana New"/>
          <w:sz w:val="30"/>
          <w:szCs w:val="30"/>
          <w:cs/>
        </w:rPr>
        <w:t>เต</w:t>
      </w:r>
      <w:proofErr w:type="spellEnd"/>
      <w:r w:rsidR="00F16705" w:rsidRPr="00FF14D9">
        <w:rPr>
          <w:rFonts w:ascii="Angsana New" w:hAnsi="Angsana New"/>
          <w:sz w:val="30"/>
          <w:szCs w:val="30"/>
          <w:cs/>
        </w:rPr>
        <w:t xml:space="preserve">อร์ แฟตตี้แอลกอฮอล์ </w:t>
      </w:r>
      <w:r w:rsidR="001A45CF" w:rsidRPr="00FF14D9">
        <w:rPr>
          <w:rFonts w:ascii="Angsana New" w:hAnsi="Angsana New"/>
          <w:sz w:val="30"/>
          <w:szCs w:val="30"/>
          <w:cs/>
        </w:rPr>
        <w:t xml:space="preserve">           </w:t>
      </w:r>
      <w:r w:rsidR="00F16705" w:rsidRPr="00FF14D9">
        <w:rPr>
          <w:rFonts w:ascii="Angsana New" w:hAnsi="Angsana New"/>
          <w:sz w:val="30"/>
          <w:szCs w:val="30"/>
          <w:cs/>
        </w:rPr>
        <w:t>กลี</w:t>
      </w:r>
      <w:proofErr w:type="spellStart"/>
      <w:r w:rsidR="00F16705" w:rsidRPr="00FF14D9">
        <w:rPr>
          <w:rFonts w:ascii="Angsana New" w:hAnsi="Angsana New"/>
          <w:sz w:val="30"/>
          <w:szCs w:val="30"/>
          <w:cs/>
        </w:rPr>
        <w:t>เซ</w:t>
      </w:r>
      <w:proofErr w:type="spellEnd"/>
      <w:r w:rsidR="00F16705" w:rsidRPr="00FF14D9">
        <w:rPr>
          <w:rFonts w:ascii="Angsana New" w:hAnsi="Angsana New"/>
          <w:sz w:val="30"/>
          <w:szCs w:val="30"/>
          <w:cs/>
        </w:rPr>
        <w:t>อรีน และโพแทสเซียมซัลเฟต</w:t>
      </w:r>
      <w:r w:rsidRPr="00FF14D9">
        <w:rPr>
          <w:rFonts w:ascii="Angsana New" w:hAnsi="Angsana New"/>
          <w:sz w:val="30"/>
          <w:szCs w:val="30"/>
          <w:cs/>
        </w:rPr>
        <w:t xml:space="preserve"> ซึ่งพอสรุปสาระสำคัญได้ดังนี้ </w:t>
      </w:r>
    </w:p>
    <w:p w:rsidR="00A27AFD" w:rsidRPr="00FF14D9" w:rsidRDefault="00A27AFD" w:rsidP="0095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98"/>
        <w:jc w:val="thaiDistribute"/>
        <w:rPr>
          <w:rFonts w:ascii="Angsana New" w:hAnsi="Angsana New"/>
          <w:sz w:val="30"/>
          <w:szCs w:val="30"/>
        </w:rPr>
      </w:pPr>
    </w:p>
    <w:p w:rsidR="00E47FC6" w:rsidRPr="00FF14D9" w:rsidRDefault="00E47FC6" w:rsidP="0095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900" w:right="198" w:hanging="450"/>
        <w:jc w:val="thaiDistribute"/>
        <w:rPr>
          <w:rFonts w:ascii="Angsana New" w:hAnsi="Angsana New"/>
          <w:sz w:val="30"/>
          <w:szCs w:val="30"/>
        </w:rPr>
      </w:pPr>
      <w:r w:rsidRPr="00FF14D9">
        <w:rPr>
          <w:rFonts w:ascii="Angsana New" w:hAnsi="Angsana New"/>
          <w:sz w:val="30"/>
          <w:szCs w:val="30"/>
          <w:cs/>
        </w:rPr>
        <w:t>(ก)</w:t>
      </w:r>
      <w:r w:rsidRPr="00FF14D9">
        <w:rPr>
          <w:rFonts w:ascii="Angsana New" w:hAnsi="Angsana New"/>
          <w:sz w:val="30"/>
          <w:szCs w:val="30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:rsidR="00E47FC6" w:rsidRPr="0061453C" w:rsidRDefault="00E47FC6" w:rsidP="00956D5B">
      <w:pPr>
        <w:ind w:right="198"/>
      </w:pPr>
    </w:p>
    <w:p w:rsidR="00E47FC6" w:rsidRPr="00FF14D9" w:rsidRDefault="00E47FC6" w:rsidP="0095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900" w:right="198" w:hanging="450"/>
        <w:jc w:val="thaiDistribute"/>
        <w:rPr>
          <w:rFonts w:ascii="Angsana New" w:hAnsi="Angsana New"/>
          <w:sz w:val="30"/>
          <w:szCs w:val="30"/>
        </w:rPr>
      </w:pPr>
      <w:r w:rsidRPr="00FF14D9">
        <w:rPr>
          <w:rFonts w:ascii="Angsana New" w:hAnsi="Angsana New"/>
          <w:sz w:val="30"/>
          <w:szCs w:val="30"/>
          <w:cs/>
        </w:rPr>
        <w:t>(ข)</w:t>
      </w:r>
      <w:r w:rsidRPr="00FF14D9">
        <w:rPr>
          <w:rFonts w:ascii="Angsana New" w:hAnsi="Angsana New"/>
          <w:sz w:val="30"/>
          <w:szCs w:val="30"/>
          <w:cs/>
        </w:rPr>
        <w:tab/>
      </w:r>
      <w:r w:rsidR="00E6505F" w:rsidRPr="00FF14D9">
        <w:rPr>
          <w:rFonts w:ascii="Angsana New" w:hAnsi="Angsana New"/>
          <w:sz w:val="30"/>
          <w:szCs w:val="30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เงินลงทุนไม่รวมค่าที่ดินและทุนหมุนเวียนมีกำหนดเวลาแปดปี นับแต่วันที่เริ่มมีรายได้จากการประกอบกิจการนั้น</w:t>
      </w:r>
      <w:r w:rsidR="008F6DDE" w:rsidRPr="00FF14D9">
        <w:rPr>
          <w:rFonts w:ascii="Angsana New" w:hAnsi="Angsana New"/>
          <w:sz w:val="30"/>
          <w:szCs w:val="30"/>
        </w:rPr>
        <w:t xml:space="preserve"> </w:t>
      </w:r>
      <w:r w:rsidR="00E6505F" w:rsidRPr="00FF14D9">
        <w:rPr>
          <w:rFonts w:ascii="Angsana New" w:hAnsi="Angsana New"/>
          <w:sz w:val="30"/>
          <w:szCs w:val="30"/>
        </w:rPr>
        <w:t>(</w:t>
      </w:r>
      <w:r w:rsidR="00E6505F" w:rsidRPr="00FF14D9">
        <w:rPr>
          <w:rFonts w:ascii="Angsana New" w:hAnsi="Angsana New"/>
          <w:sz w:val="30"/>
          <w:szCs w:val="30"/>
          <w:cs/>
        </w:rPr>
        <w:t xml:space="preserve">วันที่ </w:t>
      </w:r>
      <w:r w:rsidR="00E6505F" w:rsidRPr="00FF14D9">
        <w:rPr>
          <w:rFonts w:ascii="Angsana New" w:hAnsi="Angsana New"/>
          <w:sz w:val="30"/>
          <w:szCs w:val="30"/>
        </w:rPr>
        <w:t xml:space="preserve">1 </w:t>
      </w:r>
      <w:r w:rsidR="00E6505F" w:rsidRPr="00FF14D9">
        <w:rPr>
          <w:rFonts w:ascii="Angsana New" w:hAnsi="Angsana New"/>
          <w:sz w:val="30"/>
          <w:szCs w:val="30"/>
          <w:cs/>
        </w:rPr>
        <w:t xml:space="preserve">มกราคม </w:t>
      </w:r>
      <w:r w:rsidR="00E6505F" w:rsidRPr="00FF14D9">
        <w:rPr>
          <w:rFonts w:ascii="Angsana New" w:hAnsi="Angsana New"/>
          <w:sz w:val="30"/>
          <w:szCs w:val="30"/>
        </w:rPr>
        <w:t xml:space="preserve">2551) </w:t>
      </w:r>
      <w:r w:rsidR="008F6DDE" w:rsidRPr="00FF14D9">
        <w:rPr>
          <w:rFonts w:ascii="Angsana New" w:hAnsi="Angsana New"/>
          <w:sz w:val="30"/>
          <w:szCs w:val="30"/>
          <w:cs/>
        </w:rPr>
        <w:t>และ</w:t>
      </w:r>
    </w:p>
    <w:p w:rsidR="00E47FC6" w:rsidRPr="0061453C" w:rsidRDefault="00E47FC6" w:rsidP="00956D5B">
      <w:pPr>
        <w:ind w:right="198"/>
      </w:pPr>
    </w:p>
    <w:p w:rsidR="00E47FC6" w:rsidRPr="00FF14D9" w:rsidRDefault="00E47FC6" w:rsidP="0095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900" w:right="198" w:hanging="450"/>
        <w:jc w:val="thaiDistribute"/>
        <w:rPr>
          <w:rFonts w:ascii="Angsana New" w:hAnsi="Angsana New"/>
          <w:sz w:val="30"/>
          <w:szCs w:val="30"/>
        </w:rPr>
      </w:pPr>
      <w:r w:rsidRPr="00FF14D9">
        <w:rPr>
          <w:rFonts w:ascii="Angsana New" w:hAnsi="Angsana New"/>
          <w:sz w:val="30"/>
          <w:szCs w:val="30"/>
          <w:cs/>
        </w:rPr>
        <w:t>(ค)</w:t>
      </w:r>
      <w:r w:rsidRPr="00FF14D9">
        <w:rPr>
          <w:rFonts w:ascii="Angsana New" w:hAnsi="Angsana New"/>
          <w:sz w:val="30"/>
          <w:szCs w:val="30"/>
          <w:cs/>
        </w:rPr>
        <w:tab/>
        <w:t xml:space="preserve">ให้ได้รับลดหย่อนภาษีเงินได้นิติบุคคลร้อยละ </w:t>
      </w:r>
      <w:r w:rsidRPr="00FF14D9">
        <w:rPr>
          <w:rFonts w:ascii="Angsana New" w:hAnsi="Angsana New"/>
          <w:sz w:val="30"/>
          <w:szCs w:val="30"/>
        </w:rPr>
        <w:t xml:space="preserve">50 </w:t>
      </w:r>
      <w:r w:rsidRPr="00FF14D9">
        <w:rPr>
          <w:rFonts w:ascii="Angsana New" w:hAnsi="Angsana New"/>
          <w:sz w:val="30"/>
          <w:szCs w:val="30"/>
          <w:cs/>
        </w:rPr>
        <w:t xml:space="preserve">สำหรับกำไรสุทธิที่ได้จากการประกอบกิจการที่ได้รับการส่งเสริมมีกำหนดเวลาห้าปี นับแต่วันที่สิ้นสุดสิทธิประโยชน์ตามข้อ (ข) </w:t>
      </w:r>
    </w:p>
    <w:p w:rsidR="00E67203" w:rsidRDefault="00E47FC6" w:rsidP="0095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98"/>
        <w:jc w:val="thaiDistribute"/>
        <w:rPr>
          <w:rFonts w:ascii="Angsana New" w:hAnsi="Angsana New"/>
          <w:sz w:val="30"/>
          <w:szCs w:val="30"/>
        </w:rPr>
      </w:pPr>
      <w:r w:rsidRPr="00FF14D9">
        <w:rPr>
          <w:rFonts w:ascii="Angsana New" w:hAnsi="Angsana New"/>
          <w:sz w:val="30"/>
          <w:szCs w:val="30"/>
          <w:cs/>
        </w:rPr>
        <w:t>เนื่องจากเป็นกิจการที่ได้รับการส่งเสริมการลงทุน บริษัทจะต้องปฏิบัติตามเงื่อนไขและข้อกำหนดตามที่ระบุไว้ในบัตรส่งเสริมการลงทุน</w:t>
      </w:r>
    </w:p>
    <w:p w:rsidR="004361A9" w:rsidRDefault="004361A9" w:rsidP="0095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98"/>
        <w:jc w:val="thaiDistribute"/>
        <w:rPr>
          <w:rFonts w:ascii="Angsana New" w:hAnsi="Angsana New"/>
          <w:sz w:val="30"/>
          <w:szCs w:val="30"/>
        </w:rPr>
      </w:pPr>
    </w:p>
    <w:p w:rsidR="00A27AFD" w:rsidRPr="00FF14D9" w:rsidRDefault="00A27AFD" w:rsidP="0095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98"/>
        <w:jc w:val="thaiDistribute"/>
        <w:rPr>
          <w:rFonts w:ascii="Angsana New" w:hAnsi="Angsana New"/>
          <w:sz w:val="30"/>
          <w:szCs w:val="30"/>
        </w:rPr>
      </w:pPr>
      <w:r w:rsidRPr="00FF14D9">
        <w:rPr>
          <w:rFonts w:ascii="Angsana New" w:hAnsi="Angsana New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</w:t>
      </w:r>
      <w:r w:rsidR="00CE1920" w:rsidRPr="00FF14D9">
        <w:rPr>
          <w:rFonts w:ascii="Angsana New" w:hAnsi="Angsana New"/>
          <w:sz w:val="30"/>
          <w:szCs w:val="30"/>
          <w:cs/>
        </w:rPr>
        <w:t>ของเฉพาะบริษัท</w:t>
      </w:r>
      <w:r w:rsidRPr="00FF14D9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E67203" w:rsidRPr="00AB15A1" w:rsidRDefault="00E67203" w:rsidP="00AB15A1"/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270"/>
        <w:gridCol w:w="990"/>
        <w:gridCol w:w="270"/>
        <w:gridCol w:w="1008"/>
        <w:gridCol w:w="249"/>
        <w:gridCol w:w="993"/>
        <w:gridCol w:w="270"/>
        <w:gridCol w:w="990"/>
        <w:gridCol w:w="270"/>
        <w:gridCol w:w="990"/>
      </w:tblGrid>
      <w:tr w:rsidR="009F3633" w:rsidRPr="00FF14D9" w:rsidTr="00392409">
        <w:tc>
          <w:tcPr>
            <w:tcW w:w="1710" w:type="dxa"/>
          </w:tcPr>
          <w:p w:rsidR="009F3633" w:rsidRPr="00FF14D9" w:rsidRDefault="009F3633" w:rsidP="00DA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0" w:type="dxa"/>
            <w:gridSpan w:val="11"/>
          </w:tcPr>
          <w:p w:rsidR="009F3633" w:rsidRPr="00FF14D9" w:rsidRDefault="009F3633" w:rsidP="00DA5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12322" w:rsidRPr="00FF14D9" w:rsidTr="00392409">
        <w:tc>
          <w:tcPr>
            <w:tcW w:w="1710" w:type="dxa"/>
          </w:tcPr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8" w:type="dxa"/>
            <w:gridSpan w:val="5"/>
            <w:tcBorders>
              <w:bottom w:val="single" w:sz="4" w:space="0" w:color="auto"/>
            </w:tcBorders>
          </w:tcPr>
          <w:p w:rsidR="00E12322" w:rsidRDefault="00E12322" w:rsidP="00E12322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</w:t>
            </w:r>
            <w:r w:rsidR="000F596E"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49" w:type="dxa"/>
          </w:tcPr>
          <w:p w:rsidR="00E12322" w:rsidRDefault="00E12322" w:rsidP="00E12322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3513" w:type="dxa"/>
            <w:gridSpan w:val="5"/>
            <w:tcBorders>
              <w:bottom w:val="single" w:sz="4" w:space="0" w:color="auto"/>
            </w:tcBorders>
          </w:tcPr>
          <w:p w:rsidR="00E12322" w:rsidRDefault="000F596E" w:rsidP="00E12322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</w:tr>
      <w:tr w:rsidR="00E12322" w:rsidRPr="00FF14D9" w:rsidTr="00392409">
        <w:tc>
          <w:tcPr>
            <w:tcW w:w="1710" w:type="dxa"/>
          </w:tcPr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FF14D9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49" w:type="dxa"/>
          </w:tcPr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</w:tcPr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FF14D9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FF14D9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70" w:type="dxa"/>
          </w:tcPr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12322" w:rsidRPr="00FF14D9" w:rsidTr="00392409">
        <w:trPr>
          <w:trHeight w:val="80"/>
        </w:trPr>
        <w:tc>
          <w:tcPr>
            <w:tcW w:w="1710" w:type="dxa"/>
          </w:tcPr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80" w:type="dxa"/>
            <w:gridSpan w:val="11"/>
          </w:tcPr>
          <w:p w:rsidR="00E12322" w:rsidRPr="00FF14D9" w:rsidRDefault="00E12322" w:rsidP="00E12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54311" w:rsidRPr="00FF14D9" w:rsidTr="00392409">
        <w:trPr>
          <w:trHeight w:val="407"/>
        </w:trPr>
        <w:tc>
          <w:tcPr>
            <w:tcW w:w="1710" w:type="dxa"/>
          </w:tcPr>
          <w:p w:rsidR="00C54311" w:rsidRPr="00FF14D9" w:rsidRDefault="00C54311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80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13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13ED">
              <w:rPr>
                <w:rFonts w:ascii="Angsana New" w:hAnsi="Angsana New"/>
                <w:sz w:val="30"/>
                <w:szCs w:val="30"/>
              </w:rPr>
              <w:t>15,103</w:t>
            </w:r>
          </w:p>
        </w:tc>
        <w:tc>
          <w:tcPr>
            <w:tcW w:w="270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C54311" w:rsidRPr="003413ED" w:rsidRDefault="00C54311" w:rsidP="006425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13ED">
              <w:rPr>
                <w:rFonts w:ascii="Angsana New" w:hAnsi="Angsana New"/>
                <w:sz w:val="30"/>
                <w:szCs w:val="30"/>
              </w:rPr>
              <w:t>15,103</w:t>
            </w:r>
          </w:p>
        </w:tc>
        <w:tc>
          <w:tcPr>
            <w:tcW w:w="249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13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13ED">
              <w:rPr>
                <w:rFonts w:ascii="Angsana New" w:hAnsi="Angsana New"/>
                <w:sz w:val="30"/>
                <w:szCs w:val="30"/>
                <w:cs/>
              </w:rPr>
              <w:t>52</w:t>
            </w:r>
            <w:r w:rsidRPr="003413E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13ED">
              <w:rPr>
                <w:rFonts w:ascii="Angsana New" w:hAnsi="Angsana New"/>
                <w:sz w:val="30"/>
                <w:szCs w:val="30"/>
                <w:cs/>
              </w:rPr>
              <w:t>52</w:t>
            </w:r>
            <w:r w:rsidRPr="003413E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54311" w:rsidRPr="00FF14D9" w:rsidTr="00392409">
        <w:tc>
          <w:tcPr>
            <w:tcW w:w="1710" w:type="dxa"/>
          </w:tcPr>
          <w:p w:rsidR="00C54311" w:rsidRPr="00FF14D9" w:rsidRDefault="00C54311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80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13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13ED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70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C54311" w:rsidRPr="003413ED" w:rsidRDefault="00C54311" w:rsidP="006425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13ED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249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13E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13ED">
              <w:rPr>
                <w:rFonts w:ascii="Angsana New" w:hAnsi="Angsana New"/>
                <w:sz w:val="30"/>
                <w:szCs w:val="30"/>
                <w:cs/>
              </w:rPr>
              <w:t>18,3</w:t>
            </w:r>
            <w:r w:rsidRPr="003413ED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13ED">
              <w:rPr>
                <w:rFonts w:ascii="Angsana New" w:hAnsi="Angsana New"/>
                <w:sz w:val="30"/>
                <w:szCs w:val="30"/>
                <w:cs/>
              </w:rPr>
              <w:t>18,3</w:t>
            </w:r>
            <w:r w:rsidRPr="003413ED">
              <w:rPr>
                <w:rFonts w:ascii="Angsana New" w:hAnsi="Angsana New"/>
                <w:sz w:val="30"/>
                <w:szCs w:val="30"/>
              </w:rPr>
              <w:t>58</w:t>
            </w:r>
          </w:p>
        </w:tc>
      </w:tr>
      <w:tr w:rsidR="00C54311" w:rsidRPr="00956D5B" w:rsidTr="00392409">
        <w:tc>
          <w:tcPr>
            <w:tcW w:w="1710" w:type="dxa"/>
          </w:tcPr>
          <w:p w:rsidR="00C54311" w:rsidRPr="00956D5B" w:rsidRDefault="00C54311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56D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3E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3ED">
              <w:rPr>
                <w:rFonts w:ascii="Angsana New" w:hAnsi="Angsana New"/>
                <w:b/>
                <w:bCs/>
                <w:sz w:val="30"/>
                <w:szCs w:val="30"/>
              </w:rPr>
              <w:t>15,469</w:t>
            </w:r>
          </w:p>
        </w:tc>
        <w:tc>
          <w:tcPr>
            <w:tcW w:w="270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C54311" w:rsidRPr="003413ED" w:rsidRDefault="00C54311" w:rsidP="006425B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3ED">
              <w:rPr>
                <w:rFonts w:ascii="Angsana New" w:hAnsi="Angsana New"/>
                <w:b/>
                <w:bCs/>
                <w:sz w:val="30"/>
                <w:szCs w:val="30"/>
              </w:rPr>
              <w:t>15,469</w:t>
            </w:r>
          </w:p>
        </w:tc>
        <w:tc>
          <w:tcPr>
            <w:tcW w:w="249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3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3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18,88</w:t>
            </w:r>
            <w:r w:rsidRPr="003413E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C54311" w:rsidRPr="003413ED" w:rsidRDefault="00C54311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13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18,88</w:t>
            </w:r>
            <w:r w:rsidRPr="003413E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:rsidR="0061453C" w:rsidRPr="004F49B8" w:rsidRDefault="0061453C" w:rsidP="00AB15A1">
      <w:pPr>
        <w:rPr>
          <w:rFonts w:ascii="Angsana New" w:hAnsi="Angsana New"/>
          <w:sz w:val="30"/>
          <w:szCs w:val="30"/>
        </w:rPr>
      </w:pPr>
    </w:p>
    <w:p w:rsidR="00E47FC6" w:rsidRPr="00FF14D9" w:rsidRDefault="007E449B" w:rsidP="00454F20">
      <w:pPr>
        <w:pStyle w:val="Heading9"/>
        <w:numPr>
          <w:ilvl w:val="0"/>
          <w:numId w:val="25"/>
        </w:numPr>
        <w:rPr>
          <w:rFonts w:ascii="Angsana New" w:hAnsi="Angsana New"/>
          <w:bCs w:val="0"/>
        </w:rPr>
      </w:pPr>
      <w:r w:rsidRPr="00454F20">
        <w:rPr>
          <w:rFonts w:ascii="Angsana New" w:hAnsi="Angsana New" w:cs="Angsana New"/>
          <w:b w:val="0"/>
          <w:cs/>
          <w:lang w:val="en-GB"/>
        </w:rPr>
        <w:t>กำไร</w:t>
      </w:r>
      <w:r w:rsidR="00AC7402" w:rsidRPr="00454F20">
        <w:rPr>
          <w:rFonts w:ascii="Angsana New" w:hAnsi="Angsana New" w:cs="Angsana New" w:hint="cs"/>
          <w:b w:val="0"/>
          <w:cs/>
          <w:lang w:val="en-GB"/>
        </w:rPr>
        <w:t xml:space="preserve"> (ขาดทุน) </w:t>
      </w:r>
      <w:r w:rsidR="00E47FC6" w:rsidRPr="00454F20">
        <w:rPr>
          <w:rFonts w:ascii="Angsana New" w:hAnsi="Angsana New" w:cs="Angsana New"/>
          <w:b w:val="0"/>
          <w:cs/>
          <w:lang w:val="en-GB"/>
        </w:rPr>
        <w:t>ต่อหุ้น</w:t>
      </w:r>
      <w:r w:rsidR="001C5A43" w:rsidRPr="00454F20">
        <w:rPr>
          <w:rFonts w:ascii="Angsana New" w:hAnsi="Angsana New" w:cs="Angsana New"/>
          <w:b w:val="0"/>
          <w:cs/>
          <w:lang w:val="en-GB"/>
        </w:rPr>
        <w:t>ขั้นพื้นฐาน</w:t>
      </w:r>
    </w:p>
    <w:p w:rsidR="009F3633" w:rsidRPr="00FF14D9" w:rsidRDefault="009F3633" w:rsidP="00DA5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  <w:lang w:bidi="ar-SA"/>
        </w:rPr>
      </w:pPr>
    </w:p>
    <w:p w:rsidR="00E47FC6" w:rsidRDefault="00E4250F" w:rsidP="00392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FF14D9">
        <w:rPr>
          <w:rFonts w:ascii="Angsana New" w:hAnsi="Angsana New"/>
          <w:sz w:val="30"/>
          <w:szCs w:val="30"/>
          <w:cs/>
        </w:rPr>
        <w:t>กำไร</w:t>
      </w:r>
      <w:r w:rsidR="00AC7402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="00E47FC6" w:rsidRPr="00FF14D9">
        <w:rPr>
          <w:rFonts w:ascii="Angsana New" w:hAnsi="Angsana New"/>
          <w:sz w:val="30"/>
          <w:szCs w:val="30"/>
          <w:cs/>
        </w:rPr>
        <w:t>ต่อหุ้น</w:t>
      </w:r>
      <w:r w:rsidR="001C5A43" w:rsidRPr="00FF14D9">
        <w:rPr>
          <w:rFonts w:ascii="Angsana New" w:hAnsi="Angsana New"/>
          <w:sz w:val="30"/>
          <w:szCs w:val="30"/>
          <w:cs/>
        </w:rPr>
        <w:t>ขั้นพื้นฐาน</w:t>
      </w:r>
      <w:r w:rsidR="00E47FC6" w:rsidRPr="00FF14D9">
        <w:rPr>
          <w:rFonts w:ascii="Angsana New" w:hAnsi="Angsana New"/>
          <w:sz w:val="30"/>
          <w:szCs w:val="30"/>
          <w:cs/>
        </w:rPr>
        <w:t>สำหรับ</w:t>
      </w:r>
      <w:r w:rsidR="00857F1F" w:rsidRPr="00FF14D9">
        <w:rPr>
          <w:rFonts w:ascii="Angsana New" w:hAnsi="Angsana New"/>
          <w:sz w:val="30"/>
          <w:szCs w:val="30"/>
          <w:cs/>
        </w:rPr>
        <w:t>แต่ละ</w:t>
      </w:r>
      <w:r w:rsidR="009C3F95" w:rsidRPr="00FF14D9">
        <w:rPr>
          <w:rFonts w:ascii="Angsana New" w:hAnsi="Angsana New"/>
          <w:sz w:val="30"/>
          <w:szCs w:val="30"/>
          <w:cs/>
        </w:rPr>
        <w:t>ปี</w:t>
      </w:r>
      <w:r w:rsidR="00E47FC6" w:rsidRPr="00FF14D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47FC6" w:rsidRPr="00FF14D9">
        <w:rPr>
          <w:rFonts w:ascii="Angsana New" w:hAnsi="Angsana New"/>
          <w:sz w:val="30"/>
          <w:szCs w:val="30"/>
        </w:rPr>
        <w:t xml:space="preserve">31 </w:t>
      </w:r>
      <w:r w:rsidR="00E47FC6" w:rsidRPr="00FF14D9">
        <w:rPr>
          <w:rFonts w:ascii="Angsana New" w:hAnsi="Angsana New"/>
          <w:sz w:val="30"/>
          <w:szCs w:val="30"/>
          <w:cs/>
        </w:rPr>
        <w:t>ธันวาคม คำนวณจาก</w:t>
      </w:r>
      <w:r w:rsidR="00471312" w:rsidRPr="00FF14D9">
        <w:rPr>
          <w:rFonts w:ascii="Angsana New" w:hAnsi="Angsana New"/>
          <w:sz w:val="30"/>
          <w:szCs w:val="30"/>
          <w:cs/>
        </w:rPr>
        <w:t>กำไร</w:t>
      </w:r>
      <w:r w:rsidR="00AC7402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="00E47FC6" w:rsidRPr="00FF14D9">
        <w:rPr>
          <w:rFonts w:ascii="Angsana New" w:hAnsi="Angsana New"/>
          <w:sz w:val="30"/>
          <w:szCs w:val="30"/>
          <w:cs/>
        </w:rPr>
        <w:t>สำหรับ</w:t>
      </w:r>
      <w:r w:rsidR="006167DB" w:rsidRPr="00FF14D9">
        <w:rPr>
          <w:rFonts w:ascii="Angsana New" w:hAnsi="Angsana New"/>
          <w:sz w:val="30"/>
          <w:szCs w:val="30"/>
          <w:cs/>
        </w:rPr>
        <w:t>ปี</w:t>
      </w:r>
      <w:r w:rsidR="00E47FC6" w:rsidRPr="00FF14D9">
        <w:rPr>
          <w:rFonts w:ascii="Angsana New" w:hAnsi="Angsana New"/>
          <w:sz w:val="30"/>
          <w:szCs w:val="30"/>
          <w:cs/>
        </w:rPr>
        <w:t>ที่เป็นส่วนของผู้ถือหุ้น</w:t>
      </w:r>
      <w:r w:rsidR="00970280" w:rsidRPr="00FF14D9">
        <w:rPr>
          <w:rFonts w:ascii="Angsana New" w:hAnsi="Angsana New"/>
          <w:sz w:val="30"/>
          <w:szCs w:val="30"/>
          <w:cs/>
        </w:rPr>
        <w:t>สามัญ</w:t>
      </w:r>
      <w:r w:rsidR="00E47FC6" w:rsidRPr="00FF14D9">
        <w:rPr>
          <w:rFonts w:ascii="Angsana New" w:hAnsi="Angsana New"/>
          <w:sz w:val="30"/>
          <w:szCs w:val="30"/>
          <w:cs/>
        </w:rPr>
        <w:t>ของบริษัทและจำนวนหุ้นสามัญที่ออกจำหน่ายแล้วระหว่าง</w:t>
      </w:r>
      <w:r w:rsidR="006167DB" w:rsidRPr="00FF14D9">
        <w:rPr>
          <w:rFonts w:ascii="Angsana New" w:hAnsi="Angsana New"/>
          <w:sz w:val="30"/>
          <w:szCs w:val="30"/>
          <w:cs/>
        </w:rPr>
        <w:t>ปี</w:t>
      </w:r>
      <w:r w:rsidR="00D050AA">
        <w:rPr>
          <w:rFonts w:ascii="Angsana New" w:hAnsi="Angsana New" w:hint="cs"/>
          <w:sz w:val="30"/>
          <w:szCs w:val="30"/>
          <w:cs/>
        </w:rPr>
        <w:t>ในแต่ละปี</w:t>
      </w:r>
      <w:r w:rsidR="00C47968">
        <w:rPr>
          <w:rFonts w:ascii="Angsana New" w:hAnsi="Angsana New"/>
          <w:sz w:val="30"/>
          <w:szCs w:val="30"/>
          <w:cs/>
        </w:rPr>
        <w:t>โดยวิธี</w:t>
      </w:r>
      <w:r w:rsidR="0005009D">
        <w:rPr>
          <w:rFonts w:ascii="Angsana New" w:hAnsi="Angsana New" w:hint="cs"/>
          <w:sz w:val="30"/>
          <w:szCs w:val="30"/>
          <w:cs/>
        </w:rPr>
        <w:t xml:space="preserve"> </w:t>
      </w:r>
      <w:r w:rsidR="00392409">
        <w:rPr>
          <w:rFonts w:ascii="Angsana New" w:hAnsi="Angsana New"/>
          <w:sz w:val="30"/>
          <w:szCs w:val="30"/>
        </w:rPr>
        <w:t xml:space="preserve">      </w:t>
      </w:r>
      <w:r w:rsidR="00C47968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 w:rsidR="00C47968">
        <w:rPr>
          <w:rFonts w:ascii="Angsana New" w:hAnsi="Angsana New"/>
          <w:sz w:val="30"/>
          <w:szCs w:val="30"/>
        </w:rPr>
        <w:t xml:space="preserve"> </w:t>
      </w:r>
      <w:r w:rsidR="00C47968">
        <w:rPr>
          <w:rFonts w:ascii="Angsana New" w:hAnsi="Angsana New"/>
          <w:sz w:val="30"/>
          <w:szCs w:val="30"/>
          <w:cs/>
        </w:rPr>
        <w:t>แสดงการคำนวณดังนี้</w:t>
      </w:r>
    </w:p>
    <w:p w:rsidR="000B2948" w:rsidRPr="00FF14D9" w:rsidRDefault="000B2948" w:rsidP="00DA5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1"/>
        <w:gridCol w:w="271"/>
        <w:gridCol w:w="989"/>
        <w:gridCol w:w="269"/>
        <w:gridCol w:w="1082"/>
        <w:gridCol w:w="273"/>
        <w:gridCol w:w="985"/>
      </w:tblGrid>
      <w:tr w:rsidR="00CC767A" w:rsidRPr="00FF14D9" w:rsidTr="00F12B6B">
        <w:tc>
          <w:tcPr>
            <w:tcW w:w="2172" w:type="pct"/>
          </w:tcPr>
          <w:p w:rsidR="00CC767A" w:rsidRPr="00FF14D9" w:rsidRDefault="00CC767A" w:rsidP="00CC7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:rsidR="00CC767A" w:rsidRDefault="00CC767A" w:rsidP="00CC767A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  <w:shd w:val="clear" w:color="auto" w:fill="auto"/>
          </w:tcPr>
          <w:p w:rsidR="00CC767A" w:rsidRPr="00FF14D9" w:rsidRDefault="00CC767A" w:rsidP="00CC7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pct"/>
            <w:gridSpan w:val="3"/>
            <w:shd w:val="clear" w:color="auto" w:fill="auto"/>
          </w:tcPr>
          <w:p w:rsidR="00CC767A" w:rsidRDefault="00CC767A" w:rsidP="00CC76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2409" w:rsidRPr="00FF14D9" w:rsidTr="00F12B6B">
        <w:tc>
          <w:tcPr>
            <w:tcW w:w="2172" w:type="pct"/>
          </w:tcPr>
          <w:p w:rsidR="00CC767A" w:rsidRPr="00FF14D9" w:rsidRDefault="00CC767A" w:rsidP="00CC7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7" w:type="pct"/>
            <w:shd w:val="clear" w:color="auto" w:fill="auto"/>
          </w:tcPr>
          <w:p w:rsidR="00CC767A" w:rsidRDefault="00CC767A" w:rsidP="00CC767A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52" w:type="pct"/>
            <w:shd w:val="clear" w:color="auto" w:fill="auto"/>
          </w:tcPr>
          <w:p w:rsidR="00CC767A" w:rsidRDefault="00CC767A" w:rsidP="00CC767A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555" w:type="pct"/>
            <w:shd w:val="clear" w:color="auto" w:fill="auto"/>
          </w:tcPr>
          <w:p w:rsidR="00CC767A" w:rsidRDefault="00CC767A" w:rsidP="00CC767A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  <w:tc>
          <w:tcPr>
            <w:tcW w:w="151" w:type="pct"/>
            <w:shd w:val="clear" w:color="auto" w:fill="auto"/>
          </w:tcPr>
          <w:p w:rsidR="00CC767A" w:rsidRPr="00FF14D9" w:rsidRDefault="00CC767A" w:rsidP="00CC7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:rsidR="00CC767A" w:rsidRDefault="00CC767A" w:rsidP="00CC767A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2561</w:t>
            </w:r>
          </w:p>
        </w:tc>
        <w:tc>
          <w:tcPr>
            <w:tcW w:w="153" w:type="pct"/>
            <w:shd w:val="clear" w:color="auto" w:fill="auto"/>
          </w:tcPr>
          <w:p w:rsidR="00CC767A" w:rsidRDefault="00CC767A" w:rsidP="00CC767A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553" w:type="pct"/>
            <w:shd w:val="clear" w:color="auto" w:fill="auto"/>
          </w:tcPr>
          <w:p w:rsidR="00CC767A" w:rsidRDefault="00CC767A" w:rsidP="00CC767A">
            <w:pPr>
              <w:spacing w:line="240" w:lineRule="auto"/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  <w:t>2560</w:t>
            </w:r>
          </w:p>
        </w:tc>
      </w:tr>
      <w:tr w:rsidR="00CC767A" w:rsidRPr="00FF14D9" w:rsidTr="00392409">
        <w:tc>
          <w:tcPr>
            <w:tcW w:w="2172" w:type="pct"/>
          </w:tcPr>
          <w:p w:rsidR="00CC767A" w:rsidRPr="00FF14D9" w:rsidRDefault="00CC767A" w:rsidP="00CC767A">
            <w:pPr>
              <w:pStyle w:val="BodyText"/>
              <w:tabs>
                <w:tab w:val="clear" w:pos="227"/>
                <w:tab w:val="left" w:pos="0"/>
              </w:tabs>
              <w:spacing w:after="0" w:line="240" w:lineRule="auto"/>
              <w:ind w:right="-10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8" w:type="pct"/>
            <w:gridSpan w:val="7"/>
          </w:tcPr>
          <w:p w:rsidR="00CC767A" w:rsidRPr="00FF14D9" w:rsidRDefault="00CC767A" w:rsidP="00CC76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</w:t>
            </w:r>
            <w:r w:rsidRPr="00FF14D9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CC767A" w:rsidRPr="00FF14D9" w:rsidTr="00F12B6B">
        <w:tc>
          <w:tcPr>
            <w:tcW w:w="2172" w:type="pct"/>
          </w:tcPr>
          <w:p w:rsidR="00CC767A" w:rsidRPr="00FF14D9" w:rsidRDefault="00CC767A" w:rsidP="00CC767A">
            <w:pPr>
              <w:pStyle w:val="BodyText"/>
              <w:tabs>
                <w:tab w:val="clear" w:pos="227"/>
                <w:tab w:val="left" w:pos="0"/>
              </w:tabs>
              <w:spacing w:after="0" w:line="240" w:lineRule="auto"/>
              <w:ind w:right="-1008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8412EB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412E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8412E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FF14D9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</w:p>
          <w:p w:rsidR="00CC767A" w:rsidRPr="00FF14D9" w:rsidRDefault="008412EB" w:rsidP="00CC767A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ind w:left="162" w:right="-1008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 </w:t>
            </w:r>
            <w:r w:rsidR="00CC767A" w:rsidRPr="00FF14D9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:rsidR="00CC767A" w:rsidRPr="008C2681" w:rsidRDefault="00CC767A" w:rsidP="00E04D7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E04D73">
              <w:rPr>
                <w:rFonts w:ascii="Angsana New" w:hAnsi="Angsana New"/>
                <w:sz w:val="30"/>
                <w:szCs w:val="30"/>
              </w:rPr>
              <w:t>160.77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2" w:type="pct"/>
            <w:vAlign w:val="bottom"/>
          </w:tcPr>
          <w:p w:rsidR="00CC767A" w:rsidRPr="008C2681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  <w:vAlign w:val="bottom"/>
          </w:tcPr>
          <w:p w:rsidR="00CC767A" w:rsidRPr="008C2681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51" w:type="pct"/>
            <w:vAlign w:val="bottom"/>
          </w:tcPr>
          <w:p w:rsidR="00CC767A" w:rsidRPr="008C2681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:rsidR="00CC767A" w:rsidRPr="008C2681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7.84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" w:type="pct"/>
            <w:vAlign w:val="bottom"/>
          </w:tcPr>
          <w:p w:rsidR="00CC767A" w:rsidRPr="008C2681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  <w:vAlign w:val="bottom"/>
          </w:tcPr>
          <w:p w:rsidR="00CC767A" w:rsidRPr="008C2681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310.08</w:t>
            </w:r>
          </w:p>
        </w:tc>
      </w:tr>
      <w:tr w:rsidR="00CC767A" w:rsidRPr="00AC7402" w:rsidTr="00F12B6B">
        <w:tc>
          <w:tcPr>
            <w:tcW w:w="2172" w:type="pct"/>
          </w:tcPr>
          <w:p w:rsidR="00CC767A" w:rsidRPr="00AC7402" w:rsidRDefault="00CC767A" w:rsidP="00CC7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</w:tcPr>
          <w:p w:rsidR="00CC767A" w:rsidRPr="00AC7402" w:rsidRDefault="00CC767A" w:rsidP="00CC767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2" w:type="pct"/>
            <w:vAlign w:val="bottom"/>
          </w:tcPr>
          <w:p w:rsidR="00CC767A" w:rsidRPr="00AC7402" w:rsidRDefault="00CC767A" w:rsidP="00CC767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5" w:type="pct"/>
          </w:tcPr>
          <w:p w:rsidR="00CC767A" w:rsidRPr="00AC7402" w:rsidRDefault="00CC767A" w:rsidP="00CC767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1" w:type="pct"/>
            <w:vAlign w:val="bottom"/>
          </w:tcPr>
          <w:p w:rsidR="00CC767A" w:rsidRPr="00AC7402" w:rsidRDefault="00CC767A" w:rsidP="00CC767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7" w:type="pct"/>
          </w:tcPr>
          <w:p w:rsidR="00CC767A" w:rsidRPr="00AC7402" w:rsidRDefault="00CC767A" w:rsidP="00CC767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" w:type="pct"/>
            <w:vAlign w:val="bottom"/>
          </w:tcPr>
          <w:p w:rsidR="00CC767A" w:rsidRPr="00AC7402" w:rsidRDefault="00CC767A" w:rsidP="00CC767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3" w:type="pct"/>
          </w:tcPr>
          <w:p w:rsidR="00CC767A" w:rsidRPr="00AC7402" w:rsidRDefault="00CC767A" w:rsidP="00CC767A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767A" w:rsidRPr="00FF14D9" w:rsidTr="00F12B6B">
        <w:tc>
          <w:tcPr>
            <w:tcW w:w="2172" w:type="pct"/>
          </w:tcPr>
          <w:p w:rsidR="00CC767A" w:rsidRPr="00FF14D9" w:rsidRDefault="00CC767A" w:rsidP="00CC7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45AF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EB45AF">
              <w:rPr>
                <w:rFonts w:ascii="Angsana New" w:hAnsi="Angsana New"/>
                <w:sz w:val="30"/>
                <w:szCs w:val="30"/>
              </w:rPr>
              <w:t>1</w:t>
            </w:r>
            <w:r w:rsidRPr="00EB45AF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57" w:type="pct"/>
          </w:tcPr>
          <w:p w:rsidR="00CC767A" w:rsidRPr="00AC7402" w:rsidRDefault="00CC767A" w:rsidP="00F31DFC">
            <w:pPr>
              <w:tabs>
                <w:tab w:val="clear" w:pos="907"/>
                <w:tab w:val="left" w:pos="792"/>
              </w:tabs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402">
              <w:rPr>
                <w:rFonts w:ascii="Angsana New" w:hAnsi="Angsana New" w:hint="cs"/>
                <w:sz w:val="30"/>
                <w:szCs w:val="30"/>
                <w:cs/>
              </w:rPr>
              <w:t>1,02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3.67</w:t>
            </w:r>
          </w:p>
        </w:tc>
        <w:tc>
          <w:tcPr>
            <w:tcW w:w="152" w:type="pct"/>
            <w:vAlign w:val="bottom"/>
          </w:tcPr>
          <w:p w:rsidR="00CC767A" w:rsidRPr="00667D52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</w:tcPr>
          <w:p w:rsidR="00CC767A" w:rsidRPr="008C7AC1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AC1">
              <w:rPr>
                <w:rFonts w:ascii="Angsana New" w:hAnsi="Angsana New"/>
                <w:sz w:val="30"/>
                <w:szCs w:val="30"/>
              </w:rPr>
              <w:t>740.00</w:t>
            </w:r>
          </w:p>
        </w:tc>
        <w:tc>
          <w:tcPr>
            <w:tcW w:w="151" w:type="pct"/>
            <w:vAlign w:val="bottom"/>
          </w:tcPr>
          <w:p w:rsidR="00CC767A" w:rsidRPr="00667D52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:rsidR="00CC767A" w:rsidRPr="00AC7402" w:rsidRDefault="00CC767A" w:rsidP="00AA3E35">
            <w:pPr>
              <w:tabs>
                <w:tab w:val="clear" w:pos="680"/>
                <w:tab w:val="clear" w:pos="907"/>
                <w:tab w:val="left" w:pos="702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402">
              <w:rPr>
                <w:rFonts w:ascii="Angsana New" w:hAnsi="Angsana New" w:hint="cs"/>
                <w:sz w:val="30"/>
                <w:szCs w:val="30"/>
                <w:cs/>
              </w:rPr>
              <w:t>1,02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3.67</w:t>
            </w:r>
          </w:p>
        </w:tc>
        <w:tc>
          <w:tcPr>
            <w:tcW w:w="153" w:type="pct"/>
            <w:vAlign w:val="bottom"/>
          </w:tcPr>
          <w:p w:rsidR="00CC767A" w:rsidRPr="00667D52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53" w:type="pct"/>
          </w:tcPr>
          <w:p w:rsidR="00CC767A" w:rsidRPr="008C7AC1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AC1">
              <w:rPr>
                <w:rFonts w:ascii="Angsana New" w:hAnsi="Angsana New"/>
                <w:sz w:val="30"/>
                <w:szCs w:val="30"/>
              </w:rPr>
              <w:t>740.00</w:t>
            </w:r>
          </w:p>
        </w:tc>
      </w:tr>
      <w:tr w:rsidR="00CC767A" w:rsidRPr="00FF14D9" w:rsidTr="00F12B6B">
        <w:tc>
          <w:tcPr>
            <w:tcW w:w="2172" w:type="pct"/>
          </w:tcPr>
          <w:p w:rsidR="00CC767A" w:rsidRPr="00EB45AF" w:rsidRDefault="00CC767A" w:rsidP="00CC767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45AF">
              <w:rPr>
                <w:rFonts w:ascii="Angsana New" w:hAnsi="Angsana New"/>
                <w:sz w:val="30"/>
                <w:szCs w:val="30"/>
                <w:cs/>
              </w:rPr>
              <w:t>ผลกระทบจากการออกหุ้น</w:t>
            </w: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CC767A" w:rsidRPr="00AC7402" w:rsidRDefault="00CC767A" w:rsidP="00F31DFC">
            <w:pPr>
              <w:tabs>
                <w:tab w:val="clear" w:pos="907"/>
                <w:tab w:val="left" w:pos="792"/>
              </w:tabs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40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  <w:vAlign w:val="bottom"/>
          </w:tcPr>
          <w:p w:rsidR="00CC767A" w:rsidRPr="00667D52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55" w:type="pct"/>
            <w:tcBorders>
              <w:bottom w:val="single" w:sz="4" w:space="0" w:color="auto"/>
            </w:tcBorders>
          </w:tcPr>
          <w:p w:rsidR="00CC767A" w:rsidRPr="008C7AC1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AC1">
              <w:rPr>
                <w:rFonts w:ascii="Angsana New" w:hAnsi="Angsana New" w:hint="cs"/>
                <w:sz w:val="30"/>
                <w:szCs w:val="30"/>
                <w:cs/>
              </w:rPr>
              <w:t>189.87</w:t>
            </w:r>
          </w:p>
        </w:tc>
        <w:tc>
          <w:tcPr>
            <w:tcW w:w="151" w:type="pct"/>
            <w:vAlign w:val="bottom"/>
          </w:tcPr>
          <w:p w:rsidR="00CC767A" w:rsidRPr="00667D52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CC767A" w:rsidRPr="00AC7402" w:rsidRDefault="00CC767A" w:rsidP="00AA3E35">
            <w:pPr>
              <w:tabs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40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:rsidR="00CC767A" w:rsidRPr="00667D52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:rsidR="00CC767A" w:rsidRPr="008C7AC1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AC1">
              <w:rPr>
                <w:rFonts w:ascii="Angsana New" w:hAnsi="Angsana New" w:hint="cs"/>
                <w:sz w:val="30"/>
                <w:szCs w:val="30"/>
                <w:cs/>
              </w:rPr>
              <w:t>189.87</w:t>
            </w:r>
          </w:p>
        </w:tc>
      </w:tr>
      <w:tr w:rsidR="00CC767A" w:rsidRPr="00FF14D9" w:rsidTr="00F12B6B">
        <w:tc>
          <w:tcPr>
            <w:tcW w:w="2172" w:type="pct"/>
          </w:tcPr>
          <w:p w:rsidR="00CC767A" w:rsidRPr="00EB45AF" w:rsidRDefault="00CC767A" w:rsidP="00CC767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45AF">
              <w:rPr>
                <w:rFonts w:ascii="Angsana New" w:hAnsi="Angsana New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:rsidR="00CC767A" w:rsidRPr="00E03CD3" w:rsidRDefault="00CC767A" w:rsidP="00CC7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45A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B45AF">
              <w:rPr>
                <w:rFonts w:ascii="Angsana New" w:hAnsi="Angsana New"/>
                <w:sz w:val="30"/>
                <w:szCs w:val="30"/>
                <w:cs/>
              </w:rPr>
              <w:t>ถ่วงน้ำหนัก (ขั้นพื้นฐาน)</w:t>
            </w: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:rsidR="00CC767A" w:rsidRDefault="00CC767A" w:rsidP="00F31DFC">
            <w:pPr>
              <w:tabs>
                <w:tab w:val="clear" w:pos="907"/>
                <w:tab w:val="left" w:pos="792"/>
              </w:tabs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C767A" w:rsidRPr="008C2681" w:rsidRDefault="00CC767A" w:rsidP="00F31DFC">
            <w:pPr>
              <w:tabs>
                <w:tab w:val="clear" w:pos="907"/>
                <w:tab w:val="left" w:pos="792"/>
              </w:tabs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402">
              <w:rPr>
                <w:rFonts w:ascii="Angsana New" w:hAnsi="Angsana New" w:hint="cs"/>
                <w:sz w:val="30"/>
                <w:szCs w:val="30"/>
                <w:cs/>
              </w:rPr>
              <w:t>1,02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3.67</w:t>
            </w:r>
          </w:p>
        </w:tc>
        <w:tc>
          <w:tcPr>
            <w:tcW w:w="152" w:type="pct"/>
            <w:vAlign w:val="bottom"/>
          </w:tcPr>
          <w:p w:rsidR="00CC767A" w:rsidRPr="008C2681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:rsidR="00CC767A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C767A" w:rsidRPr="008C2681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929.87</w:t>
            </w:r>
          </w:p>
        </w:tc>
        <w:tc>
          <w:tcPr>
            <w:tcW w:w="151" w:type="pct"/>
            <w:vAlign w:val="bottom"/>
          </w:tcPr>
          <w:p w:rsidR="00CC767A" w:rsidRPr="008C2681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CC767A" w:rsidRDefault="00CC767A" w:rsidP="00AA3E35">
            <w:pPr>
              <w:tabs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C767A" w:rsidRPr="008C2681" w:rsidRDefault="00CC767A" w:rsidP="00AA3E35">
            <w:pPr>
              <w:tabs>
                <w:tab w:val="clear" w:pos="907"/>
              </w:tabs>
              <w:ind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C7402">
              <w:rPr>
                <w:rFonts w:ascii="Angsana New" w:hAnsi="Angsana New" w:hint="cs"/>
                <w:sz w:val="30"/>
                <w:szCs w:val="30"/>
                <w:cs/>
              </w:rPr>
              <w:t>1,02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3.67</w:t>
            </w:r>
          </w:p>
        </w:tc>
        <w:tc>
          <w:tcPr>
            <w:tcW w:w="153" w:type="pct"/>
            <w:vAlign w:val="bottom"/>
          </w:tcPr>
          <w:p w:rsidR="00CC767A" w:rsidRPr="008C2681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CC767A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CC767A" w:rsidRPr="008C2681" w:rsidRDefault="00CC767A" w:rsidP="00CC767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929.87</w:t>
            </w:r>
          </w:p>
        </w:tc>
      </w:tr>
      <w:tr w:rsidR="00CC767A" w:rsidRPr="00AC7402" w:rsidTr="00F12B6B">
        <w:tc>
          <w:tcPr>
            <w:tcW w:w="2172" w:type="pct"/>
          </w:tcPr>
          <w:p w:rsidR="00CC767A" w:rsidRPr="00AC7402" w:rsidRDefault="00CC767A" w:rsidP="00CC767A">
            <w:pPr>
              <w:pStyle w:val="BodyText"/>
              <w:tabs>
                <w:tab w:val="clear" w:pos="227"/>
              </w:tabs>
              <w:spacing w:after="0" w:line="240" w:lineRule="auto"/>
              <w:ind w:right="-10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</w:tcPr>
          <w:p w:rsidR="00CC767A" w:rsidRPr="00AC7402" w:rsidRDefault="00CC767A" w:rsidP="00CC767A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2" w:type="pct"/>
            <w:vAlign w:val="bottom"/>
          </w:tcPr>
          <w:p w:rsidR="00CC767A" w:rsidRPr="00AC7402" w:rsidRDefault="00CC767A" w:rsidP="00CC767A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55" w:type="pct"/>
            <w:tcBorders>
              <w:top w:val="double" w:sz="4" w:space="0" w:color="auto"/>
            </w:tcBorders>
          </w:tcPr>
          <w:p w:rsidR="00CC767A" w:rsidRPr="00AC7402" w:rsidRDefault="00CC767A" w:rsidP="00CC767A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1" w:type="pct"/>
            <w:vAlign w:val="bottom"/>
          </w:tcPr>
          <w:p w:rsidR="00CC767A" w:rsidRPr="00AC7402" w:rsidRDefault="00CC767A" w:rsidP="00CC767A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:rsidR="00CC767A" w:rsidRPr="00AC7402" w:rsidRDefault="00CC767A" w:rsidP="00CC767A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3" w:type="pct"/>
            <w:vAlign w:val="bottom"/>
          </w:tcPr>
          <w:p w:rsidR="00CC767A" w:rsidRPr="00AC7402" w:rsidRDefault="00CC767A" w:rsidP="00CC767A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53" w:type="pct"/>
            <w:tcBorders>
              <w:top w:val="double" w:sz="4" w:space="0" w:color="auto"/>
            </w:tcBorders>
          </w:tcPr>
          <w:p w:rsidR="00CC767A" w:rsidRPr="00AC7402" w:rsidRDefault="00CC767A" w:rsidP="00CC767A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C767A" w:rsidRPr="00FF14D9" w:rsidTr="00F12B6B">
        <w:tc>
          <w:tcPr>
            <w:tcW w:w="2172" w:type="pct"/>
          </w:tcPr>
          <w:p w:rsidR="00CC767A" w:rsidRPr="00FF14D9" w:rsidRDefault="00CC767A" w:rsidP="00CC767A">
            <w:pPr>
              <w:pStyle w:val="BodyText"/>
              <w:tabs>
                <w:tab w:val="clear" w:pos="227"/>
              </w:tabs>
              <w:spacing w:after="0" w:line="240" w:lineRule="auto"/>
              <w:ind w:right="-10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57" w:type="pct"/>
            <w:tcBorders>
              <w:bottom w:val="double" w:sz="4" w:space="0" w:color="auto"/>
            </w:tcBorders>
          </w:tcPr>
          <w:p w:rsidR="00CC767A" w:rsidRPr="008C2681" w:rsidRDefault="00CC767A" w:rsidP="00CC767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(1.13)</w:t>
            </w:r>
          </w:p>
        </w:tc>
        <w:tc>
          <w:tcPr>
            <w:tcW w:w="152" w:type="pct"/>
            <w:vAlign w:val="bottom"/>
          </w:tcPr>
          <w:p w:rsidR="00CC767A" w:rsidRPr="008C2681" w:rsidRDefault="00CC767A" w:rsidP="00CC767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5" w:type="pct"/>
            <w:tcBorders>
              <w:bottom w:val="double" w:sz="4" w:space="0" w:color="auto"/>
            </w:tcBorders>
          </w:tcPr>
          <w:p w:rsidR="00CC767A" w:rsidRPr="008C2681" w:rsidRDefault="00CC767A" w:rsidP="00CC767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0.5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1" w:type="pct"/>
            <w:vAlign w:val="bottom"/>
          </w:tcPr>
          <w:p w:rsidR="00CC767A" w:rsidRPr="008C2681" w:rsidRDefault="00CC767A" w:rsidP="00CC767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:rsidR="00CC767A" w:rsidRPr="008C2681" w:rsidRDefault="00CC767A" w:rsidP="00CC767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(1.48)</w:t>
            </w:r>
          </w:p>
        </w:tc>
        <w:tc>
          <w:tcPr>
            <w:tcW w:w="153" w:type="pct"/>
            <w:vAlign w:val="bottom"/>
          </w:tcPr>
          <w:p w:rsidR="00CC767A" w:rsidRPr="008C2681" w:rsidRDefault="00CC767A" w:rsidP="00CC767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double" w:sz="4" w:space="0" w:color="auto"/>
            </w:tcBorders>
          </w:tcPr>
          <w:p w:rsidR="00CC767A" w:rsidRPr="008C2681" w:rsidRDefault="00CC767A" w:rsidP="00CC767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0.3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4966A0" w:rsidRPr="00454F20" w:rsidRDefault="008321C7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454F20">
        <w:rPr>
          <w:rFonts w:ascii="Angsana New" w:hAnsi="Angsana New" w:cs="Angsana New"/>
          <w:b w:val="0"/>
          <w:cs/>
          <w:lang w:val="en-GB"/>
        </w:rPr>
        <w:t>เ</w:t>
      </w:r>
      <w:r w:rsidR="004966A0" w:rsidRPr="00454F20">
        <w:rPr>
          <w:rFonts w:ascii="Angsana New" w:hAnsi="Angsana New" w:cs="Angsana New" w:hint="cs"/>
          <w:b w:val="0"/>
          <w:cs/>
          <w:lang w:val="en-GB"/>
        </w:rPr>
        <w:t>งินปันผล</w:t>
      </w:r>
    </w:p>
    <w:p w:rsidR="000F596E" w:rsidRPr="00707BB5" w:rsidRDefault="000F596E" w:rsidP="000F596E">
      <w:pPr>
        <w:pStyle w:val="block"/>
        <w:spacing w:after="0" w:line="240" w:lineRule="auto"/>
        <w:ind w:left="540"/>
        <w:jc w:val="both"/>
        <w:rPr>
          <w:rFonts w:ascii="Angsana New" w:hAnsi="Angsana New"/>
          <w:bCs/>
          <w:sz w:val="30"/>
          <w:szCs w:val="30"/>
          <w:lang w:bidi="th-TH"/>
        </w:rPr>
      </w:pPr>
    </w:p>
    <w:p w:rsidR="000F596E" w:rsidRPr="000F596E" w:rsidRDefault="000F596E" w:rsidP="00392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lang w:eastAsia="zh-CN"/>
        </w:rPr>
      </w:pPr>
      <w:r>
        <w:rPr>
          <w:rFonts w:ascii="Angsana New" w:hAnsi="Angsana New"/>
          <w:sz w:val="30"/>
          <w:szCs w:val="30"/>
          <w:cs/>
          <w:lang w:eastAsia="zh-CN"/>
        </w:rPr>
        <w:t xml:space="preserve">ในการประชุมสามัญประจำปีของผู้ถือหุ้นบริษัท เมื่อวันที่ </w:t>
      </w:r>
      <w:r>
        <w:rPr>
          <w:rFonts w:ascii="Angsana New" w:hAnsi="Angsana New"/>
          <w:sz w:val="30"/>
          <w:szCs w:val="30"/>
          <w:lang w:eastAsia="zh-CN"/>
        </w:rPr>
        <w:t>5</w:t>
      </w:r>
      <w:r>
        <w:rPr>
          <w:rFonts w:ascii="Angsana New" w:hAnsi="Angsana New"/>
          <w:sz w:val="30"/>
          <w:szCs w:val="30"/>
          <w:cs/>
          <w:lang w:eastAsia="zh-CN"/>
        </w:rPr>
        <w:t xml:space="preserve"> เมษายน </w:t>
      </w:r>
      <w:r>
        <w:rPr>
          <w:rFonts w:ascii="Angsana New" w:hAnsi="Angsana New"/>
          <w:sz w:val="30"/>
          <w:szCs w:val="30"/>
          <w:lang w:eastAsia="zh-CN"/>
        </w:rPr>
        <w:t>2561</w:t>
      </w:r>
      <w:r>
        <w:rPr>
          <w:rFonts w:ascii="Angsana New" w:hAnsi="Angsana New"/>
          <w:sz w:val="30"/>
          <w:szCs w:val="30"/>
          <w:cs/>
          <w:lang w:eastAsia="zh-CN"/>
        </w:rPr>
        <w:t xml:space="preserve"> ผู้ถือหุ้นมีมติอนุมัติการจัดสรร</w:t>
      </w:r>
      <w:r>
        <w:rPr>
          <w:rFonts w:ascii="Angsana New" w:hAnsi="Angsana New" w:hint="cs"/>
          <w:sz w:val="30"/>
          <w:szCs w:val="30"/>
          <w:cs/>
          <w:lang w:eastAsia="zh-CN"/>
        </w:rPr>
        <w:t xml:space="preserve">เงินปันผลสำหรับปี </w:t>
      </w:r>
      <w:r>
        <w:rPr>
          <w:rFonts w:ascii="Angsana New" w:hAnsi="Angsana New"/>
          <w:sz w:val="30"/>
          <w:szCs w:val="30"/>
          <w:lang w:eastAsia="zh-CN"/>
        </w:rPr>
        <w:t xml:space="preserve">2560 </w:t>
      </w:r>
      <w:r>
        <w:rPr>
          <w:rFonts w:ascii="Angsana New" w:hAnsi="Angsana New" w:hint="cs"/>
          <w:sz w:val="30"/>
          <w:szCs w:val="30"/>
          <w:cs/>
          <w:lang w:eastAsia="zh-CN"/>
        </w:rPr>
        <w:t xml:space="preserve">แก่ผู้ถือหุ้นในอัตราหุ้นละ </w:t>
      </w:r>
      <w:r>
        <w:rPr>
          <w:rFonts w:ascii="Angsana New" w:hAnsi="Angsana New"/>
          <w:sz w:val="30"/>
          <w:szCs w:val="30"/>
          <w:lang w:eastAsia="zh-CN"/>
        </w:rPr>
        <w:t>0.35</w:t>
      </w:r>
      <w:r>
        <w:rPr>
          <w:rFonts w:ascii="Angsana New" w:hAnsi="Angsana New" w:hint="cs"/>
          <w:sz w:val="30"/>
          <w:szCs w:val="30"/>
          <w:cs/>
          <w:lang w:eastAsia="zh-CN"/>
        </w:rPr>
        <w:t xml:space="preserve"> บาท เป็นจำนวนเงินทั้งสิ้น </w:t>
      </w:r>
      <w:r>
        <w:rPr>
          <w:rFonts w:ascii="Angsana New" w:hAnsi="Angsana New"/>
          <w:sz w:val="30"/>
          <w:szCs w:val="30"/>
          <w:lang w:eastAsia="zh-CN"/>
        </w:rPr>
        <w:t xml:space="preserve">358.3 </w:t>
      </w:r>
      <w:r>
        <w:rPr>
          <w:rFonts w:ascii="Angsana New" w:hAnsi="Angsana New" w:hint="cs"/>
          <w:sz w:val="30"/>
          <w:szCs w:val="30"/>
          <w:cs/>
          <w:lang w:eastAsia="zh-CN"/>
        </w:rPr>
        <w:t xml:space="preserve">ล้านบาท ซึ่งบริษัทได้จ่ายเงินปันผลระหว่างกาลไปแล้วในอัตราหุ้นละ </w:t>
      </w:r>
      <w:r>
        <w:rPr>
          <w:rFonts w:ascii="Angsana New" w:hAnsi="Angsana New"/>
          <w:sz w:val="30"/>
          <w:szCs w:val="30"/>
          <w:lang w:eastAsia="zh-CN"/>
        </w:rPr>
        <w:t xml:space="preserve">0.15 </w:t>
      </w:r>
      <w:r>
        <w:rPr>
          <w:rFonts w:ascii="Angsana New" w:hAnsi="Angsana New" w:hint="cs"/>
          <w:sz w:val="30"/>
          <w:szCs w:val="30"/>
          <w:cs/>
          <w:lang w:eastAsia="zh-CN"/>
        </w:rPr>
        <w:t xml:space="preserve">บาท เป็นจำนวนเงิน </w:t>
      </w:r>
      <w:r>
        <w:rPr>
          <w:rFonts w:ascii="Angsana New" w:hAnsi="Angsana New"/>
          <w:sz w:val="30"/>
          <w:szCs w:val="30"/>
          <w:lang w:eastAsia="zh-CN"/>
        </w:rPr>
        <w:t>153.6</w:t>
      </w:r>
      <w:r>
        <w:rPr>
          <w:rFonts w:ascii="Angsana New" w:hAnsi="Angsana New" w:hint="cs"/>
          <w:sz w:val="30"/>
          <w:szCs w:val="30"/>
          <w:cs/>
          <w:lang w:eastAsia="zh-CN"/>
        </w:rPr>
        <w:t xml:space="preserve"> ล้านบาท ในเดือนกันยายน </w:t>
      </w:r>
      <w:r>
        <w:rPr>
          <w:rFonts w:ascii="Angsana New" w:hAnsi="Angsana New"/>
          <w:sz w:val="30"/>
          <w:szCs w:val="30"/>
          <w:lang w:eastAsia="zh-CN"/>
        </w:rPr>
        <w:t>2560</w:t>
      </w:r>
      <w:r>
        <w:rPr>
          <w:rFonts w:ascii="Angsana New" w:hAnsi="Angsana New" w:hint="cs"/>
          <w:sz w:val="30"/>
          <w:szCs w:val="30"/>
          <w:cs/>
          <w:lang w:eastAsia="zh-CN"/>
        </w:rPr>
        <w:t xml:space="preserve"> และจะจ่ายเงินปันผลคงเหลือในอัตราหุ้นละ </w:t>
      </w:r>
      <w:r>
        <w:rPr>
          <w:rFonts w:ascii="Angsana New" w:hAnsi="Angsana New"/>
          <w:sz w:val="30"/>
          <w:szCs w:val="30"/>
          <w:lang w:eastAsia="zh-CN"/>
        </w:rPr>
        <w:t xml:space="preserve">0.20 </w:t>
      </w:r>
      <w:r>
        <w:rPr>
          <w:rFonts w:ascii="Angsana New" w:hAnsi="Angsana New" w:hint="cs"/>
          <w:sz w:val="30"/>
          <w:szCs w:val="30"/>
          <w:cs/>
          <w:lang w:eastAsia="zh-CN"/>
        </w:rPr>
        <w:t xml:space="preserve">บาท เป็นจำนวนเงิน </w:t>
      </w:r>
      <w:r>
        <w:rPr>
          <w:rFonts w:ascii="Angsana New" w:hAnsi="Angsana New"/>
          <w:sz w:val="30"/>
          <w:szCs w:val="30"/>
          <w:lang w:eastAsia="zh-CN"/>
        </w:rPr>
        <w:t>204.7</w:t>
      </w:r>
      <w:r>
        <w:rPr>
          <w:rFonts w:ascii="Angsana New" w:hAnsi="Angsana New" w:hint="cs"/>
          <w:sz w:val="30"/>
          <w:szCs w:val="30"/>
          <w:cs/>
          <w:lang w:eastAsia="zh-CN"/>
        </w:rPr>
        <w:t xml:space="preserve"> ล้านบาท ให้แก่ผู้ถือหุ้นเฉพาะผู้ที่มีสิทธิรับเงินปันผล </w:t>
      </w:r>
      <w:r w:rsidRPr="000F596E">
        <w:rPr>
          <w:rFonts w:ascii="Angsana New" w:hAnsi="Angsana New" w:hint="cs"/>
          <w:sz w:val="30"/>
          <w:szCs w:val="30"/>
          <w:cs/>
          <w:lang w:eastAsia="zh-CN"/>
        </w:rPr>
        <w:t xml:space="preserve">โดยเงินปันผลดังกล่าวได้จ่ายให้แก่ผู้ถือหุ้นในเดือนเมษายน </w:t>
      </w:r>
      <w:r w:rsidRPr="000F596E">
        <w:rPr>
          <w:rFonts w:ascii="Angsana New" w:hAnsi="Angsana New"/>
          <w:sz w:val="30"/>
          <w:szCs w:val="30"/>
          <w:lang w:eastAsia="zh-CN"/>
        </w:rPr>
        <w:t>2561</w:t>
      </w:r>
    </w:p>
    <w:p w:rsidR="00707BB5" w:rsidRPr="000F596E" w:rsidRDefault="00707BB5" w:rsidP="00707BB5">
      <w:pPr>
        <w:pStyle w:val="block"/>
        <w:spacing w:after="0" w:line="240" w:lineRule="auto"/>
        <w:ind w:left="540"/>
        <w:jc w:val="both"/>
        <w:rPr>
          <w:rFonts w:ascii="Angsana New" w:hAnsi="Angsana New"/>
          <w:bCs/>
          <w:sz w:val="30"/>
          <w:szCs w:val="30"/>
          <w:highlight w:val="yellow"/>
          <w:lang w:val="en-US" w:bidi="th-TH"/>
        </w:rPr>
      </w:pPr>
    </w:p>
    <w:p w:rsidR="00C47968" w:rsidRPr="00104E45" w:rsidRDefault="00C47968" w:rsidP="00AA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  <w:lang w:eastAsia="zh-CN"/>
        </w:rPr>
      </w:pPr>
      <w:r>
        <w:rPr>
          <w:rFonts w:ascii="Angsana New" w:hAnsi="Angsana New" w:hint="cs"/>
          <w:sz w:val="30"/>
          <w:szCs w:val="30"/>
          <w:cs/>
          <w:lang w:eastAsia="zh-CN"/>
        </w:rPr>
        <w:t>ในการประชุมคณะกรรมการบริษัท เมื่อวันที่ 9 สิงหาคม 2560 คณะกรรมการมีมติอนุมัติการจัดสรรเงินปันผลระหว่างกาลให้แก่ผู้ถือหุ้นในอัตราหุ้นละ 0.15 บาท เป็นจำนวนเงินทั้งสิ้น 15</w:t>
      </w:r>
      <w:r w:rsidR="008E61AB">
        <w:rPr>
          <w:rFonts w:ascii="Angsana New" w:hAnsi="Angsana New" w:hint="cs"/>
          <w:sz w:val="30"/>
          <w:szCs w:val="30"/>
          <w:cs/>
          <w:lang w:eastAsia="zh-CN"/>
        </w:rPr>
        <w:t>4</w:t>
      </w:r>
      <w:r>
        <w:rPr>
          <w:rFonts w:ascii="Angsana New" w:hAnsi="Angsana New" w:hint="cs"/>
          <w:sz w:val="30"/>
          <w:szCs w:val="30"/>
          <w:cs/>
          <w:lang w:eastAsia="zh-CN"/>
        </w:rPr>
        <w:t xml:space="preserve"> ล้านบาท โดยเงินปันผลดังกล่าวได้จ่ายให้แก่ผู้ถือหุ้นในเดือนกันยายน 2560</w:t>
      </w:r>
    </w:p>
    <w:p w:rsidR="00C47968" w:rsidRDefault="00C47968" w:rsidP="0095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6" w:right="198"/>
        <w:jc w:val="thaiDistribute"/>
        <w:rPr>
          <w:rFonts w:ascii="Angsana New" w:hAnsi="Angsana New"/>
          <w:sz w:val="30"/>
          <w:szCs w:val="30"/>
        </w:rPr>
      </w:pPr>
    </w:p>
    <w:p w:rsidR="00C47968" w:rsidRPr="00AA3E35" w:rsidRDefault="00C47968" w:rsidP="00AA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104E45">
        <w:rPr>
          <w:rFonts w:ascii="Angsana New" w:hAnsi="Angsana New"/>
          <w:sz w:val="30"/>
          <w:szCs w:val="30"/>
          <w:cs/>
          <w:lang w:eastAsia="zh-CN"/>
        </w:rPr>
        <w:t xml:space="preserve">ในการประชุมสามัญประจำปีของผู้ถือหุ้นบริษัท เมื่อวันที่ </w:t>
      </w:r>
      <w:r w:rsidRPr="00104E45">
        <w:rPr>
          <w:rFonts w:ascii="Angsana New" w:hAnsi="Angsana New"/>
          <w:sz w:val="30"/>
          <w:szCs w:val="30"/>
          <w:lang w:eastAsia="zh-CN"/>
        </w:rPr>
        <w:t>21</w:t>
      </w:r>
      <w:r w:rsidRPr="00104E45">
        <w:rPr>
          <w:rFonts w:ascii="Angsana New" w:hAnsi="Angsana New"/>
          <w:sz w:val="30"/>
          <w:szCs w:val="30"/>
          <w:cs/>
          <w:lang w:eastAsia="zh-CN"/>
        </w:rPr>
        <w:t xml:space="preserve"> มีนาคม 25</w:t>
      </w:r>
      <w:r>
        <w:rPr>
          <w:rFonts w:ascii="Angsana New" w:hAnsi="Angsana New" w:hint="cs"/>
          <w:sz w:val="30"/>
          <w:szCs w:val="30"/>
          <w:cs/>
          <w:lang w:eastAsia="zh-CN"/>
        </w:rPr>
        <w:t>60</w:t>
      </w:r>
      <w:r w:rsidRPr="00104E45">
        <w:rPr>
          <w:rFonts w:ascii="Angsana New" w:hAnsi="Angsana New"/>
          <w:sz w:val="30"/>
          <w:szCs w:val="30"/>
          <w:cs/>
          <w:lang w:eastAsia="zh-CN"/>
        </w:rPr>
        <w:t xml:space="preserve"> ผู้ถือหุ้นมีมติอนุมัติการจัดสรรเงินปันผลประจำปี 2559 แก่ผู้ถือหุ้นในอัตราหุ้นละ </w:t>
      </w:r>
      <w:r w:rsidRPr="00104E45">
        <w:rPr>
          <w:rFonts w:ascii="Angsana New" w:hAnsi="Angsana New"/>
          <w:sz w:val="30"/>
          <w:szCs w:val="30"/>
          <w:lang w:eastAsia="zh-CN"/>
        </w:rPr>
        <w:t>1.70</w:t>
      </w:r>
      <w:r w:rsidRPr="00104E45">
        <w:rPr>
          <w:rFonts w:ascii="Angsana New" w:hAnsi="Angsana New"/>
          <w:sz w:val="30"/>
          <w:szCs w:val="30"/>
          <w:cs/>
          <w:lang w:eastAsia="zh-CN"/>
        </w:rPr>
        <w:t xml:space="preserve"> บาท เป็นจำนวนเงินทั้งสิ้น </w:t>
      </w:r>
      <w:r w:rsidRPr="00104E45">
        <w:rPr>
          <w:rFonts w:ascii="Angsana New" w:hAnsi="Angsana New"/>
          <w:sz w:val="30"/>
          <w:szCs w:val="30"/>
          <w:lang w:eastAsia="zh-CN"/>
        </w:rPr>
        <w:t>1,258</w:t>
      </w:r>
      <w:r w:rsidRPr="00104E45">
        <w:rPr>
          <w:rFonts w:ascii="Angsana New" w:hAnsi="Angsana New"/>
          <w:sz w:val="30"/>
          <w:szCs w:val="30"/>
          <w:cs/>
          <w:lang w:eastAsia="zh-CN"/>
        </w:rPr>
        <w:t xml:space="preserve"> ล้านบาท ซึ่งบริษัทได้จ่ายเงินปันผลระหว่างกาลไปแล้ว</w:t>
      </w:r>
      <w:r w:rsidRPr="00104E45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AA3E35">
        <w:rPr>
          <w:rFonts w:ascii="Angsana New" w:hAnsi="Angsana New"/>
          <w:sz w:val="30"/>
          <w:szCs w:val="30"/>
          <w:cs/>
          <w:lang w:eastAsia="zh-CN"/>
        </w:rPr>
        <w:t xml:space="preserve">ในอัตราหุ้นละ </w:t>
      </w:r>
      <w:r w:rsidRPr="00AA3E35">
        <w:rPr>
          <w:rFonts w:ascii="Angsana New" w:hAnsi="Angsana New"/>
          <w:sz w:val="30"/>
          <w:szCs w:val="30"/>
          <w:lang w:eastAsia="zh-CN"/>
        </w:rPr>
        <w:t xml:space="preserve">1.35 </w:t>
      </w:r>
      <w:r w:rsidRPr="00AA3E35">
        <w:rPr>
          <w:rFonts w:ascii="Angsana New" w:hAnsi="Angsana New"/>
          <w:sz w:val="30"/>
          <w:szCs w:val="30"/>
          <w:cs/>
          <w:lang w:eastAsia="zh-CN"/>
        </w:rPr>
        <w:t xml:space="preserve">บาท เป็นจำนวนเงินทั้งสิ้น </w:t>
      </w:r>
      <w:r w:rsidRPr="00AA3E35">
        <w:rPr>
          <w:rFonts w:ascii="Angsana New" w:hAnsi="Angsana New"/>
          <w:sz w:val="30"/>
          <w:szCs w:val="30"/>
          <w:lang w:eastAsia="zh-CN"/>
        </w:rPr>
        <w:t>999</w:t>
      </w:r>
      <w:r w:rsidRPr="00AA3E35">
        <w:rPr>
          <w:rFonts w:ascii="Angsana New" w:hAnsi="Angsana New"/>
          <w:sz w:val="30"/>
          <w:szCs w:val="30"/>
          <w:cs/>
          <w:lang w:eastAsia="zh-CN"/>
        </w:rPr>
        <w:t xml:space="preserve"> ล้านบาท</w:t>
      </w:r>
      <w:r w:rsidRPr="00AA3E35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AA3E35">
        <w:rPr>
          <w:rFonts w:ascii="Angsana New" w:hAnsi="Angsana New"/>
          <w:sz w:val="30"/>
          <w:szCs w:val="30"/>
          <w:cs/>
          <w:lang w:eastAsia="zh-CN"/>
        </w:rPr>
        <w:t xml:space="preserve">และจะจ่ายเงินปันผลคงเหลือในอัตราหุ้นละ </w:t>
      </w:r>
      <w:r w:rsidRPr="00AA3E35">
        <w:rPr>
          <w:rFonts w:ascii="Angsana New" w:hAnsi="Angsana New"/>
          <w:sz w:val="30"/>
          <w:szCs w:val="30"/>
          <w:lang w:eastAsia="zh-CN"/>
        </w:rPr>
        <w:t xml:space="preserve">0.35 </w:t>
      </w:r>
      <w:r w:rsidRPr="00AA3E35">
        <w:rPr>
          <w:rFonts w:ascii="Angsana New" w:hAnsi="Angsana New"/>
          <w:sz w:val="30"/>
          <w:szCs w:val="30"/>
          <w:cs/>
          <w:lang w:eastAsia="zh-CN"/>
        </w:rPr>
        <w:t xml:space="preserve">บาท เป็นจำนวนเงิน </w:t>
      </w:r>
      <w:r w:rsidRPr="00AA3E35">
        <w:rPr>
          <w:rFonts w:ascii="Angsana New" w:hAnsi="Angsana New"/>
          <w:sz w:val="30"/>
          <w:szCs w:val="30"/>
          <w:lang w:eastAsia="zh-CN"/>
        </w:rPr>
        <w:t xml:space="preserve">259 </w:t>
      </w:r>
      <w:r w:rsidRPr="00AA3E35">
        <w:rPr>
          <w:rFonts w:ascii="Angsana New" w:hAnsi="Angsana New"/>
          <w:sz w:val="30"/>
          <w:szCs w:val="30"/>
          <w:cs/>
          <w:lang w:eastAsia="zh-CN"/>
        </w:rPr>
        <w:t>ล้านบาท</w:t>
      </w:r>
      <w:r w:rsidRPr="00AA3E35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AA3E35">
        <w:rPr>
          <w:rFonts w:ascii="Angsana New" w:hAnsi="Angsana New"/>
          <w:sz w:val="30"/>
          <w:szCs w:val="30"/>
          <w:cs/>
          <w:lang w:eastAsia="zh-CN"/>
        </w:rPr>
        <w:t xml:space="preserve">ให้แก่ผู้ถือหุ้นเฉพาะผู้ที่มีสิทธิรับเงินปันผล </w:t>
      </w:r>
      <w:r w:rsidR="00AA3E35">
        <w:rPr>
          <w:rFonts w:ascii="Angsana New" w:hAnsi="Angsana New" w:hint="cs"/>
          <w:sz w:val="30"/>
          <w:szCs w:val="30"/>
          <w:cs/>
          <w:lang w:eastAsia="zh-CN"/>
        </w:rPr>
        <w:t xml:space="preserve">    </w:t>
      </w:r>
      <w:r w:rsidR="0005009D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="00AA3E35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Pr="00AA3E35">
        <w:rPr>
          <w:rFonts w:ascii="Angsana New" w:hAnsi="Angsana New"/>
          <w:sz w:val="30"/>
          <w:szCs w:val="30"/>
          <w:cs/>
          <w:lang w:eastAsia="zh-CN"/>
        </w:rPr>
        <w:t>เงินปันผลดังกล่าว</w:t>
      </w:r>
      <w:r w:rsidRPr="00104E45">
        <w:rPr>
          <w:rFonts w:ascii="Angsana New" w:hAnsi="Angsana New"/>
          <w:sz w:val="30"/>
          <w:szCs w:val="30"/>
          <w:cs/>
          <w:lang w:eastAsia="zh-CN"/>
        </w:rPr>
        <w:t>ได้จ่าย</w:t>
      </w:r>
      <w:r w:rsidRPr="00AA3E35">
        <w:rPr>
          <w:rFonts w:ascii="Angsana New" w:hAnsi="Angsana New"/>
          <w:sz w:val="30"/>
          <w:szCs w:val="30"/>
          <w:cs/>
          <w:lang w:eastAsia="zh-CN"/>
        </w:rPr>
        <w:t xml:space="preserve">ให้แก่ผู้ถือหุ้นในเดือนเมษายน </w:t>
      </w:r>
      <w:r w:rsidRPr="00AA3E35">
        <w:rPr>
          <w:rFonts w:ascii="Angsana New" w:hAnsi="Angsana New"/>
          <w:sz w:val="30"/>
          <w:szCs w:val="30"/>
          <w:lang w:eastAsia="zh-CN"/>
        </w:rPr>
        <w:t>2560</w:t>
      </w:r>
    </w:p>
    <w:p w:rsidR="00C47968" w:rsidRPr="00104E45" w:rsidRDefault="00C47968" w:rsidP="00C47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6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4966A0" w:rsidRPr="00454F20" w:rsidRDefault="004966A0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454F20">
        <w:rPr>
          <w:rFonts w:ascii="Angsana New" w:hAnsi="Angsana New" w:cs="Angsana New"/>
          <w:b w:val="0"/>
          <w:cs/>
          <w:lang w:val="en-GB"/>
        </w:rPr>
        <w:t>เครื่องมือทางการเงิน</w:t>
      </w:r>
    </w:p>
    <w:p w:rsidR="00BA67B1" w:rsidRPr="00956D5B" w:rsidRDefault="00BA67B1" w:rsidP="00956D5B">
      <w:pPr>
        <w:pStyle w:val="block"/>
        <w:spacing w:after="0" w:line="240" w:lineRule="auto"/>
        <w:ind w:left="518" w:right="198"/>
        <w:jc w:val="both"/>
        <w:rPr>
          <w:rFonts w:ascii="Angsana New" w:hAnsi="Angsana New"/>
          <w:bCs/>
          <w:sz w:val="30"/>
          <w:szCs w:val="30"/>
          <w:rtl/>
          <w:cs/>
        </w:rPr>
      </w:pPr>
    </w:p>
    <w:p w:rsidR="008321C7" w:rsidRPr="00956D5B" w:rsidRDefault="008321C7" w:rsidP="0095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9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56D5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8321C7" w:rsidRPr="00956D5B" w:rsidRDefault="008321C7" w:rsidP="00956D5B">
      <w:pPr>
        <w:ind w:right="198"/>
        <w:rPr>
          <w:rFonts w:ascii="Angsana New" w:hAnsi="Angsana New"/>
          <w:sz w:val="30"/>
          <w:szCs w:val="30"/>
        </w:rPr>
      </w:pPr>
    </w:p>
    <w:p w:rsidR="008321C7" w:rsidRPr="00956D5B" w:rsidRDefault="008321C7" w:rsidP="00392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392409">
        <w:rPr>
          <w:rFonts w:ascii="Angsana New" w:hAnsi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 เพื่อการเก็งกำไรหรือการค้า</w:t>
      </w:r>
      <w:r w:rsidRPr="00956D5B">
        <w:rPr>
          <w:rFonts w:ascii="Angsana New" w:hAnsi="Angsana New"/>
          <w:sz w:val="30"/>
          <w:szCs w:val="30"/>
          <w:cs/>
        </w:rPr>
        <w:t xml:space="preserve"> </w:t>
      </w:r>
    </w:p>
    <w:p w:rsidR="00D46990" w:rsidRPr="00956D5B" w:rsidRDefault="00D46990" w:rsidP="00D46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98"/>
        <w:jc w:val="thaiDistribute"/>
        <w:rPr>
          <w:rFonts w:ascii="Angsana New" w:hAnsi="Angsana New"/>
          <w:sz w:val="30"/>
          <w:szCs w:val="30"/>
        </w:rPr>
      </w:pPr>
    </w:p>
    <w:p w:rsidR="008321C7" w:rsidRPr="00956D5B" w:rsidRDefault="008321C7" w:rsidP="00392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392409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</w:t>
      </w:r>
      <w:r w:rsidRPr="00392409">
        <w:rPr>
          <w:rFonts w:ascii="Angsana New" w:hAnsi="Angsana New"/>
          <w:sz w:val="30"/>
          <w:szCs w:val="30"/>
        </w:rPr>
        <w:t> </w:t>
      </w:r>
      <w:r w:rsidRPr="00392409">
        <w:rPr>
          <w:rFonts w:ascii="Angsana New" w:hAnsi="Angsana New"/>
          <w:sz w:val="30"/>
          <w:szCs w:val="30"/>
          <w:cs/>
        </w:rPr>
        <w:t>กลุ่มบริษัทมีระบบในการบริหารจัดการความเสี่ยงอย่างต่อเนื่อง เพื่อการควบคุมความเสี่ยงให้อยู่ในระดับที่เหมาะสมและยอมรับได้</w:t>
      </w:r>
      <w:r w:rsidRPr="00956D5B">
        <w:rPr>
          <w:rFonts w:ascii="Angsana New" w:hAnsi="Angsana New"/>
          <w:sz w:val="30"/>
          <w:szCs w:val="30"/>
          <w:cs/>
        </w:rPr>
        <w:t xml:space="preserve"> </w:t>
      </w:r>
    </w:p>
    <w:p w:rsidR="00A94D76" w:rsidRPr="00956D5B" w:rsidRDefault="00A94D76" w:rsidP="0095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98"/>
        <w:jc w:val="thaiDistribute"/>
        <w:rPr>
          <w:rFonts w:ascii="Angsana New" w:hAnsi="Angsana New"/>
          <w:sz w:val="30"/>
          <w:szCs w:val="30"/>
        </w:rPr>
      </w:pPr>
    </w:p>
    <w:p w:rsidR="00D32D00" w:rsidRDefault="00D32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8321C7" w:rsidRPr="00956D5B" w:rsidRDefault="008321C7" w:rsidP="0095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98" w:firstLine="547"/>
        <w:rPr>
          <w:rFonts w:ascii="Angsana New" w:hAnsi="Angsana New"/>
          <w:b/>
          <w:bCs/>
          <w:i/>
          <w:iCs/>
          <w:sz w:val="30"/>
          <w:szCs w:val="30"/>
        </w:rPr>
      </w:pPr>
      <w:r w:rsidRPr="00956D5B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802A7F" w:rsidRPr="00956D5B" w:rsidRDefault="008321C7" w:rsidP="00392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956D5B">
        <w:rPr>
          <w:sz w:val="30"/>
          <w:szCs w:val="30"/>
          <w:cs/>
        </w:rPr>
        <w:br/>
      </w:r>
      <w:r w:rsidR="008C5B60" w:rsidRPr="008C5B60">
        <w:rPr>
          <w:rFonts w:ascii="Angsana New" w:hAnsi="Angsana New" w:hint="cs"/>
          <w:color w:val="00000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8C5B60" w:rsidRPr="008C5B60">
        <w:rPr>
          <w:rFonts w:ascii="Angsana New" w:hAnsi="Angsana New"/>
          <w:color w:val="000000"/>
          <w:sz w:val="30"/>
          <w:szCs w:val="30"/>
          <w:cs/>
        </w:rPr>
        <w:t>ความเชื่อมั่นของ</w:t>
      </w:r>
      <w:r w:rsidR="008C5B60" w:rsidRPr="008C5B60">
        <w:rPr>
          <w:rFonts w:ascii="Angsana New" w:hAnsi="Angsana New" w:hint="cs"/>
          <w:color w:val="000000"/>
          <w:sz w:val="30"/>
          <w:szCs w:val="30"/>
          <w:cs/>
        </w:rPr>
        <w:t>นักลงทุน</w:t>
      </w:r>
      <w:r w:rsidRPr="00956D5B">
        <w:rPr>
          <w:rFonts w:ascii="Angsana New" w:hAnsi="Angsana New"/>
          <w:color w:val="000000"/>
          <w:sz w:val="30"/>
          <w:szCs w:val="30"/>
          <w:cs/>
        </w:rPr>
        <w:t xml:space="preserve"> เ</w:t>
      </w:r>
      <w:r w:rsidR="008C5B60" w:rsidRPr="006D32E8">
        <w:rPr>
          <w:rFonts w:ascii="Angsana New" w:hAnsi="Angsana New" w:hint="cs"/>
          <w:sz w:val="30"/>
          <w:szCs w:val="30"/>
          <w:cs/>
        </w:rPr>
        <w:t>จ้าหนี้และตลาดและก่อให้เกิดการพัฒนาของธุรกิจในอนาคต</w:t>
      </w:r>
      <w:r w:rsidRPr="00956D5B">
        <w:rPr>
          <w:rFonts w:ascii="Angsana New" w:hAnsi="Angsana New"/>
          <w:color w:val="000000"/>
          <w:sz w:val="30"/>
          <w:szCs w:val="30"/>
          <w:cs/>
        </w:rPr>
        <w:t xml:space="preserve"> รวมถึงการกำกับดูแลผลตอบแทนจากการลงทุน และระดับการจ่ายเงินปันผลที่เหมาะสม เพื่อให้ธุรกิจเติบโตอย่างยั่งยืน</w:t>
      </w:r>
      <w:r w:rsidRPr="008C5B60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A94D76" w:rsidRPr="00956D5B" w:rsidRDefault="00A94D76" w:rsidP="0095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98"/>
        <w:jc w:val="thaiDistribute"/>
        <w:rPr>
          <w:rFonts w:ascii="Angsana New" w:hAnsi="Angsana New"/>
          <w:sz w:val="30"/>
          <w:szCs w:val="30"/>
        </w:rPr>
      </w:pPr>
    </w:p>
    <w:p w:rsidR="008321C7" w:rsidRPr="00956D5B" w:rsidRDefault="008321C7" w:rsidP="0095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9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56D5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D46990" w:rsidRPr="00956D5B" w:rsidRDefault="00D46990" w:rsidP="00D46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98"/>
        <w:jc w:val="thaiDistribute"/>
        <w:rPr>
          <w:rFonts w:ascii="Angsana New" w:hAnsi="Angsana New"/>
          <w:sz w:val="30"/>
          <w:szCs w:val="30"/>
        </w:rPr>
      </w:pPr>
    </w:p>
    <w:p w:rsidR="008321C7" w:rsidRPr="00956D5B" w:rsidRDefault="008321C7" w:rsidP="00392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5D30B0">
        <w:rPr>
          <w:rFonts w:ascii="Angsana New" w:hAnsi="Angsana New"/>
          <w:spacing w:val="6"/>
          <w:sz w:val="30"/>
          <w:szCs w:val="30"/>
          <w:cs/>
        </w:rPr>
        <w:t>ความเสี่ยงด้านอัตราดอกเบี้ย หมายถึง ความเสี่ยงที่เกิดจากความผันผวนของอัตราดอกเบี้ยในตลาดในอนาคต</w:t>
      </w:r>
      <w:r w:rsidRPr="00956D5B">
        <w:rPr>
          <w:rFonts w:ascii="Angsana New" w:hAnsi="Angsana New"/>
          <w:sz w:val="30"/>
          <w:szCs w:val="30"/>
          <w:cs/>
        </w:rPr>
        <w:t xml:space="preserve"> ซึ่งส่งผลกระทบต่อการดำเนินงานและกระแสเงินสดของกลุ่มบริษัท กลุ่มบริษัทได้มีการบริหารจัดการความเสี่ยงดังกล่าวเพื่อให้แน่ใจว่ามีความเหมาะสมต่อการดำเนินธุรกิจ</w:t>
      </w:r>
      <w:r w:rsidRPr="00956D5B">
        <w:rPr>
          <w:rFonts w:ascii="Angsana New" w:hAnsi="Angsana New"/>
          <w:sz w:val="30"/>
          <w:szCs w:val="30"/>
        </w:rPr>
        <w:t xml:space="preserve"> </w:t>
      </w:r>
    </w:p>
    <w:p w:rsidR="00D46990" w:rsidRPr="00956D5B" w:rsidRDefault="00D46990" w:rsidP="00D46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98"/>
        <w:jc w:val="thaiDistribute"/>
        <w:rPr>
          <w:rFonts w:ascii="Angsana New" w:hAnsi="Angsana New"/>
          <w:sz w:val="30"/>
          <w:szCs w:val="30"/>
        </w:rPr>
      </w:pPr>
    </w:p>
    <w:p w:rsidR="000D7027" w:rsidRPr="00956D5B" w:rsidRDefault="000D7027" w:rsidP="00392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 w:rsidRPr="00956D5B">
        <w:rPr>
          <w:rFonts w:ascii="Angsana New" w:hAnsi="Angsana New"/>
          <w:sz w:val="30"/>
          <w:szCs w:val="30"/>
          <w:cs/>
        </w:rPr>
        <w:t xml:space="preserve">อัตราดอกเบี้ยของหนี้สินทางการเงินที่มีภาระดอกเบี้ย ณ วันที่ </w:t>
      </w:r>
      <w:r w:rsidRPr="00956D5B">
        <w:rPr>
          <w:rFonts w:ascii="Angsana New" w:hAnsi="Angsana New"/>
          <w:sz w:val="30"/>
          <w:szCs w:val="30"/>
        </w:rPr>
        <w:t xml:space="preserve">31 </w:t>
      </w:r>
      <w:r w:rsidRPr="00956D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D55A6A" w:rsidRPr="00956D5B">
        <w:rPr>
          <w:rFonts w:ascii="Angsana New" w:hAnsi="Angsana New"/>
          <w:sz w:val="30"/>
          <w:szCs w:val="30"/>
        </w:rPr>
        <w:t>256</w:t>
      </w:r>
      <w:r w:rsidR="000F596E">
        <w:rPr>
          <w:rFonts w:ascii="Angsana New" w:hAnsi="Angsana New"/>
          <w:sz w:val="30"/>
          <w:szCs w:val="30"/>
        </w:rPr>
        <w:t>1</w:t>
      </w:r>
      <w:r w:rsidRPr="00956D5B">
        <w:rPr>
          <w:rFonts w:ascii="Angsana New" w:hAnsi="Angsana New"/>
          <w:sz w:val="30"/>
          <w:szCs w:val="30"/>
        </w:rPr>
        <w:t xml:space="preserve"> </w:t>
      </w:r>
      <w:r w:rsidRPr="00956D5B">
        <w:rPr>
          <w:rFonts w:ascii="Angsana New" w:hAnsi="Angsana New"/>
          <w:sz w:val="30"/>
          <w:szCs w:val="30"/>
          <w:cs/>
        </w:rPr>
        <w:t xml:space="preserve">และ </w:t>
      </w:r>
      <w:r w:rsidR="000F596E">
        <w:rPr>
          <w:rFonts w:ascii="Angsana New" w:hAnsi="Angsana New"/>
          <w:sz w:val="30"/>
          <w:szCs w:val="30"/>
        </w:rPr>
        <w:t>2560</w:t>
      </w:r>
      <w:r w:rsidRPr="00956D5B">
        <w:rPr>
          <w:rFonts w:ascii="Angsana New" w:hAnsi="Angsana New"/>
          <w:sz w:val="30"/>
          <w:szCs w:val="30"/>
        </w:rPr>
        <w:t xml:space="preserve"> </w:t>
      </w:r>
      <w:r w:rsidRPr="00956D5B">
        <w:rPr>
          <w:rFonts w:ascii="Angsana New" w:hAnsi="Angsana New"/>
          <w:sz w:val="30"/>
          <w:szCs w:val="30"/>
          <w:cs/>
        </w:rPr>
        <w:t>และระยะเวลาที่ครบกำหนดชำระหรือกำหนดอัตราใหม่ได้เปิดเผยไว้แล้วในหมายเหตุ</w:t>
      </w:r>
      <w:r w:rsidR="00AA3E35">
        <w:rPr>
          <w:rFonts w:ascii="Angsana New" w:hAnsi="Angsana New" w:hint="cs"/>
          <w:sz w:val="30"/>
          <w:szCs w:val="30"/>
          <w:cs/>
        </w:rPr>
        <w:t>ประกอบงบการเงินข้อ</w:t>
      </w:r>
      <w:r w:rsidRPr="00956D5B">
        <w:rPr>
          <w:rFonts w:ascii="Angsana New" w:hAnsi="Angsana New"/>
          <w:sz w:val="30"/>
          <w:szCs w:val="30"/>
          <w:cs/>
        </w:rPr>
        <w:t xml:space="preserve"> </w:t>
      </w:r>
      <w:r w:rsidR="00AF756A" w:rsidRPr="00956D5B">
        <w:rPr>
          <w:rFonts w:ascii="Angsana New" w:hAnsi="Angsana New" w:hint="cs"/>
          <w:sz w:val="30"/>
          <w:szCs w:val="30"/>
          <w:cs/>
        </w:rPr>
        <w:t>1</w:t>
      </w:r>
      <w:r w:rsidR="004A129E">
        <w:rPr>
          <w:rFonts w:ascii="Angsana New" w:hAnsi="Angsana New"/>
          <w:sz w:val="30"/>
          <w:szCs w:val="30"/>
        </w:rPr>
        <w:t>5</w:t>
      </w:r>
    </w:p>
    <w:p w:rsidR="00A94D76" w:rsidRPr="00956D5B" w:rsidRDefault="00A94D76" w:rsidP="0095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="Angsana New" w:hAnsi="Angsana New"/>
          <w:sz w:val="30"/>
          <w:szCs w:val="30"/>
        </w:rPr>
      </w:pPr>
    </w:p>
    <w:p w:rsidR="008321C7" w:rsidRPr="00956D5B" w:rsidRDefault="008321C7" w:rsidP="0095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56D5B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BF3656" w:rsidRPr="00956D5B" w:rsidRDefault="00BF3656" w:rsidP="0095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12A9F" w:rsidRPr="00956D5B" w:rsidRDefault="007922EA" w:rsidP="00392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color w:val="000000"/>
          <w:sz w:val="30"/>
          <w:szCs w:val="30"/>
        </w:rPr>
      </w:pPr>
      <w:r w:rsidRPr="00956D5B">
        <w:rPr>
          <w:rFonts w:ascii="Angsana New" w:hAnsi="Angsana New"/>
          <w:color w:val="000000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กลุ่มบริษัทได้ป้องกันความเสี่ยงจากความผันผวนของอัตราแลกเปลี่ยนในสินทรัพย์และหนี้สินทางการเงินโดยการทำสัญญาซื้อขายเงินตราต่างประเทศล่วงหน้า ซึ่งสัญญาซื้อขายเงินตราต่างประเทศล่วงหน้า ณ วันที่ใน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  <w:r w:rsidR="008321C7" w:rsidRPr="00956D5B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A94D76" w:rsidRPr="00956D5B" w:rsidRDefault="00A94D76" w:rsidP="00956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98"/>
        <w:jc w:val="thaiDistribute"/>
        <w:rPr>
          <w:rFonts w:ascii="Angsana New" w:hAnsi="Angsana New"/>
          <w:sz w:val="30"/>
          <w:szCs w:val="30"/>
        </w:rPr>
      </w:pPr>
    </w:p>
    <w:p w:rsidR="00D32D00" w:rsidRDefault="00D32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8321C7" w:rsidRPr="00956D5B" w:rsidRDefault="008321C7" w:rsidP="00392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56D5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56D5B">
        <w:rPr>
          <w:rFonts w:ascii="Angsana New" w:hAnsi="Angsana New"/>
          <w:sz w:val="30"/>
          <w:szCs w:val="30"/>
        </w:rPr>
        <w:t xml:space="preserve">31 </w:t>
      </w:r>
      <w:r w:rsidRPr="00956D5B">
        <w:rPr>
          <w:rFonts w:ascii="Angsana New" w:hAnsi="Angsana New"/>
          <w:sz w:val="30"/>
          <w:szCs w:val="30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:rsidR="00BF3656" w:rsidRPr="00956D5B" w:rsidRDefault="00BF3656" w:rsidP="0083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9"/>
        <w:gridCol w:w="1080"/>
        <w:gridCol w:w="1080"/>
        <w:gridCol w:w="180"/>
        <w:gridCol w:w="1001"/>
        <w:gridCol w:w="180"/>
        <w:gridCol w:w="990"/>
        <w:gridCol w:w="180"/>
        <w:gridCol w:w="990"/>
      </w:tblGrid>
      <w:tr w:rsidR="003B7A53" w:rsidRPr="00FF14D9" w:rsidTr="00392409">
        <w:trPr>
          <w:cantSplit/>
          <w:tblHeader/>
        </w:trPr>
        <w:tc>
          <w:tcPr>
            <w:tcW w:w="3319" w:type="dxa"/>
            <w:shd w:val="clear" w:color="auto" w:fill="auto"/>
          </w:tcPr>
          <w:p w:rsidR="003B7A53" w:rsidRPr="00FF14D9" w:rsidRDefault="003B7A53" w:rsidP="00BF3656">
            <w:pPr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3B7A53" w:rsidRPr="00FF14D9" w:rsidRDefault="003B7A53" w:rsidP="00BF3656">
            <w:pPr>
              <w:jc w:val="center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261" w:type="dxa"/>
            <w:gridSpan w:val="3"/>
            <w:shd w:val="clear" w:color="auto" w:fill="auto"/>
          </w:tcPr>
          <w:p w:rsidR="003B7A53" w:rsidRPr="00FF14D9" w:rsidRDefault="003B7A53" w:rsidP="00BF365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F14D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:rsidR="003B7A53" w:rsidRPr="00FF14D9" w:rsidRDefault="003B7A53" w:rsidP="00BF365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3B7A53" w:rsidRPr="00FF14D9" w:rsidRDefault="003B7A53" w:rsidP="00BF3656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FF14D9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F596E" w:rsidRPr="00FF14D9" w:rsidTr="00392409">
        <w:trPr>
          <w:cantSplit/>
          <w:tblHeader/>
        </w:trPr>
        <w:tc>
          <w:tcPr>
            <w:tcW w:w="3319" w:type="dxa"/>
            <w:shd w:val="clear" w:color="auto" w:fill="auto"/>
          </w:tcPr>
          <w:p w:rsidR="000F596E" w:rsidRPr="00FF14D9" w:rsidRDefault="000F596E" w:rsidP="000F596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FF14D9" w:rsidRDefault="000F596E" w:rsidP="000F596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FF14D9" w:rsidRDefault="000F596E" w:rsidP="000F59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0F596E" w:rsidRPr="00FF14D9" w:rsidRDefault="000F596E" w:rsidP="000F59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:rsidR="000F596E" w:rsidRPr="00FF14D9" w:rsidRDefault="000F596E" w:rsidP="000F59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0F596E" w:rsidRPr="00FF14D9" w:rsidRDefault="000F596E" w:rsidP="000F59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F596E" w:rsidRPr="00FF14D9" w:rsidRDefault="000F596E" w:rsidP="000F59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0F596E" w:rsidRPr="00FF14D9" w:rsidRDefault="000F596E" w:rsidP="000F59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0F596E" w:rsidRPr="00FF14D9" w:rsidRDefault="000F596E" w:rsidP="000F59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12322" w:rsidRPr="00FF14D9" w:rsidTr="00392409">
        <w:trPr>
          <w:cantSplit/>
          <w:tblHeader/>
        </w:trPr>
        <w:tc>
          <w:tcPr>
            <w:tcW w:w="3319" w:type="dxa"/>
            <w:shd w:val="clear" w:color="auto" w:fill="auto"/>
          </w:tcPr>
          <w:p w:rsidR="00E12322" w:rsidRPr="00FF14D9" w:rsidRDefault="00E12322" w:rsidP="00E123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12322" w:rsidRPr="00FF14D9" w:rsidRDefault="00E12322" w:rsidP="00E123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01" w:type="dxa"/>
            <w:gridSpan w:val="7"/>
            <w:shd w:val="clear" w:color="auto" w:fill="auto"/>
          </w:tcPr>
          <w:p w:rsidR="00E12322" w:rsidRPr="00FF14D9" w:rsidRDefault="00E12322" w:rsidP="00E12322">
            <w:pPr>
              <w:pStyle w:val="Heading7"/>
              <w:ind w:right="-43"/>
              <w:jc w:val="center"/>
              <w:rPr>
                <w:rFonts w:ascii="Angsana New" w:hAnsi="Angsana New"/>
                <w:b w:val="0"/>
                <w:bCs w:val="0"/>
              </w:rPr>
            </w:pPr>
            <w:r w:rsidRPr="00FF14D9">
              <w:rPr>
                <w:rFonts w:ascii="Angsana New" w:hAnsi="Angsana New"/>
                <w:b w:val="0"/>
                <w:bCs w:val="0"/>
                <w:i/>
                <w:iCs/>
              </w:rPr>
              <w:t>(</w:t>
            </w:r>
            <w:r w:rsidRPr="00FF14D9">
              <w:rPr>
                <w:rFonts w:ascii="Angsana New" w:hAnsi="Angsana New"/>
                <w:b w:val="0"/>
                <w:bCs w:val="0"/>
                <w:i/>
                <w:iCs/>
                <w:cs/>
              </w:rPr>
              <w:t>ล้านบาท</w:t>
            </w:r>
            <w:r w:rsidRPr="00FF14D9">
              <w:rPr>
                <w:rFonts w:ascii="Angsana New" w:hAnsi="Angsana New"/>
                <w:b w:val="0"/>
                <w:bCs w:val="0"/>
                <w:i/>
                <w:iCs/>
              </w:rPr>
              <w:t>)</w:t>
            </w:r>
          </w:p>
        </w:tc>
      </w:tr>
      <w:tr w:rsidR="005F48F6" w:rsidRPr="00FF14D9" w:rsidTr="00392409">
        <w:trPr>
          <w:cantSplit/>
          <w:tblHeader/>
        </w:trPr>
        <w:tc>
          <w:tcPr>
            <w:tcW w:w="3319" w:type="dxa"/>
            <w:shd w:val="clear" w:color="auto" w:fill="auto"/>
          </w:tcPr>
          <w:p w:rsidR="005F48F6" w:rsidRPr="00FF14D9" w:rsidRDefault="005F48F6" w:rsidP="00E123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080" w:type="dxa"/>
            <w:shd w:val="clear" w:color="auto" w:fill="auto"/>
          </w:tcPr>
          <w:p w:rsidR="005F48F6" w:rsidRPr="00FF14D9" w:rsidRDefault="005F48F6" w:rsidP="00E123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01" w:type="dxa"/>
            <w:gridSpan w:val="7"/>
            <w:shd w:val="clear" w:color="auto" w:fill="auto"/>
          </w:tcPr>
          <w:p w:rsidR="005F48F6" w:rsidRPr="00FF14D9" w:rsidRDefault="005F48F6" w:rsidP="00E12322">
            <w:pPr>
              <w:pStyle w:val="Heading7"/>
              <w:ind w:right="-43"/>
              <w:jc w:val="center"/>
              <w:rPr>
                <w:rFonts w:ascii="Angsana New" w:hAnsi="Angsana New"/>
                <w:b w:val="0"/>
                <w:bCs w:val="0"/>
                <w:i/>
                <w:iCs/>
              </w:rPr>
            </w:pPr>
          </w:p>
        </w:tc>
      </w:tr>
      <w:tr w:rsidR="000F596E" w:rsidRPr="00FF14D9" w:rsidTr="00392409">
        <w:trPr>
          <w:cantSplit/>
        </w:trPr>
        <w:tc>
          <w:tcPr>
            <w:tcW w:w="3319" w:type="dxa"/>
            <w:shd w:val="clear" w:color="auto" w:fill="auto"/>
          </w:tcPr>
          <w:p w:rsidR="000F596E" w:rsidRPr="00FF14D9" w:rsidRDefault="000F596E" w:rsidP="000F596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F7B8D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:rsidR="000F596E" w:rsidRPr="00FF14D9" w:rsidRDefault="000F596E" w:rsidP="000F596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FF14D9" w:rsidRDefault="00AF38B8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596E" w:rsidRPr="00FF14D9" w:rsidRDefault="000F596E" w:rsidP="000F596E">
            <w:pPr>
              <w:pStyle w:val="acctfourfigures"/>
              <w:tabs>
                <w:tab w:val="decimal" w:pos="83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:rsidR="000F596E" w:rsidRPr="00FF14D9" w:rsidRDefault="000F596E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233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596E" w:rsidRPr="003B7A53" w:rsidRDefault="000F596E" w:rsidP="000F596E">
            <w:pPr>
              <w:pStyle w:val="acctfourfigures"/>
              <w:tabs>
                <w:tab w:val="decimal" w:pos="83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F596E" w:rsidRPr="003B7A53" w:rsidRDefault="00667D52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596E" w:rsidRPr="003B7A53" w:rsidRDefault="000F596E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F596E" w:rsidRPr="003B7A53" w:rsidRDefault="000F596E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</w:tr>
      <w:tr w:rsidR="000F596E" w:rsidRPr="00FF14D9" w:rsidTr="00392409">
        <w:trPr>
          <w:cantSplit/>
        </w:trPr>
        <w:tc>
          <w:tcPr>
            <w:tcW w:w="3319" w:type="dxa"/>
            <w:shd w:val="clear" w:color="auto" w:fill="auto"/>
          </w:tcPr>
          <w:p w:rsidR="000F596E" w:rsidRPr="00FF14D9" w:rsidRDefault="000F596E" w:rsidP="000F596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:rsidR="000F596E" w:rsidRDefault="000F596E" w:rsidP="000F596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Default="00AF38B8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596E" w:rsidRPr="00FF14D9" w:rsidRDefault="000F596E" w:rsidP="000F596E">
            <w:pPr>
              <w:pStyle w:val="acctfourfigures"/>
              <w:tabs>
                <w:tab w:val="decimal" w:pos="83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:rsidR="000F596E" w:rsidRDefault="000F596E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624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596E" w:rsidRPr="003B7A53" w:rsidRDefault="000F596E" w:rsidP="000F596E">
            <w:pPr>
              <w:pStyle w:val="acctfourfigures"/>
              <w:tabs>
                <w:tab w:val="decimal" w:pos="83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F596E" w:rsidRDefault="00667D52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596E" w:rsidRPr="003B7A53" w:rsidRDefault="000F596E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F596E" w:rsidRDefault="000F596E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43</w:t>
            </w:r>
          </w:p>
        </w:tc>
      </w:tr>
      <w:tr w:rsidR="000F596E" w:rsidRPr="00FF14D9" w:rsidTr="00392409">
        <w:trPr>
          <w:cantSplit/>
        </w:trPr>
        <w:tc>
          <w:tcPr>
            <w:tcW w:w="3319" w:type="dxa"/>
            <w:shd w:val="clear" w:color="auto" w:fill="auto"/>
          </w:tcPr>
          <w:p w:rsidR="000F596E" w:rsidRPr="00FF14D9" w:rsidRDefault="000F596E" w:rsidP="000F596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</w:tcPr>
          <w:p w:rsidR="000F596E" w:rsidRPr="00FF14D9" w:rsidRDefault="000F596E" w:rsidP="000F596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FF14D9" w:rsidRDefault="00AF38B8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596E" w:rsidRPr="00FF14D9" w:rsidRDefault="000F596E" w:rsidP="000F596E">
            <w:pPr>
              <w:pStyle w:val="acctfourfigures"/>
              <w:tabs>
                <w:tab w:val="decimal" w:pos="83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:rsidR="000F596E" w:rsidRPr="00FF14D9" w:rsidRDefault="000F596E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596E" w:rsidRPr="00FF14D9" w:rsidRDefault="000F596E" w:rsidP="000F596E">
            <w:pPr>
              <w:pStyle w:val="acctfourfigures"/>
              <w:tabs>
                <w:tab w:val="decimal" w:pos="83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F596E" w:rsidRPr="003B7A53" w:rsidRDefault="00667D52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596E" w:rsidRPr="003B7A53" w:rsidRDefault="000F596E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F596E" w:rsidRPr="003B7A53" w:rsidRDefault="000F596E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F596E" w:rsidRPr="00FF14D9" w:rsidTr="00392409">
        <w:trPr>
          <w:cantSplit/>
        </w:trPr>
        <w:tc>
          <w:tcPr>
            <w:tcW w:w="3319" w:type="dxa"/>
            <w:shd w:val="clear" w:color="auto" w:fill="auto"/>
          </w:tcPr>
          <w:p w:rsidR="000F596E" w:rsidRPr="00FF14D9" w:rsidRDefault="000F596E" w:rsidP="000F596E">
            <w:pPr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:rsidR="000F596E" w:rsidRPr="00FF14D9" w:rsidRDefault="000F596E" w:rsidP="000F596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0F596E" w:rsidRPr="00167192" w:rsidRDefault="00AF38B8" w:rsidP="000F596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(16)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596E" w:rsidRPr="00FF14D9" w:rsidRDefault="000F596E" w:rsidP="000F59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:rsidR="000F596E" w:rsidRPr="00167192" w:rsidRDefault="000F596E" w:rsidP="000F596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zh-CN" w:bidi="th-TH"/>
              </w:rPr>
              <w:t>(2)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596E" w:rsidRPr="00FF14D9" w:rsidRDefault="000F596E" w:rsidP="000F596E">
            <w:pPr>
              <w:pStyle w:val="acctfourfigures"/>
              <w:tabs>
                <w:tab w:val="decimal" w:pos="83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F596E" w:rsidRPr="003B7A53" w:rsidRDefault="00667D52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596E" w:rsidRPr="003B7A53" w:rsidRDefault="000F596E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F596E" w:rsidRPr="003B7A53" w:rsidRDefault="000F596E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(2)</w:t>
            </w:r>
          </w:p>
        </w:tc>
      </w:tr>
      <w:tr w:rsidR="000F596E" w:rsidRPr="00FF14D9" w:rsidTr="00392409">
        <w:trPr>
          <w:cantSplit/>
        </w:trPr>
        <w:tc>
          <w:tcPr>
            <w:tcW w:w="3319" w:type="dxa"/>
            <w:shd w:val="clear" w:color="auto" w:fill="auto"/>
          </w:tcPr>
          <w:p w:rsidR="000F596E" w:rsidRPr="00FF14D9" w:rsidRDefault="000F596E" w:rsidP="000F596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:rsidR="000F596E" w:rsidRPr="00FF14D9" w:rsidRDefault="000F596E" w:rsidP="000F596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F596E" w:rsidRPr="00FF14D9" w:rsidRDefault="00AF38B8" w:rsidP="000F596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(37)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596E" w:rsidRPr="00FF14D9" w:rsidRDefault="000F596E" w:rsidP="000F59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:rsidR="000F596E" w:rsidRPr="00FF14D9" w:rsidRDefault="000F596E" w:rsidP="000F596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(49)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596E" w:rsidRPr="003B7A53" w:rsidRDefault="000F596E" w:rsidP="000F596E">
            <w:pPr>
              <w:pStyle w:val="acctfourfigures"/>
              <w:tabs>
                <w:tab w:val="decimal" w:pos="83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596E" w:rsidRPr="00FF14D9" w:rsidRDefault="00AF38B8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(15</w:t>
            </w:r>
            <w:r w:rsidR="00667D5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596E" w:rsidRPr="003B7A53" w:rsidRDefault="000F596E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F596E" w:rsidRPr="00FF14D9" w:rsidRDefault="000F596E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(22)</w:t>
            </w:r>
          </w:p>
        </w:tc>
      </w:tr>
      <w:tr w:rsidR="000F596E" w:rsidRPr="00E67EF7" w:rsidTr="00392409">
        <w:trPr>
          <w:cantSplit/>
        </w:trPr>
        <w:tc>
          <w:tcPr>
            <w:tcW w:w="4399" w:type="dxa"/>
            <w:gridSpan w:val="2"/>
            <w:shd w:val="clear" w:color="auto" w:fill="auto"/>
          </w:tcPr>
          <w:p w:rsidR="000F596E" w:rsidRPr="00FF14D9" w:rsidRDefault="000F596E" w:rsidP="000F59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ยอดบัญชีในงบแสดงฐานะการเงินที่มีความเสี่ยง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596E" w:rsidRPr="00FF14D9" w:rsidRDefault="00AF38B8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913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596E" w:rsidRPr="00FF14D9" w:rsidRDefault="000F596E" w:rsidP="000F596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596E" w:rsidRPr="00FF14D9" w:rsidRDefault="000F596E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806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596E" w:rsidRPr="003B7A53" w:rsidRDefault="000F596E" w:rsidP="000F59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596E" w:rsidRPr="003B7A53" w:rsidRDefault="00AF38B8" w:rsidP="00AC7402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AC740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180" w:type="dxa"/>
          </w:tcPr>
          <w:p w:rsidR="000F596E" w:rsidRPr="003B7A53" w:rsidRDefault="000F596E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596E" w:rsidRPr="003B7A53" w:rsidRDefault="000F596E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27</w:t>
            </w:r>
          </w:p>
        </w:tc>
      </w:tr>
      <w:tr w:rsidR="000F596E" w:rsidRPr="00FF14D9" w:rsidTr="00392409">
        <w:trPr>
          <w:cantSplit/>
        </w:trPr>
        <w:tc>
          <w:tcPr>
            <w:tcW w:w="4399" w:type="dxa"/>
            <w:gridSpan w:val="2"/>
            <w:shd w:val="clear" w:color="auto" w:fill="auto"/>
          </w:tcPr>
          <w:p w:rsidR="000F596E" w:rsidRPr="00135361" w:rsidRDefault="000F596E" w:rsidP="000F596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53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สัญญาซื้อขายเงินตราต่างประเทศ</w:t>
            </w:r>
            <w:r w:rsidRPr="0013536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</w:t>
            </w:r>
            <w:r w:rsidRPr="001353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</w:t>
            </w:r>
            <w:r w:rsidRPr="0013536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596E" w:rsidRPr="00135361" w:rsidRDefault="00AF38B8" w:rsidP="0030292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3029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8</w:t>
            </w:r>
            <w:r w:rsidR="0030292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596E" w:rsidRPr="00135361" w:rsidRDefault="000F596E" w:rsidP="000F596E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596E" w:rsidRPr="00135361" w:rsidRDefault="000F596E" w:rsidP="000F59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F596E" w:rsidRPr="00135361" w:rsidRDefault="000F596E" w:rsidP="000F596E">
            <w:pPr>
              <w:pStyle w:val="acctfourfigures"/>
              <w:tabs>
                <w:tab w:val="decimal" w:pos="83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596E" w:rsidRPr="00135361" w:rsidRDefault="00302922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F596E" w:rsidRPr="00135361" w:rsidRDefault="000F596E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596E" w:rsidRPr="00135361" w:rsidRDefault="000F596E" w:rsidP="000F596E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</w:tr>
    </w:tbl>
    <w:p w:rsidR="00433A13" w:rsidRDefault="00433A13" w:rsidP="0083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9"/>
        <w:gridCol w:w="1080"/>
        <w:gridCol w:w="1080"/>
        <w:gridCol w:w="180"/>
        <w:gridCol w:w="1001"/>
        <w:gridCol w:w="180"/>
        <w:gridCol w:w="990"/>
        <w:gridCol w:w="180"/>
        <w:gridCol w:w="990"/>
      </w:tblGrid>
      <w:tr w:rsidR="00302922" w:rsidRPr="00FF14D9" w:rsidTr="00392409">
        <w:trPr>
          <w:cantSplit/>
          <w:tblHeader/>
        </w:trPr>
        <w:tc>
          <w:tcPr>
            <w:tcW w:w="3319" w:type="dxa"/>
            <w:shd w:val="clear" w:color="auto" w:fill="auto"/>
          </w:tcPr>
          <w:p w:rsidR="00302922" w:rsidRPr="00302922" w:rsidRDefault="00302922" w:rsidP="003029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29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สกุลเงิน</w:t>
            </w:r>
            <w:r w:rsidRPr="003029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ยูโร</w:t>
            </w:r>
          </w:p>
        </w:tc>
        <w:tc>
          <w:tcPr>
            <w:tcW w:w="1080" w:type="dxa"/>
            <w:shd w:val="clear" w:color="auto" w:fill="auto"/>
          </w:tcPr>
          <w:p w:rsidR="00302922" w:rsidRPr="00302922" w:rsidRDefault="00302922" w:rsidP="003029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01" w:type="dxa"/>
            <w:gridSpan w:val="7"/>
            <w:shd w:val="clear" w:color="auto" w:fill="auto"/>
          </w:tcPr>
          <w:p w:rsidR="00302922" w:rsidRPr="00302922" w:rsidRDefault="00302922" w:rsidP="00302922">
            <w:pPr>
              <w:pStyle w:val="Heading7"/>
              <w:ind w:right="-43"/>
              <w:jc w:val="center"/>
              <w:rPr>
                <w:rFonts w:ascii="Angsana New" w:hAnsi="Angsana New"/>
                <w:b w:val="0"/>
                <w:bCs w:val="0"/>
              </w:rPr>
            </w:pPr>
          </w:p>
        </w:tc>
      </w:tr>
      <w:tr w:rsidR="00302922" w:rsidRPr="00FF14D9" w:rsidTr="00392409">
        <w:trPr>
          <w:cantSplit/>
        </w:trPr>
        <w:tc>
          <w:tcPr>
            <w:tcW w:w="3319" w:type="dxa"/>
            <w:shd w:val="clear" w:color="auto" w:fill="auto"/>
          </w:tcPr>
          <w:p w:rsidR="00302922" w:rsidRPr="00302922" w:rsidRDefault="00302922" w:rsidP="003029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2922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</w:tcPr>
          <w:p w:rsidR="00302922" w:rsidRPr="00302922" w:rsidRDefault="00302922" w:rsidP="0030292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02922" w:rsidRPr="00302922" w:rsidRDefault="00302922" w:rsidP="0030292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02922">
              <w:rPr>
                <w:rFonts w:ascii="Angsana New" w:hAnsi="Angsana New"/>
                <w:sz w:val="30"/>
                <w:szCs w:val="30"/>
                <w:lang w:bidi="th-TH"/>
              </w:rPr>
              <w:t>(10)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02922" w:rsidRPr="00302922" w:rsidRDefault="00302922" w:rsidP="0030292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</w:tcPr>
          <w:p w:rsidR="00302922" w:rsidRPr="00302922" w:rsidRDefault="00302922" w:rsidP="0030292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02922">
              <w:rPr>
                <w:rFonts w:ascii="Angsana New" w:hAnsi="Angsana New"/>
                <w:sz w:val="30"/>
                <w:szCs w:val="30"/>
                <w:lang w:bidi="th-TH"/>
              </w:rPr>
              <w:t>(4)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02922" w:rsidRPr="00302922" w:rsidRDefault="00302922" w:rsidP="00302922">
            <w:pPr>
              <w:pStyle w:val="acctfourfigures"/>
              <w:tabs>
                <w:tab w:val="decimal" w:pos="83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2922" w:rsidRPr="00302922" w:rsidRDefault="00302922" w:rsidP="00302922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02922">
              <w:rPr>
                <w:rFonts w:ascii="Angsana New" w:hAnsi="Angsana New"/>
                <w:sz w:val="30"/>
                <w:szCs w:val="30"/>
                <w:lang w:val="en-US" w:bidi="th-TH"/>
              </w:rPr>
              <w:t>(8)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02922" w:rsidRPr="00302922" w:rsidRDefault="00302922" w:rsidP="00302922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2922" w:rsidRPr="00302922" w:rsidRDefault="00302922" w:rsidP="00302922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02922">
              <w:rPr>
                <w:rFonts w:ascii="Angsana New" w:hAnsi="Angsana New"/>
                <w:sz w:val="30"/>
                <w:szCs w:val="30"/>
                <w:lang w:val="en-US" w:bidi="th-TH"/>
              </w:rPr>
              <w:t>(4)</w:t>
            </w:r>
          </w:p>
        </w:tc>
      </w:tr>
      <w:tr w:rsidR="00302922" w:rsidRPr="00E67EF7" w:rsidTr="00392409">
        <w:trPr>
          <w:cantSplit/>
        </w:trPr>
        <w:tc>
          <w:tcPr>
            <w:tcW w:w="4399" w:type="dxa"/>
            <w:gridSpan w:val="2"/>
            <w:shd w:val="clear" w:color="auto" w:fill="auto"/>
          </w:tcPr>
          <w:p w:rsidR="00302922" w:rsidRPr="00302922" w:rsidRDefault="00302922" w:rsidP="0030292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0292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ยอดบัญชีในงบแสดงฐานะการเงินที่มีความเสี่ยง</w:t>
            </w:r>
            <w:r w:rsidRPr="003029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02922" w:rsidRPr="00302922" w:rsidRDefault="00302922" w:rsidP="00302922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0292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(10)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02922" w:rsidRPr="00302922" w:rsidRDefault="00302922" w:rsidP="0030292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02922" w:rsidRPr="00302922" w:rsidRDefault="00302922" w:rsidP="00302922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0292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02922" w:rsidRPr="00302922" w:rsidRDefault="00302922" w:rsidP="00302922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02922" w:rsidRPr="00302922" w:rsidRDefault="00302922" w:rsidP="00302922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29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(8)</w:t>
            </w:r>
          </w:p>
        </w:tc>
        <w:tc>
          <w:tcPr>
            <w:tcW w:w="180" w:type="dxa"/>
          </w:tcPr>
          <w:p w:rsidR="00302922" w:rsidRPr="00302922" w:rsidRDefault="00302922" w:rsidP="00302922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02922" w:rsidRPr="00302922" w:rsidRDefault="00302922" w:rsidP="00302922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29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(4)</w:t>
            </w:r>
          </w:p>
        </w:tc>
      </w:tr>
      <w:tr w:rsidR="00302922" w:rsidRPr="00FF14D9" w:rsidTr="00392409">
        <w:trPr>
          <w:cantSplit/>
        </w:trPr>
        <w:tc>
          <w:tcPr>
            <w:tcW w:w="4399" w:type="dxa"/>
            <w:gridSpan w:val="2"/>
            <w:shd w:val="clear" w:color="auto" w:fill="auto"/>
          </w:tcPr>
          <w:p w:rsidR="00302922" w:rsidRPr="00302922" w:rsidRDefault="00302922" w:rsidP="0030292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29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สัญญาซื้อขายเงินตราต่างประเทศ</w:t>
            </w:r>
            <w:r w:rsidRPr="003029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</w:t>
            </w:r>
            <w:r w:rsidRPr="003029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</w:t>
            </w:r>
            <w:r w:rsidRPr="003029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02922" w:rsidRPr="00302922" w:rsidRDefault="00302922" w:rsidP="0030292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0292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(14)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02922" w:rsidRPr="00302922" w:rsidRDefault="00302922" w:rsidP="0030292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02922" w:rsidRPr="00302922" w:rsidRDefault="00302922" w:rsidP="0030292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0292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302922" w:rsidRPr="00302922" w:rsidRDefault="00302922" w:rsidP="00302922">
            <w:pPr>
              <w:pStyle w:val="acctfourfigures"/>
              <w:tabs>
                <w:tab w:val="decimal" w:pos="83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02922" w:rsidRPr="00302922" w:rsidRDefault="00302922" w:rsidP="00302922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29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(14)</w:t>
            </w:r>
          </w:p>
        </w:tc>
        <w:tc>
          <w:tcPr>
            <w:tcW w:w="180" w:type="dxa"/>
            <w:shd w:val="clear" w:color="auto" w:fill="auto"/>
          </w:tcPr>
          <w:p w:rsidR="00302922" w:rsidRPr="00302922" w:rsidRDefault="00302922" w:rsidP="00302922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02922" w:rsidRPr="00302922" w:rsidRDefault="00302922" w:rsidP="00302922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292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:rsidR="00302922" w:rsidRDefault="00302922" w:rsidP="0083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57D40" w:rsidRDefault="00457D40" w:rsidP="00392409">
      <w:pPr>
        <w:pStyle w:val="a0"/>
        <w:tabs>
          <w:tab w:val="clear" w:pos="1080"/>
          <w:tab w:val="left" w:pos="540"/>
        </w:tabs>
        <w:ind w:left="547" w:right="18" w:hanging="7"/>
        <w:jc w:val="thaiDistribute"/>
        <w:rPr>
          <w:rFonts w:ascii="Angsana New" w:hAnsi="Angsana New" w:cs="Angsana New"/>
          <w:i/>
          <w:iCs/>
          <w:lang w:val="en-US"/>
        </w:rPr>
      </w:pPr>
      <w:r w:rsidRPr="00627D6D">
        <w:rPr>
          <w:rFonts w:ascii="Angsana New" w:hAnsi="Angsana New" w:cs="Angsana New"/>
          <w:cs/>
          <w:lang w:val="en-US"/>
        </w:rPr>
        <w:t>ณ วันที่ 31 ธันวาคม 25</w:t>
      </w:r>
      <w:r w:rsidR="008E61AB" w:rsidRPr="00627D6D">
        <w:rPr>
          <w:rFonts w:ascii="Angsana New" w:hAnsi="Angsana New" w:cs="Angsana New" w:hint="cs"/>
          <w:cs/>
          <w:lang w:val="en-US"/>
        </w:rPr>
        <w:t>6</w:t>
      </w:r>
      <w:r w:rsidR="000F596E" w:rsidRPr="00627D6D">
        <w:rPr>
          <w:rFonts w:ascii="Angsana New" w:hAnsi="Angsana New" w:cs="Angsana New"/>
          <w:lang w:val="en-US"/>
        </w:rPr>
        <w:t>1</w:t>
      </w:r>
      <w:r w:rsidR="00E12322" w:rsidRPr="00627D6D">
        <w:rPr>
          <w:rFonts w:ascii="Angsana New" w:hAnsi="Angsana New" w:cs="Angsana New"/>
          <w:lang w:val="en-US"/>
        </w:rPr>
        <w:t xml:space="preserve"> </w:t>
      </w:r>
      <w:r w:rsidRPr="00627D6D">
        <w:rPr>
          <w:rFonts w:ascii="Angsana New" w:hAnsi="Angsana New" w:cs="Angsana New"/>
          <w:cs/>
          <w:lang w:val="en-US"/>
        </w:rPr>
        <w:t>บริษัทมีสัญญา</w:t>
      </w:r>
      <w:r w:rsidR="00667D52" w:rsidRPr="00627D6D">
        <w:rPr>
          <w:rFonts w:ascii="Angsana New" w:hAnsi="Angsana New" w:cs="Angsana New" w:hint="cs"/>
          <w:cs/>
          <w:lang w:val="en-US"/>
        </w:rPr>
        <w:t>ซื้อ</w:t>
      </w:r>
      <w:r w:rsidRPr="00627D6D">
        <w:rPr>
          <w:rFonts w:ascii="Angsana New" w:hAnsi="Angsana New" w:cs="Angsana New"/>
          <w:cs/>
          <w:lang w:val="en-US"/>
        </w:rPr>
        <w:t xml:space="preserve">ขายเงินตราต่างประเทศล่วงหน้าจำนวน </w:t>
      </w:r>
      <w:r w:rsidR="00AC7402" w:rsidRPr="00627D6D">
        <w:rPr>
          <w:rFonts w:ascii="Angsana New" w:hAnsi="Angsana New" w:cs="Angsana New"/>
          <w:lang w:val="en-US"/>
        </w:rPr>
        <w:t>2.</w:t>
      </w:r>
      <w:r w:rsidR="00821A8A">
        <w:rPr>
          <w:rFonts w:ascii="Angsana New" w:hAnsi="Angsana New" w:cs="Angsana New"/>
          <w:lang w:val="en-US"/>
        </w:rPr>
        <w:t>50</w:t>
      </w:r>
      <w:r w:rsidRPr="00627D6D">
        <w:rPr>
          <w:rFonts w:ascii="Angsana New" w:hAnsi="Angsana New" w:cs="Angsana New"/>
          <w:lang w:val="en-US"/>
        </w:rPr>
        <w:t xml:space="preserve"> </w:t>
      </w:r>
      <w:r w:rsidR="00B60E2C" w:rsidRPr="00627D6D">
        <w:rPr>
          <w:rFonts w:ascii="Angsana New" w:hAnsi="Angsana New" w:cs="Angsana New" w:hint="cs"/>
          <w:cs/>
          <w:lang w:val="en-US"/>
        </w:rPr>
        <w:t>ล้าน</w:t>
      </w:r>
      <w:r w:rsidRPr="00627D6D">
        <w:rPr>
          <w:rFonts w:ascii="Angsana New" w:hAnsi="Angsana New" w:cs="Angsana New"/>
          <w:cs/>
          <w:lang w:val="en-US"/>
        </w:rPr>
        <w:t>เหรียญสหรัฐอเมริกา หรือเทียบเท่าเงินบาท เป็นจำนวนเงิน</w:t>
      </w:r>
      <w:r w:rsidR="008E61AB" w:rsidRPr="00627D6D">
        <w:rPr>
          <w:rFonts w:ascii="Angsana New" w:hAnsi="Angsana New" w:cs="Angsana New"/>
          <w:lang w:val="en-US"/>
        </w:rPr>
        <w:t xml:space="preserve"> </w:t>
      </w:r>
      <w:r w:rsidR="00AA3E35">
        <w:rPr>
          <w:rFonts w:ascii="Angsana New" w:hAnsi="Angsana New" w:cs="Angsana New"/>
          <w:lang w:val="en-US"/>
        </w:rPr>
        <w:t>81</w:t>
      </w:r>
      <w:r w:rsidRPr="00627D6D">
        <w:rPr>
          <w:rFonts w:ascii="Angsana New" w:hAnsi="Angsana New" w:cs="Angsana New"/>
          <w:cs/>
          <w:lang w:val="en-US"/>
        </w:rPr>
        <w:t xml:space="preserve"> ล้านบาท</w:t>
      </w:r>
      <w:r w:rsidR="00627D6D" w:rsidRPr="00627D6D">
        <w:rPr>
          <w:rFonts w:ascii="Angsana New" w:hAnsi="Angsana New" w:cs="Angsana New" w:hint="cs"/>
          <w:cs/>
          <w:lang w:val="en-US"/>
        </w:rPr>
        <w:t xml:space="preserve"> และ</w:t>
      </w:r>
      <w:r w:rsidR="00627D6D" w:rsidRPr="00627D6D">
        <w:rPr>
          <w:rFonts w:ascii="Angsana New" w:hAnsi="Angsana New" w:cs="Angsana New"/>
          <w:cs/>
          <w:lang w:val="en-US"/>
        </w:rPr>
        <w:t xml:space="preserve"> </w:t>
      </w:r>
      <w:r w:rsidR="00627D6D" w:rsidRPr="00627D6D">
        <w:rPr>
          <w:rFonts w:ascii="Angsana New" w:hAnsi="Angsana New" w:cs="Angsana New"/>
          <w:lang w:val="en-US"/>
        </w:rPr>
        <w:t xml:space="preserve">0.36 </w:t>
      </w:r>
      <w:r w:rsidR="00627D6D" w:rsidRPr="00627D6D">
        <w:rPr>
          <w:rFonts w:ascii="Angsana New" w:hAnsi="Angsana New" w:cs="Angsana New" w:hint="cs"/>
          <w:cs/>
          <w:lang w:val="en-US"/>
        </w:rPr>
        <w:t>ล้านยูโร</w:t>
      </w:r>
      <w:r w:rsidR="00627D6D" w:rsidRPr="00627D6D">
        <w:rPr>
          <w:rFonts w:ascii="Angsana New" w:hAnsi="Angsana New" w:cs="Angsana New"/>
          <w:cs/>
          <w:lang w:val="en-US"/>
        </w:rPr>
        <w:t xml:space="preserve"> หรือเทียบเท่าเงินบาท เป็นจำนวนเงิน</w:t>
      </w:r>
      <w:r w:rsidR="00627D6D" w:rsidRPr="00627D6D">
        <w:rPr>
          <w:rFonts w:ascii="Angsana New" w:hAnsi="Angsana New" w:cs="Angsana New"/>
          <w:lang w:val="en-US"/>
        </w:rPr>
        <w:t xml:space="preserve"> 14</w:t>
      </w:r>
      <w:r w:rsidR="00627D6D" w:rsidRPr="00627D6D">
        <w:rPr>
          <w:rFonts w:ascii="Angsana New" w:hAnsi="Angsana New" w:cs="Angsana New"/>
          <w:cs/>
          <w:lang w:val="en-US"/>
        </w:rPr>
        <w:t xml:space="preserve"> ล้านบาท</w:t>
      </w:r>
      <w:r w:rsidRPr="00627D6D">
        <w:rPr>
          <w:rFonts w:ascii="Angsana New" w:hAnsi="Angsana New" w:cs="Angsana New"/>
          <w:lang w:val="en-US"/>
        </w:rPr>
        <w:t xml:space="preserve"> </w:t>
      </w:r>
      <w:r w:rsidR="000F596E" w:rsidRPr="00627D6D">
        <w:rPr>
          <w:rFonts w:ascii="Angsana New" w:hAnsi="Angsana New" w:cs="Angsana New"/>
          <w:i/>
          <w:iCs/>
          <w:lang w:val="en-US"/>
        </w:rPr>
        <w:t>(2560</w:t>
      </w:r>
      <w:r w:rsidRPr="00627D6D">
        <w:rPr>
          <w:rFonts w:ascii="Angsana New" w:hAnsi="Angsana New" w:cs="Angsana New"/>
          <w:i/>
          <w:iCs/>
          <w:lang w:val="en-US"/>
        </w:rPr>
        <w:t xml:space="preserve">: </w:t>
      </w:r>
      <w:r w:rsidR="000F596E" w:rsidRPr="00627D6D">
        <w:rPr>
          <w:rFonts w:ascii="Angsana New" w:hAnsi="Angsana New" w:cs="Angsana New"/>
          <w:i/>
          <w:iCs/>
          <w:lang w:val="en-US"/>
        </w:rPr>
        <w:t xml:space="preserve">0.52 </w:t>
      </w:r>
      <w:r w:rsidR="00E12322" w:rsidRPr="00627D6D">
        <w:rPr>
          <w:rFonts w:ascii="Angsana New" w:hAnsi="Angsana New" w:cs="Angsana New"/>
          <w:i/>
          <w:iCs/>
          <w:lang w:val="en-US"/>
        </w:rPr>
        <w:t xml:space="preserve"> </w:t>
      </w:r>
      <w:r w:rsidR="00B60E2C" w:rsidRPr="00627D6D">
        <w:rPr>
          <w:rFonts w:ascii="Angsana New" w:hAnsi="Angsana New" w:cs="Angsana New" w:hint="cs"/>
          <w:i/>
          <w:iCs/>
          <w:cs/>
          <w:lang w:val="en-US"/>
        </w:rPr>
        <w:t>ล้าน</w:t>
      </w:r>
      <w:r w:rsidRPr="00627D6D">
        <w:rPr>
          <w:rFonts w:ascii="Angsana New" w:hAnsi="Angsana New" w:cs="Angsana New"/>
          <w:i/>
          <w:iCs/>
          <w:cs/>
          <w:lang w:val="en-US"/>
        </w:rPr>
        <w:t>เหรียญสหรัฐอเมริกาหรือเทียบเท่าเงินบาท เป็นจำนวนเงิน</w:t>
      </w:r>
      <w:r w:rsidRPr="00627D6D">
        <w:rPr>
          <w:rFonts w:ascii="Angsana New" w:hAnsi="Angsana New" w:cs="Angsana New"/>
          <w:i/>
          <w:iCs/>
          <w:lang w:val="en-US"/>
        </w:rPr>
        <w:t xml:space="preserve"> </w:t>
      </w:r>
      <w:r w:rsidR="000F596E" w:rsidRPr="00627D6D">
        <w:rPr>
          <w:rFonts w:ascii="Angsana New" w:hAnsi="Angsana New" w:cs="Angsana New"/>
          <w:i/>
          <w:iCs/>
          <w:lang w:val="en-US"/>
        </w:rPr>
        <w:t>17</w:t>
      </w:r>
      <w:r w:rsidRPr="00627D6D">
        <w:rPr>
          <w:rFonts w:ascii="Angsana New" w:hAnsi="Angsana New" w:cs="Angsana New"/>
          <w:i/>
          <w:iCs/>
          <w:lang w:val="en-US"/>
        </w:rPr>
        <w:t xml:space="preserve"> </w:t>
      </w:r>
      <w:r w:rsidRPr="00627D6D">
        <w:rPr>
          <w:rFonts w:ascii="Angsana New" w:hAnsi="Angsana New" w:cs="Angsana New"/>
          <w:i/>
          <w:iCs/>
          <w:cs/>
          <w:lang w:val="en-US"/>
        </w:rPr>
        <w:t>ล้านบาท</w:t>
      </w:r>
      <w:r w:rsidRPr="00627D6D">
        <w:rPr>
          <w:rFonts w:ascii="Angsana New" w:hAnsi="Angsana New" w:cs="Angsana New"/>
          <w:i/>
          <w:iCs/>
          <w:lang w:val="en-US"/>
        </w:rPr>
        <w:t>)</w:t>
      </w:r>
    </w:p>
    <w:p w:rsidR="00D32D00" w:rsidRDefault="00D74A52" w:rsidP="00A21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98"/>
        <w:rPr>
          <w:rFonts w:ascii="Angsana New" w:hAnsi="Angsana New"/>
          <w:b/>
          <w:bCs/>
          <w:i/>
          <w:iCs/>
          <w:sz w:val="30"/>
          <w:szCs w:val="30"/>
        </w:rPr>
      </w:pPr>
      <w:r w:rsidRPr="00A2135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:rsidR="008321C7" w:rsidRPr="00A2135A" w:rsidRDefault="00D32D00" w:rsidP="00A21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98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8321C7" w:rsidRPr="00A2135A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3B478E" w:rsidRPr="00A2135A" w:rsidRDefault="003B478E" w:rsidP="00A21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98"/>
        <w:jc w:val="thaiDistribute"/>
        <w:rPr>
          <w:rFonts w:ascii="Angsana New" w:hAnsi="Angsana New"/>
          <w:sz w:val="30"/>
          <w:szCs w:val="30"/>
        </w:rPr>
      </w:pPr>
    </w:p>
    <w:p w:rsidR="0082362C" w:rsidRPr="00A2135A" w:rsidRDefault="0082362C" w:rsidP="00392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A2135A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คือความเสี่ยงที่ลูกค้าหรือคู่สัญญาไม่สามารถชำระหนี้แก่บริษัท ตามเงื่อนไขที่ตกลงไว้เมื่อครบกำหนด</w:t>
      </w:r>
      <w:r w:rsidRPr="00A2135A">
        <w:rPr>
          <w:rFonts w:ascii="Angsana New" w:hAnsi="Angsana New"/>
          <w:sz w:val="30"/>
          <w:szCs w:val="30"/>
        </w:rPr>
        <w:t xml:space="preserve"> </w:t>
      </w:r>
    </w:p>
    <w:p w:rsidR="000F596E" w:rsidRPr="00A2135A" w:rsidRDefault="000F596E" w:rsidP="00A21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98"/>
        <w:jc w:val="thaiDistribute"/>
        <w:rPr>
          <w:rFonts w:ascii="Angsana New" w:hAnsi="Angsana New"/>
          <w:sz w:val="30"/>
          <w:szCs w:val="30"/>
        </w:rPr>
      </w:pPr>
    </w:p>
    <w:p w:rsidR="00D32D00" w:rsidRDefault="00D32D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94D76" w:rsidRPr="00A2135A" w:rsidRDefault="0082362C" w:rsidP="00392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A2135A">
        <w:rPr>
          <w:rFonts w:ascii="Angsana New" w:hAnsi="Angsana New"/>
          <w:sz w:val="30"/>
          <w:szCs w:val="30"/>
          <w:cs/>
        </w:rPr>
        <w:t>ฝ่ายบริหารได้กำหนดนโยบายการบริหารสินเชื่อเพื่อควบคุมความเสี่ยงทางด้า</w:t>
      </w:r>
      <w:r w:rsidR="00972377" w:rsidRPr="00A2135A">
        <w:rPr>
          <w:rFonts w:ascii="Angsana New" w:hAnsi="Angsana New"/>
          <w:sz w:val="30"/>
          <w:szCs w:val="30"/>
          <w:cs/>
        </w:rPr>
        <w:t xml:space="preserve">นสินเชื่อดังกล่าวอย่างสม่ำเสมอ </w:t>
      </w:r>
      <w:r w:rsidRPr="00A2135A">
        <w:rPr>
          <w:rFonts w:ascii="Angsana New" w:hAnsi="Angsana New"/>
          <w:sz w:val="30"/>
          <w:szCs w:val="30"/>
          <w:cs/>
        </w:rPr>
        <w:t>โดยการวิเคราะห์ฐานะทางการเงินของลูกค้าทุกรายที่ขอวงเงินสินเชื่อในระดับหนึ่งๆ ณ วันที่ในรายงานไม่พบว่ามีความเสี่ยงจากสินเชื่อที่เป็นสาระสำคัญ  ความเสี่ยงสูงสุดทางด้านสินเชื่อแสดงไว้ในราคาตามบัญชีของสินทรัพย์ทางการเงินแต่ละรายการ</w:t>
      </w:r>
      <w:r w:rsidR="00B11E9E" w:rsidRPr="00A2135A">
        <w:rPr>
          <w:rFonts w:ascii="Angsana New" w:hAnsi="Angsana New"/>
          <w:sz w:val="30"/>
          <w:szCs w:val="30"/>
          <w:cs/>
        </w:rPr>
        <w:t>ในงบแสดงฐานะการเงิน</w:t>
      </w:r>
      <w:r w:rsidR="00135361" w:rsidRPr="00A2135A">
        <w:rPr>
          <w:rFonts w:ascii="Angsana New" w:hAnsi="Angsana New"/>
          <w:sz w:val="30"/>
          <w:szCs w:val="30"/>
          <w:cs/>
        </w:rPr>
        <w:t xml:space="preserve"> </w:t>
      </w:r>
      <w:r w:rsidRPr="00A2135A">
        <w:rPr>
          <w:rFonts w:ascii="Angsana New" w:hAnsi="Angsana New"/>
          <w:sz w:val="30"/>
          <w:szCs w:val="30"/>
          <w:cs/>
        </w:rPr>
        <w:t>อย่างไรก็ตาม เนื่องจากลูกค้าส่วนใหญ่เป็นกิจการที่เกี่ยวข้องกันกับกลุ่มบริษัท กลุ่มบริษัทจึงได้รับการชำระเงินค่าสินค้าและบริการมาโดยสม่ำเสมอ สำหรับลูกค้าภายในปร</w:t>
      </w:r>
      <w:r w:rsidR="00135361" w:rsidRPr="00A2135A">
        <w:rPr>
          <w:rFonts w:ascii="Angsana New" w:hAnsi="Angsana New"/>
          <w:sz w:val="30"/>
          <w:szCs w:val="30"/>
          <w:cs/>
        </w:rPr>
        <w:t xml:space="preserve">ะเทศที่ไม่มีสัญญาผูกพันระยะยาว </w:t>
      </w:r>
      <w:r w:rsidRPr="00A2135A">
        <w:rPr>
          <w:rFonts w:ascii="Angsana New" w:hAnsi="Angsana New"/>
          <w:sz w:val="30"/>
          <w:szCs w:val="30"/>
          <w:cs/>
        </w:rPr>
        <w:t>กลุ่มบริษัทก็ได้ประเมินความเสี่ยงโดยสม่ำเสมอและเลือกทำธุรกิจเฉพาะกับบริษัทที่มีความน่าเชื่อถือเท่านั้น ทั้งนี้ โดยพยายามจำกัดวงเงินความเสี่ยงให้อยู่ในขอบเขตที่จำกัดและอาจให้วางหลักประกันในบางกรณี สำหรับการส่งออก จะพิจารณาความน่าเชื่อถือของคู่ค้าและอาจเลือกวิธีการตกลงชำระเงินเป็นราย</w:t>
      </w:r>
      <w:r w:rsidRPr="00A2135A">
        <w:rPr>
          <w:rFonts w:ascii="Angsana New" w:hAnsi="Angsana New"/>
          <w:color w:val="000000"/>
          <w:sz w:val="30"/>
          <w:szCs w:val="30"/>
          <w:cs/>
        </w:rPr>
        <w:t xml:space="preserve">กรณี </w:t>
      </w:r>
      <w:r w:rsidRPr="00A2135A">
        <w:rPr>
          <w:rFonts w:ascii="Tahoma" w:hAnsi="Tahoma"/>
          <w:color w:val="000000"/>
          <w:sz w:val="30"/>
          <w:szCs w:val="30"/>
          <w:cs/>
        </w:rPr>
        <w:t>และมีการทำประกันภัยสินเชื่อทางการค้าร่วมด้วย</w:t>
      </w:r>
      <w:r w:rsidRPr="00A2135A">
        <w:rPr>
          <w:rFonts w:ascii="Tahoma" w:hAnsi="Tahoma"/>
          <w:color w:val="FF0000"/>
          <w:sz w:val="30"/>
          <w:szCs w:val="30"/>
          <w:cs/>
        </w:rPr>
        <w:t xml:space="preserve"> </w:t>
      </w:r>
      <w:r w:rsidRPr="00A2135A">
        <w:rPr>
          <w:rFonts w:ascii="Angsana New" w:hAnsi="Angsana New"/>
          <w:sz w:val="30"/>
          <w:szCs w:val="30"/>
          <w:cs/>
        </w:rPr>
        <w:t>ดังนั้น ฝ่ายบริหารไม่ได้คาดว่าจะเกิดผลเสียหายที่มีสาระสำคัญจากการเก็บหนี้ไม่ได้</w:t>
      </w:r>
    </w:p>
    <w:p w:rsidR="00AB15A1" w:rsidRPr="00A2135A" w:rsidRDefault="00AB15A1" w:rsidP="00A21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98"/>
        <w:jc w:val="thaiDistribute"/>
        <w:rPr>
          <w:rFonts w:ascii="Angsana New" w:hAnsi="Angsana New"/>
          <w:sz w:val="30"/>
          <w:szCs w:val="30"/>
        </w:rPr>
      </w:pPr>
    </w:p>
    <w:p w:rsidR="008321C7" w:rsidRPr="00A2135A" w:rsidRDefault="008321C7" w:rsidP="00A21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9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135A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8321C7" w:rsidRPr="00A2135A" w:rsidRDefault="008321C7" w:rsidP="00A2135A">
      <w:pPr>
        <w:ind w:right="198"/>
        <w:rPr>
          <w:sz w:val="30"/>
          <w:szCs w:val="30"/>
        </w:rPr>
      </w:pPr>
    </w:p>
    <w:p w:rsidR="008321C7" w:rsidRPr="00A2135A" w:rsidRDefault="008321C7" w:rsidP="00392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A2135A">
        <w:rPr>
          <w:rFonts w:ascii="Angsana New" w:hAnsi="Angsana New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เพื่อทำให้ผลกระทบจากความผันผวนของกระแสเงินสดลดลง</w:t>
      </w:r>
    </w:p>
    <w:p w:rsidR="00A94D76" w:rsidRPr="00A2135A" w:rsidRDefault="00A94D76" w:rsidP="00A2135A">
      <w:pPr>
        <w:ind w:right="198"/>
        <w:rPr>
          <w:sz w:val="30"/>
          <w:szCs w:val="30"/>
        </w:rPr>
      </w:pPr>
    </w:p>
    <w:p w:rsidR="0098439B" w:rsidRPr="00A2135A" w:rsidRDefault="0098439B" w:rsidP="00A2135A">
      <w:pPr>
        <w:tabs>
          <w:tab w:val="clear" w:pos="227"/>
          <w:tab w:val="clear" w:pos="454"/>
          <w:tab w:val="left" w:pos="540"/>
        </w:tabs>
        <w:ind w:left="547" w:right="19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135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มูลค่ายุติธรรมของสินทรัพย์และหนี้สินทางการเงิน  </w:t>
      </w:r>
    </w:p>
    <w:p w:rsidR="0098439B" w:rsidRPr="00A2135A" w:rsidRDefault="0098439B" w:rsidP="00A2135A">
      <w:pPr>
        <w:ind w:right="198"/>
        <w:rPr>
          <w:sz w:val="30"/>
          <w:szCs w:val="30"/>
          <w:cs/>
        </w:rPr>
      </w:pPr>
    </w:p>
    <w:p w:rsidR="0098439B" w:rsidRPr="00A2135A" w:rsidRDefault="0098439B" w:rsidP="00392409">
      <w:pPr>
        <w:pStyle w:val="BodyText2"/>
        <w:tabs>
          <w:tab w:val="left" w:pos="540"/>
        </w:tabs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A2135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2135A">
        <w:rPr>
          <w:rFonts w:ascii="Angsana New" w:hAnsi="Angsana New"/>
          <w:sz w:val="30"/>
          <w:szCs w:val="30"/>
        </w:rPr>
        <w:t xml:space="preserve">31 </w:t>
      </w:r>
      <w:r w:rsidRPr="00A2135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2135A">
        <w:rPr>
          <w:rFonts w:ascii="Angsana New" w:hAnsi="Angsana New"/>
          <w:sz w:val="30"/>
          <w:szCs w:val="30"/>
        </w:rPr>
        <w:t>25</w:t>
      </w:r>
      <w:r w:rsidR="00E12322" w:rsidRPr="00A2135A">
        <w:rPr>
          <w:rFonts w:ascii="Angsana New" w:hAnsi="Angsana New"/>
          <w:sz w:val="30"/>
          <w:szCs w:val="30"/>
        </w:rPr>
        <w:t>6</w:t>
      </w:r>
      <w:r w:rsidR="00AC7402">
        <w:rPr>
          <w:rFonts w:ascii="Angsana New" w:hAnsi="Angsana New" w:hint="cs"/>
          <w:sz w:val="30"/>
          <w:szCs w:val="30"/>
          <w:cs/>
        </w:rPr>
        <w:t>1</w:t>
      </w:r>
      <w:r w:rsidR="00E12322" w:rsidRPr="00A2135A">
        <w:rPr>
          <w:rFonts w:ascii="Angsana New" w:hAnsi="Angsana New"/>
          <w:sz w:val="30"/>
          <w:szCs w:val="30"/>
        </w:rPr>
        <w:t xml:space="preserve"> </w:t>
      </w:r>
      <w:r w:rsidRPr="00A2135A">
        <w:rPr>
          <w:rFonts w:ascii="Angsana New" w:hAnsi="Angsana New"/>
          <w:sz w:val="30"/>
          <w:szCs w:val="30"/>
          <w:cs/>
        </w:rPr>
        <w:t>มูลค่ายุติธรรมของสินทรัพย์และหนี้สินทางการเงินในงบแสดงฐานะการเงินรวมและงบแสดงฐานะการเงินเฉพาะกิจการเป็นมูลค่าที่ใกล้เคียงก</w:t>
      </w:r>
      <w:r w:rsidR="009935F2" w:rsidRPr="00A2135A">
        <w:rPr>
          <w:rFonts w:ascii="Angsana New" w:hAnsi="Angsana New"/>
          <w:sz w:val="30"/>
          <w:szCs w:val="30"/>
          <w:cs/>
        </w:rPr>
        <w:t>ับราคาที่บันทึกในบัญชีทุกรายการ</w:t>
      </w:r>
    </w:p>
    <w:p w:rsidR="00A94D76" w:rsidRPr="00A2135A" w:rsidRDefault="00A94D76" w:rsidP="00A2135A">
      <w:pPr>
        <w:pStyle w:val="block"/>
        <w:spacing w:after="0" w:line="240" w:lineRule="auto"/>
        <w:ind w:left="0" w:right="198"/>
        <w:jc w:val="both"/>
        <w:rPr>
          <w:rFonts w:ascii="Angsana New" w:hAnsi="Angsana New"/>
          <w:bCs/>
          <w:sz w:val="30"/>
          <w:szCs w:val="30"/>
          <w:lang w:bidi="th-TH"/>
        </w:rPr>
      </w:pPr>
    </w:p>
    <w:p w:rsidR="0002780D" w:rsidRPr="00454F20" w:rsidRDefault="005F2F38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454F20">
        <w:rPr>
          <w:rFonts w:ascii="Angsana New" w:hAnsi="Angsana New" w:cs="Angsana New"/>
          <w:b w:val="0"/>
          <w:cs/>
          <w:lang w:val="en-GB"/>
        </w:rPr>
        <w:t>ภา</w:t>
      </w:r>
      <w:r w:rsidR="0002780D" w:rsidRPr="00454F20">
        <w:rPr>
          <w:rFonts w:ascii="Angsana New" w:hAnsi="Angsana New" w:cs="Angsana New"/>
          <w:b w:val="0"/>
          <w:cs/>
          <w:lang w:val="en-GB"/>
        </w:rPr>
        <w:t>ระผูกพันที่มีกับ</w:t>
      </w:r>
      <w:r w:rsidR="000D251D" w:rsidRPr="00454F20">
        <w:rPr>
          <w:rFonts w:ascii="Angsana New" w:hAnsi="Angsana New" w:cs="Angsana New" w:hint="cs"/>
          <w:b w:val="0"/>
          <w:cs/>
          <w:lang w:val="en-GB"/>
        </w:rPr>
        <w:t>บุคคลหรือ</w:t>
      </w:r>
      <w:r w:rsidR="0002780D" w:rsidRPr="00454F20">
        <w:rPr>
          <w:rFonts w:ascii="Angsana New" w:hAnsi="Angsana New" w:cs="Angsana New"/>
          <w:b w:val="0"/>
          <w:cs/>
          <w:lang w:val="en-GB"/>
        </w:rPr>
        <w:t>กิจการที่ไม่เกี่ยวข้องกัน</w:t>
      </w:r>
    </w:p>
    <w:p w:rsidR="009F3633" w:rsidRPr="00FF14D9" w:rsidRDefault="009F3633" w:rsidP="009F3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lang w:bidi="ar-SA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7"/>
        <w:gridCol w:w="1085"/>
        <w:gridCol w:w="266"/>
        <w:gridCol w:w="1081"/>
        <w:gridCol w:w="270"/>
        <w:gridCol w:w="1083"/>
        <w:gridCol w:w="248"/>
        <w:gridCol w:w="990"/>
      </w:tblGrid>
      <w:tr w:rsidR="003F2C62" w:rsidRPr="00FF14D9" w:rsidTr="0005009D">
        <w:trPr>
          <w:tblHeader/>
        </w:trPr>
        <w:tc>
          <w:tcPr>
            <w:tcW w:w="2264" w:type="pct"/>
          </w:tcPr>
          <w:p w:rsidR="003F2C62" w:rsidRPr="00FF14D9" w:rsidRDefault="003F2C62" w:rsidP="009F3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</w:tcPr>
          <w:p w:rsidR="003F2C62" w:rsidRPr="00FF14D9" w:rsidRDefault="003F2C62" w:rsidP="005C5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3F2C62" w:rsidRPr="00FF14D9" w:rsidRDefault="003F2C62" w:rsidP="005C5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:rsidR="003F2C62" w:rsidRPr="00FF14D9" w:rsidRDefault="003F2C62" w:rsidP="005C52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F596E" w:rsidRPr="00FF14D9" w:rsidTr="0005009D">
        <w:trPr>
          <w:trHeight w:val="425"/>
          <w:tblHeader/>
        </w:trPr>
        <w:tc>
          <w:tcPr>
            <w:tcW w:w="2264" w:type="pct"/>
          </w:tcPr>
          <w:p w:rsidR="000F596E" w:rsidRPr="00FF14D9" w:rsidRDefault="000F596E" w:rsidP="000F5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:rsidR="000F596E" w:rsidRPr="00FF14D9" w:rsidRDefault="000F596E" w:rsidP="000F59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:rsidR="000F596E" w:rsidRPr="00FF14D9" w:rsidRDefault="000F596E" w:rsidP="000F59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:rsidR="000F596E" w:rsidRPr="00FF14D9" w:rsidRDefault="000F596E" w:rsidP="000F59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  <w:shd w:val="clear" w:color="auto" w:fill="auto"/>
          </w:tcPr>
          <w:p w:rsidR="000F596E" w:rsidRPr="00FF14D9" w:rsidRDefault="000F596E" w:rsidP="000F59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:rsidR="000F596E" w:rsidRPr="00FF14D9" w:rsidRDefault="000F596E" w:rsidP="000F59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" w:type="pct"/>
            <w:shd w:val="clear" w:color="auto" w:fill="auto"/>
          </w:tcPr>
          <w:p w:rsidR="000F596E" w:rsidRPr="00FF14D9" w:rsidRDefault="000F596E" w:rsidP="000F596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:rsidR="000F596E" w:rsidRPr="00FF14D9" w:rsidRDefault="000F596E" w:rsidP="000F596E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12322" w:rsidRPr="00FF14D9" w:rsidTr="0005009D">
        <w:trPr>
          <w:tblHeader/>
        </w:trPr>
        <w:tc>
          <w:tcPr>
            <w:tcW w:w="2264" w:type="pct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6" w:type="pct"/>
            <w:gridSpan w:val="7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2322" w:rsidRPr="00FF14D9" w:rsidTr="00392409">
        <w:tc>
          <w:tcPr>
            <w:tcW w:w="2264" w:type="pct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1" w:type="pct"/>
            <w:vAlign w:val="bottom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323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323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2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  <w:vAlign w:val="bottom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24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2322" w:rsidRPr="00FF14D9" w:rsidTr="00392409">
        <w:trPr>
          <w:trHeight w:val="80"/>
        </w:trPr>
        <w:tc>
          <w:tcPr>
            <w:tcW w:w="2264" w:type="pct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91" w:type="pct"/>
            <w:vAlign w:val="bottom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323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323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2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  <w:vAlign w:val="bottom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:rsidR="00E12322" w:rsidRPr="00FF14D9" w:rsidRDefault="00E12322" w:rsidP="00E12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24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67D52" w:rsidRPr="00FF14D9" w:rsidTr="00392409">
        <w:tc>
          <w:tcPr>
            <w:tcW w:w="2264" w:type="pct"/>
          </w:tcPr>
          <w:p w:rsidR="00667D52" w:rsidRPr="00FF14D9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591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45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427</w:t>
            </w:r>
          </w:p>
        </w:tc>
        <w:tc>
          <w:tcPr>
            <w:tcW w:w="147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67D52" w:rsidRPr="008C2681" w:rsidRDefault="00667D52" w:rsidP="006425B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35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426</w:t>
            </w:r>
          </w:p>
        </w:tc>
      </w:tr>
      <w:tr w:rsidR="00667D52" w:rsidRPr="00FF14D9" w:rsidTr="00392409">
        <w:tc>
          <w:tcPr>
            <w:tcW w:w="2264" w:type="pct"/>
          </w:tcPr>
          <w:p w:rsidR="00667D52" w:rsidRPr="00FF14D9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145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427</w:t>
            </w:r>
          </w:p>
        </w:tc>
        <w:tc>
          <w:tcPr>
            <w:tcW w:w="147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7D52" w:rsidRPr="008C2681" w:rsidRDefault="00667D52" w:rsidP="006425B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135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426</w:t>
            </w:r>
          </w:p>
        </w:tc>
      </w:tr>
      <w:tr w:rsidR="00667D52" w:rsidRPr="009935F2" w:rsidTr="00392409">
        <w:tc>
          <w:tcPr>
            <w:tcW w:w="2264" w:type="pct"/>
          </w:tcPr>
          <w:p w:rsidR="00667D52" w:rsidRPr="009935F2" w:rsidRDefault="00667D52" w:rsidP="00E12322">
            <w:pPr>
              <w:rPr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:rsidR="00667D52" w:rsidRPr="009935F2" w:rsidRDefault="00667D52" w:rsidP="00E12322">
            <w:pPr>
              <w:rPr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:rsidR="00667D52" w:rsidRPr="009935F2" w:rsidRDefault="00667D52" w:rsidP="00E12322">
            <w:pPr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bottom"/>
          </w:tcPr>
          <w:p w:rsidR="00667D52" w:rsidRPr="009935F2" w:rsidRDefault="00667D52" w:rsidP="00E12322">
            <w:pPr>
              <w:rPr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:rsidR="00667D52" w:rsidRPr="009935F2" w:rsidRDefault="00667D52" w:rsidP="00E12322">
            <w:pPr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bottom"/>
          </w:tcPr>
          <w:p w:rsidR="00667D52" w:rsidRPr="009935F2" w:rsidRDefault="00667D52" w:rsidP="00E12322">
            <w:pPr>
              <w:rPr>
                <w:sz w:val="30"/>
                <w:szCs w:val="30"/>
                <w:cs/>
              </w:rPr>
            </w:pPr>
          </w:p>
        </w:tc>
        <w:tc>
          <w:tcPr>
            <w:tcW w:w="135" w:type="pct"/>
            <w:vAlign w:val="bottom"/>
          </w:tcPr>
          <w:p w:rsidR="00667D52" w:rsidRPr="009935F2" w:rsidRDefault="00667D52" w:rsidP="00E12322">
            <w:pPr>
              <w:rPr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  <w:vAlign w:val="bottom"/>
          </w:tcPr>
          <w:p w:rsidR="00667D52" w:rsidRPr="009935F2" w:rsidRDefault="00667D52" w:rsidP="00E12322">
            <w:pPr>
              <w:rPr>
                <w:sz w:val="30"/>
                <w:szCs w:val="30"/>
                <w:cs/>
              </w:rPr>
            </w:pPr>
          </w:p>
        </w:tc>
      </w:tr>
      <w:tr w:rsidR="00667D52" w:rsidRPr="00FF14D9" w:rsidTr="00392409">
        <w:trPr>
          <w:trHeight w:val="407"/>
        </w:trPr>
        <w:tc>
          <w:tcPr>
            <w:tcW w:w="2264" w:type="pct"/>
          </w:tcPr>
          <w:p w:rsidR="00667D52" w:rsidRPr="006E6FB0" w:rsidRDefault="00667D52" w:rsidP="00D240B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6E6F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591" w:type="pct"/>
          </w:tcPr>
          <w:p w:rsidR="00667D52" w:rsidRPr="006E6FB0" w:rsidRDefault="00667D52" w:rsidP="00D2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</w:tabs>
              <w:spacing w:after="0" w:line="240" w:lineRule="auto"/>
              <w:ind w:left="-10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:rsidR="00667D52" w:rsidRPr="006E6FB0" w:rsidRDefault="00667D52" w:rsidP="00D240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67D52" w:rsidRPr="006E6FB0" w:rsidRDefault="00667D52" w:rsidP="00D2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</w:tabs>
              <w:spacing w:after="0" w:line="240" w:lineRule="auto"/>
              <w:ind w:left="-10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667D52" w:rsidRPr="006E6FB0" w:rsidRDefault="00667D52" w:rsidP="00D240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667D52" w:rsidRPr="006E6FB0" w:rsidRDefault="00667D52" w:rsidP="00D240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667D52" w:rsidRPr="006E6FB0" w:rsidRDefault="00667D52" w:rsidP="00D240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667D52" w:rsidRPr="006E6FB0" w:rsidRDefault="00667D52" w:rsidP="00D240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7D52" w:rsidRPr="00FF14D9" w:rsidTr="00392409">
        <w:trPr>
          <w:trHeight w:val="407"/>
        </w:trPr>
        <w:tc>
          <w:tcPr>
            <w:tcW w:w="2264" w:type="pct"/>
          </w:tcPr>
          <w:p w:rsidR="00667D52" w:rsidRPr="006E6FB0" w:rsidRDefault="00667D52" w:rsidP="008C5B6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591" w:type="pct"/>
          </w:tcPr>
          <w:p w:rsidR="00667D52" w:rsidRPr="006E6FB0" w:rsidRDefault="00667D52" w:rsidP="00D2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</w:tabs>
              <w:spacing w:after="0" w:line="240" w:lineRule="auto"/>
              <w:ind w:left="-10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:rsidR="00667D52" w:rsidRPr="006E6FB0" w:rsidRDefault="00667D52" w:rsidP="00D240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67D52" w:rsidRPr="006E6FB0" w:rsidRDefault="00667D52" w:rsidP="00D240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</w:tabs>
              <w:spacing w:after="0" w:line="240" w:lineRule="auto"/>
              <w:ind w:left="-10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667D52" w:rsidRPr="006E6FB0" w:rsidRDefault="00667D52" w:rsidP="00D240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667D52" w:rsidRPr="006E6FB0" w:rsidRDefault="00667D52" w:rsidP="00D240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:rsidR="00667D52" w:rsidRPr="006E6FB0" w:rsidRDefault="00667D52" w:rsidP="00D240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667D52" w:rsidRPr="006E6FB0" w:rsidRDefault="00667D52" w:rsidP="00D240B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7D52" w:rsidRPr="00FF14D9" w:rsidTr="00392409">
        <w:trPr>
          <w:trHeight w:val="407"/>
        </w:trPr>
        <w:tc>
          <w:tcPr>
            <w:tcW w:w="2264" w:type="pct"/>
          </w:tcPr>
          <w:p w:rsidR="00667D52" w:rsidRPr="006E6FB0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91" w:type="pct"/>
          </w:tcPr>
          <w:p w:rsidR="00667D52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:rsidR="00667D52" w:rsidRPr="006E6FB0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67D52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:rsidR="00667D52" w:rsidRPr="006E6FB0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667D52" w:rsidRDefault="00667D52" w:rsidP="006425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" w:type="pct"/>
          </w:tcPr>
          <w:p w:rsidR="00667D52" w:rsidRPr="006E6FB0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667D52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67D52" w:rsidRPr="00FF14D9" w:rsidTr="00392409">
        <w:trPr>
          <w:trHeight w:val="407"/>
        </w:trPr>
        <w:tc>
          <w:tcPr>
            <w:tcW w:w="2264" w:type="pct"/>
          </w:tcPr>
          <w:p w:rsidR="00667D52" w:rsidRPr="006E6FB0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6FB0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91" w:type="pct"/>
          </w:tcPr>
          <w:p w:rsidR="00667D52" w:rsidRPr="00D240BB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5" w:type="pct"/>
          </w:tcPr>
          <w:p w:rsidR="00667D52" w:rsidRPr="006E6FB0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67D52" w:rsidRPr="00D240BB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:rsidR="00667D52" w:rsidRPr="006E6FB0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667D52" w:rsidRPr="00D240BB" w:rsidRDefault="00667D52" w:rsidP="006425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35" w:type="pct"/>
          </w:tcPr>
          <w:p w:rsidR="00667D52" w:rsidRPr="006E6FB0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:rsidR="00667D52" w:rsidRPr="00D240BB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67D52" w:rsidRPr="00FF14D9" w:rsidTr="00392409">
        <w:trPr>
          <w:trHeight w:val="407"/>
        </w:trPr>
        <w:tc>
          <w:tcPr>
            <w:tcW w:w="2264" w:type="pct"/>
          </w:tcPr>
          <w:p w:rsidR="00667D52" w:rsidRPr="006E6FB0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6FB0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667D52" w:rsidRPr="00D240BB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45" w:type="pct"/>
          </w:tcPr>
          <w:p w:rsidR="00667D52" w:rsidRPr="006E6FB0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667D52" w:rsidRPr="00D240BB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40BB">
              <w:rPr>
                <w:rFonts w:ascii="Angsana New" w:hAnsi="Angsana New" w:hint="cs"/>
                <w:sz w:val="30"/>
                <w:szCs w:val="30"/>
                <w:cs/>
              </w:rPr>
              <w:t>95</w:t>
            </w:r>
          </w:p>
        </w:tc>
        <w:tc>
          <w:tcPr>
            <w:tcW w:w="147" w:type="pct"/>
          </w:tcPr>
          <w:p w:rsidR="00667D52" w:rsidRPr="006E6FB0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667D52" w:rsidRPr="00D240BB" w:rsidRDefault="00667D52" w:rsidP="006425B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135" w:type="pct"/>
          </w:tcPr>
          <w:p w:rsidR="00667D52" w:rsidRPr="006E6FB0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:rsidR="00667D52" w:rsidRPr="00D240BB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40BB">
              <w:rPr>
                <w:rFonts w:ascii="Angsana New" w:hAnsi="Angsana New" w:hint="cs"/>
                <w:sz w:val="30"/>
                <w:szCs w:val="30"/>
                <w:cs/>
              </w:rPr>
              <w:t>95</w:t>
            </w:r>
          </w:p>
        </w:tc>
      </w:tr>
      <w:tr w:rsidR="00667D52" w:rsidRPr="00FF14D9" w:rsidTr="00392409">
        <w:trPr>
          <w:trHeight w:val="407"/>
        </w:trPr>
        <w:tc>
          <w:tcPr>
            <w:tcW w:w="2264" w:type="pct"/>
          </w:tcPr>
          <w:p w:rsidR="00667D52" w:rsidRPr="006E6FB0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6F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667D52" w:rsidRPr="00A2135A" w:rsidRDefault="00667D52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145" w:type="pct"/>
          </w:tcPr>
          <w:p w:rsidR="00667D52" w:rsidRPr="00A2135A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667D52" w:rsidRPr="00A2135A" w:rsidRDefault="00667D52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110</w:t>
            </w:r>
          </w:p>
        </w:tc>
        <w:tc>
          <w:tcPr>
            <w:tcW w:w="147" w:type="pct"/>
          </w:tcPr>
          <w:p w:rsidR="00667D52" w:rsidRPr="00A2135A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667D52" w:rsidRPr="00A2135A" w:rsidRDefault="00667D52" w:rsidP="006425B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135" w:type="pct"/>
          </w:tcPr>
          <w:p w:rsidR="00667D52" w:rsidRPr="00A2135A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:rsidR="00667D52" w:rsidRPr="00A2135A" w:rsidRDefault="00667D52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3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110</w:t>
            </w:r>
          </w:p>
        </w:tc>
      </w:tr>
      <w:tr w:rsidR="00667D52" w:rsidRPr="00FF14D9" w:rsidTr="0005009D">
        <w:trPr>
          <w:trHeight w:val="134"/>
        </w:trPr>
        <w:tc>
          <w:tcPr>
            <w:tcW w:w="2264" w:type="pct"/>
          </w:tcPr>
          <w:p w:rsidR="00667D52" w:rsidRPr="0005009D" w:rsidRDefault="00667D52" w:rsidP="0005009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:rsidR="00667D52" w:rsidRPr="0005009D" w:rsidRDefault="00667D52" w:rsidP="00050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</w:tabs>
              <w:spacing w:after="0" w:line="240" w:lineRule="auto"/>
              <w:ind w:left="-106" w:right="-13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5" w:type="pct"/>
          </w:tcPr>
          <w:p w:rsidR="00667D52" w:rsidRPr="0005009D" w:rsidRDefault="00667D52" w:rsidP="000500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:rsidR="00667D52" w:rsidRPr="0005009D" w:rsidRDefault="00667D52" w:rsidP="000500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</w:tabs>
              <w:spacing w:after="0" w:line="240" w:lineRule="auto"/>
              <w:ind w:left="-106" w:right="-13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7" w:type="pct"/>
          </w:tcPr>
          <w:p w:rsidR="00667D52" w:rsidRPr="0005009D" w:rsidRDefault="00667D52" w:rsidP="000500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667D52" w:rsidRPr="0005009D" w:rsidRDefault="00667D52" w:rsidP="000500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7"/>
              </w:tabs>
              <w:spacing w:after="0" w:line="240" w:lineRule="auto"/>
              <w:ind w:left="-108" w:right="-13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pct"/>
          </w:tcPr>
          <w:p w:rsidR="00667D52" w:rsidRPr="0005009D" w:rsidRDefault="00667D52" w:rsidP="000500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:rsidR="00667D52" w:rsidRPr="0005009D" w:rsidRDefault="00667D52" w:rsidP="0005009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87"/>
              </w:tabs>
              <w:spacing w:after="0" w:line="240" w:lineRule="auto"/>
              <w:ind w:left="-108" w:right="-13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7D52" w:rsidRPr="00FF14D9" w:rsidTr="00392409">
        <w:trPr>
          <w:trHeight w:val="407"/>
        </w:trPr>
        <w:tc>
          <w:tcPr>
            <w:tcW w:w="2264" w:type="pct"/>
          </w:tcPr>
          <w:p w:rsidR="00667D52" w:rsidRPr="00FF14D9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91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67D52" w:rsidRPr="00FF14D9" w:rsidTr="00392409">
        <w:tc>
          <w:tcPr>
            <w:tcW w:w="2264" w:type="pct"/>
          </w:tcPr>
          <w:p w:rsidR="00667D52" w:rsidRPr="00FF14D9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1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</w:p>
        </w:tc>
        <w:tc>
          <w:tcPr>
            <w:tcW w:w="147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69</w:t>
            </w:r>
          </w:p>
        </w:tc>
      </w:tr>
      <w:tr w:rsidR="00667D52" w:rsidRPr="00FF14D9" w:rsidTr="00392409">
        <w:tc>
          <w:tcPr>
            <w:tcW w:w="2264" w:type="pct"/>
            <w:shd w:val="clear" w:color="auto" w:fill="auto"/>
          </w:tcPr>
          <w:p w:rsidR="00667D52" w:rsidRPr="00FF14D9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sz w:val="30"/>
                <w:szCs w:val="30"/>
                <w:cs/>
              </w:rPr>
              <w:t>ส</w:t>
            </w:r>
            <w:r>
              <w:rPr>
                <w:rFonts w:ascii="Angsana New" w:hAnsi="Angsana New"/>
                <w:sz w:val="30"/>
                <w:szCs w:val="30"/>
                <w:cs/>
              </w:rPr>
              <w:t>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91" w:type="pct"/>
            <w:shd w:val="clear" w:color="auto" w:fill="auto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5" w:type="pct"/>
            <w:shd w:val="clear" w:color="auto" w:fill="auto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35" w:type="pct"/>
            <w:shd w:val="clear" w:color="auto" w:fill="auto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67D52" w:rsidRPr="00FF14D9" w:rsidTr="00392409">
        <w:trPr>
          <w:trHeight w:val="258"/>
        </w:trPr>
        <w:tc>
          <w:tcPr>
            <w:tcW w:w="2264" w:type="pct"/>
          </w:tcPr>
          <w:p w:rsidR="00667D52" w:rsidRPr="00FF14D9" w:rsidRDefault="00667D52" w:rsidP="000F59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14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45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75</w:t>
            </w:r>
          </w:p>
        </w:tc>
        <w:tc>
          <w:tcPr>
            <w:tcW w:w="147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35" w:type="pct"/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67D52" w:rsidRPr="008C2681" w:rsidRDefault="00667D52" w:rsidP="000F596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69</w:t>
            </w:r>
          </w:p>
        </w:tc>
      </w:tr>
    </w:tbl>
    <w:p w:rsidR="00433A13" w:rsidRDefault="00433A13" w:rsidP="00707BB5">
      <w:pPr>
        <w:pStyle w:val="block"/>
        <w:spacing w:after="0" w:line="240" w:lineRule="auto"/>
        <w:ind w:left="0"/>
        <w:jc w:val="both"/>
        <w:rPr>
          <w:rFonts w:ascii="Angsana New" w:hAnsi="Angsana New"/>
          <w:bCs/>
          <w:sz w:val="30"/>
          <w:szCs w:val="30"/>
          <w:lang w:bidi="th-TH"/>
        </w:rPr>
      </w:pPr>
    </w:p>
    <w:p w:rsidR="003775E5" w:rsidRPr="00454F20" w:rsidRDefault="002150C1" w:rsidP="00454F20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454F20">
        <w:rPr>
          <w:rFonts w:ascii="Angsana New" w:hAnsi="Angsana New" w:cs="Angsana New"/>
          <w:b w:val="0"/>
          <w:cs/>
          <w:lang w:val="en-GB"/>
        </w:rPr>
        <w:t>มาตรฐานการรายงานทางการเงินที่ยังไม่ได้ใช้</w:t>
      </w:r>
      <w:r w:rsidRPr="00454F20">
        <w:rPr>
          <w:rFonts w:ascii="Angsana New" w:hAnsi="Angsana New" w:cs="Angsana New"/>
          <w:b w:val="0"/>
          <w:lang w:val="en-GB"/>
        </w:rPr>
        <w:t xml:space="preserve">    </w:t>
      </w:r>
    </w:p>
    <w:p w:rsidR="002150C1" w:rsidRPr="0005009D" w:rsidRDefault="002150C1" w:rsidP="002150C1">
      <w:pPr>
        <w:pStyle w:val="block"/>
        <w:spacing w:after="0" w:line="240" w:lineRule="auto"/>
        <w:ind w:left="540"/>
        <w:jc w:val="both"/>
        <w:rPr>
          <w:rFonts w:ascii="Angsana New" w:hAnsi="Angsana New"/>
          <w:bCs/>
          <w:sz w:val="24"/>
          <w:szCs w:val="24"/>
          <w:lang w:val="en-US" w:bidi="th-TH"/>
        </w:rPr>
      </w:pPr>
    </w:p>
    <w:p w:rsidR="002C574A" w:rsidRDefault="002C574A" w:rsidP="002C574A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 ซึ่งคาดว่าจะมีผลกระทบที่มีสาระสำคัญต่องบการเงินรวมหรืองบการเงินเฉพาะกิจการ เมื่อนำมาถือปฏิบัติเป็นครั้งแรก 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1 มกราคม ในปีดังต่อไปนี้</w:t>
      </w:r>
    </w:p>
    <w:p w:rsidR="00B7164F" w:rsidRPr="0005009D" w:rsidRDefault="00B7164F" w:rsidP="002C574A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tbl>
      <w:tblPr>
        <w:tblW w:w="898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3870"/>
        <w:gridCol w:w="1260"/>
      </w:tblGrid>
      <w:tr w:rsidR="002C574A" w:rsidTr="00392409">
        <w:trPr>
          <w:tblHeader/>
        </w:trPr>
        <w:tc>
          <w:tcPr>
            <w:tcW w:w="3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C574A" w:rsidRDefault="002C574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C574A" w:rsidRDefault="002C574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4A" w:rsidRDefault="002C574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2C574A" w:rsidTr="00392409">
        <w:tc>
          <w:tcPr>
            <w:tcW w:w="3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4A" w:rsidRDefault="002C574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4A" w:rsidRDefault="002C57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4A" w:rsidRDefault="002C574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C574A" w:rsidTr="00392409">
        <w:tc>
          <w:tcPr>
            <w:tcW w:w="3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4A" w:rsidRDefault="002C574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*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4A" w:rsidRDefault="002C574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4A" w:rsidRDefault="002C574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C574A" w:rsidTr="00392409">
        <w:tc>
          <w:tcPr>
            <w:tcW w:w="3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4A" w:rsidRDefault="002C574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*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4A" w:rsidRDefault="002C574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4A" w:rsidRDefault="002C574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C574A" w:rsidTr="00392409">
        <w:tc>
          <w:tcPr>
            <w:tcW w:w="3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4A" w:rsidRDefault="002C574A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  <w:r>
              <w:rPr>
                <w:rFonts w:ascii="Cordia New" w:hAnsi="Cordia New" w:cs="Cordi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*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4A" w:rsidRDefault="002C574A">
            <w:pPr>
              <w:spacing w:line="240" w:lineRule="auto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4A" w:rsidRDefault="002C574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C574A" w:rsidTr="00392409">
        <w:tc>
          <w:tcPr>
            <w:tcW w:w="3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4A" w:rsidRDefault="002C574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16*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4A" w:rsidRDefault="002C574A">
            <w:pPr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4A" w:rsidRDefault="002C574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2563</w:t>
            </w:r>
          </w:p>
        </w:tc>
      </w:tr>
      <w:tr w:rsidR="002C574A" w:rsidTr="00392409">
        <w:tc>
          <w:tcPr>
            <w:tcW w:w="3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4A" w:rsidRDefault="002C574A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*</w:t>
            </w:r>
          </w:p>
        </w:tc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4A" w:rsidRDefault="002C574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C574A" w:rsidRDefault="002C574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</w:tbl>
    <w:p w:rsidR="002C574A" w:rsidRPr="0005009D" w:rsidRDefault="002C574A" w:rsidP="002C574A">
      <w:pPr>
        <w:spacing w:line="240" w:lineRule="auto"/>
        <w:ind w:left="518"/>
        <w:jc w:val="thaiDistribute"/>
        <w:rPr>
          <w:rFonts w:ascii="Angsana New" w:hAnsi="Angsana New"/>
          <w:sz w:val="22"/>
          <w:szCs w:val="22"/>
          <w:cs/>
        </w:rPr>
      </w:pPr>
    </w:p>
    <w:p w:rsidR="002C574A" w:rsidRDefault="002C574A" w:rsidP="002C574A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</w:rPr>
        <w:t xml:space="preserve">* </w:t>
      </w:r>
      <w:r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2C574A" w:rsidRPr="00D32D00" w:rsidRDefault="002C574A" w:rsidP="002C574A">
      <w:pPr>
        <w:pStyle w:val="ListParagraph"/>
        <w:autoSpaceDE w:val="0"/>
        <w:autoSpaceDN w:val="0"/>
        <w:ind w:left="0" w:firstLine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2D0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D32D0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D32D0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2C574A" w:rsidRPr="00D32D00" w:rsidRDefault="002C574A" w:rsidP="002C574A">
      <w:pPr>
        <w:pStyle w:val="ListParagraph"/>
        <w:ind w:left="0" w:firstLine="706"/>
        <w:jc w:val="thaiDistribute"/>
        <w:rPr>
          <w:rFonts w:ascii="Angsana New" w:hAnsi="Angsana New"/>
          <w:sz w:val="30"/>
          <w:szCs w:val="30"/>
        </w:rPr>
      </w:pPr>
    </w:p>
    <w:p w:rsidR="002C574A" w:rsidRPr="00D32D00" w:rsidRDefault="00A10006" w:rsidP="00A1000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2D00">
        <w:rPr>
          <w:rFonts w:ascii="Angsana New" w:hAnsi="Angsana New" w:hint="cs"/>
          <w:color w:val="000000"/>
          <w:sz w:val="30"/>
          <w:szCs w:val="30"/>
          <w:cs/>
        </w:rPr>
        <w:t>มาตรฐานการรายงานทางการเงิน</w:t>
      </w:r>
      <w:r w:rsidRPr="00D32D0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32D00">
        <w:rPr>
          <w:rFonts w:ascii="Angsana New" w:hAnsi="Angsana New" w:hint="cs"/>
          <w:color w:val="000000"/>
          <w:sz w:val="30"/>
          <w:szCs w:val="30"/>
          <w:cs/>
        </w:rPr>
        <w:t>ฉบับที่</w:t>
      </w:r>
      <w:r w:rsidRPr="00D32D00">
        <w:rPr>
          <w:rFonts w:ascii="Angsana New" w:hAnsi="Angsana New"/>
          <w:color w:val="000000"/>
          <w:sz w:val="30"/>
          <w:szCs w:val="30"/>
          <w:cs/>
        </w:rPr>
        <w:t xml:space="preserve"> 15 </w:t>
      </w:r>
      <w:r w:rsidRPr="00D32D00">
        <w:rPr>
          <w:rFonts w:ascii="Angsana New" w:hAnsi="Angsana New" w:hint="cs"/>
          <w:color w:val="000000"/>
          <w:sz w:val="30"/>
          <w:szCs w:val="30"/>
          <w:cs/>
        </w:rPr>
        <w:t>ให้หลักการโดยรวมในการรับรู้รายได้</w:t>
      </w:r>
      <w:r w:rsidRPr="00D32D0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32D00">
        <w:rPr>
          <w:rFonts w:ascii="Angsana New" w:hAnsi="Angsana New" w:hint="cs"/>
          <w:color w:val="000000"/>
          <w:sz w:val="30"/>
          <w:szCs w:val="30"/>
          <w:cs/>
        </w:rPr>
        <w:t>ทั้งจำนวนเงินและช่วงเวลาที่รับรู้</w:t>
      </w:r>
      <w:r w:rsidRPr="00D32D0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32D00">
        <w:rPr>
          <w:rFonts w:ascii="Angsana New" w:hAnsi="Angsana New" w:hint="cs"/>
          <w:color w:val="000000"/>
          <w:sz w:val="30"/>
          <w:szCs w:val="30"/>
          <w:cs/>
        </w:rPr>
        <w:t>โดยรายได้จะรับรู้เมื่อ</w:t>
      </w:r>
      <w:r w:rsidRPr="00D32D00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D32D00">
        <w:rPr>
          <w:rFonts w:ascii="Angsana New" w:hAnsi="Angsana New" w:hint="cs"/>
          <w:color w:val="000000"/>
          <w:sz w:val="30"/>
          <w:szCs w:val="30"/>
          <w:cs/>
        </w:rPr>
        <w:t>หรือ</w:t>
      </w:r>
      <w:r w:rsidRPr="00D32D0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32D00">
        <w:rPr>
          <w:rFonts w:ascii="Angsana New" w:hAnsi="Angsana New" w:hint="cs"/>
          <w:color w:val="000000"/>
          <w:sz w:val="30"/>
          <w:szCs w:val="30"/>
          <w:cs/>
        </w:rPr>
        <w:t>ณ</w:t>
      </w:r>
      <w:r w:rsidRPr="00D32D0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32D00">
        <w:rPr>
          <w:rFonts w:ascii="Angsana New" w:hAnsi="Angsana New" w:hint="cs"/>
          <w:color w:val="000000"/>
          <w:sz w:val="30"/>
          <w:szCs w:val="30"/>
          <w:cs/>
        </w:rPr>
        <w:t>ขณะที่</w:t>
      </w:r>
      <w:r w:rsidRPr="00D32D00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D32D00">
        <w:rPr>
          <w:rFonts w:ascii="Angsana New" w:hAnsi="Angsana New" w:hint="cs"/>
          <w:color w:val="000000"/>
          <w:sz w:val="30"/>
          <w:szCs w:val="30"/>
          <w:cs/>
        </w:rPr>
        <w:t>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580A97" w:rsidRPr="00D32D00" w:rsidRDefault="00580A97" w:rsidP="00580A9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C574A" w:rsidRPr="00D32D00" w:rsidRDefault="002C574A" w:rsidP="00580A9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2D00">
        <w:rPr>
          <w:rFonts w:ascii="Angsana New" w:hAnsi="Angsana New"/>
          <w:color w:val="000000"/>
          <w:sz w:val="30"/>
          <w:szCs w:val="30"/>
          <w:cs/>
        </w:rPr>
        <w:t>กลุ่มบริษัทได้ประเมินผลกระทบอันเนื่องจากการนำมาตรฐานรายงานทางการเงิน ฉบับที่ 15 มาถือปฏิบัติเสร็จสิ้นแล้ว พบว่าไม่มีผลกระทบที่มีสาระสำคัญต่องบการเงินรวมและงบการเงินเฉพาะกิจการของบริษัท</w:t>
      </w:r>
    </w:p>
    <w:p w:rsidR="002C574A" w:rsidRPr="00D32D00" w:rsidRDefault="002C574A" w:rsidP="002C574A">
      <w:pPr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:rsidR="002C574A" w:rsidRPr="00D32D00" w:rsidRDefault="002C574A" w:rsidP="00B22C4F">
      <w:pPr>
        <w:pStyle w:val="ListParagraph"/>
        <w:autoSpaceDE w:val="0"/>
        <w:autoSpaceDN w:val="0"/>
        <w:ind w:left="0" w:firstLine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D32D0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2C574A" w:rsidRPr="00D32D00" w:rsidRDefault="002C574A" w:rsidP="00B22C4F">
      <w:pPr>
        <w:pStyle w:val="ListParagraph"/>
        <w:autoSpaceDE w:val="0"/>
        <w:autoSpaceDN w:val="0"/>
        <w:ind w:left="0" w:firstLine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:rsidR="002C574A" w:rsidRPr="00D32D00" w:rsidRDefault="002C574A" w:rsidP="00B22C4F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32D00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963EDF" w:rsidRPr="00D32D00" w:rsidRDefault="00963EDF" w:rsidP="00B22C4F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E249F4" w:rsidRPr="00D32D00" w:rsidRDefault="002C574A" w:rsidP="00A1000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2D00">
        <w:rPr>
          <w:rFonts w:ascii="Angsana New" w:hAnsi="Angsana New"/>
          <w:color w:val="000000"/>
          <w:sz w:val="30"/>
          <w:szCs w:val="30"/>
          <w:cs/>
        </w:rPr>
        <w:t>ขณะนี้กลุ่มบริษัท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3B24F8" w:rsidRPr="00D32D00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ที่เกี่ยวข้องกับเครื่องมือทางการเงิน</w:t>
      </w:r>
      <w:r w:rsidRPr="00D32D00">
        <w:rPr>
          <w:rFonts w:ascii="Angsana New" w:hAnsi="Angsana New" w:hint="cs"/>
          <w:color w:val="000000"/>
          <w:sz w:val="30"/>
          <w:szCs w:val="30"/>
          <w:cs/>
        </w:rPr>
        <w:t>เป็นครั้งแรกต่องบการเงินรวมและงบการเงินเฉพาะกิจการ</w:t>
      </w:r>
      <w:r w:rsidRPr="00D32D00">
        <w:rPr>
          <w:rFonts w:ascii="Angsana New" w:hAnsi="Angsana New"/>
          <w:sz w:val="30"/>
          <w:szCs w:val="30"/>
        </w:rPr>
        <w:t> </w:t>
      </w:r>
      <w:r w:rsidRPr="00D32D00">
        <w:rPr>
          <w:rFonts w:ascii="Angsana New" w:hAnsi="Angsana New" w:hint="cs"/>
          <w:sz w:val="30"/>
          <w:szCs w:val="30"/>
          <w:cs/>
        </w:rPr>
        <w:t xml:space="preserve"> </w:t>
      </w:r>
    </w:p>
    <w:p w:rsidR="00B7164F" w:rsidRDefault="00B7164F" w:rsidP="00A1000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7164F" w:rsidRPr="00454F20" w:rsidRDefault="00B7164F" w:rsidP="00B7164F">
      <w:pPr>
        <w:pStyle w:val="Heading9"/>
        <w:numPr>
          <w:ilvl w:val="0"/>
          <w:numId w:val="25"/>
        </w:numPr>
        <w:rPr>
          <w:rFonts w:ascii="Angsana New" w:hAnsi="Angsana New" w:cs="Angsana New"/>
          <w:b w:val="0"/>
          <w:lang w:val="en-GB"/>
        </w:rPr>
      </w:pPr>
      <w:r w:rsidRPr="00454F20">
        <w:rPr>
          <w:rFonts w:ascii="Angsana New" w:hAnsi="Angsana New" w:cs="Angsana New"/>
          <w:b w:val="0"/>
          <w:cs/>
          <w:lang w:val="en-GB"/>
        </w:rPr>
        <w:t>เหตุการณ์ภายหลังรอบระยะเวลารายงาน</w:t>
      </w:r>
      <w:r w:rsidRPr="00454F20">
        <w:rPr>
          <w:rFonts w:ascii="Angsana New" w:hAnsi="Angsana New" w:cs="Angsana New"/>
          <w:b w:val="0"/>
          <w:lang w:val="en-GB"/>
        </w:rPr>
        <w:t xml:space="preserve"> </w:t>
      </w:r>
    </w:p>
    <w:p w:rsidR="00B7164F" w:rsidRDefault="00B7164F" w:rsidP="00A1000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405CED" w:rsidRDefault="00405CED" w:rsidP="00405CE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F65B8">
        <w:rPr>
          <w:rFonts w:ascii="Angsana New" w:hAnsi="Angsana New" w:hint="cs"/>
          <w:color w:val="000000"/>
          <w:sz w:val="30"/>
          <w:szCs w:val="30"/>
          <w:cs/>
        </w:rPr>
        <w:t>ในการประชุมคณะกรรมการบริษัทเมื่อวันที่</w:t>
      </w:r>
      <w:r w:rsidRPr="00CF65B8">
        <w:rPr>
          <w:rFonts w:ascii="Angsana New" w:hAnsi="Angsana New"/>
          <w:color w:val="000000"/>
          <w:sz w:val="30"/>
          <w:szCs w:val="30"/>
          <w:cs/>
        </w:rPr>
        <w:t xml:space="preserve"> 18 </w:t>
      </w:r>
      <w:r w:rsidRPr="00CF65B8">
        <w:rPr>
          <w:rFonts w:ascii="Angsana New" w:hAnsi="Angsana New" w:hint="cs"/>
          <w:color w:val="000000"/>
          <w:sz w:val="30"/>
          <w:szCs w:val="30"/>
          <w:cs/>
        </w:rPr>
        <w:t>กุมภาพันธ์</w:t>
      </w:r>
      <w:r w:rsidRPr="00CF65B8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CF65B8">
        <w:rPr>
          <w:rFonts w:ascii="Angsana New" w:hAnsi="Angsana New" w:hint="cs"/>
          <w:color w:val="000000"/>
          <w:sz w:val="30"/>
          <w:szCs w:val="30"/>
          <w:cs/>
        </w:rPr>
        <w:t>ที่ประชุมได้มีมติเห็นชอบให้เสนอผู้ถือหุ้นในการประชุมสามัญผู้ถือหุ้นในวันที่</w:t>
      </w:r>
      <w:r w:rsidRPr="00CF65B8">
        <w:rPr>
          <w:rFonts w:ascii="Angsana New" w:hAnsi="Angsana New"/>
          <w:color w:val="000000"/>
          <w:sz w:val="30"/>
          <w:szCs w:val="30"/>
          <w:cs/>
        </w:rPr>
        <w:t xml:space="preserve"> 2 </w:t>
      </w:r>
      <w:r w:rsidRPr="00CF65B8">
        <w:rPr>
          <w:rFonts w:ascii="Angsana New" w:hAnsi="Angsana New" w:hint="cs"/>
          <w:color w:val="000000"/>
          <w:sz w:val="30"/>
          <w:szCs w:val="30"/>
          <w:cs/>
        </w:rPr>
        <w:t>เมษายน</w:t>
      </w:r>
      <w:r w:rsidRPr="00CF65B8">
        <w:rPr>
          <w:rFonts w:ascii="Angsana New" w:hAnsi="Angsana New"/>
          <w:color w:val="000000"/>
          <w:sz w:val="30"/>
          <w:szCs w:val="30"/>
          <w:cs/>
        </w:rPr>
        <w:t xml:space="preserve"> 2562 </w:t>
      </w:r>
      <w:r w:rsidRPr="00CF65B8">
        <w:rPr>
          <w:rFonts w:ascii="Angsana New" w:hAnsi="Angsana New" w:hint="cs"/>
          <w:color w:val="000000"/>
          <w:sz w:val="30"/>
          <w:szCs w:val="30"/>
          <w:cs/>
        </w:rPr>
        <w:t>เพื่อพิจารณาและอนุมัติในเรื่องดังต่อไปนี้</w:t>
      </w:r>
    </w:p>
    <w:p w:rsidR="00405CED" w:rsidRDefault="00405CED" w:rsidP="00405CE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405CED" w:rsidRPr="00AD1EE1" w:rsidRDefault="00405CED" w:rsidP="00405CED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7"/>
        <w:jc w:val="thaiDistribute"/>
        <w:rPr>
          <w:rFonts w:ascii="Angsana New" w:hAnsi="Angsana New"/>
          <w:sz w:val="30"/>
          <w:szCs w:val="30"/>
        </w:rPr>
      </w:pPr>
      <w:r w:rsidRPr="00AD1EE1">
        <w:rPr>
          <w:rFonts w:ascii="Angsana New" w:hAnsi="Angsana New"/>
          <w:sz w:val="30"/>
          <w:szCs w:val="30"/>
          <w:cs/>
        </w:rPr>
        <w:t>การลดทุนจดทะเบียนของบริษัทจาก 10</w:t>
      </w:r>
      <w:r w:rsidRPr="00AD1EE1">
        <w:rPr>
          <w:rFonts w:ascii="Angsana New" w:hAnsi="Angsana New"/>
          <w:sz w:val="30"/>
          <w:szCs w:val="30"/>
        </w:rPr>
        <w:t>,</w:t>
      </w:r>
      <w:r w:rsidRPr="00AD1EE1">
        <w:rPr>
          <w:rFonts w:ascii="Angsana New" w:hAnsi="Angsana New" w:hint="cs"/>
          <w:sz w:val="30"/>
          <w:szCs w:val="30"/>
          <w:cs/>
        </w:rPr>
        <w:t>483</w:t>
      </w:r>
      <w:r w:rsidRPr="00AD1EE1">
        <w:rPr>
          <w:rFonts w:ascii="Angsana New" w:hAnsi="Angsana New"/>
          <w:sz w:val="30"/>
          <w:szCs w:val="30"/>
        </w:rPr>
        <w:t>.33</w:t>
      </w:r>
      <w:r w:rsidRPr="00AD1EE1">
        <w:rPr>
          <w:rFonts w:ascii="Angsana New" w:hAnsi="Angsana New" w:hint="cs"/>
          <w:sz w:val="30"/>
          <w:szCs w:val="30"/>
          <w:cs/>
        </w:rPr>
        <w:t xml:space="preserve"> ล้านบาท เป็น</w:t>
      </w:r>
      <w:r>
        <w:rPr>
          <w:rFonts w:ascii="Angsana New" w:hAnsi="Angsana New" w:hint="cs"/>
          <w:sz w:val="30"/>
          <w:szCs w:val="30"/>
          <w:cs/>
        </w:rPr>
        <w:t>ทุนจดทะเบียนใหม่จำนวน</w:t>
      </w:r>
      <w:r w:rsidRPr="00AD1EE1">
        <w:rPr>
          <w:rFonts w:ascii="Angsana New" w:hAnsi="Angsana New" w:hint="cs"/>
          <w:sz w:val="30"/>
          <w:szCs w:val="30"/>
          <w:cs/>
        </w:rPr>
        <w:t xml:space="preserve"> 10</w:t>
      </w:r>
      <w:r w:rsidRPr="00AD1EE1">
        <w:rPr>
          <w:rFonts w:ascii="Angsana New" w:hAnsi="Angsana New"/>
          <w:sz w:val="30"/>
          <w:szCs w:val="30"/>
        </w:rPr>
        <w:t>,</w:t>
      </w:r>
      <w:r w:rsidRPr="00AD1EE1">
        <w:rPr>
          <w:rFonts w:ascii="Angsana New" w:hAnsi="Angsana New" w:hint="cs"/>
          <w:sz w:val="30"/>
          <w:szCs w:val="30"/>
          <w:cs/>
        </w:rPr>
        <w:t>23</w:t>
      </w:r>
      <w:r w:rsidRPr="00AD1EE1">
        <w:rPr>
          <w:rFonts w:ascii="Angsana New" w:hAnsi="Angsana New"/>
          <w:sz w:val="30"/>
          <w:szCs w:val="30"/>
        </w:rPr>
        <w:t>6.67</w:t>
      </w:r>
      <w:r w:rsidRPr="00AD1EE1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AD1EE1">
        <w:rPr>
          <w:rFonts w:ascii="Angsana New" w:hAnsi="Angsana New"/>
          <w:sz w:val="30"/>
          <w:szCs w:val="30"/>
          <w:cs/>
        </w:rPr>
        <w:t xml:space="preserve">โดยการตัดหุ้นจดทะเบียนที่ยังมิได้นำออกจำหน่าย จำนวน </w:t>
      </w:r>
      <w:r>
        <w:rPr>
          <w:rFonts w:ascii="Angsana New" w:hAnsi="Angsana New"/>
          <w:sz w:val="30"/>
          <w:szCs w:val="30"/>
        </w:rPr>
        <w:t>24.67</w:t>
      </w:r>
      <w:r w:rsidRPr="00AD1EE1">
        <w:rPr>
          <w:rFonts w:ascii="Angsana New" w:hAnsi="Angsana New" w:hint="cs"/>
          <w:sz w:val="30"/>
          <w:szCs w:val="30"/>
          <w:cs/>
        </w:rPr>
        <w:t xml:space="preserve"> ล้านหุ้น </w:t>
      </w:r>
      <w:r w:rsidRPr="00AD1EE1">
        <w:rPr>
          <w:rFonts w:ascii="Angsana New" w:hAnsi="Angsana New"/>
          <w:sz w:val="30"/>
          <w:szCs w:val="30"/>
          <w:cs/>
        </w:rPr>
        <w:t>มูลค่าที่ตราไว้หุ้นละ 10 บาท</w:t>
      </w:r>
    </w:p>
    <w:p w:rsidR="00405CED" w:rsidRPr="00AD1EE1" w:rsidRDefault="00405CED" w:rsidP="00405CED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7"/>
        <w:jc w:val="thaiDistribute"/>
        <w:rPr>
          <w:rFonts w:ascii="Angsana New" w:hAnsi="Angsana New"/>
          <w:sz w:val="30"/>
          <w:szCs w:val="30"/>
        </w:rPr>
      </w:pPr>
      <w:r w:rsidRPr="00AD1EE1">
        <w:rPr>
          <w:rFonts w:ascii="Angsana New" w:hAnsi="Angsana New"/>
          <w:sz w:val="30"/>
          <w:szCs w:val="30"/>
          <w:cs/>
        </w:rPr>
        <w:t>การโอนทุนสำรองตามกฎหมายและส่วนเกินมูลค่าหุ้นสามัญเพื่อชดเชยผลขาดทุนสะสมของบริษัท</w:t>
      </w:r>
    </w:p>
    <w:p w:rsidR="00405CED" w:rsidRPr="00AD1EE1" w:rsidRDefault="00405CED" w:rsidP="00405CED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7"/>
        <w:jc w:val="thaiDistribute"/>
        <w:rPr>
          <w:rFonts w:ascii="Angsana New" w:hAnsi="Angsana New"/>
          <w:sz w:val="30"/>
          <w:szCs w:val="30"/>
        </w:rPr>
      </w:pPr>
      <w:r w:rsidRPr="00AD1EE1">
        <w:rPr>
          <w:rFonts w:ascii="Angsana New" w:hAnsi="Angsana New"/>
          <w:sz w:val="30"/>
          <w:szCs w:val="30"/>
          <w:cs/>
        </w:rPr>
        <w:t>การลดทุนจดทะเบียนและทุนชำระแล้วของบริษัทจากจำนวน 10</w:t>
      </w:r>
      <w:r w:rsidRPr="00AD1EE1">
        <w:rPr>
          <w:rFonts w:ascii="Angsana New" w:hAnsi="Angsana New"/>
          <w:sz w:val="30"/>
          <w:szCs w:val="30"/>
        </w:rPr>
        <w:t>,</w:t>
      </w:r>
      <w:r w:rsidRPr="00AD1EE1">
        <w:rPr>
          <w:rFonts w:ascii="Angsana New" w:hAnsi="Angsana New" w:hint="cs"/>
          <w:sz w:val="30"/>
          <w:szCs w:val="30"/>
          <w:cs/>
        </w:rPr>
        <w:t>23</w:t>
      </w:r>
      <w:r w:rsidRPr="00AD1EE1">
        <w:rPr>
          <w:rFonts w:ascii="Angsana New" w:hAnsi="Angsana New"/>
          <w:sz w:val="30"/>
          <w:szCs w:val="30"/>
        </w:rPr>
        <w:t>6.67</w:t>
      </w:r>
      <w:r w:rsidRPr="00AD1EE1">
        <w:rPr>
          <w:rFonts w:ascii="Angsana New" w:hAnsi="Angsana New" w:hint="cs"/>
          <w:sz w:val="30"/>
          <w:szCs w:val="30"/>
          <w:cs/>
        </w:rPr>
        <w:t xml:space="preserve"> ล้านบาท เป็น 9</w:t>
      </w:r>
      <w:r w:rsidRPr="00AD1EE1">
        <w:rPr>
          <w:rFonts w:ascii="Angsana New" w:hAnsi="Angsana New"/>
          <w:sz w:val="30"/>
          <w:szCs w:val="30"/>
        </w:rPr>
        <w:t>,</w:t>
      </w:r>
      <w:r w:rsidRPr="00AD1EE1">
        <w:rPr>
          <w:rFonts w:ascii="Angsana New" w:hAnsi="Angsana New" w:hint="cs"/>
          <w:sz w:val="30"/>
          <w:szCs w:val="30"/>
          <w:cs/>
        </w:rPr>
        <w:t>724</w:t>
      </w:r>
      <w:r w:rsidRPr="00AD1EE1">
        <w:rPr>
          <w:rFonts w:ascii="Angsana New" w:hAnsi="Angsana New"/>
          <w:sz w:val="30"/>
          <w:szCs w:val="30"/>
        </w:rPr>
        <w:t xml:space="preserve">.83 </w:t>
      </w:r>
      <w:r w:rsidRPr="00AD1EE1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AD1EE1">
        <w:rPr>
          <w:rFonts w:ascii="Angsana New" w:hAnsi="Angsana New"/>
          <w:sz w:val="30"/>
          <w:szCs w:val="30"/>
          <w:cs/>
        </w:rPr>
        <w:t>โดยการลดมูลค่าที่ตราไว้ของหุ้นของบริษัทจากมูลค่าหุ้นละ 10 บาท เป็นมูลค่าหุ้นละ 9.50 บาท เพื่อชดเชยผลขาดทุนสะสมของบริษัท</w:t>
      </w:r>
    </w:p>
    <w:p w:rsidR="007B2F8E" w:rsidRPr="00A10006" w:rsidRDefault="007B2F8E" w:rsidP="00A1000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7B2F8E" w:rsidRPr="00A10006" w:rsidSect="009F2E44">
      <w:footerReference w:type="default" r:id="rId16"/>
      <w:pgSz w:w="11907" w:h="16840" w:code="9"/>
      <w:pgMar w:top="691" w:right="1287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6FD4" w:rsidRDefault="00CE6FD4" w:rsidP="004956B4">
      <w:r>
        <w:separator/>
      </w:r>
    </w:p>
  </w:endnote>
  <w:endnote w:type="continuationSeparator" w:id="0">
    <w:p w:rsidR="00CE6FD4" w:rsidRDefault="00CE6FD4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7E6" w:rsidRPr="00C54B32" w:rsidRDefault="00D157E6" w:rsidP="00C547D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54B3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54B3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05CED">
      <w:rPr>
        <w:rStyle w:val="PageNumber"/>
        <w:rFonts w:ascii="Angsana New" w:hAnsi="Angsana New"/>
        <w:noProof/>
        <w:sz w:val="30"/>
        <w:szCs w:val="30"/>
        <w:cs/>
      </w:rPr>
      <w:t>55</w: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157E6" w:rsidRPr="005C52AC" w:rsidRDefault="00D157E6" w:rsidP="006E4E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7E6" w:rsidRPr="00C54B32" w:rsidRDefault="00D157E6" w:rsidP="00C547D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54B3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54B3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05CED">
      <w:rPr>
        <w:rStyle w:val="PageNumber"/>
        <w:rFonts w:ascii="Angsana New" w:hAnsi="Angsana New"/>
        <w:noProof/>
        <w:sz w:val="30"/>
        <w:szCs w:val="30"/>
        <w:cs/>
      </w:rPr>
      <w:t>57</w: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157E6" w:rsidRPr="005C52AC" w:rsidRDefault="00D157E6" w:rsidP="006E4E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7E6" w:rsidRPr="00C54B32" w:rsidRDefault="00D157E6" w:rsidP="00C547D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54B3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54B3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05CED">
      <w:rPr>
        <w:rStyle w:val="PageNumber"/>
        <w:rFonts w:ascii="Angsana New" w:hAnsi="Angsana New"/>
        <w:noProof/>
        <w:sz w:val="30"/>
        <w:szCs w:val="30"/>
        <w:cs/>
      </w:rPr>
      <w:t>63</w: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157E6" w:rsidRPr="005C52AC" w:rsidRDefault="00D157E6" w:rsidP="006E4E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7E6" w:rsidRPr="00C54B32" w:rsidRDefault="00D157E6" w:rsidP="00C547DF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Style w:val="PageNumber"/>
        <w:rFonts w:ascii="Angsana New" w:hAnsi="Angsana New"/>
        <w:sz w:val="30"/>
        <w:szCs w:val="30"/>
      </w:rPr>
    </w:pPr>
    <w:r w:rsidRPr="00C54B3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54B3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05CED">
      <w:rPr>
        <w:rStyle w:val="PageNumber"/>
        <w:rFonts w:ascii="Angsana New" w:hAnsi="Angsana New"/>
        <w:noProof/>
        <w:sz w:val="30"/>
        <w:szCs w:val="30"/>
        <w:cs/>
      </w:rPr>
      <w:t>92</w: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157E6" w:rsidRPr="005C52AC" w:rsidRDefault="00D157E6" w:rsidP="005C52A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6FD4" w:rsidRDefault="00CE6FD4" w:rsidP="004956B4">
      <w:r>
        <w:separator/>
      </w:r>
    </w:p>
  </w:footnote>
  <w:footnote w:type="continuationSeparator" w:id="0">
    <w:p w:rsidR="00CE6FD4" w:rsidRDefault="00CE6FD4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7E6" w:rsidRPr="00270C0D" w:rsidRDefault="00D157E6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6740F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26740F">
      <w:rPr>
        <w:rFonts w:ascii="Angsana New" w:hAnsi="Angsana New"/>
        <w:b/>
        <w:bCs/>
        <w:sz w:val="32"/>
        <w:szCs w:val="32"/>
        <w:cs/>
      </w:rPr>
      <w:t>โกลบอลกรีน</w:t>
    </w:r>
    <w:proofErr w:type="spellStart"/>
    <w:r w:rsidRPr="0026740F">
      <w:rPr>
        <w:rFonts w:ascii="Angsana New" w:hAnsi="Angsana New"/>
        <w:b/>
        <w:bCs/>
        <w:sz w:val="32"/>
        <w:szCs w:val="32"/>
        <w:cs/>
      </w:rPr>
      <w:t>เค</w:t>
    </w:r>
    <w:proofErr w:type="spellEnd"/>
    <w:r w:rsidRPr="0026740F">
      <w:rPr>
        <w:rFonts w:ascii="Angsana New" w:hAnsi="Angsana New"/>
        <w:b/>
        <w:bCs/>
        <w:sz w:val="32"/>
        <w:szCs w:val="32"/>
        <w:cs/>
      </w:rPr>
      <w:t>มิคอล จำกัด</w:t>
    </w:r>
    <w:r w:rsidRPr="0026740F">
      <w:rPr>
        <w:rFonts w:ascii="Angsana New" w:hAnsi="Angsana New"/>
        <w:b/>
        <w:bCs/>
        <w:sz w:val="32"/>
        <w:szCs w:val="32"/>
      </w:rPr>
      <w:t xml:space="preserve"> (</w:t>
    </w:r>
    <w:r w:rsidRPr="0026740F">
      <w:rPr>
        <w:rFonts w:ascii="Angsana New" w:hAnsi="Angsana New"/>
        <w:b/>
        <w:bCs/>
        <w:sz w:val="32"/>
        <w:szCs w:val="32"/>
        <w:cs/>
      </w:rPr>
      <w:t>มหาชน)</w:t>
    </w:r>
    <w:r w:rsidRPr="0026740F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 w:rsidRPr="0011053B">
      <w:rPr>
        <w:rFonts w:ascii="Angsana New" w:hAnsi="Angsana New" w:hint="cs"/>
        <w:b/>
        <w:bCs/>
        <w:sz w:val="32"/>
        <w:szCs w:val="32"/>
        <w:cs/>
      </w:rPr>
      <w:t>ย่อย</w:t>
    </w:r>
  </w:p>
  <w:p w:rsidR="00D157E6" w:rsidRDefault="00D157E6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70C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D157E6" w:rsidRPr="00270C0D" w:rsidRDefault="00D157E6" w:rsidP="00F815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D157E6" w:rsidRPr="0082633B" w:rsidRDefault="00D157E6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7E6" w:rsidRPr="00270C0D" w:rsidRDefault="00D157E6" w:rsidP="00B125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180"/>
      <w:rPr>
        <w:rFonts w:ascii="Angsana New" w:hAnsi="Angsana New"/>
        <w:b/>
        <w:bCs/>
        <w:sz w:val="32"/>
        <w:szCs w:val="32"/>
      </w:rPr>
    </w:pPr>
    <w:r w:rsidRPr="0026740F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26740F">
      <w:rPr>
        <w:rFonts w:ascii="Angsana New" w:hAnsi="Angsana New"/>
        <w:b/>
        <w:bCs/>
        <w:sz w:val="32"/>
        <w:szCs w:val="32"/>
        <w:cs/>
      </w:rPr>
      <w:t>โกลบอลกรีน</w:t>
    </w:r>
    <w:proofErr w:type="spellStart"/>
    <w:r w:rsidRPr="0026740F">
      <w:rPr>
        <w:rFonts w:ascii="Angsana New" w:hAnsi="Angsana New"/>
        <w:b/>
        <w:bCs/>
        <w:sz w:val="32"/>
        <w:szCs w:val="32"/>
        <w:cs/>
      </w:rPr>
      <w:t>เค</w:t>
    </w:r>
    <w:proofErr w:type="spellEnd"/>
    <w:r w:rsidRPr="0026740F">
      <w:rPr>
        <w:rFonts w:ascii="Angsana New" w:hAnsi="Angsana New"/>
        <w:b/>
        <w:bCs/>
        <w:sz w:val="32"/>
        <w:szCs w:val="32"/>
        <w:cs/>
      </w:rPr>
      <w:t>มิคอล จำกัด</w:t>
    </w:r>
    <w:r w:rsidRPr="0026740F">
      <w:rPr>
        <w:rFonts w:ascii="Angsana New" w:hAnsi="Angsana New"/>
        <w:b/>
        <w:bCs/>
        <w:sz w:val="32"/>
        <w:szCs w:val="32"/>
      </w:rPr>
      <w:t xml:space="preserve"> (</w:t>
    </w:r>
    <w:r w:rsidRPr="0026740F">
      <w:rPr>
        <w:rFonts w:ascii="Angsana New" w:hAnsi="Angsana New"/>
        <w:b/>
        <w:bCs/>
        <w:sz w:val="32"/>
        <w:szCs w:val="32"/>
        <w:cs/>
      </w:rPr>
      <w:t>มหาชน)</w:t>
    </w:r>
    <w:r w:rsidRPr="0026740F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 w:rsidRPr="0011053B">
      <w:rPr>
        <w:rFonts w:ascii="Angsana New" w:hAnsi="Angsana New" w:hint="cs"/>
        <w:b/>
        <w:bCs/>
        <w:sz w:val="32"/>
        <w:szCs w:val="32"/>
        <w:cs/>
      </w:rPr>
      <w:t>ย่อย</w:t>
    </w:r>
  </w:p>
  <w:p w:rsidR="00D157E6" w:rsidRDefault="00D157E6" w:rsidP="00B125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180"/>
      <w:rPr>
        <w:rFonts w:ascii="Angsana New" w:hAnsi="Angsana New"/>
        <w:b/>
        <w:bCs/>
        <w:sz w:val="32"/>
        <w:szCs w:val="32"/>
      </w:rPr>
    </w:pPr>
    <w:r w:rsidRPr="00270C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D157E6" w:rsidRPr="00270C0D" w:rsidRDefault="00D157E6" w:rsidP="00B12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D157E6" w:rsidRPr="006329BD" w:rsidRDefault="00D157E6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7E6" w:rsidRPr="00270C0D" w:rsidRDefault="00D157E6" w:rsidP="00B125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6740F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26740F">
      <w:rPr>
        <w:rFonts w:ascii="Angsana New" w:hAnsi="Angsana New"/>
        <w:b/>
        <w:bCs/>
        <w:sz w:val="32"/>
        <w:szCs w:val="32"/>
        <w:cs/>
      </w:rPr>
      <w:t>โกลบอลกรีน</w:t>
    </w:r>
    <w:proofErr w:type="spellStart"/>
    <w:r w:rsidRPr="0026740F">
      <w:rPr>
        <w:rFonts w:ascii="Angsana New" w:hAnsi="Angsana New"/>
        <w:b/>
        <w:bCs/>
        <w:sz w:val="32"/>
        <w:szCs w:val="32"/>
        <w:cs/>
      </w:rPr>
      <w:t>เค</w:t>
    </w:r>
    <w:proofErr w:type="spellEnd"/>
    <w:r w:rsidRPr="0026740F">
      <w:rPr>
        <w:rFonts w:ascii="Angsana New" w:hAnsi="Angsana New"/>
        <w:b/>
        <w:bCs/>
        <w:sz w:val="32"/>
        <w:szCs w:val="32"/>
        <w:cs/>
      </w:rPr>
      <w:t>มิคอล จำกัด</w:t>
    </w:r>
    <w:r w:rsidRPr="0026740F">
      <w:rPr>
        <w:rFonts w:ascii="Angsana New" w:hAnsi="Angsana New"/>
        <w:b/>
        <w:bCs/>
        <w:sz w:val="32"/>
        <w:szCs w:val="32"/>
      </w:rPr>
      <w:t xml:space="preserve"> (</w:t>
    </w:r>
    <w:r w:rsidRPr="0026740F">
      <w:rPr>
        <w:rFonts w:ascii="Angsana New" w:hAnsi="Angsana New"/>
        <w:b/>
        <w:bCs/>
        <w:sz w:val="32"/>
        <w:szCs w:val="32"/>
        <w:cs/>
      </w:rPr>
      <w:t>มหาชน)</w:t>
    </w:r>
    <w:r w:rsidRPr="0026740F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 w:rsidRPr="0011053B">
      <w:rPr>
        <w:rFonts w:ascii="Angsana New" w:hAnsi="Angsana New" w:hint="cs"/>
        <w:b/>
        <w:bCs/>
        <w:sz w:val="32"/>
        <w:szCs w:val="32"/>
        <w:cs/>
      </w:rPr>
      <w:t>ย่อย</w:t>
    </w:r>
  </w:p>
  <w:p w:rsidR="00D157E6" w:rsidRDefault="00D157E6" w:rsidP="00B125F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70C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D157E6" w:rsidRPr="00270C0D" w:rsidRDefault="00D157E6" w:rsidP="00B125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D157E6" w:rsidRPr="00AC4F29" w:rsidRDefault="00D157E6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7E6" w:rsidRPr="00270C0D" w:rsidRDefault="00D157E6" w:rsidP="00692C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450"/>
      <w:rPr>
        <w:rFonts w:ascii="Angsana New" w:hAnsi="Angsana New"/>
        <w:b/>
        <w:bCs/>
        <w:sz w:val="32"/>
        <w:szCs w:val="32"/>
      </w:rPr>
    </w:pPr>
    <w:r w:rsidRPr="0026740F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26740F">
      <w:rPr>
        <w:rFonts w:ascii="Angsana New" w:hAnsi="Angsana New"/>
        <w:b/>
        <w:bCs/>
        <w:sz w:val="32"/>
        <w:szCs w:val="32"/>
        <w:cs/>
      </w:rPr>
      <w:t>โกลบอลกรีน</w:t>
    </w:r>
    <w:proofErr w:type="spellStart"/>
    <w:r w:rsidRPr="0026740F">
      <w:rPr>
        <w:rFonts w:ascii="Angsana New" w:hAnsi="Angsana New"/>
        <w:b/>
        <w:bCs/>
        <w:sz w:val="32"/>
        <w:szCs w:val="32"/>
        <w:cs/>
      </w:rPr>
      <w:t>เค</w:t>
    </w:r>
    <w:proofErr w:type="spellEnd"/>
    <w:r w:rsidRPr="0026740F">
      <w:rPr>
        <w:rFonts w:ascii="Angsana New" w:hAnsi="Angsana New"/>
        <w:b/>
        <w:bCs/>
        <w:sz w:val="32"/>
        <w:szCs w:val="32"/>
        <w:cs/>
      </w:rPr>
      <w:t>มิคอล จำกัด</w:t>
    </w:r>
    <w:r w:rsidRPr="0026740F">
      <w:rPr>
        <w:rFonts w:ascii="Angsana New" w:hAnsi="Angsana New"/>
        <w:b/>
        <w:bCs/>
        <w:sz w:val="32"/>
        <w:szCs w:val="32"/>
      </w:rPr>
      <w:t xml:space="preserve"> (</w:t>
    </w:r>
    <w:r w:rsidRPr="0026740F">
      <w:rPr>
        <w:rFonts w:ascii="Angsana New" w:hAnsi="Angsana New"/>
        <w:b/>
        <w:bCs/>
        <w:sz w:val="32"/>
        <w:szCs w:val="32"/>
        <w:cs/>
      </w:rPr>
      <w:t>มหาชน)</w:t>
    </w:r>
    <w:r w:rsidRPr="0026740F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 w:rsidRPr="0011053B">
      <w:rPr>
        <w:rFonts w:ascii="Angsana New" w:hAnsi="Angsana New" w:hint="cs"/>
        <w:b/>
        <w:bCs/>
        <w:sz w:val="32"/>
        <w:szCs w:val="32"/>
        <w:cs/>
      </w:rPr>
      <w:t>ย่อย</w:t>
    </w:r>
  </w:p>
  <w:p w:rsidR="00D157E6" w:rsidRDefault="00D157E6" w:rsidP="00692C5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450"/>
      <w:rPr>
        <w:rFonts w:ascii="Angsana New" w:hAnsi="Angsana New"/>
        <w:b/>
        <w:bCs/>
        <w:sz w:val="32"/>
        <w:szCs w:val="32"/>
      </w:rPr>
    </w:pPr>
    <w:r w:rsidRPr="00270C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D157E6" w:rsidRPr="00270C0D" w:rsidRDefault="00D157E6" w:rsidP="00692C5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D157E6" w:rsidRPr="00AC4F29" w:rsidRDefault="00D157E6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57E6" w:rsidRPr="00270C0D" w:rsidRDefault="00D157E6" w:rsidP="004635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6740F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26740F">
      <w:rPr>
        <w:rFonts w:ascii="Angsana New" w:hAnsi="Angsana New"/>
        <w:b/>
        <w:bCs/>
        <w:sz w:val="32"/>
        <w:szCs w:val="32"/>
        <w:cs/>
      </w:rPr>
      <w:t>โกลบอลกรีน</w:t>
    </w:r>
    <w:proofErr w:type="spellStart"/>
    <w:r w:rsidRPr="0026740F">
      <w:rPr>
        <w:rFonts w:ascii="Angsana New" w:hAnsi="Angsana New"/>
        <w:b/>
        <w:bCs/>
        <w:sz w:val="32"/>
        <w:szCs w:val="32"/>
        <w:cs/>
      </w:rPr>
      <w:t>เค</w:t>
    </w:r>
    <w:proofErr w:type="spellEnd"/>
    <w:r w:rsidRPr="0026740F">
      <w:rPr>
        <w:rFonts w:ascii="Angsana New" w:hAnsi="Angsana New"/>
        <w:b/>
        <w:bCs/>
        <w:sz w:val="32"/>
        <w:szCs w:val="32"/>
        <w:cs/>
      </w:rPr>
      <w:t>มิคอล จำกัด</w:t>
    </w:r>
    <w:r w:rsidRPr="0026740F">
      <w:rPr>
        <w:rFonts w:ascii="Angsana New" w:hAnsi="Angsana New"/>
        <w:b/>
        <w:bCs/>
        <w:sz w:val="32"/>
        <w:szCs w:val="32"/>
      </w:rPr>
      <w:t xml:space="preserve"> (</w:t>
    </w:r>
    <w:r w:rsidRPr="0026740F">
      <w:rPr>
        <w:rFonts w:ascii="Angsana New" w:hAnsi="Angsana New"/>
        <w:b/>
        <w:bCs/>
        <w:sz w:val="32"/>
        <w:szCs w:val="32"/>
        <w:cs/>
      </w:rPr>
      <w:t>มหาชน)</w:t>
    </w:r>
    <w:r w:rsidRPr="0026740F">
      <w:rPr>
        <w:rFonts w:ascii="Angsana New" w:hAnsi="Angsana New" w:hint="cs"/>
        <w:b/>
        <w:bCs/>
        <w:sz w:val="32"/>
        <w:szCs w:val="32"/>
        <w:cs/>
      </w:rPr>
      <w:t xml:space="preserve"> และบริษัท</w:t>
    </w:r>
    <w:r w:rsidRPr="0011053B">
      <w:rPr>
        <w:rFonts w:ascii="Angsana New" w:hAnsi="Angsana New" w:hint="cs"/>
        <w:b/>
        <w:bCs/>
        <w:sz w:val="32"/>
        <w:szCs w:val="32"/>
        <w:cs/>
      </w:rPr>
      <w:t>ย่อย</w:t>
    </w:r>
  </w:p>
  <w:p w:rsidR="00D157E6" w:rsidRDefault="00D157E6" w:rsidP="0046356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70C0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:rsidR="00D157E6" w:rsidRPr="00270C0D" w:rsidRDefault="00D157E6" w:rsidP="004635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2561</w:t>
    </w:r>
  </w:p>
  <w:p w:rsidR="00D157E6" w:rsidRPr="0047300D" w:rsidRDefault="00D157E6" w:rsidP="00270C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0F52CC"/>
    <w:multiLevelType w:val="hybridMultilevel"/>
    <w:tmpl w:val="4BE04C8C"/>
    <w:lvl w:ilvl="0" w:tplc="D33E76FC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802B9C"/>
    <w:multiLevelType w:val="hybridMultilevel"/>
    <w:tmpl w:val="00BC9B34"/>
    <w:lvl w:ilvl="0" w:tplc="8F4E112E">
      <w:start w:val="13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A40B2A"/>
    <w:multiLevelType w:val="multilevel"/>
    <w:tmpl w:val="5A6415C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color w:val="auto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F85C7F08"/>
    <w:lvl w:ilvl="0" w:tplc="FECA304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2F9A56F9"/>
    <w:multiLevelType w:val="multilevel"/>
    <w:tmpl w:val="C4CA244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31C9286E"/>
    <w:multiLevelType w:val="hybridMultilevel"/>
    <w:tmpl w:val="BBC87BD4"/>
    <w:lvl w:ilvl="0" w:tplc="F670AE3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1977A50"/>
    <w:multiLevelType w:val="multilevel"/>
    <w:tmpl w:val="1B980E72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4A8877D1"/>
    <w:multiLevelType w:val="hybridMultilevel"/>
    <w:tmpl w:val="ABBAB23A"/>
    <w:lvl w:ilvl="0" w:tplc="01FC781C">
      <w:start w:val="4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D74660"/>
    <w:multiLevelType w:val="singleLevel"/>
    <w:tmpl w:val="5C8828A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1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5FC66DEE"/>
    <w:multiLevelType w:val="hybridMultilevel"/>
    <w:tmpl w:val="9326A11A"/>
    <w:lvl w:ilvl="0" w:tplc="14CC1ED8">
      <w:start w:val="6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943433B"/>
    <w:multiLevelType w:val="hybridMultilevel"/>
    <w:tmpl w:val="CC402FCA"/>
    <w:lvl w:ilvl="0" w:tplc="CB5885F4"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99109A0"/>
    <w:multiLevelType w:val="hybridMultilevel"/>
    <w:tmpl w:val="EEBAF1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4"/>
  </w:num>
  <w:num w:numId="12">
    <w:abstractNumId w:val="19"/>
  </w:num>
  <w:num w:numId="13">
    <w:abstractNumId w:val="33"/>
  </w:num>
  <w:num w:numId="14">
    <w:abstractNumId w:val="23"/>
  </w:num>
  <w:num w:numId="15">
    <w:abstractNumId w:val="25"/>
  </w:num>
  <w:num w:numId="16">
    <w:abstractNumId w:val="34"/>
  </w:num>
  <w:num w:numId="17">
    <w:abstractNumId w:val="35"/>
  </w:num>
  <w:num w:numId="18">
    <w:abstractNumId w:val="28"/>
  </w:num>
  <w:num w:numId="19">
    <w:abstractNumId w:val="14"/>
  </w:num>
  <w:num w:numId="20">
    <w:abstractNumId w:val="38"/>
  </w:num>
  <w:num w:numId="21">
    <w:abstractNumId w:val="11"/>
  </w:num>
  <w:num w:numId="22">
    <w:abstractNumId w:val="10"/>
  </w:num>
  <w:num w:numId="23">
    <w:abstractNumId w:val="32"/>
  </w:num>
  <w:num w:numId="24">
    <w:abstractNumId w:val="27"/>
  </w:num>
  <w:num w:numId="25">
    <w:abstractNumId w:val="21"/>
  </w:num>
  <w:num w:numId="26">
    <w:abstractNumId w:val="22"/>
  </w:num>
  <w:num w:numId="27">
    <w:abstractNumId w:val="16"/>
  </w:num>
  <w:num w:numId="28">
    <w:abstractNumId w:val="18"/>
  </w:num>
  <w:num w:numId="29">
    <w:abstractNumId w:val="13"/>
  </w:num>
  <w:num w:numId="30">
    <w:abstractNumId w:val="15"/>
  </w:num>
  <w:num w:numId="31">
    <w:abstractNumId w:val="29"/>
  </w:num>
  <w:num w:numId="32">
    <w:abstractNumId w:val="20"/>
  </w:num>
  <w:num w:numId="33">
    <w:abstractNumId w:val="26"/>
  </w:num>
  <w:num w:numId="34">
    <w:abstractNumId w:val="30"/>
  </w:num>
  <w:num w:numId="35">
    <w:abstractNumId w:val="37"/>
  </w:num>
  <w:num w:numId="36">
    <w:abstractNumId w:val="17"/>
  </w:num>
  <w:num w:numId="37">
    <w:abstractNumId w:val="31"/>
  </w:num>
  <w:num w:numId="38">
    <w:abstractNumId w:val="12"/>
  </w:num>
  <w:num w:numId="39">
    <w:abstractNumId w:val="17"/>
  </w:num>
  <w:num w:numId="40">
    <w:abstractNumId w:val="3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215"/>
    <w:rsid w:val="000005C1"/>
    <w:rsid w:val="000005ED"/>
    <w:rsid w:val="00001145"/>
    <w:rsid w:val="000019C7"/>
    <w:rsid w:val="00001C92"/>
    <w:rsid w:val="00001F91"/>
    <w:rsid w:val="00002354"/>
    <w:rsid w:val="00002944"/>
    <w:rsid w:val="00002F4D"/>
    <w:rsid w:val="000032FE"/>
    <w:rsid w:val="00003AE6"/>
    <w:rsid w:val="00003CF4"/>
    <w:rsid w:val="000041F7"/>
    <w:rsid w:val="0000493D"/>
    <w:rsid w:val="00004C4B"/>
    <w:rsid w:val="000063D3"/>
    <w:rsid w:val="00006768"/>
    <w:rsid w:val="00007982"/>
    <w:rsid w:val="00007BFE"/>
    <w:rsid w:val="00007E44"/>
    <w:rsid w:val="000102DC"/>
    <w:rsid w:val="000103ED"/>
    <w:rsid w:val="00010D91"/>
    <w:rsid w:val="00011867"/>
    <w:rsid w:val="00011892"/>
    <w:rsid w:val="00011F96"/>
    <w:rsid w:val="00011F9B"/>
    <w:rsid w:val="00011FBA"/>
    <w:rsid w:val="00013106"/>
    <w:rsid w:val="000132EA"/>
    <w:rsid w:val="0001342C"/>
    <w:rsid w:val="00013704"/>
    <w:rsid w:val="00015077"/>
    <w:rsid w:val="00015227"/>
    <w:rsid w:val="00015422"/>
    <w:rsid w:val="00015C9D"/>
    <w:rsid w:val="00016081"/>
    <w:rsid w:val="000169B6"/>
    <w:rsid w:val="000175DD"/>
    <w:rsid w:val="0002090F"/>
    <w:rsid w:val="00020955"/>
    <w:rsid w:val="00020C4D"/>
    <w:rsid w:val="00021566"/>
    <w:rsid w:val="000215F4"/>
    <w:rsid w:val="000216F8"/>
    <w:rsid w:val="00021896"/>
    <w:rsid w:val="00022944"/>
    <w:rsid w:val="000231A0"/>
    <w:rsid w:val="00023492"/>
    <w:rsid w:val="0002369A"/>
    <w:rsid w:val="00023B24"/>
    <w:rsid w:val="00023E11"/>
    <w:rsid w:val="00023E63"/>
    <w:rsid w:val="0002426A"/>
    <w:rsid w:val="00024B70"/>
    <w:rsid w:val="00025027"/>
    <w:rsid w:val="00025182"/>
    <w:rsid w:val="00025208"/>
    <w:rsid w:val="000254F5"/>
    <w:rsid w:val="00025562"/>
    <w:rsid w:val="00025877"/>
    <w:rsid w:val="00025985"/>
    <w:rsid w:val="0002670E"/>
    <w:rsid w:val="00027377"/>
    <w:rsid w:val="000273AA"/>
    <w:rsid w:val="0002748A"/>
    <w:rsid w:val="0002780D"/>
    <w:rsid w:val="00027C1D"/>
    <w:rsid w:val="00027D60"/>
    <w:rsid w:val="000304E1"/>
    <w:rsid w:val="00030C47"/>
    <w:rsid w:val="00031976"/>
    <w:rsid w:val="00031D8D"/>
    <w:rsid w:val="00031DFB"/>
    <w:rsid w:val="00031EB4"/>
    <w:rsid w:val="00032424"/>
    <w:rsid w:val="0003286D"/>
    <w:rsid w:val="00032CC1"/>
    <w:rsid w:val="0003353C"/>
    <w:rsid w:val="000339B8"/>
    <w:rsid w:val="0003444B"/>
    <w:rsid w:val="000346A2"/>
    <w:rsid w:val="0003483C"/>
    <w:rsid w:val="00034B6F"/>
    <w:rsid w:val="00034BEA"/>
    <w:rsid w:val="00034FC7"/>
    <w:rsid w:val="000359FE"/>
    <w:rsid w:val="00035AA5"/>
    <w:rsid w:val="00035DFB"/>
    <w:rsid w:val="00036CD0"/>
    <w:rsid w:val="0003793A"/>
    <w:rsid w:val="00037B04"/>
    <w:rsid w:val="00037CF6"/>
    <w:rsid w:val="00037D1E"/>
    <w:rsid w:val="0004022C"/>
    <w:rsid w:val="00040D9C"/>
    <w:rsid w:val="00041457"/>
    <w:rsid w:val="0004217C"/>
    <w:rsid w:val="000429DE"/>
    <w:rsid w:val="0004319B"/>
    <w:rsid w:val="00043CB6"/>
    <w:rsid w:val="00044200"/>
    <w:rsid w:val="0004531B"/>
    <w:rsid w:val="000457D6"/>
    <w:rsid w:val="00045C8B"/>
    <w:rsid w:val="00045F6B"/>
    <w:rsid w:val="00045F74"/>
    <w:rsid w:val="00046AFC"/>
    <w:rsid w:val="00047668"/>
    <w:rsid w:val="000479BE"/>
    <w:rsid w:val="0005009D"/>
    <w:rsid w:val="000505EB"/>
    <w:rsid w:val="00050948"/>
    <w:rsid w:val="00051491"/>
    <w:rsid w:val="00052BA3"/>
    <w:rsid w:val="00053597"/>
    <w:rsid w:val="00053C09"/>
    <w:rsid w:val="00054218"/>
    <w:rsid w:val="000549B7"/>
    <w:rsid w:val="00054F1C"/>
    <w:rsid w:val="00055234"/>
    <w:rsid w:val="00055656"/>
    <w:rsid w:val="00055960"/>
    <w:rsid w:val="00055D63"/>
    <w:rsid w:val="00056538"/>
    <w:rsid w:val="00056906"/>
    <w:rsid w:val="00056F61"/>
    <w:rsid w:val="000573F8"/>
    <w:rsid w:val="000574DA"/>
    <w:rsid w:val="00057AEA"/>
    <w:rsid w:val="00057CAE"/>
    <w:rsid w:val="0006042E"/>
    <w:rsid w:val="00060457"/>
    <w:rsid w:val="00060EFD"/>
    <w:rsid w:val="00061A4E"/>
    <w:rsid w:val="00061AAE"/>
    <w:rsid w:val="00061CE3"/>
    <w:rsid w:val="00061FC5"/>
    <w:rsid w:val="00062110"/>
    <w:rsid w:val="000622B0"/>
    <w:rsid w:val="000625B0"/>
    <w:rsid w:val="0006287C"/>
    <w:rsid w:val="00062920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5407"/>
    <w:rsid w:val="000656E1"/>
    <w:rsid w:val="00065ADE"/>
    <w:rsid w:val="00065C80"/>
    <w:rsid w:val="000668C4"/>
    <w:rsid w:val="00066EBC"/>
    <w:rsid w:val="00066EE2"/>
    <w:rsid w:val="00066FB0"/>
    <w:rsid w:val="00067D22"/>
    <w:rsid w:val="000701A9"/>
    <w:rsid w:val="00070605"/>
    <w:rsid w:val="0007080C"/>
    <w:rsid w:val="00070C56"/>
    <w:rsid w:val="000722E1"/>
    <w:rsid w:val="0007267C"/>
    <w:rsid w:val="0007277C"/>
    <w:rsid w:val="0007277D"/>
    <w:rsid w:val="00072B21"/>
    <w:rsid w:val="000730CF"/>
    <w:rsid w:val="0007351A"/>
    <w:rsid w:val="00073B97"/>
    <w:rsid w:val="000744FA"/>
    <w:rsid w:val="000745D6"/>
    <w:rsid w:val="00074717"/>
    <w:rsid w:val="0007509B"/>
    <w:rsid w:val="000751B4"/>
    <w:rsid w:val="00075207"/>
    <w:rsid w:val="0007525E"/>
    <w:rsid w:val="000754D3"/>
    <w:rsid w:val="000754DB"/>
    <w:rsid w:val="0007557D"/>
    <w:rsid w:val="000759B4"/>
    <w:rsid w:val="00075FFC"/>
    <w:rsid w:val="0007679B"/>
    <w:rsid w:val="000779F7"/>
    <w:rsid w:val="00077FAB"/>
    <w:rsid w:val="000809D6"/>
    <w:rsid w:val="00081600"/>
    <w:rsid w:val="000817CF"/>
    <w:rsid w:val="000818A1"/>
    <w:rsid w:val="00081909"/>
    <w:rsid w:val="000824BB"/>
    <w:rsid w:val="00082A9C"/>
    <w:rsid w:val="00082F02"/>
    <w:rsid w:val="0008356D"/>
    <w:rsid w:val="000838D4"/>
    <w:rsid w:val="000838F4"/>
    <w:rsid w:val="000840F3"/>
    <w:rsid w:val="000841EB"/>
    <w:rsid w:val="0008436C"/>
    <w:rsid w:val="00084387"/>
    <w:rsid w:val="00084539"/>
    <w:rsid w:val="00084561"/>
    <w:rsid w:val="00084A8B"/>
    <w:rsid w:val="00085055"/>
    <w:rsid w:val="0008635F"/>
    <w:rsid w:val="0008767D"/>
    <w:rsid w:val="000877F1"/>
    <w:rsid w:val="00087C9A"/>
    <w:rsid w:val="000919AE"/>
    <w:rsid w:val="00091D45"/>
    <w:rsid w:val="00092641"/>
    <w:rsid w:val="0009366D"/>
    <w:rsid w:val="00093A25"/>
    <w:rsid w:val="00094B46"/>
    <w:rsid w:val="000955AC"/>
    <w:rsid w:val="000957CE"/>
    <w:rsid w:val="00096F35"/>
    <w:rsid w:val="00097086"/>
    <w:rsid w:val="0009727B"/>
    <w:rsid w:val="0009756E"/>
    <w:rsid w:val="0009759B"/>
    <w:rsid w:val="00097A71"/>
    <w:rsid w:val="00097DF8"/>
    <w:rsid w:val="00097E91"/>
    <w:rsid w:val="000A0113"/>
    <w:rsid w:val="000A036D"/>
    <w:rsid w:val="000A0517"/>
    <w:rsid w:val="000A0B6F"/>
    <w:rsid w:val="000A0C84"/>
    <w:rsid w:val="000A0EA3"/>
    <w:rsid w:val="000A1623"/>
    <w:rsid w:val="000A2167"/>
    <w:rsid w:val="000A2733"/>
    <w:rsid w:val="000A363B"/>
    <w:rsid w:val="000A395D"/>
    <w:rsid w:val="000A43D0"/>
    <w:rsid w:val="000A480E"/>
    <w:rsid w:val="000A4A24"/>
    <w:rsid w:val="000A4EFE"/>
    <w:rsid w:val="000A4F43"/>
    <w:rsid w:val="000A5297"/>
    <w:rsid w:val="000A58A2"/>
    <w:rsid w:val="000A62C5"/>
    <w:rsid w:val="000A65D3"/>
    <w:rsid w:val="000A66AB"/>
    <w:rsid w:val="000A67A9"/>
    <w:rsid w:val="000A6C35"/>
    <w:rsid w:val="000B0215"/>
    <w:rsid w:val="000B021D"/>
    <w:rsid w:val="000B0412"/>
    <w:rsid w:val="000B0720"/>
    <w:rsid w:val="000B0ACF"/>
    <w:rsid w:val="000B0E74"/>
    <w:rsid w:val="000B17A0"/>
    <w:rsid w:val="000B1B44"/>
    <w:rsid w:val="000B1C74"/>
    <w:rsid w:val="000B1F9F"/>
    <w:rsid w:val="000B235E"/>
    <w:rsid w:val="000B268F"/>
    <w:rsid w:val="000B27A1"/>
    <w:rsid w:val="000B27F2"/>
    <w:rsid w:val="000B2948"/>
    <w:rsid w:val="000B2F5E"/>
    <w:rsid w:val="000B3633"/>
    <w:rsid w:val="000B3899"/>
    <w:rsid w:val="000B419B"/>
    <w:rsid w:val="000B43D4"/>
    <w:rsid w:val="000B450E"/>
    <w:rsid w:val="000B4819"/>
    <w:rsid w:val="000B4D5C"/>
    <w:rsid w:val="000B5013"/>
    <w:rsid w:val="000B5B59"/>
    <w:rsid w:val="000B6136"/>
    <w:rsid w:val="000B695E"/>
    <w:rsid w:val="000B78AD"/>
    <w:rsid w:val="000B7A60"/>
    <w:rsid w:val="000B7F82"/>
    <w:rsid w:val="000C0365"/>
    <w:rsid w:val="000C052E"/>
    <w:rsid w:val="000C0946"/>
    <w:rsid w:val="000C0A65"/>
    <w:rsid w:val="000C0EE7"/>
    <w:rsid w:val="000C1822"/>
    <w:rsid w:val="000C1A94"/>
    <w:rsid w:val="000C2046"/>
    <w:rsid w:val="000C2089"/>
    <w:rsid w:val="000C2123"/>
    <w:rsid w:val="000C3410"/>
    <w:rsid w:val="000C3E75"/>
    <w:rsid w:val="000C3E8B"/>
    <w:rsid w:val="000C43C7"/>
    <w:rsid w:val="000C494A"/>
    <w:rsid w:val="000C4B96"/>
    <w:rsid w:val="000C4C8C"/>
    <w:rsid w:val="000C4F26"/>
    <w:rsid w:val="000C55D7"/>
    <w:rsid w:val="000C5B66"/>
    <w:rsid w:val="000C5DC6"/>
    <w:rsid w:val="000C6D34"/>
    <w:rsid w:val="000C6E29"/>
    <w:rsid w:val="000C73B2"/>
    <w:rsid w:val="000C74A7"/>
    <w:rsid w:val="000C75E1"/>
    <w:rsid w:val="000C7D67"/>
    <w:rsid w:val="000D1388"/>
    <w:rsid w:val="000D1AB9"/>
    <w:rsid w:val="000D1BE4"/>
    <w:rsid w:val="000D1C0B"/>
    <w:rsid w:val="000D251D"/>
    <w:rsid w:val="000D3188"/>
    <w:rsid w:val="000D33B4"/>
    <w:rsid w:val="000D41FB"/>
    <w:rsid w:val="000D485C"/>
    <w:rsid w:val="000D4901"/>
    <w:rsid w:val="000D5157"/>
    <w:rsid w:val="000D593D"/>
    <w:rsid w:val="000D5BDB"/>
    <w:rsid w:val="000D5BF8"/>
    <w:rsid w:val="000D5D9D"/>
    <w:rsid w:val="000D66C1"/>
    <w:rsid w:val="000D68CA"/>
    <w:rsid w:val="000D7027"/>
    <w:rsid w:val="000D79DC"/>
    <w:rsid w:val="000D7A59"/>
    <w:rsid w:val="000D7B04"/>
    <w:rsid w:val="000D7FBA"/>
    <w:rsid w:val="000E0881"/>
    <w:rsid w:val="000E11F9"/>
    <w:rsid w:val="000E1273"/>
    <w:rsid w:val="000E12AA"/>
    <w:rsid w:val="000E2B53"/>
    <w:rsid w:val="000E2CC0"/>
    <w:rsid w:val="000E2D4E"/>
    <w:rsid w:val="000E409E"/>
    <w:rsid w:val="000E4584"/>
    <w:rsid w:val="000E46F7"/>
    <w:rsid w:val="000E49CB"/>
    <w:rsid w:val="000E4E90"/>
    <w:rsid w:val="000E4F28"/>
    <w:rsid w:val="000E511E"/>
    <w:rsid w:val="000E5586"/>
    <w:rsid w:val="000E5EB1"/>
    <w:rsid w:val="000E61A4"/>
    <w:rsid w:val="000E65E3"/>
    <w:rsid w:val="000E672D"/>
    <w:rsid w:val="000E6A6E"/>
    <w:rsid w:val="000E6CEA"/>
    <w:rsid w:val="000E7177"/>
    <w:rsid w:val="000E74E0"/>
    <w:rsid w:val="000E7583"/>
    <w:rsid w:val="000E7E13"/>
    <w:rsid w:val="000F0BD0"/>
    <w:rsid w:val="000F1222"/>
    <w:rsid w:val="000F12E1"/>
    <w:rsid w:val="000F23BF"/>
    <w:rsid w:val="000F27C2"/>
    <w:rsid w:val="000F34DD"/>
    <w:rsid w:val="000F3899"/>
    <w:rsid w:val="000F3B57"/>
    <w:rsid w:val="000F3E52"/>
    <w:rsid w:val="000F4116"/>
    <w:rsid w:val="000F480A"/>
    <w:rsid w:val="000F4A12"/>
    <w:rsid w:val="000F4EE6"/>
    <w:rsid w:val="000F52B1"/>
    <w:rsid w:val="000F52CD"/>
    <w:rsid w:val="000F560C"/>
    <w:rsid w:val="000F5637"/>
    <w:rsid w:val="000F596E"/>
    <w:rsid w:val="000F60AD"/>
    <w:rsid w:val="000F69D3"/>
    <w:rsid w:val="000F6E94"/>
    <w:rsid w:val="000F71F5"/>
    <w:rsid w:val="000F7332"/>
    <w:rsid w:val="000F7772"/>
    <w:rsid w:val="000F7915"/>
    <w:rsid w:val="000F7CDB"/>
    <w:rsid w:val="001001CF"/>
    <w:rsid w:val="0010058E"/>
    <w:rsid w:val="001006A1"/>
    <w:rsid w:val="0010098D"/>
    <w:rsid w:val="00100BC7"/>
    <w:rsid w:val="00100FFF"/>
    <w:rsid w:val="00101B3F"/>
    <w:rsid w:val="00102153"/>
    <w:rsid w:val="0010284B"/>
    <w:rsid w:val="00102B36"/>
    <w:rsid w:val="001030AE"/>
    <w:rsid w:val="001037F5"/>
    <w:rsid w:val="00103CD4"/>
    <w:rsid w:val="00103E0D"/>
    <w:rsid w:val="00104539"/>
    <w:rsid w:val="00104DBC"/>
    <w:rsid w:val="0010507B"/>
    <w:rsid w:val="00105593"/>
    <w:rsid w:val="00105CB6"/>
    <w:rsid w:val="00105EE3"/>
    <w:rsid w:val="00105EFE"/>
    <w:rsid w:val="001062D5"/>
    <w:rsid w:val="0010686D"/>
    <w:rsid w:val="00106BB0"/>
    <w:rsid w:val="0010712E"/>
    <w:rsid w:val="001077C4"/>
    <w:rsid w:val="00107886"/>
    <w:rsid w:val="00107EF7"/>
    <w:rsid w:val="0011053B"/>
    <w:rsid w:val="00110CE0"/>
    <w:rsid w:val="00111817"/>
    <w:rsid w:val="00112A9F"/>
    <w:rsid w:val="00112C19"/>
    <w:rsid w:val="00112E05"/>
    <w:rsid w:val="0011319F"/>
    <w:rsid w:val="001149A6"/>
    <w:rsid w:val="001153E5"/>
    <w:rsid w:val="0011549F"/>
    <w:rsid w:val="0011560E"/>
    <w:rsid w:val="00115AFE"/>
    <w:rsid w:val="00116558"/>
    <w:rsid w:val="001174EC"/>
    <w:rsid w:val="001174F1"/>
    <w:rsid w:val="00117734"/>
    <w:rsid w:val="0011791D"/>
    <w:rsid w:val="00117BCE"/>
    <w:rsid w:val="00117EBD"/>
    <w:rsid w:val="001202E8"/>
    <w:rsid w:val="00120302"/>
    <w:rsid w:val="001204FD"/>
    <w:rsid w:val="001205FF"/>
    <w:rsid w:val="0012069D"/>
    <w:rsid w:val="001208F5"/>
    <w:rsid w:val="00120FEB"/>
    <w:rsid w:val="00121317"/>
    <w:rsid w:val="00121BD9"/>
    <w:rsid w:val="0012297C"/>
    <w:rsid w:val="00122D0D"/>
    <w:rsid w:val="00123255"/>
    <w:rsid w:val="001232BA"/>
    <w:rsid w:val="00124005"/>
    <w:rsid w:val="001240E8"/>
    <w:rsid w:val="001245F1"/>
    <w:rsid w:val="00124623"/>
    <w:rsid w:val="00124699"/>
    <w:rsid w:val="0012544C"/>
    <w:rsid w:val="00125542"/>
    <w:rsid w:val="00125932"/>
    <w:rsid w:val="00125B03"/>
    <w:rsid w:val="001265AF"/>
    <w:rsid w:val="0012668E"/>
    <w:rsid w:val="00126A9B"/>
    <w:rsid w:val="00126C10"/>
    <w:rsid w:val="0012721C"/>
    <w:rsid w:val="00127299"/>
    <w:rsid w:val="00127993"/>
    <w:rsid w:val="00130144"/>
    <w:rsid w:val="00130982"/>
    <w:rsid w:val="001314C0"/>
    <w:rsid w:val="0013184B"/>
    <w:rsid w:val="00132190"/>
    <w:rsid w:val="001322CF"/>
    <w:rsid w:val="00132F79"/>
    <w:rsid w:val="001330E2"/>
    <w:rsid w:val="001336FA"/>
    <w:rsid w:val="00133B1F"/>
    <w:rsid w:val="00133F1E"/>
    <w:rsid w:val="001341DF"/>
    <w:rsid w:val="00134415"/>
    <w:rsid w:val="0013526B"/>
    <w:rsid w:val="00135361"/>
    <w:rsid w:val="001357DA"/>
    <w:rsid w:val="00135BB2"/>
    <w:rsid w:val="001372E4"/>
    <w:rsid w:val="00137742"/>
    <w:rsid w:val="00137780"/>
    <w:rsid w:val="00137CFC"/>
    <w:rsid w:val="00137FC8"/>
    <w:rsid w:val="001400ED"/>
    <w:rsid w:val="00140FB7"/>
    <w:rsid w:val="00141B09"/>
    <w:rsid w:val="00141FAE"/>
    <w:rsid w:val="0014264F"/>
    <w:rsid w:val="0014304A"/>
    <w:rsid w:val="0014323E"/>
    <w:rsid w:val="001439E9"/>
    <w:rsid w:val="0014477E"/>
    <w:rsid w:val="00145FE1"/>
    <w:rsid w:val="00146B39"/>
    <w:rsid w:val="00146E97"/>
    <w:rsid w:val="001472BD"/>
    <w:rsid w:val="001476B4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34CF"/>
    <w:rsid w:val="00153649"/>
    <w:rsid w:val="001541A2"/>
    <w:rsid w:val="00154858"/>
    <w:rsid w:val="00154989"/>
    <w:rsid w:val="00154FF0"/>
    <w:rsid w:val="001558D9"/>
    <w:rsid w:val="001559F5"/>
    <w:rsid w:val="00155A44"/>
    <w:rsid w:val="00156E75"/>
    <w:rsid w:val="001575BB"/>
    <w:rsid w:val="001576BA"/>
    <w:rsid w:val="00157A47"/>
    <w:rsid w:val="00157B84"/>
    <w:rsid w:val="00157D99"/>
    <w:rsid w:val="00157DB5"/>
    <w:rsid w:val="00160665"/>
    <w:rsid w:val="001608A6"/>
    <w:rsid w:val="00160B21"/>
    <w:rsid w:val="00160BCF"/>
    <w:rsid w:val="00160FCF"/>
    <w:rsid w:val="001619D5"/>
    <w:rsid w:val="00161A29"/>
    <w:rsid w:val="001620C9"/>
    <w:rsid w:val="00162142"/>
    <w:rsid w:val="001627CC"/>
    <w:rsid w:val="0016334B"/>
    <w:rsid w:val="0016339C"/>
    <w:rsid w:val="0016366A"/>
    <w:rsid w:val="00163986"/>
    <w:rsid w:val="00165398"/>
    <w:rsid w:val="00165E0F"/>
    <w:rsid w:val="00166260"/>
    <w:rsid w:val="0016711F"/>
    <w:rsid w:val="00167192"/>
    <w:rsid w:val="00167955"/>
    <w:rsid w:val="00167E58"/>
    <w:rsid w:val="00170C6C"/>
    <w:rsid w:val="00170D44"/>
    <w:rsid w:val="0017192F"/>
    <w:rsid w:val="00171D05"/>
    <w:rsid w:val="00171D29"/>
    <w:rsid w:val="00172413"/>
    <w:rsid w:val="001733F2"/>
    <w:rsid w:val="00173669"/>
    <w:rsid w:val="00173B8C"/>
    <w:rsid w:val="00173E78"/>
    <w:rsid w:val="00174A64"/>
    <w:rsid w:val="00175027"/>
    <w:rsid w:val="001757F1"/>
    <w:rsid w:val="0017594A"/>
    <w:rsid w:val="00175B2A"/>
    <w:rsid w:val="00176278"/>
    <w:rsid w:val="001762AD"/>
    <w:rsid w:val="001762F1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54F"/>
    <w:rsid w:val="0018159A"/>
    <w:rsid w:val="001819F8"/>
    <w:rsid w:val="00181A9D"/>
    <w:rsid w:val="00181D0E"/>
    <w:rsid w:val="00181DFA"/>
    <w:rsid w:val="00182045"/>
    <w:rsid w:val="001829C5"/>
    <w:rsid w:val="00182FF7"/>
    <w:rsid w:val="00183215"/>
    <w:rsid w:val="001833FE"/>
    <w:rsid w:val="00183E8D"/>
    <w:rsid w:val="001846A4"/>
    <w:rsid w:val="00184878"/>
    <w:rsid w:val="00184A97"/>
    <w:rsid w:val="00184B46"/>
    <w:rsid w:val="00184CAC"/>
    <w:rsid w:val="001852DD"/>
    <w:rsid w:val="001853F3"/>
    <w:rsid w:val="00185E1F"/>
    <w:rsid w:val="001864A9"/>
    <w:rsid w:val="001868AA"/>
    <w:rsid w:val="00187F1E"/>
    <w:rsid w:val="00190055"/>
    <w:rsid w:val="00190123"/>
    <w:rsid w:val="00190367"/>
    <w:rsid w:val="00190986"/>
    <w:rsid w:val="00190A82"/>
    <w:rsid w:val="00190E42"/>
    <w:rsid w:val="00191B63"/>
    <w:rsid w:val="00191C8A"/>
    <w:rsid w:val="00192018"/>
    <w:rsid w:val="00192899"/>
    <w:rsid w:val="0019392B"/>
    <w:rsid w:val="00193C7A"/>
    <w:rsid w:val="00193D18"/>
    <w:rsid w:val="00193F8D"/>
    <w:rsid w:val="0019427D"/>
    <w:rsid w:val="00194802"/>
    <w:rsid w:val="001948E1"/>
    <w:rsid w:val="00194A94"/>
    <w:rsid w:val="00194AB1"/>
    <w:rsid w:val="00194BD3"/>
    <w:rsid w:val="00195830"/>
    <w:rsid w:val="00195E00"/>
    <w:rsid w:val="00195E5F"/>
    <w:rsid w:val="001967D1"/>
    <w:rsid w:val="001968AB"/>
    <w:rsid w:val="0019727B"/>
    <w:rsid w:val="001976A5"/>
    <w:rsid w:val="00197763"/>
    <w:rsid w:val="00197DCA"/>
    <w:rsid w:val="00197EC9"/>
    <w:rsid w:val="001A0B6B"/>
    <w:rsid w:val="001A1712"/>
    <w:rsid w:val="001A18BF"/>
    <w:rsid w:val="001A1F0F"/>
    <w:rsid w:val="001A2E0D"/>
    <w:rsid w:val="001A2F0E"/>
    <w:rsid w:val="001A38F1"/>
    <w:rsid w:val="001A394D"/>
    <w:rsid w:val="001A3AAF"/>
    <w:rsid w:val="001A4530"/>
    <w:rsid w:val="001A45CF"/>
    <w:rsid w:val="001A4AEF"/>
    <w:rsid w:val="001A5CC2"/>
    <w:rsid w:val="001A6A4A"/>
    <w:rsid w:val="001A70EA"/>
    <w:rsid w:val="001A72E0"/>
    <w:rsid w:val="001A76D3"/>
    <w:rsid w:val="001B0684"/>
    <w:rsid w:val="001B09D4"/>
    <w:rsid w:val="001B0D2A"/>
    <w:rsid w:val="001B1C98"/>
    <w:rsid w:val="001B2355"/>
    <w:rsid w:val="001B2425"/>
    <w:rsid w:val="001B2535"/>
    <w:rsid w:val="001B2539"/>
    <w:rsid w:val="001B274D"/>
    <w:rsid w:val="001B3061"/>
    <w:rsid w:val="001B3299"/>
    <w:rsid w:val="001B3877"/>
    <w:rsid w:val="001B3D2A"/>
    <w:rsid w:val="001B4365"/>
    <w:rsid w:val="001B4F27"/>
    <w:rsid w:val="001B5077"/>
    <w:rsid w:val="001B5D9F"/>
    <w:rsid w:val="001B5F63"/>
    <w:rsid w:val="001B6127"/>
    <w:rsid w:val="001B6335"/>
    <w:rsid w:val="001B76CD"/>
    <w:rsid w:val="001B77BD"/>
    <w:rsid w:val="001B7917"/>
    <w:rsid w:val="001B7A44"/>
    <w:rsid w:val="001C07F6"/>
    <w:rsid w:val="001C112C"/>
    <w:rsid w:val="001C148C"/>
    <w:rsid w:val="001C1492"/>
    <w:rsid w:val="001C1537"/>
    <w:rsid w:val="001C16DA"/>
    <w:rsid w:val="001C1747"/>
    <w:rsid w:val="001C2EB2"/>
    <w:rsid w:val="001C4195"/>
    <w:rsid w:val="001C5A43"/>
    <w:rsid w:val="001C5D41"/>
    <w:rsid w:val="001C6388"/>
    <w:rsid w:val="001C6DCF"/>
    <w:rsid w:val="001C7115"/>
    <w:rsid w:val="001C713C"/>
    <w:rsid w:val="001C7520"/>
    <w:rsid w:val="001C7741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C21"/>
    <w:rsid w:val="001D2EB6"/>
    <w:rsid w:val="001D307C"/>
    <w:rsid w:val="001D3442"/>
    <w:rsid w:val="001D391A"/>
    <w:rsid w:val="001D3C2B"/>
    <w:rsid w:val="001D432A"/>
    <w:rsid w:val="001D4426"/>
    <w:rsid w:val="001D497B"/>
    <w:rsid w:val="001D4E55"/>
    <w:rsid w:val="001D4E9E"/>
    <w:rsid w:val="001D538A"/>
    <w:rsid w:val="001D5488"/>
    <w:rsid w:val="001D6BEA"/>
    <w:rsid w:val="001D7275"/>
    <w:rsid w:val="001D7310"/>
    <w:rsid w:val="001D7728"/>
    <w:rsid w:val="001D77D2"/>
    <w:rsid w:val="001D7C23"/>
    <w:rsid w:val="001D7D48"/>
    <w:rsid w:val="001E00DB"/>
    <w:rsid w:val="001E032C"/>
    <w:rsid w:val="001E0C84"/>
    <w:rsid w:val="001E1922"/>
    <w:rsid w:val="001E1A3B"/>
    <w:rsid w:val="001E1C75"/>
    <w:rsid w:val="001E2A4F"/>
    <w:rsid w:val="001E2FD5"/>
    <w:rsid w:val="001E3272"/>
    <w:rsid w:val="001E3366"/>
    <w:rsid w:val="001E3D8B"/>
    <w:rsid w:val="001E43A8"/>
    <w:rsid w:val="001E46C6"/>
    <w:rsid w:val="001E4D58"/>
    <w:rsid w:val="001E58BC"/>
    <w:rsid w:val="001E5C7D"/>
    <w:rsid w:val="001E6013"/>
    <w:rsid w:val="001E62AA"/>
    <w:rsid w:val="001E6408"/>
    <w:rsid w:val="001E6538"/>
    <w:rsid w:val="001E6A75"/>
    <w:rsid w:val="001E789C"/>
    <w:rsid w:val="001E78C5"/>
    <w:rsid w:val="001E7E16"/>
    <w:rsid w:val="001F05AF"/>
    <w:rsid w:val="001F0891"/>
    <w:rsid w:val="001F0B05"/>
    <w:rsid w:val="001F0D24"/>
    <w:rsid w:val="001F1077"/>
    <w:rsid w:val="001F1095"/>
    <w:rsid w:val="001F1879"/>
    <w:rsid w:val="001F1F1A"/>
    <w:rsid w:val="001F20DB"/>
    <w:rsid w:val="001F226F"/>
    <w:rsid w:val="001F23F0"/>
    <w:rsid w:val="001F2924"/>
    <w:rsid w:val="001F2C59"/>
    <w:rsid w:val="001F3381"/>
    <w:rsid w:val="001F34EF"/>
    <w:rsid w:val="001F3596"/>
    <w:rsid w:val="001F381D"/>
    <w:rsid w:val="001F3AB9"/>
    <w:rsid w:val="001F41EF"/>
    <w:rsid w:val="001F43E8"/>
    <w:rsid w:val="001F547E"/>
    <w:rsid w:val="001F56B3"/>
    <w:rsid w:val="001F5C62"/>
    <w:rsid w:val="001F600D"/>
    <w:rsid w:val="001F61C5"/>
    <w:rsid w:val="001F6FAD"/>
    <w:rsid w:val="001F74F5"/>
    <w:rsid w:val="001F7667"/>
    <w:rsid w:val="001F7C3E"/>
    <w:rsid w:val="001F7D30"/>
    <w:rsid w:val="0020002D"/>
    <w:rsid w:val="00200604"/>
    <w:rsid w:val="002006A9"/>
    <w:rsid w:val="00200F07"/>
    <w:rsid w:val="00201504"/>
    <w:rsid w:val="0020162F"/>
    <w:rsid w:val="0020178D"/>
    <w:rsid w:val="00202E0E"/>
    <w:rsid w:val="002035DE"/>
    <w:rsid w:val="0020382C"/>
    <w:rsid w:val="00203C4A"/>
    <w:rsid w:val="00203D6D"/>
    <w:rsid w:val="00203F96"/>
    <w:rsid w:val="002045EC"/>
    <w:rsid w:val="002048B2"/>
    <w:rsid w:val="002048E2"/>
    <w:rsid w:val="00204B6D"/>
    <w:rsid w:val="00204BBA"/>
    <w:rsid w:val="00204D9D"/>
    <w:rsid w:val="002052A9"/>
    <w:rsid w:val="002059EE"/>
    <w:rsid w:val="002059F9"/>
    <w:rsid w:val="00205E6D"/>
    <w:rsid w:val="0020635E"/>
    <w:rsid w:val="002063E7"/>
    <w:rsid w:val="00206CBD"/>
    <w:rsid w:val="00206EF7"/>
    <w:rsid w:val="00206EFC"/>
    <w:rsid w:val="0020701B"/>
    <w:rsid w:val="00207599"/>
    <w:rsid w:val="00207B43"/>
    <w:rsid w:val="00207BF8"/>
    <w:rsid w:val="00207C2B"/>
    <w:rsid w:val="00207EC3"/>
    <w:rsid w:val="0021056F"/>
    <w:rsid w:val="00210822"/>
    <w:rsid w:val="00210BAD"/>
    <w:rsid w:val="002116A3"/>
    <w:rsid w:val="002117E4"/>
    <w:rsid w:val="00211981"/>
    <w:rsid w:val="00211A0E"/>
    <w:rsid w:val="00211A6A"/>
    <w:rsid w:val="00211C22"/>
    <w:rsid w:val="00211CD0"/>
    <w:rsid w:val="0021385D"/>
    <w:rsid w:val="00213EC2"/>
    <w:rsid w:val="00214001"/>
    <w:rsid w:val="002140CF"/>
    <w:rsid w:val="002146F5"/>
    <w:rsid w:val="00214AD9"/>
    <w:rsid w:val="00215008"/>
    <w:rsid w:val="002150C1"/>
    <w:rsid w:val="00215226"/>
    <w:rsid w:val="00215838"/>
    <w:rsid w:val="00215B43"/>
    <w:rsid w:val="00215BC3"/>
    <w:rsid w:val="0021634C"/>
    <w:rsid w:val="002163CF"/>
    <w:rsid w:val="00216C6B"/>
    <w:rsid w:val="0021700E"/>
    <w:rsid w:val="002175B3"/>
    <w:rsid w:val="002179E7"/>
    <w:rsid w:val="00217E88"/>
    <w:rsid w:val="00217EE5"/>
    <w:rsid w:val="00220F74"/>
    <w:rsid w:val="00221783"/>
    <w:rsid w:val="00221929"/>
    <w:rsid w:val="00221EE6"/>
    <w:rsid w:val="0022207A"/>
    <w:rsid w:val="00222749"/>
    <w:rsid w:val="0022349F"/>
    <w:rsid w:val="0022399B"/>
    <w:rsid w:val="00223A49"/>
    <w:rsid w:val="00224DEA"/>
    <w:rsid w:val="00224FB8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984"/>
    <w:rsid w:val="00231242"/>
    <w:rsid w:val="002313FB"/>
    <w:rsid w:val="0023165F"/>
    <w:rsid w:val="00231694"/>
    <w:rsid w:val="00231B76"/>
    <w:rsid w:val="00232884"/>
    <w:rsid w:val="00232973"/>
    <w:rsid w:val="00232AB1"/>
    <w:rsid w:val="00232E2E"/>
    <w:rsid w:val="002338E8"/>
    <w:rsid w:val="00233A13"/>
    <w:rsid w:val="00233A58"/>
    <w:rsid w:val="00233DD4"/>
    <w:rsid w:val="0023412E"/>
    <w:rsid w:val="00234198"/>
    <w:rsid w:val="002346A4"/>
    <w:rsid w:val="00234B19"/>
    <w:rsid w:val="00234EFA"/>
    <w:rsid w:val="002350B9"/>
    <w:rsid w:val="00235187"/>
    <w:rsid w:val="00235CB8"/>
    <w:rsid w:val="00235E1D"/>
    <w:rsid w:val="00235FEC"/>
    <w:rsid w:val="00236730"/>
    <w:rsid w:val="0023693D"/>
    <w:rsid w:val="0023724E"/>
    <w:rsid w:val="002373A2"/>
    <w:rsid w:val="00237C83"/>
    <w:rsid w:val="00237D06"/>
    <w:rsid w:val="00237E11"/>
    <w:rsid w:val="002400B1"/>
    <w:rsid w:val="00240217"/>
    <w:rsid w:val="002402A3"/>
    <w:rsid w:val="002405CA"/>
    <w:rsid w:val="00240637"/>
    <w:rsid w:val="0024096B"/>
    <w:rsid w:val="00240B0E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3088"/>
    <w:rsid w:val="0024348E"/>
    <w:rsid w:val="00243D8D"/>
    <w:rsid w:val="00243EBF"/>
    <w:rsid w:val="00243FAE"/>
    <w:rsid w:val="0024438A"/>
    <w:rsid w:val="00244412"/>
    <w:rsid w:val="00244919"/>
    <w:rsid w:val="00244F4E"/>
    <w:rsid w:val="0024524F"/>
    <w:rsid w:val="00245E67"/>
    <w:rsid w:val="002462BC"/>
    <w:rsid w:val="002468CC"/>
    <w:rsid w:val="00246A85"/>
    <w:rsid w:val="002471D8"/>
    <w:rsid w:val="002473EC"/>
    <w:rsid w:val="002473F5"/>
    <w:rsid w:val="00250B33"/>
    <w:rsid w:val="00251A37"/>
    <w:rsid w:val="00253535"/>
    <w:rsid w:val="002535D9"/>
    <w:rsid w:val="00253A0E"/>
    <w:rsid w:val="00253D55"/>
    <w:rsid w:val="00253DFC"/>
    <w:rsid w:val="00254138"/>
    <w:rsid w:val="0025486A"/>
    <w:rsid w:val="00254AFC"/>
    <w:rsid w:val="00255006"/>
    <w:rsid w:val="002552BB"/>
    <w:rsid w:val="0025574E"/>
    <w:rsid w:val="002568C6"/>
    <w:rsid w:val="00256B8E"/>
    <w:rsid w:val="00256CBC"/>
    <w:rsid w:val="002570FD"/>
    <w:rsid w:val="0025733D"/>
    <w:rsid w:val="0025756D"/>
    <w:rsid w:val="0025769C"/>
    <w:rsid w:val="002576B0"/>
    <w:rsid w:val="00257724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A27"/>
    <w:rsid w:val="00261F1B"/>
    <w:rsid w:val="00261F8F"/>
    <w:rsid w:val="002625A6"/>
    <w:rsid w:val="00262972"/>
    <w:rsid w:val="00262CDF"/>
    <w:rsid w:val="00262EFB"/>
    <w:rsid w:val="00263029"/>
    <w:rsid w:val="00263F8E"/>
    <w:rsid w:val="00264192"/>
    <w:rsid w:val="002642A5"/>
    <w:rsid w:val="00264465"/>
    <w:rsid w:val="00265231"/>
    <w:rsid w:val="00265A63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E71"/>
    <w:rsid w:val="002702F8"/>
    <w:rsid w:val="002707C6"/>
    <w:rsid w:val="00270C0D"/>
    <w:rsid w:val="00271511"/>
    <w:rsid w:val="00271D89"/>
    <w:rsid w:val="00272307"/>
    <w:rsid w:val="0027240A"/>
    <w:rsid w:val="00272B91"/>
    <w:rsid w:val="00273464"/>
    <w:rsid w:val="00275011"/>
    <w:rsid w:val="002752E5"/>
    <w:rsid w:val="0027569B"/>
    <w:rsid w:val="00275F65"/>
    <w:rsid w:val="0027656E"/>
    <w:rsid w:val="00276874"/>
    <w:rsid w:val="00277CB8"/>
    <w:rsid w:val="00277EF7"/>
    <w:rsid w:val="002804F4"/>
    <w:rsid w:val="00280F70"/>
    <w:rsid w:val="0028183A"/>
    <w:rsid w:val="00282570"/>
    <w:rsid w:val="00282A55"/>
    <w:rsid w:val="00282C30"/>
    <w:rsid w:val="00282EC6"/>
    <w:rsid w:val="00282F8F"/>
    <w:rsid w:val="00283350"/>
    <w:rsid w:val="00283549"/>
    <w:rsid w:val="00283675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7F76"/>
    <w:rsid w:val="00290BA4"/>
    <w:rsid w:val="00290BCB"/>
    <w:rsid w:val="00290F64"/>
    <w:rsid w:val="002917F3"/>
    <w:rsid w:val="00291C63"/>
    <w:rsid w:val="0029289A"/>
    <w:rsid w:val="00293111"/>
    <w:rsid w:val="00293441"/>
    <w:rsid w:val="00293B98"/>
    <w:rsid w:val="00293EE2"/>
    <w:rsid w:val="0029466B"/>
    <w:rsid w:val="00294BB1"/>
    <w:rsid w:val="002951E3"/>
    <w:rsid w:val="00295ADD"/>
    <w:rsid w:val="00295B5B"/>
    <w:rsid w:val="00295D1C"/>
    <w:rsid w:val="00295F30"/>
    <w:rsid w:val="002960A4"/>
    <w:rsid w:val="00296771"/>
    <w:rsid w:val="00296D95"/>
    <w:rsid w:val="00297431"/>
    <w:rsid w:val="002976B0"/>
    <w:rsid w:val="002976EE"/>
    <w:rsid w:val="002A009D"/>
    <w:rsid w:val="002A0733"/>
    <w:rsid w:val="002A0AE5"/>
    <w:rsid w:val="002A1B6E"/>
    <w:rsid w:val="002A1CA2"/>
    <w:rsid w:val="002A1FB1"/>
    <w:rsid w:val="002A2431"/>
    <w:rsid w:val="002A287F"/>
    <w:rsid w:val="002A3419"/>
    <w:rsid w:val="002A3694"/>
    <w:rsid w:val="002A3715"/>
    <w:rsid w:val="002A3BB0"/>
    <w:rsid w:val="002A3C16"/>
    <w:rsid w:val="002A436A"/>
    <w:rsid w:val="002A4D48"/>
    <w:rsid w:val="002A4F95"/>
    <w:rsid w:val="002A5EA5"/>
    <w:rsid w:val="002A6D2F"/>
    <w:rsid w:val="002A6E78"/>
    <w:rsid w:val="002A6F91"/>
    <w:rsid w:val="002A707F"/>
    <w:rsid w:val="002A7653"/>
    <w:rsid w:val="002A789E"/>
    <w:rsid w:val="002A7A5C"/>
    <w:rsid w:val="002A7BD8"/>
    <w:rsid w:val="002B041E"/>
    <w:rsid w:val="002B0757"/>
    <w:rsid w:val="002B090D"/>
    <w:rsid w:val="002B15CC"/>
    <w:rsid w:val="002B1F94"/>
    <w:rsid w:val="002B244E"/>
    <w:rsid w:val="002B3094"/>
    <w:rsid w:val="002B3099"/>
    <w:rsid w:val="002B3BC6"/>
    <w:rsid w:val="002B480E"/>
    <w:rsid w:val="002B48E1"/>
    <w:rsid w:val="002B5488"/>
    <w:rsid w:val="002B5796"/>
    <w:rsid w:val="002B6230"/>
    <w:rsid w:val="002B69A5"/>
    <w:rsid w:val="002B6ACD"/>
    <w:rsid w:val="002B6B19"/>
    <w:rsid w:val="002B6E81"/>
    <w:rsid w:val="002B6ECB"/>
    <w:rsid w:val="002B7040"/>
    <w:rsid w:val="002B72C0"/>
    <w:rsid w:val="002B74F2"/>
    <w:rsid w:val="002B7B19"/>
    <w:rsid w:val="002B7FA5"/>
    <w:rsid w:val="002C0754"/>
    <w:rsid w:val="002C082A"/>
    <w:rsid w:val="002C094D"/>
    <w:rsid w:val="002C13BE"/>
    <w:rsid w:val="002C1CCF"/>
    <w:rsid w:val="002C2511"/>
    <w:rsid w:val="002C283E"/>
    <w:rsid w:val="002C28E5"/>
    <w:rsid w:val="002C38B6"/>
    <w:rsid w:val="002C3FE6"/>
    <w:rsid w:val="002C40ED"/>
    <w:rsid w:val="002C45A5"/>
    <w:rsid w:val="002C50B0"/>
    <w:rsid w:val="002C5724"/>
    <w:rsid w:val="002C574A"/>
    <w:rsid w:val="002C5C17"/>
    <w:rsid w:val="002C6061"/>
    <w:rsid w:val="002C621E"/>
    <w:rsid w:val="002C6382"/>
    <w:rsid w:val="002C658C"/>
    <w:rsid w:val="002C6965"/>
    <w:rsid w:val="002C6B6B"/>
    <w:rsid w:val="002C6C46"/>
    <w:rsid w:val="002C7122"/>
    <w:rsid w:val="002C796E"/>
    <w:rsid w:val="002C7F33"/>
    <w:rsid w:val="002D045B"/>
    <w:rsid w:val="002D0D3B"/>
    <w:rsid w:val="002D110D"/>
    <w:rsid w:val="002D121F"/>
    <w:rsid w:val="002D17C3"/>
    <w:rsid w:val="002D1927"/>
    <w:rsid w:val="002D207C"/>
    <w:rsid w:val="002D23D2"/>
    <w:rsid w:val="002D24C9"/>
    <w:rsid w:val="002D296A"/>
    <w:rsid w:val="002D41B9"/>
    <w:rsid w:val="002D55CC"/>
    <w:rsid w:val="002D599F"/>
    <w:rsid w:val="002D5D50"/>
    <w:rsid w:val="002D6038"/>
    <w:rsid w:val="002D613D"/>
    <w:rsid w:val="002D642B"/>
    <w:rsid w:val="002D65DC"/>
    <w:rsid w:val="002D68ED"/>
    <w:rsid w:val="002D6AAD"/>
    <w:rsid w:val="002D6F7A"/>
    <w:rsid w:val="002D737A"/>
    <w:rsid w:val="002E0631"/>
    <w:rsid w:val="002E0AB3"/>
    <w:rsid w:val="002E10D2"/>
    <w:rsid w:val="002E124E"/>
    <w:rsid w:val="002E188B"/>
    <w:rsid w:val="002E2301"/>
    <w:rsid w:val="002E2783"/>
    <w:rsid w:val="002E2EB0"/>
    <w:rsid w:val="002E30E6"/>
    <w:rsid w:val="002E595B"/>
    <w:rsid w:val="002E5B7C"/>
    <w:rsid w:val="002E6346"/>
    <w:rsid w:val="002E6852"/>
    <w:rsid w:val="002E74C8"/>
    <w:rsid w:val="002E765B"/>
    <w:rsid w:val="002E7931"/>
    <w:rsid w:val="002F01AC"/>
    <w:rsid w:val="002F0913"/>
    <w:rsid w:val="002F0F2C"/>
    <w:rsid w:val="002F1BB2"/>
    <w:rsid w:val="002F1CD1"/>
    <w:rsid w:val="002F225B"/>
    <w:rsid w:val="002F2C7D"/>
    <w:rsid w:val="002F3A5C"/>
    <w:rsid w:val="002F4118"/>
    <w:rsid w:val="002F4484"/>
    <w:rsid w:val="002F4C38"/>
    <w:rsid w:val="002F5013"/>
    <w:rsid w:val="002F53BB"/>
    <w:rsid w:val="002F5AE9"/>
    <w:rsid w:val="002F7AB4"/>
    <w:rsid w:val="002F7BD6"/>
    <w:rsid w:val="00300121"/>
    <w:rsid w:val="00301263"/>
    <w:rsid w:val="00301B7C"/>
    <w:rsid w:val="00301FF8"/>
    <w:rsid w:val="00302038"/>
    <w:rsid w:val="0030208F"/>
    <w:rsid w:val="003024F3"/>
    <w:rsid w:val="0030257D"/>
    <w:rsid w:val="00302922"/>
    <w:rsid w:val="003029EA"/>
    <w:rsid w:val="0030389D"/>
    <w:rsid w:val="00303A19"/>
    <w:rsid w:val="00304CF5"/>
    <w:rsid w:val="00304EF0"/>
    <w:rsid w:val="0030502D"/>
    <w:rsid w:val="00305033"/>
    <w:rsid w:val="00305702"/>
    <w:rsid w:val="003057D6"/>
    <w:rsid w:val="00305961"/>
    <w:rsid w:val="0030612B"/>
    <w:rsid w:val="003062AD"/>
    <w:rsid w:val="0030644D"/>
    <w:rsid w:val="00306591"/>
    <w:rsid w:val="00306CFA"/>
    <w:rsid w:val="003073D1"/>
    <w:rsid w:val="003077B0"/>
    <w:rsid w:val="0030794F"/>
    <w:rsid w:val="00310CA7"/>
    <w:rsid w:val="00312332"/>
    <w:rsid w:val="00313AB4"/>
    <w:rsid w:val="00313B30"/>
    <w:rsid w:val="00313B70"/>
    <w:rsid w:val="00313B92"/>
    <w:rsid w:val="00314288"/>
    <w:rsid w:val="00314E14"/>
    <w:rsid w:val="00314FD3"/>
    <w:rsid w:val="0031533A"/>
    <w:rsid w:val="003156BB"/>
    <w:rsid w:val="00315999"/>
    <w:rsid w:val="00315C87"/>
    <w:rsid w:val="00316136"/>
    <w:rsid w:val="00316159"/>
    <w:rsid w:val="00316D7E"/>
    <w:rsid w:val="00317668"/>
    <w:rsid w:val="003179C9"/>
    <w:rsid w:val="003179CC"/>
    <w:rsid w:val="00317B72"/>
    <w:rsid w:val="00317BEF"/>
    <w:rsid w:val="00317F97"/>
    <w:rsid w:val="0032005C"/>
    <w:rsid w:val="003206D9"/>
    <w:rsid w:val="0032160A"/>
    <w:rsid w:val="00321ADE"/>
    <w:rsid w:val="0032209E"/>
    <w:rsid w:val="00323067"/>
    <w:rsid w:val="00323491"/>
    <w:rsid w:val="00323D13"/>
    <w:rsid w:val="0032418B"/>
    <w:rsid w:val="00324769"/>
    <w:rsid w:val="00324CC3"/>
    <w:rsid w:val="00324DC7"/>
    <w:rsid w:val="003251F6"/>
    <w:rsid w:val="00325223"/>
    <w:rsid w:val="003254D3"/>
    <w:rsid w:val="0032584F"/>
    <w:rsid w:val="00325ADD"/>
    <w:rsid w:val="0032609C"/>
    <w:rsid w:val="0032679C"/>
    <w:rsid w:val="00326A55"/>
    <w:rsid w:val="003271AC"/>
    <w:rsid w:val="003271DB"/>
    <w:rsid w:val="003271F2"/>
    <w:rsid w:val="00327423"/>
    <w:rsid w:val="003274BB"/>
    <w:rsid w:val="00327AE6"/>
    <w:rsid w:val="003303BE"/>
    <w:rsid w:val="0033086B"/>
    <w:rsid w:val="00331301"/>
    <w:rsid w:val="00331A74"/>
    <w:rsid w:val="0033230D"/>
    <w:rsid w:val="003331A0"/>
    <w:rsid w:val="003337DB"/>
    <w:rsid w:val="00333C33"/>
    <w:rsid w:val="00334170"/>
    <w:rsid w:val="00334400"/>
    <w:rsid w:val="003344FF"/>
    <w:rsid w:val="00334963"/>
    <w:rsid w:val="00334ED6"/>
    <w:rsid w:val="00335473"/>
    <w:rsid w:val="003363E8"/>
    <w:rsid w:val="0033658B"/>
    <w:rsid w:val="003368CF"/>
    <w:rsid w:val="003368FD"/>
    <w:rsid w:val="003404D2"/>
    <w:rsid w:val="00340642"/>
    <w:rsid w:val="00340DD8"/>
    <w:rsid w:val="00340E37"/>
    <w:rsid w:val="003413ED"/>
    <w:rsid w:val="003424E2"/>
    <w:rsid w:val="00342649"/>
    <w:rsid w:val="00342C2E"/>
    <w:rsid w:val="00343096"/>
    <w:rsid w:val="00343D84"/>
    <w:rsid w:val="0034431D"/>
    <w:rsid w:val="00344735"/>
    <w:rsid w:val="00344979"/>
    <w:rsid w:val="00344B3B"/>
    <w:rsid w:val="003452F2"/>
    <w:rsid w:val="003453EF"/>
    <w:rsid w:val="003457F8"/>
    <w:rsid w:val="0034654B"/>
    <w:rsid w:val="00347847"/>
    <w:rsid w:val="00347EB7"/>
    <w:rsid w:val="00347F1B"/>
    <w:rsid w:val="00350783"/>
    <w:rsid w:val="003516A5"/>
    <w:rsid w:val="0035173D"/>
    <w:rsid w:val="0035260F"/>
    <w:rsid w:val="00352B78"/>
    <w:rsid w:val="00352CFA"/>
    <w:rsid w:val="00352D9F"/>
    <w:rsid w:val="00352EA7"/>
    <w:rsid w:val="0035348C"/>
    <w:rsid w:val="003534CE"/>
    <w:rsid w:val="003535C4"/>
    <w:rsid w:val="003539F8"/>
    <w:rsid w:val="00353B8A"/>
    <w:rsid w:val="003543C8"/>
    <w:rsid w:val="00354588"/>
    <w:rsid w:val="00354CA5"/>
    <w:rsid w:val="0035585D"/>
    <w:rsid w:val="003569B5"/>
    <w:rsid w:val="003569E8"/>
    <w:rsid w:val="00356A46"/>
    <w:rsid w:val="00356BB0"/>
    <w:rsid w:val="00356E48"/>
    <w:rsid w:val="00356E7B"/>
    <w:rsid w:val="003570C4"/>
    <w:rsid w:val="0035723A"/>
    <w:rsid w:val="003573FB"/>
    <w:rsid w:val="003574C4"/>
    <w:rsid w:val="00357A5C"/>
    <w:rsid w:val="00357C07"/>
    <w:rsid w:val="00357E31"/>
    <w:rsid w:val="00357FAF"/>
    <w:rsid w:val="00360121"/>
    <w:rsid w:val="00360958"/>
    <w:rsid w:val="00360EFA"/>
    <w:rsid w:val="00362374"/>
    <w:rsid w:val="0036265F"/>
    <w:rsid w:val="00362837"/>
    <w:rsid w:val="00362939"/>
    <w:rsid w:val="00363080"/>
    <w:rsid w:val="003632F5"/>
    <w:rsid w:val="00363442"/>
    <w:rsid w:val="0036405C"/>
    <w:rsid w:val="003645E1"/>
    <w:rsid w:val="00364973"/>
    <w:rsid w:val="00364ED8"/>
    <w:rsid w:val="0036585E"/>
    <w:rsid w:val="00365C1B"/>
    <w:rsid w:val="00365C8C"/>
    <w:rsid w:val="00366972"/>
    <w:rsid w:val="00366BB6"/>
    <w:rsid w:val="003673F3"/>
    <w:rsid w:val="00367675"/>
    <w:rsid w:val="00367B77"/>
    <w:rsid w:val="00367C0C"/>
    <w:rsid w:val="00367E27"/>
    <w:rsid w:val="00370E3A"/>
    <w:rsid w:val="00371167"/>
    <w:rsid w:val="003711DE"/>
    <w:rsid w:val="00371217"/>
    <w:rsid w:val="00371546"/>
    <w:rsid w:val="00371E31"/>
    <w:rsid w:val="0037252F"/>
    <w:rsid w:val="00372AF9"/>
    <w:rsid w:val="00372B91"/>
    <w:rsid w:val="003734BB"/>
    <w:rsid w:val="0037365D"/>
    <w:rsid w:val="0037429E"/>
    <w:rsid w:val="00374A94"/>
    <w:rsid w:val="00374B18"/>
    <w:rsid w:val="003756AB"/>
    <w:rsid w:val="00375B1C"/>
    <w:rsid w:val="00375F5C"/>
    <w:rsid w:val="00376302"/>
    <w:rsid w:val="003766E9"/>
    <w:rsid w:val="00376C61"/>
    <w:rsid w:val="00376CE8"/>
    <w:rsid w:val="003775E5"/>
    <w:rsid w:val="00377774"/>
    <w:rsid w:val="0038030A"/>
    <w:rsid w:val="00380B1E"/>
    <w:rsid w:val="003812F2"/>
    <w:rsid w:val="00381778"/>
    <w:rsid w:val="00381B60"/>
    <w:rsid w:val="0038210C"/>
    <w:rsid w:val="003821B3"/>
    <w:rsid w:val="003821BA"/>
    <w:rsid w:val="00382526"/>
    <w:rsid w:val="00382716"/>
    <w:rsid w:val="0038285C"/>
    <w:rsid w:val="00382F2C"/>
    <w:rsid w:val="00383061"/>
    <w:rsid w:val="003834A6"/>
    <w:rsid w:val="00383845"/>
    <w:rsid w:val="0038398D"/>
    <w:rsid w:val="00383E21"/>
    <w:rsid w:val="00384057"/>
    <w:rsid w:val="0038558F"/>
    <w:rsid w:val="00385E3D"/>
    <w:rsid w:val="0038604B"/>
    <w:rsid w:val="003861E3"/>
    <w:rsid w:val="00386FBA"/>
    <w:rsid w:val="003870AD"/>
    <w:rsid w:val="00387A88"/>
    <w:rsid w:val="003900F6"/>
    <w:rsid w:val="003909E2"/>
    <w:rsid w:val="00390B61"/>
    <w:rsid w:val="00390CAD"/>
    <w:rsid w:val="00390D8A"/>
    <w:rsid w:val="00391580"/>
    <w:rsid w:val="00391812"/>
    <w:rsid w:val="00391D76"/>
    <w:rsid w:val="00391FA3"/>
    <w:rsid w:val="00392409"/>
    <w:rsid w:val="0039323E"/>
    <w:rsid w:val="003933A2"/>
    <w:rsid w:val="003935AA"/>
    <w:rsid w:val="00393E45"/>
    <w:rsid w:val="003947F7"/>
    <w:rsid w:val="00394AF4"/>
    <w:rsid w:val="00394B31"/>
    <w:rsid w:val="003953F8"/>
    <w:rsid w:val="00395558"/>
    <w:rsid w:val="00395677"/>
    <w:rsid w:val="003959FB"/>
    <w:rsid w:val="00395B6F"/>
    <w:rsid w:val="00395D96"/>
    <w:rsid w:val="00395F2C"/>
    <w:rsid w:val="00395FD1"/>
    <w:rsid w:val="00396301"/>
    <w:rsid w:val="00396558"/>
    <w:rsid w:val="00396E82"/>
    <w:rsid w:val="003974D1"/>
    <w:rsid w:val="00397ACC"/>
    <w:rsid w:val="00397D8F"/>
    <w:rsid w:val="00397F91"/>
    <w:rsid w:val="003A1193"/>
    <w:rsid w:val="003A1DE4"/>
    <w:rsid w:val="003A1F36"/>
    <w:rsid w:val="003A26CD"/>
    <w:rsid w:val="003A42A5"/>
    <w:rsid w:val="003A442E"/>
    <w:rsid w:val="003A4930"/>
    <w:rsid w:val="003A4A4A"/>
    <w:rsid w:val="003A5269"/>
    <w:rsid w:val="003A5352"/>
    <w:rsid w:val="003A555C"/>
    <w:rsid w:val="003A6F0C"/>
    <w:rsid w:val="003A7034"/>
    <w:rsid w:val="003A70B0"/>
    <w:rsid w:val="003A757F"/>
    <w:rsid w:val="003A77B9"/>
    <w:rsid w:val="003B05E0"/>
    <w:rsid w:val="003B0BFD"/>
    <w:rsid w:val="003B2059"/>
    <w:rsid w:val="003B22FF"/>
    <w:rsid w:val="003B24F8"/>
    <w:rsid w:val="003B2567"/>
    <w:rsid w:val="003B308E"/>
    <w:rsid w:val="003B3D64"/>
    <w:rsid w:val="003B478E"/>
    <w:rsid w:val="003B4E8C"/>
    <w:rsid w:val="003B5BDC"/>
    <w:rsid w:val="003B5CB5"/>
    <w:rsid w:val="003B7423"/>
    <w:rsid w:val="003B7447"/>
    <w:rsid w:val="003B7759"/>
    <w:rsid w:val="003B7A53"/>
    <w:rsid w:val="003B7CB3"/>
    <w:rsid w:val="003B7D61"/>
    <w:rsid w:val="003C037C"/>
    <w:rsid w:val="003C0384"/>
    <w:rsid w:val="003C057E"/>
    <w:rsid w:val="003C16B0"/>
    <w:rsid w:val="003C1A64"/>
    <w:rsid w:val="003C1F04"/>
    <w:rsid w:val="003C2954"/>
    <w:rsid w:val="003C35D0"/>
    <w:rsid w:val="003C40A6"/>
    <w:rsid w:val="003C43DA"/>
    <w:rsid w:val="003C4962"/>
    <w:rsid w:val="003C4CD3"/>
    <w:rsid w:val="003C50B0"/>
    <w:rsid w:val="003C5369"/>
    <w:rsid w:val="003C5BFA"/>
    <w:rsid w:val="003C6E94"/>
    <w:rsid w:val="003C71FC"/>
    <w:rsid w:val="003C763B"/>
    <w:rsid w:val="003C769E"/>
    <w:rsid w:val="003C7B4C"/>
    <w:rsid w:val="003C7B93"/>
    <w:rsid w:val="003D0280"/>
    <w:rsid w:val="003D02D0"/>
    <w:rsid w:val="003D05A9"/>
    <w:rsid w:val="003D0702"/>
    <w:rsid w:val="003D08CB"/>
    <w:rsid w:val="003D1A72"/>
    <w:rsid w:val="003D1FA7"/>
    <w:rsid w:val="003D209B"/>
    <w:rsid w:val="003D2369"/>
    <w:rsid w:val="003D266D"/>
    <w:rsid w:val="003D2D63"/>
    <w:rsid w:val="003D2DCA"/>
    <w:rsid w:val="003D325C"/>
    <w:rsid w:val="003D3A08"/>
    <w:rsid w:val="003D3F98"/>
    <w:rsid w:val="003D49FB"/>
    <w:rsid w:val="003D55C3"/>
    <w:rsid w:val="003D6474"/>
    <w:rsid w:val="003D6504"/>
    <w:rsid w:val="003D6532"/>
    <w:rsid w:val="003D6A17"/>
    <w:rsid w:val="003D6F75"/>
    <w:rsid w:val="003D7865"/>
    <w:rsid w:val="003D7C34"/>
    <w:rsid w:val="003D7D4A"/>
    <w:rsid w:val="003D7D9F"/>
    <w:rsid w:val="003E0087"/>
    <w:rsid w:val="003E031A"/>
    <w:rsid w:val="003E082C"/>
    <w:rsid w:val="003E0941"/>
    <w:rsid w:val="003E0B8C"/>
    <w:rsid w:val="003E12E6"/>
    <w:rsid w:val="003E15D5"/>
    <w:rsid w:val="003E189A"/>
    <w:rsid w:val="003E1949"/>
    <w:rsid w:val="003E1A75"/>
    <w:rsid w:val="003E1EA4"/>
    <w:rsid w:val="003E204E"/>
    <w:rsid w:val="003E2473"/>
    <w:rsid w:val="003E3501"/>
    <w:rsid w:val="003E3DA5"/>
    <w:rsid w:val="003E433A"/>
    <w:rsid w:val="003E4436"/>
    <w:rsid w:val="003E48F6"/>
    <w:rsid w:val="003E49A4"/>
    <w:rsid w:val="003E55B7"/>
    <w:rsid w:val="003E5E33"/>
    <w:rsid w:val="003E5E55"/>
    <w:rsid w:val="003E61D4"/>
    <w:rsid w:val="003E62C0"/>
    <w:rsid w:val="003E66CA"/>
    <w:rsid w:val="003E69D5"/>
    <w:rsid w:val="003E7848"/>
    <w:rsid w:val="003E79D2"/>
    <w:rsid w:val="003E7CF4"/>
    <w:rsid w:val="003F0180"/>
    <w:rsid w:val="003F0503"/>
    <w:rsid w:val="003F06BF"/>
    <w:rsid w:val="003F08CB"/>
    <w:rsid w:val="003F0B40"/>
    <w:rsid w:val="003F0CFA"/>
    <w:rsid w:val="003F15C2"/>
    <w:rsid w:val="003F1C99"/>
    <w:rsid w:val="003F1E6D"/>
    <w:rsid w:val="003F2211"/>
    <w:rsid w:val="003F2371"/>
    <w:rsid w:val="003F273E"/>
    <w:rsid w:val="003F288C"/>
    <w:rsid w:val="003F2C62"/>
    <w:rsid w:val="003F2CF5"/>
    <w:rsid w:val="003F31C1"/>
    <w:rsid w:val="003F361E"/>
    <w:rsid w:val="003F36AA"/>
    <w:rsid w:val="003F3740"/>
    <w:rsid w:val="003F4B72"/>
    <w:rsid w:val="003F543F"/>
    <w:rsid w:val="003F5777"/>
    <w:rsid w:val="003F5BAA"/>
    <w:rsid w:val="003F62E2"/>
    <w:rsid w:val="003F63C4"/>
    <w:rsid w:val="003F6406"/>
    <w:rsid w:val="003F6AD8"/>
    <w:rsid w:val="003F6D6C"/>
    <w:rsid w:val="003F6F83"/>
    <w:rsid w:val="003F747D"/>
    <w:rsid w:val="003F76F3"/>
    <w:rsid w:val="003F78D7"/>
    <w:rsid w:val="003F795F"/>
    <w:rsid w:val="00401228"/>
    <w:rsid w:val="00401741"/>
    <w:rsid w:val="00401EDD"/>
    <w:rsid w:val="00401EE8"/>
    <w:rsid w:val="004023B1"/>
    <w:rsid w:val="0040318F"/>
    <w:rsid w:val="0040353F"/>
    <w:rsid w:val="00403980"/>
    <w:rsid w:val="0040457C"/>
    <w:rsid w:val="0040472B"/>
    <w:rsid w:val="00404948"/>
    <w:rsid w:val="00405CED"/>
    <w:rsid w:val="00405F8B"/>
    <w:rsid w:val="00406127"/>
    <w:rsid w:val="004064C2"/>
    <w:rsid w:val="00406854"/>
    <w:rsid w:val="00406C1D"/>
    <w:rsid w:val="004071A8"/>
    <w:rsid w:val="0040737C"/>
    <w:rsid w:val="00410646"/>
    <w:rsid w:val="004106EE"/>
    <w:rsid w:val="00411181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4D5"/>
    <w:rsid w:val="00416C3C"/>
    <w:rsid w:val="00416DEC"/>
    <w:rsid w:val="00417464"/>
    <w:rsid w:val="00417BC9"/>
    <w:rsid w:val="004201BE"/>
    <w:rsid w:val="0042023F"/>
    <w:rsid w:val="00420741"/>
    <w:rsid w:val="0042092B"/>
    <w:rsid w:val="00420ED6"/>
    <w:rsid w:val="00420FAE"/>
    <w:rsid w:val="004216CF"/>
    <w:rsid w:val="00422084"/>
    <w:rsid w:val="00422A4A"/>
    <w:rsid w:val="00423104"/>
    <w:rsid w:val="0042343D"/>
    <w:rsid w:val="0042348F"/>
    <w:rsid w:val="004254E2"/>
    <w:rsid w:val="00426540"/>
    <w:rsid w:val="00426751"/>
    <w:rsid w:val="004267A8"/>
    <w:rsid w:val="00426D6F"/>
    <w:rsid w:val="00426E67"/>
    <w:rsid w:val="00426F43"/>
    <w:rsid w:val="004270FD"/>
    <w:rsid w:val="0043096A"/>
    <w:rsid w:val="00430BC2"/>
    <w:rsid w:val="0043117C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6D4"/>
    <w:rsid w:val="00433A13"/>
    <w:rsid w:val="00433BC1"/>
    <w:rsid w:val="00433F98"/>
    <w:rsid w:val="00433FB7"/>
    <w:rsid w:val="00434AFE"/>
    <w:rsid w:val="00435024"/>
    <w:rsid w:val="004351ED"/>
    <w:rsid w:val="00435478"/>
    <w:rsid w:val="004361A9"/>
    <w:rsid w:val="004365FA"/>
    <w:rsid w:val="00436D27"/>
    <w:rsid w:val="004375C7"/>
    <w:rsid w:val="004376EA"/>
    <w:rsid w:val="004377A8"/>
    <w:rsid w:val="00437B65"/>
    <w:rsid w:val="00437DB6"/>
    <w:rsid w:val="004407D8"/>
    <w:rsid w:val="0044081C"/>
    <w:rsid w:val="00440CE6"/>
    <w:rsid w:val="00441755"/>
    <w:rsid w:val="00441F32"/>
    <w:rsid w:val="00442187"/>
    <w:rsid w:val="00442306"/>
    <w:rsid w:val="00442674"/>
    <w:rsid w:val="004427CF"/>
    <w:rsid w:val="0044312A"/>
    <w:rsid w:val="00443812"/>
    <w:rsid w:val="00443BE2"/>
    <w:rsid w:val="00443E11"/>
    <w:rsid w:val="0044404A"/>
    <w:rsid w:val="00444068"/>
    <w:rsid w:val="00444ECA"/>
    <w:rsid w:val="00445603"/>
    <w:rsid w:val="004456A5"/>
    <w:rsid w:val="00445B81"/>
    <w:rsid w:val="00446619"/>
    <w:rsid w:val="0044699E"/>
    <w:rsid w:val="00446AE0"/>
    <w:rsid w:val="00446ED4"/>
    <w:rsid w:val="00446FAC"/>
    <w:rsid w:val="004470A9"/>
    <w:rsid w:val="004470E7"/>
    <w:rsid w:val="004500CB"/>
    <w:rsid w:val="0045097B"/>
    <w:rsid w:val="00450A34"/>
    <w:rsid w:val="0045144F"/>
    <w:rsid w:val="00451930"/>
    <w:rsid w:val="00451990"/>
    <w:rsid w:val="004519DF"/>
    <w:rsid w:val="004530A2"/>
    <w:rsid w:val="004533AB"/>
    <w:rsid w:val="00453D72"/>
    <w:rsid w:val="004541EC"/>
    <w:rsid w:val="00454272"/>
    <w:rsid w:val="00454339"/>
    <w:rsid w:val="0045446D"/>
    <w:rsid w:val="00454BF3"/>
    <w:rsid w:val="00454F20"/>
    <w:rsid w:val="004552A2"/>
    <w:rsid w:val="0045536C"/>
    <w:rsid w:val="00455976"/>
    <w:rsid w:val="0045652F"/>
    <w:rsid w:val="00456D9C"/>
    <w:rsid w:val="00456DEE"/>
    <w:rsid w:val="004575C8"/>
    <w:rsid w:val="004576F3"/>
    <w:rsid w:val="00457D40"/>
    <w:rsid w:val="00457FE4"/>
    <w:rsid w:val="004600CF"/>
    <w:rsid w:val="00460139"/>
    <w:rsid w:val="0046094C"/>
    <w:rsid w:val="00461716"/>
    <w:rsid w:val="00461AA1"/>
    <w:rsid w:val="00461C78"/>
    <w:rsid w:val="00461D77"/>
    <w:rsid w:val="004621B0"/>
    <w:rsid w:val="00462221"/>
    <w:rsid w:val="00462282"/>
    <w:rsid w:val="00462824"/>
    <w:rsid w:val="00462993"/>
    <w:rsid w:val="00462E25"/>
    <w:rsid w:val="004631C6"/>
    <w:rsid w:val="00463562"/>
    <w:rsid w:val="0046361D"/>
    <w:rsid w:val="004642F9"/>
    <w:rsid w:val="004644F0"/>
    <w:rsid w:val="0046486F"/>
    <w:rsid w:val="00464DB6"/>
    <w:rsid w:val="00465258"/>
    <w:rsid w:val="0046539B"/>
    <w:rsid w:val="00465C8B"/>
    <w:rsid w:val="00465E27"/>
    <w:rsid w:val="00466479"/>
    <w:rsid w:val="00466A5B"/>
    <w:rsid w:val="00466FE4"/>
    <w:rsid w:val="00466FF2"/>
    <w:rsid w:val="0046715C"/>
    <w:rsid w:val="00467790"/>
    <w:rsid w:val="00470023"/>
    <w:rsid w:val="00471207"/>
    <w:rsid w:val="004712DD"/>
    <w:rsid w:val="00471312"/>
    <w:rsid w:val="004713BE"/>
    <w:rsid w:val="00472492"/>
    <w:rsid w:val="00472AE6"/>
    <w:rsid w:val="00472B27"/>
    <w:rsid w:val="0047300D"/>
    <w:rsid w:val="004733D9"/>
    <w:rsid w:val="004736A8"/>
    <w:rsid w:val="004736B3"/>
    <w:rsid w:val="004738DB"/>
    <w:rsid w:val="00473A61"/>
    <w:rsid w:val="004744B2"/>
    <w:rsid w:val="004747C0"/>
    <w:rsid w:val="00474B36"/>
    <w:rsid w:val="004754CC"/>
    <w:rsid w:val="00476067"/>
    <w:rsid w:val="0047628C"/>
    <w:rsid w:val="004764F4"/>
    <w:rsid w:val="0047668F"/>
    <w:rsid w:val="00476FD9"/>
    <w:rsid w:val="0047714F"/>
    <w:rsid w:val="00477B20"/>
    <w:rsid w:val="00477E22"/>
    <w:rsid w:val="00480011"/>
    <w:rsid w:val="00480383"/>
    <w:rsid w:val="004809B4"/>
    <w:rsid w:val="00480CBE"/>
    <w:rsid w:val="00480E51"/>
    <w:rsid w:val="004811FB"/>
    <w:rsid w:val="00481282"/>
    <w:rsid w:val="004817BE"/>
    <w:rsid w:val="00481E5D"/>
    <w:rsid w:val="00482D28"/>
    <w:rsid w:val="00482E6A"/>
    <w:rsid w:val="00483700"/>
    <w:rsid w:val="0048399E"/>
    <w:rsid w:val="004842B1"/>
    <w:rsid w:val="00484B0F"/>
    <w:rsid w:val="00484F85"/>
    <w:rsid w:val="0048517E"/>
    <w:rsid w:val="0048523C"/>
    <w:rsid w:val="00485DB5"/>
    <w:rsid w:val="00486357"/>
    <w:rsid w:val="00486436"/>
    <w:rsid w:val="004864AE"/>
    <w:rsid w:val="00486564"/>
    <w:rsid w:val="00486DF8"/>
    <w:rsid w:val="004877EE"/>
    <w:rsid w:val="004906F0"/>
    <w:rsid w:val="004907D8"/>
    <w:rsid w:val="00490ABA"/>
    <w:rsid w:val="00491036"/>
    <w:rsid w:val="004913CD"/>
    <w:rsid w:val="0049165A"/>
    <w:rsid w:val="00491CB0"/>
    <w:rsid w:val="00492073"/>
    <w:rsid w:val="0049223D"/>
    <w:rsid w:val="00492BF1"/>
    <w:rsid w:val="0049342E"/>
    <w:rsid w:val="00493E23"/>
    <w:rsid w:val="0049449E"/>
    <w:rsid w:val="004945D0"/>
    <w:rsid w:val="0049471E"/>
    <w:rsid w:val="004954A4"/>
    <w:rsid w:val="004956B4"/>
    <w:rsid w:val="00495CC1"/>
    <w:rsid w:val="004966A0"/>
    <w:rsid w:val="00496968"/>
    <w:rsid w:val="00496AB2"/>
    <w:rsid w:val="00496EC8"/>
    <w:rsid w:val="00497007"/>
    <w:rsid w:val="00497517"/>
    <w:rsid w:val="0049766C"/>
    <w:rsid w:val="00497929"/>
    <w:rsid w:val="004A02A6"/>
    <w:rsid w:val="004A0A2E"/>
    <w:rsid w:val="004A11B3"/>
    <w:rsid w:val="004A129E"/>
    <w:rsid w:val="004A13EE"/>
    <w:rsid w:val="004A286F"/>
    <w:rsid w:val="004A3085"/>
    <w:rsid w:val="004A332E"/>
    <w:rsid w:val="004A36C9"/>
    <w:rsid w:val="004A3B8B"/>
    <w:rsid w:val="004A42BD"/>
    <w:rsid w:val="004A4701"/>
    <w:rsid w:val="004A494B"/>
    <w:rsid w:val="004A4ACD"/>
    <w:rsid w:val="004A5B96"/>
    <w:rsid w:val="004A5F1E"/>
    <w:rsid w:val="004A687A"/>
    <w:rsid w:val="004A6A7D"/>
    <w:rsid w:val="004A7E94"/>
    <w:rsid w:val="004B01A8"/>
    <w:rsid w:val="004B05E3"/>
    <w:rsid w:val="004B0E0B"/>
    <w:rsid w:val="004B143D"/>
    <w:rsid w:val="004B16E3"/>
    <w:rsid w:val="004B3014"/>
    <w:rsid w:val="004B31A6"/>
    <w:rsid w:val="004B3AF9"/>
    <w:rsid w:val="004B3B7B"/>
    <w:rsid w:val="004B3C5F"/>
    <w:rsid w:val="004B439F"/>
    <w:rsid w:val="004B56CA"/>
    <w:rsid w:val="004B591B"/>
    <w:rsid w:val="004B5AC2"/>
    <w:rsid w:val="004B6A8B"/>
    <w:rsid w:val="004B6C28"/>
    <w:rsid w:val="004B7642"/>
    <w:rsid w:val="004B7D95"/>
    <w:rsid w:val="004C0096"/>
    <w:rsid w:val="004C0EB7"/>
    <w:rsid w:val="004C12B9"/>
    <w:rsid w:val="004C150E"/>
    <w:rsid w:val="004C169E"/>
    <w:rsid w:val="004C1D7E"/>
    <w:rsid w:val="004C210B"/>
    <w:rsid w:val="004C21F5"/>
    <w:rsid w:val="004C2A59"/>
    <w:rsid w:val="004C33FD"/>
    <w:rsid w:val="004C34C7"/>
    <w:rsid w:val="004C3673"/>
    <w:rsid w:val="004C3A8E"/>
    <w:rsid w:val="004C3D4E"/>
    <w:rsid w:val="004C3EE2"/>
    <w:rsid w:val="004C529F"/>
    <w:rsid w:val="004C5329"/>
    <w:rsid w:val="004C546F"/>
    <w:rsid w:val="004C5566"/>
    <w:rsid w:val="004C57A9"/>
    <w:rsid w:val="004C62D7"/>
    <w:rsid w:val="004C6609"/>
    <w:rsid w:val="004C69E8"/>
    <w:rsid w:val="004C6B01"/>
    <w:rsid w:val="004C6C73"/>
    <w:rsid w:val="004C70AE"/>
    <w:rsid w:val="004C7EED"/>
    <w:rsid w:val="004C7EF4"/>
    <w:rsid w:val="004D0526"/>
    <w:rsid w:val="004D0996"/>
    <w:rsid w:val="004D0C3D"/>
    <w:rsid w:val="004D0CCE"/>
    <w:rsid w:val="004D19CC"/>
    <w:rsid w:val="004D1CB6"/>
    <w:rsid w:val="004D1F4E"/>
    <w:rsid w:val="004D2072"/>
    <w:rsid w:val="004D2405"/>
    <w:rsid w:val="004D252C"/>
    <w:rsid w:val="004D2F54"/>
    <w:rsid w:val="004D3955"/>
    <w:rsid w:val="004D3B30"/>
    <w:rsid w:val="004D3D5D"/>
    <w:rsid w:val="004D5169"/>
    <w:rsid w:val="004D5ACE"/>
    <w:rsid w:val="004D650A"/>
    <w:rsid w:val="004D6827"/>
    <w:rsid w:val="004D6C41"/>
    <w:rsid w:val="004D6F95"/>
    <w:rsid w:val="004D72EA"/>
    <w:rsid w:val="004D776A"/>
    <w:rsid w:val="004E03DC"/>
    <w:rsid w:val="004E09D2"/>
    <w:rsid w:val="004E122E"/>
    <w:rsid w:val="004E16B7"/>
    <w:rsid w:val="004E18F7"/>
    <w:rsid w:val="004E1EE7"/>
    <w:rsid w:val="004E1F05"/>
    <w:rsid w:val="004E20B4"/>
    <w:rsid w:val="004E27FA"/>
    <w:rsid w:val="004E2B85"/>
    <w:rsid w:val="004E2CCF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AE8"/>
    <w:rsid w:val="004E4B4B"/>
    <w:rsid w:val="004E4C8F"/>
    <w:rsid w:val="004E5950"/>
    <w:rsid w:val="004E5B5C"/>
    <w:rsid w:val="004E764E"/>
    <w:rsid w:val="004E7FBD"/>
    <w:rsid w:val="004F104F"/>
    <w:rsid w:val="004F1164"/>
    <w:rsid w:val="004F26F9"/>
    <w:rsid w:val="004F2A33"/>
    <w:rsid w:val="004F2F82"/>
    <w:rsid w:val="004F3A98"/>
    <w:rsid w:val="004F3AAD"/>
    <w:rsid w:val="004F4656"/>
    <w:rsid w:val="004F479B"/>
    <w:rsid w:val="004F484D"/>
    <w:rsid w:val="004F49B8"/>
    <w:rsid w:val="004F5337"/>
    <w:rsid w:val="004F5510"/>
    <w:rsid w:val="004F568A"/>
    <w:rsid w:val="004F56E0"/>
    <w:rsid w:val="004F5D78"/>
    <w:rsid w:val="004F5E0D"/>
    <w:rsid w:val="004F66BC"/>
    <w:rsid w:val="004F6B8A"/>
    <w:rsid w:val="004F706A"/>
    <w:rsid w:val="004F7233"/>
    <w:rsid w:val="004F7CF1"/>
    <w:rsid w:val="00500711"/>
    <w:rsid w:val="00500BAD"/>
    <w:rsid w:val="00500DB2"/>
    <w:rsid w:val="005010BE"/>
    <w:rsid w:val="00501190"/>
    <w:rsid w:val="00501331"/>
    <w:rsid w:val="00502605"/>
    <w:rsid w:val="0050279F"/>
    <w:rsid w:val="00502F3D"/>
    <w:rsid w:val="005033CA"/>
    <w:rsid w:val="005039D3"/>
    <w:rsid w:val="00503C4D"/>
    <w:rsid w:val="00503CAC"/>
    <w:rsid w:val="00503FCD"/>
    <w:rsid w:val="0050442A"/>
    <w:rsid w:val="00504688"/>
    <w:rsid w:val="0050506D"/>
    <w:rsid w:val="005050E0"/>
    <w:rsid w:val="005060AA"/>
    <w:rsid w:val="00506EEB"/>
    <w:rsid w:val="00507677"/>
    <w:rsid w:val="00507C69"/>
    <w:rsid w:val="00510ED0"/>
    <w:rsid w:val="00510F91"/>
    <w:rsid w:val="005116F8"/>
    <w:rsid w:val="005118D8"/>
    <w:rsid w:val="00511AB4"/>
    <w:rsid w:val="0051352C"/>
    <w:rsid w:val="00513ED7"/>
    <w:rsid w:val="00513EE9"/>
    <w:rsid w:val="00514776"/>
    <w:rsid w:val="00514E01"/>
    <w:rsid w:val="005154C3"/>
    <w:rsid w:val="005155F8"/>
    <w:rsid w:val="0051572A"/>
    <w:rsid w:val="00515774"/>
    <w:rsid w:val="00515898"/>
    <w:rsid w:val="00515D80"/>
    <w:rsid w:val="00516193"/>
    <w:rsid w:val="00516EBC"/>
    <w:rsid w:val="0051757E"/>
    <w:rsid w:val="0052008E"/>
    <w:rsid w:val="00520466"/>
    <w:rsid w:val="005210E9"/>
    <w:rsid w:val="0052182F"/>
    <w:rsid w:val="00521FF2"/>
    <w:rsid w:val="005221FC"/>
    <w:rsid w:val="00522853"/>
    <w:rsid w:val="00522C44"/>
    <w:rsid w:val="00522FA9"/>
    <w:rsid w:val="00523849"/>
    <w:rsid w:val="0052393E"/>
    <w:rsid w:val="00523FA6"/>
    <w:rsid w:val="00524220"/>
    <w:rsid w:val="0052463E"/>
    <w:rsid w:val="005247AF"/>
    <w:rsid w:val="00524C7D"/>
    <w:rsid w:val="005253A2"/>
    <w:rsid w:val="005255D3"/>
    <w:rsid w:val="0052576F"/>
    <w:rsid w:val="005259BC"/>
    <w:rsid w:val="0052613D"/>
    <w:rsid w:val="00526686"/>
    <w:rsid w:val="005271F4"/>
    <w:rsid w:val="00527416"/>
    <w:rsid w:val="005275F8"/>
    <w:rsid w:val="00527EE6"/>
    <w:rsid w:val="00527F57"/>
    <w:rsid w:val="0053033A"/>
    <w:rsid w:val="00530955"/>
    <w:rsid w:val="00530ADB"/>
    <w:rsid w:val="0053186E"/>
    <w:rsid w:val="005323F9"/>
    <w:rsid w:val="005324F2"/>
    <w:rsid w:val="005329C5"/>
    <w:rsid w:val="00533A13"/>
    <w:rsid w:val="00533C75"/>
    <w:rsid w:val="00534962"/>
    <w:rsid w:val="00534D83"/>
    <w:rsid w:val="0053547F"/>
    <w:rsid w:val="00535561"/>
    <w:rsid w:val="00535AC6"/>
    <w:rsid w:val="00535C4D"/>
    <w:rsid w:val="0053640B"/>
    <w:rsid w:val="00536FE6"/>
    <w:rsid w:val="005370F5"/>
    <w:rsid w:val="00537720"/>
    <w:rsid w:val="00537DAF"/>
    <w:rsid w:val="00537F5F"/>
    <w:rsid w:val="00540354"/>
    <w:rsid w:val="00540B68"/>
    <w:rsid w:val="00540E52"/>
    <w:rsid w:val="005413F3"/>
    <w:rsid w:val="0054143F"/>
    <w:rsid w:val="00541AFA"/>
    <w:rsid w:val="00541DA1"/>
    <w:rsid w:val="00541F9A"/>
    <w:rsid w:val="005422EE"/>
    <w:rsid w:val="00542ABC"/>
    <w:rsid w:val="00542F53"/>
    <w:rsid w:val="0054381C"/>
    <w:rsid w:val="00544373"/>
    <w:rsid w:val="00544DC9"/>
    <w:rsid w:val="00545323"/>
    <w:rsid w:val="005460FB"/>
    <w:rsid w:val="005463A1"/>
    <w:rsid w:val="005463AD"/>
    <w:rsid w:val="0054642E"/>
    <w:rsid w:val="00546F31"/>
    <w:rsid w:val="005503F2"/>
    <w:rsid w:val="00550597"/>
    <w:rsid w:val="005509C8"/>
    <w:rsid w:val="00550B94"/>
    <w:rsid w:val="00551026"/>
    <w:rsid w:val="00551229"/>
    <w:rsid w:val="00551D07"/>
    <w:rsid w:val="00552114"/>
    <w:rsid w:val="00552139"/>
    <w:rsid w:val="00552766"/>
    <w:rsid w:val="00552BE3"/>
    <w:rsid w:val="00553025"/>
    <w:rsid w:val="005535CB"/>
    <w:rsid w:val="00553BC7"/>
    <w:rsid w:val="00553CFE"/>
    <w:rsid w:val="00553D54"/>
    <w:rsid w:val="00553FB5"/>
    <w:rsid w:val="005540E6"/>
    <w:rsid w:val="00554264"/>
    <w:rsid w:val="00554744"/>
    <w:rsid w:val="00554E05"/>
    <w:rsid w:val="00555472"/>
    <w:rsid w:val="0055578B"/>
    <w:rsid w:val="00556681"/>
    <w:rsid w:val="00556956"/>
    <w:rsid w:val="00556FC9"/>
    <w:rsid w:val="00557086"/>
    <w:rsid w:val="0055730C"/>
    <w:rsid w:val="00557AFE"/>
    <w:rsid w:val="00560171"/>
    <w:rsid w:val="00560EBB"/>
    <w:rsid w:val="00561157"/>
    <w:rsid w:val="00561F51"/>
    <w:rsid w:val="0056219D"/>
    <w:rsid w:val="00562E86"/>
    <w:rsid w:val="00562FA5"/>
    <w:rsid w:val="0056358F"/>
    <w:rsid w:val="0056392D"/>
    <w:rsid w:val="00563970"/>
    <w:rsid w:val="00563DFD"/>
    <w:rsid w:val="005646E3"/>
    <w:rsid w:val="00565F8F"/>
    <w:rsid w:val="00566EB1"/>
    <w:rsid w:val="00567108"/>
    <w:rsid w:val="00567610"/>
    <w:rsid w:val="00567BE8"/>
    <w:rsid w:val="0057018F"/>
    <w:rsid w:val="0057029F"/>
    <w:rsid w:val="00570741"/>
    <w:rsid w:val="00570F70"/>
    <w:rsid w:val="00571095"/>
    <w:rsid w:val="00571B43"/>
    <w:rsid w:val="0057288F"/>
    <w:rsid w:val="00572B2E"/>
    <w:rsid w:val="005731FB"/>
    <w:rsid w:val="0057356C"/>
    <w:rsid w:val="005735ED"/>
    <w:rsid w:val="00573641"/>
    <w:rsid w:val="00573D53"/>
    <w:rsid w:val="0057432F"/>
    <w:rsid w:val="005744B4"/>
    <w:rsid w:val="00574DEF"/>
    <w:rsid w:val="005751C0"/>
    <w:rsid w:val="005752B6"/>
    <w:rsid w:val="005754A6"/>
    <w:rsid w:val="005759BA"/>
    <w:rsid w:val="00575E33"/>
    <w:rsid w:val="00576AB9"/>
    <w:rsid w:val="00577210"/>
    <w:rsid w:val="0058000D"/>
    <w:rsid w:val="00580593"/>
    <w:rsid w:val="0058059F"/>
    <w:rsid w:val="005807A8"/>
    <w:rsid w:val="00580A97"/>
    <w:rsid w:val="00580F65"/>
    <w:rsid w:val="00581389"/>
    <w:rsid w:val="00581C5F"/>
    <w:rsid w:val="005821C2"/>
    <w:rsid w:val="005821FA"/>
    <w:rsid w:val="00582538"/>
    <w:rsid w:val="0058263D"/>
    <w:rsid w:val="00582E0B"/>
    <w:rsid w:val="0058302F"/>
    <w:rsid w:val="005830E7"/>
    <w:rsid w:val="0058311F"/>
    <w:rsid w:val="005831C3"/>
    <w:rsid w:val="005837E1"/>
    <w:rsid w:val="00584337"/>
    <w:rsid w:val="00584365"/>
    <w:rsid w:val="005849C5"/>
    <w:rsid w:val="0058524B"/>
    <w:rsid w:val="00585693"/>
    <w:rsid w:val="00585B63"/>
    <w:rsid w:val="00585B81"/>
    <w:rsid w:val="00585FE1"/>
    <w:rsid w:val="005864CE"/>
    <w:rsid w:val="00586B9A"/>
    <w:rsid w:val="00586CDC"/>
    <w:rsid w:val="00586D7F"/>
    <w:rsid w:val="0058775B"/>
    <w:rsid w:val="005902DF"/>
    <w:rsid w:val="005904A1"/>
    <w:rsid w:val="005905FF"/>
    <w:rsid w:val="00590627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BAC"/>
    <w:rsid w:val="00592C91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5388"/>
    <w:rsid w:val="00595DC0"/>
    <w:rsid w:val="00595DF2"/>
    <w:rsid w:val="00595EF5"/>
    <w:rsid w:val="00596845"/>
    <w:rsid w:val="00596DE2"/>
    <w:rsid w:val="005971F3"/>
    <w:rsid w:val="00597719"/>
    <w:rsid w:val="00597A50"/>
    <w:rsid w:val="00597B6B"/>
    <w:rsid w:val="00597CE1"/>
    <w:rsid w:val="005A0CE1"/>
    <w:rsid w:val="005A0F44"/>
    <w:rsid w:val="005A12B5"/>
    <w:rsid w:val="005A12E7"/>
    <w:rsid w:val="005A1B68"/>
    <w:rsid w:val="005A1C58"/>
    <w:rsid w:val="005A2070"/>
    <w:rsid w:val="005A3320"/>
    <w:rsid w:val="005A3452"/>
    <w:rsid w:val="005A3A79"/>
    <w:rsid w:val="005A3CAC"/>
    <w:rsid w:val="005A3EDF"/>
    <w:rsid w:val="005A43D1"/>
    <w:rsid w:val="005A447D"/>
    <w:rsid w:val="005A46F4"/>
    <w:rsid w:val="005A4A12"/>
    <w:rsid w:val="005A50D3"/>
    <w:rsid w:val="005A5D9A"/>
    <w:rsid w:val="005A65D7"/>
    <w:rsid w:val="005A6AA4"/>
    <w:rsid w:val="005A6AF6"/>
    <w:rsid w:val="005A77B7"/>
    <w:rsid w:val="005A797F"/>
    <w:rsid w:val="005A7A3E"/>
    <w:rsid w:val="005A7BB7"/>
    <w:rsid w:val="005B0095"/>
    <w:rsid w:val="005B029C"/>
    <w:rsid w:val="005B04FE"/>
    <w:rsid w:val="005B04FF"/>
    <w:rsid w:val="005B0F11"/>
    <w:rsid w:val="005B10FE"/>
    <w:rsid w:val="005B1240"/>
    <w:rsid w:val="005B17E1"/>
    <w:rsid w:val="005B2467"/>
    <w:rsid w:val="005B2A15"/>
    <w:rsid w:val="005B2D63"/>
    <w:rsid w:val="005B328C"/>
    <w:rsid w:val="005B33DB"/>
    <w:rsid w:val="005B3553"/>
    <w:rsid w:val="005B376D"/>
    <w:rsid w:val="005B397A"/>
    <w:rsid w:val="005B3C02"/>
    <w:rsid w:val="005B4220"/>
    <w:rsid w:val="005B4322"/>
    <w:rsid w:val="005B47DF"/>
    <w:rsid w:val="005B48D9"/>
    <w:rsid w:val="005B48FB"/>
    <w:rsid w:val="005B499A"/>
    <w:rsid w:val="005B4BF0"/>
    <w:rsid w:val="005B4E99"/>
    <w:rsid w:val="005B52DE"/>
    <w:rsid w:val="005B65AB"/>
    <w:rsid w:val="005B68A8"/>
    <w:rsid w:val="005B6A8A"/>
    <w:rsid w:val="005B71E2"/>
    <w:rsid w:val="005B796D"/>
    <w:rsid w:val="005B7D13"/>
    <w:rsid w:val="005B7E55"/>
    <w:rsid w:val="005C0247"/>
    <w:rsid w:val="005C082C"/>
    <w:rsid w:val="005C0B1F"/>
    <w:rsid w:val="005C166D"/>
    <w:rsid w:val="005C1CA7"/>
    <w:rsid w:val="005C215A"/>
    <w:rsid w:val="005C21AE"/>
    <w:rsid w:val="005C2A34"/>
    <w:rsid w:val="005C31B6"/>
    <w:rsid w:val="005C31E6"/>
    <w:rsid w:val="005C3712"/>
    <w:rsid w:val="005C3B47"/>
    <w:rsid w:val="005C3D43"/>
    <w:rsid w:val="005C3EBC"/>
    <w:rsid w:val="005C405E"/>
    <w:rsid w:val="005C4428"/>
    <w:rsid w:val="005C4582"/>
    <w:rsid w:val="005C471F"/>
    <w:rsid w:val="005C476C"/>
    <w:rsid w:val="005C4926"/>
    <w:rsid w:val="005C4BF9"/>
    <w:rsid w:val="005C4C36"/>
    <w:rsid w:val="005C4EAC"/>
    <w:rsid w:val="005C528C"/>
    <w:rsid w:val="005C52AC"/>
    <w:rsid w:val="005C5BF2"/>
    <w:rsid w:val="005C5CAC"/>
    <w:rsid w:val="005C61D3"/>
    <w:rsid w:val="005C66D3"/>
    <w:rsid w:val="005C695D"/>
    <w:rsid w:val="005C6B80"/>
    <w:rsid w:val="005C7427"/>
    <w:rsid w:val="005C7D60"/>
    <w:rsid w:val="005D011E"/>
    <w:rsid w:val="005D01E8"/>
    <w:rsid w:val="005D081A"/>
    <w:rsid w:val="005D0A43"/>
    <w:rsid w:val="005D0A9D"/>
    <w:rsid w:val="005D0E39"/>
    <w:rsid w:val="005D0E3D"/>
    <w:rsid w:val="005D12B1"/>
    <w:rsid w:val="005D1977"/>
    <w:rsid w:val="005D1ADC"/>
    <w:rsid w:val="005D30B0"/>
    <w:rsid w:val="005D3689"/>
    <w:rsid w:val="005D3753"/>
    <w:rsid w:val="005D3E4B"/>
    <w:rsid w:val="005D3FE6"/>
    <w:rsid w:val="005D41C3"/>
    <w:rsid w:val="005D4644"/>
    <w:rsid w:val="005D4919"/>
    <w:rsid w:val="005D55DC"/>
    <w:rsid w:val="005D5A96"/>
    <w:rsid w:val="005D5E7C"/>
    <w:rsid w:val="005D5F56"/>
    <w:rsid w:val="005D61CF"/>
    <w:rsid w:val="005D6BF8"/>
    <w:rsid w:val="005D70CD"/>
    <w:rsid w:val="005D728B"/>
    <w:rsid w:val="005D73B9"/>
    <w:rsid w:val="005E0007"/>
    <w:rsid w:val="005E01F8"/>
    <w:rsid w:val="005E09BE"/>
    <w:rsid w:val="005E0BAB"/>
    <w:rsid w:val="005E0E90"/>
    <w:rsid w:val="005E0FD3"/>
    <w:rsid w:val="005E105A"/>
    <w:rsid w:val="005E12A7"/>
    <w:rsid w:val="005E1C4A"/>
    <w:rsid w:val="005E241B"/>
    <w:rsid w:val="005E2AC1"/>
    <w:rsid w:val="005E2B18"/>
    <w:rsid w:val="005E2F87"/>
    <w:rsid w:val="005E30A6"/>
    <w:rsid w:val="005E3330"/>
    <w:rsid w:val="005E3585"/>
    <w:rsid w:val="005E3750"/>
    <w:rsid w:val="005E378D"/>
    <w:rsid w:val="005E380C"/>
    <w:rsid w:val="005E3A37"/>
    <w:rsid w:val="005E3F5F"/>
    <w:rsid w:val="005E46D2"/>
    <w:rsid w:val="005E4ADB"/>
    <w:rsid w:val="005E5792"/>
    <w:rsid w:val="005E5B05"/>
    <w:rsid w:val="005E5C03"/>
    <w:rsid w:val="005E633A"/>
    <w:rsid w:val="005E64AD"/>
    <w:rsid w:val="005E6775"/>
    <w:rsid w:val="005E6C1C"/>
    <w:rsid w:val="005E6E5A"/>
    <w:rsid w:val="005E742B"/>
    <w:rsid w:val="005E7C1D"/>
    <w:rsid w:val="005F025E"/>
    <w:rsid w:val="005F0EBD"/>
    <w:rsid w:val="005F136E"/>
    <w:rsid w:val="005F1B07"/>
    <w:rsid w:val="005F21AC"/>
    <w:rsid w:val="005F22D6"/>
    <w:rsid w:val="005F2F38"/>
    <w:rsid w:val="005F300E"/>
    <w:rsid w:val="005F31EA"/>
    <w:rsid w:val="005F3AFE"/>
    <w:rsid w:val="005F444B"/>
    <w:rsid w:val="005F48F6"/>
    <w:rsid w:val="005F4A99"/>
    <w:rsid w:val="005F4B3B"/>
    <w:rsid w:val="005F5657"/>
    <w:rsid w:val="005F56CB"/>
    <w:rsid w:val="005F5732"/>
    <w:rsid w:val="005F6445"/>
    <w:rsid w:val="005F64A0"/>
    <w:rsid w:val="005F6554"/>
    <w:rsid w:val="005F702A"/>
    <w:rsid w:val="005F728E"/>
    <w:rsid w:val="00600225"/>
    <w:rsid w:val="00600C54"/>
    <w:rsid w:val="00600E67"/>
    <w:rsid w:val="00600FCE"/>
    <w:rsid w:val="006010E9"/>
    <w:rsid w:val="00601205"/>
    <w:rsid w:val="00601A5A"/>
    <w:rsid w:val="00601F73"/>
    <w:rsid w:val="006026BD"/>
    <w:rsid w:val="0060271A"/>
    <w:rsid w:val="00602C4B"/>
    <w:rsid w:val="006030D0"/>
    <w:rsid w:val="00603CD2"/>
    <w:rsid w:val="00604458"/>
    <w:rsid w:val="0060485F"/>
    <w:rsid w:val="00604B51"/>
    <w:rsid w:val="00605209"/>
    <w:rsid w:val="006056A4"/>
    <w:rsid w:val="00605CE5"/>
    <w:rsid w:val="00606279"/>
    <w:rsid w:val="00607455"/>
    <w:rsid w:val="00607A62"/>
    <w:rsid w:val="00607B1C"/>
    <w:rsid w:val="00607B42"/>
    <w:rsid w:val="006105D7"/>
    <w:rsid w:val="00610B8B"/>
    <w:rsid w:val="006125CD"/>
    <w:rsid w:val="00612DFE"/>
    <w:rsid w:val="00612F63"/>
    <w:rsid w:val="00613778"/>
    <w:rsid w:val="00614361"/>
    <w:rsid w:val="0061453C"/>
    <w:rsid w:val="0061455C"/>
    <w:rsid w:val="006145CB"/>
    <w:rsid w:val="00614802"/>
    <w:rsid w:val="00614B00"/>
    <w:rsid w:val="00614BF8"/>
    <w:rsid w:val="00614EF7"/>
    <w:rsid w:val="00614F92"/>
    <w:rsid w:val="00615438"/>
    <w:rsid w:val="006158BA"/>
    <w:rsid w:val="00615FE0"/>
    <w:rsid w:val="006162C3"/>
    <w:rsid w:val="00616649"/>
    <w:rsid w:val="006167DB"/>
    <w:rsid w:val="0061704B"/>
    <w:rsid w:val="00620137"/>
    <w:rsid w:val="00620195"/>
    <w:rsid w:val="00620A41"/>
    <w:rsid w:val="00620B3F"/>
    <w:rsid w:val="00621174"/>
    <w:rsid w:val="00621755"/>
    <w:rsid w:val="00621908"/>
    <w:rsid w:val="00621B38"/>
    <w:rsid w:val="00621F65"/>
    <w:rsid w:val="0062200B"/>
    <w:rsid w:val="00623847"/>
    <w:rsid w:val="00623A3B"/>
    <w:rsid w:val="0062458A"/>
    <w:rsid w:val="006246B7"/>
    <w:rsid w:val="00624953"/>
    <w:rsid w:val="00624EA0"/>
    <w:rsid w:val="00625043"/>
    <w:rsid w:val="0062568E"/>
    <w:rsid w:val="00625773"/>
    <w:rsid w:val="00626061"/>
    <w:rsid w:val="00627530"/>
    <w:rsid w:val="00627D6D"/>
    <w:rsid w:val="0063021E"/>
    <w:rsid w:val="0063072F"/>
    <w:rsid w:val="0063082B"/>
    <w:rsid w:val="0063105E"/>
    <w:rsid w:val="0063123A"/>
    <w:rsid w:val="0063144E"/>
    <w:rsid w:val="006327DB"/>
    <w:rsid w:val="006329BD"/>
    <w:rsid w:val="00633665"/>
    <w:rsid w:val="00633679"/>
    <w:rsid w:val="00633AB0"/>
    <w:rsid w:val="00633E1D"/>
    <w:rsid w:val="00634EAB"/>
    <w:rsid w:val="00635112"/>
    <w:rsid w:val="00635316"/>
    <w:rsid w:val="00635331"/>
    <w:rsid w:val="00635ACB"/>
    <w:rsid w:val="00635F68"/>
    <w:rsid w:val="006364E7"/>
    <w:rsid w:val="00636988"/>
    <w:rsid w:val="00640069"/>
    <w:rsid w:val="0064015B"/>
    <w:rsid w:val="00641D33"/>
    <w:rsid w:val="006425B4"/>
    <w:rsid w:val="00643341"/>
    <w:rsid w:val="006451EF"/>
    <w:rsid w:val="00645E42"/>
    <w:rsid w:val="0064625B"/>
    <w:rsid w:val="006467ED"/>
    <w:rsid w:val="00650076"/>
    <w:rsid w:val="006502F0"/>
    <w:rsid w:val="00650AC0"/>
    <w:rsid w:val="006515A5"/>
    <w:rsid w:val="006520E0"/>
    <w:rsid w:val="00652569"/>
    <w:rsid w:val="006526D2"/>
    <w:rsid w:val="00653836"/>
    <w:rsid w:val="006539F9"/>
    <w:rsid w:val="00653B2F"/>
    <w:rsid w:val="00654762"/>
    <w:rsid w:val="00654A97"/>
    <w:rsid w:val="00654AE6"/>
    <w:rsid w:val="0065514B"/>
    <w:rsid w:val="006557D3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8C3"/>
    <w:rsid w:val="00657977"/>
    <w:rsid w:val="00657982"/>
    <w:rsid w:val="00657C02"/>
    <w:rsid w:val="00660094"/>
    <w:rsid w:val="00661460"/>
    <w:rsid w:val="006631D6"/>
    <w:rsid w:val="00663945"/>
    <w:rsid w:val="00663BB0"/>
    <w:rsid w:val="00663C74"/>
    <w:rsid w:val="00663D9E"/>
    <w:rsid w:val="00663F2A"/>
    <w:rsid w:val="00664406"/>
    <w:rsid w:val="006647AC"/>
    <w:rsid w:val="00664999"/>
    <w:rsid w:val="00664C3B"/>
    <w:rsid w:val="006654F6"/>
    <w:rsid w:val="00665C93"/>
    <w:rsid w:val="006661D5"/>
    <w:rsid w:val="006661F4"/>
    <w:rsid w:val="00666848"/>
    <w:rsid w:val="006668F4"/>
    <w:rsid w:val="00666D6B"/>
    <w:rsid w:val="0066706B"/>
    <w:rsid w:val="006670CE"/>
    <w:rsid w:val="006670FC"/>
    <w:rsid w:val="00667565"/>
    <w:rsid w:val="00667B6D"/>
    <w:rsid w:val="00667D52"/>
    <w:rsid w:val="006703F6"/>
    <w:rsid w:val="006704E3"/>
    <w:rsid w:val="006708E3"/>
    <w:rsid w:val="00670A26"/>
    <w:rsid w:val="00670B39"/>
    <w:rsid w:val="0067101D"/>
    <w:rsid w:val="00671066"/>
    <w:rsid w:val="00671252"/>
    <w:rsid w:val="006716B8"/>
    <w:rsid w:val="00672B3C"/>
    <w:rsid w:val="00672F63"/>
    <w:rsid w:val="0067375B"/>
    <w:rsid w:val="00673BB9"/>
    <w:rsid w:val="00674932"/>
    <w:rsid w:val="00675231"/>
    <w:rsid w:val="00675A5B"/>
    <w:rsid w:val="00675C4B"/>
    <w:rsid w:val="006768DD"/>
    <w:rsid w:val="00676D9D"/>
    <w:rsid w:val="00676DB1"/>
    <w:rsid w:val="00677143"/>
    <w:rsid w:val="00677649"/>
    <w:rsid w:val="00680711"/>
    <w:rsid w:val="00680E2E"/>
    <w:rsid w:val="006817C0"/>
    <w:rsid w:val="006818AC"/>
    <w:rsid w:val="006818EE"/>
    <w:rsid w:val="00681A91"/>
    <w:rsid w:val="00681E72"/>
    <w:rsid w:val="00682073"/>
    <w:rsid w:val="00682917"/>
    <w:rsid w:val="00682A29"/>
    <w:rsid w:val="00682CDF"/>
    <w:rsid w:val="006836CC"/>
    <w:rsid w:val="006837B2"/>
    <w:rsid w:val="00683AF2"/>
    <w:rsid w:val="00683CE3"/>
    <w:rsid w:val="00683D50"/>
    <w:rsid w:val="00684561"/>
    <w:rsid w:val="0068526B"/>
    <w:rsid w:val="00685444"/>
    <w:rsid w:val="006858F9"/>
    <w:rsid w:val="00685B33"/>
    <w:rsid w:val="00685B62"/>
    <w:rsid w:val="006872E8"/>
    <w:rsid w:val="006875D3"/>
    <w:rsid w:val="006877D5"/>
    <w:rsid w:val="00687A8E"/>
    <w:rsid w:val="00687B18"/>
    <w:rsid w:val="00690339"/>
    <w:rsid w:val="00690477"/>
    <w:rsid w:val="0069118B"/>
    <w:rsid w:val="0069124E"/>
    <w:rsid w:val="006916DC"/>
    <w:rsid w:val="006918FA"/>
    <w:rsid w:val="006924E5"/>
    <w:rsid w:val="006926DC"/>
    <w:rsid w:val="00692734"/>
    <w:rsid w:val="00692C33"/>
    <w:rsid w:val="00692C5C"/>
    <w:rsid w:val="00692EEF"/>
    <w:rsid w:val="0069341B"/>
    <w:rsid w:val="00693FB7"/>
    <w:rsid w:val="0069492C"/>
    <w:rsid w:val="00694F76"/>
    <w:rsid w:val="00694FB4"/>
    <w:rsid w:val="00696317"/>
    <w:rsid w:val="00696F7B"/>
    <w:rsid w:val="00697589"/>
    <w:rsid w:val="006976D1"/>
    <w:rsid w:val="00697BDC"/>
    <w:rsid w:val="00697C30"/>
    <w:rsid w:val="00697D35"/>
    <w:rsid w:val="00697DC5"/>
    <w:rsid w:val="006A0437"/>
    <w:rsid w:val="006A07CA"/>
    <w:rsid w:val="006A122F"/>
    <w:rsid w:val="006A1404"/>
    <w:rsid w:val="006A14D9"/>
    <w:rsid w:val="006A16C7"/>
    <w:rsid w:val="006A1839"/>
    <w:rsid w:val="006A19AF"/>
    <w:rsid w:val="006A1D64"/>
    <w:rsid w:val="006A23D5"/>
    <w:rsid w:val="006A2509"/>
    <w:rsid w:val="006A2CF7"/>
    <w:rsid w:val="006A3267"/>
    <w:rsid w:val="006A36BB"/>
    <w:rsid w:val="006A397E"/>
    <w:rsid w:val="006A3A23"/>
    <w:rsid w:val="006A4D9C"/>
    <w:rsid w:val="006A4F87"/>
    <w:rsid w:val="006A57DF"/>
    <w:rsid w:val="006A6065"/>
    <w:rsid w:val="006A6276"/>
    <w:rsid w:val="006A66B6"/>
    <w:rsid w:val="006A673B"/>
    <w:rsid w:val="006A7913"/>
    <w:rsid w:val="006A7AB9"/>
    <w:rsid w:val="006B0991"/>
    <w:rsid w:val="006B0FC8"/>
    <w:rsid w:val="006B13C9"/>
    <w:rsid w:val="006B1DFF"/>
    <w:rsid w:val="006B2043"/>
    <w:rsid w:val="006B20FB"/>
    <w:rsid w:val="006B2336"/>
    <w:rsid w:val="006B2B83"/>
    <w:rsid w:val="006B440F"/>
    <w:rsid w:val="006B50E2"/>
    <w:rsid w:val="006B5269"/>
    <w:rsid w:val="006B5460"/>
    <w:rsid w:val="006B58E2"/>
    <w:rsid w:val="006B59CB"/>
    <w:rsid w:val="006B5C25"/>
    <w:rsid w:val="006B7298"/>
    <w:rsid w:val="006B79BE"/>
    <w:rsid w:val="006B7CD5"/>
    <w:rsid w:val="006B7E6F"/>
    <w:rsid w:val="006C00F3"/>
    <w:rsid w:val="006C025A"/>
    <w:rsid w:val="006C05E1"/>
    <w:rsid w:val="006C131C"/>
    <w:rsid w:val="006C1B19"/>
    <w:rsid w:val="006C1D2C"/>
    <w:rsid w:val="006C1F1F"/>
    <w:rsid w:val="006C24D9"/>
    <w:rsid w:val="006C2CA1"/>
    <w:rsid w:val="006C30B7"/>
    <w:rsid w:val="006C30F8"/>
    <w:rsid w:val="006C3245"/>
    <w:rsid w:val="006C3A75"/>
    <w:rsid w:val="006C3CA8"/>
    <w:rsid w:val="006C4CD4"/>
    <w:rsid w:val="006C5453"/>
    <w:rsid w:val="006C54CE"/>
    <w:rsid w:val="006C5A80"/>
    <w:rsid w:val="006C5B17"/>
    <w:rsid w:val="006C605A"/>
    <w:rsid w:val="006C67DA"/>
    <w:rsid w:val="006C6EED"/>
    <w:rsid w:val="006C761C"/>
    <w:rsid w:val="006C7C45"/>
    <w:rsid w:val="006C7CA6"/>
    <w:rsid w:val="006D0733"/>
    <w:rsid w:val="006D0C2A"/>
    <w:rsid w:val="006D0D54"/>
    <w:rsid w:val="006D0D65"/>
    <w:rsid w:val="006D0E48"/>
    <w:rsid w:val="006D10CE"/>
    <w:rsid w:val="006D14A6"/>
    <w:rsid w:val="006D151B"/>
    <w:rsid w:val="006D1A44"/>
    <w:rsid w:val="006D45C5"/>
    <w:rsid w:val="006D48D7"/>
    <w:rsid w:val="006D4921"/>
    <w:rsid w:val="006D4B11"/>
    <w:rsid w:val="006D4DEA"/>
    <w:rsid w:val="006D5699"/>
    <w:rsid w:val="006D5C60"/>
    <w:rsid w:val="006D5F2F"/>
    <w:rsid w:val="006D6765"/>
    <w:rsid w:val="006D711C"/>
    <w:rsid w:val="006D718C"/>
    <w:rsid w:val="006D7262"/>
    <w:rsid w:val="006D72D5"/>
    <w:rsid w:val="006D7584"/>
    <w:rsid w:val="006D75C6"/>
    <w:rsid w:val="006D778C"/>
    <w:rsid w:val="006D782B"/>
    <w:rsid w:val="006D7853"/>
    <w:rsid w:val="006D78D1"/>
    <w:rsid w:val="006D7C1A"/>
    <w:rsid w:val="006D7D62"/>
    <w:rsid w:val="006D7DA5"/>
    <w:rsid w:val="006D7DA7"/>
    <w:rsid w:val="006E0862"/>
    <w:rsid w:val="006E10E5"/>
    <w:rsid w:val="006E1B0A"/>
    <w:rsid w:val="006E1B7F"/>
    <w:rsid w:val="006E24A3"/>
    <w:rsid w:val="006E2529"/>
    <w:rsid w:val="006E2A6A"/>
    <w:rsid w:val="006E2C8D"/>
    <w:rsid w:val="006E30EC"/>
    <w:rsid w:val="006E3122"/>
    <w:rsid w:val="006E38D4"/>
    <w:rsid w:val="006E41B8"/>
    <w:rsid w:val="006E4D2B"/>
    <w:rsid w:val="006E4E2E"/>
    <w:rsid w:val="006E5B95"/>
    <w:rsid w:val="006E6070"/>
    <w:rsid w:val="006E645A"/>
    <w:rsid w:val="006E6615"/>
    <w:rsid w:val="006E68B6"/>
    <w:rsid w:val="006E69BF"/>
    <w:rsid w:val="006E6F8A"/>
    <w:rsid w:val="006E732A"/>
    <w:rsid w:val="006F0A98"/>
    <w:rsid w:val="006F0F93"/>
    <w:rsid w:val="006F0FE9"/>
    <w:rsid w:val="006F1B06"/>
    <w:rsid w:val="006F20F0"/>
    <w:rsid w:val="006F2343"/>
    <w:rsid w:val="006F2646"/>
    <w:rsid w:val="006F2E5C"/>
    <w:rsid w:val="006F35EB"/>
    <w:rsid w:val="006F3872"/>
    <w:rsid w:val="006F38F4"/>
    <w:rsid w:val="006F4206"/>
    <w:rsid w:val="006F4550"/>
    <w:rsid w:val="006F4661"/>
    <w:rsid w:val="006F48E7"/>
    <w:rsid w:val="006F4926"/>
    <w:rsid w:val="006F557B"/>
    <w:rsid w:val="006F57A5"/>
    <w:rsid w:val="006F5962"/>
    <w:rsid w:val="006F5A55"/>
    <w:rsid w:val="006F5CB1"/>
    <w:rsid w:val="006F5F37"/>
    <w:rsid w:val="006F613C"/>
    <w:rsid w:val="006F6885"/>
    <w:rsid w:val="006F6A41"/>
    <w:rsid w:val="006F7453"/>
    <w:rsid w:val="006F7751"/>
    <w:rsid w:val="006F7977"/>
    <w:rsid w:val="006F7B62"/>
    <w:rsid w:val="0070078C"/>
    <w:rsid w:val="00700DE6"/>
    <w:rsid w:val="00700E36"/>
    <w:rsid w:val="007014B4"/>
    <w:rsid w:val="007016A9"/>
    <w:rsid w:val="00701DC2"/>
    <w:rsid w:val="0070202D"/>
    <w:rsid w:val="007023B3"/>
    <w:rsid w:val="007024E1"/>
    <w:rsid w:val="00702A20"/>
    <w:rsid w:val="00702B63"/>
    <w:rsid w:val="00703251"/>
    <w:rsid w:val="0070328B"/>
    <w:rsid w:val="007032E0"/>
    <w:rsid w:val="007032F0"/>
    <w:rsid w:val="00703A6C"/>
    <w:rsid w:val="00703B50"/>
    <w:rsid w:val="00704161"/>
    <w:rsid w:val="0070463E"/>
    <w:rsid w:val="007048E0"/>
    <w:rsid w:val="00704BBF"/>
    <w:rsid w:val="00704CC2"/>
    <w:rsid w:val="00704D42"/>
    <w:rsid w:val="00704FD6"/>
    <w:rsid w:val="0070549A"/>
    <w:rsid w:val="00705CC1"/>
    <w:rsid w:val="00705EDA"/>
    <w:rsid w:val="00706B91"/>
    <w:rsid w:val="007071C0"/>
    <w:rsid w:val="00707461"/>
    <w:rsid w:val="007076A3"/>
    <w:rsid w:val="00707BB5"/>
    <w:rsid w:val="00707EC7"/>
    <w:rsid w:val="00707F36"/>
    <w:rsid w:val="00710EAC"/>
    <w:rsid w:val="00710EC5"/>
    <w:rsid w:val="00711CA5"/>
    <w:rsid w:val="00712008"/>
    <w:rsid w:val="00712404"/>
    <w:rsid w:val="0071263C"/>
    <w:rsid w:val="00712A75"/>
    <w:rsid w:val="00712D1D"/>
    <w:rsid w:val="007131C9"/>
    <w:rsid w:val="007131D7"/>
    <w:rsid w:val="007142C7"/>
    <w:rsid w:val="00714846"/>
    <w:rsid w:val="00714D0C"/>
    <w:rsid w:val="00714E17"/>
    <w:rsid w:val="00714E9B"/>
    <w:rsid w:val="00715E14"/>
    <w:rsid w:val="0071691F"/>
    <w:rsid w:val="00716B70"/>
    <w:rsid w:val="00716CBF"/>
    <w:rsid w:val="00716D2B"/>
    <w:rsid w:val="00717878"/>
    <w:rsid w:val="007205D0"/>
    <w:rsid w:val="007206CE"/>
    <w:rsid w:val="0072071F"/>
    <w:rsid w:val="007209D9"/>
    <w:rsid w:val="007210D9"/>
    <w:rsid w:val="007212BC"/>
    <w:rsid w:val="00721811"/>
    <w:rsid w:val="00721B48"/>
    <w:rsid w:val="00721D65"/>
    <w:rsid w:val="00721F9B"/>
    <w:rsid w:val="00722B11"/>
    <w:rsid w:val="007231BF"/>
    <w:rsid w:val="00723803"/>
    <w:rsid w:val="007238AB"/>
    <w:rsid w:val="00724176"/>
    <w:rsid w:val="00724E68"/>
    <w:rsid w:val="007252E4"/>
    <w:rsid w:val="00725350"/>
    <w:rsid w:val="007255E7"/>
    <w:rsid w:val="00725A5B"/>
    <w:rsid w:val="007260FE"/>
    <w:rsid w:val="007263DE"/>
    <w:rsid w:val="00726EAA"/>
    <w:rsid w:val="00726F4B"/>
    <w:rsid w:val="007274D8"/>
    <w:rsid w:val="00727E97"/>
    <w:rsid w:val="00727FE8"/>
    <w:rsid w:val="0073010C"/>
    <w:rsid w:val="00730838"/>
    <w:rsid w:val="007314A7"/>
    <w:rsid w:val="00731D02"/>
    <w:rsid w:val="007320E5"/>
    <w:rsid w:val="007324DA"/>
    <w:rsid w:val="007326EF"/>
    <w:rsid w:val="007328AB"/>
    <w:rsid w:val="00732965"/>
    <w:rsid w:val="00733108"/>
    <w:rsid w:val="0073382D"/>
    <w:rsid w:val="00733C39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E09"/>
    <w:rsid w:val="0073726C"/>
    <w:rsid w:val="00737D99"/>
    <w:rsid w:val="00740040"/>
    <w:rsid w:val="00740623"/>
    <w:rsid w:val="00740EF5"/>
    <w:rsid w:val="007410CB"/>
    <w:rsid w:val="0074115C"/>
    <w:rsid w:val="0074136C"/>
    <w:rsid w:val="00741712"/>
    <w:rsid w:val="007417E7"/>
    <w:rsid w:val="00741CC5"/>
    <w:rsid w:val="00741F8F"/>
    <w:rsid w:val="0074215D"/>
    <w:rsid w:val="007427C9"/>
    <w:rsid w:val="00742C99"/>
    <w:rsid w:val="0074305A"/>
    <w:rsid w:val="00743085"/>
    <w:rsid w:val="00743E7F"/>
    <w:rsid w:val="0074461D"/>
    <w:rsid w:val="00745064"/>
    <w:rsid w:val="00745484"/>
    <w:rsid w:val="007454B5"/>
    <w:rsid w:val="00745654"/>
    <w:rsid w:val="007457FE"/>
    <w:rsid w:val="00745D39"/>
    <w:rsid w:val="007468D7"/>
    <w:rsid w:val="00746D9B"/>
    <w:rsid w:val="00747486"/>
    <w:rsid w:val="0074757C"/>
    <w:rsid w:val="007476D7"/>
    <w:rsid w:val="00747990"/>
    <w:rsid w:val="00747DA8"/>
    <w:rsid w:val="00747FFD"/>
    <w:rsid w:val="00750F5A"/>
    <w:rsid w:val="007515F8"/>
    <w:rsid w:val="007517A3"/>
    <w:rsid w:val="007528BC"/>
    <w:rsid w:val="00752BCC"/>
    <w:rsid w:val="00752BD1"/>
    <w:rsid w:val="00752C0D"/>
    <w:rsid w:val="00753426"/>
    <w:rsid w:val="0075362D"/>
    <w:rsid w:val="00753DC6"/>
    <w:rsid w:val="007540FB"/>
    <w:rsid w:val="007543C1"/>
    <w:rsid w:val="007547D4"/>
    <w:rsid w:val="00754936"/>
    <w:rsid w:val="007549AA"/>
    <w:rsid w:val="00757569"/>
    <w:rsid w:val="00757696"/>
    <w:rsid w:val="00757FBE"/>
    <w:rsid w:val="007609EB"/>
    <w:rsid w:val="00760C6B"/>
    <w:rsid w:val="0076186B"/>
    <w:rsid w:val="00761AD2"/>
    <w:rsid w:val="00761BAC"/>
    <w:rsid w:val="00761FB0"/>
    <w:rsid w:val="00762199"/>
    <w:rsid w:val="007629A8"/>
    <w:rsid w:val="00762F7E"/>
    <w:rsid w:val="00763382"/>
    <w:rsid w:val="0076376E"/>
    <w:rsid w:val="00763935"/>
    <w:rsid w:val="00763C09"/>
    <w:rsid w:val="00763CA9"/>
    <w:rsid w:val="00764271"/>
    <w:rsid w:val="00764740"/>
    <w:rsid w:val="00764F71"/>
    <w:rsid w:val="00765096"/>
    <w:rsid w:val="00765507"/>
    <w:rsid w:val="00765546"/>
    <w:rsid w:val="0076590B"/>
    <w:rsid w:val="00765B34"/>
    <w:rsid w:val="0076606A"/>
    <w:rsid w:val="0076642F"/>
    <w:rsid w:val="007667B8"/>
    <w:rsid w:val="007669E4"/>
    <w:rsid w:val="00766D08"/>
    <w:rsid w:val="00766FF5"/>
    <w:rsid w:val="0076719D"/>
    <w:rsid w:val="007673D7"/>
    <w:rsid w:val="007673F7"/>
    <w:rsid w:val="0076779B"/>
    <w:rsid w:val="00767ECD"/>
    <w:rsid w:val="007703AA"/>
    <w:rsid w:val="00770422"/>
    <w:rsid w:val="00770905"/>
    <w:rsid w:val="007709B7"/>
    <w:rsid w:val="00771DC9"/>
    <w:rsid w:val="007720F0"/>
    <w:rsid w:val="007726DC"/>
    <w:rsid w:val="00772F13"/>
    <w:rsid w:val="00772F21"/>
    <w:rsid w:val="007746F5"/>
    <w:rsid w:val="00775304"/>
    <w:rsid w:val="00775B78"/>
    <w:rsid w:val="00775BA3"/>
    <w:rsid w:val="00775C9B"/>
    <w:rsid w:val="00776192"/>
    <w:rsid w:val="007767F0"/>
    <w:rsid w:val="00776EB3"/>
    <w:rsid w:val="00776FB4"/>
    <w:rsid w:val="007774E3"/>
    <w:rsid w:val="00777BAA"/>
    <w:rsid w:val="00780346"/>
    <w:rsid w:val="00780BC8"/>
    <w:rsid w:val="00780F23"/>
    <w:rsid w:val="0078149C"/>
    <w:rsid w:val="007816D2"/>
    <w:rsid w:val="007819E9"/>
    <w:rsid w:val="007820D7"/>
    <w:rsid w:val="007822DC"/>
    <w:rsid w:val="00782396"/>
    <w:rsid w:val="00782C81"/>
    <w:rsid w:val="00782CF2"/>
    <w:rsid w:val="007832F1"/>
    <w:rsid w:val="00783789"/>
    <w:rsid w:val="00783E94"/>
    <w:rsid w:val="007854D4"/>
    <w:rsid w:val="007854E7"/>
    <w:rsid w:val="0078572B"/>
    <w:rsid w:val="00786AF7"/>
    <w:rsid w:val="00786C7D"/>
    <w:rsid w:val="007871F7"/>
    <w:rsid w:val="00787229"/>
    <w:rsid w:val="007872C4"/>
    <w:rsid w:val="00787617"/>
    <w:rsid w:val="00787953"/>
    <w:rsid w:val="007900FD"/>
    <w:rsid w:val="00790775"/>
    <w:rsid w:val="00790A0F"/>
    <w:rsid w:val="00790DBF"/>
    <w:rsid w:val="0079107F"/>
    <w:rsid w:val="007915C9"/>
    <w:rsid w:val="00791B11"/>
    <w:rsid w:val="00791BC8"/>
    <w:rsid w:val="007922EA"/>
    <w:rsid w:val="00792920"/>
    <w:rsid w:val="007930BA"/>
    <w:rsid w:val="00793293"/>
    <w:rsid w:val="00793B0D"/>
    <w:rsid w:val="00793FE2"/>
    <w:rsid w:val="00794025"/>
    <w:rsid w:val="0079415A"/>
    <w:rsid w:val="007949E1"/>
    <w:rsid w:val="00794B13"/>
    <w:rsid w:val="00794D8C"/>
    <w:rsid w:val="00794DB9"/>
    <w:rsid w:val="0079533E"/>
    <w:rsid w:val="00796042"/>
    <w:rsid w:val="007965D1"/>
    <w:rsid w:val="00796950"/>
    <w:rsid w:val="007969A2"/>
    <w:rsid w:val="00796D14"/>
    <w:rsid w:val="00796FA5"/>
    <w:rsid w:val="007973A7"/>
    <w:rsid w:val="0079798D"/>
    <w:rsid w:val="00797AD6"/>
    <w:rsid w:val="00797BE6"/>
    <w:rsid w:val="007A0253"/>
    <w:rsid w:val="007A0BAF"/>
    <w:rsid w:val="007A1A18"/>
    <w:rsid w:val="007A22BC"/>
    <w:rsid w:val="007A25B0"/>
    <w:rsid w:val="007A29B6"/>
    <w:rsid w:val="007A2B6B"/>
    <w:rsid w:val="007A3341"/>
    <w:rsid w:val="007A3AB1"/>
    <w:rsid w:val="007A3E18"/>
    <w:rsid w:val="007A49F5"/>
    <w:rsid w:val="007A4AD6"/>
    <w:rsid w:val="007A4B77"/>
    <w:rsid w:val="007A56D1"/>
    <w:rsid w:val="007A6034"/>
    <w:rsid w:val="007A608D"/>
    <w:rsid w:val="007A63B1"/>
    <w:rsid w:val="007A6498"/>
    <w:rsid w:val="007A676F"/>
    <w:rsid w:val="007A6C78"/>
    <w:rsid w:val="007A7155"/>
    <w:rsid w:val="007A7158"/>
    <w:rsid w:val="007A7452"/>
    <w:rsid w:val="007A7980"/>
    <w:rsid w:val="007A79E3"/>
    <w:rsid w:val="007A7CA8"/>
    <w:rsid w:val="007A7FC9"/>
    <w:rsid w:val="007B01B6"/>
    <w:rsid w:val="007B0746"/>
    <w:rsid w:val="007B09B6"/>
    <w:rsid w:val="007B09EE"/>
    <w:rsid w:val="007B0FC3"/>
    <w:rsid w:val="007B1693"/>
    <w:rsid w:val="007B185C"/>
    <w:rsid w:val="007B25D3"/>
    <w:rsid w:val="007B2F8E"/>
    <w:rsid w:val="007B4284"/>
    <w:rsid w:val="007B48B9"/>
    <w:rsid w:val="007B4905"/>
    <w:rsid w:val="007B4B8D"/>
    <w:rsid w:val="007B4C88"/>
    <w:rsid w:val="007B506D"/>
    <w:rsid w:val="007B53EC"/>
    <w:rsid w:val="007B58CF"/>
    <w:rsid w:val="007B5B51"/>
    <w:rsid w:val="007B6258"/>
    <w:rsid w:val="007B62E4"/>
    <w:rsid w:val="007B6541"/>
    <w:rsid w:val="007B65A0"/>
    <w:rsid w:val="007B6673"/>
    <w:rsid w:val="007B6D26"/>
    <w:rsid w:val="007B6EC7"/>
    <w:rsid w:val="007C089C"/>
    <w:rsid w:val="007C0BCB"/>
    <w:rsid w:val="007C0CB4"/>
    <w:rsid w:val="007C0FEE"/>
    <w:rsid w:val="007C11AD"/>
    <w:rsid w:val="007C1233"/>
    <w:rsid w:val="007C12AF"/>
    <w:rsid w:val="007C1652"/>
    <w:rsid w:val="007C1950"/>
    <w:rsid w:val="007C2AFD"/>
    <w:rsid w:val="007C3B41"/>
    <w:rsid w:val="007C3DEA"/>
    <w:rsid w:val="007C458B"/>
    <w:rsid w:val="007C460D"/>
    <w:rsid w:val="007C4C62"/>
    <w:rsid w:val="007C536A"/>
    <w:rsid w:val="007C5B0E"/>
    <w:rsid w:val="007C5E85"/>
    <w:rsid w:val="007C6956"/>
    <w:rsid w:val="007C6C0F"/>
    <w:rsid w:val="007C6EE0"/>
    <w:rsid w:val="007C6EEB"/>
    <w:rsid w:val="007C7820"/>
    <w:rsid w:val="007D02B3"/>
    <w:rsid w:val="007D07A9"/>
    <w:rsid w:val="007D092E"/>
    <w:rsid w:val="007D0CFA"/>
    <w:rsid w:val="007D12C0"/>
    <w:rsid w:val="007D1B16"/>
    <w:rsid w:val="007D1F27"/>
    <w:rsid w:val="007D2120"/>
    <w:rsid w:val="007D28BC"/>
    <w:rsid w:val="007D2E56"/>
    <w:rsid w:val="007D31A8"/>
    <w:rsid w:val="007D3B09"/>
    <w:rsid w:val="007D4CA7"/>
    <w:rsid w:val="007D4DA7"/>
    <w:rsid w:val="007D4DE6"/>
    <w:rsid w:val="007D4FD9"/>
    <w:rsid w:val="007D52E2"/>
    <w:rsid w:val="007D5642"/>
    <w:rsid w:val="007D5DD4"/>
    <w:rsid w:val="007D5F79"/>
    <w:rsid w:val="007D628D"/>
    <w:rsid w:val="007D7DA0"/>
    <w:rsid w:val="007E0331"/>
    <w:rsid w:val="007E096E"/>
    <w:rsid w:val="007E0D0B"/>
    <w:rsid w:val="007E0DC0"/>
    <w:rsid w:val="007E14C2"/>
    <w:rsid w:val="007E1959"/>
    <w:rsid w:val="007E1D7E"/>
    <w:rsid w:val="007E21CB"/>
    <w:rsid w:val="007E2976"/>
    <w:rsid w:val="007E2AB2"/>
    <w:rsid w:val="007E2E88"/>
    <w:rsid w:val="007E2F2E"/>
    <w:rsid w:val="007E2FD1"/>
    <w:rsid w:val="007E3616"/>
    <w:rsid w:val="007E410D"/>
    <w:rsid w:val="007E449B"/>
    <w:rsid w:val="007E4A5B"/>
    <w:rsid w:val="007E4D8B"/>
    <w:rsid w:val="007E4FD2"/>
    <w:rsid w:val="007E5226"/>
    <w:rsid w:val="007E6324"/>
    <w:rsid w:val="007E64C8"/>
    <w:rsid w:val="007E683B"/>
    <w:rsid w:val="007E6A1F"/>
    <w:rsid w:val="007E6B6C"/>
    <w:rsid w:val="007E6D8D"/>
    <w:rsid w:val="007E6DAF"/>
    <w:rsid w:val="007E6F9A"/>
    <w:rsid w:val="007E72B5"/>
    <w:rsid w:val="007E752E"/>
    <w:rsid w:val="007E765E"/>
    <w:rsid w:val="007E76EA"/>
    <w:rsid w:val="007E7BBC"/>
    <w:rsid w:val="007E7ED3"/>
    <w:rsid w:val="007F047B"/>
    <w:rsid w:val="007F09C8"/>
    <w:rsid w:val="007F0CDD"/>
    <w:rsid w:val="007F17DC"/>
    <w:rsid w:val="007F1885"/>
    <w:rsid w:val="007F1A52"/>
    <w:rsid w:val="007F2B9D"/>
    <w:rsid w:val="007F3615"/>
    <w:rsid w:val="007F4464"/>
    <w:rsid w:val="007F476C"/>
    <w:rsid w:val="007F4AC4"/>
    <w:rsid w:val="007F4DDC"/>
    <w:rsid w:val="007F51AF"/>
    <w:rsid w:val="007F5743"/>
    <w:rsid w:val="007F5CD3"/>
    <w:rsid w:val="007F5EE8"/>
    <w:rsid w:val="007F63D7"/>
    <w:rsid w:val="007F67BE"/>
    <w:rsid w:val="007F6D85"/>
    <w:rsid w:val="007F6DF9"/>
    <w:rsid w:val="007F6FFD"/>
    <w:rsid w:val="007F725A"/>
    <w:rsid w:val="007F731A"/>
    <w:rsid w:val="007F7651"/>
    <w:rsid w:val="007F786C"/>
    <w:rsid w:val="007F796E"/>
    <w:rsid w:val="008001AE"/>
    <w:rsid w:val="0080026A"/>
    <w:rsid w:val="00800F02"/>
    <w:rsid w:val="0080115D"/>
    <w:rsid w:val="008018C4"/>
    <w:rsid w:val="00801BFC"/>
    <w:rsid w:val="00802A7F"/>
    <w:rsid w:val="00802AC9"/>
    <w:rsid w:val="0080319F"/>
    <w:rsid w:val="008042E8"/>
    <w:rsid w:val="008043B1"/>
    <w:rsid w:val="008044E3"/>
    <w:rsid w:val="0080522B"/>
    <w:rsid w:val="00805B98"/>
    <w:rsid w:val="00806F7A"/>
    <w:rsid w:val="008073FD"/>
    <w:rsid w:val="00807E49"/>
    <w:rsid w:val="00810341"/>
    <w:rsid w:val="0081037D"/>
    <w:rsid w:val="00810776"/>
    <w:rsid w:val="008109C3"/>
    <w:rsid w:val="00810A38"/>
    <w:rsid w:val="00811DA4"/>
    <w:rsid w:val="008121E6"/>
    <w:rsid w:val="0081228D"/>
    <w:rsid w:val="00812CC2"/>
    <w:rsid w:val="00813008"/>
    <w:rsid w:val="008130DB"/>
    <w:rsid w:val="00813633"/>
    <w:rsid w:val="00813C85"/>
    <w:rsid w:val="00814209"/>
    <w:rsid w:val="00814229"/>
    <w:rsid w:val="00814408"/>
    <w:rsid w:val="008144F9"/>
    <w:rsid w:val="00814519"/>
    <w:rsid w:val="00814881"/>
    <w:rsid w:val="00814AB9"/>
    <w:rsid w:val="0081534E"/>
    <w:rsid w:val="008168B8"/>
    <w:rsid w:val="00816A08"/>
    <w:rsid w:val="008171B2"/>
    <w:rsid w:val="00817F4A"/>
    <w:rsid w:val="00820007"/>
    <w:rsid w:val="00820185"/>
    <w:rsid w:val="008203EC"/>
    <w:rsid w:val="00820505"/>
    <w:rsid w:val="0082059D"/>
    <w:rsid w:val="00820A65"/>
    <w:rsid w:val="00820DE9"/>
    <w:rsid w:val="00820ED9"/>
    <w:rsid w:val="008212F0"/>
    <w:rsid w:val="008218EA"/>
    <w:rsid w:val="00821A8A"/>
    <w:rsid w:val="00821AF4"/>
    <w:rsid w:val="00821B0D"/>
    <w:rsid w:val="00821CF0"/>
    <w:rsid w:val="00822219"/>
    <w:rsid w:val="0082297E"/>
    <w:rsid w:val="00822BC0"/>
    <w:rsid w:val="00823180"/>
    <w:rsid w:val="0082362C"/>
    <w:rsid w:val="008236FB"/>
    <w:rsid w:val="008254B1"/>
    <w:rsid w:val="008257DE"/>
    <w:rsid w:val="008259F4"/>
    <w:rsid w:val="00825CD2"/>
    <w:rsid w:val="0082630F"/>
    <w:rsid w:val="0082633B"/>
    <w:rsid w:val="008269A8"/>
    <w:rsid w:val="00826D0F"/>
    <w:rsid w:val="00827BAF"/>
    <w:rsid w:val="008300A4"/>
    <w:rsid w:val="00830545"/>
    <w:rsid w:val="00830563"/>
    <w:rsid w:val="008306C0"/>
    <w:rsid w:val="00831027"/>
    <w:rsid w:val="0083115F"/>
    <w:rsid w:val="0083158F"/>
    <w:rsid w:val="00831808"/>
    <w:rsid w:val="00831C93"/>
    <w:rsid w:val="00831DC6"/>
    <w:rsid w:val="008321C6"/>
    <w:rsid w:val="008321C7"/>
    <w:rsid w:val="0083231C"/>
    <w:rsid w:val="0083244B"/>
    <w:rsid w:val="00832A1F"/>
    <w:rsid w:val="0083388C"/>
    <w:rsid w:val="00833C38"/>
    <w:rsid w:val="00833F02"/>
    <w:rsid w:val="0083400C"/>
    <w:rsid w:val="00834205"/>
    <w:rsid w:val="008342A2"/>
    <w:rsid w:val="0083461B"/>
    <w:rsid w:val="008349E8"/>
    <w:rsid w:val="00834A79"/>
    <w:rsid w:val="008356FC"/>
    <w:rsid w:val="0083583A"/>
    <w:rsid w:val="00835ACB"/>
    <w:rsid w:val="00835ADB"/>
    <w:rsid w:val="008368CD"/>
    <w:rsid w:val="0083729A"/>
    <w:rsid w:val="0083753D"/>
    <w:rsid w:val="00837CC5"/>
    <w:rsid w:val="0084007D"/>
    <w:rsid w:val="00840620"/>
    <w:rsid w:val="00841140"/>
    <w:rsid w:val="00841149"/>
    <w:rsid w:val="008412EB"/>
    <w:rsid w:val="00841397"/>
    <w:rsid w:val="00842B78"/>
    <w:rsid w:val="00843125"/>
    <w:rsid w:val="00843314"/>
    <w:rsid w:val="00843406"/>
    <w:rsid w:val="00843724"/>
    <w:rsid w:val="00843C45"/>
    <w:rsid w:val="008441F4"/>
    <w:rsid w:val="0084483B"/>
    <w:rsid w:val="00844D3F"/>
    <w:rsid w:val="00845403"/>
    <w:rsid w:val="00847323"/>
    <w:rsid w:val="008473F2"/>
    <w:rsid w:val="0084743F"/>
    <w:rsid w:val="00850657"/>
    <w:rsid w:val="00850CB1"/>
    <w:rsid w:val="0085142B"/>
    <w:rsid w:val="008517BE"/>
    <w:rsid w:val="008519AD"/>
    <w:rsid w:val="008527EA"/>
    <w:rsid w:val="00852BB1"/>
    <w:rsid w:val="00852F2E"/>
    <w:rsid w:val="00854543"/>
    <w:rsid w:val="00854593"/>
    <w:rsid w:val="0085460D"/>
    <w:rsid w:val="00855032"/>
    <w:rsid w:val="0085531C"/>
    <w:rsid w:val="00855459"/>
    <w:rsid w:val="008558C9"/>
    <w:rsid w:val="008567C3"/>
    <w:rsid w:val="00856F53"/>
    <w:rsid w:val="0085746D"/>
    <w:rsid w:val="00857D13"/>
    <w:rsid w:val="00857F1F"/>
    <w:rsid w:val="00860177"/>
    <w:rsid w:val="008601CF"/>
    <w:rsid w:val="00860B55"/>
    <w:rsid w:val="00860F9A"/>
    <w:rsid w:val="00861553"/>
    <w:rsid w:val="00861DD4"/>
    <w:rsid w:val="00862840"/>
    <w:rsid w:val="00862C18"/>
    <w:rsid w:val="00862C5F"/>
    <w:rsid w:val="00862E4D"/>
    <w:rsid w:val="008637D4"/>
    <w:rsid w:val="00864130"/>
    <w:rsid w:val="00864E41"/>
    <w:rsid w:val="00865C65"/>
    <w:rsid w:val="00865DF8"/>
    <w:rsid w:val="00865F60"/>
    <w:rsid w:val="00865F67"/>
    <w:rsid w:val="008664EA"/>
    <w:rsid w:val="00866728"/>
    <w:rsid w:val="00867A27"/>
    <w:rsid w:val="0087085C"/>
    <w:rsid w:val="0087116F"/>
    <w:rsid w:val="0087155C"/>
    <w:rsid w:val="00871A06"/>
    <w:rsid w:val="00871A61"/>
    <w:rsid w:val="00871C4A"/>
    <w:rsid w:val="00871CE1"/>
    <w:rsid w:val="008721A7"/>
    <w:rsid w:val="008728BD"/>
    <w:rsid w:val="00872EC1"/>
    <w:rsid w:val="00873139"/>
    <w:rsid w:val="008736D5"/>
    <w:rsid w:val="00873F49"/>
    <w:rsid w:val="008746ED"/>
    <w:rsid w:val="00874742"/>
    <w:rsid w:val="00875229"/>
    <w:rsid w:val="00875727"/>
    <w:rsid w:val="00875768"/>
    <w:rsid w:val="00875876"/>
    <w:rsid w:val="00876121"/>
    <w:rsid w:val="008766C0"/>
    <w:rsid w:val="008768EE"/>
    <w:rsid w:val="00876D6E"/>
    <w:rsid w:val="0087757C"/>
    <w:rsid w:val="008778B2"/>
    <w:rsid w:val="00877C02"/>
    <w:rsid w:val="00877D7B"/>
    <w:rsid w:val="00880048"/>
    <w:rsid w:val="00880374"/>
    <w:rsid w:val="00880468"/>
    <w:rsid w:val="008804BD"/>
    <w:rsid w:val="00880AD9"/>
    <w:rsid w:val="00880E1C"/>
    <w:rsid w:val="0088161E"/>
    <w:rsid w:val="0088186F"/>
    <w:rsid w:val="008819E4"/>
    <w:rsid w:val="008823F6"/>
    <w:rsid w:val="00882443"/>
    <w:rsid w:val="0088268F"/>
    <w:rsid w:val="008826FE"/>
    <w:rsid w:val="008828D4"/>
    <w:rsid w:val="00882AA1"/>
    <w:rsid w:val="00882DA9"/>
    <w:rsid w:val="008832CE"/>
    <w:rsid w:val="0088392B"/>
    <w:rsid w:val="00883C9C"/>
    <w:rsid w:val="00883EB0"/>
    <w:rsid w:val="00883F38"/>
    <w:rsid w:val="008847D0"/>
    <w:rsid w:val="008849D2"/>
    <w:rsid w:val="00885186"/>
    <w:rsid w:val="008852CF"/>
    <w:rsid w:val="00885506"/>
    <w:rsid w:val="00885818"/>
    <w:rsid w:val="008859FF"/>
    <w:rsid w:val="00885C70"/>
    <w:rsid w:val="00885C78"/>
    <w:rsid w:val="0088635D"/>
    <w:rsid w:val="00886678"/>
    <w:rsid w:val="008867FC"/>
    <w:rsid w:val="00886ABE"/>
    <w:rsid w:val="00887AFD"/>
    <w:rsid w:val="0089002C"/>
    <w:rsid w:val="008902A8"/>
    <w:rsid w:val="00890347"/>
    <w:rsid w:val="008903AC"/>
    <w:rsid w:val="0089129A"/>
    <w:rsid w:val="008912AC"/>
    <w:rsid w:val="00892FEA"/>
    <w:rsid w:val="00893203"/>
    <w:rsid w:val="00893338"/>
    <w:rsid w:val="00893551"/>
    <w:rsid w:val="0089356F"/>
    <w:rsid w:val="008942AE"/>
    <w:rsid w:val="00894516"/>
    <w:rsid w:val="00894A99"/>
    <w:rsid w:val="0089531C"/>
    <w:rsid w:val="00895559"/>
    <w:rsid w:val="00895DBA"/>
    <w:rsid w:val="00896379"/>
    <w:rsid w:val="00896B51"/>
    <w:rsid w:val="00896CBC"/>
    <w:rsid w:val="008970E0"/>
    <w:rsid w:val="00897337"/>
    <w:rsid w:val="008979C6"/>
    <w:rsid w:val="00897D08"/>
    <w:rsid w:val="00897DDC"/>
    <w:rsid w:val="00897F8A"/>
    <w:rsid w:val="008A066D"/>
    <w:rsid w:val="008A06C6"/>
    <w:rsid w:val="008A176D"/>
    <w:rsid w:val="008A1814"/>
    <w:rsid w:val="008A19EA"/>
    <w:rsid w:val="008A2410"/>
    <w:rsid w:val="008A277E"/>
    <w:rsid w:val="008A28B3"/>
    <w:rsid w:val="008A3072"/>
    <w:rsid w:val="008A31C2"/>
    <w:rsid w:val="008A37FE"/>
    <w:rsid w:val="008A392B"/>
    <w:rsid w:val="008A3B10"/>
    <w:rsid w:val="008A3E4F"/>
    <w:rsid w:val="008A51AA"/>
    <w:rsid w:val="008A54FC"/>
    <w:rsid w:val="008A7418"/>
    <w:rsid w:val="008A7A84"/>
    <w:rsid w:val="008A7FD9"/>
    <w:rsid w:val="008B0127"/>
    <w:rsid w:val="008B069F"/>
    <w:rsid w:val="008B0A99"/>
    <w:rsid w:val="008B0AB1"/>
    <w:rsid w:val="008B0B95"/>
    <w:rsid w:val="008B0DF7"/>
    <w:rsid w:val="008B2D1D"/>
    <w:rsid w:val="008B3138"/>
    <w:rsid w:val="008B33A9"/>
    <w:rsid w:val="008B3C3B"/>
    <w:rsid w:val="008B4590"/>
    <w:rsid w:val="008B46ED"/>
    <w:rsid w:val="008B49A5"/>
    <w:rsid w:val="008B4BEE"/>
    <w:rsid w:val="008B4D95"/>
    <w:rsid w:val="008B503F"/>
    <w:rsid w:val="008B59AC"/>
    <w:rsid w:val="008B5B83"/>
    <w:rsid w:val="008B5C0D"/>
    <w:rsid w:val="008B5CE2"/>
    <w:rsid w:val="008B5D35"/>
    <w:rsid w:val="008B6916"/>
    <w:rsid w:val="008B6E98"/>
    <w:rsid w:val="008B7063"/>
    <w:rsid w:val="008B7310"/>
    <w:rsid w:val="008B7735"/>
    <w:rsid w:val="008C0224"/>
    <w:rsid w:val="008C05DD"/>
    <w:rsid w:val="008C14A3"/>
    <w:rsid w:val="008C18E9"/>
    <w:rsid w:val="008C1A02"/>
    <w:rsid w:val="008C1A65"/>
    <w:rsid w:val="008C1B29"/>
    <w:rsid w:val="008C1F28"/>
    <w:rsid w:val="008C2681"/>
    <w:rsid w:val="008C279B"/>
    <w:rsid w:val="008C3943"/>
    <w:rsid w:val="008C404B"/>
    <w:rsid w:val="008C4321"/>
    <w:rsid w:val="008C47E7"/>
    <w:rsid w:val="008C4BD5"/>
    <w:rsid w:val="008C533B"/>
    <w:rsid w:val="008C5B60"/>
    <w:rsid w:val="008C61BB"/>
    <w:rsid w:val="008C6497"/>
    <w:rsid w:val="008C69C0"/>
    <w:rsid w:val="008C6A40"/>
    <w:rsid w:val="008C700D"/>
    <w:rsid w:val="008C7AC1"/>
    <w:rsid w:val="008C7B6D"/>
    <w:rsid w:val="008D029C"/>
    <w:rsid w:val="008D0486"/>
    <w:rsid w:val="008D0759"/>
    <w:rsid w:val="008D08B0"/>
    <w:rsid w:val="008D0CD1"/>
    <w:rsid w:val="008D1583"/>
    <w:rsid w:val="008D22E5"/>
    <w:rsid w:val="008D287F"/>
    <w:rsid w:val="008D29C7"/>
    <w:rsid w:val="008D2E79"/>
    <w:rsid w:val="008D3692"/>
    <w:rsid w:val="008D3706"/>
    <w:rsid w:val="008D38C5"/>
    <w:rsid w:val="008D46F2"/>
    <w:rsid w:val="008D47C3"/>
    <w:rsid w:val="008D4B86"/>
    <w:rsid w:val="008D4BD7"/>
    <w:rsid w:val="008D4BF7"/>
    <w:rsid w:val="008D5BD4"/>
    <w:rsid w:val="008D5F59"/>
    <w:rsid w:val="008D65F1"/>
    <w:rsid w:val="008D6EC9"/>
    <w:rsid w:val="008D795D"/>
    <w:rsid w:val="008D7AA2"/>
    <w:rsid w:val="008E0115"/>
    <w:rsid w:val="008E08C5"/>
    <w:rsid w:val="008E0BE2"/>
    <w:rsid w:val="008E121D"/>
    <w:rsid w:val="008E1342"/>
    <w:rsid w:val="008E1F60"/>
    <w:rsid w:val="008E2109"/>
    <w:rsid w:val="008E25EF"/>
    <w:rsid w:val="008E3932"/>
    <w:rsid w:val="008E45BC"/>
    <w:rsid w:val="008E4B6E"/>
    <w:rsid w:val="008E4E30"/>
    <w:rsid w:val="008E61AB"/>
    <w:rsid w:val="008E6408"/>
    <w:rsid w:val="008E6CA0"/>
    <w:rsid w:val="008E6EE0"/>
    <w:rsid w:val="008E7120"/>
    <w:rsid w:val="008E7659"/>
    <w:rsid w:val="008E7666"/>
    <w:rsid w:val="008E793A"/>
    <w:rsid w:val="008E7B4B"/>
    <w:rsid w:val="008E7BF7"/>
    <w:rsid w:val="008E7F34"/>
    <w:rsid w:val="008F07A2"/>
    <w:rsid w:val="008F0A06"/>
    <w:rsid w:val="008F1205"/>
    <w:rsid w:val="008F1429"/>
    <w:rsid w:val="008F150E"/>
    <w:rsid w:val="008F17CE"/>
    <w:rsid w:val="008F23AA"/>
    <w:rsid w:val="008F297B"/>
    <w:rsid w:val="008F3009"/>
    <w:rsid w:val="008F3153"/>
    <w:rsid w:val="008F3192"/>
    <w:rsid w:val="008F3314"/>
    <w:rsid w:val="008F3335"/>
    <w:rsid w:val="008F335B"/>
    <w:rsid w:val="008F3423"/>
    <w:rsid w:val="008F367B"/>
    <w:rsid w:val="008F3992"/>
    <w:rsid w:val="008F3A46"/>
    <w:rsid w:val="008F3BB3"/>
    <w:rsid w:val="008F3DCF"/>
    <w:rsid w:val="008F4038"/>
    <w:rsid w:val="008F4098"/>
    <w:rsid w:val="008F409A"/>
    <w:rsid w:val="008F410E"/>
    <w:rsid w:val="008F434D"/>
    <w:rsid w:val="008F4426"/>
    <w:rsid w:val="008F4DBE"/>
    <w:rsid w:val="008F5894"/>
    <w:rsid w:val="008F5F5D"/>
    <w:rsid w:val="008F616A"/>
    <w:rsid w:val="008F63D2"/>
    <w:rsid w:val="008F6BDF"/>
    <w:rsid w:val="008F6DDE"/>
    <w:rsid w:val="008F731A"/>
    <w:rsid w:val="008F749E"/>
    <w:rsid w:val="008F75A7"/>
    <w:rsid w:val="008F7965"/>
    <w:rsid w:val="008F7B11"/>
    <w:rsid w:val="009006E7"/>
    <w:rsid w:val="009008D3"/>
    <w:rsid w:val="00900BBB"/>
    <w:rsid w:val="00900E8C"/>
    <w:rsid w:val="009010D3"/>
    <w:rsid w:val="00901EBA"/>
    <w:rsid w:val="00901FE8"/>
    <w:rsid w:val="009021E8"/>
    <w:rsid w:val="00902619"/>
    <w:rsid w:val="00902655"/>
    <w:rsid w:val="00902886"/>
    <w:rsid w:val="00902D52"/>
    <w:rsid w:val="00903408"/>
    <w:rsid w:val="00903507"/>
    <w:rsid w:val="00903836"/>
    <w:rsid w:val="00903B71"/>
    <w:rsid w:val="00903BA4"/>
    <w:rsid w:val="00903D51"/>
    <w:rsid w:val="009040E2"/>
    <w:rsid w:val="009043EA"/>
    <w:rsid w:val="00904621"/>
    <w:rsid w:val="00904B66"/>
    <w:rsid w:val="00905012"/>
    <w:rsid w:val="00905357"/>
    <w:rsid w:val="009057F8"/>
    <w:rsid w:val="00905972"/>
    <w:rsid w:val="00907038"/>
    <w:rsid w:val="00907580"/>
    <w:rsid w:val="009079B5"/>
    <w:rsid w:val="00907A66"/>
    <w:rsid w:val="00907D79"/>
    <w:rsid w:val="009100F8"/>
    <w:rsid w:val="00910926"/>
    <w:rsid w:val="00910A1D"/>
    <w:rsid w:val="00911950"/>
    <w:rsid w:val="00912063"/>
    <w:rsid w:val="009123FE"/>
    <w:rsid w:val="00912798"/>
    <w:rsid w:val="00912916"/>
    <w:rsid w:val="0091358D"/>
    <w:rsid w:val="0091384D"/>
    <w:rsid w:val="00913A43"/>
    <w:rsid w:val="00913B21"/>
    <w:rsid w:val="009142CC"/>
    <w:rsid w:val="00914E25"/>
    <w:rsid w:val="00915035"/>
    <w:rsid w:val="009156B0"/>
    <w:rsid w:val="00915770"/>
    <w:rsid w:val="0091654F"/>
    <w:rsid w:val="00916BCD"/>
    <w:rsid w:val="0091741D"/>
    <w:rsid w:val="00917F6F"/>
    <w:rsid w:val="00920160"/>
    <w:rsid w:val="0092057D"/>
    <w:rsid w:val="00920CFB"/>
    <w:rsid w:val="00920DD9"/>
    <w:rsid w:val="00920DFE"/>
    <w:rsid w:val="00921341"/>
    <w:rsid w:val="0092215A"/>
    <w:rsid w:val="00922774"/>
    <w:rsid w:val="0092282A"/>
    <w:rsid w:val="00922BD7"/>
    <w:rsid w:val="00923452"/>
    <w:rsid w:val="00923467"/>
    <w:rsid w:val="00923951"/>
    <w:rsid w:val="00923BCC"/>
    <w:rsid w:val="00923BD3"/>
    <w:rsid w:val="00924822"/>
    <w:rsid w:val="009250A2"/>
    <w:rsid w:val="00926579"/>
    <w:rsid w:val="00926FFD"/>
    <w:rsid w:val="009277F6"/>
    <w:rsid w:val="00930A84"/>
    <w:rsid w:val="009310BB"/>
    <w:rsid w:val="009312EE"/>
    <w:rsid w:val="00931890"/>
    <w:rsid w:val="00931EA5"/>
    <w:rsid w:val="00932AC9"/>
    <w:rsid w:val="00932B2F"/>
    <w:rsid w:val="00932D2D"/>
    <w:rsid w:val="00932D6A"/>
    <w:rsid w:val="009335FD"/>
    <w:rsid w:val="00933661"/>
    <w:rsid w:val="00933FB7"/>
    <w:rsid w:val="00934216"/>
    <w:rsid w:val="00934943"/>
    <w:rsid w:val="00934D4A"/>
    <w:rsid w:val="0093519D"/>
    <w:rsid w:val="0093560F"/>
    <w:rsid w:val="00935664"/>
    <w:rsid w:val="00935806"/>
    <w:rsid w:val="0093639F"/>
    <w:rsid w:val="009365D3"/>
    <w:rsid w:val="00937418"/>
    <w:rsid w:val="0093745A"/>
    <w:rsid w:val="00937998"/>
    <w:rsid w:val="00937A3B"/>
    <w:rsid w:val="009404B8"/>
    <w:rsid w:val="00940AB6"/>
    <w:rsid w:val="00941C26"/>
    <w:rsid w:val="009425A4"/>
    <w:rsid w:val="00942D2B"/>
    <w:rsid w:val="00942DC2"/>
    <w:rsid w:val="0094306B"/>
    <w:rsid w:val="009434AD"/>
    <w:rsid w:val="0094355C"/>
    <w:rsid w:val="00943BCB"/>
    <w:rsid w:val="009446A4"/>
    <w:rsid w:val="00944A7E"/>
    <w:rsid w:val="00944A90"/>
    <w:rsid w:val="00944B8D"/>
    <w:rsid w:val="00944B98"/>
    <w:rsid w:val="00944DB7"/>
    <w:rsid w:val="009452B2"/>
    <w:rsid w:val="009452BD"/>
    <w:rsid w:val="009455A1"/>
    <w:rsid w:val="00945638"/>
    <w:rsid w:val="0094597D"/>
    <w:rsid w:val="00945C99"/>
    <w:rsid w:val="009460D4"/>
    <w:rsid w:val="00947D51"/>
    <w:rsid w:val="00947F51"/>
    <w:rsid w:val="00947F52"/>
    <w:rsid w:val="0095046F"/>
    <w:rsid w:val="009512F3"/>
    <w:rsid w:val="0095183A"/>
    <w:rsid w:val="009518EC"/>
    <w:rsid w:val="00951CB5"/>
    <w:rsid w:val="009527EC"/>
    <w:rsid w:val="00952853"/>
    <w:rsid w:val="0095292D"/>
    <w:rsid w:val="00952933"/>
    <w:rsid w:val="0095302C"/>
    <w:rsid w:val="00953791"/>
    <w:rsid w:val="00953868"/>
    <w:rsid w:val="0095406C"/>
    <w:rsid w:val="00954AB5"/>
    <w:rsid w:val="00955C88"/>
    <w:rsid w:val="00955D7B"/>
    <w:rsid w:val="00955D7F"/>
    <w:rsid w:val="00955F24"/>
    <w:rsid w:val="00956543"/>
    <w:rsid w:val="00956708"/>
    <w:rsid w:val="00956D5B"/>
    <w:rsid w:val="00957AF7"/>
    <w:rsid w:val="0096150B"/>
    <w:rsid w:val="00961D52"/>
    <w:rsid w:val="00962DC7"/>
    <w:rsid w:val="0096304D"/>
    <w:rsid w:val="009635C5"/>
    <w:rsid w:val="0096393B"/>
    <w:rsid w:val="00963A1F"/>
    <w:rsid w:val="00963C9F"/>
    <w:rsid w:val="00963E8A"/>
    <w:rsid w:val="00963EDF"/>
    <w:rsid w:val="009640E3"/>
    <w:rsid w:val="00964AA3"/>
    <w:rsid w:val="009650C7"/>
    <w:rsid w:val="00965D9D"/>
    <w:rsid w:val="009668B0"/>
    <w:rsid w:val="00966988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95"/>
    <w:rsid w:val="00970280"/>
    <w:rsid w:val="009703B6"/>
    <w:rsid w:val="00970B0A"/>
    <w:rsid w:val="00970FA2"/>
    <w:rsid w:val="0097144B"/>
    <w:rsid w:val="009715C7"/>
    <w:rsid w:val="00971A50"/>
    <w:rsid w:val="00971B76"/>
    <w:rsid w:val="00971F8C"/>
    <w:rsid w:val="00972377"/>
    <w:rsid w:val="009728D5"/>
    <w:rsid w:val="009736F1"/>
    <w:rsid w:val="00974020"/>
    <w:rsid w:val="00974E4A"/>
    <w:rsid w:val="00974FC5"/>
    <w:rsid w:val="009750DE"/>
    <w:rsid w:val="00975143"/>
    <w:rsid w:val="009754AB"/>
    <w:rsid w:val="00976A0D"/>
    <w:rsid w:val="009805D2"/>
    <w:rsid w:val="00980E8A"/>
    <w:rsid w:val="009812AA"/>
    <w:rsid w:val="0098178C"/>
    <w:rsid w:val="00982306"/>
    <w:rsid w:val="0098230C"/>
    <w:rsid w:val="0098237B"/>
    <w:rsid w:val="00982404"/>
    <w:rsid w:val="0098260C"/>
    <w:rsid w:val="00982794"/>
    <w:rsid w:val="00982F6F"/>
    <w:rsid w:val="0098333C"/>
    <w:rsid w:val="00983988"/>
    <w:rsid w:val="00983A0B"/>
    <w:rsid w:val="00983E52"/>
    <w:rsid w:val="009841E1"/>
    <w:rsid w:val="0098437D"/>
    <w:rsid w:val="0098439B"/>
    <w:rsid w:val="00984AE3"/>
    <w:rsid w:val="00985A9D"/>
    <w:rsid w:val="00985FEC"/>
    <w:rsid w:val="009868FA"/>
    <w:rsid w:val="00986A46"/>
    <w:rsid w:val="00986F54"/>
    <w:rsid w:val="00987026"/>
    <w:rsid w:val="009879EB"/>
    <w:rsid w:val="0099002C"/>
    <w:rsid w:val="0099042B"/>
    <w:rsid w:val="009904CE"/>
    <w:rsid w:val="00990D8E"/>
    <w:rsid w:val="00990E8B"/>
    <w:rsid w:val="00990EC4"/>
    <w:rsid w:val="00991614"/>
    <w:rsid w:val="00991D9E"/>
    <w:rsid w:val="00991FE6"/>
    <w:rsid w:val="00992098"/>
    <w:rsid w:val="009926AB"/>
    <w:rsid w:val="00993102"/>
    <w:rsid w:val="009935F2"/>
    <w:rsid w:val="00993732"/>
    <w:rsid w:val="00993BC9"/>
    <w:rsid w:val="00994B8D"/>
    <w:rsid w:val="00994D80"/>
    <w:rsid w:val="00995456"/>
    <w:rsid w:val="009957CD"/>
    <w:rsid w:val="00995A5E"/>
    <w:rsid w:val="00995E3F"/>
    <w:rsid w:val="00996002"/>
    <w:rsid w:val="009969B2"/>
    <w:rsid w:val="00997882"/>
    <w:rsid w:val="009978E9"/>
    <w:rsid w:val="00997D30"/>
    <w:rsid w:val="009A036E"/>
    <w:rsid w:val="009A0DE4"/>
    <w:rsid w:val="009A154C"/>
    <w:rsid w:val="009A18FF"/>
    <w:rsid w:val="009A1BD8"/>
    <w:rsid w:val="009A1ED0"/>
    <w:rsid w:val="009A2A6C"/>
    <w:rsid w:val="009A2B08"/>
    <w:rsid w:val="009A3BB3"/>
    <w:rsid w:val="009A3D59"/>
    <w:rsid w:val="009A47AF"/>
    <w:rsid w:val="009A48BF"/>
    <w:rsid w:val="009A4D72"/>
    <w:rsid w:val="009A5432"/>
    <w:rsid w:val="009A57EA"/>
    <w:rsid w:val="009A5CA9"/>
    <w:rsid w:val="009A5CC1"/>
    <w:rsid w:val="009A5E69"/>
    <w:rsid w:val="009A62AA"/>
    <w:rsid w:val="009A63EF"/>
    <w:rsid w:val="009A6A19"/>
    <w:rsid w:val="009A700E"/>
    <w:rsid w:val="009A7371"/>
    <w:rsid w:val="009A7CE2"/>
    <w:rsid w:val="009B1679"/>
    <w:rsid w:val="009B171C"/>
    <w:rsid w:val="009B1C2A"/>
    <w:rsid w:val="009B1CF9"/>
    <w:rsid w:val="009B210F"/>
    <w:rsid w:val="009B2658"/>
    <w:rsid w:val="009B2B1B"/>
    <w:rsid w:val="009B2E9F"/>
    <w:rsid w:val="009B36AA"/>
    <w:rsid w:val="009B3FE0"/>
    <w:rsid w:val="009B4107"/>
    <w:rsid w:val="009B41A1"/>
    <w:rsid w:val="009B43AA"/>
    <w:rsid w:val="009B44FF"/>
    <w:rsid w:val="009B471B"/>
    <w:rsid w:val="009B4863"/>
    <w:rsid w:val="009B4F08"/>
    <w:rsid w:val="009B65D6"/>
    <w:rsid w:val="009B7183"/>
    <w:rsid w:val="009B74BD"/>
    <w:rsid w:val="009B7681"/>
    <w:rsid w:val="009B7F06"/>
    <w:rsid w:val="009C02E6"/>
    <w:rsid w:val="009C0434"/>
    <w:rsid w:val="009C0974"/>
    <w:rsid w:val="009C0BAB"/>
    <w:rsid w:val="009C0DBA"/>
    <w:rsid w:val="009C1021"/>
    <w:rsid w:val="009C1381"/>
    <w:rsid w:val="009C13EB"/>
    <w:rsid w:val="009C14BA"/>
    <w:rsid w:val="009C179E"/>
    <w:rsid w:val="009C1A31"/>
    <w:rsid w:val="009C1B92"/>
    <w:rsid w:val="009C1ECB"/>
    <w:rsid w:val="009C26E6"/>
    <w:rsid w:val="009C2BDE"/>
    <w:rsid w:val="009C320A"/>
    <w:rsid w:val="009C34AB"/>
    <w:rsid w:val="009C3A8F"/>
    <w:rsid w:val="009C3B26"/>
    <w:rsid w:val="009C3BD7"/>
    <w:rsid w:val="009C3F95"/>
    <w:rsid w:val="009C429C"/>
    <w:rsid w:val="009C4F87"/>
    <w:rsid w:val="009C56B8"/>
    <w:rsid w:val="009C5D04"/>
    <w:rsid w:val="009C641A"/>
    <w:rsid w:val="009C6A58"/>
    <w:rsid w:val="009C707E"/>
    <w:rsid w:val="009C789A"/>
    <w:rsid w:val="009C7921"/>
    <w:rsid w:val="009D00EF"/>
    <w:rsid w:val="009D02BF"/>
    <w:rsid w:val="009D0A1D"/>
    <w:rsid w:val="009D11A8"/>
    <w:rsid w:val="009D17DF"/>
    <w:rsid w:val="009D1867"/>
    <w:rsid w:val="009D18CA"/>
    <w:rsid w:val="009D2134"/>
    <w:rsid w:val="009D2D87"/>
    <w:rsid w:val="009D469B"/>
    <w:rsid w:val="009D48E9"/>
    <w:rsid w:val="009D494E"/>
    <w:rsid w:val="009D4B65"/>
    <w:rsid w:val="009D5206"/>
    <w:rsid w:val="009D52F4"/>
    <w:rsid w:val="009D5558"/>
    <w:rsid w:val="009D58BC"/>
    <w:rsid w:val="009D5C85"/>
    <w:rsid w:val="009D6143"/>
    <w:rsid w:val="009D6820"/>
    <w:rsid w:val="009D6836"/>
    <w:rsid w:val="009D7238"/>
    <w:rsid w:val="009D7300"/>
    <w:rsid w:val="009E0363"/>
    <w:rsid w:val="009E077D"/>
    <w:rsid w:val="009E096F"/>
    <w:rsid w:val="009E0D54"/>
    <w:rsid w:val="009E1195"/>
    <w:rsid w:val="009E1958"/>
    <w:rsid w:val="009E2FC2"/>
    <w:rsid w:val="009E301C"/>
    <w:rsid w:val="009E3576"/>
    <w:rsid w:val="009E3C59"/>
    <w:rsid w:val="009E3C8E"/>
    <w:rsid w:val="009E3F6F"/>
    <w:rsid w:val="009E412E"/>
    <w:rsid w:val="009E4870"/>
    <w:rsid w:val="009E4ADC"/>
    <w:rsid w:val="009E4DD5"/>
    <w:rsid w:val="009E5075"/>
    <w:rsid w:val="009E61A8"/>
    <w:rsid w:val="009E6290"/>
    <w:rsid w:val="009E62D4"/>
    <w:rsid w:val="009E62F1"/>
    <w:rsid w:val="009E6342"/>
    <w:rsid w:val="009E6594"/>
    <w:rsid w:val="009E68A3"/>
    <w:rsid w:val="009E7681"/>
    <w:rsid w:val="009E78F7"/>
    <w:rsid w:val="009F13B1"/>
    <w:rsid w:val="009F13DF"/>
    <w:rsid w:val="009F1533"/>
    <w:rsid w:val="009F2616"/>
    <w:rsid w:val="009F290E"/>
    <w:rsid w:val="009F2D94"/>
    <w:rsid w:val="009F2E44"/>
    <w:rsid w:val="009F3428"/>
    <w:rsid w:val="009F3633"/>
    <w:rsid w:val="009F3776"/>
    <w:rsid w:val="009F3A05"/>
    <w:rsid w:val="009F3F95"/>
    <w:rsid w:val="009F45ED"/>
    <w:rsid w:val="009F4640"/>
    <w:rsid w:val="009F47DB"/>
    <w:rsid w:val="009F4876"/>
    <w:rsid w:val="009F5281"/>
    <w:rsid w:val="009F5543"/>
    <w:rsid w:val="009F5B93"/>
    <w:rsid w:val="009F5DEC"/>
    <w:rsid w:val="009F5F9A"/>
    <w:rsid w:val="009F5FB6"/>
    <w:rsid w:val="009F67B7"/>
    <w:rsid w:val="009F7188"/>
    <w:rsid w:val="009F735D"/>
    <w:rsid w:val="009F7849"/>
    <w:rsid w:val="00A00433"/>
    <w:rsid w:val="00A0043F"/>
    <w:rsid w:val="00A00590"/>
    <w:rsid w:val="00A00724"/>
    <w:rsid w:val="00A00DAC"/>
    <w:rsid w:val="00A00F2A"/>
    <w:rsid w:val="00A00F6E"/>
    <w:rsid w:val="00A011F2"/>
    <w:rsid w:val="00A01401"/>
    <w:rsid w:val="00A015A1"/>
    <w:rsid w:val="00A01605"/>
    <w:rsid w:val="00A01DBA"/>
    <w:rsid w:val="00A0228B"/>
    <w:rsid w:val="00A027D4"/>
    <w:rsid w:val="00A02E16"/>
    <w:rsid w:val="00A03123"/>
    <w:rsid w:val="00A033E2"/>
    <w:rsid w:val="00A03583"/>
    <w:rsid w:val="00A03B43"/>
    <w:rsid w:val="00A0419A"/>
    <w:rsid w:val="00A04433"/>
    <w:rsid w:val="00A04BC4"/>
    <w:rsid w:val="00A054D7"/>
    <w:rsid w:val="00A057EC"/>
    <w:rsid w:val="00A05B23"/>
    <w:rsid w:val="00A05CC4"/>
    <w:rsid w:val="00A06292"/>
    <w:rsid w:val="00A066A3"/>
    <w:rsid w:val="00A06983"/>
    <w:rsid w:val="00A06EE2"/>
    <w:rsid w:val="00A06FF3"/>
    <w:rsid w:val="00A0707C"/>
    <w:rsid w:val="00A070E1"/>
    <w:rsid w:val="00A072F8"/>
    <w:rsid w:val="00A073CA"/>
    <w:rsid w:val="00A07A4F"/>
    <w:rsid w:val="00A10006"/>
    <w:rsid w:val="00A1049E"/>
    <w:rsid w:val="00A10B22"/>
    <w:rsid w:val="00A11F03"/>
    <w:rsid w:val="00A122CE"/>
    <w:rsid w:val="00A12600"/>
    <w:rsid w:val="00A126EB"/>
    <w:rsid w:val="00A12AB4"/>
    <w:rsid w:val="00A12F11"/>
    <w:rsid w:val="00A130A3"/>
    <w:rsid w:val="00A132C2"/>
    <w:rsid w:val="00A137CD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C34"/>
    <w:rsid w:val="00A15CF0"/>
    <w:rsid w:val="00A161D0"/>
    <w:rsid w:val="00A16434"/>
    <w:rsid w:val="00A167E2"/>
    <w:rsid w:val="00A16B2B"/>
    <w:rsid w:val="00A16D36"/>
    <w:rsid w:val="00A16DBB"/>
    <w:rsid w:val="00A17506"/>
    <w:rsid w:val="00A1756D"/>
    <w:rsid w:val="00A175AB"/>
    <w:rsid w:val="00A179C0"/>
    <w:rsid w:val="00A17ADC"/>
    <w:rsid w:val="00A17B4A"/>
    <w:rsid w:val="00A17C99"/>
    <w:rsid w:val="00A17EA9"/>
    <w:rsid w:val="00A202F8"/>
    <w:rsid w:val="00A20A07"/>
    <w:rsid w:val="00A2135A"/>
    <w:rsid w:val="00A21722"/>
    <w:rsid w:val="00A22670"/>
    <w:rsid w:val="00A22929"/>
    <w:rsid w:val="00A22ABB"/>
    <w:rsid w:val="00A22D61"/>
    <w:rsid w:val="00A23169"/>
    <w:rsid w:val="00A231DD"/>
    <w:rsid w:val="00A23558"/>
    <w:rsid w:val="00A23E79"/>
    <w:rsid w:val="00A2445C"/>
    <w:rsid w:val="00A2505E"/>
    <w:rsid w:val="00A252CD"/>
    <w:rsid w:val="00A25399"/>
    <w:rsid w:val="00A2589B"/>
    <w:rsid w:val="00A26983"/>
    <w:rsid w:val="00A26B75"/>
    <w:rsid w:val="00A271D7"/>
    <w:rsid w:val="00A27AFD"/>
    <w:rsid w:val="00A30384"/>
    <w:rsid w:val="00A30457"/>
    <w:rsid w:val="00A309FE"/>
    <w:rsid w:val="00A30DF8"/>
    <w:rsid w:val="00A3115C"/>
    <w:rsid w:val="00A3228F"/>
    <w:rsid w:val="00A33486"/>
    <w:rsid w:val="00A336B4"/>
    <w:rsid w:val="00A336EF"/>
    <w:rsid w:val="00A33F10"/>
    <w:rsid w:val="00A34142"/>
    <w:rsid w:val="00A34A4A"/>
    <w:rsid w:val="00A34C67"/>
    <w:rsid w:val="00A358FF"/>
    <w:rsid w:val="00A35CCE"/>
    <w:rsid w:val="00A3602E"/>
    <w:rsid w:val="00A365AB"/>
    <w:rsid w:val="00A3686C"/>
    <w:rsid w:val="00A36F0B"/>
    <w:rsid w:val="00A3781F"/>
    <w:rsid w:val="00A37872"/>
    <w:rsid w:val="00A37D53"/>
    <w:rsid w:val="00A401A8"/>
    <w:rsid w:val="00A402C0"/>
    <w:rsid w:val="00A4071E"/>
    <w:rsid w:val="00A40AFE"/>
    <w:rsid w:val="00A41026"/>
    <w:rsid w:val="00A411C7"/>
    <w:rsid w:val="00A41D0B"/>
    <w:rsid w:val="00A41F28"/>
    <w:rsid w:val="00A4211F"/>
    <w:rsid w:val="00A42161"/>
    <w:rsid w:val="00A428DE"/>
    <w:rsid w:val="00A42AF1"/>
    <w:rsid w:val="00A430BB"/>
    <w:rsid w:val="00A4408A"/>
    <w:rsid w:val="00A4421A"/>
    <w:rsid w:val="00A443F2"/>
    <w:rsid w:val="00A453B1"/>
    <w:rsid w:val="00A45518"/>
    <w:rsid w:val="00A4557E"/>
    <w:rsid w:val="00A45D14"/>
    <w:rsid w:val="00A45D1C"/>
    <w:rsid w:val="00A46E2F"/>
    <w:rsid w:val="00A4706E"/>
    <w:rsid w:val="00A47666"/>
    <w:rsid w:val="00A47AE3"/>
    <w:rsid w:val="00A502D5"/>
    <w:rsid w:val="00A511E5"/>
    <w:rsid w:val="00A5141F"/>
    <w:rsid w:val="00A52FC6"/>
    <w:rsid w:val="00A5322A"/>
    <w:rsid w:val="00A53732"/>
    <w:rsid w:val="00A539E0"/>
    <w:rsid w:val="00A53B26"/>
    <w:rsid w:val="00A540BC"/>
    <w:rsid w:val="00A5417C"/>
    <w:rsid w:val="00A54B38"/>
    <w:rsid w:val="00A54F20"/>
    <w:rsid w:val="00A55515"/>
    <w:rsid w:val="00A555BA"/>
    <w:rsid w:val="00A5570D"/>
    <w:rsid w:val="00A55E4B"/>
    <w:rsid w:val="00A55FCE"/>
    <w:rsid w:val="00A568A7"/>
    <w:rsid w:val="00A568D8"/>
    <w:rsid w:val="00A56996"/>
    <w:rsid w:val="00A56AB8"/>
    <w:rsid w:val="00A572B2"/>
    <w:rsid w:val="00A57BFE"/>
    <w:rsid w:val="00A606DB"/>
    <w:rsid w:val="00A6102C"/>
    <w:rsid w:val="00A6142B"/>
    <w:rsid w:val="00A61571"/>
    <w:rsid w:val="00A6160D"/>
    <w:rsid w:val="00A61A36"/>
    <w:rsid w:val="00A61B95"/>
    <w:rsid w:val="00A61D8F"/>
    <w:rsid w:val="00A61E89"/>
    <w:rsid w:val="00A62A33"/>
    <w:rsid w:val="00A62BD0"/>
    <w:rsid w:val="00A63267"/>
    <w:rsid w:val="00A634B4"/>
    <w:rsid w:val="00A63624"/>
    <w:rsid w:val="00A64461"/>
    <w:rsid w:val="00A6524B"/>
    <w:rsid w:val="00A65ACA"/>
    <w:rsid w:val="00A65DCD"/>
    <w:rsid w:val="00A65F65"/>
    <w:rsid w:val="00A669E5"/>
    <w:rsid w:val="00A672A4"/>
    <w:rsid w:val="00A6773E"/>
    <w:rsid w:val="00A7013F"/>
    <w:rsid w:val="00A70882"/>
    <w:rsid w:val="00A70E09"/>
    <w:rsid w:val="00A71BA4"/>
    <w:rsid w:val="00A7258D"/>
    <w:rsid w:val="00A72BF0"/>
    <w:rsid w:val="00A72C18"/>
    <w:rsid w:val="00A735F8"/>
    <w:rsid w:val="00A744BD"/>
    <w:rsid w:val="00A746EC"/>
    <w:rsid w:val="00A747E7"/>
    <w:rsid w:val="00A74855"/>
    <w:rsid w:val="00A7493E"/>
    <w:rsid w:val="00A750A0"/>
    <w:rsid w:val="00A751B7"/>
    <w:rsid w:val="00A7533B"/>
    <w:rsid w:val="00A75560"/>
    <w:rsid w:val="00A75E24"/>
    <w:rsid w:val="00A765BA"/>
    <w:rsid w:val="00A7677B"/>
    <w:rsid w:val="00A76807"/>
    <w:rsid w:val="00A76955"/>
    <w:rsid w:val="00A76D71"/>
    <w:rsid w:val="00A76EEB"/>
    <w:rsid w:val="00A77409"/>
    <w:rsid w:val="00A804B2"/>
    <w:rsid w:val="00A808EC"/>
    <w:rsid w:val="00A80D48"/>
    <w:rsid w:val="00A80F35"/>
    <w:rsid w:val="00A80F7D"/>
    <w:rsid w:val="00A815BE"/>
    <w:rsid w:val="00A81CBD"/>
    <w:rsid w:val="00A81D0B"/>
    <w:rsid w:val="00A82E76"/>
    <w:rsid w:val="00A83C12"/>
    <w:rsid w:val="00A844DA"/>
    <w:rsid w:val="00A84A58"/>
    <w:rsid w:val="00A8547E"/>
    <w:rsid w:val="00A85AC7"/>
    <w:rsid w:val="00A85C93"/>
    <w:rsid w:val="00A86024"/>
    <w:rsid w:val="00A86207"/>
    <w:rsid w:val="00A86270"/>
    <w:rsid w:val="00A86526"/>
    <w:rsid w:val="00A866C2"/>
    <w:rsid w:val="00A86A14"/>
    <w:rsid w:val="00A86AA8"/>
    <w:rsid w:val="00A872A9"/>
    <w:rsid w:val="00A87D8C"/>
    <w:rsid w:val="00A87FBF"/>
    <w:rsid w:val="00A90145"/>
    <w:rsid w:val="00A9024A"/>
    <w:rsid w:val="00A905A7"/>
    <w:rsid w:val="00A916C6"/>
    <w:rsid w:val="00A91737"/>
    <w:rsid w:val="00A91CD6"/>
    <w:rsid w:val="00A92BA1"/>
    <w:rsid w:val="00A92C79"/>
    <w:rsid w:val="00A92DF5"/>
    <w:rsid w:val="00A933A5"/>
    <w:rsid w:val="00A93511"/>
    <w:rsid w:val="00A94858"/>
    <w:rsid w:val="00A94917"/>
    <w:rsid w:val="00A94D76"/>
    <w:rsid w:val="00A9501A"/>
    <w:rsid w:val="00A956C1"/>
    <w:rsid w:val="00A95E5E"/>
    <w:rsid w:val="00A961D4"/>
    <w:rsid w:val="00A96230"/>
    <w:rsid w:val="00A96B80"/>
    <w:rsid w:val="00A96C1E"/>
    <w:rsid w:val="00A96F09"/>
    <w:rsid w:val="00A970F6"/>
    <w:rsid w:val="00A971AC"/>
    <w:rsid w:val="00A971F1"/>
    <w:rsid w:val="00AA03A1"/>
    <w:rsid w:val="00AA054D"/>
    <w:rsid w:val="00AA05A1"/>
    <w:rsid w:val="00AA0641"/>
    <w:rsid w:val="00AA0A09"/>
    <w:rsid w:val="00AA1305"/>
    <w:rsid w:val="00AA14BF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E35"/>
    <w:rsid w:val="00AA4657"/>
    <w:rsid w:val="00AA48B3"/>
    <w:rsid w:val="00AA490F"/>
    <w:rsid w:val="00AA4B7E"/>
    <w:rsid w:val="00AA4FB9"/>
    <w:rsid w:val="00AA62AF"/>
    <w:rsid w:val="00AA65B2"/>
    <w:rsid w:val="00AA759C"/>
    <w:rsid w:val="00AA7775"/>
    <w:rsid w:val="00AA7C98"/>
    <w:rsid w:val="00AA7DFD"/>
    <w:rsid w:val="00AB1006"/>
    <w:rsid w:val="00AB12F6"/>
    <w:rsid w:val="00AB15A1"/>
    <w:rsid w:val="00AB1CC2"/>
    <w:rsid w:val="00AB26BB"/>
    <w:rsid w:val="00AB28DF"/>
    <w:rsid w:val="00AB3142"/>
    <w:rsid w:val="00AB385F"/>
    <w:rsid w:val="00AB3EDD"/>
    <w:rsid w:val="00AB4612"/>
    <w:rsid w:val="00AB4DBA"/>
    <w:rsid w:val="00AB5699"/>
    <w:rsid w:val="00AB62DC"/>
    <w:rsid w:val="00AB6CAE"/>
    <w:rsid w:val="00AB713D"/>
    <w:rsid w:val="00AB7501"/>
    <w:rsid w:val="00AB7CBE"/>
    <w:rsid w:val="00AC2192"/>
    <w:rsid w:val="00AC2B2C"/>
    <w:rsid w:val="00AC3190"/>
    <w:rsid w:val="00AC3AD4"/>
    <w:rsid w:val="00AC4038"/>
    <w:rsid w:val="00AC422D"/>
    <w:rsid w:val="00AC4463"/>
    <w:rsid w:val="00AC4F29"/>
    <w:rsid w:val="00AC55CC"/>
    <w:rsid w:val="00AC55FD"/>
    <w:rsid w:val="00AC5A7F"/>
    <w:rsid w:val="00AC5FD1"/>
    <w:rsid w:val="00AC61CA"/>
    <w:rsid w:val="00AC6BA8"/>
    <w:rsid w:val="00AC7402"/>
    <w:rsid w:val="00AC7506"/>
    <w:rsid w:val="00AC79C2"/>
    <w:rsid w:val="00AD087B"/>
    <w:rsid w:val="00AD10E7"/>
    <w:rsid w:val="00AD11EF"/>
    <w:rsid w:val="00AD1934"/>
    <w:rsid w:val="00AD19AB"/>
    <w:rsid w:val="00AD1A6F"/>
    <w:rsid w:val="00AD1AE1"/>
    <w:rsid w:val="00AD1D41"/>
    <w:rsid w:val="00AD1F38"/>
    <w:rsid w:val="00AD2117"/>
    <w:rsid w:val="00AD2CED"/>
    <w:rsid w:val="00AD2E00"/>
    <w:rsid w:val="00AD3765"/>
    <w:rsid w:val="00AD428D"/>
    <w:rsid w:val="00AD4745"/>
    <w:rsid w:val="00AD48A5"/>
    <w:rsid w:val="00AD50B0"/>
    <w:rsid w:val="00AD584D"/>
    <w:rsid w:val="00AD60A4"/>
    <w:rsid w:val="00AD6603"/>
    <w:rsid w:val="00AD67A5"/>
    <w:rsid w:val="00AD6A6E"/>
    <w:rsid w:val="00AD6F74"/>
    <w:rsid w:val="00AD709D"/>
    <w:rsid w:val="00AD7C84"/>
    <w:rsid w:val="00AE0E9F"/>
    <w:rsid w:val="00AE126B"/>
    <w:rsid w:val="00AE1741"/>
    <w:rsid w:val="00AE199A"/>
    <w:rsid w:val="00AE20AD"/>
    <w:rsid w:val="00AE222E"/>
    <w:rsid w:val="00AE26A2"/>
    <w:rsid w:val="00AE2B82"/>
    <w:rsid w:val="00AE2C4F"/>
    <w:rsid w:val="00AE307A"/>
    <w:rsid w:val="00AE355C"/>
    <w:rsid w:val="00AE40F6"/>
    <w:rsid w:val="00AE49A9"/>
    <w:rsid w:val="00AE4AFD"/>
    <w:rsid w:val="00AE4D87"/>
    <w:rsid w:val="00AE5046"/>
    <w:rsid w:val="00AE51EA"/>
    <w:rsid w:val="00AE5413"/>
    <w:rsid w:val="00AE60FD"/>
    <w:rsid w:val="00AE6281"/>
    <w:rsid w:val="00AE70E2"/>
    <w:rsid w:val="00AE72AB"/>
    <w:rsid w:val="00AE72AD"/>
    <w:rsid w:val="00AE75D9"/>
    <w:rsid w:val="00AE75FA"/>
    <w:rsid w:val="00AF019A"/>
    <w:rsid w:val="00AF022B"/>
    <w:rsid w:val="00AF06DE"/>
    <w:rsid w:val="00AF0EB5"/>
    <w:rsid w:val="00AF0EF6"/>
    <w:rsid w:val="00AF1E77"/>
    <w:rsid w:val="00AF2C87"/>
    <w:rsid w:val="00AF2E16"/>
    <w:rsid w:val="00AF32CA"/>
    <w:rsid w:val="00AF38B8"/>
    <w:rsid w:val="00AF3A3C"/>
    <w:rsid w:val="00AF3DE5"/>
    <w:rsid w:val="00AF4075"/>
    <w:rsid w:val="00AF4A68"/>
    <w:rsid w:val="00AF5163"/>
    <w:rsid w:val="00AF539E"/>
    <w:rsid w:val="00AF5BE7"/>
    <w:rsid w:val="00AF6DDF"/>
    <w:rsid w:val="00AF712E"/>
    <w:rsid w:val="00AF756A"/>
    <w:rsid w:val="00AF76AC"/>
    <w:rsid w:val="00AF7FF0"/>
    <w:rsid w:val="00B00331"/>
    <w:rsid w:val="00B00355"/>
    <w:rsid w:val="00B00FEC"/>
    <w:rsid w:val="00B01F9E"/>
    <w:rsid w:val="00B023B5"/>
    <w:rsid w:val="00B02675"/>
    <w:rsid w:val="00B027AB"/>
    <w:rsid w:val="00B02EB9"/>
    <w:rsid w:val="00B02F3D"/>
    <w:rsid w:val="00B03387"/>
    <w:rsid w:val="00B03C82"/>
    <w:rsid w:val="00B03CC0"/>
    <w:rsid w:val="00B0400B"/>
    <w:rsid w:val="00B0410D"/>
    <w:rsid w:val="00B04178"/>
    <w:rsid w:val="00B0439F"/>
    <w:rsid w:val="00B045D3"/>
    <w:rsid w:val="00B04E8D"/>
    <w:rsid w:val="00B05111"/>
    <w:rsid w:val="00B051FF"/>
    <w:rsid w:val="00B05AE7"/>
    <w:rsid w:val="00B060EE"/>
    <w:rsid w:val="00B06463"/>
    <w:rsid w:val="00B06650"/>
    <w:rsid w:val="00B06E2D"/>
    <w:rsid w:val="00B06F85"/>
    <w:rsid w:val="00B06FD0"/>
    <w:rsid w:val="00B0700B"/>
    <w:rsid w:val="00B07603"/>
    <w:rsid w:val="00B07833"/>
    <w:rsid w:val="00B1056E"/>
    <w:rsid w:val="00B10AFA"/>
    <w:rsid w:val="00B1107F"/>
    <w:rsid w:val="00B1167F"/>
    <w:rsid w:val="00B11AF0"/>
    <w:rsid w:val="00B11E9E"/>
    <w:rsid w:val="00B125F9"/>
    <w:rsid w:val="00B129A7"/>
    <w:rsid w:val="00B12B11"/>
    <w:rsid w:val="00B12BB3"/>
    <w:rsid w:val="00B12BE3"/>
    <w:rsid w:val="00B12CA9"/>
    <w:rsid w:val="00B12EC2"/>
    <w:rsid w:val="00B13055"/>
    <w:rsid w:val="00B136F6"/>
    <w:rsid w:val="00B13B7A"/>
    <w:rsid w:val="00B140DB"/>
    <w:rsid w:val="00B14273"/>
    <w:rsid w:val="00B14E1F"/>
    <w:rsid w:val="00B14E31"/>
    <w:rsid w:val="00B1512A"/>
    <w:rsid w:val="00B15365"/>
    <w:rsid w:val="00B15E55"/>
    <w:rsid w:val="00B160AA"/>
    <w:rsid w:val="00B167A3"/>
    <w:rsid w:val="00B16923"/>
    <w:rsid w:val="00B16AD7"/>
    <w:rsid w:val="00B16BB7"/>
    <w:rsid w:val="00B17814"/>
    <w:rsid w:val="00B17890"/>
    <w:rsid w:val="00B205B2"/>
    <w:rsid w:val="00B20EBC"/>
    <w:rsid w:val="00B20EE4"/>
    <w:rsid w:val="00B21B39"/>
    <w:rsid w:val="00B21B84"/>
    <w:rsid w:val="00B21E37"/>
    <w:rsid w:val="00B21E66"/>
    <w:rsid w:val="00B21FC7"/>
    <w:rsid w:val="00B22611"/>
    <w:rsid w:val="00B22B69"/>
    <w:rsid w:val="00B22C4F"/>
    <w:rsid w:val="00B22D3C"/>
    <w:rsid w:val="00B22F4B"/>
    <w:rsid w:val="00B239D6"/>
    <w:rsid w:val="00B24BFA"/>
    <w:rsid w:val="00B24C81"/>
    <w:rsid w:val="00B2652C"/>
    <w:rsid w:val="00B267C0"/>
    <w:rsid w:val="00B26A11"/>
    <w:rsid w:val="00B26CE5"/>
    <w:rsid w:val="00B27029"/>
    <w:rsid w:val="00B2727E"/>
    <w:rsid w:val="00B274D0"/>
    <w:rsid w:val="00B27B9F"/>
    <w:rsid w:val="00B27BC9"/>
    <w:rsid w:val="00B30598"/>
    <w:rsid w:val="00B3083F"/>
    <w:rsid w:val="00B3098F"/>
    <w:rsid w:val="00B309C3"/>
    <w:rsid w:val="00B31952"/>
    <w:rsid w:val="00B31C23"/>
    <w:rsid w:val="00B3248D"/>
    <w:rsid w:val="00B331AF"/>
    <w:rsid w:val="00B33FAD"/>
    <w:rsid w:val="00B34B24"/>
    <w:rsid w:val="00B35C42"/>
    <w:rsid w:val="00B360D9"/>
    <w:rsid w:val="00B36B91"/>
    <w:rsid w:val="00B36F18"/>
    <w:rsid w:val="00B373EA"/>
    <w:rsid w:val="00B37435"/>
    <w:rsid w:val="00B37F5E"/>
    <w:rsid w:val="00B4037D"/>
    <w:rsid w:val="00B40395"/>
    <w:rsid w:val="00B40580"/>
    <w:rsid w:val="00B40A29"/>
    <w:rsid w:val="00B411E4"/>
    <w:rsid w:val="00B412B2"/>
    <w:rsid w:val="00B4133E"/>
    <w:rsid w:val="00B41560"/>
    <w:rsid w:val="00B41839"/>
    <w:rsid w:val="00B422B4"/>
    <w:rsid w:val="00B42493"/>
    <w:rsid w:val="00B431D1"/>
    <w:rsid w:val="00B43292"/>
    <w:rsid w:val="00B43D47"/>
    <w:rsid w:val="00B4414E"/>
    <w:rsid w:val="00B441BC"/>
    <w:rsid w:val="00B44CB5"/>
    <w:rsid w:val="00B44CDA"/>
    <w:rsid w:val="00B453D7"/>
    <w:rsid w:val="00B46695"/>
    <w:rsid w:val="00B46790"/>
    <w:rsid w:val="00B46B3A"/>
    <w:rsid w:val="00B47697"/>
    <w:rsid w:val="00B476A2"/>
    <w:rsid w:val="00B47810"/>
    <w:rsid w:val="00B47868"/>
    <w:rsid w:val="00B47FB9"/>
    <w:rsid w:val="00B505C6"/>
    <w:rsid w:val="00B50697"/>
    <w:rsid w:val="00B50FFC"/>
    <w:rsid w:val="00B51093"/>
    <w:rsid w:val="00B5157B"/>
    <w:rsid w:val="00B5177C"/>
    <w:rsid w:val="00B5186D"/>
    <w:rsid w:val="00B52383"/>
    <w:rsid w:val="00B53115"/>
    <w:rsid w:val="00B53409"/>
    <w:rsid w:val="00B53C46"/>
    <w:rsid w:val="00B54090"/>
    <w:rsid w:val="00B5413B"/>
    <w:rsid w:val="00B5497C"/>
    <w:rsid w:val="00B54C3D"/>
    <w:rsid w:val="00B55185"/>
    <w:rsid w:val="00B55D33"/>
    <w:rsid w:val="00B561A4"/>
    <w:rsid w:val="00B56BA5"/>
    <w:rsid w:val="00B56CF0"/>
    <w:rsid w:val="00B578FB"/>
    <w:rsid w:val="00B57A62"/>
    <w:rsid w:val="00B57AEF"/>
    <w:rsid w:val="00B60B52"/>
    <w:rsid w:val="00B60E2C"/>
    <w:rsid w:val="00B61E43"/>
    <w:rsid w:val="00B62141"/>
    <w:rsid w:val="00B622B0"/>
    <w:rsid w:val="00B6253F"/>
    <w:rsid w:val="00B62ABE"/>
    <w:rsid w:val="00B63072"/>
    <w:rsid w:val="00B633C8"/>
    <w:rsid w:val="00B63A3C"/>
    <w:rsid w:val="00B63FFA"/>
    <w:rsid w:val="00B6449A"/>
    <w:rsid w:val="00B6478B"/>
    <w:rsid w:val="00B64BFD"/>
    <w:rsid w:val="00B64F27"/>
    <w:rsid w:val="00B6537C"/>
    <w:rsid w:val="00B6539D"/>
    <w:rsid w:val="00B65780"/>
    <w:rsid w:val="00B65874"/>
    <w:rsid w:val="00B65E6E"/>
    <w:rsid w:val="00B66131"/>
    <w:rsid w:val="00B66687"/>
    <w:rsid w:val="00B667A2"/>
    <w:rsid w:val="00B66B87"/>
    <w:rsid w:val="00B67625"/>
    <w:rsid w:val="00B7068B"/>
    <w:rsid w:val="00B70FC6"/>
    <w:rsid w:val="00B71000"/>
    <w:rsid w:val="00B710B7"/>
    <w:rsid w:val="00B7164F"/>
    <w:rsid w:val="00B7243A"/>
    <w:rsid w:val="00B72E06"/>
    <w:rsid w:val="00B7383F"/>
    <w:rsid w:val="00B7402B"/>
    <w:rsid w:val="00B74284"/>
    <w:rsid w:val="00B74E72"/>
    <w:rsid w:val="00B75F65"/>
    <w:rsid w:val="00B76719"/>
    <w:rsid w:val="00B7671F"/>
    <w:rsid w:val="00B7689E"/>
    <w:rsid w:val="00B76D5E"/>
    <w:rsid w:val="00B77FD4"/>
    <w:rsid w:val="00B800CF"/>
    <w:rsid w:val="00B80D54"/>
    <w:rsid w:val="00B815F2"/>
    <w:rsid w:val="00B817A8"/>
    <w:rsid w:val="00B81A77"/>
    <w:rsid w:val="00B81E05"/>
    <w:rsid w:val="00B82206"/>
    <w:rsid w:val="00B822FF"/>
    <w:rsid w:val="00B8258C"/>
    <w:rsid w:val="00B82E5B"/>
    <w:rsid w:val="00B83527"/>
    <w:rsid w:val="00B8393C"/>
    <w:rsid w:val="00B83ED1"/>
    <w:rsid w:val="00B8403A"/>
    <w:rsid w:val="00B853D3"/>
    <w:rsid w:val="00B8553E"/>
    <w:rsid w:val="00B85623"/>
    <w:rsid w:val="00B869B9"/>
    <w:rsid w:val="00B86A55"/>
    <w:rsid w:val="00B86E5F"/>
    <w:rsid w:val="00B87008"/>
    <w:rsid w:val="00B87BE5"/>
    <w:rsid w:val="00B901CD"/>
    <w:rsid w:val="00B9052C"/>
    <w:rsid w:val="00B9194D"/>
    <w:rsid w:val="00B923CE"/>
    <w:rsid w:val="00B9267F"/>
    <w:rsid w:val="00B9276C"/>
    <w:rsid w:val="00B92D6A"/>
    <w:rsid w:val="00B92EB0"/>
    <w:rsid w:val="00B92FA6"/>
    <w:rsid w:val="00B94331"/>
    <w:rsid w:val="00B94B9F"/>
    <w:rsid w:val="00B94E38"/>
    <w:rsid w:val="00B94EF9"/>
    <w:rsid w:val="00B94F91"/>
    <w:rsid w:val="00B95039"/>
    <w:rsid w:val="00B953ED"/>
    <w:rsid w:val="00B958E3"/>
    <w:rsid w:val="00B95A05"/>
    <w:rsid w:val="00B961C5"/>
    <w:rsid w:val="00B96216"/>
    <w:rsid w:val="00B976BA"/>
    <w:rsid w:val="00B977DA"/>
    <w:rsid w:val="00B97BF6"/>
    <w:rsid w:val="00BA0301"/>
    <w:rsid w:val="00BA08AC"/>
    <w:rsid w:val="00BA2257"/>
    <w:rsid w:val="00BA2426"/>
    <w:rsid w:val="00BA277D"/>
    <w:rsid w:val="00BA2793"/>
    <w:rsid w:val="00BA3474"/>
    <w:rsid w:val="00BA34BF"/>
    <w:rsid w:val="00BA38CB"/>
    <w:rsid w:val="00BA4A10"/>
    <w:rsid w:val="00BA4BD9"/>
    <w:rsid w:val="00BA5C0D"/>
    <w:rsid w:val="00BA61A9"/>
    <w:rsid w:val="00BA6459"/>
    <w:rsid w:val="00BA65BA"/>
    <w:rsid w:val="00BA67B1"/>
    <w:rsid w:val="00BA6B7C"/>
    <w:rsid w:val="00BA6D6A"/>
    <w:rsid w:val="00BA7164"/>
    <w:rsid w:val="00BA7200"/>
    <w:rsid w:val="00BA7813"/>
    <w:rsid w:val="00BA7E9F"/>
    <w:rsid w:val="00BA7FED"/>
    <w:rsid w:val="00BB0112"/>
    <w:rsid w:val="00BB06D0"/>
    <w:rsid w:val="00BB10EA"/>
    <w:rsid w:val="00BB1791"/>
    <w:rsid w:val="00BB2ACB"/>
    <w:rsid w:val="00BB2B6B"/>
    <w:rsid w:val="00BB2D57"/>
    <w:rsid w:val="00BB2E4F"/>
    <w:rsid w:val="00BB3749"/>
    <w:rsid w:val="00BB3882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F76"/>
    <w:rsid w:val="00BB4F78"/>
    <w:rsid w:val="00BB5047"/>
    <w:rsid w:val="00BB667D"/>
    <w:rsid w:val="00BB6F52"/>
    <w:rsid w:val="00BB6FF8"/>
    <w:rsid w:val="00BB7131"/>
    <w:rsid w:val="00BB790E"/>
    <w:rsid w:val="00BC003D"/>
    <w:rsid w:val="00BC007D"/>
    <w:rsid w:val="00BC0CD9"/>
    <w:rsid w:val="00BC0F6D"/>
    <w:rsid w:val="00BC108C"/>
    <w:rsid w:val="00BC2577"/>
    <w:rsid w:val="00BC2939"/>
    <w:rsid w:val="00BC2D84"/>
    <w:rsid w:val="00BC30DE"/>
    <w:rsid w:val="00BC3149"/>
    <w:rsid w:val="00BC3EA3"/>
    <w:rsid w:val="00BC4379"/>
    <w:rsid w:val="00BC44B9"/>
    <w:rsid w:val="00BC4B6A"/>
    <w:rsid w:val="00BC4F4D"/>
    <w:rsid w:val="00BC53C6"/>
    <w:rsid w:val="00BC5861"/>
    <w:rsid w:val="00BC5A2F"/>
    <w:rsid w:val="00BC5F90"/>
    <w:rsid w:val="00BC66B4"/>
    <w:rsid w:val="00BC6C54"/>
    <w:rsid w:val="00BC6F9F"/>
    <w:rsid w:val="00BC756E"/>
    <w:rsid w:val="00BC7E63"/>
    <w:rsid w:val="00BD075C"/>
    <w:rsid w:val="00BD08F0"/>
    <w:rsid w:val="00BD097A"/>
    <w:rsid w:val="00BD0CE4"/>
    <w:rsid w:val="00BD1355"/>
    <w:rsid w:val="00BD14FD"/>
    <w:rsid w:val="00BD15AB"/>
    <w:rsid w:val="00BD1AEE"/>
    <w:rsid w:val="00BD2D3D"/>
    <w:rsid w:val="00BD349C"/>
    <w:rsid w:val="00BD43A1"/>
    <w:rsid w:val="00BD44CB"/>
    <w:rsid w:val="00BD4673"/>
    <w:rsid w:val="00BD5151"/>
    <w:rsid w:val="00BD51DF"/>
    <w:rsid w:val="00BD52A5"/>
    <w:rsid w:val="00BD5DA5"/>
    <w:rsid w:val="00BD6CFD"/>
    <w:rsid w:val="00BD6EAE"/>
    <w:rsid w:val="00BD71C7"/>
    <w:rsid w:val="00BD7880"/>
    <w:rsid w:val="00BD7D4A"/>
    <w:rsid w:val="00BD7E18"/>
    <w:rsid w:val="00BE02B5"/>
    <w:rsid w:val="00BE0359"/>
    <w:rsid w:val="00BE04DE"/>
    <w:rsid w:val="00BE08CB"/>
    <w:rsid w:val="00BE0D0C"/>
    <w:rsid w:val="00BE155E"/>
    <w:rsid w:val="00BE1573"/>
    <w:rsid w:val="00BE1E1A"/>
    <w:rsid w:val="00BE1E6B"/>
    <w:rsid w:val="00BE2347"/>
    <w:rsid w:val="00BE23EF"/>
    <w:rsid w:val="00BE26B1"/>
    <w:rsid w:val="00BE2D98"/>
    <w:rsid w:val="00BE2DB3"/>
    <w:rsid w:val="00BE30EA"/>
    <w:rsid w:val="00BE3191"/>
    <w:rsid w:val="00BE32B0"/>
    <w:rsid w:val="00BE3A21"/>
    <w:rsid w:val="00BE3A5E"/>
    <w:rsid w:val="00BE3AEE"/>
    <w:rsid w:val="00BE4D76"/>
    <w:rsid w:val="00BE518E"/>
    <w:rsid w:val="00BE53E9"/>
    <w:rsid w:val="00BE56DB"/>
    <w:rsid w:val="00BE5792"/>
    <w:rsid w:val="00BE5B73"/>
    <w:rsid w:val="00BE5C33"/>
    <w:rsid w:val="00BE5C37"/>
    <w:rsid w:val="00BE6DC7"/>
    <w:rsid w:val="00BE7440"/>
    <w:rsid w:val="00BE7479"/>
    <w:rsid w:val="00BF108B"/>
    <w:rsid w:val="00BF1B10"/>
    <w:rsid w:val="00BF1E19"/>
    <w:rsid w:val="00BF28A8"/>
    <w:rsid w:val="00BF2B67"/>
    <w:rsid w:val="00BF2CB6"/>
    <w:rsid w:val="00BF3656"/>
    <w:rsid w:val="00BF397C"/>
    <w:rsid w:val="00BF3BB9"/>
    <w:rsid w:val="00BF3E60"/>
    <w:rsid w:val="00BF47CA"/>
    <w:rsid w:val="00BF51AB"/>
    <w:rsid w:val="00BF5647"/>
    <w:rsid w:val="00BF57CC"/>
    <w:rsid w:val="00BF5AAC"/>
    <w:rsid w:val="00BF5EA5"/>
    <w:rsid w:val="00BF5FA3"/>
    <w:rsid w:val="00BF68D9"/>
    <w:rsid w:val="00BF6C40"/>
    <w:rsid w:val="00BF72BE"/>
    <w:rsid w:val="00BF7ED0"/>
    <w:rsid w:val="00BF7F33"/>
    <w:rsid w:val="00BF7FAA"/>
    <w:rsid w:val="00C0062F"/>
    <w:rsid w:val="00C008A3"/>
    <w:rsid w:val="00C00EB4"/>
    <w:rsid w:val="00C01AC8"/>
    <w:rsid w:val="00C01B8B"/>
    <w:rsid w:val="00C01BD8"/>
    <w:rsid w:val="00C0211A"/>
    <w:rsid w:val="00C02802"/>
    <w:rsid w:val="00C02DA4"/>
    <w:rsid w:val="00C03097"/>
    <w:rsid w:val="00C03215"/>
    <w:rsid w:val="00C03312"/>
    <w:rsid w:val="00C03345"/>
    <w:rsid w:val="00C0391F"/>
    <w:rsid w:val="00C040CF"/>
    <w:rsid w:val="00C0457E"/>
    <w:rsid w:val="00C04C50"/>
    <w:rsid w:val="00C06939"/>
    <w:rsid w:val="00C0696C"/>
    <w:rsid w:val="00C072B2"/>
    <w:rsid w:val="00C075CF"/>
    <w:rsid w:val="00C109E1"/>
    <w:rsid w:val="00C10B61"/>
    <w:rsid w:val="00C10B6E"/>
    <w:rsid w:val="00C10C59"/>
    <w:rsid w:val="00C10F48"/>
    <w:rsid w:val="00C11466"/>
    <w:rsid w:val="00C12AF5"/>
    <w:rsid w:val="00C12E53"/>
    <w:rsid w:val="00C1308C"/>
    <w:rsid w:val="00C1314F"/>
    <w:rsid w:val="00C13500"/>
    <w:rsid w:val="00C136E3"/>
    <w:rsid w:val="00C138B8"/>
    <w:rsid w:val="00C13900"/>
    <w:rsid w:val="00C13B55"/>
    <w:rsid w:val="00C140FC"/>
    <w:rsid w:val="00C144C0"/>
    <w:rsid w:val="00C147DD"/>
    <w:rsid w:val="00C1563C"/>
    <w:rsid w:val="00C167BA"/>
    <w:rsid w:val="00C16E53"/>
    <w:rsid w:val="00C174B6"/>
    <w:rsid w:val="00C1750E"/>
    <w:rsid w:val="00C17A18"/>
    <w:rsid w:val="00C17C3F"/>
    <w:rsid w:val="00C17F70"/>
    <w:rsid w:val="00C2005C"/>
    <w:rsid w:val="00C202F7"/>
    <w:rsid w:val="00C20384"/>
    <w:rsid w:val="00C21147"/>
    <w:rsid w:val="00C21302"/>
    <w:rsid w:val="00C216D5"/>
    <w:rsid w:val="00C21EE4"/>
    <w:rsid w:val="00C221E1"/>
    <w:rsid w:val="00C227E5"/>
    <w:rsid w:val="00C2287D"/>
    <w:rsid w:val="00C22995"/>
    <w:rsid w:val="00C22BFE"/>
    <w:rsid w:val="00C22D5B"/>
    <w:rsid w:val="00C236A8"/>
    <w:rsid w:val="00C23FE2"/>
    <w:rsid w:val="00C24658"/>
    <w:rsid w:val="00C25291"/>
    <w:rsid w:val="00C257F4"/>
    <w:rsid w:val="00C25ACC"/>
    <w:rsid w:val="00C25E02"/>
    <w:rsid w:val="00C25FCF"/>
    <w:rsid w:val="00C26360"/>
    <w:rsid w:val="00C263C3"/>
    <w:rsid w:val="00C26412"/>
    <w:rsid w:val="00C2666B"/>
    <w:rsid w:val="00C268C5"/>
    <w:rsid w:val="00C26B2F"/>
    <w:rsid w:val="00C2702E"/>
    <w:rsid w:val="00C27B11"/>
    <w:rsid w:val="00C27E1B"/>
    <w:rsid w:val="00C3014A"/>
    <w:rsid w:val="00C313CE"/>
    <w:rsid w:val="00C31DAB"/>
    <w:rsid w:val="00C327FC"/>
    <w:rsid w:val="00C32CFF"/>
    <w:rsid w:val="00C32E95"/>
    <w:rsid w:val="00C33258"/>
    <w:rsid w:val="00C3357B"/>
    <w:rsid w:val="00C34008"/>
    <w:rsid w:val="00C34BC6"/>
    <w:rsid w:val="00C34D3A"/>
    <w:rsid w:val="00C34DDC"/>
    <w:rsid w:val="00C361C6"/>
    <w:rsid w:val="00C3674B"/>
    <w:rsid w:val="00C37336"/>
    <w:rsid w:val="00C37874"/>
    <w:rsid w:val="00C3792F"/>
    <w:rsid w:val="00C40182"/>
    <w:rsid w:val="00C4027F"/>
    <w:rsid w:val="00C4041E"/>
    <w:rsid w:val="00C40B4F"/>
    <w:rsid w:val="00C41051"/>
    <w:rsid w:val="00C41CB5"/>
    <w:rsid w:val="00C41F24"/>
    <w:rsid w:val="00C41F35"/>
    <w:rsid w:val="00C42201"/>
    <w:rsid w:val="00C425B8"/>
    <w:rsid w:val="00C4323F"/>
    <w:rsid w:val="00C435DB"/>
    <w:rsid w:val="00C44B20"/>
    <w:rsid w:val="00C456A4"/>
    <w:rsid w:val="00C45C9C"/>
    <w:rsid w:val="00C46107"/>
    <w:rsid w:val="00C461A6"/>
    <w:rsid w:val="00C461F9"/>
    <w:rsid w:val="00C46F75"/>
    <w:rsid w:val="00C47968"/>
    <w:rsid w:val="00C47A25"/>
    <w:rsid w:val="00C47C07"/>
    <w:rsid w:val="00C47DCD"/>
    <w:rsid w:val="00C517C2"/>
    <w:rsid w:val="00C529FE"/>
    <w:rsid w:val="00C52D0E"/>
    <w:rsid w:val="00C52D3B"/>
    <w:rsid w:val="00C52E5B"/>
    <w:rsid w:val="00C5366C"/>
    <w:rsid w:val="00C5389A"/>
    <w:rsid w:val="00C54311"/>
    <w:rsid w:val="00C5435D"/>
    <w:rsid w:val="00C54407"/>
    <w:rsid w:val="00C547DF"/>
    <w:rsid w:val="00C54931"/>
    <w:rsid w:val="00C54AD4"/>
    <w:rsid w:val="00C54B32"/>
    <w:rsid w:val="00C54DE7"/>
    <w:rsid w:val="00C54E0E"/>
    <w:rsid w:val="00C54F30"/>
    <w:rsid w:val="00C551C8"/>
    <w:rsid w:val="00C551FC"/>
    <w:rsid w:val="00C55863"/>
    <w:rsid w:val="00C558A9"/>
    <w:rsid w:val="00C55A75"/>
    <w:rsid w:val="00C56064"/>
    <w:rsid w:val="00C563BA"/>
    <w:rsid w:val="00C56A82"/>
    <w:rsid w:val="00C56DDD"/>
    <w:rsid w:val="00C56E2F"/>
    <w:rsid w:val="00C57453"/>
    <w:rsid w:val="00C57A4D"/>
    <w:rsid w:val="00C57A90"/>
    <w:rsid w:val="00C57BF9"/>
    <w:rsid w:val="00C57E43"/>
    <w:rsid w:val="00C60270"/>
    <w:rsid w:val="00C60511"/>
    <w:rsid w:val="00C60C28"/>
    <w:rsid w:val="00C614A2"/>
    <w:rsid w:val="00C6184F"/>
    <w:rsid w:val="00C618A1"/>
    <w:rsid w:val="00C61B84"/>
    <w:rsid w:val="00C61F81"/>
    <w:rsid w:val="00C62AB4"/>
    <w:rsid w:val="00C63146"/>
    <w:rsid w:val="00C633E0"/>
    <w:rsid w:val="00C64328"/>
    <w:rsid w:val="00C648EB"/>
    <w:rsid w:val="00C64900"/>
    <w:rsid w:val="00C650FE"/>
    <w:rsid w:val="00C652BB"/>
    <w:rsid w:val="00C65500"/>
    <w:rsid w:val="00C6584E"/>
    <w:rsid w:val="00C658E2"/>
    <w:rsid w:val="00C6594A"/>
    <w:rsid w:val="00C65F36"/>
    <w:rsid w:val="00C671BE"/>
    <w:rsid w:val="00C67424"/>
    <w:rsid w:val="00C6776A"/>
    <w:rsid w:val="00C67C78"/>
    <w:rsid w:val="00C67FD1"/>
    <w:rsid w:val="00C707C2"/>
    <w:rsid w:val="00C70B7E"/>
    <w:rsid w:val="00C71040"/>
    <w:rsid w:val="00C71176"/>
    <w:rsid w:val="00C71487"/>
    <w:rsid w:val="00C715F8"/>
    <w:rsid w:val="00C71EC8"/>
    <w:rsid w:val="00C71F66"/>
    <w:rsid w:val="00C7245A"/>
    <w:rsid w:val="00C72913"/>
    <w:rsid w:val="00C73703"/>
    <w:rsid w:val="00C73DCC"/>
    <w:rsid w:val="00C7424D"/>
    <w:rsid w:val="00C74905"/>
    <w:rsid w:val="00C74D8D"/>
    <w:rsid w:val="00C7581A"/>
    <w:rsid w:val="00C76507"/>
    <w:rsid w:val="00C7696A"/>
    <w:rsid w:val="00C76D78"/>
    <w:rsid w:val="00C76F65"/>
    <w:rsid w:val="00C771FE"/>
    <w:rsid w:val="00C776DD"/>
    <w:rsid w:val="00C77C04"/>
    <w:rsid w:val="00C800CE"/>
    <w:rsid w:val="00C80806"/>
    <w:rsid w:val="00C80B29"/>
    <w:rsid w:val="00C8182B"/>
    <w:rsid w:val="00C81958"/>
    <w:rsid w:val="00C81C9C"/>
    <w:rsid w:val="00C82FA3"/>
    <w:rsid w:val="00C839C5"/>
    <w:rsid w:val="00C83E0A"/>
    <w:rsid w:val="00C83FDD"/>
    <w:rsid w:val="00C8425B"/>
    <w:rsid w:val="00C853B5"/>
    <w:rsid w:val="00C85B18"/>
    <w:rsid w:val="00C85EDF"/>
    <w:rsid w:val="00C85F1D"/>
    <w:rsid w:val="00C8694A"/>
    <w:rsid w:val="00C87AB3"/>
    <w:rsid w:val="00C87D61"/>
    <w:rsid w:val="00C90456"/>
    <w:rsid w:val="00C9064B"/>
    <w:rsid w:val="00C90E34"/>
    <w:rsid w:val="00C91D65"/>
    <w:rsid w:val="00C9267C"/>
    <w:rsid w:val="00C92CCE"/>
    <w:rsid w:val="00C92FFD"/>
    <w:rsid w:val="00C9311C"/>
    <w:rsid w:val="00C94645"/>
    <w:rsid w:val="00C954E8"/>
    <w:rsid w:val="00C95CF7"/>
    <w:rsid w:val="00C95FA5"/>
    <w:rsid w:val="00C9690B"/>
    <w:rsid w:val="00C96BB6"/>
    <w:rsid w:val="00C97B39"/>
    <w:rsid w:val="00CA020D"/>
    <w:rsid w:val="00CA0253"/>
    <w:rsid w:val="00CA071B"/>
    <w:rsid w:val="00CA07E8"/>
    <w:rsid w:val="00CA0CE1"/>
    <w:rsid w:val="00CA2221"/>
    <w:rsid w:val="00CA23C9"/>
    <w:rsid w:val="00CA2A6F"/>
    <w:rsid w:val="00CA2DD8"/>
    <w:rsid w:val="00CA3294"/>
    <w:rsid w:val="00CA32BD"/>
    <w:rsid w:val="00CA34FA"/>
    <w:rsid w:val="00CA3789"/>
    <w:rsid w:val="00CA420E"/>
    <w:rsid w:val="00CA46A5"/>
    <w:rsid w:val="00CA47ED"/>
    <w:rsid w:val="00CA4FB4"/>
    <w:rsid w:val="00CA56C7"/>
    <w:rsid w:val="00CA660F"/>
    <w:rsid w:val="00CA7369"/>
    <w:rsid w:val="00CA76B1"/>
    <w:rsid w:val="00CA7AFC"/>
    <w:rsid w:val="00CA7B2B"/>
    <w:rsid w:val="00CA7D4B"/>
    <w:rsid w:val="00CA7EBA"/>
    <w:rsid w:val="00CA7F5B"/>
    <w:rsid w:val="00CB037C"/>
    <w:rsid w:val="00CB0857"/>
    <w:rsid w:val="00CB0C1F"/>
    <w:rsid w:val="00CB0D76"/>
    <w:rsid w:val="00CB0FF7"/>
    <w:rsid w:val="00CB1E5C"/>
    <w:rsid w:val="00CB2653"/>
    <w:rsid w:val="00CB2D55"/>
    <w:rsid w:val="00CB301A"/>
    <w:rsid w:val="00CB3957"/>
    <w:rsid w:val="00CB3C22"/>
    <w:rsid w:val="00CB3C29"/>
    <w:rsid w:val="00CB4607"/>
    <w:rsid w:val="00CB5040"/>
    <w:rsid w:val="00CB50BB"/>
    <w:rsid w:val="00CB51A6"/>
    <w:rsid w:val="00CB5C52"/>
    <w:rsid w:val="00CB6AEB"/>
    <w:rsid w:val="00CB7043"/>
    <w:rsid w:val="00CB76A5"/>
    <w:rsid w:val="00CB7ADF"/>
    <w:rsid w:val="00CB7C71"/>
    <w:rsid w:val="00CC0431"/>
    <w:rsid w:val="00CC0EC7"/>
    <w:rsid w:val="00CC11AE"/>
    <w:rsid w:val="00CC1456"/>
    <w:rsid w:val="00CC1740"/>
    <w:rsid w:val="00CC1F81"/>
    <w:rsid w:val="00CC1F9C"/>
    <w:rsid w:val="00CC2114"/>
    <w:rsid w:val="00CC2409"/>
    <w:rsid w:val="00CC25D7"/>
    <w:rsid w:val="00CC294A"/>
    <w:rsid w:val="00CC30BD"/>
    <w:rsid w:val="00CC31BA"/>
    <w:rsid w:val="00CC463D"/>
    <w:rsid w:val="00CC4C06"/>
    <w:rsid w:val="00CC4D42"/>
    <w:rsid w:val="00CC4D5D"/>
    <w:rsid w:val="00CC509E"/>
    <w:rsid w:val="00CC591D"/>
    <w:rsid w:val="00CC6065"/>
    <w:rsid w:val="00CC68F9"/>
    <w:rsid w:val="00CC6C34"/>
    <w:rsid w:val="00CC767A"/>
    <w:rsid w:val="00CC7970"/>
    <w:rsid w:val="00CD04A7"/>
    <w:rsid w:val="00CD05E5"/>
    <w:rsid w:val="00CD0D6E"/>
    <w:rsid w:val="00CD0E2F"/>
    <w:rsid w:val="00CD1326"/>
    <w:rsid w:val="00CD1D4F"/>
    <w:rsid w:val="00CD1F94"/>
    <w:rsid w:val="00CD2819"/>
    <w:rsid w:val="00CD2A2F"/>
    <w:rsid w:val="00CD2B12"/>
    <w:rsid w:val="00CD3F4E"/>
    <w:rsid w:val="00CD4047"/>
    <w:rsid w:val="00CD429F"/>
    <w:rsid w:val="00CD450F"/>
    <w:rsid w:val="00CD4D4C"/>
    <w:rsid w:val="00CD4F95"/>
    <w:rsid w:val="00CD54BC"/>
    <w:rsid w:val="00CD6252"/>
    <w:rsid w:val="00CD67C7"/>
    <w:rsid w:val="00CD7068"/>
    <w:rsid w:val="00CD7812"/>
    <w:rsid w:val="00CD79E1"/>
    <w:rsid w:val="00CE00D6"/>
    <w:rsid w:val="00CE0A9E"/>
    <w:rsid w:val="00CE0C34"/>
    <w:rsid w:val="00CE10C6"/>
    <w:rsid w:val="00CE1920"/>
    <w:rsid w:val="00CE2699"/>
    <w:rsid w:val="00CE2CF9"/>
    <w:rsid w:val="00CE33C6"/>
    <w:rsid w:val="00CE3567"/>
    <w:rsid w:val="00CE3B04"/>
    <w:rsid w:val="00CE3CA5"/>
    <w:rsid w:val="00CE403D"/>
    <w:rsid w:val="00CE4A2B"/>
    <w:rsid w:val="00CE4A88"/>
    <w:rsid w:val="00CE4ABD"/>
    <w:rsid w:val="00CE4C3F"/>
    <w:rsid w:val="00CE4DE7"/>
    <w:rsid w:val="00CE569D"/>
    <w:rsid w:val="00CE65B0"/>
    <w:rsid w:val="00CE6FD4"/>
    <w:rsid w:val="00CE7AF0"/>
    <w:rsid w:val="00CE7B6A"/>
    <w:rsid w:val="00CE7F63"/>
    <w:rsid w:val="00CF02FD"/>
    <w:rsid w:val="00CF05B9"/>
    <w:rsid w:val="00CF062A"/>
    <w:rsid w:val="00CF118A"/>
    <w:rsid w:val="00CF15BB"/>
    <w:rsid w:val="00CF1686"/>
    <w:rsid w:val="00CF1941"/>
    <w:rsid w:val="00CF1E02"/>
    <w:rsid w:val="00CF20CA"/>
    <w:rsid w:val="00CF20DC"/>
    <w:rsid w:val="00CF266B"/>
    <w:rsid w:val="00CF2863"/>
    <w:rsid w:val="00CF364B"/>
    <w:rsid w:val="00CF3C7D"/>
    <w:rsid w:val="00CF3E1E"/>
    <w:rsid w:val="00CF406B"/>
    <w:rsid w:val="00CF4429"/>
    <w:rsid w:val="00CF4719"/>
    <w:rsid w:val="00CF486E"/>
    <w:rsid w:val="00CF4A36"/>
    <w:rsid w:val="00CF56CA"/>
    <w:rsid w:val="00CF56F9"/>
    <w:rsid w:val="00CF58AD"/>
    <w:rsid w:val="00CF5A36"/>
    <w:rsid w:val="00CF5CA7"/>
    <w:rsid w:val="00CF5F80"/>
    <w:rsid w:val="00CF6472"/>
    <w:rsid w:val="00CF6474"/>
    <w:rsid w:val="00CF6870"/>
    <w:rsid w:val="00CF7551"/>
    <w:rsid w:val="00CF7C70"/>
    <w:rsid w:val="00D003DC"/>
    <w:rsid w:val="00D005F8"/>
    <w:rsid w:val="00D00F8B"/>
    <w:rsid w:val="00D0123F"/>
    <w:rsid w:val="00D01AE2"/>
    <w:rsid w:val="00D01FBE"/>
    <w:rsid w:val="00D01FF4"/>
    <w:rsid w:val="00D0242E"/>
    <w:rsid w:val="00D037CD"/>
    <w:rsid w:val="00D037D7"/>
    <w:rsid w:val="00D0401D"/>
    <w:rsid w:val="00D04043"/>
    <w:rsid w:val="00D04BA3"/>
    <w:rsid w:val="00D050AA"/>
    <w:rsid w:val="00D05B42"/>
    <w:rsid w:val="00D05CA9"/>
    <w:rsid w:val="00D0619F"/>
    <w:rsid w:val="00D063F7"/>
    <w:rsid w:val="00D06636"/>
    <w:rsid w:val="00D066CA"/>
    <w:rsid w:val="00D076EA"/>
    <w:rsid w:val="00D0792A"/>
    <w:rsid w:val="00D079D3"/>
    <w:rsid w:val="00D10F1C"/>
    <w:rsid w:val="00D10FEC"/>
    <w:rsid w:val="00D112A3"/>
    <w:rsid w:val="00D1140F"/>
    <w:rsid w:val="00D118AC"/>
    <w:rsid w:val="00D1225A"/>
    <w:rsid w:val="00D12338"/>
    <w:rsid w:val="00D125DA"/>
    <w:rsid w:val="00D1276C"/>
    <w:rsid w:val="00D12892"/>
    <w:rsid w:val="00D12F92"/>
    <w:rsid w:val="00D1304A"/>
    <w:rsid w:val="00D134D7"/>
    <w:rsid w:val="00D143FF"/>
    <w:rsid w:val="00D14945"/>
    <w:rsid w:val="00D1572D"/>
    <w:rsid w:val="00D1577D"/>
    <w:rsid w:val="00D157E6"/>
    <w:rsid w:val="00D159E5"/>
    <w:rsid w:val="00D15B96"/>
    <w:rsid w:val="00D1645F"/>
    <w:rsid w:val="00D16F17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BB"/>
    <w:rsid w:val="00D245BE"/>
    <w:rsid w:val="00D24644"/>
    <w:rsid w:val="00D24752"/>
    <w:rsid w:val="00D2478A"/>
    <w:rsid w:val="00D24B22"/>
    <w:rsid w:val="00D259F5"/>
    <w:rsid w:val="00D25E6E"/>
    <w:rsid w:val="00D26302"/>
    <w:rsid w:val="00D2647D"/>
    <w:rsid w:val="00D266B7"/>
    <w:rsid w:val="00D269FA"/>
    <w:rsid w:val="00D26B38"/>
    <w:rsid w:val="00D26EA6"/>
    <w:rsid w:val="00D27269"/>
    <w:rsid w:val="00D3020B"/>
    <w:rsid w:val="00D302E9"/>
    <w:rsid w:val="00D31116"/>
    <w:rsid w:val="00D32134"/>
    <w:rsid w:val="00D321FD"/>
    <w:rsid w:val="00D32625"/>
    <w:rsid w:val="00D32D00"/>
    <w:rsid w:val="00D33346"/>
    <w:rsid w:val="00D3393B"/>
    <w:rsid w:val="00D33EA7"/>
    <w:rsid w:val="00D33F45"/>
    <w:rsid w:val="00D340D3"/>
    <w:rsid w:val="00D3448E"/>
    <w:rsid w:val="00D346F6"/>
    <w:rsid w:val="00D36221"/>
    <w:rsid w:val="00D36295"/>
    <w:rsid w:val="00D36439"/>
    <w:rsid w:val="00D36CD0"/>
    <w:rsid w:val="00D3732A"/>
    <w:rsid w:val="00D400F3"/>
    <w:rsid w:val="00D40D6B"/>
    <w:rsid w:val="00D41D3D"/>
    <w:rsid w:val="00D4212E"/>
    <w:rsid w:val="00D421BB"/>
    <w:rsid w:val="00D42CFE"/>
    <w:rsid w:val="00D44791"/>
    <w:rsid w:val="00D44DA6"/>
    <w:rsid w:val="00D4576D"/>
    <w:rsid w:val="00D45B3B"/>
    <w:rsid w:val="00D4605D"/>
    <w:rsid w:val="00D462D4"/>
    <w:rsid w:val="00D465B4"/>
    <w:rsid w:val="00D467A6"/>
    <w:rsid w:val="00D46959"/>
    <w:rsid w:val="00D46990"/>
    <w:rsid w:val="00D46B19"/>
    <w:rsid w:val="00D46E19"/>
    <w:rsid w:val="00D4757B"/>
    <w:rsid w:val="00D47CA9"/>
    <w:rsid w:val="00D50314"/>
    <w:rsid w:val="00D504E2"/>
    <w:rsid w:val="00D50904"/>
    <w:rsid w:val="00D51C3D"/>
    <w:rsid w:val="00D52606"/>
    <w:rsid w:val="00D52692"/>
    <w:rsid w:val="00D52711"/>
    <w:rsid w:val="00D528E5"/>
    <w:rsid w:val="00D52CE1"/>
    <w:rsid w:val="00D53787"/>
    <w:rsid w:val="00D543E1"/>
    <w:rsid w:val="00D55946"/>
    <w:rsid w:val="00D559FB"/>
    <w:rsid w:val="00D55A6A"/>
    <w:rsid w:val="00D55AF8"/>
    <w:rsid w:val="00D5604D"/>
    <w:rsid w:val="00D5609E"/>
    <w:rsid w:val="00D5616F"/>
    <w:rsid w:val="00D56371"/>
    <w:rsid w:val="00D5692F"/>
    <w:rsid w:val="00D57A1F"/>
    <w:rsid w:val="00D57C78"/>
    <w:rsid w:val="00D6004F"/>
    <w:rsid w:val="00D60B79"/>
    <w:rsid w:val="00D61291"/>
    <w:rsid w:val="00D61967"/>
    <w:rsid w:val="00D620C2"/>
    <w:rsid w:val="00D625F0"/>
    <w:rsid w:val="00D6270E"/>
    <w:rsid w:val="00D62C59"/>
    <w:rsid w:val="00D6385E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707B"/>
    <w:rsid w:val="00D6768F"/>
    <w:rsid w:val="00D7030F"/>
    <w:rsid w:val="00D7051A"/>
    <w:rsid w:val="00D70789"/>
    <w:rsid w:val="00D70D07"/>
    <w:rsid w:val="00D712AC"/>
    <w:rsid w:val="00D716A7"/>
    <w:rsid w:val="00D71892"/>
    <w:rsid w:val="00D7203F"/>
    <w:rsid w:val="00D7225D"/>
    <w:rsid w:val="00D72433"/>
    <w:rsid w:val="00D72744"/>
    <w:rsid w:val="00D727CC"/>
    <w:rsid w:val="00D7294F"/>
    <w:rsid w:val="00D731B7"/>
    <w:rsid w:val="00D734FE"/>
    <w:rsid w:val="00D7350B"/>
    <w:rsid w:val="00D736D7"/>
    <w:rsid w:val="00D74212"/>
    <w:rsid w:val="00D747B3"/>
    <w:rsid w:val="00D74A52"/>
    <w:rsid w:val="00D74F71"/>
    <w:rsid w:val="00D755D0"/>
    <w:rsid w:val="00D76062"/>
    <w:rsid w:val="00D771F5"/>
    <w:rsid w:val="00D77536"/>
    <w:rsid w:val="00D7756C"/>
    <w:rsid w:val="00D777D8"/>
    <w:rsid w:val="00D77C35"/>
    <w:rsid w:val="00D802A4"/>
    <w:rsid w:val="00D80563"/>
    <w:rsid w:val="00D808D1"/>
    <w:rsid w:val="00D808E4"/>
    <w:rsid w:val="00D80FA1"/>
    <w:rsid w:val="00D81200"/>
    <w:rsid w:val="00D813EC"/>
    <w:rsid w:val="00D814DA"/>
    <w:rsid w:val="00D8177F"/>
    <w:rsid w:val="00D82049"/>
    <w:rsid w:val="00D820F6"/>
    <w:rsid w:val="00D82464"/>
    <w:rsid w:val="00D8266A"/>
    <w:rsid w:val="00D833CD"/>
    <w:rsid w:val="00D83DBA"/>
    <w:rsid w:val="00D83FF5"/>
    <w:rsid w:val="00D8572F"/>
    <w:rsid w:val="00D85CA4"/>
    <w:rsid w:val="00D86639"/>
    <w:rsid w:val="00D86656"/>
    <w:rsid w:val="00D86969"/>
    <w:rsid w:val="00D86A79"/>
    <w:rsid w:val="00D86A84"/>
    <w:rsid w:val="00D86E34"/>
    <w:rsid w:val="00D87177"/>
    <w:rsid w:val="00D878EC"/>
    <w:rsid w:val="00D87DAC"/>
    <w:rsid w:val="00D87FE3"/>
    <w:rsid w:val="00D90055"/>
    <w:rsid w:val="00D90ECA"/>
    <w:rsid w:val="00D9220A"/>
    <w:rsid w:val="00D9267F"/>
    <w:rsid w:val="00D92BA2"/>
    <w:rsid w:val="00D9312F"/>
    <w:rsid w:val="00D933AF"/>
    <w:rsid w:val="00D93F2B"/>
    <w:rsid w:val="00D94BA3"/>
    <w:rsid w:val="00D94EA1"/>
    <w:rsid w:val="00D94ED2"/>
    <w:rsid w:val="00D94F5A"/>
    <w:rsid w:val="00D95005"/>
    <w:rsid w:val="00D95103"/>
    <w:rsid w:val="00D95B65"/>
    <w:rsid w:val="00D95E16"/>
    <w:rsid w:val="00D966C2"/>
    <w:rsid w:val="00D97444"/>
    <w:rsid w:val="00D97A69"/>
    <w:rsid w:val="00D97D34"/>
    <w:rsid w:val="00DA060F"/>
    <w:rsid w:val="00DA0900"/>
    <w:rsid w:val="00DA0B74"/>
    <w:rsid w:val="00DA120B"/>
    <w:rsid w:val="00DA132B"/>
    <w:rsid w:val="00DA1D42"/>
    <w:rsid w:val="00DA1ECD"/>
    <w:rsid w:val="00DA28B2"/>
    <w:rsid w:val="00DA29E8"/>
    <w:rsid w:val="00DA338A"/>
    <w:rsid w:val="00DA33DA"/>
    <w:rsid w:val="00DA390F"/>
    <w:rsid w:val="00DA4BA7"/>
    <w:rsid w:val="00DA5C32"/>
    <w:rsid w:val="00DA5DD9"/>
    <w:rsid w:val="00DA63DC"/>
    <w:rsid w:val="00DA6903"/>
    <w:rsid w:val="00DA6A25"/>
    <w:rsid w:val="00DA6A42"/>
    <w:rsid w:val="00DA6C3D"/>
    <w:rsid w:val="00DA71C6"/>
    <w:rsid w:val="00DA7210"/>
    <w:rsid w:val="00DA7C0E"/>
    <w:rsid w:val="00DB0220"/>
    <w:rsid w:val="00DB08E2"/>
    <w:rsid w:val="00DB094D"/>
    <w:rsid w:val="00DB0C4A"/>
    <w:rsid w:val="00DB0D56"/>
    <w:rsid w:val="00DB0DD9"/>
    <w:rsid w:val="00DB114E"/>
    <w:rsid w:val="00DB11EC"/>
    <w:rsid w:val="00DB1378"/>
    <w:rsid w:val="00DB1551"/>
    <w:rsid w:val="00DB1E24"/>
    <w:rsid w:val="00DB24FD"/>
    <w:rsid w:val="00DB294F"/>
    <w:rsid w:val="00DB2E03"/>
    <w:rsid w:val="00DB2EE1"/>
    <w:rsid w:val="00DB368D"/>
    <w:rsid w:val="00DB49DA"/>
    <w:rsid w:val="00DB4E7D"/>
    <w:rsid w:val="00DB63CE"/>
    <w:rsid w:val="00DB694F"/>
    <w:rsid w:val="00DB7429"/>
    <w:rsid w:val="00DB77DC"/>
    <w:rsid w:val="00DB79CD"/>
    <w:rsid w:val="00DB7A2E"/>
    <w:rsid w:val="00DB7D5D"/>
    <w:rsid w:val="00DB7D9C"/>
    <w:rsid w:val="00DC037C"/>
    <w:rsid w:val="00DC1557"/>
    <w:rsid w:val="00DC19D3"/>
    <w:rsid w:val="00DC1CEA"/>
    <w:rsid w:val="00DC22EC"/>
    <w:rsid w:val="00DC25E8"/>
    <w:rsid w:val="00DC2E26"/>
    <w:rsid w:val="00DC2F0D"/>
    <w:rsid w:val="00DC31D4"/>
    <w:rsid w:val="00DC3594"/>
    <w:rsid w:val="00DC3750"/>
    <w:rsid w:val="00DC4505"/>
    <w:rsid w:val="00DC46CA"/>
    <w:rsid w:val="00DC5147"/>
    <w:rsid w:val="00DC61CE"/>
    <w:rsid w:val="00DC639D"/>
    <w:rsid w:val="00DD06D0"/>
    <w:rsid w:val="00DD0C3E"/>
    <w:rsid w:val="00DD0D78"/>
    <w:rsid w:val="00DD0F61"/>
    <w:rsid w:val="00DD1B74"/>
    <w:rsid w:val="00DD1F31"/>
    <w:rsid w:val="00DD242D"/>
    <w:rsid w:val="00DD2B28"/>
    <w:rsid w:val="00DD2C7E"/>
    <w:rsid w:val="00DD41B9"/>
    <w:rsid w:val="00DD4210"/>
    <w:rsid w:val="00DD51F0"/>
    <w:rsid w:val="00DD5521"/>
    <w:rsid w:val="00DD559B"/>
    <w:rsid w:val="00DD55CF"/>
    <w:rsid w:val="00DD562F"/>
    <w:rsid w:val="00DD587A"/>
    <w:rsid w:val="00DD5AF3"/>
    <w:rsid w:val="00DD6491"/>
    <w:rsid w:val="00DD6886"/>
    <w:rsid w:val="00DD68EC"/>
    <w:rsid w:val="00DD6E24"/>
    <w:rsid w:val="00DD6F72"/>
    <w:rsid w:val="00DD71AC"/>
    <w:rsid w:val="00DD7A1F"/>
    <w:rsid w:val="00DE012A"/>
    <w:rsid w:val="00DE02B7"/>
    <w:rsid w:val="00DE0358"/>
    <w:rsid w:val="00DE047A"/>
    <w:rsid w:val="00DE057D"/>
    <w:rsid w:val="00DE0878"/>
    <w:rsid w:val="00DE0A9E"/>
    <w:rsid w:val="00DE140B"/>
    <w:rsid w:val="00DE1AC1"/>
    <w:rsid w:val="00DE1AC9"/>
    <w:rsid w:val="00DE1FDE"/>
    <w:rsid w:val="00DE2B48"/>
    <w:rsid w:val="00DE3440"/>
    <w:rsid w:val="00DE3F3D"/>
    <w:rsid w:val="00DE48AD"/>
    <w:rsid w:val="00DE4FEB"/>
    <w:rsid w:val="00DE5244"/>
    <w:rsid w:val="00DE54AF"/>
    <w:rsid w:val="00DE552C"/>
    <w:rsid w:val="00DE5645"/>
    <w:rsid w:val="00DE56FE"/>
    <w:rsid w:val="00DE577F"/>
    <w:rsid w:val="00DE58AF"/>
    <w:rsid w:val="00DE5B07"/>
    <w:rsid w:val="00DE661F"/>
    <w:rsid w:val="00DE6657"/>
    <w:rsid w:val="00DE7685"/>
    <w:rsid w:val="00DE7AB7"/>
    <w:rsid w:val="00DF0254"/>
    <w:rsid w:val="00DF0668"/>
    <w:rsid w:val="00DF0780"/>
    <w:rsid w:val="00DF0BC0"/>
    <w:rsid w:val="00DF0EF9"/>
    <w:rsid w:val="00DF1AA3"/>
    <w:rsid w:val="00DF26D7"/>
    <w:rsid w:val="00DF2775"/>
    <w:rsid w:val="00DF2A72"/>
    <w:rsid w:val="00DF2C3D"/>
    <w:rsid w:val="00DF3207"/>
    <w:rsid w:val="00DF33EF"/>
    <w:rsid w:val="00DF36EB"/>
    <w:rsid w:val="00DF432D"/>
    <w:rsid w:val="00DF452E"/>
    <w:rsid w:val="00DF4841"/>
    <w:rsid w:val="00DF4E0A"/>
    <w:rsid w:val="00DF53A2"/>
    <w:rsid w:val="00DF5E71"/>
    <w:rsid w:val="00DF7450"/>
    <w:rsid w:val="00DF7546"/>
    <w:rsid w:val="00E0031C"/>
    <w:rsid w:val="00E014B1"/>
    <w:rsid w:val="00E01ED0"/>
    <w:rsid w:val="00E021C3"/>
    <w:rsid w:val="00E02368"/>
    <w:rsid w:val="00E02371"/>
    <w:rsid w:val="00E028A3"/>
    <w:rsid w:val="00E02E77"/>
    <w:rsid w:val="00E031F3"/>
    <w:rsid w:val="00E03BE5"/>
    <w:rsid w:val="00E03E62"/>
    <w:rsid w:val="00E03E97"/>
    <w:rsid w:val="00E04916"/>
    <w:rsid w:val="00E04D73"/>
    <w:rsid w:val="00E057E7"/>
    <w:rsid w:val="00E05B6E"/>
    <w:rsid w:val="00E05E3E"/>
    <w:rsid w:val="00E063E7"/>
    <w:rsid w:val="00E067A7"/>
    <w:rsid w:val="00E068BA"/>
    <w:rsid w:val="00E074A0"/>
    <w:rsid w:val="00E07DF2"/>
    <w:rsid w:val="00E100A6"/>
    <w:rsid w:val="00E102FF"/>
    <w:rsid w:val="00E1038C"/>
    <w:rsid w:val="00E10D75"/>
    <w:rsid w:val="00E113F7"/>
    <w:rsid w:val="00E11745"/>
    <w:rsid w:val="00E117F3"/>
    <w:rsid w:val="00E12259"/>
    <w:rsid w:val="00E12322"/>
    <w:rsid w:val="00E123BD"/>
    <w:rsid w:val="00E12FD2"/>
    <w:rsid w:val="00E1338E"/>
    <w:rsid w:val="00E13423"/>
    <w:rsid w:val="00E1361C"/>
    <w:rsid w:val="00E143A2"/>
    <w:rsid w:val="00E1497E"/>
    <w:rsid w:val="00E15651"/>
    <w:rsid w:val="00E15DB8"/>
    <w:rsid w:val="00E16214"/>
    <w:rsid w:val="00E16848"/>
    <w:rsid w:val="00E16ABF"/>
    <w:rsid w:val="00E1757D"/>
    <w:rsid w:val="00E17DD9"/>
    <w:rsid w:val="00E204BE"/>
    <w:rsid w:val="00E2097F"/>
    <w:rsid w:val="00E209B6"/>
    <w:rsid w:val="00E2105D"/>
    <w:rsid w:val="00E219DE"/>
    <w:rsid w:val="00E21F33"/>
    <w:rsid w:val="00E222E5"/>
    <w:rsid w:val="00E22EB3"/>
    <w:rsid w:val="00E2347F"/>
    <w:rsid w:val="00E23BB7"/>
    <w:rsid w:val="00E247C5"/>
    <w:rsid w:val="00E24968"/>
    <w:rsid w:val="00E249F4"/>
    <w:rsid w:val="00E25117"/>
    <w:rsid w:val="00E25264"/>
    <w:rsid w:val="00E26332"/>
    <w:rsid w:val="00E267DB"/>
    <w:rsid w:val="00E26A2C"/>
    <w:rsid w:val="00E26B82"/>
    <w:rsid w:val="00E26B9C"/>
    <w:rsid w:val="00E26C32"/>
    <w:rsid w:val="00E26E62"/>
    <w:rsid w:val="00E27B6F"/>
    <w:rsid w:val="00E27CE1"/>
    <w:rsid w:val="00E303A4"/>
    <w:rsid w:val="00E3063D"/>
    <w:rsid w:val="00E30831"/>
    <w:rsid w:val="00E30BF3"/>
    <w:rsid w:val="00E30D08"/>
    <w:rsid w:val="00E30D78"/>
    <w:rsid w:val="00E31880"/>
    <w:rsid w:val="00E31E7E"/>
    <w:rsid w:val="00E3202A"/>
    <w:rsid w:val="00E3241A"/>
    <w:rsid w:val="00E3265B"/>
    <w:rsid w:val="00E32EBC"/>
    <w:rsid w:val="00E3317C"/>
    <w:rsid w:val="00E33F21"/>
    <w:rsid w:val="00E341D2"/>
    <w:rsid w:val="00E35086"/>
    <w:rsid w:val="00E35329"/>
    <w:rsid w:val="00E354FC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F0B"/>
    <w:rsid w:val="00E42431"/>
    <w:rsid w:val="00E4250F"/>
    <w:rsid w:val="00E42CCA"/>
    <w:rsid w:val="00E42FE8"/>
    <w:rsid w:val="00E43088"/>
    <w:rsid w:val="00E434C7"/>
    <w:rsid w:val="00E4388B"/>
    <w:rsid w:val="00E43E96"/>
    <w:rsid w:val="00E44248"/>
    <w:rsid w:val="00E4461F"/>
    <w:rsid w:val="00E44696"/>
    <w:rsid w:val="00E446E4"/>
    <w:rsid w:val="00E44AC1"/>
    <w:rsid w:val="00E45444"/>
    <w:rsid w:val="00E4575B"/>
    <w:rsid w:val="00E45DD1"/>
    <w:rsid w:val="00E45DF6"/>
    <w:rsid w:val="00E461DF"/>
    <w:rsid w:val="00E46306"/>
    <w:rsid w:val="00E46A39"/>
    <w:rsid w:val="00E46DC5"/>
    <w:rsid w:val="00E470F1"/>
    <w:rsid w:val="00E472C8"/>
    <w:rsid w:val="00E47436"/>
    <w:rsid w:val="00E47673"/>
    <w:rsid w:val="00E47D91"/>
    <w:rsid w:val="00E47FC6"/>
    <w:rsid w:val="00E51556"/>
    <w:rsid w:val="00E51721"/>
    <w:rsid w:val="00E517B9"/>
    <w:rsid w:val="00E51C47"/>
    <w:rsid w:val="00E5244A"/>
    <w:rsid w:val="00E526CE"/>
    <w:rsid w:val="00E5281B"/>
    <w:rsid w:val="00E52B10"/>
    <w:rsid w:val="00E54657"/>
    <w:rsid w:val="00E54D2E"/>
    <w:rsid w:val="00E54E12"/>
    <w:rsid w:val="00E551EE"/>
    <w:rsid w:val="00E5652C"/>
    <w:rsid w:val="00E56921"/>
    <w:rsid w:val="00E5720C"/>
    <w:rsid w:val="00E57552"/>
    <w:rsid w:val="00E57997"/>
    <w:rsid w:val="00E57F79"/>
    <w:rsid w:val="00E604BC"/>
    <w:rsid w:val="00E6109E"/>
    <w:rsid w:val="00E6120E"/>
    <w:rsid w:val="00E6163A"/>
    <w:rsid w:val="00E617A8"/>
    <w:rsid w:val="00E61AA4"/>
    <w:rsid w:val="00E61BA5"/>
    <w:rsid w:val="00E61D2A"/>
    <w:rsid w:val="00E625A0"/>
    <w:rsid w:val="00E62BDC"/>
    <w:rsid w:val="00E62C86"/>
    <w:rsid w:val="00E63005"/>
    <w:rsid w:val="00E630ED"/>
    <w:rsid w:val="00E63523"/>
    <w:rsid w:val="00E6451B"/>
    <w:rsid w:val="00E64706"/>
    <w:rsid w:val="00E64C22"/>
    <w:rsid w:val="00E64FA1"/>
    <w:rsid w:val="00E6505F"/>
    <w:rsid w:val="00E66153"/>
    <w:rsid w:val="00E666C4"/>
    <w:rsid w:val="00E66D59"/>
    <w:rsid w:val="00E66DCB"/>
    <w:rsid w:val="00E67203"/>
    <w:rsid w:val="00E676EE"/>
    <w:rsid w:val="00E67A63"/>
    <w:rsid w:val="00E67EA7"/>
    <w:rsid w:val="00E67EF7"/>
    <w:rsid w:val="00E700ED"/>
    <w:rsid w:val="00E70128"/>
    <w:rsid w:val="00E70A95"/>
    <w:rsid w:val="00E712F8"/>
    <w:rsid w:val="00E71B72"/>
    <w:rsid w:val="00E72480"/>
    <w:rsid w:val="00E72CCD"/>
    <w:rsid w:val="00E7364B"/>
    <w:rsid w:val="00E73E7C"/>
    <w:rsid w:val="00E745DC"/>
    <w:rsid w:val="00E74C70"/>
    <w:rsid w:val="00E74DD5"/>
    <w:rsid w:val="00E750A4"/>
    <w:rsid w:val="00E7511A"/>
    <w:rsid w:val="00E75202"/>
    <w:rsid w:val="00E75C82"/>
    <w:rsid w:val="00E7604C"/>
    <w:rsid w:val="00E76A41"/>
    <w:rsid w:val="00E77381"/>
    <w:rsid w:val="00E77422"/>
    <w:rsid w:val="00E774A1"/>
    <w:rsid w:val="00E77D9C"/>
    <w:rsid w:val="00E77DE3"/>
    <w:rsid w:val="00E81545"/>
    <w:rsid w:val="00E8161A"/>
    <w:rsid w:val="00E82407"/>
    <w:rsid w:val="00E824CF"/>
    <w:rsid w:val="00E82E79"/>
    <w:rsid w:val="00E83EEC"/>
    <w:rsid w:val="00E8426C"/>
    <w:rsid w:val="00E84C6D"/>
    <w:rsid w:val="00E84EFD"/>
    <w:rsid w:val="00E84FA2"/>
    <w:rsid w:val="00E85003"/>
    <w:rsid w:val="00E853DC"/>
    <w:rsid w:val="00E859F5"/>
    <w:rsid w:val="00E87908"/>
    <w:rsid w:val="00E87AD2"/>
    <w:rsid w:val="00E87D12"/>
    <w:rsid w:val="00E87DC5"/>
    <w:rsid w:val="00E9024B"/>
    <w:rsid w:val="00E905B7"/>
    <w:rsid w:val="00E90654"/>
    <w:rsid w:val="00E90888"/>
    <w:rsid w:val="00E90C60"/>
    <w:rsid w:val="00E910AE"/>
    <w:rsid w:val="00E917FA"/>
    <w:rsid w:val="00E91F6B"/>
    <w:rsid w:val="00E92313"/>
    <w:rsid w:val="00E9232B"/>
    <w:rsid w:val="00E92426"/>
    <w:rsid w:val="00E92552"/>
    <w:rsid w:val="00E929A1"/>
    <w:rsid w:val="00E92A65"/>
    <w:rsid w:val="00E93B64"/>
    <w:rsid w:val="00E94E9B"/>
    <w:rsid w:val="00E94EC3"/>
    <w:rsid w:val="00E95160"/>
    <w:rsid w:val="00E951E0"/>
    <w:rsid w:val="00E95380"/>
    <w:rsid w:val="00E95A64"/>
    <w:rsid w:val="00E96286"/>
    <w:rsid w:val="00E96349"/>
    <w:rsid w:val="00E96786"/>
    <w:rsid w:val="00E96F4E"/>
    <w:rsid w:val="00E97C16"/>
    <w:rsid w:val="00E97D29"/>
    <w:rsid w:val="00EA0102"/>
    <w:rsid w:val="00EA0A18"/>
    <w:rsid w:val="00EA0AC4"/>
    <w:rsid w:val="00EA0B51"/>
    <w:rsid w:val="00EA0DB3"/>
    <w:rsid w:val="00EA10B0"/>
    <w:rsid w:val="00EA1902"/>
    <w:rsid w:val="00EA1D2A"/>
    <w:rsid w:val="00EA1DAA"/>
    <w:rsid w:val="00EA23C6"/>
    <w:rsid w:val="00EA23CC"/>
    <w:rsid w:val="00EA23F4"/>
    <w:rsid w:val="00EA2DC2"/>
    <w:rsid w:val="00EA322D"/>
    <w:rsid w:val="00EA3489"/>
    <w:rsid w:val="00EA359A"/>
    <w:rsid w:val="00EA38E6"/>
    <w:rsid w:val="00EA3F37"/>
    <w:rsid w:val="00EA43B4"/>
    <w:rsid w:val="00EA4987"/>
    <w:rsid w:val="00EA49B6"/>
    <w:rsid w:val="00EA4A31"/>
    <w:rsid w:val="00EA4D09"/>
    <w:rsid w:val="00EA4EA6"/>
    <w:rsid w:val="00EA60AA"/>
    <w:rsid w:val="00EA6FA6"/>
    <w:rsid w:val="00EA6FA8"/>
    <w:rsid w:val="00EA7847"/>
    <w:rsid w:val="00EA7BB9"/>
    <w:rsid w:val="00EB02C0"/>
    <w:rsid w:val="00EB04A6"/>
    <w:rsid w:val="00EB15C5"/>
    <w:rsid w:val="00EB161E"/>
    <w:rsid w:val="00EB1FDC"/>
    <w:rsid w:val="00EB2138"/>
    <w:rsid w:val="00EB2F02"/>
    <w:rsid w:val="00EB2F2A"/>
    <w:rsid w:val="00EB36F1"/>
    <w:rsid w:val="00EB4676"/>
    <w:rsid w:val="00EB4756"/>
    <w:rsid w:val="00EB4FC5"/>
    <w:rsid w:val="00EB4FF0"/>
    <w:rsid w:val="00EB503D"/>
    <w:rsid w:val="00EB5167"/>
    <w:rsid w:val="00EB539C"/>
    <w:rsid w:val="00EB5B67"/>
    <w:rsid w:val="00EB5CEA"/>
    <w:rsid w:val="00EB5D68"/>
    <w:rsid w:val="00EB6372"/>
    <w:rsid w:val="00EB696B"/>
    <w:rsid w:val="00EB699E"/>
    <w:rsid w:val="00EB6D22"/>
    <w:rsid w:val="00EB72E0"/>
    <w:rsid w:val="00EB763B"/>
    <w:rsid w:val="00EB7D5E"/>
    <w:rsid w:val="00EC0793"/>
    <w:rsid w:val="00EC0B24"/>
    <w:rsid w:val="00EC1720"/>
    <w:rsid w:val="00EC1B3C"/>
    <w:rsid w:val="00EC22E4"/>
    <w:rsid w:val="00EC2E7E"/>
    <w:rsid w:val="00EC3F25"/>
    <w:rsid w:val="00EC3FC8"/>
    <w:rsid w:val="00EC4278"/>
    <w:rsid w:val="00EC4FC2"/>
    <w:rsid w:val="00EC5490"/>
    <w:rsid w:val="00EC56E0"/>
    <w:rsid w:val="00EC58A8"/>
    <w:rsid w:val="00EC5933"/>
    <w:rsid w:val="00EC6281"/>
    <w:rsid w:val="00EC6BB5"/>
    <w:rsid w:val="00EC70CA"/>
    <w:rsid w:val="00EC7AC4"/>
    <w:rsid w:val="00EC7E39"/>
    <w:rsid w:val="00EC7FE3"/>
    <w:rsid w:val="00ED01CD"/>
    <w:rsid w:val="00ED0847"/>
    <w:rsid w:val="00ED0933"/>
    <w:rsid w:val="00ED1481"/>
    <w:rsid w:val="00ED1CD0"/>
    <w:rsid w:val="00ED202B"/>
    <w:rsid w:val="00ED2358"/>
    <w:rsid w:val="00ED3438"/>
    <w:rsid w:val="00ED39B9"/>
    <w:rsid w:val="00ED3AAF"/>
    <w:rsid w:val="00ED3D48"/>
    <w:rsid w:val="00ED3DF5"/>
    <w:rsid w:val="00ED3F7D"/>
    <w:rsid w:val="00ED455F"/>
    <w:rsid w:val="00ED48C1"/>
    <w:rsid w:val="00ED4A3E"/>
    <w:rsid w:val="00ED4D48"/>
    <w:rsid w:val="00ED4DE1"/>
    <w:rsid w:val="00ED5743"/>
    <w:rsid w:val="00ED59A9"/>
    <w:rsid w:val="00ED5F10"/>
    <w:rsid w:val="00ED60AC"/>
    <w:rsid w:val="00ED682C"/>
    <w:rsid w:val="00ED71EE"/>
    <w:rsid w:val="00ED729F"/>
    <w:rsid w:val="00ED74D3"/>
    <w:rsid w:val="00EE0429"/>
    <w:rsid w:val="00EE0734"/>
    <w:rsid w:val="00EE102C"/>
    <w:rsid w:val="00EE18E0"/>
    <w:rsid w:val="00EE2193"/>
    <w:rsid w:val="00EE23E0"/>
    <w:rsid w:val="00EE26B8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50CA"/>
    <w:rsid w:val="00EE5C8A"/>
    <w:rsid w:val="00EE5F76"/>
    <w:rsid w:val="00EE5FB1"/>
    <w:rsid w:val="00EE62CC"/>
    <w:rsid w:val="00EE667E"/>
    <w:rsid w:val="00EE66E8"/>
    <w:rsid w:val="00EE6868"/>
    <w:rsid w:val="00EE6893"/>
    <w:rsid w:val="00EE6CAA"/>
    <w:rsid w:val="00EE7867"/>
    <w:rsid w:val="00EE7B9D"/>
    <w:rsid w:val="00EF00D2"/>
    <w:rsid w:val="00EF06FB"/>
    <w:rsid w:val="00EF070E"/>
    <w:rsid w:val="00EF0DD0"/>
    <w:rsid w:val="00EF0F04"/>
    <w:rsid w:val="00EF0F0D"/>
    <w:rsid w:val="00EF1539"/>
    <w:rsid w:val="00EF19DB"/>
    <w:rsid w:val="00EF1D74"/>
    <w:rsid w:val="00EF1F97"/>
    <w:rsid w:val="00EF2A80"/>
    <w:rsid w:val="00EF37C9"/>
    <w:rsid w:val="00EF3CAA"/>
    <w:rsid w:val="00EF49FC"/>
    <w:rsid w:val="00EF7135"/>
    <w:rsid w:val="00EF72DE"/>
    <w:rsid w:val="00EF7934"/>
    <w:rsid w:val="00EF7B4F"/>
    <w:rsid w:val="00F0000A"/>
    <w:rsid w:val="00F00383"/>
    <w:rsid w:val="00F00B77"/>
    <w:rsid w:val="00F01847"/>
    <w:rsid w:val="00F018E2"/>
    <w:rsid w:val="00F01B17"/>
    <w:rsid w:val="00F01CA0"/>
    <w:rsid w:val="00F021CC"/>
    <w:rsid w:val="00F02CAE"/>
    <w:rsid w:val="00F02D77"/>
    <w:rsid w:val="00F0337B"/>
    <w:rsid w:val="00F034E8"/>
    <w:rsid w:val="00F0357D"/>
    <w:rsid w:val="00F03F8C"/>
    <w:rsid w:val="00F0422E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73C6"/>
    <w:rsid w:val="00F074ED"/>
    <w:rsid w:val="00F077BE"/>
    <w:rsid w:val="00F07976"/>
    <w:rsid w:val="00F07990"/>
    <w:rsid w:val="00F07B9F"/>
    <w:rsid w:val="00F07FA9"/>
    <w:rsid w:val="00F1014F"/>
    <w:rsid w:val="00F107CD"/>
    <w:rsid w:val="00F10BBC"/>
    <w:rsid w:val="00F10D4F"/>
    <w:rsid w:val="00F10D9C"/>
    <w:rsid w:val="00F10E40"/>
    <w:rsid w:val="00F10E44"/>
    <w:rsid w:val="00F111E2"/>
    <w:rsid w:val="00F113A4"/>
    <w:rsid w:val="00F119DA"/>
    <w:rsid w:val="00F11C21"/>
    <w:rsid w:val="00F11CB5"/>
    <w:rsid w:val="00F122ED"/>
    <w:rsid w:val="00F129E2"/>
    <w:rsid w:val="00F12B6B"/>
    <w:rsid w:val="00F12D8F"/>
    <w:rsid w:val="00F13FDD"/>
    <w:rsid w:val="00F140E7"/>
    <w:rsid w:val="00F1466F"/>
    <w:rsid w:val="00F147E6"/>
    <w:rsid w:val="00F14F1E"/>
    <w:rsid w:val="00F15093"/>
    <w:rsid w:val="00F153E9"/>
    <w:rsid w:val="00F1548D"/>
    <w:rsid w:val="00F15C94"/>
    <w:rsid w:val="00F161D0"/>
    <w:rsid w:val="00F16366"/>
    <w:rsid w:val="00F16705"/>
    <w:rsid w:val="00F16979"/>
    <w:rsid w:val="00F17033"/>
    <w:rsid w:val="00F1747C"/>
    <w:rsid w:val="00F1774D"/>
    <w:rsid w:val="00F177A9"/>
    <w:rsid w:val="00F17EB3"/>
    <w:rsid w:val="00F20427"/>
    <w:rsid w:val="00F21410"/>
    <w:rsid w:val="00F21D0B"/>
    <w:rsid w:val="00F21F46"/>
    <w:rsid w:val="00F22B4B"/>
    <w:rsid w:val="00F22F31"/>
    <w:rsid w:val="00F230CC"/>
    <w:rsid w:val="00F23914"/>
    <w:rsid w:val="00F247FC"/>
    <w:rsid w:val="00F248AE"/>
    <w:rsid w:val="00F24C71"/>
    <w:rsid w:val="00F251F7"/>
    <w:rsid w:val="00F25AE6"/>
    <w:rsid w:val="00F25B85"/>
    <w:rsid w:val="00F25E16"/>
    <w:rsid w:val="00F267F5"/>
    <w:rsid w:val="00F27741"/>
    <w:rsid w:val="00F27C3E"/>
    <w:rsid w:val="00F30063"/>
    <w:rsid w:val="00F300B0"/>
    <w:rsid w:val="00F300CF"/>
    <w:rsid w:val="00F304B3"/>
    <w:rsid w:val="00F310E4"/>
    <w:rsid w:val="00F31107"/>
    <w:rsid w:val="00F31C73"/>
    <w:rsid w:val="00F31DFC"/>
    <w:rsid w:val="00F32583"/>
    <w:rsid w:val="00F3264B"/>
    <w:rsid w:val="00F33787"/>
    <w:rsid w:val="00F349B2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7CE9"/>
    <w:rsid w:val="00F40301"/>
    <w:rsid w:val="00F40857"/>
    <w:rsid w:val="00F41053"/>
    <w:rsid w:val="00F411D9"/>
    <w:rsid w:val="00F418A2"/>
    <w:rsid w:val="00F42085"/>
    <w:rsid w:val="00F42F56"/>
    <w:rsid w:val="00F43FB7"/>
    <w:rsid w:val="00F448CA"/>
    <w:rsid w:val="00F44A1B"/>
    <w:rsid w:val="00F44A7E"/>
    <w:rsid w:val="00F44EF7"/>
    <w:rsid w:val="00F44F13"/>
    <w:rsid w:val="00F44FBF"/>
    <w:rsid w:val="00F454DB"/>
    <w:rsid w:val="00F45C83"/>
    <w:rsid w:val="00F45CAF"/>
    <w:rsid w:val="00F45EC1"/>
    <w:rsid w:val="00F45F49"/>
    <w:rsid w:val="00F47E25"/>
    <w:rsid w:val="00F47F70"/>
    <w:rsid w:val="00F507FF"/>
    <w:rsid w:val="00F50A8A"/>
    <w:rsid w:val="00F50AEE"/>
    <w:rsid w:val="00F51041"/>
    <w:rsid w:val="00F5128A"/>
    <w:rsid w:val="00F518DF"/>
    <w:rsid w:val="00F51960"/>
    <w:rsid w:val="00F52D29"/>
    <w:rsid w:val="00F53E29"/>
    <w:rsid w:val="00F53E8F"/>
    <w:rsid w:val="00F546E5"/>
    <w:rsid w:val="00F547A7"/>
    <w:rsid w:val="00F553CA"/>
    <w:rsid w:val="00F5571B"/>
    <w:rsid w:val="00F55AD3"/>
    <w:rsid w:val="00F55D55"/>
    <w:rsid w:val="00F5610B"/>
    <w:rsid w:val="00F5678F"/>
    <w:rsid w:val="00F571F0"/>
    <w:rsid w:val="00F57EAA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610"/>
    <w:rsid w:val="00F63674"/>
    <w:rsid w:val="00F63DE4"/>
    <w:rsid w:val="00F64152"/>
    <w:rsid w:val="00F6455F"/>
    <w:rsid w:val="00F64B05"/>
    <w:rsid w:val="00F64BAC"/>
    <w:rsid w:val="00F64D01"/>
    <w:rsid w:val="00F64D23"/>
    <w:rsid w:val="00F64DA2"/>
    <w:rsid w:val="00F655CD"/>
    <w:rsid w:val="00F65EDB"/>
    <w:rsid w:val="00F6637C"/>
    <w:rsid w:val="00F66407"/>
    <w:rsid w:val="00F6682F"/>
    <w:rsid w:val="00F670A5"/>
    <w:rsid w:val="00F707D1"/>
    <w:rsid w:val="00F70BDC"/>
    <w:rsid w:val="00F70DF8"/>
    <w:rsid w:val="00F71F5E"/>
    <w:rsid w:val="00F72203"/>
    <w:rsid w:val="00F72633"/>
    <w:rsid w:val="00F739D1"/>
    <w:rsid w:val="00F73E48"/>
    <w:rsid w:val="00F748E5"/>
    <w:rsid w:val="00F74F78"/>
    <w:rsid w:val="00F756DE"/>
    <w:rsid w:val="00F759E0"/>
    <w:rsid w:val="00F75E6A"/>
    <w:rsid w:val="00F76115"/>
    <w:rsid w:val="00F764C4"/>
    <w:rsid w:val="00F7650A"/>
    <w:rsid w:val="00F77F67"/>
    <w:rsid w:val="00F801EA"/>
    <w:rsid w:val="00F8045A"/>
    <w:rsid w:val="00F80709"/>
    <w:rsid w:val="00F80953"/>
    <w:rsid w:val="00F80973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7C4"/>
    <w:rsid w:val="00F8391B"/>
    <w:rsid w:val="00F8398D"/>
    <w:rsid w:val="00F83EA2"/>
    <w:rsid w:val="00F84672"/>
    <w:rsid w:val="00F846CF"/>
    <w:rsid w:val="00F8490C"/>
    <w:rsid w:val="00F84C1D"/>
    <w:rsid w:val="00F84DB1"/>
    <w:rsid w:val="00F85330"/>
    <w:rsid w:val="00F85A2E"/>
    <w:rsid w:val="00F863C7"/>
    <w:rsid w:val="00F863E4"/>
    <w:rsid w:val="00F867F4"/>
    <w:rsid w:val="00F868AD"/>
    <w:rsid w:val="00F86B48"/>
    <w:rsid w:val="00F87286"/>
    <w:rsid w:val="00F87670"/>
    <w:rsid w:val="00F87870"/>
    <w:rsid w:val="00F9020A"/>
    <w:rsid w:val="00F9093F"/>
    <w:rsid w:val="00F909D2"/>
    <w:rsid w:val="00F90CB1"/>
    <w:rsid w:val="00F90FD5"/>
    <w:rsid w:val="00F91848"/>
    <w:rsid w:val="00F92114"/>
    <w:rsid w:val="00F9213A"/>
    <w:rsid w:val="00F92505"/>
    <w:rsid w:val="00F925A8"/>
    <w:rsid w:val="00F92707"/>
    <w:rsid w:val="00F92710"/>
    <w:rsid w:val="00F92E68"/>
    <w:rsid w:val="00F92F8E"/>
    <w:rsid w:val="00F93528"/>
    <w:rsid w:val="00F93866"/>
    <w:rsid w:val="00F9393A"/>
    <w:rsid w:val="00F93B39"/>
    <w:rsid w:val="00F94215"/>
    <w:rsid w:val="00F94221"/>
    <w:rsid w:val="00F94664"/>
    <w:rsid w:val="00F94B28"/>
    <w:rsid w:val="00F95953"/>
    <w:rsid w:val="00F965F1"/>
    <w:rsid w:val="00F96D28"/>
    <w:rsid w:val="00F97286"/>
    <w:rsid w:val="00F972B4"/>
    <w:rsid w:val="00F976B7"/>
    <w:rsid w:val="00F97FEA"/>
    <w:rsid w:val="00FA0600"/>
    <w:rsid w:val="00FA0969"/>
    <w:rsid w:val="00FA0B2D"/>
    <w:rsid w:val="00FA1844"/>
    <w:rsid w:val="00FA352D"/>
    <w:rsid w:val="00FA4275"/>
    <w:rsid w:val="00FA4C06"/>
    <w:rsid w:val="00FA4D31"/>
    <w:rsid w:val="00FA58FF"/>
    <w:rsid w:val="00FA59EE"/>
    <w:rsid w:val="00FA6474"/>
    <w:rsid w:val="00FA653D"/>
    <w:rsid w:val="00FA6814"/>
    <w:rsid w:val="00FA6866"/>
    <w:rsid w:val="00FA69B0"/>
    <w:rsid w:val="00FA6CEB"/>
    <w:rsid w:val="00FA71A9"/>
    <w:rsid w:val="00FA770A"/>
    <w:rsid w:val="00FA7FDE"/>
    <w:rsid w:val="00FB0627"/>
    <w:rsid w:val="00FB0638"/>
    <w:rsid w:val="00FB0BE2"/>
    <w:rsid w:val="00FB0CA7"/>
    <w:rsid w:val="00FB100F"/>
    <w:rsid w:val="00FB167D"/>
    <w:rsid w:val="00FB1991"/>
    <w:rsid w:val="00FB1A45"/>
    <w:rsid w:val="00FB1D11"/>
    <w:rsid w:val="00FB1DB6"/>
    <w:rsid w:val="00FB1DC3"/>
    <w:rsid w:val="00FB1ECC"/>
    <w:rsid w:val="00FB2278"/>
    <w:rsid w:val="00FB2494"/>
    <w:rsid w:val="00FB285B"/>
    <w:rsid w:val="00FB2AC3"/>
    <w:rsid w:val="00FB3435"/>
    <w:rsid w:val="00FB346C"/>
    <w:rsid w:val="00FB35B2"/>
    <w:rsid w:val="00FB361C"/>
    <w:rsid w:val="00FB3DC9"/>
    <w:rsid w:val="00FB3E71"/>
    <w:rsid w:val="00FB3EF9"/>
    <w:rsid w:val="00FB40A8"/>
    <w:rsid w:val="00FB44F1"/>
    <w:rsid w:val="00FB524F"/>
    <w:rsid w:val="00FB5466"/>
    <w:rsid w:val="00FB5848"/>
    <w:rsid w:val="00FB589D"/>
    <w:rsid w:val="00FB59D2"/>
    <w:rsid w:val="00FB5B09"/>
    <w:rsid w:val="00FB62ED"/>
    <w:rsid w:val="00FB64FE"/>
    <w:rsid w:val="00FB6BAB"/>
    <w:rsid w:val="00FC008D"/>
    <w:rsid w:val="00FC1474"/>
    <w:rsid w:val="00FC147E"/>
    <w:rsid w:val="00FC1C7B"/>
    <w:rsid w:val="00FC1E21"/>
    <w:rsid w:val="00FC1F7F"/>
    <w:rsid w:val="00FC204C"/>
    <w:rsid w:val="00FC38D2"/>
    <w:rsid w:val="00FC3A20"/>
    <w:rsid w:val="00FC45CD"/>
    <w:rsid w:val="00FC49FF"/>
    <w:rsid w:val="00FC6C3D"/>
    <w:rsid w:val="00FC6CCB"/>
    <w:rsid w:val="00FC7831"/>
    <w:rsid w:val="00FC7B9F"/>
    <w:rsid w:val="00FC7BFF"/>
    <w:rsid w:val="00FD00C3"/>
    <w:rsid w:val="00FD0226"/>
    <w:rsid w:val="00FD0329"/>
    <w:rsid w:val="00FD0A35"/>
    <w:rsid w:val="00FD13F7"/>
    <w:rsid w:val="00FD18B1"/>
    <w:rsid w:val="00FD29A6"/>
    <w:rsid w:val="00FD2F55"/>
    <w:rsid w:val="00FD314A"/>
    <w:rsid w:val="00FD321C"/>
    <w:rsid w:val="00FD399B"/>
    <w:rsid w:val="00FD3B8A"/>
    <w:rsid w:val="00FD4618"/>
    <w:rsid w:val="00FD5C52"/>
    <w:rsid w:val="00FD5CF1"/>
    <w:rsid w:val="00FD6172"/>
    <w:rsid w:val="00FD6698"/>
    <w:rsid w:val="00FD6AC4"/>
    <w:rsid w:val="00FD6CCF"/>
    <w:rsid w:val="00FD6F62"/>
    <w:rsid w:val="00FD6F90"/>
    <w:rsid w:val="00FD76BE"/>
    <w:rsid w:val="00FD779D"/>
    <w:rsid w:val="00FE04E9"/>
    <w:rsid w:val="00FE061C"/>
    <w:rsid w:val="00FE0A0C"/>
    <w:rsid w:val="00FE13AF"/>
    <w:rsid w:val="00FE18BB"/>
    <w:rsid w:val="00FE1993"/>
    <w:rsid w:val="00FE2642"/>
    <w:rsid w:val="00FE30CF"/>
    <w:rsid w:val="00FE3854"/>
    <w:rsid w:val="00FE3ED8"/>
    <w:rsid w:val="00FE3F93"/>
    <w:rsid w:val="00FE44B9"/>
    <w:rsid w:val="00FE486E"/>
    <w:rsid w:val="00FE49BE"/>
    <w:rsid w:val="00FE4C51"/>
    <w:rsid w:val="00FE4CC3"/>
    <w:rsid w:val="00FE5141"/>
    <w:rsid w:val="00FE575D"/>
    <w:rsid w:val="00FE5B72"/>
    <w:rsid w:val="00FE5CCA"/>
    <w:rsid w:val="00FE6741"/>
    <w:rsid w:val="00FE72DC"/>
    <w:rsid w:val="00FE7DFF"/>
    <w:rsid w:val="00FE7E0F"/>
    <w:rsid w:val="00FE7F6F"/>
    <w:rsid w:val="00FF00CA"/>
    <w:rsid w:val="00FF05B3"/>
    <w:rsid w:val="00FF0E93"/>
    <w:rsid w:val="00FF14D9"/>
    <w:rsid w:val="00FF174B"/>
    <w:rsid w:val="00FF1CFB"/>
    <w:rsid w:val="00FF1D2E"/>
    <w:rsid w:val="00FF23ED"/>
    <w:rsid w:val="00FF2752"/>
    <w:rsid w:val="00FF28BF"/>
    <w:rsid w:val="00FF2ECB"/>
    <w:rsid w:val="00FF30A3"/>
    <w:rsid w:val="00FF371C"/>
    <w:rsid w:val="00FF39DA"/>
    <w:rsid w:val="00FF405D"/>
    <w:rsid w:val="00FF4687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9A2"/>
    <w:rsid w:val="00FF6A59"/>
    <w:rsid w:val="00FF6C4D"/>
    <w:rsid w:val="00FF7120"/>
    <w:rsid w:val="00FF7698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0182A1AF-DEB1-4DE3-A460-A3E8CD27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0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38558F"/>
    <w:pPr>
      <w:spacing w:after="120"/>
    </w:pPr>
  </w:style>
  <w:style w:type="paragraph" w:styleId="Header">
    <w:name w:val="header"/>
    <w:basedOn w:val="Normal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A30A7-ED2E-44AF-B20C-212298404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32</Pages>
  <Words>13619</Words>
  <Characters>77632</Characters>
  <Application>Microsoft Office Word</Application>
  <DocSecurity>4</DocSecurity>
  <Lines>646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91069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Ploypetch, Pooljun</dc:creator>
  <cp:lastModifiedBy>Paveena T &lt;G-FA-IM&gt;</cp:lastModifiedBy>
  <cp:revision>2</cp:revision>
  <cp:lastPrinted>2019-02-15T11:52:00Z</cp:lastPrinted>
  <dcterms:created xsi:type="dcterms:W3CDTF">2019-02-18T11:33:00Z</dcterms:created>
  <dcterms:modified xsi:type="dcterms:W3CDTF">2019-02-18T11:33:00Z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