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79E" w:rsidRPr="00BE144E" w:rsidRDefault="0060279E" w:rsidP="0060279E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BE144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BE144E">
        <w:rPr>
          <w:rFonts w:ascii="Angsana New" w:hAnsi="Angsana New"/>
          <w:b w:val="0"/>
          <w:bCs/>
          <w:sz w:val="30"/>
          <w:szCs w:val="30"/>
        </w:rPr>
        <w:tab/>
      </w:r>
      <w:r w:rsidRPr="00BE144E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60279E" w:rsidRPr="00BE144E" w:rsidRDefault="0060279E" w:rsidP="0060279E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BE144E">
        <w:rPr>
          <w:rFonts w:ascii="Angsana New" w:hAnsi="Angsana New"/>
          <w:b/>
          <w:sz w:val="30"/>
          <w:szCs w:val="30"/>
          <w:cs/>
          <w:lang w:bidi="th-TH"/>
        </w:rPr>
        <w:t>เกณฑ์การจัดทำงบการเงิน</w:t>
      </w:r>
    </w:p>
    <w:p w:rsidR="00E956EE" w:rsidRPr="00BE144E" w:rsidRDefault="00E956EE" w:rsidP="00E956E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BE144E">
        <w:rPr>
          <w:rFonts w:ascii="Angsana New" w:hAnsi="Angsana New"/>
          <w:b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BE144E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:rsidR="00E956EE" w:rsidRPr="00BE144E" w:rsidRDefault="00E956EE" w:rsidP="00E956E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BE144E">
        <w:rPr>
          <w:rFonts w:ascii="Angsana New" w:hAnsi="Angsana New"/>
          <w:b/>
          <w:sz w:val="30"/>
          <w:szCs w:val="30"/>
          <w:cs/>
          <w:lang w:bidi="th-TH"/>
        </w:rPr>
        <w:t>การซื้อส่วนได้เสียที่ไม่มีอำนาจควบคุม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BE144E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F45BB5" w:rsidRPr="00BE144E" w:rsidRDefault="00F45BB5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ลูกหนี้อื่น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วัสดุสำรองคลัง</w:t>
      </w:r>
    </w:p>
    <w:p w:rsidR="00053F27" w:rsidRPr="00BE144E" w:rsidRDefault="00053F27" w:rsidP="00053F27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:rsidR="00053F27" w:rsidRPr="00BE144E" w:rsidRDefault="00053F27" w:rsidP="00053F2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เงินลงทุนในกิจการอื่น </w:t>
      </w:r>
    </w:p>
    <w:p w:rsidR="00053F27" w:rsidRPr="00BE144E" w:rsidRDefault="00053F27" w:rsidP="00053F2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เงินจ่ายล่วงหน้าค่าหุ้น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ที่ดินสำหรับโครงการพัฒนาในอนาคต</w:t>
      </w:r>
    </w:p>
    <w:p w:rsidR="00DF1FEF" w:rsidRPr="00BE144E" w:rsidRDefault="00DF1FEF" w:rsidP="00DF1FEF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ค่าความนิยมและสินทรัพย์ไม่มีตัวตน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:rsidR="00053F27" w:rsidRPr="00BE144E" w:rsidRDefault="00053F27" w:rsidP="00053F27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387EE0" w:rsidRPr="00BE144E">
        <w:rPr>
          <w:rFonts w:ascii="Angsana New" w:hAnsi="Angsana New"/>
          <w:sz w:val="30"/>
          <w:szCs w:val="30"/>
          <w:cs/>
          <w:lang w:bidi="th-TH"/>
        </w:rPr>
        <w:t>ไม่หมุนเวียน</w:t>
      </w:r>
      <w:r w:rsidRPr="00BE144E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:rsidR="00E956EE" w:rsidRPr="00BE144E" w:rsidRDefault="00E956EE" w:rsidP="00E956E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C17860" w:rsidRPr="00BE144E" w:rsidRDefault="00C17860" w:rsidP="00C17860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:rsidR="00291B78" w:rsidRPr="00BE144E" w:rsidRDefault="00291B78" w:rsidP="00291B78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BE144E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BE144E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BE144E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DE1BA7" w:rsidRPr="00BE144E" w:rsidRDefault="00DE1BA7" w:rsidP="00291B78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60279E" w:rsidRPr="00BE144E" w:rsidRDefault="0060279E" w:rsidP="0060279E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B509EC" w:rsidRPr="00BE144E" w:rsidRDefault="00B509EC" w:rsidP="00B509E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A3F9F" w:rsidRPr="00BE144E" w:rsidRDefault="00DA3F9F" w:rsidP="00DA3F9F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  <w:r w:rsidRPr="00BE144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0279E" w:rsidRPr="00BE144E" w:rsidRDefault="009F476F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-5154295</wp:posOffset>
                </wp:positionV>
                <wp:extent cx="3773170" cy="638175"/>
                <wp:effectExtent l="0" t="0" r="1778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317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603" w:rsidRPr="002426EA" w:rsidRDefault="00D40603" w:rsidP="0027413D">
                            <w:pPr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</w:pPr>
                            <w:r w:rsidRPr="002426EA">
                              <w:rPr>
                                <w:rFonts w:ascii="Angsana New" w:hAnsi="Angsana New"/>
                                <w:sz w:val="36"/>
                                <w:szCs w:val="36"/>
                                <w:highlight w:val="green"/>
                              </w:rPr>
                              <w:t xml:space="preserve">Green Highlight  =  </w:t>
                            </w:r>
                            <w:r w:rsidRPr="002426EA">
                              <w:rPr>
                                <w:rFonts w:ascii="Angsana New" w:hAnsi="Angsana New"/>
                                <w:sz w:val="36"/>
                                <w:szCs w:val="36"/>
                                <w:highlight w:val="green"/>
                                <w:cs/>
                              </w:rPr>
                              <w:t xml:space="preserve">รายการที่ </w:t>
                            </w:r>
                            <w:r w:rsidRPr="002426EA">
                              <w:rPr>
                                <w:rFonts w:ascii="Angsana New" w:hAnsi="Angsana New"/>
                                <w:sz w:val="36"/>
                                <w:szCs w:val="36"/>
                                <w:highlight w:val="green"/>
                              </w:rPr>
                              <w:t xml:space="preserve">RATCH </w:t>
                            </w:r>
                            <w:r w:rsidRPr="002426EA">
                              <w:rPr>
                                <w:rFonts w:ascii="Angsana New" w:hAnsi="Angsana New"/>
                                <w:sz w:val="36"/>
                                <w:szCs w:val="36"/>
                                <w:highlight w:val="green"/>
                                <w:cs/>
                              </w:rPr>
                              <w:t>แก้ไข / อัพเดทแล้ว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.75pt;margin-top:-405.85pt;width:2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">
                <v:textbox>
                  <w:txbxContent>
                    <w:p w:rsidR="00D40603" w:rsidRPr="002426EA" w:rsidRDefault="00D40603" w:rsidP="0027413D">
                      <w:pPr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</w:pPr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</w:rPr>
                        <w:t xml:space="preserve">Green </w:t>
                      </w:r>
                      <w:proofErr w:type="gramStart"/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</w:rPr>
                        <w:t>Highlight  =</w:t>
                      </w:r>
                      <w:proofErr w:type="gramEnd"/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</w:rPr>
                        <w:t xml:space="preserve">  </w:t>
                      </w:r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  <w:cs/>
                        </w:rPr>
                        <w:t xml:space="preserve">รายการที่ </w:t>
                      </w:r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</w:rPr>
                        <w:t xml:space="preserve">RATCH </w:t>
                      </w:r>
                      <w:r w:rsidRPr="002426EA">
                        <w:rPr>
                          <w:rFonts w:ascii="Angsana New" w:hAnsi="Angsana New"/>
                          <w:sz w:val="36"/>
                          <w:szCs w:val="36"/>
                          <w:highlight w:val="green"/>
                          <w:cs/>
                        </w:rPr>
                        <w:t>แก้ไข / อัพเดทแล้ว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3E7F5C" w:rsidRPr="00BE144E">
        <w:rPr>
          <w:rFonts w:ascii="Angsana New" w:hAnsi="Angsana New"/>
          <w:sz w:val="30"/>
          <w:szCs w:val="30"/>
          <w:cs/>
        </w:rPr>
        <w:t xml:space="preserve"> </w:t>
      </w:r>
      <w:r w:rsidR="003E7F5C" w:rsidRPr="00BE144E">
        <w:rPr>
          <w:rFonts w:ascii="Angsana New" w:hAnsi="Angsana New"/>
          <w:sz w:val="30"/>
          <w:szCs w:val="30"/>
        </w:rPr>
        <w:t>1</w:t>
      </w:r>
      <w:r w:rsidR="00452E55" w:rsidRPr="00BE144E">
        <w:rPr>
          <w:rFonts w:ascii="Angsana New" w:hAnsi="Angsana New"/>
          <w:sz w:val="30"/>
          <w:szCs w:val="30"/>
        </w:rPr>
        <w:t>8</w:t>
      </w:r>
      <w:r w:rsidR="003E7F5C" w:rsidRPr="00BE144E">
        <w:rPr>
          <w:rFonts w:ascii="Angsana New" w:hAnsi="Angsana New"/>
          <w:sz w:val="30"/>
          <w:szCs w:val="30"/>
        </w:rPr>
        <w:t xml:space="preserve"> </w:t>
      </w:r>
      <w:r w:rsidR="003E7F5C" w:rsidRPr="00BE144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E7F5C" w:rsidRPr="00BE144E">
        <w:rPr>
          <w:rFonts w:ascii="Angsana New" w:hAnsi="Angsana New"/>
          <w:sz w:val="30"/>
          <w:szCs w:val="30"/>
        </w:rPr>
        <w:t>256</w:t>
      </w:r>
      <w:r w:rsidR="00DE1BA7" w:rsidRPr="00BE144E">
        <w:rPr>
          <w:rFonts w:ascii="Angsana New" w:hAnsi="Angsana New"/>
          <w:sz w:val="30"/>
          <w:szCs w:val="30"/>
        </w:rPr>
        <w:t>2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 ผลิตไฟฟ้าราชบุรีโฮลดิ้ง</w:t>
      </w:r>
      <w:r w:rsidR="0091621D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บริษัท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และมีที่อยู่</w:t>
      </w:r>
      <w:r w:rsidRPr="00BE144E">
        <w:rPr>
          <w:rFonts w:ascii="Angsana New" w:hAnsi="Angsana New"/>
          <w:sz w:val="30"/>
          <w:szCs w:val="30"/>
        </w:rPr>
        <w:t xml:space="preserve">          </w:t>
      </w:r>
      <w:r w:rsidRPr="00BE144E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Pr="00BE144E">
        <w:rPr>
          <w:rFonts w:ascii="Angsana New" w:hAnsi="Angsana New"/>
          <w:sz w:val="30"/>
          <w:szCs w:val="30"/>
        </w:rPr>
        <w:t xml:space="preserve"> 8/8 </w:t>
      </w:r>
      <w:r w:rsidRPr="00BE144E">
        <w:rPr>
          <w:rFonts w:ascii="Angsana New" w:hAnsi="Angsana New"/>
          <w:sz w:val="30"/>
          <w:szCs w:val="30"/>
          <w:cs/>
        </w:rPr>
        <w:t>หมู่ที่ 2 ถนนงามวงศ์วาน ตำบลบางเขน อำเภอเมืองนนทบุรี จังหวัดนนทบุรี ประเทศไทย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BE144E">
        <w:rPr>
          <w:rFonts w:ascii="Angsana New" w:hAnsi="Angsana New"/>
          <w:sz w:val="30"/>
          <w:szCs w:val="30"/>
        </w:rPr>
        <w:t>2543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ผู้ถือหุ้นรายใหญ่ในระหว่างปีได้แก่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</w:t>
      </w:r>
      <w:r w:rsidRPr="00BE144E">
        <w:rPr>
          <w:rFonts w:ascii="Angsana New" w:hAnsi="Angsana New"/>
          <w:sz w:val="30"/>
          <w:szCs w:val="30"/>
        </w:rPr>
        <w:t xml:space="preserve"> (“</w:t>
      </w:r>
      <w:r w:rsidRPr="00BE144E">
        <w:rPr>
          <w:rFonts w:ascii="Angsana New" w:hAnsi="Angsana New"/>
          <w:sz w:val="30"/>
          <w:szCs w:val="30"/>
          <w:cs/>
        </w:rPr>
        <w:t>กฟผ</w:t>
      </w:r>
      <w:r w:rsidRPr="00BE144E">
        <w:rPr>
          <w:rFonts w:ascii="Angsana New" w:hAnsi="Angsana New"/>
          <w:sz w:val="30"/>
          <w:szCs w:val="30"/>
        </w:rPr>
        <w:t>.”) (</w:t>
      </w:r>
      <w:r w:rsidRPr="00BE144E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E144E">
        <w:rPr>
          <w:rFonts w:ascii="Angsana New" w:hAnsi="Angsana New"/>
          <w:sz w:val="30"/>
          <w:szCs w:val="30"/>
        </w:rPr>
        <w:t xml:space="preserve">45) </w:t>
      </w:r>
      <w:r w:rsidRPr="00BE144E">
        <w:rPr>
          <w:rFonts w:ascii="Angsana New" w:hAnsi="Angsana New"/>
          <w:sz w:val="30"/>
          <w:szCs w:val="30"/>
          <w:cs/>
        </w:rPr>
        <w:t>ซึ่งเป็น</w:t>
      </w:r>
      <w:r w:rsidRPr="00BE144E">
        <w:rPr>
          <w:rFonts w:ascii="Angsana New" w:hAnsi="Angsana New"/>
          <w:sz w:val="30"/>
          <w:szCs w:val="30"/>
        </w:rPr>
        <w:t xml:space="preserve">     </w:t>
      </w:r>
      <w:r w:rsidRPr="00BE144E">
        <w:rPr>
          <w:rFonts w:ascii="Angsana New" w:hAnsi="Angsana New"/>
          <w:sz w:val="30"/>
          <w:szCs w:val="30"/>
          <w:cs/>
        </w:rPr>
        <w:t xml:space="preserve">         </w:t>
      </w:r>
      <w:r w:rsidRPr="00BE144E">
        <w:rPr>
          <w:rFonts w:ascii="Angsana New" w:hAnsi="Angsana New"/>
          <w:sz w:val="30"/>
          <w:szCs w:val="30"/>
        </w:rPr>
        <w:t xml:space="preserve">   </w:t>
      </w:r>
      <w:r w:rsidRPr="00BE144E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ลงทุนในบริษัทที่มีวัตถุประสงค์ในการผลิตและจำหน่ายพลังงานไฟฟ้า รายละเอียดของบริษัทย่อย บริษัทร่วมและการร่วมค้า 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>25</w:t>
      </w:r>
      <w:r w:rsidR="000146F1" w:rsidRPr="00BE144E">
        <w:rPr>
          <w:rFonts w:ascii="Angsana New" w:hAnsi="Angsana New"/>
          <w:sz w:val="30"/>
          <w:szCs w:val="30"/>
        </w:rPr>
        <w:t>6</w:t>
      </w:r>
      <w:r w:rsidR="00F90246" w:rsidRPr="00BE144E">
        <w:rPr>
          <w:rFonts w:ascii="Angsana New" w:hAnsi="Angsana New"/>
          <w:sz w:val="30"/>
          <w:szCs w:val="30"/>
        </w:rPr>
        <w:t>1</w:t>
      </w:r>
      <w:r w:rsidR="000146F1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และ </w:t>
      </w:r>
      <w:r w:rsidRPr="00BE144E">
        <w:rPr>
          <w:rFonts w:ascii="Angsana New" w:hAnsi="Angsana New"/>
          <w:sz w:val="30"/>
          <w:szCs w:val="30"/>
        </w:rPr>
        <w:t>25</w:t>
      </w:r>
      <w:r w:rsidR="00F90246" w:rsidRPr="00BE144E">
        <w:rPr>
          <w:rFonts w:ascii="Angsana New" w:hAnsi="Angsana New"/>
          <w:sz w:val="30"/>
          <w:szCs w:val="30"/>
        </w:rPr>
        <w:t>60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มีดังนี้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8" w:type="dxa"/>
        <w:tblInd w:w="360" w:type="dxa"/>
        <w:tblLook w:val="01E0" w:firstRow="1" w:lastRow="1" w:firstColumn="1" w:lastColumn="1" w:noHBand="0" w:noVBand="0"/>
      </w:tblPr>
      <w:tblGrid>
        <w:gridCol w:w="3528"/>
        <w:gridCol w:w="2610"/>
        <w:gridCol w:w="1440"/>
        <w:gridCol w:w="942"/>
        <w:gridCol w:w="918"/>
      </w:tblGrid>
      <w:tr w:rsidR="0060279E" w:rsidRPr="00B54901" w:rsidTr="00907AD2">
        <w:trPr>
          <w:tblHeader/>
        </w:trPr>
        <w:tc>
          <w:tcPr>
            <w:tcW w:w="3528" w:type="dxa"/>
            <w:vAlign w:val="bottom"/>
          </w:tcPr>
          <w:p w:rsidR="0060279E" w:rsidRPr="00B54901" w:rsidRDefault="0060279E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10" w:type="dxa"/>
            <w:vAlign w:val="bottom"/>
          </w:tcPr>
          <w:p w:rsidR="0060279E" w:rsidRPr="00B54901" w:rsidRDefault="0060279E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60279E" w:rsidRPr="00B54901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60279E" w:rsidRPr="00B54901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860" w:type="dxa"/>
            <w:gridSpan w:val="2"/>
            <w:vAlign w:val="bottom"/>
          </w:tcPr>
          <w:p w:rsidR="0060279E" w:rsidRPr="00B54901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90246" w:rsidRPr="00B54901" w:rsidTr="00907AD2">
        <w:trPr>
          <w:tblHeader/>
        </w:trPr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พัฒนาและดำเนินการ 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B5490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B54901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จำกัดและบริษัทย่อย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อาร์อี โซลาร์ 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326" w:rsidRPr="00B54901" w:rsidTr="00907AD2">
        <w:tc>
          <w:tcPr>
            <w:tcW w:w="3528" w:type="dxa"/>
            <w:vAlign w:val="bottom"/>
          </w:tcPr>
          <w:p w:rsidR="00B26326" w:rsidRPr="00B54901" w:rsidRDefault="00B2632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61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326" w:rsidRPr="00B54901" w:rsidTr="00907AD2">
        <w:tc>
          <w:tcPr>
            <w:tcW w:w="3528" w:type="dxa"/>
            <w:vAlign w:val="bottom"/>
          </w:tcPr>
          <w:p w:rsidR="00B26326" w:rsidRPr="00B54901" w:rsidRDefault="00B2632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61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18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B26326" w:rsidRPr="00B54901" w:rsidTr="00907AD2">
        <w:tc>
          <w:tcPr>
            <w:tcW w:w="3528" w:type="dxa"/>
            <w:vAlign w:val="bottom"/>
          </w:tcPr>
          <w:p w:rsidR="00B26326" w:rsidRPr="00B54901" w:rsidRDefault="00B2632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B26326" w:rsidRPr="00B54901" w:rsidRDefault="00B26326" w:rsidP="00B2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5064F" w:rsidRPr="00B54901" w:rsidRDefault="001506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บริษัทร่วมทางตรง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BE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5064F" w:rsidRPr="00B54901" w:rsidTr="00907AD2">
        <w:tc>
          <w:tcPr>
            <w:tcW w:w="3528" w:type="dxa"/>
            <w:shd w:val="clear" w:color="auto" w:fill="auto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shd w:val="clear" w:color="auto" w:fill="auto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64F" w:rsidRPr="00B54901" w:rsidTr="00907AD2">
        <w:tc>
          <w:tcPr>
            <w:tcW w:w="3528" w:type="dxa"/>
            <w:vAlign w:val="bottom"/>
          </w:tcPr>
          <w:p w:rsidR="0015064F" w:rsidRPr="00B54901" w:rsidRDefault="0015064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918" w:type="dxa"/>
            <w:vAlign w:val="bottom"/>
          </w:tcPr>
          <w:p w:rsidR="0015064F" w:rsidRPr="00B54901" w:rsidRDefault="0015064F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5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723" w:rsidRPr="00B54901" w:rsidTr="00907AD2">
        <w:tc>
          <w:tcPr>
            <w:tcW w:w="3528" w:type="dxa"/>
            <w:vAlign w:val="bottom"/>
          </w:tcPr>
          <w:p w:rsidR="001B4723" w:rsidRPr="00B54901" w:rsidRDefault="001B4723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723" w:rsidRPr="00B54901" w:rsidTr="00907AD2">
        <w:tc>
          <w:tcPr>
            <w:tcW w:w="3528" w:type="dxa"/>
            <w:vAlign w:val="bottom"/>
          </w:tcPr>
          <w:p w:rsidR="001B4723" w:rsidRPr="00B54901" w:rsidRDefault="001B4723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B4723" w:rsidRPr="00B54901" w:rsidRDefault="001B4723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35" w:rsidRPr="00B54901" w:rsidTr="00907AD2">
        <w:tc>
          <w:tcPr>
            <w:tcW w:w="3528" w:type="dxa"/>
            <w:vAlign w:val="bottom"/>
          </w:tcPr>
          <w:p w:rsidR="007D3735" w:rsidRPr="00B54901" w:rsidRDefault="007D3735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610" w:type="dxa"/>
            <w:vAlign w:val="bottom"/>
          </w:tcPr>
          <w:p w:rsidR="007D3735" w:rsidRPr="00B54901" w:rsidRDefault="007D3735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7D3735" w:rsidRPr="00B54901" w:rsidRDefault="007D3735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7D3735" w:rsidRPr="00B54901" w:rsidRDefault="007D3735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7D3735" w:rsidRPr="00B54901" w:rsidRDefault="007D3735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</w:tr>
      <w:tr w:rsidR="001733C6" w:rsidRPr="00B54901" w:rsidTr="00907AD2">
        <w:tc>
          <w:tcPr>
            <w:tcW w:w="3528" w:type="dxa"/>
            <w:vAlign w:val="bottom"/>
          </w:tcPr>
          <w:p w:rsidR="001733C6" w:rsidRPr="00B54901" w:rsidRDefault="001733C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61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942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918" w:type="dxa"/>
            <w:vAlign w:val="bottom"/>
          </w:tcPr>
          <w:p w:rsidR="001733C6" w:rsidRPr="00B54901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F90246" w:rsidRPr="00B54901" w:rsidTr="00907AD2">
        <w:tc>
          <w:tcPr>
            <w:tcW w:w="3528" w:type="dxa"/>
            <w:vAlign w:val="bottom"/>
          </w:tcPr>
          <w:p w:rsidR="00F90246" w:rsidRPr="00B54901" w:rsidRDefault="00F90246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F90246" w:rsidRPr="00B54901" w:rsidRDefault="00F9024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942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F90246" w:rsidRPr="00B54901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4"/>
                <w:sz w:val="30"/>
                <w:szCs w:val="30"/>
              </w:rPr>
              <w:t>Fareast Renewable Development</w:t>
            </w:r>
            <w:r w:rsidR="007D3735" w:rsidRPr="00B54901">
              <w:rPr>
                <w:rFonts w:ascii="Angsana New" w:hAnsi="Angsana New"/>
                <w:spacing w:val="-4"/>
                <w:sz w:val="30"/>
                <w:szCs w:val="30"/>
              </w:rPr>
              <w:t xml:space="preserve"> Pte. Ltd.</w:t>
            </w:r>
          </w:p>
        </w:tc>
        <w:tc>
          <w:tcPr>
            <w:tcW w:w="2610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0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42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50</w:t>
            </w:r>
          </w:p>
        </w:tc>
        <w:tc>
          <w:tcPr>
            <w:tcW w:w="918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0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2F2634" w:rsidRPr="00B54901" w:rsidRDefault="002F2634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610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2F2634" w:rsidRPr="00B54901" w:rsidRDefault="002F26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ไฟฟ้าน้ำงึม </w:t>
            </w:r>
            <w:r w:rsidRPr="00B54901">
              <w:rPr>
                <w:rFonts w:ascii="Angsana New" w:hAnsi="Angsana New"/>
                <w:sz w:val="30"/>
                <w:szCs w:val="30"/>
              </w:rPr>
              <w:t>2</w:t>
            </w:r>
            <w:r w:rsidRPr="00B5490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10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42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918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F2634" w:rsidRPr="00B54901" w:rsidTr="00907AD2">
        <w:tc>
          <w:tcPr>
            <w:tcW w:w="3528" w:type="dxa"/>
            <w:vAlign w:val="bottom"/>
          </w:tcPr>
          <w:p w:rsidR="002F2634" w:rsidRPr="00B54901" w:rsidRDefault="002F2634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2F2634" w:rsidRPr="00B54901" w:rsidRDefault="002F2634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AEF" w:rsidRPr="00B54901" w:rsidTr="00907AD2">
        <w:tc>
          <w:tcPr>
            <w:tcW w:w="3528" w:type="dxa"/>
            <w:vAlign w:val="bottom"/>
          </w:tcPr>
          <w:p w:rsidR="00C13AEF" w:rsidRPr="00B54901" w:rsidRDefault="00C13AE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AEF" w:rsidRPr="00B54901" w:rsidTr="00907AD2">
        <w:tc>
          <w:tcPr>
            <w:tcW w:w="3528" w:type="dxa"/>
            <w:vAlign w:val="bottom"/>
          </w:tcPr>
          <w:p w:rsidR="00C13AEF" w:rsidRPr="00B54901" w:rsidRDefault="00C13AEF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</w:t>
            </w:r>
            <w:r w:rsidR="005B4BD5"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2610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C13AEF" w:rsidRPr="00B54901" w:rsidRDefault="00C13AEF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723" w:rsidRPr="00B54901" w:rsidTr="00907AD2">
        <w:tc>
          <w:tcPr>
            <w:tcW w:w="3528" w:type="dxa"/>
            <w:vAlign w:val="bottom"/>
          </w:tcPr>
          <w:p w:rsidR="001B4723" w:rsidRPr="00B54901" w:rsidRDefault="001B4723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PT Bajradaya Sentranusa</w:t>
            </w:r>
          </w:p>
        </w:tc>
        <w:tc>
          <w:tcPr>
            <w:tcW w:w="2610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0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942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</w:rPr>
              <w:t>26.61</w:t>
            </w:r>
          </w:p>
        </w:tc>
        <w:tc>
          <w:tcPr>
            <w:tcW w:w="918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B4723" w:rsidRPr="00B54901" w:rsidTr="00907AD2">
        <w:tc>
          <w:tcPr>
            <w:tcW w:w="3528" w:type="dxa"/>
            <w:vAlign w:val="bottom"/>
          </w:tcPr>
          <w:p w:rsidR="001B4723" w:rsidRPr="00B54901" w:rsidRDefault="001B4723" w:rsidP="00D4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0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942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1B4723" w:rsidRPr="00B54901" w:rsidRDefault="001B4723" w:rsidP="001B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00BFF" w:rsidRPr="00BE144E" w:rsidRDefault="00300BFF" w:rsidP="00046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:rsidR="006E4B70" w:rsidRPr="00BE144E" w:rsidRDefault="006E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0279E" w:rsidRPr="00BE144E" w:rsidRDefault="0060279E" w:rsidP="0060279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:rsidR="004D5E4A" w:rsidRPr="00BE144E" w:rsidRDefault="004D5E4A" w:rsidP="004D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D5E4A" w:rsidRPr="00BE144E" w:rsidRDefault="004D5E4A" w:rsidP="004D5E4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4D5E4A" w:rsidRPr="00BE144E" w:rsidRDefault="004D5E4A" w:rsidP="004D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E144E">
        <w:rPr>
          <w:rFonts w:ascii="Angsana New" w:hAnsi="Angsana New"/>
          <w:sz w:val="30"/>
          <w:szCs w:val="30"/>
        </w:rPr>
        <w:t xml:space="preserve">       </w:t>
      </w:r>
      <w:r w:rsidRPr="00BE144E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Pr="00BE144E">
        <w:rPr>
          <w:rFonts w:ascii="Angsana New" w:hAnsi="Angsana New"/>
          <w:sz w:val="30"/>
          <w:szCs w:val="30"/>
        </w:rPr>
        <w:t xml:space="preserve">    </w:t>
      </w:r>
      <w:r w:rsidRPr="00BE144E">
        <w:rPr>
          <w:rFonts w:ascii="Angsana New" w:hAnsi="Angsana New"/>
          <w:sz w:val="30"/>
          <w:szCs w:val="30"/>
          <w:cs/>
        </w:rPr>
        <w:t xml:space="preserve">   </w:t>
      </w:r>
      <w:r w:rsidRPr="00BE144E">
        <w:rPr>
          <w:rFonts w:ascii="Angsana New" w:hAnsi="Angsana New"/>
          <w:sz w:val="30"/>
          <w:szCs w:val="30"/>
        </w:rPr>
        <w:t xml:space="preserve">               </w:t>
      </w:r>
      <w:r w:rsidRPr="00BE144E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:rsidR="008F44DC" w:rsidRPr="00BE144E" w:rsidRDefault="008F44DC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509EC" w:rsidRPr="00BE144E" w:rsidRDefault="00B509EC" w:rsidP="002F620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</w:t>
      </w:r>
      <w:r w:rsidRPr="00BE144E">
        <w:rPr>
          <w:rFonts w:ascii="Angsana New" w:hAnsi="Angsana New"/>
          <w:sz w:val="30"/>
          <w:szCs w:val="30"/>
          <w:lang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bidi="th-TH"/>
        </w:rPr>
        <w:t>1 มกราคม 2561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ทั้งนี้</w:t>
      </w:r>
      <w:r w:rsidR="002F6206" w:rsidRPr="00BE144E">
        <w:rPr>
          <w:rFonts w:ascii="Angsana New" w:hAnsi="Angsana New"/>
          <w:sz w:val="30"/>
          <w:szCs w:val="30"/>
          <w:lang w:bidi="th-TH"/>
        </w:rPr>
        <w:t xml:space="preserve"> </w:t>
      </w:r>
      <w:r w:rsidR="008F44DC" w:rsidRPr="00BE144E">
        <w:rPr>
          <w:rFonts w:ascii="Angsana New" w:hAnsi="Angsana New"/>
          <w:sz w:val="30"/>
          <w:szCs w:val="30"/>
          <w:lang w:bidi="th-TH"/>
        </w:rPr>
        <w:br/>
      </w:r>
      <w:r w:rsidRPr="00BE144E">
        <w:rPr>
          <w:rFonts w:ascii="Angsana New" w:hAnsi="Angsana New"/>
          <w:sz w:val="30"/>
          <w:szCs w:val="30"/>
          <w:cs/>
          <w:lang w:bidi="th-TH"/>
        </w:rPr>
        <w:t>การเปลี่ยนแปลงดังกล่าวไม่มีผลกระทบอย่างเป็นสาระสำคัญต่องบการเงิน</w:t>
      </w:r>
    </w:p>
    <w:p w:rsidR="00B509EC" w:rsidRPr="00BE144E" w:rsidRDefault="00B509EC" w:rsidP="0060279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7E6F" w:rsidRPr="00BE144E" w:rsidRDefault="00B509EC" w:rsidP="009A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val="en-GB"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</w:t>
      </w:r>
      <w:r w:rsidRPr="00BE144E">
        <w:rPr>
          <w:rFonts w:ascii="Angsana New" w:hAnsi="Angsana New"/>
          <w:sz w:val="30"/>
          <w:szCs w:val="30"/>
          <w:lang w:val="en-GB"/>
        </w:rPr>
        <w:t xml:space="preserve"> </w:t>
      </w:r>
      <w:r w:rsidR="00E10FDB" w:rsidRPr="00BE144E">
        <w:rPr>
          <w:rFonts w:ascii="Angsana New" w:hAnsi="Angsana New"/>
          <w:sz w:val="30"/>
          <w:szCs w:val="30"/>
          <w:lang w:val="en-GB"/>
        </w:rPr>
        <w:t>38</w:t>
      </w:r>
    </w:p>
    <w:p w:rsidR="009A7E6F" w:rsidRPr="00BE144E" w:rsidRDefault="009A7E6F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0279E" w:rsidRPr="00BE144E" w:rsidRDefault="0060279E" w:rsidP="004D5E4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:rsidR="0060279E" w:rsidRPr="00BE144E" w:rsidRDefault="0060279E" w:rsidP="006027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360" w:type="dxa"/>
        <w:tblLook w:val="04A0" w:firstRow="1" w:lastRow="0" w:firstColumn="1" w:lastColumn="0" w:noHBand="0" w:noVBand="1"/>
      </w:tblPr>
      <w:tblGrid>
        <w:gridCol w:w="3276"/>
        <w:gridCol w:w="6120"/>
      </w:tblGrid>
      <w:tr w:rsidR="0060279E" w:rsidRPr="00B54901" w:rsidTr="00907AD2">
        <w:tc>
          <w:tcPr>
            <w:tcW w:w="3276" w:type="dxa"/>
            <w:shd w:val="clear" w:color="auto" w:fill="auto"/>
          </w:tcPr>
          <w:p w:rsidR="0060279E" w:rsidRPr="00B54901" w:rsidRDefault="0060279E" w:rsidP="008D42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  <w:shd w:val="clear" w:color="auto" w:fill="auto"/>
          </w:tcPr>
          <w:p w:rsidR="0060279E" w:rsidRPr="00B54901" w:rsidRDefault="0060279E" w:rsidP="00146E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49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8D4215" w:rsidRPr="00B54901" w:rsidTr="00907AD2">
        <w:tc>
          <w:tcPr>
            <w:tcW w:w="3276" w:type="dxa"/>
            <w:shd w:val="clear" w:color="auto" w:fill="auto"/>
          </w:tcPr>
          <w:p w:rsidR="008D4215" w:rsidRPr="00B54901" w:rsidRDefault="008D4215" w:rsidP="008D42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6120" w:type="dxa"/>
            <w:shd w:val="clear" w:color="auto" w:fill="auto"/>
          </w:tcPr>
          <w:p w:rsidR="008D4215" w:rsidRPr="00B54901" w:rsidRDefault="008D4215" w:rsidP="008D42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279E" w:rsidRPr="00B54901" w:rsidTr="00907AD2">
        <w:tc>
          <w:tcPr>
            <w:tcW w:w="3276" w:type="dxa"/>
            <w:shd w:val="clear" w:color="auto" w:fill="auto"/>
          </w:tcPr>
          <w:p w:rsidR="0060279E" w:rsidRPr="00B54901" w:rsidRDefault="00CB27AB" w:rsidP="008D42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120" w:type="dxa"/>
            <w:shd w:val="clear" w:color="auto" w:fill="auto"/>
          </w:tcPr>
          <w:p w:rsidR="0060279E" w:rsidRPr="00B54901" w:rsidRDefault="0060279E" w:rsidP="00146E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279E" w:rsidRPr="00B54901" w:rsidTr="00907AD2">
        <w:tc>
          <w:tcPr>
            <w:tcW w:w="3276" w:type="dxa"/>
            <w:shd w:val="clear" w:color="auto" w:fill="auto"/>
          </w:tcPr>
          <w:p w:rsidR="0060279E" w:rsidRPr="00B54901" w:rsidRDefault="0060279E" w:rsidP="008D42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6120" w:type="dxa"/>
            <w:shd w:val="clear" w:color="auto" w:fill="auto"/>
          </w:tcPr>
          <w:p w:rsidR="00EA3718" w:rsidRPr="00B54901" w:rsidRDefault="0060279E" w:rsidP="00EA37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EA3718" w:rsidRPr="00B54901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</w:p>
          <w:p w:rsidR="0060279E" w:rsidRPr="00B54901" w:rsidRDefault="0060279E" w:rsidP="00EA37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901">
              <w:rPr>
                <w:rFonts w:ascii="Angsana New" w:hAnsi="Angsana New"/>
                <w:sz w:val="30"/>
                <w:szCs w:val="30"/>
                <w:cs/>
              </w:rPr>
              <w:t>ซึ่งได้เปิดเผยในหมายเหตุข้อ</w:t>
            </w:r>
            <w:r w:rsidR="00387EE0" w:rsidRPr="00B54901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B5490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3370E" w:rsidRPr="00B54901">
              <w:rPr>
                <w:rFonts w:ascii="Angsana New" w:hAnsi="Angsana New"/>
                <w:sz w:val="30"/>
                <w:szCs w:val="30"/>
                <w:cs/>
              </w:rPr>
              <w:t>ฐ</w:t>
            </w:r>
            <w:r w:rsidRPr="00B549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60279E" w:rsidRPr="00BE144E" w:rsidRDefault="0060279E" w:rsidP="0060279E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:rsidR="0060279E" w:rsidRPr="00BE144E" w:rsidRDefault="0060279E" w:rsidP="004D5E4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60279E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B27AB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:rsidR="004104C8" w:rsidRPr="00BE144E" w:rsidRDefault="004104C8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D5E4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:rsidR="0060279E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0279E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D5E4A" w:rsidRPr="00BE144E" w:rsidRDefault="0060279E" w:rsidP="004D5E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8F44DC" w:rsidRPr="00BE144E" w:rsidRDefault="008F44DC" w:rsidP="004D5E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60279E" w:rsidRPr="00BE144E" w:rsidRDefault="0060279E" w:rsidP="004D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CB27AB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CB27AB" w:rsidRPr="00BE144E" w:rsidRDefault="00CB27AB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1710"/>
        <w:gridCol w:w="7020"/>
      </w:tblGrid>
      <w:tr w:rsidR="00CC1651" w:rsidRPr="00BE144E" w:rsidTr="00907AD2">
        <w:tc>
          <w:tcPr>
            <w:tcW w:w="1710" w:type="dxa"/>
          </w:tcPr>
          <w:p w:rsidR="00CC1651" w:rsidRPr="00BE144E" w:rsidRDefault="00CC165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E144E">
              <w:rPr>
                <w:rFonts w:ascii="Angsana New" w:hAnsi="Angsana New"/>
                <w:sz w:val="30"/>
                <w:szCs w:val="30"/>
              </w:rPr>
              <w:br w:type="page"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23FB" w:rsidRPr="00BE14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020" w:type="dxa"/>
          </w:tcPr>
          <w:p w:rsidR="00CC1651" w:rsidRPr="00BE144E" w:rsidRDefault="00CC1651" w:rsidP="00CC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การบัญชีสำหรับข้อตกลงซึ่งประกอบด้วยสัญญาเช่า</w:t>
            </w:r>
          </w:p>
        </w:tc>
      </w:tr>
    </w:tbl>
    <w:p w:rsidR="00CC1651" w:rsidRPr="00BE144E" w:rsidRDefault="00CC1651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60279E" w:rsidRPr="00BE144E" w:rsidRDefault="0060279E" w:rsidP="006027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8D4215" w:rsidP="006027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ี่ 31 ธันวาคม 2562 ซึ่งได้เปิดเผยในหมายเหตุประกอบงบการเงินต่อไปนี้</w:t>
      </w:r>
    </w:p>
    <w:p w:rsidR="008D4215" w:rsidRPr="00BE144E" w:rsidRDefault="008D4215" w:rsidP="006027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28" w:type="dxa"/>
        <w:tblInd w:w="900" w:type="dxa"/>
        <w:tblLook w:val="04A0" w:firstRow="1" w:lastRow="0" w:firstColumn="1" w:lastColumn="0" w:noHBand="0" w:noVBand="1"/>
      </w:tblPr>
      <w:tblGrid>
        <w:gridCol w:w="1710"/>
        <w:gridCol w:w="7218"/>
      </w:tblGrid>
      <w:tr w:rsidR="008D4215" w:rsidRPr="00BE144E" w:rsidTr="00907AD2">
        <w:tc>
          <w:tcPr>
            <w:tcW w:w="1710" w:type="dxa"/>
          </w:tcPr>
          <w:p w:rsidR="008D4215" w:rsidRPr="00BE144E" w:rsidRDefault="008D4215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6434" w:rsidRPr="00BE144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218" w:type="dxa"/>
          </w:tcPr>
          <w:p w:rsidR="008D4215" w:rsidRPr="00BE144E" w:rsidRDefault="008D4215" w:rsidP="00E9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6"/>
              </w:tabs>
              <w:ind w:left="158" w:right="22" w:hanging="1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0615AB" w:rsidRPr="00BE144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</w:t>
            </w:r>
            <w:r w:rsidR="00E40978" w:rsidRPr="00BE144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วัดมูลค่าโดยใช้เกณฑ์การประมาณการ</w:t>
            </w:r>
          </w:p>
        </w:tc>
      </w:tr>
      <w:tr w:rsidR="0060279E" w:rsidRPr="00BE144E" w:rsidTr="00907AD2">
        <w:tc>
          <w:tcPr>
            <w:tcW w:w="1710" w:type="dxa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CB27AB" w:rsidRPr="00BE144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826434" w:rsidRPr="00BE1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218" w:type="dxa"/>
          </w:tcPr>
          <w:p w:rsidR="0060279E" w:rsidRPr="00BE144E" w:rsidRDefault="0060279E" w:rsidP="00E9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6"/>
              </w:tabs>
              <w:ind w:left="158" w:right="22" w:hanging="15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</w:t>
            </w:r>
            <w:r w:rsidR="00D3472F" w:rsidRPr="00BE144E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  <w:tr w:rsidR="0060279E" w:rsidRPr="00BE144E" w:rsidTr="00907AD2">
        <w:tc>
          <w:tcPr>
            <w:tcW w:w="1710" w:type="dxa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387EE0"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6434" w:rsidRPr="00BE144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218" w:type="dxa"/>
          </w:tcPr>
          <w:p w:rsidR="0060279E" w:rsidRPr="00BE144E" w:rsidRDefault="0060279E" w:rsidP="00E9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22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  <w:r w:rsidR="008D4215"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1621D" w:rsidRPr="00BE144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</w:tr>
      <w:tr w:rsidR="0060279E" w:rsidRPr="00BE144E" w:rsidTr="00907AD2">
        <w:tc>
          <w:tcPr>
            <w:tcW w:w="1710" w:type="dxa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CB27AB" w:rsidRPr="00BE144E">
              <w:rPr>
                <w:rFonts w:ascii="Angsana New" w:hAnsi="Angsana New"/>
                <w:sz w:val="30"/>
                <w:szCs w:val="30"/>
              </w:rPr>
              <w:t>2</w:t>
            </w:r>
            <w:r w:rsidR="00E10FDB" w:rsidRPr="00BE144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218" w:type="dxa"/>
          </w:tcPr>
          <w:p w:rsidR="0060279E" w:rsidRPr="00BE144E" w:rsidRDefault="0060279E" w:rsidP="00E9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22" w:hanging="1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="00BF6BAE" w:rsidRPr="00BE144E">
              <w:rPr>
                <w:rFonts w:ascii="Angsana New" w:hAnsi="Angsana New"/>
                <w:sz w:val="30"/>
                <w:szCs w:val="30"/>
                <w:cs/>
              </w:rPr>
              <w:t>ที่กำหนดไว้เกี่ยวกับ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กรอบแนวคิดนี้รวมถึงกลุ่ม</w:t>
      </w:r>
      <w:r w:rsidRPr="00BE144E">
        <w:rPr>
          <w:rFonts w:ascii="Angsana New" w:hAnsi="Angsana New"/>
          <w:sz w:val="30"/>
          <w:szCs w:val="30"/>
          <w:lang w:bidi="th-TH"/>
        </w:rPr>
        <w:t xml:space="preserve">    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E144E">
        <w:rPr>
          <w:rFonts w:ascii="Angsana New" w:hAnsi="Angsana New"/>
          <w:sz w:val="30"/>
          <w:szCs w:val="30"/>
          <w:lang w:val="en-US" w:bidi="th-TH"/>
        </w:rPr>
        <w:t>3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CB27AB" w:rsidP="003D299D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4104C8" w:rsidRPr="00BE144E" w:rsidRDefault="004104C8" w:rsidP="00CB27AB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0279E" w:rsidRPr="00BE144E" w:rsidRDefault="0060279E" w:rsidP="0060279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60279E" w:rsidRPr="00BE144E" w:rsidRDefault="0060279E" w:rsidP="0060279E">
      <w:pPr>
        <w:pStyle w:val="block"/>
        <w:spacing w:after="0" w:line="240" w:lineRule="atLeast"/>
        <w:ind w:left="1080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:rsidR="0060279E" w:rsidRPr="00BE144E" w:rsidRDefault="0060279E" w:rsidP="008D4215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E144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E144E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323555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ดังนี้</w:t>
      </w:r>
    </w:p>
    <w:p w:rsidR="0060279E" w:rsidRPr="00BE144E" w:rsidRDefault="00A96486" w:rsidP="00D30071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60279E" w:rsidRPr="00BE144E">
        <w:rPr>
          <w:rFonts w:ascii="Angsana New" w:hAnsi="Angsana New"/>
          <w:sz w:val="30"/>
          <w:szCs w:val="30"/>
          <w:lang w:val="en-US" w:bidi="th-TH"/>
        </w:rPr>
        <w:t>1</w:t>
      </w:r>
      <w:r w:rsidR="0060279E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60279E" w:rsidRPr="00BE144E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="0060279E" w:rsidRPr="00BE144E">
        <w:rPr>
          <w:rFonts w:ascii="Angsana New" w:hAnsi="Angsana New"/>
          <w:sz w:val="30"/>
          <w:szCs w:val="30"/>
          <w:lang w:bidi="th-TH"/>
        </w:rPr>
        <w:t>(</w:t>
      </w:r>
      <w:r w:rsidR="0060279E" w:rsidRPr="00BE144E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="0060279E" w:rsidRPr="00BE144E">
        <w:rPr>
          <w:rFonts w:ascii="Angsana New" w:hAnsi="Angsana New"/>
          <w:sz w:val="30"/>
          <w:szCs w:val="30"/>
          <w:lang w:bidi="th-TH"/>
        </w:rPr>
        <w:t xml:space="preserve">) </w:t>
      </w:r>
      <w:r w:rsidR="0060279E" w:rsidRPr="00BE144E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60279E" w:rsidRPr="00BE144E" w:rsidRDefault="0060279E" w:rsidP="00D30071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A96486" w:rsidRPr="00BE144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E144E">
        <w:rPr>
          <w:rFonts w:ascii="Angsana New" w:hAnsi="Angsana New"/>
          <w:sz w:val="30"/>
          <w:szCs w:val="30"/>
          <w:lang w:bidi="th-TH"/>
        </w:rPr>
        <w:t>2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เป็นข้อมูลอื่นที่สังเกตได้โดยตรง </w:t>
      </w:r>
      <w:r w:rsidRPr="00BE144E">
        <w:rPr>
          <w:rFonts w:ascii="Angsana New" w:hAnsi="Angsana New"/>
          <w:sz w:val="30"/>
          <w:szCs w:val="30"/>
          <w:lang w:bidi="th-TH"/>
        </w:rPr>
        <w:t>(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E144E">
        <w:rPr>
          <w:rFonts w:ascii="Angsana New" w:hAnsi="Angsana New"/>
          <w:sz w:val="30"/>
          <w:szCs w:val="30"/>
          <w:lang w:bidi="th-TH"/>
        </w:rPr>
        <w:t>1</w:t>
      </w:r>
    </w:p>
    <w:p w:rsidR="0060279E" w:rsidRPr="00BE144E" w:rsidRDefault="0060279E" w:rsidP="00D30071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A96486" w:rsidRPr="00BE144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E144E">
        <w:rPr>
          <w:rFonts w:ascii="Angsana New" w:hAnsi="Angsana New"/>
          <w:sz w:val="30"/>
          <w:szCs w:val="30"/>
          <w:lang w:bidi="th-TH"/>
        </w:rPr>
        <w:t>3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เป็นข้อมูลสำหรับสินทรัพย์หรือหนี้สินที่ไม่ได้มาจากข้อมูลที่</w:t>
      </w:r>
      <w:r w:rsidR="00CB27AB" w:rsidRPr="00BE144E">
        <w:rPr>
          <w:rFonts w:ascii="Angsana New" w:hAnsi="Angsana New"/>
          <w:sz w:val="30"/>
          <w:szCs w:val="30"/>
          <w:cs/>
          <w:lang w:bidi="th-TH"/>
        </w:rPr>
        <w:t>สามารถ</w:t>
      </w:r>
      <w:r w:rsidRPr="00BE144E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F40507" w:rsidRPr="00BE144E" w:rsidRDefault="00F40507" w:rsidP="004B3D0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F40507" w:rsidRPr="00BE144E" w:rsidRDefault="00F40507" w:rsidP="004B3D0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3D299D" w:rsidRPr="00BE144E" w:rsidRDefault="003D299D" w:rsidP="004B3D0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F405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9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8D4215" w:rsidRPr="00BE144E" w:rsidRDefault="008D4215" w:rsidP="00F405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90"/>
        <w:jc w:val="thaiDistribute"/>
        <w:rPr>
          <w:rFonts w:ascii="Angsana New" w:hAnsi="Angsana New"/>
          <w:sz w:val="30"/>
          <w:szCs w:val="30"/>
        </w:rPr>
      </w:pPr>
    </w:p>
    <w:p w:rsidR="00D121F0" w:rsidRPr="00BE144E" w:rsidRDefault="00D121F0" w:rsidP="00826434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Pr="00BE144E">
        <w:rPr>
          <w:rFonts w:ascii="Angsana New" w:hAnsi="Angsana New"/>
          <w:sz w:val="30"/>
          <w:szCs w:val="30"/>
          <w:rtl/>
        </w:rPr>
        <w:t xml:space="preserve"> </w:t>
      </w:r>
      <w:r w:rsidR="00AE23FB" w:rsidRPr="00BE144E">
        <w:rPr>
          <w:rFonts w:ascii="Angsana New" w:hAnsi="Angsana New"/>
          <w:sz w:val="30"/>
          <w:szCs w:val="30"/>
          <w:lang w:bidi="th-TH"/>
        </w:rPr>
        <w:t>12</w:t>
      </w:r>
      <w:r w:rsidRPr="00BE144E">
        <w:rPr>
          <w:rFonts w:ascii="Angsana New" w:hAnsi="Angsana New"/>
          <w:sz w:val="30"/>
          <w:szCs w:val="30"/>
          <w:lang w:bidi="th-TH"/>
        </w:rPr>
        <w:t xml:space="preserve"> </w:t>
      </w:r>
      <w:r w:rsidRPr="00BE144E">
        <w:rPr>
          <w:rFonts w:ascii="Angsana New" w:hAnsi="Angsana New"/>
          <w:sz w:val="30"/>
          <w:szCs w:val="30"/>
          <w:rtl/>
          <w:cs/>
        </w:rPr>
        <w:tab/>
      </w:r>
      <w:r w:rsidR="00826434" w:rsidRPr="00BE144E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A507E6" w:rsidRPr="00BE144E">
        <w:rPr>
          <w:rFonts w:ascii="Angsana New" w:hAnsi="Angsana New"/>
          <w:sz w:val="30"/>
          <w:szCs w:val="30"/>
          <w:cs/>
          <w:lang w:bidi="th-TH"/>
        </w:rPr>
        <w:t>การร่วมค้า</w:t>
      </w:r>
    </w:p>
    <w:p w:rsidR="0060279E" w:rsidRPr="00BE144E" w:rsidRDefault="007F7747" w:rsidP="00EA3718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="0060279E" w:rsidRPr="00BE144E">
        <w:rPr>
          <w:rFonts w:ascii="Angsana New" w:hAnsi="Angsana New"/>
          <w:sz w:val="30"/>
          <w:szCs w:val="30"/>
          <w:rtl/>
        </w:rPr>
        <w:t xml:space="preserve"> </w:t>
      </w:r>
      <w:r w:rsidR="0060279E" w:rsidRPr="00BE144E">
        <w:rPr>
          <w:rFonts w:ascii="Angsana New" w:hAnsi="Angsana New"/>
          <w:sz w:val="30"/>
          <w:szCs w:val="30"/>
          <w:lang w:val="en-US"/>
        </w:rPr>
        <w:t>1</w:t>
      </w:r>
      <w:r w:rsidR="00AE23FB" w:rsidRPr="00BE144E">
        <w:rPr>
          <w:rFonts w:ascii="Angsana New" w:hAnsi="Angsana New"/>
          <w:sz w:val="30"/>
          <w:szCs w:val="30"/>
          <w:lang w:val="en-US" w:bidi="th-TH"/>
        </w:rPr>
        <w:t>6</w:t>
      </w:r>
      <w:r w:rsidR="0060279E" w:rsidRPr="00BE144E">
        <w:rPr>
          <w:rFonts w:ascii="Angsana New" w:hAnsi="Angsana New"/>
          <w:sz w:val="30"/>
          <w:szCs w:val="30"/>
        </w:rPr>
        <w:t xml:space="preserve"> </w:t>
      </w:r>
      <w:r w:rsidR="0060279E" w:rsidRPr="00BE144E">
        <w:rPr>
          <w:rFonts w:ascii="Angsana New" w:hAnsi="Angsana New"/>
          <w:sz w:val="30"/>
          <w:szCs w:val="30"/>
          <w:cs/>
          <w:lang w:bidi="th-TH"/>
        </w:rPr>
        <w:tab/>
        <w:t>ที่ดินสำหรับโครงการพัฒนาในอนาคต</w:t>
      </w:r>
      <w:r w:rsidR="00323555" w:rsidRPr="00BE144E">
        <w:rPr>
          <w:rFonts w:ascii="Angsana New" w:hAnsi="Angsana New"/>
          <w:sz w:val="30"/>
          <w:szCs w:val="30"/>
          <w:cs/>
          <w:lang w:bidi="th-TH"/>
        </w:rPr>
        <w:t xml:space="preserve"> และ</w:t>
      </w:r>
    </w:p>
    <w:p w:rsidR="0060279E" w:rsidRPr="00BE144E" w:rsidRDefault="007F7747" w:rsidP="00EA3718">
      <w:pPr>
        <w:pStyle w:val="block"/>
        <w:numPr>
          <w:ilvl w:val="0"/>
          <w:numId w:val="24"/>
        </w:numPr>
        <w:tabs>
          <w:tab w:val="left" w:pos="1440"/>
        </w:tabs>
        <w:spacing w:after="0" w:line="240" w:lineRule="atLeast"/>
        <w:ind w:left="1440" w:right="-7"/>
        <w:jc w:val="thaiDistribute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="0060279E" w:rsidRPr="00BE144E">
        <w:rPr>
          <w:rFonts w:ascii="Angsana New" w:hAnsi="Angsana New"/>
          <w:sz w:val="30"/>
          <w:szCs w:val="30"/>
          <w:rtl/>
        </w:rPr>
        <w:t xml:space="preserve"> </w:t>
      </w:r>
      <w:r w:rsidR="0060279E" w:rsidRPr="00BE144E">
        <w:rPr>
          <w:rFonts w:ascii="Angsana New" w:hAnsi="Angsana New"/>
          <w:sz w:val="30"/>
          <w:szCs w:val="30"/>
        </w:rPr>
        <w:t>3</w:t>
      </w:r>
      <w:r w:rsidR="00E10FDB" w:rsidRPr="00BE144E">
        <w:rPr>
          <w:rFonts w:ascii="Angsana New" w:hAnsi="Angsana New"/>
          <w:sz w:val="30"/>
          <w:szCs w:val="30"/>
        </w:rPr>
        <w:t>5</w:t>
      </w:r>
      <w:r w:rsidR="0060279E" w:rsidRPr="00BE144E">
        <w:rPr>
          <w:rFonts w:ascii="Angsana New" w:hAnsi="Angsana New"/>
          <w:sz w:val="30"/>
          <w:szCs w:val="30"/>
        </w:rPr>
        <w:t xml:space="preserve"> </w:t>
      </w:r>
      <w:r w:rsidR="0060279E" w:rsidRPr="00BE144E">
        <w:rPr>
          <w:rFonts w:ascii="Angsana New" w:hAnsi="Angsana New"/>
          <w:sz w:val="30"/>
          <w:szCs w:val="30"/>
          <w:cs/>
          <w:lang w:bidi="th-TH"/>
        </w:rPr>
        <w:tab/>
        <w:t>เครื่องมือทางการเงิน</w:t>
      </w:r>
    </w:p>
    <w:p w:rsidR="00F40507" w:rsidRPr="00BE144E" w:rsidRDefault="00F40507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4EF5" w:rsidRPr="00BE144E" w:rsidRDefault="00F74EF5" w:rsidP="00F74EF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:rsidR="00F74EF5" w:rsidRPr="00BE144E" w:rsidRDefault="00F74EF5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ยกเว้นตามที่อธิบายไว้ด้านล่าง นโยบายการบัญชีที่ใช้ในงบการเงินนี้มีความสอดคล้องกับการถือปฏิบัติใน</w:t>
      </w:r>
      <w:r w:rsidRPr="00BE144E">
        <w:rPr>
          <w:rFonts w:ascii="Angsana New" w:hAnsi="Angsana New"/>
          <w:sz w:val="30"/>
          <w:szCs w:val="30"/>
        </w:rPr>
        <w:t xml:space="preserve">             </w:t>
      </w:r>
      <w:r w:rsidRPr="00BE144E">
        <w:rPr>
          <w:rFonts w:ascii="Angsana New" w:hAnsi="Angsana New"/>
          <w:sz w:val="30"/>
          <w:szCs w:val="30"/>
          <w:cs/>
        </w:rPr>
        <w:t xml:space="preserve">งบการเงินของกลุ่มบริษัทสำหรับปีสิ้นสุดวันที่ 31 ธันวาคม </w:t>
      </w:r>
      <w:r w:rsidRPr="00BE144E">
        <w:rPr>
          <w:rFonts w:ascii="Angsana New" w:hAnsi="Angsana New"/>
          <w:sz w:val="30"/>
          <w:szCs w:val="30"/>
        </w:rPr>
        <w:t>2560</w:t>
      </w:r>
    </w:p>
    <w:p w:rsidR="009215C5" w:rsidRPr="00BE144E" w:rsidRDefault="009215C5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E144E">
        <w:rPr>
          <w:rFonts w:ascii="Angsana New" w:hAnsi="Angsana New"/>
          <w:sz w:val="30"/>
          <w:szCs w:val="30"/>
        </w:rPr>
        <w:t xml:space="preserve">1 </w:t>
      </w:r>
      <w:r w:rsidRPr="00BE144E">
        <w:rPr>
          <w:rFonts w:ascii="Angsana New" w:hAnsi="Angsana New"/>
          <w:sz w:val="30"/>
          <w:szCs w:val="30"/>
          <w:cs/>
        </w:rPr>
        <w:t xml:space="preserve">มกราคม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กลุ่มบริษัทได้นำนโยบายการบัญชี เรื่อง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เครื่องมือทางการเงินที่เป็นตราสารอนุพันธ์และการบัญชีป้องกันความเสี่ยง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มาถือปฏิบัติโดยวิธีปรับย้อนหลัง</w:t>
      </w:r>
    </w:p>
    <w:p w:rsidR="00BE0993" w:rsidRPr="00BE144E" w:rsidRDefault="00BE0993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993" w:rsidRPr="00BE144E" w:rsidRDefault="00BE0993" w:rsidP="00BE0993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ตราสารอนุพันธ์   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อัตราดอกเบี้ยที่เกิดจากกิจกรรมดำเนินงาน กิจกรรมจัดหาเงิน และกิจกรรมลงทุน ตราสารอนุพันธ์ไม่ได้มีไว้เพื่อค้า 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F74EF5" w:rsidRPr="00BE144E" w:rsidRDefault="00F74EF5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อย่างไรก็ตามหากตราสารอนุพันธ์</w:t>
      </w:r>
      <w:r w:rsidR="00F86FA4" w:rsidRPr="00BE144E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 xml:space="preserve">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การบันทึกรายการกำไรหรือขาดทุนจากการตีราคาจะขึ้นอยู่กับลักษณะของการป้องกันความเสี่ยง (ดูนโยบายการบัญชีข้อ </w:t>
      </w:r>
      <w:r w:rsidRPr="00BE144E">
        <w:rPr>
          <w:rFonts w:ascii="Angsana New" w:hAnsi="Angsana New"/>
          <w:sz w:val="30"/>
          <w:szCs w:val="30"/>
        </w:rPr>
        <w:t xml:space="preserve">3 </w:t>
      </w:r>
      <w:r w:rsidRPr="00BE144E">
        <w:rPr>
          <w:rFonts w:ascii="Angsana New" w:hAnsi="Angsana New"/>
          <w:sz w:val="30"/>
          <w:szCs w:val="30"/>
          <w:cs/>
        </w:rPr>
        <w:t>(ข))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F86FA4" w:rsidRPr="00BE144E" w:rsidRDefault="00F86FA4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การป้องกันความเสี่ยง  </w:t>
      </w:r>
    </w:p>
    <w:p w:rsidR="00BE0993" w:rsidRPr="00BE144E" w:rsidRDefault="00BE0993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รณีที่นำ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หรือของรายการที่คาดว่ามีโอกาสเกิดขึ้นค่อนข้างสูงซึ่งมีผลกระทบต่อกำไรหรือขาดทุน</w:t>
      </w:r>
      <w:r w:rsidRPr="00BE144E">
        <w:rPr>
          <w:rFonts w:ascii="Angsana New" w:hAnsi="Angsana New"/>
          <w:sz w:val="30"/>
          <w:szCs w:val="30"/>
        </w:rPr>
        <w:t xml:space="preserve">                </w:t>
      </w:r>
      <w:r w:rsidRPr="00BE144E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และแสดงเป็นรายการป้องกันความเสี่ยงกระแสเงินสดในส่วนของผู้ถือหุ้น ส่วนที่ไม่มีประสิทธิผลจะรับรู้ทันทีในกำไรหรือขาดทุน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หากการป้องกันความเสี่ยงของรายการที่คาดว่าจะเกิดขึ้น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แต่จะถูกบันทึกในส่วนของผู้ถือหุ้น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:rsidR="00BE0993" w:rsidRPr="00BE144E" w:rsidRDefault="00BE0993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ทำให้เกิดการรับรู้สินทรัพย์หรือหนี้สินที่ไม่ใช่สินทรัพย์หรือหนี้สินทางการเงินในเวลาต่อมา กำไรหรือขาดทุนในส่วนที่บันทึกในกำไรขาดทุนเบ็ดเสร็จอื่นจะถูกจัดประเภทจากส่วนของผู้ถือหุ้น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ปยังกำไรหรือขาดทุนเมื่อมีการรับรู้กำไรหรือขาดทุนของสินทรัพย์หรือหนี้สินนั้นเสมือนเป็นการปรับปรุงการจัดประเภทรายการ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การบันทึกบัญชีเมื่อหยุดป้องกันความเสี่ยง</w:t>
      </w:r>
    </w:p>
    <w:p w:rsidR="00BE0993" w:rsidRPr="00BE144E" w:rsidRDefault="00BE0993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การบัญชีเกี่ยวกับการป้องกันความเสี่ยงเลิกใช้โดยไม่ปรับปรุงย้อนหลัง เมื่อเครื่องมือป้องกันความเสี่ยงหมดอายุหรือถูกขาย ถูกเพิกถอนหรือได้ใช้สิทธิตามสัญญาแล้ว หรือไม่เข้าเงื่อนไขการบันทึกบัญชีเกี่ยวกับการป้องกัน              ความเสี่ยงอีกต่อไป 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ให้ยังคงไว้ในส่วนของผู้ถือหุ้น และรับรู้เมื่อรายการที่คาดว่าจะเกิดขึ้นได้บันทึกในกำไรหรือขาดทุน ในกรณีรายการที่คาดไว้ไม่เกิดขึ้น กำไรหรือขาดทุนสะสมซึ่งเดิมแสดงไว้ในส่วนของผู้ถือหุ้นจะรับรู้ในกำไรหรือขาดทุนทันที</w:t>
      </w:r>
    </w:p>
    <w:p w:rsidR="00BE0993" w:rsidRPr="00BE144E" w:rsidRDefault="00BE0993" w:rsidP="00BE0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ผลกระทบต่องบการเงินสรุปได้ดังนี้</w:t>
      </w:r>
    </w:p>
    <w:p w:rsidR="00BE0993" w:rsidRPr="00BE144E" w:rsidRDefault="00BE0993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1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21"/>
        <w:gridCol w:w="1440"/>
        <w:gridCol w:w="180"/>
        <w:gridCol w:w="1350"/>
        <w:gridCol w:w="180"/>
        <w:gridCol w:w="1260"/>
      </w:tblGrid>
      <w:tr w:rsidR="00BE0993" w:rsidRPr="00BE144E" w:rsidTr="00907AD2">
        <w:trPr>
          <w:cantSplit/>
          <w:tblHeader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BE0993" w:rsidRPr="00BE144E" w:rsidTr="00907AD2">
        <w:trPr>
          <w:cantSplit/>
          <w:tblHeader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ind w:right="-16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:rsidR="00BE0993" w:rsidRPr="00BE144E" w:rsidRDefault="00BE0993" w:rsidP="00BE0993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ตามที่เคยเสนอ</w:t>
            </w:r>
          </w:p>
          <w:p w:rsidR="00BE0993" w:rsidRPr="00BE144E" w:rsidRDefault="00BE0993" w:rsidP="00BE0993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รายงานไว้แล้ว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ปรับปรุงใหม่</w:t>
            </w:r>
          </w:p>
        </w:tc>
      </w:tr>
      <w:tr w:rsidR="00BE0993" w:rsidRPr="00BE144E" w:rsidTr="00907AD2">
        <w:trPr>
          <w:cantSplit/>
          <w:tblHeader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10" w:type="dxa"/>
            <w:gridSpan w:val="5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0993" w:rsidRPr="00BE144E" w:rsidRDefault="00BE0993" w:rsidP="00AE1B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488,554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488,554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1,907,692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(15,097)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1,892,595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23,521,611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(770,612)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22,750,999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(297,155)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3,872,246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3,872,246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1,804,034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1,804,735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3,872,947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กำไรสะสม</w:t>
            </w: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ยังไม่ได้จัดสรร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47,375,153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(3,041,291)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44,333,862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- 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(2,698,570)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(2,232)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(2,700,802)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- สำรองการป้องกันความเสี่ยงกระแสเงินสด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59,584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59,584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ส่วนแบ่งกำไร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(ขาดทุน) เบ็ดเสร็จอื่นจาก</w:t>
            </w:r>
          </w:p>
          <w:p w:rsidR="00BE0993" w:rsidRPr="00BE144E" w:rsidRDefault="00BE0993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(7,715)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(546,102)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(553,817)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(3,530,041)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  <w:hideMark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131,294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(640,061)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(508,767)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(4,170,102)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77F6C" w:rsidRPr="00BE144E" w:rsidTr="00907AD2">
        <w:trPr>
          <w:cantSplit/>
        </w:trPr>
        <w:tc>
          <w:tcPr>
            <w:tcW w:w="4921" w:type="dxa"/>
            <w:vAlign w:val="bottom"/>
          </w:tcPr>
          <w:p w:rsidR="00877F6C" w:rsidRPr="00BE144E" w:rsidRDefault="00877F6C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77F6C" w:rsidRPr="00BE144E" w:rsidRDefault="00877F6C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77F6C" w:rsidRPr="00BE144E" w:rsidTr="00907AD2">
        <w:trPr>
          <w:cantSplit/>
        </w:trPr>
        <w:tc>
          <w:tcPr>
            <w:tcW w:w="4921" w:type="dxa"/>
            <w:vAlign w:val="bottom"/>
          </w:tcPr>
          <w:p w:rsidR="00877F6C" w:rsidRPr="00BE144E" w:rsidRDefault="00877F6C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77F6C" w:rsidRPr="00BE144E" w:rsidRDefault="00877F6C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77F6C" w:rsidRPr="00BE144E" w:rsidRDefault="00877F6C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decimal" w:pos="731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สินทรัพย์ตราสารอนุพันธ์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143,511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143,511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1,774,872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(25,173)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1,749,699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24,114,966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(548,763)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23,566,203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(430,425)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AE1B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3,838,444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3,838,444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1,700,465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1,703,280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3,841,259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กำไรสะสม</w:t>
            </w: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ยังไม่ได้จัดสรร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50,001,853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(3,109,440)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46,892,413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44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- 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(3,993,602)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119,011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(3,874,591)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- สำรองการป้องกันความเสี่ยงกระแสเงินสด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(184,798)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(184,798)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ส่วนแบ่งกำไร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(ขาดทุน) เบ็ดเสร็จอื่นจาก</w:t>
            </w:r>
          </w:p>
          <w:p w:rsidR="00BE0993" w:rsidRPr="00BE144E" w:rsidRDefault="00BE0993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(7,957)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(406,551)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(414,508)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(3,581,778)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15,890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(689,906)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(674,016)</w:t>
            </w: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(4,271,684)</w:t>
            </w: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6206" w:rsidRPr="00BE144E" w:rsidTr="00907AD2">
        <w:trPr>
          <w:cantSplit/>
        </w:trPr>
        <w:tc>
          <w:tcPr>
            <w:tcW w:w="4921" w:type="dxa"/>
            <w:vAlign w:val="bottom"/>
          </w:tcPr>
          <w:p w:rsidR="002F6206" w:rsidRPr="00BE144E" w:rsidRDefault="002F6206" w:rsidP="0090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F6206" w:rsidRPr="00BE144E" w:rsidRDefault="002F6206" w:rsidP="00BE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2F6206" w:rsidRPr="00BE144E" w:rsidRDefault="002F6206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F6206" w:rsidRPr="00BE144E" w:rsidRDefault="002F6206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2F6206" w:rsidRPr="00BE144E" w:rsidRDefault="002F6206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2F6206" w:rsidRPr="00BE144E" w:rsidRDefault="002F6206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993" w:rsidRPr="00BE144E" w:rsidTr="00907AD2">
        <w:trPr>
          <w:cantSplit/>
        </w:trPr>
        <w:tc>
          <w:tcPr>
            <w:tcW w:w="4921" w:type="dxa"/>
            <w:vAlign w:val="bottom"/>
          </w:tcPr>
          <w:p w:rsidR="00BE0993" w:rsidRPr="00BE144E" w:rsidRDefault="00BE0993" w:rsidP="00907AD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E0993" w:rsidRPr="00BE144E" w:rsidRDefault="00BE0993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BE09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BE0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(1,502,502)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(84,746)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(1,587,248)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 (ขาดทุน) จากเงินลงทุน</w:t>
            </w:r>
          </w:p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ในบริษัทร่วมและการร่วมค้า</w:t>
            </w:r>
          </w:p>
        </w:tc>
        <w:tc>
          <w:tcPr>
            <w:tcW w:w="144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3,577,164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18,2</w:t>
            </w:r>
            <w:r w:rsidR="00560E7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9B0717" w:rsidRPr="00BE144E" w:rsidRDefault="00560E7E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3,595,403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(870,895)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(2,101)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(872,996)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(68,</w:t>
            </w:r>
            <w:r w:rsidR="00560E7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softHyphen/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(1,287,514)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132,95</w:t>
            </w:r>
            <w:r w:rsidR="0037442C" w:rsidRPr="00BE1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37442C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(1,154,563</w:t>
            </w:r>
            <w:r w:rsidR="009B0717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การเปลี่ยนแปลงในมูลค่ายุติธรรมของการป้องกัน</w:t>
            </w:r>
          </w:p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ความเสี่ยงกระแสเงินสดส่วนที่มีประสิทธิผล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(305,477)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(305,477)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</w:t>
            </w: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(ขาดทุน) เบ็ดเสร็จอื่นจากเงินลงทุน</w:t>
            </w:r>
          </w:p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ในบริษัทร่วมและการร่วมค้า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eastAsia="en-GB"/>
              </w:rPr>
              <w:t>(242)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139,551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139,309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รวมรายการที่อาจถูกจัดประเภทใหม่ไว้ใน</w:t>
            </w:r>
          </w:p>
          <w:p w:rsidR="009B0717" w:rsidRPr="00BE144E" w:rsidRDefault="009B0717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(32,9</w:t>
            </w:r>
            <w:r w:rsidR="0037442C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(ขาดทุน) เบ็ดเสร็จอื่นสำหรับปี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AD47A4"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–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 สุทธิจากภาษี</w:t>
            </w:r>
            <w:r w:rsidR="00AD47A4"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เงินได้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(</w:t>
            </w:r>
            <w:r w:rsidR="00763492" w:rsidRPr="00BE144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1,675,368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37442C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(32,975</w:t>
            </w:r>
            <w:r w:rsidR="009B0717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(1,708,343)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  <w:hideMark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 เบ็ดเสร็จรวมสำหรับปี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4,308,410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C32FAC" w:rsidP="009B071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(101,583</w:t>
            </w:r>
            <w:r w:rsidR="009B0717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4,206,827</w:t>
            </w:r>
          </w:p>
        </w:tc>
      </w:tr>
      <w:tr w:rsidR="009B0717" w:rsidRPr="00BE144E" w:rsidTr="00907AD2">
        <w:trPr>
          <w:cantSplit/>
        </w:trPr>
        <w:tc>
          <w:tcPr>
            <w:tcW w:w="4921" w:type="dxa"/>
            <w:vAlign w:val="bottom"/>
          </w:tcPr>
          <w:p w:rsidR="009B0717" w:rsidRPr="00BE144E" w:rsidRDefault="009B0717" w:rsidP="00907AD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4.21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(0.05)</w:t>
            </w:r>
          </w:p>
        </w:tc>
        <w:tc>
          <w:tcPr>
            <w:tcW w:w="180" w:type="dxa"/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717" w:rsidRPr="00BE144E" w:rsidRDefault="009B0717" w:rsidP="009B071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4.16</w:t>
            </w:r>
          </w:p>
        </w:tc>
      </w:tr>
    </w:tbl>
    <w:p w:rsidR="002F6206" w:rsidRPr="00BE144E" w:rsidRDefault="002F6206" w:rsidP="00BE4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E4727" w:rsidRPr="00BE144E" w:rsidRDefault="00BE4727" w:rsidP="00BE4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จากการนำนโยบายการบัญชีดังกล่าวมาถือปฏิบัติมีผลทำให้งบการเงินรวม ณ วันที่ 3</w:t>
      </w:r>
      <w:r w:rsidRPr="00BE144E">
        <w:rPr>
          <w:rFonts w:ascii="Angsana New" w:hAnsi="Angsana New"/>
          <w:sz w:val="30"/>
          <w:szCs w:val="30"/>
        </w:rPr>
        <w:t xml:space="preserve">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2561 มีสินทรัพย์ลดลงจำนวน </w:t>
      </w:r>
      <w:r w:rsidR="00F24098" w:rsidRPr="00BE144E">
        <w:rPr>
          <w:rFonts w:ascii="Angsana New" w:hAnsi="Angsana New"/>
          <w:sz w:val="30"/>
          <w:szCs w:val="30"/>
        </w:rPr>
        <w:t xml:space="preserve">86.47 </w:t>
      </w:r>
      <w:r w:rsidRPr="00BE144E">
        <w:rPr>
          <w:rFonts w:ascii="Angsana New" w:hAnsi="Angsana New"/>
          <w:sz w:val="30"/>
          <w:szCs w:val="30"/>
          <w:cs/>
        </w:rPr>
        <w:t>ล้านบาท หนี้สินเพิ่มขึ้นจำนวน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7D1A8A" w:rsidRPr="00BE144E">
        <w:rPr>
          <w:rFonts w:ascii="Angsana New" w:hAnsi="Angsana New"/>
          <w:sz w:val="30"/>
          <w:szCs w:val="30"/>
        </w:rPr>
        <w:t>376.24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และส่วนของผู้ถือหุ้นลดลงจำนวน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7D1A8A" w:rsidRPr="00BE144E">
        <w:rPr>
          <w:rFonts w:ascii="Angsana New" w:hAnsi="Angsana New"/>
          <w:sz w:val="30"/>
          <w:szCs w:val="30"/>
        </w:rPr>
        <w:t>462.71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กำไรและกำไรขาดทุนเบ็ดเสร็จรวมสำหรับปีสิ้นสุดวันที่ 3</w:t>
      </w:r>
      <w:r w:rsidRPr="00BE144E">
        <w:rPr>
          <w:rFonts w:ascii="Angsana New" w:hAnsi="Angsana New"/>
          <w:sz w:val="30"/>
          <w:szCs w:val="30"/>
        </w:rPr>
        <w:t xml:space="preserve">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2561 </w:t>
      </w:r>
      <w:r w:rsidR="007D1A8A" w:rsidRPr="00BE144E">
        <w:rPr>
          <w:rFonts w:ascii="Angsana New" w:hAnsi="Angsana New"/>
          <w:sz w:val="30"/>
          <w:szCs w:val="30"/>
          <w:cs/>
        </w:rPr>
        <w:t>เพิ่มขึ้น</w:t>
      </w:r>
      <w:r w:rsidRPr="00BE144E">
        <w:rPr>
          <w:rFonts w:ascii="Angsana New" w:hAnsi="Angsana New"/>
          <w:sz w:val="30"/>
          <w:szCs w:val="30"/>
          <w:cs/>
        </w:rPr>
        <w:t xml:space="preserve">จำนวน </w:t>
      </w:r>
      <w:r w:rsidR="007D1A8A" w:rsidRPr="00BE144E">
        <w:rPr>
          <w:rFonts w:ascii="Angsana New" w:hAnsi="Angsana New"/>
          <w:sz w:val="30"/>
          <w:szCs w:val="30"/>
        </w:rPr>
        <w:t>3,558.77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7D1A8A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ล้านบาท และ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F24098" w:rsidRPr="00BE144E">
        <w:rPr>
          <w:rFonts w:ascii="Angsana New" w:hAnsi="Angsana New"/>
          <w:sz w:val="30"/>
          <w:szCs w:val="30"/>
        </w:rPr>
        <w:t xml:space="preserve">3,808.97 </w:t>
      </w:r>
      <w:r w:rsidRPr="00BE144E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E144E">
        <w:rPr>
          <w:rFonts w:ascii="Angsana New" w:hAnsi="Angsana New"/>
          <w:sz w:val="30"/>
          <w:szCs w:val="30"/>
        </w:rPr>
        <w:t xml:space="preserve"> (</w:t>
      </w:r>
      <w:r w:rsidRPr="00BE144E">
        <w:rPr>
          <w:rFonts w:ascii="Angsana New" w:hAnsi="Angsana New"/>
          <w:sz w:val="30"/>
          <w:szCs w:val="30"/>
          <w:cs/>
        </w:rPr>
        <w:t xml:space="preserve">ทั้งนี้ ส่วนของผู้ถือหุ้น 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2560 </w:t>
      </w:r>
      <w:r w:rsidRPr="00BE144E">
        <w:rPr>
          <w:rFonts w:ascii="Angsana New" w:hAnsi="Angsana New"/>
          <w:sz w:val="30"/>
          <w:szCs w:val="30"/>
          <w:cs/>
        </w:rPr>
        <w:t xml:space="preserve">ลดลงจำนวน </w:t>
      </w:r>
      <w:r w:rsidRPr="00BE144E">
        <w:rPr>
          <w:rFonts w:ascii="Angsana New" w:hAnsi="Angsana New"/>
          <w:sz w:val="30"/>
          <w:szCs w:val="30"/>
        </w:rPr>
        <w:t xml:space="preserve">4,271.68 </w:t>
      </w:r>
      <w:r w:rsidRPr="00BE144E">
        <w:rPr>
          <w:rFonts w:ascii="Angsana New" w:hAnsi="Angsana New"/>
          <w:sz w:val="30"/>
          <w:szCs w:val="30"/>
          <w:cs/>
        </w:rPr>
        <w:t>ล้านบาท)</w:t>
      </w:r>
    </w:p>
    <w:p w:rsidR="00BE4727" w:rsidRPr="00BE144E" w:rsidRDefault="00BE4727" w:rsidP="001B4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D1A8A" w:rsidRPr="00BE144E" w:rsidRDefault="007D1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0279E" w:rsidRPr="00BE144E" w:rsidRDefault="0060279E" w:rsidP="0060279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F40507" w:rsidRPr="00BE144E" w:rsidRDefault="00F40507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7D1A8A" w:rsidRPr="00BE144E" w:rsidRDefault="00026125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Pr="00BE144E">
        <w:rPr>
          <w:rFonts w:ascii="Angsana New" w:hAnsi="Angsana New"/>
          <w:sz w:val="30"/>
          <w:szCs w:val="30"/>
        </w:rPr>
        <w:t xml:space="preserve">3 </w:t>
      </w:r>
      <w:r w:rsidRPr="00BE144E">
        <w:rPr>
          <w:rFonts w:ascii="Angsana New" w:hAnsi="Angsana New"/>
          <w:sz w:val="30"/>
          <w:szCs w:val="30"/>
          <w:cs/>
        </w:rPr>
        <w:t>เรื่อง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:rsidR="00F40507" w:rsidRPr="00BE144E" w:rsidRDefault="00F40507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:rsidR="00F40507" w:rsidRPr="00BE144E" w:rsidRDefault="00F40507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กลุ่มบริษัท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:rsidR="00F40507" w:rsidRPr="00BE144E" w:rsidRDefault="00F40507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:rsidR="0060279E" w:rsidRPr="00BE144E" w:rsidRDefault="0060279E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F40507" w:rsidP="002C3D9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1B4723" w:rsidRPr="00BE144E">
        <w:rPr>
          <w:rFonts w:ascii="Angsana New" w:hAnsi="Angsana New"/>
          <w:sz w:val="30"/>
          <w:szCs w:val="30"/>
        </w:rPr>
        <w:t xml:space="preserve">     </w:t>
      </w:r>
      <w:r w:rsidRPr="00BE144E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F40507" w:rsidRPr="00BE144E" w:rsidRDefault="00F40507" w:rsidP="002C3D9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60279E" w:rsidRPr="00BE144E" w:rsidRDefault="0060279E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94468D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94468D" w:rsidRPr="00BE144E" w:rsidRDefault="0094468D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</w:t>
      </w:r>
      <w:r w:rsidR="0094468D" w:rsidRPr="00BE144E">
        <w:rPr>
          <w:rFonts w:ascii="Angsana New" w:hAnsi="Angsana New"/>
          <w:sz w:val="30"/>
          <w:szCs w:val="30"/>
          <w:cs/>
        </w:rPr>
        <w:t>นทรัพย์ที่โอนไป</w:t>
      </w:r>
      <w:r w:rsidR="0094468D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ทั้งนี้</w:t>
      </w:r>
      <w:r w:rsidR="009D1995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</w:t>
      </w:r>
      <w:r w:rsidRPr="00BE144E">
        <w:rPr>
          <w:rFonts w:ascii="Angsana New" w:hAnsi="Angsana New"/>
          <w:sz w:val="30"/>
          <w:szCs w:val="30"/>
        </w:rPr>
        <w:t xml:space="preserve">     </w:t>
      </w:r>
      <w:r w:rsidRPr="00BE144E">
        <w:rPr>
          <w:rFonts w:ascii="Angsana New" w:hAnsi="Angsana New"/>
          <w:sz w:val="30"/>
          <w:szCs w:val="30"/>
          <w:cs/>
        </w:rPr>
        <w:t>ไปหักจากสิ่งตอบแทนที่โอนให้และรับรู้เป็นค่าใช้จ่ายอื่น</w:t>
      </w:r>
    </w:p>
    <w:p w:rsidR="007D1A8A" w:rsidRPr="00BE144E" w:rsidRDefault="007D1A8A" w:rsidP="001B472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4104C8" w:rsidRPr="00BE144E" w:rsidRDefault="004104C8" w:rsidP="002C3D92">
      <w:pPr>
        <w:pStyle w:val="BodyText"/>
        <w:tabs>
          <w:tab w:val="clear" w:pos="454"/>
          <w:tab w:val="left" w:pos="540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2F6206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7D1A8A" w:rsidRPr="00BE144E" w:rsidRDefault="007D1A8A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7D1A8A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741B5A" w:rsidRPr="00BE144E" w:rsidRDefault="00741B5A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741B5A" w:rsidRPr="00BE144E" w:rsidRDefault="00741B5A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741B5A" w:rsidRPr="00BE144E" w:rsidRDefault="00741B5A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741B5A" w:rsidRPr="00BE144E" w:rsidRDefault="00741B5A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:rsidR="0060279E" w:rsidRPr="00BE144E" w:rsidRDefault="0060279E" w:rsidP="00197BC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  นับแต่วันที่มีการควบค</w:t>
      </w:r>
      <w:r w:rsidR="00197BC2" w:rsidRPr="00BE144E">
        <w:rPr>
          <w:rFonts w:ascii="Angsana New" w:hAnsi="Angsana New"/>
          <w:sz w:val="30"/>
          <w:szCs w:val="30"/>
          <w:cs/>
        </w:rPr>
        <w:t>ุมจนถึงวันที่การควบคุมสิ้นสุดลง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7D1A8A" w:rsidRPr="00BE144E" w:rsidRDefault="007D1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60279E" w:rsidRPr="00BE144E" w:rsidRDefault="0060279E" w:rsidP="0060279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60279E" w:rsidRPr="00BE144E" w:rsidRDefault="0060279E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60279E" w:rsidRPr="00BE144E" w:rsidRDefault="0060279E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    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การร่วมค้า</w:t>
      </w:r>
    </w:p>
    <w:p w:rsidR="0060279E" w:rsidRPr="00BE144E" w:rsidRDefault="0060279E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60279E" w:rsidRPr="00BE144E" w:rsidRDefault="0060279E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:rsidR="00A90FAB" w:rsidRPr="00BE144E" w:rsidRDefault="00A90FAB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7D1A8A" w:rsidRPr="00BE144E" w:rsidRDefault="007D1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60279E" w:rsidRPr="00BE144E" w:rsidRDefault="0060279E" w:rsidP="00BF6BA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AD22F6" w:rsidRPr="00BE144E">
        <w:rPr>
          <w:rFonts w:ascii="Angsana New" w:hAnsi="Angsana New"/>
          <w:sz w:val="30"/>
          <w:szCs w:val="30"/>
          <w:cs/>
        </w:rPr>
        <w:t xml:space="preserve">ัดรายการในการจัดทำงบการเงินรวม </w:t>
      </w:r>
      <w:r w:rsidRPr="00BE144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</w:t>
      </w:r>
      <w:r w:rsidR="00AD22F6" w:rsidRPr="00BE144E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BE144E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E144E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:rsidR="007D1A8A" w:rsidRPr="00BE144E" w:rsidRDefault="007D1A8A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เงินตราต่างประเทศ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041DC1" w:rsidRPr="00BE144E" w:rsidRDefault="00041DC1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7F7747" w:rsidRPr="00BE144E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ผลต่างของอัตราแลก</w:t>
      </w:r>
      <w:r w:rsidR="00E42C4B" w:rsidRPr="00BE144E">
        <w:rPr>
          <w:rFonts w:ascii="Angsana New" w:hAnsi="Angsana New"/>
          <w:sz w:val="30"/>
          <w:szCs w:val="30"/>
          <w:cs/>
        </w:rPr>
        <w:t>เปลี่ยนที่เกิดขึ้นจากการแปลงค่า</w:t>
      </w:r>
      <w:r w:rsidRPr="00BE144E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A8414F" w:rsidP="00D30071">
      <w:pPr>
        <w:pStyle w:val="BodyText2"/>
        <w:numPr>
          <w:ilvl w:val="0"/>
          <w:numId w:val="22"/>
        </w:num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ตราสารทุนที่ถือไว้เผื่อ</w:t>
      </w:r>
      <w:r w:rsidR="0060279E" w:rsidRPr="00BE144E">
        <w:rPr>
          <w:rFonts w:ascii="Angsana New" w:hAnsi="Angsana New"/>
          <w:sz w:val="30"/>
          <w:szCs w:val="30"/>
          <w:cs/>
        </w:rPr>
        <w:t>ขาย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:rsidR="00F45CB3" w:rsidRPr="00BE144E" w:rsidRDefault="00F45CB3" w:rsidP="00F45CB3">
      <w:pPr>
        <w:pStyle w:val="BodyText2"/>
        <w:numPr>
          <w:ilvl w:val="0"/>
          <w:numId w:val="22"/>
        </w:numPr>
        <w:tabs>
          <w:tab w:val="left" w:pos="540"/>
        </w:tabs>
        <w:spacing w:line="240" w:lineRule="atLeast"/>
        <w:ind w:right="43"/>
        <w:rPr>
          <w:rFonts w:ascii="Angsana New" w:hAnsi="Angsana New"/>
          <w:color w:val="000000" w:themeColor="text1"/>
          <w:sz w:val="30"/>
          <w:szCs w:val="30"/>
        </w:rPr>
      </w:pPr>
      <w:r w:rsidRPr="00BE144E">
        <w:rPr>
          <w:rFonts w:ascii="Angsana New" w:hAnsi="Angsana New"/>
          <w:color w:val="000000" w:themeColor="text1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วันที่รายงาน</w:t>
      </w: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60279E" w:rsidRPr="00BE144E" w:rsidRDefault="0060279E" w:rsidP="006027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60279E" w:rsidRPr="00BE144E" w:rsidRDefault="0060279E" w:rsidP="0060279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60279E" w:rsidRPr="00BE144E" w:rsidRDefault="0060279E" w:rsidP="0060279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D25739" w:rsidRPr="00BE144E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BE144E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EE49EC" w:rsidRPr="00BE144E" w:rsidRDefault="00EE49EC" w:rsidP="00EE49E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</w:t>
      </w:r>
      <w:r w:rsidR="0091621D" w:rsidRPr="00BE144E">
        <w:rPr>
          <w:rFonts w:ascii="Angsana New" w:hAnsi="Angsana New"/>
          <w:sz w:val="30"/>
          <w:szCs w:val="30"/>
          <w:cs/>
        </w:rPr>
        <w:t>เงินฝากธนาคารประเภท</w:t>
      </w:r>
      <w:r w:rsidR="003D554D" w:rsidRPr="00BE144E">
        <w:rPr>
          <w:rFonts w:ascii="Angsana New" w:hAnsi="Angsana New"/>
          <w:sz w:val="30"/>
          <w:szCs w:val="30"/>
        </w:rPr>
        <w:t xml:space="preserve">     </w:t>
      </w:r>
      <w:r w:rsidR="00D07E0A" w:rsidRPr="00BE144E">
        <w:rPr>
          <w:rFonts w:ascii="Angsana New" w:hAnsi="Angsana New"/>
          <w:sz w:val="30"/>
          <w:szCs w:val="30"/>
          <w:cs/>
        </w:rPr>
        <w:t>เผื่อเรียก</w:t>
      </w:r>
      <w:r w:rsidR="00AA247E" w:rsidRPr="00BE144E">
        <w:rPr>
          <w:rFonts w:ascii="Angsana New" w:hAnsi="Angsana New"/>
          <w:sz w:val="30"/>
          <w:szCs w:val="30"/>
          <w:cs/>
        </w:rPr>
        <w:t xml:space="preserve"> </w:t>
      </w:r>
      <w:r w:rsidR="00D07E0A" w:rsidRPr="00BE144E">
        <w:rPr>
          <w:rFonts w:ascii="Angsana New" w:hAnsi="Angsana New"/>
          <w:sz w:val="30"/>
          <w:szCs w:val="30"/>
          <w:cs/>
        </w:rPr>
        <w:t>และ</w:t>
      </w:r>
      <w:r w:rsidR="0091621D" w:rsidRPr="00BE144E">
        <w:rPr>
          <w:rFonts w:ascii="Angsana New" w:hAnsi="Angsana New"/>
          <w:sz w:val="30"/>
          <w:szCs w:val="30"/>
          <w:cs/>
        </w:rPr>
        <w:t>ประเภท</w:t>
      </w:r>
      <w:r w:rsidRPr="00BE144E">
        <w:rPr>
          <w:rFonts w:ascii="Angsana New" w:hAnsi="Angsana New"/>
          <w:sz w:val="30"/>
          <w:szCs w:val="30"/>
          <w:cs/>
        </w:rPr>
        <w:t>ออมทรัพย์ และเงิ</w:t>
      </w:r>
      <w:r w:rsidR="00277885" w:rsidRPr="00BE144E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</w:p>
    <w:p w:rsidR="00AA247E" w:rsidRPr="00BE144E" w:rsidRDefault="00AA247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7D1A8A" w:rsidRPr="00BE144E" w:rsidRDefault="007D1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ลูกหนี้การค้าและลูกหนี้อื่น</w:t>
      </w: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7D1A8A" w:rsidRPr="00BE144E" w:rsidRDefault="007D1A8A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วัสดุสำรองคลัง</w:t>
      </w:r>
    </w:p>
    <w:p w:rsidR="0060279E" w:rsidRPr="00BE144E" w:rsidRDefault="0060279E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91621D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วัสดุสำรองคลังวัดมูลค่าด้วย</w:t>
      </w:r>
      <w:r w:rsidR="0060279E" w:rsidRPr="00BE144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62A19" w:rsidRPr="00BE144E" w:rsidRDefault="00562A19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71247B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วัสดุสำรองคลังประกอบด้วยน้ำมันเชื้อเพลิง</w:t>
      </w:r>
      <w:r w:rsidR="0060279E" w:rsidRPr="00BE144E">
        <w:rPr>
          <w:rFonts w:ascii="Angsana New" w:hAnsi="Angsana New"/>
          <w:sz w:val="30"/>
          <w:szCs w:val="30"/>
          <w:cs/>
        </w:rPr>
        <w:t>และวัสดุสำรองซึ่งเป็นวัสดุที่ใช้สำหรับอุปกรณ์เฉพาะในโรงไฟฟ้า</w:t>
      </w:r>
    </w:p>
    <w:p w:rsidR="00734128" w:rsidRPr="00BE144E" w:rsidRDefault="00734128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ต้นทุนของวัสดุสำรองคลังคำนวณโดยใช้วิธีถัวเฉลี่ยเคลื่อนที่ ต้นทุนวัสดุสำรองคลังประกอบด้วยราคา</w:t>
      </w:r>
      <w:r w:rsidR="0091621D" w:rsidRPr="00BE144E">
        <w:rPr>
          <w:rFonts w:ascii="Angsana New" w:hAnsi="Angsana New"/>
          <w:sz w:val="30"/>
          <w:szCs w:val="30"/>
          <w:cs/>
        </w:rPr>
        <w:t>ทุน</w:t>
      </w:r>
      <w:r w:rsidRPr="00BE144E">
        <w:rPr>
          <w:rFonts w:ascii="Angsana New" w:hAnsi="Angsana New"/>
          <w:sz w:val="30"/>
          <w:szCs w:val="30"/>
          <w:cs/>
        </w:rPr>
        <w:t>ที่ซื้อ        หรือต้นทุนอื่นเพื่อให้วัสดุสำรองคลังอยู่ในสถานที่และสภาพปัจจุบัน</w:t>
      </w:r>
    </w:p>
    <w:p w:rsidR="00B84896" w:rsidRPr="00BE144E" w:rsidRDefault="00B84896" w:rsidP="004B3D0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B84896" w:rsidRPr="00BE144E" w:rsidRDefault="00B84896" w:rsidP="00B8489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การตั้งสำรองค่าเผื่อวัสดุสำรองคลังล้าสมัยคำนวณจากยอดคงเหลือ</w:t>
      </w:r>
      <w:r w:rsidR="00B26326" w:rsidRPr="00BE144E">
        <w:rPr>
          <w:rFonts w:ascii="Angsana New" w:hAnsi="Angsana New"/>
          <w:sz w:val="30"/>
          <w:szCs w:val="30"/>
          <w:cs/>
        </w:rPr>
        <w:t>ของวัสดุสำรองคลัง</w:t>
      </w:r>
      <w:r w:rsidRPr="00BE144E">
        <w:rPr>
          <w:rFonts w:ascii="Angsana New" w:hAnsi="Angsana New"/>
          <w:sz w:val="30"/>
          <w:szCs w:val="30"/>
          <w:cs/>
        </w:rPr>
        <w:t xml:space="preserve"> ณ วันสิ้นปีโดย</w:t>
      </w:r>
      <w:r w:rsidR="00B26326" w:rsidRPr="00BE144E">
        <w:rPr>
          <w:rFonts w:ascii="Angsana New" w:hAnsi="Angsana New"/>
          <w:sz w:val="30"/>
          <w:szCs w:val="30"/>
          <w:cs/>
        </w:rPr>
        <w:t>ใช้</w:t>
      </w:r>
      <w:r w:rsidRPr="00BE144E">
        <w:rPr>
          <w:rFonts w:ascii="Angsana New" w:hAnsi="Angsana New"/>
          <w:sz w:val="30"/>
          <w:szCs w:val="30"/>
          <w:cs/>
        </w:rPr>
        <w:t>วิธีเส้นตรงเพื่อลด</w:t>
      </w:r>
      <w:r w:rsidR="00B26326" w:rsidRPr="00BE144E">
        <w:rPr>
          <w:rFonts w:ascii="Angsana New" w:hAnsi="Angsana New"/>
          <w:sz w:val="30"/>
          <w:szCs w:val="30"/>
          <w:cs/>
        </w:rPr>
        <w:t>มูลค่า</w:t>
      </w:r>
      <w:r w:rsidRPr="00BE144E">
        <w:rPr>
          <w:rFonts w:ascii="Angsana New" w:hAnsi="Angsana New"/>
          <w:sz w:val="30"/>
          <w:szCs w:val="30"/>
          <w:cs/>
        </w:rPr>
        <w:t>ตามบัญชีของวัสดุสำรองคลังตามอายุการให้ประโยชน์ที่เหลือของโรงไฟฟ้า</w:t>
      </w:r>
    </w:p>
    <w:p w:rsidR="00BB4CD8" w:rsidRPr="00BE144E" w:rsidRDefault="00BB4CD8" w:rsidP="00A964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เงินลงทุน</w:t>
      </w:r>
    </w:p>
    <w:p w:rsidR="0060279E" w:rsidRPr="00BE144E" w:rsidRDefault="0060279E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B84896" w:rsidP="0060279E">
      <w:pPr>
        <w:tabs>
          <w:tab w:val="clear" w:pos="3742"/>
          <w:tab w:val="left" w:pos="373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เงินลงทุนในบริษัทร่วม บริษัทย่อยและการร่วมค้า</w:t>
      </w:r>
    </w:p>
    <w:p w:rsidR="00B84896" w:rsidRPr="00BE144E" w:rsidRDefault="00B84896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  <w:cs/>
        </w:rPr>
      </w:pPr>
    </w:p>
    <w:p w:rsidR="0060279E" w:rsidRPr="00BE144E" w:rsidRDefault="00B84896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Angsana New" w:hAnsi="Angsana New"/>
          <w:sz w:val="30"/>
          <w:szCs w:val="30"/>
        </w:rPr>
      </w:pPr>
      <w:r w:rsidRPr="00BE144E">
        <w:rPr>
          <w:rFonts w:ascii="Angsana New" w:eastAsia="Angsana New" w:hAnsi="Angsana New"/>
          <w:spacing w:val="8"/>
          <w:sz w:val="30"/>
          <w:szCs w:val="30"/>
          <w:cs/>
        </w:rPr>
        <w:t>เงินลงทุนในบริษัทร่วม บริษัทย่อยและการร่วมค้า</w:t>
      </w:r>
      <w:r w:rsidRPr="00BE144E">
        <w:rPr>
          <w:rFonts w:ascii="Angsana New" w:eastAsia="Angsana New" w:hAnsi="Angsana New"/>
          <w:spacing w:val="8"/>
          <w:sz w:val="30"/>
          <w:szCs w:val="30"/>
        </w:rPr>
        <w:t xml:space="preserve"> </w:t>
      </w:r>
      <w:r w:rsidR="002C3D92" w:rsidRPr="00BE144E">
        <w:rPr>
          <w:rFonts w:ascii="Angsana New" w:eastAsia="Angsana New" w:hAnsi="Angsana New"/>
          <w:spacing w:val="8"/>
          <w:sz w:val="30"/>
          <w:szCs w:val="30"/>
          <w:cs/>
        </w:rPr>
        <w:t>ในงบการเงินเฉพาะกิจการของบริษัท</w:t>
      </w:r>
      <w:r w:rsidR="002C3D92" w:rsidRPr="00BE144E">
        <w:rPr>
          <w:rFonts w:ascii="Angsana New" w:eastAsia="Angsana New" w:hAnsi="Angsana New"/>
          <w:spacing w:val="8"/>
          <w:sz w:val="30"/>
          <w:szCs w:val="30"/>
        </w:rPr>
        <w:t xml:space="preserve"> </w:t>
      </w:r>
      <w:r w:rsidR="0060279E" w:rsidRPr="00BE144E">
        <w:rPr>
          <w:rFonts w:ascii="Angsana New" w:eastAsia="Angsana New" w:hAnsi="Angsana New"/>
          <w:spacing w:val="8"/>
          <w:sz w:val="30"/>
          <w:szCs w:val="30"/>
          <w:cs/>
        </w:rPr>
        <w:t>บันทึกบัญชีโดยใช้วิธี</w:t>
      </w:r>
      <w:r w:rsidR="0060279E" w:rsidRPr="00BE144E">
        <w:rPr>
          <w:rFonts w:ascii="Angsana New" w:eastAsia="Angsana New" w:hAnsi="Angsana New"/>
          <w:spacing w:val="4"/>
          <w:sz w:val="30"/>
          <w:szCs w:val="30"/>
          <w:cs/>
        </w:rPr>
        <w:t>ราคาทุน</w:t>
      </w:r>
      <w:r w:rsidR="0060279E" w:rsidRPr="00BE144E">
        <w:rPr>
          <w:rFonts w:ascii="Angsana New" w:eastAsia="Angsana New" w:hAnsi="Angsana New"/>
          <w:sz w:val="30"/>
          <w:szCs w:val="30"/>
        </w:rPr>
        <w:t xml:space="preserve"> </w:t>
      </w:r>
      <w:r w:rsidR="0060279E" w:rsidRPr="00BE144E">
        <w:rPr>
          <w:rFonts w:ascii="Angsana New" w:eastAsia="Angsana New" w:hAnsi="Angsana New"/>
          <w:sz w:val="30"/>
          <w:szCs w:val="30"/>
          <w:cs/>
        </w:rPr>
        <w:t>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:rsidR="00F80E96" w:rsidRPr="00BE144E" w:rsidRDefault="00F80E96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60279E" w:rsidRPr="00BE144E" w:rsidRDefault="0060279E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ตราสารหนี้ซึ่งกลุ่มบริษัทตั้งใจและสามารถถือจนครบกำหนด</w:t>
      </w:r>
      <w:r w:rsidR="00734128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จัดประเภทเป็นเงินลงทุนที่จะถือจนครบกำหนด  </w:t>
      </w:r>
      <w:r w:rsidRPr="00BE144E">
        <w:rPr>
          <w:rFonts w:ascii="Angsana New" w:hAnsi="Angsana New"/>
          <w:sz w:val="30"/>
          <w:szCs w:val="30"/>
        </w:rPr>
        <w:t xml:space="preserve">  </w:t>
      </w:r>
      <w:r w:rsidRPr="00BE144E">
        <w:rPr>
          <w:rFonts w:ascii="Angsana New" w:hAnsi="Angsana New"/>
          <w:sz w:val="30"/>
          <w:szCs w:val="30"/>
          <w:cs/>
        </w:rPr>
        <w:t>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60279E" w:rsidRPr="00BE144E" w:rsidRDefault="0060279E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 ขาดทุนสะสมที่เคยบันทึกในส่วนของผู้ถือหุ้นโดยตรงเข้ากำไรหรือขาดทุน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734128" w:rsidRPr="00BE144E" w:rsidRDefault="00734128" w:rsidP="00CC165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AA247E" w:rsidRPr="00BE144E" w:rsidRDefault="0060279E" w:rsidP="00A84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AA247E" w:rsidRPr="00BE144E" w:rsidRDefault="00AA247E" w:rsidP="00A84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A84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EE49EC" w:rsidRPr="00BE144E" w:rsidRDefault="00EE49EC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ที่ดิน อาคารและอุปกรณ์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B84896" w:rsidRPr="00BE144E">
        <w:rPr>
          <w:rFonts w:ascii="Angsana New" w:hAnsi="Angsana New"/>
          <w:sz w:val="30"/>
          <w:szCs w:val="30"/>
          <w:cs/>
        </w:rPr>
        <w:t>วัดมูลค่า</w:t>
      </w:r>
      <w:r w:rsidRPr="00BE144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4A5FA9" w:rsidRPr="00BE144E">
        <w:rPr>
          <w:rFonts w:ascii="Angsana New" w:hAnsi="Angsana New"/>
          <w:sz w:val="30"/>
          <w:szCs w:val="30"/>
          <w:cs/>
        </w:rPr>
        <w:t>ผล</w:t>
      </w:r>
      <w:r w:rsidRPr="00BE144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A5FA9" w:rsidRPr="00BE144E">
        <w:rPr>
          <w:rFonts w:ascii="Angsana New" w:hAnsi="Angsana New"/>
          <w:sz w:val="30"/>
          <w:szCs w:val="30"/>
          <w:cs/>
        </w:rPr>
        <w:t>สะสม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="00074F5C" w:rsidRPr="00BE144E">
        <w:rPr>
          <w:rFonts w:ascii="Angsana New" w:hAnsi="Angsana New"/>
          <w:sz w:val="30"/>
          <w:szCs w:val="30"/>
          <w:cs/>
        </w:rPr>
        <w:t>ก่อ</w:t>
      </w:r>
      <w:r w:rsidRPr="00BE144E">
        <w:rPr>
          <w:rFonts w:ascii="Angsana New" w:hAnsi="Angsana New"/>
          <w:sz w:val="30"/>
          <w:szCs w:val="30"/>
          <w:cs/>
        </w:rPr>
        <w:t>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</w:t>
      </w:r>
      <w:r w:rsidR="00B84896" w:rsidRPr="00BE144E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BE144E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ซึ่งถูกโอนจากงบกำไรขาดทุน  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154B3F" w:rsidRPr="00BE144E">
        <w:rPr>
          <w:rFonts w:ascii="Angsana New" w:hAnsi="Angsana New"/>
          <w:sz w:val="30"/>
          <w:szCs w:val="30"/>
          <w:cs/>
        </w:rPr>
        <w:t>ให้ถือว่า</w:t>
      </w:r>
      <w:r w:rsidR="00074F5C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84896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</w:t>
      </w:r>
      <w:r w:rsidR="00B84896" w:rsidRPr="00BE144E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:rsidR="00EE49EC" w:rsidRPr="00BE144E" w:rsidRDefault="00EE49EC" w:rsidP="00B8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B8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     หักด้วยค่าเสื่อมราคาสะสมและ</w:t>
      </w:r>
      <w:r w:rsidR="00AA247E" w:rsidRPr="00BE144E">
        <w:rPr>
          <w:rFonts w:ascii="Angsana New" w:hAnsi="Angsana New"/>
          <w:sz w:val="30"/>
          <w:szCs w:val="30"/>
          <w:cs/>
        </w:rPr>
        <w:t>ผล</w:t>
      </w:r>
      <w:r w:rsidRPr="00BE144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A247E" w:rsidRPr="00BE144E">
        <w:rPr>
          <w:rFonts w:ascii="Angsana New" w:hAnsi="Angsana New"/>
          <w:sz w:val="30"/>
          <w:szCs w:val="30"/>
          <w:cs/>
        </w:rPr>
        <w:t>สะสม</w:t>
      </w:r>
      <w:r w:rsidRPr="00BE144E">
        <w:rPr>
          <w:rFonts w:ascii="Angsana New" w:hAnsi="Angsana New"/>
          <w:sz w:val="30"/>
          <w:szCs w:val="30"/>
          <w:cs/>
        </w:rPr>
        <w:t xml:space="preserve"> ค่าเช่าที่ชำระจะแยกเป็น</w:t>
      </w:r>
      <w:r w:rsidR="004C4F95" w:rsidRPr="00BE144E">
        <w:rPr>
          <w:rFonts w:ascii="Angsana New" w:hAnsi="Angsana New"/>
          <w:sz w:val="30"/>
          <w:szCs w:val="30"/>
          <w:cs/>
        </w:rPr>
        <w:t>ส่วนที่เป็นค่าใช้จ่ายทางการเงิน</w:t>
      </w:r>
      <w:r w:rsidRPr="00BE144E">
        <w:rPr>
          <w:rFonts w:ascii="Angsana New" w:hAnsi="Angsana New"/>
          <w:sz w:val="30"/>
          <w:szCs w:val="30"/>
          <w:cs/>
        </w:rPr>
        <w:t>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154B3F" w:rsidRPr="00BE144E">
        <w:rPr>
          <w:rFonts w:ascii="Angsana New" w:hAnsi="Angsana New"/>
          <w:sz w:val="30"/>
          <w:szCs w:val="30"/>
          <w:cs/>
        </w:rPr>
        <w:t xml:space="preserve">ที่ดิน </w:t>
      </w:r>
      <w:r w:rsidRPr="00BE144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CC1651" w:rsidRPr="00BE144E" w:rsidRDefault="00CC1651" w:rsidP="00CC1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0925" w:rsidRPr="00BE144E" w:rsidRDefault="0058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ค่าเสื่อมราคาคำนวณจา</w:t>
      </w:r>
      <w:r w:rsidR="00882CE3" w:rsidRPr="00BE144E">
        <w:rPr>
          <w:rFonts w:ascii="Angsana New" w:hAnsi="Angsana New"/>
          <w:sz w:val="30"/>
          <w:szCs w:val="30"/>
          <w:cs/>
        </w:rPr>
        <w:t>กมูลค่าเสื่อมสภาพของรายการอาคาร</w:t>
      </w:r>
      <w:r w:rsidRPr="00BE144E">
        <w:rPr>
          <w:rFonts w:ascii="Angsana New" w:hAnsi="Angsana New"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60279E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C6651" w:rsidRPr="00BE144E" w:rsidRDefault="0060279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BF6BAE" w:rsidRPr="00BE144E" w:rsidRDefault="00BF6BAE" w:rsidP="00A9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7308"/>
        <w:gridCol w:w="1073"/>
        <w:gridCol w:w="781"/>
      </w:tblGrid>
      <w:tr w:rsidR="00B84896" w:rsidRPr="00BE144E" w:rsidTr="00907AD2">
        <w:tc>
          <w:tcPr>
            <w:tcW w:w="7308" w:type="dxa"/>
          </w:tcPr>
          <w:p w:rsidR="00B84896" w:rsidRPr="00BE144E" w:rsidRDefault="00B84896" w:rsidP="004B3D0C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73" w:type="dxa"/>
          </w:tcPr>
          <w:p w:rsidR="00B84896" w:rsidRPr="00BE144E" w:rsidRDefault="00B84896" w:rsidP="00266364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  <w:r w:rsidR="00266364" w:rsidRPr="00BE14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781" w:type="dxa"/>
          </w:tcPr>
          <w:p w:rsidR="00B84896" w:rsidRPr="00BE144E" w:rsidRDefault="00B84896" w:rsidP="0018541F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84896" w:rsidRPr="00BE144E" w:rsidTr="00907AD2">
        <w:tc>
          <w:tcPr>
            <w:tcW w:w="7308" w:type="dxa"/>
          </w:tcPr>
          <w:p w:rsidR="00B84896" w:rsidRPr="00BE144E" w:rsidRDefault="00B84896" w:rsidP="004B3D0C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73" w:type="dxa"/>
          </w:tcPr>
          <w:p w:rsidR="00B84896" w:rsidRPr="00BE144E" w:rsidRDefault="00B84896" w:rsidP="0018541F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781" w:type="dxa"/>
          </w:tcPr>
          <w:p w:rsidR="00B84896" w:rsidRPr="00BE144E" w:rsidRDefault="00B84896" w:rsidP="0018541F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279E" w:rsidRPr="00BE144E" w:rsidTr="00907AD2">
        <w:tc>
          <w:tcPr>
            <w:tcW w:w="7308" w:type="dxa"/>
          </w:tcPr>
          <w:p w:rsidR="0060279E" w:rsidRPr="00BE144E" w:rsidRDefault="007C6651" w:rsidP="004B3D0C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0279E"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  <w:t>โรงไฟฟ้าและระบบส่งพลังงานไฟฟ้า</w:t>
            </w:r>
          </w:p>
        </w:tc>
        <w:tc>
          <w:tcPr>
            <w:tcW w:w="1073" w:type="dxa"/>
          </w:tcPr>
          <w:p w:rsidR="0060279E" w:rsidRPr="00BE144E" w:rsidRDefault="00524123" w:rsidP="00266364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</w:t>
            </w:r>
            <w:r w:rsidR="00266364" w:rsidRPr="00BE14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0279E" w:rsidRPr="00BE144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781" w:type="dxa"/>
          </w:tcPr>
          <w:p w:rsidR="0060279E" w:rsidRPr="00BE144E" w:rsidRDefault="0060279E" w:rsidP="00146E57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84896" w:rsidRPr="00BE144E" w:rsidTr="00907AD2">
        <w:tc>
          <w:tcPr>
            <w:tcW w:w="7308" w:type="dxa"/>
          </w:tcPr>
          <w:p w:rsidR="00B84896" w:rsidRPr="00BE144E" w:rsidRDefault="00B84896" w:rsidP="004B3D0C">
            <w:pPr>
              <w:tabs>
                <w:tab w:val="clear" w:pos="227"/>
                <w:tab w:val="left" w:pos="425"/>
                <w:tab w:val="left" w:pos="851"/>
                <w:tab w:val="left" w:pos="1134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เครื่องมือเครื่องใช้ในการผลิตและบำรุงรักษา</w:t>
            </w:r>
          </w:p>
        </w:tc>
        <w:tc>
          <w:tcPr>
            <w:tcW w:w="1073" w:type="dxa"/>
          </w:tcPr>
          <w:p w:rsidR="00B84896" w:rsidRPr="00BE144E" w:rsidRDefault="00B84896" w:rsidP="00266364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:rsidR="00B84896" w:rsidRPr="00BE144E" w:rsidRDefault="00B84896" w:rsidP="0018541F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279E" w:rsidRPr="00BE144E" w:rsidTr="00907AD2">
        <w:tc>
          <w:tcPr>
            <w:tcW w:w="7308" w:type="dxa"/>
          </w:tcPr>
          <w:p w:rsidR="0060279E" w:rsidRPr="00BE144E" w:rsidRDefault="0060279E" w:rsidP="004B3D0C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73" w:type="dxa"/>
          </w:tcPr>
          <w:p w:rsidR="0060279E" w:rsidRPr="00BE144E" w:rsidRDefault="0060279E" w:rsidP="00146E57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781" w:type="dxa"/>
          </w:tcPr>
          <w:p w:rsidR="0060279E" w:rsidRPr="00BE144E" w:rsidRDefault="0060279E" w:rsidP="00146E57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279E" w:rsidRPr="00BE144E" w:rsidTr="00907AD2">
        <w:tc>
          <w:tcPr>
            <w:tcW w:w="7308" w:type="dxa"/>
          </w:tcPr>
          <w:p w:rsidR="0060279E" w:rsidRPr="00BE144E" w:rsidRDefault="0060279E" w:rsidP="004B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3" w:type="dxa"/>
          </w:tcPr>
          <w:p w:rsidR="0060279E" w:rsidRPr="00BE144E" w:rsidRDefault="0060279E" w:rsidP="00146E57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:rsidR="0060279E" w:rsidRPr="00BE144E" w:rsidRDefault="0060279E" w:rsidP="00146E57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80925" w:rsidRPr="00BE144E" w:rsidRDefault="00580925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สินทรัพย์ไม่มีตัวตน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CC1651" w:rsidRPr="00BE144E">
        <w:rPr>
          <w:rFonts w:ascii="Angsana New" w:hAnsi="Angsana New"/>
          <w:sz w:val="30"/>
          <w:szCs w:val="30"/>
        </w:rPr>
        <w:t xml:space="preserve">               </w:t>
      </w:r>
      <w:r w:rsidRPr="00BE144E">
        <w:rPr>
          <w:rFonts w:ascii="Angsana New" w:hAnsi="Angsana New"/>
          <w:sz w:val="30"/>
          <w:szCs w:val="30"/>
          <w:cs/>
        </w:rPr>
        <w:t>ค่าความนิยมได้อธิบายในหมายเหตุ</w:t>
      </w:r>
      <w:r w:rsidR="00154B3F" w:rsidRPr="00BE144E">
        <w:rPr>
          <w:rFonts w:ascii="Angsana New" w:hAnsi="Angsana New"/>
          <w:sz w:val="30"/>
          <w:szCs w:val="30"/>
          <w:cs/>
        </w:rPr>
        <w:t>ข้อ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="00291B78" w:rsidRPr="00BE144E">
        <w:rPr>
          <w:rFonts w:ascii="Angsana New" w:hAnsi="Angsana New"/>
          <w:sz w:val="30"/>
          <w:szCs w:val="30"/>
        </w:rPr>
        <w:t>4</w:t>
      </w:r>
      <w:r w:rsidR="00266364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(ก)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</w:p>
    <w:p w:rsidR="00F1129E" w:rsidRPr="00BE144E" w:rsidRDefault="00F112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0925" w:rsidRPr="00BE144E" w:rsidRDefault="0058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yellow"/>
          <w:cs/>
        </w:rPr>
      </w:pPr>
      <w:r w:rsidRPr="00BE144E">
        <w:rPr>
          <w:rFonts w:ascii="Angsana New" w:hAnsi="Angsana New"/>
          <w:i/>
          <w:iCs/>
          <w:sz w:val="30"/>
          <w:szCs w:val="30"/>
          <w:highlight w:val="yellow"/>
          <w:cs/>
        </w:rPr>
        <w:br w:type="page"/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F557FA" w:rsidRPr="00BE144E">
        <w:rPr>
          <w:rFonts w:ascii="Angsana New" w:hAnsi="Angsana New"/>
          <w:sz w:val="30"/>
          <w:szCs w:val="30"/>
          <w:cs/>
        </w:rPr>
        <w:t>วัดมูลค่าด้วย</w:t>
      </w:r>
      <w:r w:rsidRPr="00BE144E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F557FA" w:rsidRPr="00BE144E" w:rsidRDefault="00F557FA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CB1EDB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60279E" w:rsidRPr="00BE144E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60279E" w:rsidRPr="00BE144E" w:rsidRDefault="0060279E" w:rsidP="00BF6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220190" w:rsidRPr="00BE144E" w:rsidRDefault="00220190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42" w:type="dxa"/>
        <w:tblLook w:val="01E0" w:firstRow="1" w:lastRow="1" w:firstColumn="1" w:lastColumn="1" w:noHBand="0" w:noVBand="0"/>
      </w:tblPr>
      <w:tblGrid>
        <w:gridCol w:w="7614"/>
        <w:gridCol w:w="1023"/>
        <w:gridCol w:w="479"/>
      </w:tblGrid>
      <w:tr w:rsidR="000330BB" w:rsidRPr="00BE144E" w:rsidTr="00907AD2">
        <w:tc>
          <w:tcPr>
            <w:tcW w:w="7614" w:type="dxa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</w:tcPr>
          <w:p w:rsidR="0060279E" w:rsidRPr="00BE144E" w:rsidRDefault="0060279E" w:rsidP="002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266364" w:rsidRPr="00BE144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- </w:t>
            </w:r>
            <w:r w:rsidRPr="00BE144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330BB" w:rsidRPr="00BE144E" w:rsidTr="00907AD2">
        <w:tc>
          <w:tcPr>
            <w:tcW w:w="7614" w:type="dxa"/>
          </w:tcPr>
          <w:p w:rsidR="0060279E" w:rsidRPr="00BE144E" w:rsidRDefault="00C3767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1023" w:type="dxa"/>
          </w:tcPr>
          <w:p w:rsidR="0060279E" w:rsidRPr="00BE144E" w:rsidRDefault="00CE5C4C" w:rsidP="00C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330BB" w:rsidRPr="00BE144E" w:rsidTr="00907AD2">
        <w:tc>
          <w:tcPr>
            <w:tcW w:w="7614" w:type="dxa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023" w:type="dxa"/>
          </w:tcPr>
          <w:p w:rsidR="0060279E" w:rsidRPr="00BE144E" w:rsidRDefault="0060279E" w:rsidP="002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  <w:r w:rsidR="00266364" w:rsidRPr="00BE144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144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4C4F95" w:rsidRPr="00BE144E" w:rsidRDefault="004C4F95" w:rsidP="0060279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ระยะเวลาที่คาดว่าจะได้รับประโยชน์และมูลค่าคงเหลือ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</w:p>
    <w:p w:rsidR="00F1129E" w:rsidRPr="00BE144E" w:rsidRDefault="00F1129E" w:rsidP="004B3D0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69CA" w:rsidRPr="00BE144E" w:rsidRDefault="0078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 w:rsidRPr="00BE144E">
        <w:rPr>
          <w:rFonts w:ascii="Angsana New" w:hAnsi="Angsana New"/>
          <w:i/>
          <w:iCs/>
          <w:sz w:val="30"/>
          <w:szCs w:val="30"/>
          <w:highlight w:val="yellow"/>
          <w:cs/>
        </w:rPr>
        <w:br w:type="page"/>
      </w:r>
    </w:p>
    <w:p w:rsidR="007869CA" w:rsidRPr="00BE144E" w:rsidRDefault="007869CA" w:rsidP="007869CA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ค่าพัฒนาโครงการ</w:t>
      </w:r>
    </w:p>
    <w:p w:rsidR="007869CA" w:rsidRPr="00BE144E" w:rsidRDefault="007869CA" w:rsidP="0078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869CA" w:rsidRPr="00BE144E" w:rsidRDefault="007869CA" w:rsidP="007869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ค่าพัฒนาโครงการรับรู้ในกำไรหรือขาดทุนเมื่อเกิดขึ้น ต้นทุนค่าพัฒนาโครงการรับรู้เป็นสินทรัพย์ได้ก็ต่อเมื่อสามารถวัดมูลค่าของรายการต้นทุนการพัฒนาได้อย่างน่าเชื่อถือ และเมื่อโครงการนั้นมีความเป็นไปได้ทางเทคนิคและทางการค้า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</w:t>
      </w:r>
      <w:r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ที่จะนำสินทรัพย์มาใช้ประโยชน์หรือนำมาขายได้ ต้นทุนการกู้ยืมสามารถนำมารวมเป็นส่วนหนึ่งของราคาทุนของสินทรัพย์ รายจ่ายค่าพัฒนาโครงการอื่นรับรู้ในกำไรหรือขาดทุนเมื่อเกิดขึ้น</w:t>
      </w:r>
    </w:p>
    <w:p w:rsidR="007869CA" w:rsidRPr="00BE144E" w:rsidRDefault="007869CA" w:rsidP="007869CA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69CA" w:rsidRPr="00BE144E" w:rsidRDefault="007869CA" w:rsidP="007869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ต้นทุนค่าพัฒนาโครงการซึ่งรับรู้เป็นสินทรัพย์วัดมูลค่าด้วยราคาทุนหักผลขาดทุนจากการด้อยค่าสะสม ต้นทุน</w:t>
      </w:r>
      <w:r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ค่าพัฒนาโครงการที่รับรู้เป็นสินทรัพย์จะเริ่มตัดจำหน่ายเมื่อสินทรัพย์นั้นสามารถนำมาใช้ประโยชน์ได้ตามวัตถุประสงค์</w:t>
      </w:r>
    </w:p>
    <w:p w:rsidR="007869CA" w:rsidRPr="00BE144E" w:rsidRDefault="007869CA" w:rsidP="004B3D0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การด้อยค่า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BE144E">
        <w:rPr>
          <w:rFonts w:ascii="Angsana New" w:hAnsi="Angsana New"/>
          <w:spacing w:val="-2"/>
          <w:sz w:val="30"/>
          <w:szCs w:val="30"/>
          <w:cs/>
        </w:rPr>
        <w:t>หรือไม่   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BE144E">
        <w:rPr>
          <w:rFonts w:ascii="Angsana New" w:hAnsi="Angsana New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:rsidR="00921B62" w:rsidRPr="00BE144E" w:rsidRDefault="00921B62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BE144E">
        <w:rPr>
          <w:rFonts w:ascii="Angsana New" w:hAnsi="Angsana New"/>
          <w:sz w:val="30"/>
          <w:szCs w:val="30"/>
          <w:cs/>
        </w:rPr>
        <w:t>สูงกว่ามูลค่าที่คาดว่าจะได้รับคืน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ขาดทุนจากการด้อยค่าบันทึกในกำไรหรือขาดทุน</w:t>
      </w:r>
    </w:p>
    <w:p w:rsidR="0060279E" w:rsidRPr="00BE144E" w:rsidRDefault="0060279E" w:rsidP="0060279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</w:t>
      </w:r>
      <w:r w:rsidRPr="00BE144E">
        <w:rPr>
          <w:rFonts w:ascii="Angsana New" w:hAnsi="Angsana New"/>
          <w:spacing w:val="-2"/>
          <w:sz w:val="30"/>
          <w:szCs w:val="30"/>
          <w:cs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</w:t>
      </w:r>
      <w:r w:rsidRPr="00BE144E">
        <w:rPr>
          <w:rFonts w:ascii="Angsana New" w:hAnsi="Angsana New"/>
          <w:sz w:val="30"/>
          <w:szCs w:val="30"/>
          <w:cs/>
        </w:rPr>
        <w:t>นั้นๆ ซึ่งเคยรับรู้แล้วในกำไรหรือขาดทุน</w:t>
      </w:r>
    </w:p>
    <w:p w:rsidR="00F1129E" w:rsidRPr="00BE144E" w:rsidRDefault="00F112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60279E" w:rsidRPr="00BE144E" w:rsidRDefault="0060279E" w:rsidP="0060279E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AD1103" w:rsidRPr="00BE144E" w:rsidRDefault="00AD1103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B3D0C" w:rsidRPr="00BE144E" w:rsidRDefault="004B3D0C" w:rsidP="00A964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60279E" w:rsidRPr="00BE144E" w:rsidRDefault="0060279E" w:rsidP="00A964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="00C63A10" w:rsidRPr="00BE144E">
        <w:rPr>
          <w:rFonts w:ascii="Angsana New" w:hAnsi="Angsana New"/>
          <w:sz w:val="30"/>
          <w:szCs w:val="30"/>
        </w:rPr>
        <w:t xml:space="preserve">   </w:t>
      </w:r>
      <w:r w:rsidRPr="00BE144E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:rsidR="00454BDD" w:rsidRPr="00BE144E" w:rsidRDefault="00454BDD" w:rsidP="00A964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C63A10" w:rsidRPr="00BE144E">
        <w:rPr>
          <w:rFonts w:ascii="Angsana New" w:hAnsi="Angsana New"/>
          <w:sz w:val="30"/>
          <w:szCs w:val="30"/>
        </w:rPr>
        <w:t xml:space="preserve">    </w:t>
      </w:r>
      <w:r w:rsidRPr="00BE144E">
        <w:rPr>
          <w:rFonts w:ascii="Angsana New" w:hAnsi="Angsana New"/>
          <w:sz w:val="30"/>
          <w:szCs w:val="30"/>
          <w:cs/>
        </w:rPr>
        <w:t>ด้อยค่ามาก่อน</w:t>
      </w: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หนี้สินที่มีภาระดอกเบี้ย</w:t>
      </w: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</w:t>
      </w:r>
      <w:r w:rsidR="00921B62" w:rsidRPr="00BE144E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BE144E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BF6BAE" w:rsidRPr="00BE144E" w:rsidRDefault="00BF6BA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1103" w:rsidRPr="00BE144E" w:rsidRDefault="00AD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60279E" w:rsidRPr="00BE144E" w:rsidRDefault="0060279E" w:rsidP="002C3D92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เจ้าหนี้การค้าและเจ้าหนี้อื่น</w:t>
      </w: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4B3D0C" w:rsidRPr="00BE144E" w:rsidRDefault="004B3D0C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71555E" w:rsidRPr="00BE144E" w:rsidRDefault="0071555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(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กองทุนสำรองเลี้ยงชีพ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>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B909B4" w:rsidRPr="00BE144E" w:rsidRDefault="00B909B4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1673" w:rsidRPr="00BE144E" w:rsidRDefault="00731673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731673" w:rsidRPr="00BE144E" w:rsidRDefault="00731673" w:rsidP="002C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1673" w:rsidRPr="00BE144E" w:rsidRDefault="00731673" w:rsidP="002C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:rsidR="00731673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31673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:rsidR="00731673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31673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63A10" w:rsidRPr="00BE144E">
        <w:rPr>
          <w:rFonts w:ascii="Angsana New" w:hAnsi="Angsana New"/>
          <w:sz w:val="30"/>
          <w:szCs w:val="30"/>
        </w:rPr>
        <w:t xml:space="preserve">          </w:t>
      </w:r>
      <w:r w:rsidR="00C63A10" w:rsidRPr="00BE144E">
        <w:rPr>
          <w:rFonts w:ascii="Angsana New" w:hAnsi="Angsana New"/>
          <w:sz w:val="30"/>
          <w:szCs w:val="30"/>
          <w:cs/>
        </w:rPr>
        <w:t>ณ</w:t>
      </w:r>
      <w:r w:rsidR="00C63A10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ต้นปี โดยคำนึงถึงการเปลี่ยนแปลงใดๆ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731673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731673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030FFA" w:rsidRPr="00BE144E">
        <w:rPr>
          <w:rFonts w:ascii="Angsana New" w:hAnsi="Angsana New"/>
          <w:sz w:val="30"/>
          <w:szCs w:val="30"/>
          <w:cs/>
        </w:rPr>
        <w:t>ี่ยวข้องกับการบริการในอดีต หรือ</w:t>
      </w:r>
      <w:r w:rsidRPr="00BE144E">
        <w:rPr>
          <w:rFonts w:ascii="Angsana New" w:hAnsi="Angsana New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DB5850" w:rsidRPr="00BE144E" w:rsidRDefault="00DB5850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F2BD5" w:rsidRPr="00BE144E" w:rsidRDefault="00BF2BD5" w:rsidP="00BF2BD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BF2BD5" w:rsidRPr="00BE144E" w:rsidRDefault="00BF2BD5" w:rsidP="00BF2BD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F2BD5" w:rsidRPr="00BE144E" w:rsidRDefault="00BF2BD5" w:rsidP="00BF2BD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E144E">
        <w:rPr>
          <w:rFonts w:ascii="Angsana New" w:hAnsi="Angsana New"/>
          <w:i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BE144E">
        <w:rPr>
          <w:rFonts w:ascii="Angsana New" w:hAnsi="Angsana New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BE144E">
        <w:rPr>
          <w:rFonts w:ascii="Angsana New" w:hAnsi="Angsana New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:rsidR="002C0C87" w:rsidRPr="00BE144E" w:rsidRDefault="002C0C87" w:rsidP="007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ประมาณการหนี้สิน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212C1" w:rsidRPr="00BE144E">
        <w:rPr>
          <w:rFonts w:ascii="Angsana New" w:hAnsi="Angsana New"/>
          <w:sz w:val="30"/>
          <w:szCs w:val="30"/>
          <w:cs/>
        </w:rPr>
        <w:t>ผูกพัน</w:t>
      </w:r>
      <w:r w:rsidRPr="00BE144E">
        <w:rPr>
          <w:rFonts w:ascii="Angsana New" w:hAnsi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3212C1" w:rsidRPr="00BE144E">
        <w:rPr>
          <w:rFonts w:ascii="Angsana New" w:hAnsi="Angsana New"/>
          <w:sz w:val="30"/>
          <w:szCs w:val="30"/>
          <w:cs/>
        </w:rPr>
        <w:t>ภาษีเงินได้</w:t>
      </w:r>
      <w:r w:rsidR="003212C1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F6BAE" w:rsidRPr="00BE144E" w:rsidRDefault="00BF6BAE" w:rsidP="0060279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รายได้</w:t>
      </w:r>
      <w:r w:rsidRPr="00BE144E">
        <w:rPr>
          <w:rFonts w:ascii="Angsana New" w:hAnsi="Angsana New"/>
          <w:i/>
          <w:iCs/>
          <w:sz w:val="30"/>
          <w:szCs w:val="30"/>
          <w:lang w:val="en-GB"/>
        </w:rPr>
        <w:t xml:space="preserve">   </w:t>
      </w: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3212C1" w:rsidRPr="00BE144E" w:rsidRDefault="003212C1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รายได้จากการขายไฟฟ้า</w:t>
      </w: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4B3D0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รายได้จากการขายไฟฟ้ารับรู้</w:t>
      </w:r>
      <w:r w:rsidR="00863AC9" w:rsidRPr="00BE144E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BE144E">
        <w:rPr>
          <w:rFonts w:ascii="Angsana New" w:hAnsi="Angsana New"/>
          <w:sz w:val="30"/>
          <w:szCs w:val="30"/>
          <w:cs/>
        </w:rPr>
        <w:t>ตามจำนวนหน่</w:t>
      </w:r>
      <w:r w:rsidR="00622F8C" w:rsidRPr="00BE144E">
        <w:rPr>
          <w:rFonts w:ascii="Angsana New" w:hAnsi="Angsana New"/>
          <w:sz w:val="30"/>
          <w:szCs w:val="30"/>
          <w:cs/>
        </w:rPr>
        <w:t>วยวัดที่ส่งด้วยอัตราที่กำหนดไว้</w:t>
      </w: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รายได้จากการให้บริการ</w:t>
      </w: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12C1" w:rsidRPr="00BE144E" w:rsidRDefault="003212C1" w:rsidP="00321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รายได้จากการให้บริการรับรู้ในกำไรหรือขาดทุนเมื่อมีการให้บริการ</w:t>
      </w: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63AC9" w:rsidRPr="00BE144E" w:rsidRDefault="00863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BE144E">
        <w:rPr>
          <w:rFonts w:ascii="Angsana New" w:hAnsi="Angsana New"/>
          <w:iCs/>
          <w:sz w:val="30"/>
          <w:szCs w:val="30"/>
          <w:cs/>
        </w:rPr>
        <w:br w:type="page"/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lastRenderedPageBreak/>
        <w:t>รายได้ตามสัญญาเช่าการเงิน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>รายได้ตามสัญญาเช่าการเงินรับรู้</w:t>
      </w:r>
      <w:r w:rsidR="00C8100E" w:rsidRPr="00BE144E">
        <w:rPr>
          <w:rFonts w:ascii="Angsana New" w:hAnsi="Angsana New"/>
          <w:spacing w:val="2"/>
          <w:sz w:val="30"/>
          <w:szCs w:val="30"/>
          <w:cs/>
        </w:rPr>
        <w:t>ในกำไรหรือขาดทุนโดย</w:t>
      </w:r>
      <w:r w:rsidRPr="00BE144E">
        <w:rPr>
          <w:rFonts w:ascii="Angsana New" w:hAnsi="Angsana New"/>
          <w:spacing w:val="2"/>
          <w:sz w:val="30"/>
          <w:szCs w:val="30"/>
          <w:cs/>
        </w:rPr>
        <w:t>วิธีอัตราดอกเบี้ยที่แท้จริง</w:t>
      </w:r>
      <w:r w:rsidR="00C8100E" w:rsidRPr="00BE144E">
        <w:rPr>
          <w:rFonts w:ascii="Angsana New" w:hAnsi="Angsana New"/>
          <w:spacing w:val="2"/>
          <w:sz w:val="30"/>
          <w:szCs w:val="30"/>
          <w:cs/>
        </w:rPr>
        <w:t>ตลอดอายุสัญญาซื้อขายไฟฟ้า</w:t>
      </w:r>
    </w:p>
    <w:p w:rsidR="002C0C87" w:rsidRPr="00BE144E" w:rsidRDefault="002C0C87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E144E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:rsidR="00622F8C" w:rsidRPr="00BE144E" w:rsidRDefault="00622F8C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4463D" w:rsidRPr="00BE144E" w:rsidRDefault="00A4463D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ต้นทุนทางการเงิน</w:t>
      </w:r>
    </w:p>
    <w:p w:rsidR="00A4463D" w:rsidRPr="00BE144E" w:rsidRDefault="00A4463D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C32B2C" w:rsidRPr="00BE144E" w:rsidRDefault="00C32B2C" w:rsidP="00C32B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05517C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</w:t>
      </w:r>
    </w:p>
    <w:p w:rsidR="00C44012" w:rsidRPr="00BE144E" w:rsidRDefault="00C44012" w:rsidP="00C32B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460D" w:rsidRPr="00BE144E" w:rsidRDefault="00E6460D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ค่าธรรมเนียม</w:t>
      </w:r>
      <w:r w:rsidR="00AD2B8D" w:rsidRPr="00BE144E">
        <w:rPr>
          <w:rFonts w:ascii="Angsana New" w:hAnsi="Angsana New"/>
          <w:i/>
          <w:iCs/>
          <w:sz w:val="30"/>
          <w:szCs w:val="30"/>
          <w:cs/>
        </w:rPr>
        <w:t>ในการจัดหาเงินกู้ยืม</w:t>
      </w:r>
    </w:p>
    <w:p w:rsidR="00E6460D" w:rsidRPr="00BE144E" w:rsidRDefault="00E6460D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E6460D" w:rsidRPr="00BE144E" w:rsidRDefault="00E6460D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ค่าธรรมเนียม</w:t>
      </w:r>
      <w:r w:rsidR="00AD2B8D" w:rsidRPr="00BE144E">
        <w:rPr>
          <w:rFonts w:ascii="Angsana New" w:hAnsi="Angsana New"/>
          <w:sz w:val="30"/>
          <w:szCs w:val="30"/>
          <w:cs/>
        </w:rPr>
        <w:t>ในการจัดหาเงินกู้ยืม</w:t>
      </w:r>
      <w:r w:rsidRPr="00BE144E">
        <w:rPr>
          <w:rFonts w:ascii="Angsana New" w:hAnsi="Angsana New"/>
          <w:sz w:val="30"/>
          <w:szCs w:val="30"/>
          <w:cs/>
        </w:rPr>
        <w:t>รับรู้รายการเมื่อเริ่มแรกด้วยราคาทุน</w:t>
      </w:r>
      <w:r w:rsidR="002C0C87" w:rsidRPr="00BE144E">
        <w:rPr>
          <w:rFonts w:ascii="Angsana New" w:hAnsi="Angsana New"/>
          <w:sz w:val="30"/>
          <w:szCs w:val="30"/>
        </w:rPr>
        <w:t xml:space="preserve"> </w:t>
      </w:r>
      <w:r w:rsidR="002C0C87" w:rsidRPr="00BE144E">
        <w:rPr>
          <w:rFonts w:ascii="Angsana New" w:hAnsi="Angsana New"/>
          <w:sz w:val="30"/>
          <w:szCs w:val="30"/>
          <w:cs/>
        </w:rPr>
        <w:t>และ</w:t>
      </w:r>
      <w:r w:rsidR="00140C04" w:rsidRPr="00BE144E">
        <w:rPr>
          <w:rFonts w:ascii="Angsana New" w:hAnsi="Angsana New"/>
          <w:sz w:val="30"/>
          <w:szCs w:val="30"/>
          <w:cs/>
        </w:rPr>
        <w:t>แสดงเป็นค่าธรรมเนียม</w:t>
      </w:r>
      <w:r w:rsidR="00AD2B8D" w:rsidRPr="00BE144E">
        <w:rPr>
          <w:rFonts w:ascii="Angsana New" w:hAnsi="Angsana New"/>
          <w:sz w:val="30"/>
          <w:szCs w:val="30"/>
          <w:cs/>
        </w:rPr>
        <w:t>ในการจัดหาเงินกู้ยืม</w:t>
      </w:r>
      <w:r w:rsidR="00EC1DF5" w:rsidRPr="00BE144E">
        <w:rPr>
          <w:rFonts w:ascii="Angsana New" w:hAnsi="Angsana New"/>
          <w:sz w:val="30"/>
          <w:szCs w:val="30"/>
          <w:cs/>
        </w:rPr>
        <w:t>รอ</w:t>
      </w:r>
      <w:r w:rsidR="00140C04" w:rsidRPr="00BE144E">
        <w:rPr>
          <w:rFonts w:ascii="Angsana New" w:hAnsi="Angsana New"/>
          <w:sz w:val="30"/>
          <w:szCs w:val="30"/>
          <w:cs/>
        </w:rPr>
        <w:t>ตัดบัญชี</w:t>
      </w:r>
      <w:r w:rsidRPr="00BE144E">
        <w:rPr>
          <w:rFonts w:ascii="Angsana New" w:hAnsi="Angsana New"/>
          <w:sz w:val="30"/>
          <w:szCs w:val="30"/>
          <w:cs/>
        </w:rPr>
        <w:t>และ</w:t>
      </w:r>
      <w:r w:rsidR="004C6646" w:rsidRPr="00BE144E">
        <w:rPr>
          <w:rFonts w:ascii="Angsana New" w:hAnsi="Angsana New"/>
          <w:sz w:val="30"/>
          <w:szCs w:val="30"/>
          <w:cs/>
        </w:rPr>
        <w:t>ตัดจำหน่าย</w:t>
      </w:r>
      <w:r w:rsidRPr="00BE144E">
        <w:rPr>
          <w:rFonts w:ascii="Angsana New" w:hAnsi="Angsana New"/>
          <w:sz w:val="30"/>
          <w:szCs w:val="30"/>
          <w:cs/>
        </w:rPr>
        <w:t>โดย</w:t>
      </w:r>
      <w:r w:rsidR="004C6646" w:rsidRPr="00BE144E">
        <w:rPr>
          <w:rFonts w:ascii="Angsana New" w:hAnsi="Angsana New"/>
          <w:sz w:val="30"/>
          <w:szCs w:val="30"/>
          <w:cs/>
        </w:rPr>
        <w:t>ใช้</w:t>
      </w:r>
      <w:r w:rsidRPr="00BE144E">
        <w:rPr>
          <w:rFonts w:ascii="Angsana New" w:hAnsi="Angsana New"/>
          <w:sz w:val="30"/>
          <w:szCs w:val="30"/>
          <w:cs/>
        </w:rPr>
        <w:t>วิธีอัตราดอกเบี้ยที่แท้จริงตลอดอายุของสัญญาเงินกู้ยืมระยะยาว โดยบันทึกเป็นต้นทุน</w:t>
      </w:r>
      <w:r w:rsidR="002F112D" w:rsidRPr="00BE144E">
        <w:rPr>
          <w:rFonts w:ascii="Angsana New" w:hAnsi="Angsana New"/>
          <w:sz w:val="30"/>
          <w:szCs w:val="30"/>
          <w:cs/>
        </w:rPr>
        <w:t>ของสินทรัพย์</w:t>
      </w:r>
      <w:r w:rsidRPr="00BE144E">
        <w:rPr>
          <w:rFonts w:ascii="Angsana New" w:hAnsi="Angsana New"/>
          <w:sz w:val="30"/>
          <w:szCs w:val="30"/>
          <w:cs/>
        </w:rPr>
        <w:t xml:space="preserve">ตลอดระยะเวลาการก่อสร้าง และบันทึกในกำไรหรือขาดทุนหลังจากการก่อสร้างสิ้นสุด </w:t>
      </w:r>
      <w:r w:rsidRPr="00BE144E">
        <w:rPr>
          <w:rFonts w:ascii="Angsana New" w:hAnsi="Angsana New"/>
          <w:spacing w:val="-2"/>
          <w:sz w:val="30"/>
          <w:szCs w:val="30"/>
          <w:cs/>
        </w:rPr>
        <w:t>ค่าธรรมเนียม</w:t>
      </w:r>
      <w:r w:rsidR="00EC1DF5" w:rsidRPr="00BE144E">
        <w:rPr>
          <w:rFonts w:ascii="Angsana New" w:hAnsi="Angsana New"/>
          <w:spacing w:val="-2"/>
          <w:sz w:val="30"/>
          <w:szCs w:val="30"/>
          <w:cs/>
        </w:rPr>
        <w:t>ใน</w:t>
      </w:r>
      <w:r w:rsidRPr="00BE144E">
        <w:rPr>
          <w:rFonts w:ascii="Angsana New" w:hAnsi="Angsana New"/>
          <w:spacing w:val="-2"/>
          <w:sz w:val="30"/>
          <w:szCs w:val="30"/>
          <w:cs/>
        </w:rPr>
        <w:t>การจัดหาเงินกู้ยืมถือเป็นส่วนหนึ่งของต้นทุนเงินกู้ยืมโดยแสดงเป็นรายการหักจากเงินกู้ยืมระยะยาว</w:t>
      </w:r>
    </w:p>
    <w:p w:rsidR="00E6460D" w:rsidRPr="00BE144E" w:rsidRDefault="00E6460D" w:rsidP="00E6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2230D" w:rsidRPr="00BE144E" w:rsidRDefault="00E2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76AB9" w:rsidRPr="00BE144E" w:rsidRDefault="00A76AB9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A76AB9" w:rsidRPr="00BE144E" w:rsidRDefault="00A76AB9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6AB9" w:rsidRPr="00BE144E" w:rsidRDefault="00A76AB9" w:rsidP="004B3D0C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A76AB9" w:rsidRPr="00BE144E" w:rsidRDefault="00A76AB9" w:rsidP="004B3D0C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76AB9" w:rsidRPr="00BE144E" w:rsidRDefault="00A76AB9" w:rsidP="004B3D0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EA16D2" w:rsidRPr="00BE144E" w:rsidRDefault="00EA16D2" w:rsidP="004B3D0C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76AB9" w:rsidRPr="00BE144E" w:rsidRDefault="00EA16D2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ค่าใช้จ่ายอื่น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:rsidR="00731673" w:rsidRPr="00BE144E" w:rsidRDefault="00731673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ภาษีเงินได้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</w:t>
      </w:r>
      <w:r w:rsidR="00094B35" w:rsidRPr="00BE144E">
        <w:rPr>
          <w:rFonts w:ascii="Angsana New" w:hAnsi="Angsana New"/>
          <w:sz w:val="30"/>
          <w:szCs w:val="30"/>
          <w:cs/>
        </w:rPr>
        <w:t>่คาดว่าจะจ่ายชำระหรือได้รับชำระ</w:t>
      </w:r>
      <w:r w:rsidR="00094B35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EA16D2" w:rsidRPr="00BE144E" w:rsidRDefault="00EA16D2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</w:t>
      </w:r>
      <w:r w:rsidR="00094B35" w:rsidRPr="00BE144E">
        <w:rPr>
          <w:rFonts w:ascii="Angsana New" w:hAnsi="Angsana New"/>
          <w:sz w:val="30"/>
          <w:szCs w:val="30"/>
          <w:cs/>
        </w:rPr>
        <w:t>นทางบัญชีหรือทางภาษี</w:t>
      </w:r>
      <w:r w:rsidR="00E2230D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:rsidR="00E2230D" w:rsidRPr="00BE144E" w:rsidRDefault="00E2230D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BE144E">
        <w:rPr>
          <w:rFonts w:ascii="Angsana New" w:hAnsi="Angsana New"/>
          <w:sz w:val="30"/>
          <w:szCs w:val="30"/>
        </w:rPr>
        <w:t xml:space="preserve">  </w:t>
      </w:r>
      <w:r w:rsidR="007A5C12" w:rsidRPr="00BE144E">
        <w:rPr>
          <w:rFonts w:ascii="Angsana New" w:hAnsi="Angsana New"/>
          <w:sz w:val="30"/>
          <w:szCs w:val="30"/>
          <w:cs/>
        </w:rPr>
        <w:t xml:space="preserve">                             </w:t>
      </w:r>
      <w:r w:rsidRPr="00BE144E">
        <w:rPr>
          <w:rFonts w:ascii="Angsana New" w:hAnsi="Angsana New"/>
          <w:sz w:val="30"/>
          <w:szCs w:val="30"/>
        </w:rPr>
        <w:t xml:space="preserve">       </w:t>
      </w:r>
      <w:r w:rsidRPr="00BE144E">
        <w:rPr>
          <w:rFonts w:ascii="Angsana New" w:hAnsi="Angsana New"/>
          <w:sz w:val="30"/>
          <w:szCs w:val="30"/>
          <w:cs/>
        </w:rPr>
        <w:t xml:space="preserve"> 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60279E" w:rsidRPr="00BE144E" w:rsidRDefault="0060279E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7C6651" w:rsidRPr="00BE144E" w:rsidRDefault="007C6651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</w:t>
      </w:r>
      <w:r w:rsidR="00216F1B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กระทบของสถานการณ์ทางภาษีที่ไม่แน่นอนและอาจทำให้จำนวนภาษีที่ต้องจ่ายเพิ่</w:t>
      </w:r>
      <w:r w:rsidR="008C435C" w:rsidRPr="00BE144E">
        <w:rPr>
          <w:rFonts w:ascii="Angsana New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BE144E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รวมถึงการตีความทางกฏหมายภาษีและจากประสบการณ์ในอดีต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="007A5C12" w:rsidRPr="00BE144E">
        <w:rPr>
          <w:rFonts w:ascii="Angsana New" w:hAnsi="Angsana New"/>
          <w:sz w:val="30"/>
          <w:szCs w:val="30"/>
          <w:cs/>
        </w:rPr>
        <w:t xml:space="preserve">                     </w:t>
      </w:r>
      <w:r w:rsidRPr="00BE144E">
        <w:rPr>
          <w:rFonts w:ascii="Angsana New" w:hAnsi="Angsana New"/>
          <w:sz w:val="30"/>
          <w:szCs w:val="30"/>
          <w:cs/>
        </w:rPr>
        <w:t xml:space="preserve">     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16F1B" w:rsidRPr="00BE144E" w:rsidRDefault="00216F1B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575918" w:rsidRPr="00BE144E">
        <w:rPr>
          <w:rFonts w:ascii="Angsana New" w:hAnsi="Angsana New"/>
          <w:sz w:val="30"/>
          <w:szCs w:val="30"/>
        </w:rPr>
        <w:t xml:space="preserve">   </w:t>
      </w:r>
      <w:r w:rsidR="007A5C12" w:rsidRPr="00BE144E">
        <w:rPr>
          <w:rFonts w:ascii="Angsana New" w:hAnsi="Angsana New"/>
          <w:sz w:val="30"/>
          <w:szCs w:val="30"/>
          <w:cs/>
        </w:rPr>
        <w:t xml:space="preserve">                          </w:t>
      </w:r>
      <w:r w:rsidR="00575918" w:rsidRPr="00BE144E">
        <w:rPr>
          <w:rFonts w:ascii="Angsana New" w:hAnsi="Angsana New"/>
          <w:sz w:val="30"/>
          <w:szCs w:val="30"/>
        </w:rPr>
        <w:t xml:space="preserve">  </w:t>
      </w:r>
      <w:r w:rsidRPr="00BE144E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1701F" w:rsidRPr="00BE144E" w:rsidRDefault="00E1701F" w:rsidP="000551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0279E" w:rsidRPr="00BE144E" w:rsidRDefault="0060279E" w:rsidP="000551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t>กำไรต่อหุ้นขั้นพื้นฐาน</w:t>
      </w:r>
    </w:p>
    <w:p w:rsidR="0060279E" w:rsidRPr="00BE144E" w:rsidRDefault="0060279E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197BC2" w:rsidRPr="00BE144E" w:rsidRDefault="00197BC2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D30071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BE144E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รายงานทางการเงินจำแนกตามส่วนงาน</w:t>
      </w:r>
    </w:p>
    <w:p w:rsidR="0060279E" w:rsidRPr="00BE144E" w:rsidRDefault="0060279E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05517C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:rsidR="00220190" w:rsidRPr="00BE144E" w:rsidRDefault="00220190" w:rsidP="005C75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0190" w:rsidRPr="00BE144E" w:rsidRDefault="00220190" w:rsidP="0022019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การซื้อส่วนได้เสียที่ไม่มีอำนาจควบคุม</w:t>
      </w:r>
    </w:p>
    <w:p w:rsidR="004B3D0C" w:rsidRPr="00BE144E" w:rsidRDefault="004B3D0C" w:rsidP="007C6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220190" w:rsidRPr="00BE144E" w:rsidRDefault="00220190" w:rsidP="0022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ในเดือนพฤษภาคม </w:t>
      </w:r>
      <w:r w:rsidRPr="00BE144E">
        <w:rPr>
          <w:rFonts w:ascii="Angsana New" w:hAnsi="Angsana New"/>
          <w:spacing w:val="-2"/>
          <w:sz w:val="30"/>
          <w:szCs w:val="30"/>
        </w:rPr>
        <w:t>2561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กลุ่มบริษัทได้ซื้อส่วนได้เสียในบริษัท ราช-ออสเตรเลีย คอร์ปอเรชั่น จำกัด เพิ่มเติมร้อยละ </w:t>
      </w:r>
      <w:r w:rsidRPr="00BE144E">
        <w:rPr>
          <w:rFonts w:ascii="Angsana New" w:hAnsi="Angsana New"/>
          <w:spacing w:val="-2"/>
          <w:sz w:val="30"/>
          <w:szCs w:val="30"/>
        </w:rPr>
        <w:t>20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Pr="00BE144E">
        <w:rPr>
          <w:rFonts w:ascii="Angsana New" w:hAnsi="Angsana New"/>
          <w:spacing w:val="-2"/>
          <w:sz w:val="30"/>
          <w:szCs w:val="30"/>
        </w:rPr>
        <w:t>14.29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ล้านเหรียญออสเตรเลีย (จ่ายให้แก่ผู้ถือหุ้นเดิมจำนวน </w:t>
      </w:r>
      <w:r w:rsidRPr="00BE144E">
        <w:rPr>
          <w:rFonts w:ascii="Angsana New" w:hAnsi="Angsana New"/>
          <w:spacing w:val="-2"/>
          <w:sz w:val="30"/>
          <w:szCs w:val="30"/>
        </w:rPr>
        <w:t>6.89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ล้านเหรียญออสเตรเลีย </w:t>
      </w:r>
      <w:r w:rsidRPr="00BE144E">
        <w:rPr>
          <w:rFonts w:ascii="Angsana New" w:hAnsi="Angsana New"/>
          <w:spacing w:val="-2"/>
          <w:sz w:val="30"/>
          <w:szCs w:val="30"/>
        </w:rPr>
        <w:br/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หรือเทียบเท่า </w:t>
      </w:r>
      <w:r w:rsidRPr="00BE144E">
        <w:rPr>
          <w:rFonts w:ascii="Angsana New" w:hAnsi="Angsana New"/>
          <w:spacing w:val="-2"/>
          <w:sz w:val="30"/>
          <w:szCs w:val="30"/>
        </w:rPr>
        <w:t xml:space="preserve">166.52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และมีค่าธรรมเนียมที่เกี่ยวข้องจำนวน </w:t>
      </w:r>
      <w:r w:rsidRPr="00BE144E">
        <w:rPr>
          <w:rFonts w:ascii="Angsana New" w:hAnsi="Angsana New"/>
          <w:spacing w:val="-2"/>
          <w:sz w:val="30"/>
          <w:szCs w:val="30"/>
        </w:rPr>
        <w:t xml:space="preserve">7.40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ล้านเหรียญออสเตรเลีย หรือเทียบเท่า </w:t>
      </w:r>
      <w:r w:rsidRPr="00BE144E">
        <w:rPr>
          <w:rFonts w:ascii="Angsana New" w:hAnsi="Angsana New"/>
          <w:spacing w:val="-2"/>
          <w:sz w:val="30"/>
          <w:szCs w:val="30"/>
        </w:rPr>
        <w:t xml:space="preserve">177.10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ล้านบาท) ทำให้สัดส่วนความเป็นเจ้าของเพิ่มขึ้นจากร้อยละ </w:t>
      </w:r>
      <w:r w:rsidRPr="00BE144E">
        <w:rPr>
          <w:rFonts w:ascii="Angsana New" w:hAnsi="Angsana New"/>
          <w:spacing w:val="-2"/>
          <w:sz w:val="30"/>
          <w:szCs w:val="30"/>
        </w:rPr>
        <w:t xml:space="preserve">80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เป็นร้อยละ </w:t>
      </w:r>
      <w:r w:rsidRPr="00BE144E">
        <w:rPr>
          <w:rFonts w:ascii="Angsana New" w:hAnsi="Angsana New"/>
          <w:spacing w:val="-2"/>
          <w:sz w:val="30"/>
          <w:szCs w:val="30"/>
        </w:rPr>
        <w:t>100</w:t>
      </w:r>
    </w:p>
    <w:p w:rsidR="00220190" w:rsidRPr="00BE144E" w:rsidRDefault="00220190" w:rsidP="0022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20190" w:rsidRPr="00BE144E" w:rsidRDefault="00220190" w:rsidP="0022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ผลกระทบของการเปลี่ยนแปลงในส่วนได้เสียของกลุ่มบริษัทในบริษัท ราช</w:t>
      </w:r>
      <w:r w:rsidRPr="00BE144E">
        <w:rPr>
          <w:rFonts w:ascii="Angsana New" w:hAnsi="Angsana New"/>
          <w:sz w:val="30"/>
          <w:szCs w:val="30"/>
        </w:rPr>
        <w:t>-</w:t>
      </w:r>
      <w:r w:rsidRPr="00BE144E">
        <w:rPr>
          <w:rFonts w:ascii="Angsana New" w:hAnsi="Angsana New"/>
          <w:sz w:val="30"/>
          <w:szCs w:val="30"/>
          <w:cs/>
        </w:rPr>
        <w:t>ออสเตรเลีย คอร์ปอเรชั่น จำกัด</w:t>
      </w:r>
      <w:r w:rsidRPr="00BE144E">
        <w:rPr>
          <w:rFonts w:ascii="Angsana New" w:hAnsi="Angsana New"/>
          <w:sz w:val="30"/>
          <w:szCs w:val="30"/>
        </w:rPr>
        <w:t xml:space="preserve">                                      </w:t>
      </w:r>
      <w:r w:rsidRPr="00BE144E">
        <w:rPr>
          <w:rFonts w:ascii="Angsana New" w:hAnsi="Angsana New"/>
          <w:sz w:val="30"/>
          <w:szCs w:val="30"/>
          <w:cs/>
        </w:rPr>
        <w:t>มีดังต่อไป</w:t>
      </w:r>
      <w:r w:rsidRPr="00BE144E">
        <w:rPr>
          <w:rFonts w:ascii="Angsana New" w:hAnsi="Angsana New"/>
          <w:spacing w:val="-5"/>
          <w:sz w:val="30"/>
          <w:szCs w:val="30"/>
          <w:cs/>
        </w:rPr>
        <w:t>นี้</w:t>
      </w:r>
    </w:p>
    <w:p w:rsidR="00220190" w:rsidRPr="00BE144E" w:rsidRDefault="00220190" w:rsidP="007C6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96" w:type="dxa"/>
        <w:tblInd w:w="342" w:type="dxa"/>
        <w:tblLook w:val="01E0" w:firstRow="1" w:lastRow="1" w:firstColumn="1" w:lastColumn="1" w:noHBand="0" w:noVBand="0"/>
      </w:tblPr>
      <w:tblGrid>
        <w:gridCol w:w="7524"/>
        <w:gridCol w:w="270"/>
        <w:gridCol w:w="1602"/>
      </w:tblGrid>
      <w:tr w:rsidR="00220190" w:rsidRPr="0005517C" w:rsidTr="00907AD2">
        <w:tc>
          <w:tcPr>
            <w:tcW w:w="7524" w:type="dxa"/>
            <w:vAlign w:val="bottom"/>
          </w:tcPr>
          <w:p w:rsidR="00220190" w:rsidRPr="0005517C" w:rsidRDefault="00220190" w:rsidP="000E1E65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602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51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51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51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0190" w:rsidRPr="0005517C" w:rsidTr="00907AD2">
        <w:tc>
          <w:tcPr>
            <w:tcW w:w="7524" w:type="dxa"/>
            <w:vAlign w:val="bottom"/>
          </w:tcPr>
          <w:p w:rsidR="00220190" w:rsidRPr="0005517C" w:rsidRDefault="00220190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270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17C">
              <w:rPr>
                <w:rFonts w:ascii="Angsana New" w:hAnsi="Angsana New"/>
                <w:sz w:val="30"/>
                <w:szCs w:val="30"/>
              </w:rPr>
              <w:t>(153,629)</w:t>
            </w:r>
          </w:p>
        </w:tc>
      </w:tr>
      <w:tr w:rsidR="00220190" w:rsidRPr="0005517C" w:rsidTr="00907AD2">
        <w:tc>
          <w:tcPr>
            <w:tcW w:w="7524" w:type="dxa"/>
            <w:vAlign w:val="bottom"/>
          </w:tcPr>
          <w:p w:rsidR="00220190" w:rsidRPr="0005517C" w:rsidRDefault="00220190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5517C">
              <w:rPr>
                <w:rFonts w:ascii="Angsana New" w:hAnsi="Angsana New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70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sz w:val="30"/>
                <w:szCs w:val="30"/>
              </w:rPr>
              <w:t>(343,617)</w:t>
            </w:r>
          </w:p>
        </w:tc>
      </w:tr>
      <w:tr w:rsidR="00220190" w:rsidRPr="0005517C" w:rsidTr="00907AD2">
        <w:trPr>
          <w:trHeight w:val="395"/>
        </w:trPr>
        <w:tc>
          <w:tcPr>
            <w:tcW w:w="7524" w:type="dxa"/>
            <w:vAlign w:val="bottom"/>
          </w:tcPr>
          <w:p w:rsidR="00220190" w:rsidRPr="0005517C" w:rsidRDefault="00220190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70" w:type="dxa"/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190" w:rsidRPr="0005517C" w:rsidRDefault="00220190" w:rsidP="000E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</w:rPr>
              <w:t>(497,246)</w:t>
            </w:r>
          </w:p>
        </w:tc>
      </w:tr>
    </w:tbl>
    <w:p w:rsidR="00E81E8A" w:rsidRPr="00BE144E" w:rsidRDefault="00E81E8A" w:rsidP="00E81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60279E" w:rsidRPr="00BE144E" w:rsidRDefault="0060279E" w:rsidP="004B3D0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0279E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  </w:t>
      </w:r>
      <w:r w:rsidRPr="00BE144E">
        <w:rPr>
          <w:rFonts w:ascii="Angsana New" w:hAnsi="Angsana New"/>
          <w:spacing w:val="4"/>
          <w:sz w:val="30"/>
          <w:szCs w:val="30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407924" w:rsidRPr="00BE144E" w:rsidRDefault="00407924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97BC2" w:rsidRPr="00BE144E" w:rsidRDefault="00197BC2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br w:type="page"/>
      </w:r>
    </w:p>
    <w:p w:rsidR="00134BD8" w:rsidRPr="00BE144E" w:rsidRDefault="0060279E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lastRenderedPageBreak/>
        <w:t>ความสัมพันธ์</w:t>
      </w:r>
      <w:r w:rsidR="00685B96" w:rsidRPr="00BE144E">
        <w:rPr>
          <w:rFonts w:ascii="Angsana New" w:hAnsi="Angsana New"/>
          <w:spacing w:val="4"/>
          <w:sz w:val="30"/>
          <w:szCs w:val="30"/>
          <w:cs/>
        </w:rPr>
        <w:t xml:space="preserve">ที่มีกับบริษัทย่อย บริษัทร่วม </w:t>
      </w:r>
      <w:r w:rsidRPr="00BE144E">
        <w:rPr>
          <w:rFonts w:ascii="Angsana New" w:hAnsi="Angsana New"/>
          <w:spacing w:val="4"/>
          <w:sz w:val="30"/>
          <w:szCs w:val="30"/>
          <w:cs/>
        </w:rPr>
        <w:t>การร่วมค้า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ผู้บริหารสำคัญและบุคคลหรือกิจการที่เกี่ยวข้องกันอื่น </w:t>
      </w:r>
      <w:r w:rsidR="00685B96" w:rsidRPr="00BE144E">
        <w:rPr>
          <w:rFonts w:ascii="Angsana New" w:hAnsi="Angsana New"/>
          <w:spacing w:val="4"/>
          <w:sz w:val="30"/>
          <w:szCs w:val="30"/>
          <w:cs/>
        </w:rPr>
        <w:t xml:space="preserve">  </w:t>
      </w:r>
      <w:r w:rsidRPr="00BE144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:rsidR="00AC1B9B" w:rsidRPr="00BE144E" w:rsidRDefault="00AC1B9B" w:rsidP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957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003"/>
        <w:gridCol w:w="1701"/>
        <w:gridCol w:w="4253"/>
      </w:tblGrid>
      <w:tr w:rsidR="0060279E" w:rsidRPr="00BE144E" w:rsidTr="00907AD2">
        <w:trPr>
          <w:trHeight w:val="20"/>
          <w:tblHeader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br w:type="page"/>
            </w:r>
            <w:r w:rsidRPr="00BE144E">
              <w:rPr>
                <w:rFonts w:ascii="Angsana New" w:hAnsi="Angsana New"/>
                <w:sz w:val="30"/>
                <w:szCs w:val="30"/>
              </w:rPr>
              <w:br w:type="page"/>
            </w:r>
            <w:r w:rsidRPr="00BE144E">
              <w:rPr>
                <w:rFonts w:ascii="Angsana New" w:hAnsi="Angsana New"/>
                <w:sz w:val="30"/>
                <w:szCs w:val="30"/>
              </w:rPr>
              <w:br w:type="page"/>
            </w: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5A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134BD8" w:rsidRPr="00BE144E" w:rsidRDefault="00134BD8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BE144E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BE144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 w:rsidR="00921B62" w:rsidRPr="00BE144E">
              <w:rPr>
                <w:rFonts w:ascii="Angsana New" w:hAnsi="Angsana New"/>
                <w:sz w:val="30"/>
                <w:szCs w:val="30"/>
                <w:cs/>
              </w:rPr>
              <w:t>ิษัท อาร์เอช อินเตอร์เนชั่นแนล</w:t>
            </w:r>
          </w:p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(มอริเชียส) คอร์ปอเรชั่น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2F2634" w:rsidRPr="00BE144E">
              <w:rPr>
                <w:rFonts w:ascii="Angsana New" w:hAnsi="Angsana New"/>
                <w:spacing w:val="-2"/>
                <w:sz w:val="30"/>
                <w:szCs w:val="30"/>
              </w:rPr>
              <w:t>10</w:t>
            </w:r>
            <w:r w:rsidRPr="00BE144E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8D2AEB" w:rsidRPr="00BE144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 100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อาร์อี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โซลาร์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ซีเอ็นไบโอแมส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60279E" w:rsidRPr="00BE144E" w:rsidTr="00907AD2">
        <w:trPr>
          <w:trHeight w:val="8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พีบีไบโอแมส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แอลพีไบโอแมส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เป็นบริษัทร่วมทางตรง บริษัทถือหุ้นร้อยละ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เป็นบริษัทร่วมทางตรง บริษัทถือหุ้นร้อยละ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 xml:space="preserve">บริษัท โซล่า เพาเวอร์ (โคราช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3)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2F2634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134BD8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4)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2F2634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134BD8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7)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2F2634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134BD8" w:rsidRPr="00BE144E" w:rsidRDefault="002F2634" w:rsidP="002F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Perth Power Partnership (Kwinana)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50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</w:t>
            </w:r>
            <w:r w:rsidR="002A565F"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เอนเนอร์จี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33.33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firstLine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 25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134BD8" w:rsidRPr="00BE144E" w:rsidRDefault="00134BD8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134BD8" w:rsidRPr="00BE144E" w:rsidRDefault="00134BD8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25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B0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134BD8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1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  <w:p w:rsidR="00134BD8" w:rsidRPr="00BE144E" w:rsidRDefault="00134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1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134BD8" w:rsidRPr="00BE144E" w:rsidRDefault="00134BD8" w:rsidP="00EB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35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="0090537B"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537B" w:rsidRPr="00BE144E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60279E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1701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37.50</w:t>
            </w:r>
            <w:r w:rsidR="0090537B" w:rsidRPr="00BE144E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EE3880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EE3880" w:rsidRPr="00BE144E" w:rsidRDefault="007F1E00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E3880" w:rsidRPr="00BE144E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1701" w:type="dxa"/>
            <w:shd w:val="clear" w:co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4253" w:type="dxa"/>
            <w:shd w:val="clear" w:color="auto" w:fill="auto"/>
          </w:tcPr>
          <w:p w:rsidR="00EE3880" w:rsidRPr="00BE144E" w:rsidRDefault="00EE3880" w:rsidP="00EE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EE3880" w:rsidRPr="00BE144E" w:rsidRDefault="00EE3880" w:rsidP="00EE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49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F10F32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F10F32" w:rsidRPr="00BE144E" w:rsidRDefault="00F10F3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Fareast Renewable Development</w:t>
            </w:r>
            <w:r w:rsidR="002A565F" w:rsidRPr="00BE144E">
              <w:rPr>
                <w:rFonts w:ascii="Angsana New" w:hAnsi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701" w:type="dxa"/>
            <w:shd w:val="clear" w:color="auto" w:fill="auto"/>
          </w:tcPr>
          <w:p w:rsidR="00F10F32" w:rsidRPr="00BE144E" w:rsidRDefault="00F10F32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53" w:type="dxa"/>
            <w:shd w:val="clear" w:color="auto" w:fill="auto"/>
          </w:tcPr>
          <w:p w:rsidR="00F10F32" w:rsidRPr="00BE144E" w:rsidRDefault="00F10F32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F10F32" w:rsidRPr="00BE144E" w:rsidRDefault="00F10F32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E42779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E42779" w:rsidRPr="00BE144E" w:rsidRDefault="00E4277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ไฟฟ้าน้ำงึม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2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:rsidR="00E42779" w:rsidRPr="00BE144E" w:rsidRDefault="00E42779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53" w:type="dxa"/>
            <w:shd w:val="clear" w:color="auto" w:fill="auto"/>
          </w:tcPr>
          <w:p w:rsidR="00E42779" w:rsidRPr="00BE144E" w:rsidRDefault="00E42779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เป็นบริษัทย่อยของการร่วมค้าทางตรง</w:t>
            </w:r>
          </w:p>
          <w:p w:rsidR="00E42779" w:rsidRPr="00BE144E" w:rsidRDefault="00E42779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การร่วมค้าทางตรงถือหุ้นร้อยละ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E42779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E42779" w:rsidRPr="00BE144E" w:rsidRDefault="00A50A1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71" w:firstLine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PT Bajradaya Sentranusa</w:t>
            </w:r>
          </w:p>
        </w:tc>
        <w:tc>
          <w:tcPr>
            <w:tcW w:w="1701" w:type="dxa"/>
            <w:shd w:val="clear" w:color="auto" w:fill="auto"/>
          </w:tcPr>
          <w:p w:rsidR="00E42779" w:rsidRPr="00BE144E" w:rsidRDefault="00AC014B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  <w:p w:rsidR="00AC014B" w:rsidRPr="00BE144E" w:rsidRDefault="00AC014B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253" w:type="dxa"/>
            <w:shd w:val="clear" w:color="auto" w:fill="auto"/>
          </w:tcPr>
          <w:p w:rsidR="00E42779" w:rsidRPr="00BE144E" w:rsidRDefault="00AC014B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เป็นบริษัทย่อยของการร่วมค้าทางอ้อม</w:t>
            </w:r>
          </w:p>
          <w:p w:rsidR="00AC014B" w:rsidRPr="00BE144E" w:rsidRDefault="00AC014B" w:rsidP="0033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การร่วมค้าทางอ้อมถือหุ้นร้อยละ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53.21</w:t>
            </w:r>
          </w:p>
        </w:tc>
      </w:tr>
      <w:tr w:rsidR="005B4BD5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5B4BD5" w:rsidRPr="00BE144E" w:rsidRDefault="005B4BD5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Broadspectrum </w:t>
            </w:r>
            <w:r w:rsidR="00EA3A1E" w:rsidRPr="00BE144E">
              <w:rPr>
                <w:rFonts w:ascii="Angsana New" w:hAnsi="Angsana New"/>
                <w:spacing w:val="-4"/>
                <w:sz w:val="30"/>
                <w:szCs w:val="30"/>
              </w:rPr>
              <w:t xml:space="preserve">Pty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>Limited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5B4BD5" w:rsidRPr="00BE144E" w:rsidRDefault="005B4BD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53" w:type="dxa"/>
            <w:shd w:val="clear" w:color="auto" w:fill="auto"/>
          </w:tcPr>
          <w:p w:rsidR="005B4BD5" w:rsidRPr="00BE144E" w:rsidRDefault="005B4BD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เป็นกิจการที่เกี่ยวข้องกันของบริษัทย่อยทางอ้อม</w:t>
            </w:r>
            <w:r w:rsidRPr="00BE14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:rsidR="005B4BD5" w:rsidRPr="00BE144E" w:rsidRDefault="005B4BD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โดยถือหุ้นในบริษัทย่อยทางอ้อมร้อยละ 20</w:t>
            </w:r>
          </w:p>
        </w:tc>
      </w:tr>
      <w:tr w:rsidR="005B4BD5" w:rsidRPr="00BE144E" w:rsidTr="00907AD2">
        <w:trPr>
          <w:trHeight w:val="20"/>
        </w:trPr>
        <w:tc>
          <w:tcPr>
            <w:tcW w:w="4003" w:type="dxa"/>
            <w:shd w:val="clear" w:color="auto" w:fill="auto"/>
          </w:tcPr>
          <w:p w:rsidR="005B4BD5" w:rsidRPr="00BE144E" w:rsidRDefault="005B4BD5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1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:rsidR="005B4BD5" w:rsidRPr="00BE144E" w:rsidRDefault="005B4BD5" w:rsidP="00EE3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5B4BD5" w:rsidRPr="00BE144E" w:rsidRDefault="005B4BD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7F1E00" w:rsidRPr="00BE144E" w:rsidRDefault="007F1E00" w:rsidP="002E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34BD8" w:rsidRPr="00BE144E" w:rsidRDefault="00134BD8" w:rsidP="0013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E144E">
        <w:rPr>
          <w:rFonts w:ascii="Angsana New" w:hAnsi="Angsana New"/>
          <w:spacing w:val="-2"/>
          <w:sz w:val="30"/>
          <w:szCs w:val="30"/>
        </w:rPr>
        <w:t xml:space="preserve">*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กลุ่มบริษัทได้ซื้อส่วนได้เสียในบริษัทย่อยทางอ้อมร้อยละ </w:t>
      </w:r>
      <w:r w:rsidRPr="00BE144E">
        <w:rPr>
          <w:rFonts w:ascii="Angsana New" w:hAnsi="Angsana New"/>
          <w:spacing w:val="-2"/>
          <w:sz w:val="30"/>
          <w:szCs w:val="30"/>
        </w:rPr>
        <w:t xml:space="preserve">20 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จาก </w:t>
      </w:r>
      <w:r w:rsidRPr="00BE144E">
        <w:rPr>
          <w:rFonts w:ascii="Angsana New" w:hAnsi="Angsana New"/>
          <w:spacing w:val="-2"/>
          <w:sz w:val="30"/>
          <w:szCs w:val="30"/>
        </w:rPr>
        <w:t>Broadspectrum Pty Limited</w:t>
      </w:r>
      <w:r w:rsidRPr="00BE144E">
        <w:rPr>
          <w:rFonts w:ascii="Angsana New" w:hAnsi="Angsana New"/>
          <w:spacing w:val="-2"/>
          <w:sz w:val="30"/>
          <w:szCs w:val="30"/>
          <w:cs/>
        </w:rPr>
        <w:t xml:space="preserve"> ในเดือนพฤษภาคม </w:t>
      </w:r>
      <w:r w:rsidRPr="00BE144E">
        <w:rPr>
          <w:rFonts w:ascii="Angsana New" w:hAnsi="Angsana New"/>
          <w:spacing w:val="-2"/>
          <w:sz w:val="30"/>
          <w:szCs w:val="30"/>
        </w:rPr>
        <w:t>2561</w:t>
      </w:r>
    </w:p>
    <w:p w:rsidR="00B01188" w:rsidRPr="00BE144E" w:rsidRDefault="00B01188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0" w:type="auto"/>
        <w:tblInd w:w="405" w:type="dxa"/>
        <w:tblLook w:val="01E0" w:firstRow="1" w:lastRow="1" w:firstColumn="1" w:lastColumn="1" w:noHBand="0" w:noVBand="0"/>
      </w:tblPr>
      <w:tblGrid>
        <w:gridCol w:w="5460"/>
        <w:gridCol w:w="3738"/>
      </w:tblGrid>
      <w:tr w:rsidR="0060279E" w:rsidRPr="0005517C" w:rsidTr="00907AD2">
        <w:trPr>
          <w:tblHeader/>
        </w:trPr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134BD8" w:rsidRPr="0005517C" w:rsidTr="00907AD2">
        <w:tc>
          <w:tcPr>
            <w:tcW w:w="5460" w:type="dxa"/>
            <w:vAlign w:val="center"/>
          </w:tcPr>
          <w:p w:rsidR="00134BD8" w:rsidRPr="0005517C" w:rsidRDefault="00134BD8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รายได้ค่าบริการเดินเครื่องและบำรุงรักษาโรงไฟฟ้า</w:t>
            </w:r>
          </w:p>
        </w:tc>
        <w:tc>
          <w:tcPr>
            <w:tcW w:w="3738" w:type="dxa"/>
            <w:vAlign w:val="center"/>
          </w:tcPr>
          <w:p w:rsidR="00134BD8" w:rsidRPr="0005517C" w:rsidRDefault="00134BD8" w:rsidP="00EB18A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tLeast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รายได้ตามสัญญาเช่าการเงิน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0551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</w:t>
            </w: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บริการการจัดการ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  <w:r w:rsidRPr="0005517C">
              <w:rPr>
                <w:rFonts w:ascii="Angsana New" w:hAnsi="Angsana New"/>
                <w:sz w:val="30"/>
                <w:szCs w:val="30"/>
                <w:lang w:bidi="th-TH"/>
              </w:rPr>
              <w:t xml:space="preserve">/ </w:t>
            </w: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ค่าปฏิบัติการและบำรุงรักษา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CF2C33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รายได้ดอกเบี้ย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lastRenderedPageBreak/>
              <w:t>รายได้ค่าเช่าพื้นที่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60279E" w:rsidRPr="0005517C" w:rsidTr="00907AD2">
        <w:tc>
          <w:tcPr>
            <w:tcW w:w="5460" w:type="dxa"/>
            <w:vAlign w:val="center"/>
          </w:tcPr>
          <w:p w:rsidR="0060279E" w:rsidRPr="0005517C" w:rsidRDefault="0060279E" w:rsidP="00907AD2">
            <w:pPr>
              <w:pStyle w:val="block"/>
              <w:spacing w:after="0" w:line="240" w:lineRule="auto"/>
              <w:ind w:left="5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3738" w:type="dxa"/>
            <w:vAlign w:val="center"/>
          </w:tcPr>
          <w:p w:rsidR="0060279E" w:rsidRPr="0005517C" w:rsidRDefault="0060279E" w:rsidP="00146E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55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8116A1" w:rsidRPr="00BE144E" w:rsidRDefault="008116A1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0279E" w:rsidRPr="00BE144E" w:rsidRDefault="0060279E" w:rsidP="00B01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>สรุปได้ดังนี้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45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926"/>
        <w:gridCol w:w="1163"/>
        <w:gridCol w:w="263"/>
        <w:gridCol w:w="1193"/>
        <w:gridCol w:w="267"/>
        <w:gridCol w:w="1163"/>
        <w:gridCol w:w="263"/>
        <w:gridCol w:w="1218"/>
      </w:tblGrid>
      <w:tr w:rsidR="0060279E" w:rsidRPr="00BE144E" w:rsidTr="00907AD2">
        <w:trPr>
          <w:tblHeader/>
        </w:trPr>
        <w:tc>
          <w:tcPr>
            <w:tcW w:w="2076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:rsidR="0060279E" w:rsidRPr="00BE144E" w:rsidRDefault="0060279E" w:rsidP="00146E57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907AD2">
        <w:trPr>
          <w:tblHeader/>
        </w:trPr>
        <w:tc>
          <w:tcPr>
            <w:tcW w:w="20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07AD2">
        <w:trPr>
          <w:tblHeader/>
        </w:trPr>
        <w:tc>
          <w:tcPr>
            <w:tcW w:w="20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517C" w:rsidRPr="00BE144E" w:rsidTr="00907AD2">
        <w:tc>
          <w:tcPr>
            <w:tcW w:w="2076" w:type="pct"/>
            <w:vAlign w:val="bottom"/>
          </w:tcPr>
          <w:p w:rsidR="0005517C" w:rsidRPr="00BE144E" w:rsidRDefault="0005517C" w:rsidP="0005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5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05517C" w:rsidRPr="00BE144E" w:rsidRDefault="0005517C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15" w:type="pct"/>
            <w:vAlign w:val="bottom"/>
          </w:tcPr>
          <w:p w:rsidR="00853CBC" w:rsidRPr="00BE144E" w:rsidRDefault="001F7FC3" w:rsidP="001F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</w:t>
            </w:r>
            <w:r w:rsidR="00853CBC"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</w:rPr>
              <w:t>951</w:t>
            </w:r>
            <w:r w:rsidR="00853CBC"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35,625,780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1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8F7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1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C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50,900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53CBC" w:rsidRPr="00BE144E" w:rsidRDefault="00853CBC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877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B1753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3,335,814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3,995,454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B1753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171,836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5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404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1,184,010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1,239,799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B1753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3,902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B17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2,617</w:t>
            </w: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461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7,287</w:t>
            </w: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3CBC" w:rsidRPr="00BE144E" w:rsidTr="00907AD2">
        <w:tc>
          <w:tcPr>
            <w:tcW w:w="2076" w:type="pct"/>
            <w:vAlign w:val="bottom"/>
          </w:tcPr>
          <w:p w:rsidR="00853CBC" w:rsidRPr="00BE144E" w:rsidRDefault="00853CBC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853CBC" w:rsidRPr="00BE144E" w:rsidRDefault="00853CBC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155,168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BE144E">
              <w:rPr>
                <w:rFonts w:ascii="Angsana New" w:hAnsi="Angsana New"/>
                <w:sz w:val="30"/>
                <w:szCs w:val="30"/>
              </w:rPr>
              <w:t>,783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8F785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76,573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BE144E">
              <w:rPr>
                <w:rFonts w:ascii="Angsana New" w:hAnsi="Angsana New"/>
                <w:sz w:val="30"/>
                <w:szCs w:val="30"/>
              </w:rPr>
              <w:t>,998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8F785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3,193,828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4,107,131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ส่วนที่เกินกว่าเงินลงทุนจาก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8F785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การเลิกกิจการของบริษัทย่อย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8F785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B1753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9,817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2,188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8E1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C5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95,68</w:t>
            </w:r>
            <w:r w:rsidR="00D8607B" w:rsidRPr="00BE144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316,000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E34" w:rsidRPr="00BE144E" w:rsidTr="00907AD2">
        <w:tc>
          <w:tcPr>
            <w:tcW w:w="2076" w:type="pct"/>
            <w:vAlign w:val="bottom"/>
          </w:tcPr>
          <w:p w:rsidR="002E3E34" w:rsidRPr="00BE144E" w:rsidRDefault="002E3E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E34" w:rsidRPr="00BE144E" w:rsidTr="00907AD2">
        <w:tc>
          <w:tcPr>
            <w:tcW w:w="2076" w:type="pct"/>
            <w:vAlign w:val="bottom"/>
          </w:tcPr>
          <w:p w:rsidR="002E3E34" w:rsidRPr="00BE144E" w:rsidRDefault="002E3E3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236,371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241,827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236,371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241,827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2,599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1,742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1,742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C0143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461E7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216,298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275,045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12,067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12,06</w:t>
            </w:r>
            <w:r w:rsidR="00D8607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54ED1" w:rsidRPr="00BE144E" w:rsidRDefault="00C54ED1" w:rsidP="00461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4F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34,247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38,705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54ED1" w:rsidRPr="00BE144E" w:rsidRDefault="00C54ED1" w:rsidP="004F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E34" w:rsidRPr="00BE144E" w:rsidTr="00907AD2">
        <w:tc>
          <w:tcPr>
            <w:tcW w:w="2076" w:type="pct"/>
            <w:vAlign w:val="bottom"/>
          </w:tcPr>
          <w:p w:rsidR="002E3E34" w:rsidRPr="00BE144E" w:rsidRDefault="002E3E34" w:rsidP="0013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7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2E3E34" w:rsidRPr="00BE144E" w:rsidRDefault="002E3E34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2E3E34" w:rsidRPr="00BE144E" w:rsidRDefault="002E3E3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13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7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1342C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  <w:vAlign w:val="bottom"/>
          </w:tcPr>
          <w:p w:rsidR="00C54ED1" w:rsidRPr="00BE144E" w:rsidRDefault="008F7853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23,716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75,168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3D5225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4ED1" w:rsidRPr="0005517C" w:rsidTr="00907AD2">
        <w:trPr>
          <w:trHeight w:val="209"/>
        </w:trPr>
        <w:tc>
          <w:tcPr>
            <w:tcW w:w="2076" w:type="pct"/>
            <w:vAlign w:val="bottom"/>
          </w:tcPr>
          <w:p w:rsidR="00C54ED1" w:rsidRPr="0005517C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vAlign w:val="bottom"/>
          </w:tcPr>
          <w:p w:rsidR="00C54ED1" w:rsidRPr="0005517C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C54ED1" w:rsidRPr="0005517C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:rsidR="00C54ED1" w:rsidRPr="0005517C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C54ED1" w:rsidRPr="0005517C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vAlign w:val="bottom"/>
          </w:tcPr>
          <w:p w:rsidR="00C54ED1" w:rsidRPr="0005517C" w:rsidRDefault="00C54ED1" w:rsidP="00055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C54ED1" w:rsidRPr="0005517C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05517C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5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7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5" w:type="pct"/>
            <w:vAlign w:val="bottom"/>
          </w:tcPr>
          <w:p w:rsidR="00C54ED1" w:rsidRPr="00BE144E" w:rsidRDefault="008F7853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159,877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167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,566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A61A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77,678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7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vAlign w:val="bottom"/>
          </w:tcPr>
          <w:p w:rsidR="00C54ED1" w:rsidRPr="00BE144E" w:rsidRDefault="003D5225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7,937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12,091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vAlign w:val="bottom"/>
          </w:tcPr>
          <w:p w:rsidR="00C54ED1" w:rsidRPr="00BE144E" w:rsidRDefault="00CA61A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5,635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7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:rsidR="00C54ED1" w:rsidRPr="00BE144E" w:rsidRDefault="003D5225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1,509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:rsidR="00C54ED1" w:rsidRPr="00BE144E" w:rsidRDefault="00CA61A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</w:tr>
      <w:tr w:rsidR="00C54ED1" w:rsidRPr="00BE144E" w:rsidTr="00907AD2">
        <w:tc>
          <w:tcPr>
            <w:tcW w:w="2076" w:type="pct"/>
            <w:vAlign w:val="bottom"/>
          </w:tcPr>
          <w:p w:rsidR="00C54ED1" w:rsidRPr="00BE144E" w:rsidRDefault="00C54ED1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ED1" w:rsidRPr="00BE144E" w:rsidRDefault="003D5225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169,323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001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ED1" w:rsidRPr="00BE144E" w:rsidRDefault="00C54ED1" w:rsidP="00F9024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182,464</w:t>
            </w:r>
          </w:p>
        </w:tc>
        <w:tc>
          <w:tcPr>
            <w:tcW w:w="141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001"/>
              </w:tabs>
              <w:spacing w:after="0" w:line="240" w:lineRule="auto"/>
              <w:ind w:left="-108" w:righ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ED1" w:rsidRPr="00BE144E" w:rsidRDefault="00CA61A2" w:rsidP="00CA6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85,339</w:t>
            </w:r>
          </w:p>
        </w:tc>
        <w:tc>
          <w:tcPr>
            <w:tcW w:w="139" w:type="pct"/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ED1" w:rsidRPr="00BE144E" w:rsidRDefault="00C54ED1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84,790</w:t>
            </w:r>
          </w:p>
        </w:tc>
      </w:tr>
    </w:tbl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="00E86560" w:rsidRPr="00BE144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458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926"/>
        <w:gridCol w:w="1187"/>
        <w:gridCol w:w="265"/>
        <w:gridCol w:w="1177"/>
        <w:gridCol w:w="269"/>
        <w:gridCol w:w="1190"/>
        <w:gridCol w:w="267"/>
        <w:gridCol w:w="1177"/>
      </w:tblGrid>
      <w:tr w:rsidR="002F112D" w:rsidRPr="00BE144E" w:rsidTr="00907AD2">
        <w:tc>
          <w:tcPr>
            <w:tcW w:w="2076" w:type="pct"/>
            <w:vAlign w:val="bottom"/>
          </w:tcPr>
          <w:p w:rsidR="0060279E" w:rsidRPr="00BE144E" w:rsidRDefault="0060279E" w:rsidP="00626EB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066089"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="00066089"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9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0246" w:rsidRPr="00BE144E" w:rsidTr="00907AD2">
        <w:tc>
          <w:tcPr>
            <w:tcW w:w="20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07AD2">
        <w:tc>
          <w:tcPr>
            <w:tcW w:w="20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246" w:rsidRPr="00BE144E" w:rsidTr="00907AD2">
        <w:tc>
          <w:tcPr>
            <w:tcW w:w="20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2924" w:type="pct"/>
            <w:gridSpan w:val="7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FD52D3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8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5,226,926</w:t>
            </w: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6,731,131</w:t>
            </w: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D52D3" w:rsidRPr="00BE144E" w:rsidRDefault="00FD52D3" w:rsidP="004F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FD52D3" w:rsidRPr="00BE144E" w:rsidRDefault="00FD52D3" w:rsidP="004F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8" w:right="-131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5,226,926</w:t>
            </w: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6,731,131</w:t>
            </w: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FD52D3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FD52D3" w:rsidRPr="00BE144E" w:rsidRDefault="00FD52D3" w:rsidP="0046210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(59,646)</w:t>
            </w: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FD52D3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5,226,926</w:t>
            </w: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6,671,485</w:t>
            </w: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FD52D3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52D3" w:rsidRPr="00BE144E" w:rsidTr="00907AD2">
        <w:tc>
          <w:tcPr>
            <w:tcW w:w="2076" w:type="pct"/>
            <w:vAlign w:val="bottom"/>
          </w:tcPr>
          <w:p w:rsidR="00FD52D3" w:rsidRPr="00BE144E" w:rsidRDefault="00063194" w:rsidP="0006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D52D3" w:rsidRPr="00BE144E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:rsidR="00FD52D3" w:rsidRPr="00BE144E" w:rsidRDefault="00AF0D52" w:rsidP="00AF0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(55,940)</w:t>
            </w:r>
          </w:p>
        </w:tc>
        <w:tc>
          <w:tcPr>
            <w:tcW w:w="140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FD52D3" w:rsidRPr="00BE144E" w:rsidRDefault="00FD52D3" w:rsidP="00F902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42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FD52D3" w:rsidRPr="00BE144E" w:rsidRDefault="00FD52D3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FD52D3" w:rsidRPr="00BE144E" w:rsidRDefault="00FD52D3" w:rsidP="0072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86560" w:rsidRPr="00BE144E" w:rsidRDefault="00E86560" w:rsidP="00B01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W w:w="92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97"/>
        <w:gridCol w:w="1170"/>
        <w:gridCol w:w="290"/>
        <w:gridCol w:w="1183"/>
        <w:gridCol w:w="240"/>
        <w:gridCol w:w="1169"/>
        <w:gridCol w:w="273"/>
        <w:gridCol w:w="1167"/>
      </w:tblGrid>
      <w:tr w:rsidR="007225DE" w:rsidRPr="00BE144E" w:rsidTr="009C06EB">
        <w:tc>
          <w:tcPr>
            <w:tcW w:w="2044" w:type="pct"/>
            <w:vAlign w:val="bottom"/>
          </w:tcPr>
          <w:p w:rsidR="007225DE" w:rsidRPr="00BE144E" w:rsidRDefault="007225DE" w:rsidP="00626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เงินปันผลค้างรับ</w:t>
            </w:r>
          </w:p>
        </w:tc>
        <w:tc>
          <w:tcPr>
            <w:tcW w:w="1423" w:type="pct"/>
            <w:gridSpan w:val="3"/>
            <w:vAlign w:val="bottom"/>
          </w:tcPr>
          <w:p w:rsidR="007225DE" w:rsidRPr="00BE144E" w:rsidRDefault="007225DE" w:rsidP="00737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:rsidR="007225DE" w:rsidRPr="00BE144E" w:rsidRDefault="007225DE" w:rsidP="00737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:rsidR="007225DE" w:rsidRPr="00BE144E" w:rsidRDefault="007225DE" w:rsidP="00737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9C06EB">
        <w:tc>
          <w:tcPr>
            <w:tcW w:w="204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C06EB">
        <w:tc>
          <w:tcPr>
            <w:tcW w:w="204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E3F" w:rsidRPr="00BE144E" w:rsidTr="009C06EB"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30" w:type="pct"/>
            <w:vAlign w:val="bottom"/>
          </w:tcPr>
          <w:p w:rsidR="00620E3F" w:rsidRPr="00BE144E" w:rsidRDefault="00620E3F" w:rsidP="00445B4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E3F" w:rsidRPr="00BE144E" w:rsidTr="009C06EB"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30" w:type="pct"/>
            <w:vAlign w:val="bottom"/>
          </w:tcPr>
          <w:p w:rsidR="00620E3F" w:rsidRPr="00BE144E" w:rsidRDefault="00620E3F" w:rsidP="00DB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29" w:type="pct"/>
            <w:vAlign w:val="bottom"/>
          </w:tcPr>
          <w:p w:rsidR="00620E3F" w:rsidRPr="00BE144E" w:rsidRDefault="00620E3F" w:rsidP="00445B4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vAlign w:val="bottom"/>
          </w:tcPr>
          <w:p w:rsidR="00620E3F" w:rsidRPr="00BE144E" w:rsidRDefault="00620E3F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620E3F" w:rsidRPr="00BE144E" w:rsidTr="009C06EB"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เค</w:t>
            </w:r>
            <w:r w:rsidRPr="00BE144E">
              <w:rPr>
                <w:rFonts w:ascii="Angsana New" w:hAnsi="Angsana New"/>
                <w:sz w:val="30"/>
                <w:szCs w:val="30"/>
              </w:rPr>
              <w:t>.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r w:rsidRPr="00BE144E">
              <w:rPr>
                <w:rFonts w:ascii="Angsana New" w:hAnsi="Angsana New"/>
                <w:sz w:val="30"/>
                <w:szCs w:val="30"/>
              </w:rPr>
              <w:t>.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30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64,091</w:t>
            </w:r>
          </w:p>
        </w:tc>
        <w:tc>
          <w:tcPr>
            <w:tcW w:w="156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  <w:tc>
          <w:tcPr>
            <w:tcW w:w="129" w:type="pct"/>
            <w:vAlign w:val="bottom"/>
          </w:tcPr>
          <w:p w:rsidR="00620E3F" w:rsidRPr="00BE144E" w:rsidRDefault="00620E3F" w:rsidP="00445B4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64,091</w:t>
            </w:r>
          </w:p>
        </w:tc>
        <w:tc>
          <w:tcPr>
            <w:tcW w:w="147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20E3F" w:rsidRPr="00BE144E" w:rsidRDefault="00620E3F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</w:tr>
      <w:tr w:rsidR="00620E3F" w:rsidRPr="00BE144E" w:rsidTr="009C06EB"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E3F" w:rsidRPr="00BE144E" w:rsidRDefault="005F627B" w:rsidP="00F902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64,091</w:t>
            </w:r>
          </w:p>
        </w:tc>
        <w:tc>
          <w:tcPr>
            <w:tcW w:w="156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E3F" w:rsidRPr="00BE144E" w:rsidRDefault="00620E3F" w:rsidP="00F902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69,400</w:t>
            </w:r>
          </w:p>
        </w:tc>
        <w:tc>
          <w:tcPr>
            <w:tcW w:w="129" w:type="pct"/>
            <w:vAlign w:val="bottom"/>
          </w:tcPr>
          <w:p w:rsidR="00620E3F" w:rsidRPr="00BE144E" w:rsidRDefault="00620E3F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2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64,091</w:t>
            </w:r>
          </w:p>
        </w:tc>
        <w:tc>
          <w:tcPr>
            <w:tcW w:w="147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2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69,400</w:t>
            </w:r>
          </w:p>
        </w:tc>
      </w:tr>
    </w:tbl>
    <w:p w:rsidR="002E3E34" w:rsidRPr="00BE144E" w:rsidRDefault="002E3E34" w:rsidP="002E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2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97"/>
        <w:gridCol w:w="1170"/>
        <w:gridCol w:w="290"/>
        <w:gridCol w:w="1183"/>
        <w:gridCol w:w="240"/>
        <w:gridCol w:w="1169"/>
        <w:gridCol w:w="273"/>
        <w:gridCol w:w="1167"/>
      </w:tblGrid>
      <w:tr w:rsidR="00620E3F" w:rsidRPr="00BE144E" w:rsidTr="002E3E34">
        <w:trPr>
          <w:tblHeader/>
        </w:trPr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1423" w:type="pct"/>
            <w:gridSpan w:val="3"/>
            <w:vAlign w:val="bottom"/>
          </w:tcPr>
          <w:p w:rsidR="00620E3F" w:rsidRPr="00BE144E" w:rsidRDefault="00620E3F" w:rsidP="002F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:rsidR="00620E3F" w:rsidRPr="00BE144E" w:rsidRDefault="00620E3F" w:rsidP="002F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:rsidR="00620E3F" w:rsidRPr="00BE144E" w:rsidRDefault="00620E3F" w:rsidP="002F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E3F" w:rsidRPr="00BE144E" w:rsidTr="002E3E34">
        <w:trPr>
          <w:tblHeader/>
        </w:trPr>
        <w:tc>
          <w:tcPr>
            <w:tcW w:w="2044" w:type="pct"/>
            <w:vAlign w:val="bottom"/>
          </w:tcPr>
          <w:p w:rsidR="00620E3F" w:rsidRPr="00BE144E" w:rsidRDefault="00620E3F" w:rsidP="009C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30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20E3F" w:rsidRPr="00BE144E" w:rsidTr="002E3E34">
        <w:trPr>
          <w:tblHeader/>
        </w:trPr>
        <w:tc>
          <w:tcPr>
            <w:tcW w:w="2044" w:type="pct"/>
            <w:vAlign w:val="bottom"/>
          </w:tcPr>
          <w:p w:rsidR="00620E3F" w:rsidRPr="00BE144E" w:rsidRDefault="00620E3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E3F" w:rsidRPr="00BE144E" w:rsidTr="009C06EB">
        <w:tc>
          <w:tcPr>
            <w:tcW w:w="2044" w:type="pct"/>
            <w:vAlign w:val="bottom"/>
          </w:tcPr>
          <w:p w:rsidR="00620E3F" w:rsidRPr="00BE144E" w:rsidRDefault="00620E3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09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30" w:type="pct"/>
            <w:vAlign w:val="bottom"/>
          </w:tcPr>
          <w:p w:rsidR="00620E3F" w:rsidRPr="00BE144E" w:rsidRDefault="00620E3F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20E3F" w:rsidRPr="00BE144E" w:rsidRDefault="00620E3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257" w:rsidRPr="00BE144E" w:rsidTr="009C06EB">
        <w:tc>
          <w:tcPr>
            <w:tcW w:w="2044" w:type="pct"/>
            <w:vAlign w:val="bottom"/>
          </w:tcPr>
          <w:p w:rsidR="00A85257" w:rsidRPr="00BE144E" w:rsidRDefault="00A85257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99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30" w:type="pct"/>
            <w:vAlign w:val="bottom"/>
          </w:tcPr>
          <w:p w:rsidR="00A85257" w:rsidRPr="00BE144E" w:rsidRDefault="00A85257" w:rsidP="00F9024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1,618</w:t>
            </w:r>
          </w:p>
        </w:tc>
        <w:tc>
          <w:tcPr>
            <w:tcW w:w="156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85257" w:rsidRPr="00BE144E" w:rsidRDefault="00A85257" w:rsidP="00F9024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573</w:t>
            </w:r>
          </w:p>
        </w:tc>
        <w:tc>
          <w:tcPr>
            <w:tcW w:w="129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5257" w:rsidRPr="00BE144E" w:rsidRDefault="00A85257" w:rsidP="00DB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85257" w:rsidRPr="00BE144E" w:rsidRDefault="00A85257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28" w:type="pct"/>
            <w:vAlign w:val="bottom"/>
          </w:tcPr>
          <w:p w:rsidR="00A85257" w:rsidRPr="00BE144E" w:rsidRDefault="00A85257" w:rsidP="00515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257" w:rsidRPr="00BE144E" w:rsidTr="009C06EB">
        <w:tc>
          <w:tcPr>
            <w:tcW w:w="2044" w:type="pct"/>
            <w:vAlign w:val="bottom"/>
          </w:tcPr>
          <w:p w:rsidR="00A85257" w:rsidRPr="00BE144E" w:rsidRDefault="00A85257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A85257" w:rsidRPr="00BE144E" w:rsidRDefault="00A85257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85257" w:rsidRPr="00BE144E" w:rsidRDefault="00A85257" w:rsidP="00F9024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257" w:rsidRPr="00BE144E" w:rsidTr="009C06EB">
        <w:tc>
          <w:tcPr>
            <w:tcW w:w="2044" w:type="pct"/>
            <w:vAlign w:val="bottom"/>
          </w:tcPr>
          <w:p w:rsidR="00A85257" w:rsidRPr="00BE144E" w:rsidRDefault="00A85257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0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5257" w:rsidRPr="00BE144E" w:rsidRDefault="00A8525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540" w:rsidRPr="00BE144E" w:rsidTr="009C06EB">
        <w:tc>
          <w:tcPr>
            <w:tcW w:w="2044" w:type="pct"/>
            <w:vAlign w:val="bottom"/>
          </w:tcPr>
          <w:p w:rsidR="00313540" w:rsidRPr="00BE144E" w:rsidRDefault="00313540" w:rsidP="00C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30" w:type="pct"/>
          </w:tcPr>
          <w:p w:rsidR="00313540" w:rsidRPr="00BE144E" w:rsidRDefault="00313540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313540" w:rsidRPr="00BE144E" w:rsidRDefault="00313540" w:rsidP="00DB1FD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9,019</w:t>
            </w:r>
          </w:p>
        </w:tc>
        <w:tc>
          <w:tcPr>
            <w:tcW w:w="147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28,205</w:t>
            </w:r>
          </w:p>
        </w:tc>
      </w:tr>
      <w:tr w:rsidR="00313540" w:rsidRPr="00BE144E" w:rsidTr="009C06EB">
        <w:tc>
          <w:tcPr>
            <w:tcW w:w="2044" w:type="pct"/>
            <w:vAlign w:val="bottom"/>
          </w:tcPr>
          <w:p w:rsidR="00313540" w:rsidRPr="00BE144E" w:rsidRDefault="00313540" w:rsidP="00C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30" w:type="pct"/>
          </w:tcPr>
          <w:p w:rsidR="00313540" w:rsidRPr="00BE144E" w:rsidRDefault="00313540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7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13540" w:rsidRPr="00BE144E" w:rsidRDefault="00313540" w:rsidP="00C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313540" w:rsidRPr="00BE144E" w:rsidTr="009C06EB">
        <w:tc>
          <w:tcPr>
            <w:tcW w:w="2044" w:type="pct"/>
            <w:vAlign w:val="bottom"/>
          </w:tcPr>
          <w:p w:rsidR="00313540" w:rsidRPr="00BE144E" w:rsidRDefault="00313540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30" w:type="pct"/>
          </w:tcPr>
          <w:p w:rsidR="00313540" w:rsidRPr="00BE144E" w:rsidRDefault="00313540" w:rsidP="00313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13540" w:rsidRPr="00BE144E" w:rsidRDefault="00313540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28,788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43,898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อาร์อี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โซลาร์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B2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B2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ED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E34" w:rsidRPr="00BE144E" w:rsidTr="009C06EB">
        <w:tc>
          <w:tcPr>
            <w:tcW w:w="2044" w:type="pct"/>
            <w:vAlign w:val="bottom"/>
          </w:tcPr>
          <w:p w:rsidR="002E3E34" w:rsidRPr="00BE144E" w:rsidRDefault="002E3E34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630" w:type="pct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E3E34" w:rsidRPr="00BE144E" w:rsidRDefault="002E3E34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ED4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05517C" w:rsidTr="009C06EB">
        <w:tc>
          <w:tcPr>
            <w:tcW w:w="2044" w:type="pct"/>
            <w:vAlign w:val="bottom"/>
          </w:tcPr>
          <w:p w:rsidR="00276409" w:rsidRPr="0005517C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9E3C8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9E3C8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276409" w:rsidRPr="00BE144E" w:rsidTr="00443304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276409" w:rsidRPr="00BE144E" w:rsidTr="00443304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409" w:rsidRPr="00BE144E" w:rsidTr="00443304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</w:t>
            </w:r>
            <w:r w:rsidR="00063194"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เอนเนอร์จี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3C1D1F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270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เซเปียน-เซน้ำน้อย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10,98</w:t>
            </w:r>
            <w:r w:rsidR="00063194" w:rsidRPr="00BE14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11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10,98</w:t>
            </w:r>
            <w:r w:rsidR="00063194" w:rsidRPr="00BE14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11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150</w:t>
            </w:r>
          </w:p>
        </w:tc>
      </w:tr>
      <w:tr w:rsidR="00276409" w:rsidRPr="0005517C" w:rsidTr="009C06EB">
        <w:tc>
          <w:tcPr>
            <w:tcW w:w="2044" w:type="pct"/>
            <w:vAlign w:val="bottom"/>
          </w:tcPr>
          <w:p w:rsidR="00276409" w:rsidRPr="0005517C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12,868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3C1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3E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477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4,225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4,257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4,225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4,257</w:t>
            </w:r>
          </w:p>
        </w:tc>
      </w:tr>
      <w:tr w:rsidR="00276409" w:rsidRPr="00BE144E" w:rsidTr="009C06EB">
        <w:tc>
          <w:tcPr>
            <w:tcW w:w="2044" w:type="pct"/>
            <w:vAlign w:val="bottom"/>
          </w:tcPr>
          <w:p w:rsidR="00276409" w:rsidRPr="00BE144E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630" w:type="pct"/>
            <w:vAlign w:val="bottom"/>
          </w:tcPr>
          <w:p w:rsidR="00276409" w:rsidRPr="00BE144E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17,68</w:t>
            </w:r>
            <w:r w:rsidR="000949AF" w:rsidRPr="00BE1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276409" w:rsidRPr="00BE144E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276409" w:rsidRPr="00BE144E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09" w:rsidRPr="0005517C" w:rsidTr="009C06EB">
        <w:tc>
          <w:tcPr>
            <w:tcW w:w="2044" w:type="pct"/>
            <w:vAlign w:val="bottom"/>
          </w:tcPr>
          <w:p w:rsidR="00276409" w:rsidRPr="0005517C" w:rsidRDefault="00276409" w:rsidP="0027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409" w:rsidRPr="0005517C" w:rsidRDefault="00276409" w:rsidP="008A109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</w:rPr>
              <w:t>51,984</w:t>
            </w:r>
          </w:p>
        </w:tc>
        <w:tc>
          <w:tcPr>
            <w:tcW w:w="156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409" w:rsidRPr="0005517C" w:rsidRDefault="00276409" w:rsidP="002764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34,091</w:t>
            </w:r>
          </w:p>
        </w:tc>
        <w:tc>
          <w:tcPr>
            <w:tcW w:w="129" w:type="pct"/>
            <w:vAlign w:val="bottom"/>
          </w:tcPr>
          <w:p w:rsidR="00276409" w:rsidRPr="0005517C" w:rsidRDefault="00276409" w:rsidP="0027640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409" w:rsidRPr="0005517C" w:rsidRDefault="00276409" w:rsidP="009E3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2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</w:rPr>
              <w:t>60,26</w:t>
            </w:r>
            <w:r w:rsidR="000949AF" w:rsidRPr="0005517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409" w:rsidRPr="0005517C" w:rsidRDefault="00276409" w:rsidP="00276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2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17C">
              <w:rPr>
                <w:rFonts w:ascii="Angsana New" w:hAnsi="Angsana New"/>
                <w:b/>
                <w:bCs/>
                <w:sz w:val="30"/>
                <w:szCs w:val="30"/>
              </w:rPr>
              <w:t>93,025</w:t>
            </w:r>
          </w:p>
        </w:tc>
      </w:tr>
    </w:tbl>
    <w:p w:rsidR="002E3E34" w:rsidRPr="00BE144E" w:rsidRDefault="002E3E34" w:rsidP="00CC1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10153" w:type="dxa"/>
        <w:tblInd w:w="19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990"/>
        <w:gridCol w:w="238"/>
        <w:gridCol w:w="977"/>
        <w:gridCol w:w="246"/>
        <w:gridCol w:w="995"/>
        <w:gridCol w:w="274"/>
        <w:gridCol w:w="1019"/>
        <w:gridCol w:w="236"/>
        <w:gridCol w:w="989"/>
        <w:gridCol w:w="236"/>
        <w:gridCol w:w="991"/>
      </w:tblGrid>
      <w:tr w:rsidR="00A34691" w:rsidRPr="00BE144E" w:rsidTr="00AE2C5F">
        <w:tc>
          <w:tcPr>
            <w:tcW w:w="1459" w:type="pct"/>
            <w:vAlign w:val="bottom"/>
          </w:tcPr>
          <w:p w:rsidR="00A34691" w:rsidRPr="00BE144E" w:rsidRDefault="007F65D2" w:rsidP="00A3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A34691" w:rsidRPr="00BE144E">
              <w:rPr>
                <w:rFonts w:ascii="Angsana New" w:hAnsi="Angsana New"/>
                <w:sz w:val="30"/>
                <w:szCs w:val="30"/>
              </w:rPr>
              <w:br w:type="page"/>
            </w:r>
            <w:r w:rsidR="00A34691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86" w:type="pct"/>
            <w:gridSpan w:val="3"/>
            <w:shd w:val="clear" w:color="auto" w:fill="auto"/>
            <w:vAlign w:val="bottom"/>
          </w:tcPr>
          <w:p w:rsidR="00A34691" w:rsidRPr="00BE144E" w:rsidRDefault="00A34691" w:rsidP="00A3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" w:type="pct"/>
            <w:tcBorders>
              <w:top w:val="nil"/>
            </w:tcBorders>
            <w:shd w:val="clear" w:color="auto" w:fill="auto"/>
            <w:vAlign w:val="bottom"/>
          </w:tcPr>
          <w:p w:rsidR="00A34691" w:rsidRPr="00BE144E" w:rsidRDefault="00A34691" w:rsidP="00A3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pct"/>
            <w:gridSpan w:val="3"/>
            <w:tcBorders>
              <w:top w:val="nil"/>
            </w:tcBorders>
            <w:vAlign w:val="bottom"/>
          </w:tcPr>
          <w:p w:rsidR="00A34691" w:rsidRPr="00BE144E" w:rsidRDefault="00A34691" w:rsidP="00A34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16" w:type="pct"/>
            <w:tcBorders>
              <w:top w:val="nil"/>
            </w:tcBorders>
            <w:vAlign w:val="bottom"/>
          </w:tcPr>
          <w:p w:rsidR="00A34691" w:rsidRPr="00BE144E" w:rsidRDefault="00A34691" w:rsidP="00A34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pct"/>
            <w:gridSpan w:val="3"/>
            <w:tcBorders>
              <w:top w:val="nil"/>
            </w:tcBorders>
            <w:vAlign w:val="bottom"/>
          </w:tcPr>
          <w:p w:rsidR="00A34691" w:rsidRPr="00BE144E" w:rsidRDefault="00A34691" w:rsidP="00A34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AE2C5F">
        <w:tc>
          <w:tcPr>
            <w:tcW w:w="1459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AE2C5F">
        <w:tc>
          <w:tcPr>
            <w:tcW w:w="1459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pct"/>
            <w:gridSpan w:val="3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pct"/>
            <w:gridSpan w:val="7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246" w:rsidRPr="00BE144E" w:rsidTr="00AE2C5F">
        <w:tc>
          <w:tcPr>
            <w:tcW w:w="1459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E144E" w:rsidTr="00AE2C5F">
        <w:trPr>
          <w:trHeight w:val="245"/>
        </w:trPr>
        <w:tc>
          <w:tcPr>
            <w:tcW w:w="1459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E144E" w:rsidTr="00AE2C5F">
        <w:tc>
          <w:tcPr>
            <w:tcW w:w="1459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ผลิตไฟฟ้าราชบุรี จำกัด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90246" w:rsidRPr="00BE144E" w:rsidRDefault="00F61D4F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90246" w:rsidRPr="00BE144E" w:rsidRDefault="00F90246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2.45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D4F" w:rsidRPr="00BE144E" w:rsidTr="00AE2C5F">
        <w:tc>
          <w:tcPr>
            <w:tcW w:w="1459" w:type="pct"/>
            <w:vAlign w:val="bottom"/>
          </w:tcPr>
          <w:p w:rsidR="00F61D4F" w:rsidRPr="00BE144E" w:rsidRDefault="00F61D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F61D4F" w:rsidRPr="00BE144E" w:rsidRDefault="00F61D4F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61D4F" w:rsidRPr="00BE144E" w:rsidRDefault="00F61D4F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E144E">
              <w:rPr>
                <w:rFonts w:ascii="Angsana New" w:hAnsi="Angsana New"/>
                <w:sz w:val="30"/>
                <w:szCs w:val="30"/>
              </w:rPr>
              <w:t>.48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61D4F" w:rsidRPr="00BE144E" w:rsidRDefault="00F61D4F" w:rsidP="00F36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F61D4F" w:rsidRPr="00BE144E" w:rsidRDefault="00F61D4F" w:rsidP="0045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61D4F" w:rsidRPr="00BE144E" w:rsidRDefault="00F61D4F" w:rsidP="0045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6" w:type="pct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</w:tr>
      <w:tr w:rsidR="00F61D4F" w:rsidRPr="00BE144E" w:rsidTr="00AE2C5F">
        <w:tc>
          <w:tcPr>
            <w:tcW w:w="1459" w:type="pct"/>
            <w:vAlign w:val="bottom"/>
          </w:tcPr>
          <w:p w:rsidR="00F61D4F" w:rsidRPr="00BE144E" w:rsidRDefault="00F61D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nil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F61D4F" w:rsidRPr="00BE144E" w:rsidRDefault="00F61D4F" w:rsidP="007E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2,730,000</w:t>
            </w:r>
          </w:p>
        </w:tc>
      </w:tr>
      <w:tr w:rsidR="00F61D4F" w:rsidRPr="00BE144E" w:rsidTr="00AE2C5F">
        <w:tc>
          <w:tcPr>
            <w:tcW w:w="1459" w:type="pct"/>
            <w:tcBorders>
              <w:bottom w:val="nil"/>
            </w:tcBorders>
            <w:vAlign w:val="bottom"/>
          </w:tcPr>
          <w:p w:rsidR="00F61D4F" w:rsidRPr="00BE144E" w:rsidRDefault="00F61D4F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tcBorders>
              <w:bottom w:val="nil"/>
            </w:tcBorders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tcBorders>
              <w:bottom w:val="nil"/>
            </w:tcBorders>
            <w:shd w:val="clear" w:color="auto" w:fill="auto"/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bottom w:val="single" w:sz="4" w:space="0" w:color="auto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  <w:vAlign w:val="bottom"/>
          </w:tcPr>
          <w:p w:rsidR="00F61D4F" w:rsidRPr="00BE144E" w:rsidRDefault="00F61D4F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1D4F" w:rsidRPr="00BE144E" w:rsidTr="00AE2C5F">
        <w:tc>
          <w:tcPr>
            <w:tcW w:w="2666" w:type="pct"/>
            <w:gridSpan w:val="5"/>
            <w:tcBorders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D4F" w:rsidRPr="00BE144E" w:rsidRDefault="001C4154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D4F" w:rsidRPr="00BE144E" w:rsidRDefault="00F61D4F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D4F" w:rsidRPr="00BE144E" w:rsidRDefault="00F61D4F" w:rsidP="007E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D4F" w:rsidRPr="00BE144E" w:rsidRDefault="00F61D4F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2,730,000</w:t>
            </w:r>
          </w:p>
        </w:tc>
      </w:tr>
    </w:tbl>
    <w:p w:rsidR="007E3DF9" w:rsidRPr="0005517C" w:rsidRDefault="007E3DF9" w:rsidP="002E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01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968"/>
        <w:gridCol w:w="992"/>
        <w:gridCol w:w="236"/>
        <w:gridCol w:w="975"/>
        <w:gridCol w:w="246"/>
        <w:gridCol w:w="995"/>
        <w:gridCol w:w="274"/>
        <w:gridCol w:w="1021"/>
        <w:gridCol w:w="236"/>
        <w:gridCol w:w="989"/>
        <w:gridCol w:w="238"/>
        <w:gridCol w:w="983"/>
      </w:tblGrid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4"/>
                <w:sz w:val="30"/>
                <w:szCs w:val="30"/>
              </w:rPr>
              <w:br w:type="page"/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71E" w:rsidRPr="00BE144E" w:rsidTr="00E26890">
        <w:tc>
          <w:tcPr>
            <w:tcW w:w="1462" w:type="pct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ราชบุรีพลังงาน จำกัด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8771E" w:rsidRPr="00BE144E" w:rsidRDefault="00F8771E" w:rsidP="00445B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8771E" w:rsidRPr="00BE144E" w:rsidRDefault="00F8771E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vAlign w:val="bottom"/>
          </w:tcPr>
          <w:p w:rsidR="00F8771E" w:rsidRPr="00BE144E" w:rsidRDefault="00F8771E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F8771E" w:rsidRPr="00BE144E" w:rsidRDefault="00F8771E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117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203,000</w:t>
            </w:r>
          </w:p>
        </w:tc>
      </w:tr>
      <w:tr w:rsidR="00F8771E" w:rsidRPr="00BE144E" w:rsidTr="00E26890">
        <w:tc>
          <w:tcPr>
            <w:tcW w:w="1462" w:type="pct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8771E" w:rsidRPr="00BE144E" w:rsidRDefault="00F8771E" w:rsidP="00445B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8771E" w:rsidRPr="00BE144E" w:rsidRDefault="00F8771E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vAlign w:val="bottom"/>
          </w:tcPr>
          <w:p w:rsidR="00F8771E" w:rsidRPr="00BE144E" w:rsidRDefault="00F8771E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F8771E" w:rsidRPr="00BE144E" w:rsidRDefault="00F8771E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F8771E" w:rsidRPr="00BE144E" w:rsidRDefault="00F8771E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1,049,472</w:t>
            </w:r>
          </w:p>
        </w:tc>
        <w:tc>
          <w:tcPr>
            <w:tcW w:w="117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1,062,077</w:t>
            </w:r>
          </w:p>
        </w:tc>
      </w:tr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503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บริษัท ไฟฟ้า เซเปียน- </w:t>
            </w:r>
          </w:p>
          <w:p w:rsidR="00F90246" w:rsidRPr="00BE144E" w:rsidRDefault="00F90246" w:rsidP="00F90246">
            <w:pPr>
              <w:spacing w:line="240" w:lineRule="auto"/>
              <w:ind w:left="139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เซน้ำน้อย จำกัด</w:t>
            </w: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8771E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6.58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5.67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:rsidR="00F90246" w:rsidRPr="00BE144E" w:rsidRDefault="00F8771E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42,494</w:t>
            </w: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:rsidR="00F90246" w:rsidRPr="00BE144E" w:rsidRDefault="00F8771E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F90246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42,494</w:t>
            </w: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</w:tr>
      <w:tr w:rsidR="00F90246" w:rsidRPr="00BE144E" w:rsidTr="00E26890">
        <w:tc>
          <w:tcPr>
            <w:tcW w:w="1462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F90246" w:rsidRPr="00BE144E" w:rsidRDefault="00F8771E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42,494</w:t>
            </w:r>
          </w:p>
        </w:tc>
        <w:tc>
          <w:tcPr>
            <w:tcW w:w="135" w:type="pct"/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753"/>
              </w:tabs>
              <w:spacing w:after="0"/>
              <w:ind w:left="-126" w:righ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:rsidR="00F90246" w:rsidRPr="00BE144E" w:rsidRDefault="00FA6578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1,266,966</w:t>
            </w:r>
          </w:p>
        </w:tc>
        <w:tc>
          <w:tcPr>
            <w:tcW w:w="11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F8771E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71E" w:rsidRPr="00BE144E" w:rsidTr="00BC2698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2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F8771E" w:rsidRPr="00BE144E" w:rsidRDefault="00F8771E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F8771E" w:rsidRPr="00BE144E" w:rsidRDefault="00F8771E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F8771E" w:rsidRPr="00BE144E" w:rsidRDefault="00F8771E" w:rsidP="007E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  <w:vAlign w:val="bottom"/>
          </w:tcPr>
          <w:p w:rsidR="00F8771E" w:rsidRPr="00BE144E" w:rsidRDefault="00F8771E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246" w:rsidRPr="00BE144E" w:rsidTr="00BC2698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8771E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813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A6578" w:rsidP="00F87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1,266,966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F90246" w:rsidRPr="0005517C" w:rsidTr="00BC2698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05517C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05517C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503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590"/>
              </w:tabs>
              <w:spacing w:after="0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05517C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br w:type="page"/>
            </w:r>
            <w:r w:rsidRPr="00BE144E"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F90246" w:rsidRPr="00BE144E" w:rsidRDefault="00FA6578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F90246" w:rsidRPr="00BE144E" w:rsidRDefault="00FA6578" w:rsidP="007E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:rsidR="00F90246" w:rsidRPr="00BE144E" w:rsidRDefault="008F7F94" w:rsidP="008F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2</w:t>
            </w:r>
            <w:r w:rsidR="00F90246"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,</w:t>
            </w: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730</w:t>
            </w:r>
            <w:r w:rsidR="00F90246"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,</w:t>
            </w: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00</w:t>
            </w:r>
            <w:r w:rsidR="00F90246"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0</w:t>
            </w: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42,494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1,266,966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1,307,890</w:t>
            </w: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42,494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1,266,966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หัก</w:t>
            </w: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A6578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90246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A6578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  <w:vAlign w:val="bottom"/>
          </w:tcPr>
          <w:p w:rsidR="00F90246" w:rsidRPr="00BE144E" w:rsidRDefault="00F90246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เงินให้กู้ยืมแก่กิจการที่เกี่ยวข้องกัน</w:t>
            </w: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 xml:space="preserve"> </w:t>
            </w: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-</w:t>
            </w: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 xml:space="preserve"> </w:t>
            </w: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42,494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A6578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1,266,966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BE144E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  <w:tr w:rsidR="00F90246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vAlign w:val="bottom"/>
          </w:tcPr>
          <w:p w:rsidR="00F90246" w:rsidRPr="00BE144E" w:rsidRDefault="00F90246" w:rsidP="00F90246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503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F90246" w:rsidRPr="00BE144E" w:rsidRDefault="00F90246" w:rsidP="00F9024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nil"/>
            </w:tcBorders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E977A5" w:rsidRPr="00BE144E" w:rsidTr="00E26890">
        <w:tblPrEx>
          <w:tblBorders>
            <w:bottom w:val="single" w:sz="4" w:space="0" w:color="auto"/>
          </w:tblBorders>
        </w:tblPrEx>
        <w:tc>
          <w:tcPr>
            <w:tcW w:w="2668" w:type="pct"/>
            <w:gridSpan w:val="5"/>
            <w:tcBorders>
              <w:bottom w:val="nil"/>
            </w:tcBorders>
            <w:vAlign w:val="bottom"/>
          </w:tcPr>
          <w:p w:rsidR="00E977A5" w:rsidRPr="00BE144E" w:rsidRDefault="00E977A5" w:rsidP="00E977A5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หนี้สูญและหนี้สงสัยจะสูญสำหรับปี</w:t>
            </w:r>
          </w:p>
        </w:tc>
        <w:tc>
          <w:tcPr>
            <w:tcW w:w="490" w:type="pct"/>
            <w:tcBorders>
              <w:top w:val="nil"/>
              <w:bottom w:val="double" w:sz="4" w:space="0" w:color="auto"/>
            </w:tcBorders>
            <w:vAlign w:val="bottom"/>
          </w:tcPr>
          <w:p w:rsidR="00E977A5" w:rsidRPr="00BE144E" w:rsidRDefault="00E977A5" w:rsidP="00B31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E977A5" w:rsidRPr="00BE144E" w:rsidRDefault="00E977A5" w:rsidP="00E977A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double" w:sz="4" w:space="0" w:color="auto"/>
            </w:tcBorders>
            <w:vAlign w:val="bottom"/>
          </w:tcPr>
          <w:p w:rsidR="00E977A5" w:rsidRPr="00BE144E" w:rsidRDefault="00E977A5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E977A5" w:rsidRPr="00BE144E" w:rsidRDefault="00E977A5" w:rsidP="00E977A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double" w:sz="4" w:space="0" w:color="auto"/>
            </w:tcBorders>
            <w:vAlign w:val="bottom"/>
          </w:tcPr>
          <w:p w:rsidR="00E977A5" w:rsidRPr="0005517C" w:rsidRDefault="00E977A5" w:rsidP="0072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05517C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E977A5" w:rsidRPr="00BE144E" w:rsidRDefault="00E977A5" w:rsidP="00E977A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4" w:type="pct"/>
            <w:tcBorders>
              <w:top w:val="nil"/>
              <w:bottom w:val="double" w:sz="4" w:space="0" w:color="auto"/>
            </w:tcBorders>
            <w:vAlign w:val="bottom"/>
          </w:tcPr>
          <w:p w:rsidR="00E977A5" w:rsidRPr="00BE144E" w:rsidRDefault="00E977A5" w:rsidP="009D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0279E" w:rsidRPr="00BE144E" w:rsidRDefault="0060279E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4"/>
          <w:sz w:val="30"/>
          <w:szCs w:val="30"/>
          <w:cs/>
        </w:rPr>
        <w:t>ธันวาคม มีดังนี้</w:t>
      </w:r>
    </w:p>
    <w:p w:rsidR="005C70E8" w:rsidRPr="00BE144E" w:rsidRDefault="005C70E8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4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66"/>
        <w:gridCol w:w="1168"/>
        <w:gridCol w:w="275"/>
        <w:gridCol w:w="1078"/>
        <w:gridCol w:w="266"/>
        <w:gridCol w:w="1078"/>
        <w:gridCol w:w="266"/>
        <w:gridCol w:w="1089"/>
      </w:tblGrid>
      <w:tr w:rsidR="005C70E8" w:rsidRPr="00BE144E" w:rsidTr="00907AD2">
        <w:trPr>
          <w:tblHeader/>
        </w:trPr>
        <w:tc>
          <w:tcPr>
            <w:tcW w:w="2249" w:type="pct"/>
            <w:vAlign w:val="bottom"/>
          </w:tcPr>
          <w:p w:rsidR="005C70E8" w:rsidRPr="00BE144E" w:rsidRDefault="005C70E8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9" w:type="pct"/>
            <w:gridSpan w:val="3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pct"/>
            <w:gridSpan w:val="3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0E8" w:rsidRPr="00BE144E" w:rsidTr="00907AD2">
        <w:trPr>
          <w:tblHeader/>
        </w:trPr>
        <w:tc>
          <w:tcPr>
            <w:tcW w:w="2249" w:type="pct"/>
            <w:vAlign w:val="bottom"/>
          </w:tcPr>
          <w:p w:rsidR="005C70E8" w:rsidRPr="00BE144E" w:rsidRDefault="005C70E8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5C70E8" w:rsidRPr="00BE144E" w:rsidTr="00907AD2">
        <w:trPr>
          <w:tblHeader/>
        </w:trPr>
        <w:tc>
          <w:tcPr>
            <w:tcW w:w="2249" w:type="pct"/>
            <w:vAlign w:val="bottom"/>
          </w:tcPr>
          <w:p w:rsidR="005C70E8" w:rsidRPr="00BE144E" w:rsidRDefault="005C70E8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5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1" w:type="pct"/>
            <w:gridSpan w:val="7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0E8" w:rsidRPr="00BE144E" w:rsidTr="00907AD2">
        <w:tc>
          <w:tcPr>
            <w:tcW w:w="2249" w:type="pct"/>
            <w:vAlign w:val="bottom"/>
          </w:tcPr>
          <w:p w:rsidR="005C70E8" w:rsidRPr="00BE144E" w:rsidRDefault="005C70E8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70E8" w:rsidRPr="00BE144E" w:rsidTr="00907AD2">
        <w:tc>
          <w:tcPr>
            <w:tcW w:w="2249" w:type="pct"/>
            <w:vAlign w:val="bottom"/>
          </w:tcPr>
          <w:p w:rsidR="005C70E8" w:rsidRPr="00BE144E" w:rsidRDefault="005C70E8" w:rsidP="005C70E8">
            <w:pPr>
              <w:spacing w:line="240" w:lineRule="auto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16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5C70E8" w:rsidRPr="00BE144E" w:rsidRDefault="005C70E8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/>
              </w:rPr>
              <w:t>400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7,780,000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10,850,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(10,510,000)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(13,520,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2,730,000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90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90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1,265,077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EE129A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1,581,20</w:t>
            </w:r>
            <w:r w:rsidR="00EE129A" w:rsidRPr="00BE144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(32,722)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(213,580)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(7,883)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8C092C" w:rsidRPr="00BE144E" w:rsidRDefault="00EE129A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(102,552</w:t>
            </w:r>
            <w:r w:rsidR="008C092C" w:rsidRPr="00BE144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DB1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DE6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1,224,472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1,265,077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46,947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46,947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(319)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(4,134)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(319)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(4,134)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445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42,813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42,813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C092C" w:rsidRPr="00BE144E" w:rsidRDefault="008C092C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46,947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1,307,890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EE129A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1,628,15</w:t>
            </w:r>
            <w:r w:rsidR="00EE129A" w:rsidRPr="00BE14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6" w:type="pct"/>
            <w:vAlign w:val="bottom"/>
          </w:tcPr>
          <w:p w:rsidR="008C092C" w:rsidRPr="00BE144E" w:rsidRDefault="008C092C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(32,722)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(213,580)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(319)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(4,134)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(8,202)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8C092C" w:rsidRPr="00BE144E" w:rsidRDefault="00EE129A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(106,686</w:t>
            </w:r>
            <w:r w:rsidR="008C092C" w:rsidRPr="00BE144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C092C" w:rsidRPr="00BE144E" w:rsidTr="00907AD2">
        <w:tc>
          <w:tcPr>
            <w:tcW w:w="2249" w:type="pct"/>
            <w:vAlign w:val="bottom"/>
          </w:tcPr>
          <w:p w:rsidR="008C092C" w:rsidRPr="00BE144E" w:rsidRDefault="008C092C" w:rsidP="005C7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145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59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42,813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1,266,966</w:t>
            </w:r>
          </w:p>
        </w:tc>
        <w:tc>
          <w:tcPr>
            <w:tcW w:w="140" w:type="pct"/>
            <w:vAlign w:val="bottom"/>
          </w:tcPr>
          <w:p w:rsidR="008C092C" w:rsidRPr="00BE144E" w:rsidRDefault="008C092C" w:rsidP="005C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092C" w:rsidRPr="00BE144E" w:rsidRDefault="008C092C" w:rsidP="005C70E8">
            <w:pPr>
              <w:pStyle w:val="a2"/>
              <w:tabs>
                <w:tab w:val="decimal" w:pos="87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1,307,890</w:t>
            </w:r>
          </w:p>
        </w:tc>
      </w:tr>
    </w:tbl>
    <w:p w:rsidR="005C70E8" w:rsidRPr="00BE144E" w:rsidRDefault="005C70E8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5C70E8" w:rsidRPr="00BE144E" w:rsidRDefault="005C70E8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67"/>
        <w:gridCol w:w="268"/>
        <w:gridCol w:w="1256"/>
        <w:gridCol w:w="268"/>
        <w:gridCol w:w="1256"/>
        <w:gridCol w:w="274"/>
        <w:gridCol w:w="1174"/>
      </w:tblGrid>
      <w:tr w:rsidR="0060279E" w:rsidRPr="00BE144E" w:rsidTr="009C06EB">
        <w:tc>
          <w:tcPr>
            <w:tcW w:w="1862" w:type="pct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ลูกหนี้ตามสัญญาเช่าการเงิน</w:t>
            </w:r>
          </w:p>
        </w:tc>
        <w:tc>
          <w:tcPr>
            <w:tcW w:w="1520" w:type="pct"/>
            <w:gridSpan w:val="3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0246" w:rsidRPr="00BE144E" w:rsidTr="009C06EB">
        <w:tc>
          <w:tcPr>
            <w:tcW w:w="1862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9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C06EB">
        <w:tc>
          <w:tcPr>
            <w:tcW w:w="1862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38" w:type="pct"/>
            <w:gridSpan w:val="7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246" w:rsidRPr="00BE144E" w:rsidTr="009C06EB">
        <w:tc>
          <w:tcPr>
            <w:tcW w:w="1862" w:type="pct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90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:rsidR="00F90246" w:rsidRPr="00BE144E" w:rsidRDefault="00F90246" w:rsidP="00F902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:rsidR="00F90246" w:rsidRPr="00BE144E" w:rsidRDefault="00F90246" w:rsidP="00F9024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0246" w:rsidRPr="00BE144E" w:rsidTr="009C06EB">
        <w:trPr>
          <w:trHeight w:val="434"/>
        </w:trPr>
        <w:tc>
          <w:tcPr>
            <w:tcW w:w="1862" w:type="pct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90" w:type="pct"/>
            <w:tcBorders>
              <w:bottom w:val="double" w:sz="4" w:space="0" w:color="auto"/>
            </w:tcBorders>
          </w:tcPr>
          <w:p w:rsidR="00F90246" w:rsidRPr="00BE144E" w:rsidRDefault="001D169B" w:rsidP="001D169B">
            <w:pPr>
              <w:pStyle w:val="a2"/>
              <w:tabs>
                <w:tab w:val="decimal" w:pos="1040"/>
              </w:tabs>
              <w:ind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  <w:tc>
          <w:tcPr>
            <w:tcW w:w="146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:rsidR="00F90246" w:rsidRPr="00BE144E" w:rsidRDefault="00F90246" w:rsidP="00F90246">
            <w:pPr>
              <w:pStyle w:val="a2"/>
              <w:tabs>
                <w:tab w:val="decimal" w:pos="1040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  <w:tc>
          <w:tcPr>
            <w:tcW w:w="146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:rsidR="00F90246" w:rsidRPr="00BE144E" w:rsidRDefault="001D169B" w:rsidP="00DE6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F90246" w:rsidRPr="00BE144E" w:rsidRDefault="00F90246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22F8C" w:rsidRPr="00BE144E" w:rsidRDefault="00622F8C" w:rsidP="005B4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pPr w:leftFromText="180" w:rightFromText="180" w:vertAnchor="text" w:horzAnchor="margin" w:tblpY="31"/>
        <w:tblW w:w="10431" w:type="dxa"/>
        <w:tblLayout w:type="fixed"/>
        <w:tblLook w:val="0000" w:firstRow="0" w:lastRow="0" w:firstColumn="0" w:lastColumn="0" w:noHBand="0" w:noVBand="0"/>
      </w:tblPr>
      <w:tblGrid>
        <w:gridCol w:w="2802"/>
        <w:gridCol w:w="996"/>
        <w:gridCol w:w="246"/>
        <w:gridCol w:w="24"/>
        <w:gridCol w:w="990"/>
        <w:gridCol w:w="236"/>
        <w:gridCol w:w="1132"/>
        <w:gridCol w:w="9"/>
        <w:gridCol w:w="227"/>
        <w:gridCol w:w="43"/>
        <w:gridCol w:w="1071"/>
        <w:gridCol w:w="236"/>
        <w:gridCol w:w="1096"/>
        <w:gridCol w:w="243"/>
        <w:gridCol w:w="27"/>
        <w:gridCol w:w="1044"/>
        <w:gridCol w:w="9"/>
      </w:tblGrid>
      <w:tr w:rsidR="0060279E" w:rsidRPr="005F347D" w:rsidTr="005F347D">
        <w:tc>
          <w:tcPr>
            <w:tcW w:w="2802" w:type="dxa"/>
            <w:vAlign w:val="bottom"/>
          </w:tcPr>
          <w:p w:rsidR="0060279E" w:rsidRPr="005F347D" w:rsidRDefault="003262FC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7629" w:type="dxa"/>
            <w:gridSpan w:val="16"/>
            <w:vAlign w:val="bottom"/>
          </w:tcPr>
          <w:p w:rsidR="0060279E" w:rsidRPr="005F347D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01A5" w:rsidRPr="005F347D" w:rsidTr="005F347D">
        <w:trPr>
          <w:gridAfter w:val="1"/>
          <w:wAfter w:w="9" w:type="dxa"/>
        </w:trPr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:rsidR="00C401A5" w:rsidRPr="005F347D" w:rsidRDefault="00C401A5" w:rsidP="00C4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C401A5" w:rsidRPr="005F347D" w:rsidRDefault="00EE129A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C401A5" w:rsidRPr="005F347D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2" w:type="dxa"/>
            <w:gridSpan w:val="5"/>
            <w:vAlign w:val="bottom"/>
          </w:tcPr>
          <w:p w:rsidR="00C401A5" w:rsidRPr="005F347D" w:rsidRDefault="00C401A5" w:rsidP="00EE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EE129A" w:rsidRPr="005F347D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5F347D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5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2" w:type="dxa"/>
            <w:gridSpan w:val="5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5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9" w:type="dxa"/>
            <w:gridSpan w:val="16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5F347D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3,952,243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347D">
              <w:rPr>
                <w:rFonts w:ascii="Angsana New" w:hAnsi="Angsana New"/>
                <w:sz w:val="30"/>
                <w:szCs w:val="30"/>
                <w:cs/>
                <w:lang w:val="en-US"/>
              </w:rPr>
              <w:t>642</w:t>
            </w: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347D">
              <w:rPr>
                <w:rFonts w:ascii="Angsana New" w:hAnsi="Angsana New"/>
                <w:sz w:val="30"/>
                <w:szCs w:val="30"/>
                <w:cs/>
                <w:lang w:val="en-US"/>
              </w:rPr>
              <w:t>158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25,146,057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29,098,300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29,098,300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35,740,458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F347D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F347D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F347D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(2,689,425)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(3,087,475)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(8,738,360)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(11,427,785)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(11,427,785)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(14,515,260)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554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F34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F347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4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45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5F34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01A5" w:rsidRPr="005F347D" w:rsidTr="005F347D">
        <w:tc>
          <w:tcPr>
            <w:tcW w:w="2802" w:type="dxa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5F347D">
            <w:pPr>
              <w:pStyle w:val="a2"/>
              <w:tabs>
                <w:tab w:val="decimal" w:pos="816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3,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1A5" w:rsidRPr="005F347D" w:rsidRDefault="00C401A5" w:rsidP="00C4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01A5" w:rsidRPr="005F347D" w:rsidRDefault="00C401A5" w:rsidP="00C401A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</w:tbl>
    <w:p w:rsidR="00622F8C" w:rsidRPr="00BE144E" w:rsidRDefault="00622F8C" w:rsidP="008C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F2B02" w:rsidRPr="00BE144E" w:rsidRDefault="006F2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highlight w:val="cyan"/>
          <w:cs/>
        </w:rPr>
      </w:pPr>
      <w:r w:rsidRPr="00BE144E">
        <w:rPr>
          <w:rFonts w:ascii="Angsana New" w:hAnsi="Angsana New"/>
          <w:spacing w:val="4"/>
          <w:sz w:val="30"/>
          <w:szCs w:val="30"/>
          <w:highlight w:val="cyan"/>
          <w:cs/>
        </w:rPr>
        <w:br w:type="page"/>
      </w:r>
    </w:p>
    <w:p w:rsidR="006F2B02" w:rsidRPr="00BE144E" w:rsidRDefault="006F2B02" w:rsidP="009C0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ผลรวมของลูกหนี้และผลตอบแทนตามสัญญาเช่าการเงิน ณ 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:rsidR="0060279E" w:rsidRPr="00BE144E" w:rsidRDefault="0060279E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6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39"/>
        <w:gridCol w:w="1332"/>
        <w:gridCol w:w="265"/>
        <w:gridCol w:w="1355"/>
        <w:gridCol w:w="273"/>
        <w:gridCol w:w="1406"/>
        <w:gridCol w:w="265"/>
        <w:gridCol w:w="1386"/>
      </w:tblGrid>
      <w:tr w:rsidR="0060279E" w:rsidRPr="00BE144E" w:rsidTr="00907AD2">
        <w:tc>
          <w:tcPr>
            <w:tcW w:w="3339" w:type="dxa"/>
            <w:shd w:val="clear" w:color="auto" w:fill="auto"/>
            <w:vAlign w:val="bottom"/>
          </w:tcPr>
          <w:p w:rsidR="0060279E" w:rsidRPr="00BE144E" w:rsidRDefault="0060279E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823C7" w:rsidRPr="00BE144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90246" w:rsidRPr="00BE144E" w:rsidRDefault="00445B4B" w:rsidP="0060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3,952,24</w:t>
            </w:r>
            <w:r w:rsidR="0060708B" w:rsidRPr="00BE144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F90246" w:rsidRPr="00BE144E" w:rsidRDefault="003B74C2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1,262,818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6,642,158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3,554,683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823C7" w:rsidRPr="00BE144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</w:t>
            </w:r>
          </w:p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90246" w:rsidRPr="00BE144E" w:rsidRDefault="00445B4B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17,254,194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F90246" w:rsidRPr="00BE144E" w:rsidRDefault="003B74C2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10,363,312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18,373,611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9,915,207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3823C7" w:rsidRPr="00BE144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445B4B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7,891,863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3B74C2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6,044,385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10,724,689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7,755,308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0246" w:rsidRPr="00BE144E" w:rsidRDefault="00445B4B" w:rsidP="0060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29,098,30</w:t>
            </w:r>
            <w:r w:rsidR="0060708B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0246" w:rsidRPr="00BE144E" w:rsidRDefault="003B74C2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35,740,458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60708B" w:rsidP="0044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(11,427,785</w:t>
            </w:r>
            <w:r w:rsidR="00445B4B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14,515,260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0246" w:rsidRPr="00BE144E" w:rsidTr="00907AD2">
        <w:tc>
          <w:tcPr>
            <w:tcW w:w="3339" w:type="dxa"/>
            <w:shd w:val="clear" w:color="auto" w:fill="auto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0246" w:rsidRPr="00BE144E" w:rsidRDefault="00445B4B" w:rsidP="0044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0246" w:rsidRPr="00BE144E" w:rsidRDefault="00F90246" w:rsidP="00AE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22F8C" w:rsidRPr="00BE144E" w:rsidRDefault="00622F8C" w:rsidP="005B4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38"/>
        <w:gridCol w:w="1134"/>
        <w:gridCol w:w="269"/>
        <w:gridCol w:w="1080"/>
        <w:gridCol w:w="256"/>
        <w:gridCol w:w="1093"/>
      </w:tblGrid>
      <w:tr w:rsidR="0060279E" w:rsidRPr="00BE144E" w:rsidTr="00907AD2">
        <w:tc>
          <w:tcPr>
            <w:tcW w:w="2177" w:type="pct"/>
            <w:vAlign w:val="bottom"/>
          </w:tcPr>
          <w:p w:rsidR="0060279E" w:rsidRPr="00BE144E" w:rsidRDefault="00E1397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4"/>
                <w:sz w:val="30"/>
                <w:szCs w:val="30"/>
                <w:cs/>
              </w:rPr>
              <w:br w:type="page"/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  <w:r w:rsidR="00D62C07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D62C07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0246" w:rsidRPr="00BE144E" w:rsidTr="00907AD2">
        <w:tc>
          <w:tcPr>
            <w:tcW w:w="2177" w:type="pct"/>
            <w:vAlign w:val="bottom"/>
          </w:tcPr>
          <w:p w:rsidR="00F90246" w:rsidRPr="00BE144E" w:rsidRDefault="00F90246" w:rsidP="0090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07AD2">
        <w:tc>
          <w:tcPr>
            <w:tcW w:w="2177" w:type="pct"/>
            <w:vAlign w:val="bottom"/>
          </w:tcPr>
          <w:p w:rsidR="00F90246" w:rsidRPr="00BE144E" w:rsidRDefault="00F90246" w:rsidP="0090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7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246" w:rsidRPr="00BE144E" w:rsidTr="00907AD2">
        <w:tc>
          <w:tcPr>
            <w:tcW w:w="2177" w:type="pct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74C2" w:rsidRPr="00BE144E" w:rsidTr="00907AD2">
        <w:trPr>
          <w:trHeight w:val="245"/>
        </w:trPr>
        <w:tc>
          <w:tcPr>
            <w:tcW w:w="2177" w:type="pct"/>
            <w:vAlign w:val="bottom"/>
          </w:tcPr>
          <w:p w:rsidR="003B74C2" w:rsidRPr="00BE144E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30" w:type="pct"/>
            <w:vAlign w:val="bottom"/>
          </w:tcPr>
          <w:p w:rsidR="003B74C2" w:rsidRPr="00BE144E" w:rsidRDefault="003B74C2" w:rsidP="00DE6F39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:rsidR="003B74C2" w:rsidRPr="00BE144E" w:rsidRDefault="003B74C2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74C2" w:rsidRPr="00BE144E" w:rsidRDefault="003B74C2" w:rsidP="00DE6F39">
            <w:pPr>
              <w:pStyle w:val="a2"/>
              <w:tabs>
                <w:tab w:val="decimal" w:pos="5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:rsidR="003B74C2" w:rsidRPr="00BE144E" w:rsidRDefault="003B74C2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  <w:tc>
          <w:tcPr>
            <w:tcW w:w="138" w:type="pct"/>
            <w:vAlign w:val="bottom"/>
          </w:tcPr>
          <w:p w:rsidR="003B74C2" w:rsidRPr="00BE144E" w:rsidRDefault="003B74C2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3B74C2" w:rsidRPr="00BE144E" w:rsidTr="00907AD2">
        <w:tc>
          <w:tcPr>
            <w:tcW w:w="2177" w:type="pct"/>
            <w:vAlign w:val="bottom"/>
          </w:tcPr>
          <w:p w:rsidR="003B74C2" w:rsidRPr="00BE144E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30" w:type="pct"/>
            <w:vAlign w:val="bottom"/>
          </w:tcPr>
          <w:p w:rsidR="003B74C2" w:rsidRPr="00BE144E" w:rsidRDefault="003B74C2" w:rsidP="00DE6F39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74C2" w:rsidRPr="00BE144E" w:rsidRDefault="003B74C2" w:rsidP="00DE6F39">
            <w:pPr>
              <w:pStyle w:val="a2"/>
              <w:tabs>
                <w:tab w:val="decimal" w:pos="5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3,405</w:t>
            </w:r>
          </w:p>
        </w:tc>
        <w:tc>
          <w:tcPr>
            <w:tcW w:w="13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tr w:rsidR="003B74C2" w:rsidRPr="005F347D" w:rsidTr="00907AD2">
        <w:tc>
          <w:tcPr>
            <w:tcW w:w="2177" w:type="pct"/>
            <w:vAlign w:val="bottom"/>
          </w:tcPr>
          <w:p w:rsidR="003B74C2" w:rsidRPr="005F347D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B74C2" w:rsidRPr="005F347D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B74C2" w:rsidRPr="005F347D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C2" w:rsidRPr="00BE144E" w:rsidTr="00907AD2">
        <w:tc>
          <w:tcPr>
            <w:tcW w:w="2177" w:type="pct"/>
            <w:vAlign w:val="bottom"/>
          </w:tcPr>
          <w:p w:rsidR="003B74C2" w:rsidRPr="00BE144E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30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C2" w:rsidRPr="00BE144E" w:rsidTr="00907AD2">
        <w:tc>
          <w:tcPr>
            <w:tcW w:w="2177" w:type="pct"/>
            <w:vAlign w:val="bottom"/>
          </w:tcPr>
          <w:p w:rsidR="003B74C2" w:rsidRPr="00BE144E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3B74C2" w:rsidRPr="00BE144E" w:rsidRDefault="003B74C2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9,901</w:t>
            </w:r>
          </w:p>
        </w:tc>
        <w:tc>
          <w:tcPr>
            <w:tcW w:w="12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45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9,901</w:t>
            </w:r>
          </w:p>
        </w:tc>
        <w:tc>
          <w:tcPr>
            <w:tcW w:w="138" w:type="pct"/>
            <w:vAlign w:val="bottom"/>
          </w:tcPr>
          <w:p w:rsidR="003B74C2" w:rsidRPr="00BE144E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3B74C2" w:rsidRPr="00BE144E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</w:tr>
      <w:tr w:rsidR="003B74C2" w:rsidRPr="005F347D" w:rsidTr="00907AD2">
        <w:tc>
          <w:tcPr>
            <w:tcW w:w="2177" w:type="pct"/>
            <w:vAlign w:val="bottom"/>
          </w:tcPr>
          <w:p w:rsidR="003B74C2" w:rsidRPr="005F347D" w:rsidRDefault="003B74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4C2" w:rsidRPr="005F347D" w:rsidRDefault="003B74C2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9,901</w:t>
            </w:r>
          </w:p>
        </w:tc>
        <w:tc>
          <w:tcPr>
            <w:tcW w:w="128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7,301</w:t>
            </w:r>
          </w:p>
        </w:tc>
        <w:tc>
          <w:tcPr>
            <w:tcW w:w="145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4C2" w:rsidRPr="005F347D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16,911</w:t>
            </w:r>
          </w:p>
        </w:tc>
        <w:tc>
          <w:tcPr>
            <w:tcW w:w="138" w:type="pct"/>
            <w:vAlign w:val="bottom"/>
          </w:tcPr>
          <w:p w:rsidR="003B74C2" w:rsidRPr="005F347D" w:rsidRDefault="003B74C2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4C2" w:rsidRPr="005F347D" w:rsidRDefault="003B74C2" w:rsidP="00A8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b/>
                <w:bCs/>
                <w:sz w:val="30"/>
                <w:szCs w:val="30"/>
              </w:rPr>
              <w:t>8,467</w:t>
            </w:r>
          </w:p>
        </w:tc>
      </w:tr>
    </w:tbl>
    <w:p w:rsidR="0060279E" w:rsidRPr="00BE144E" w:rsidRDefault="0060279E" w:rsidP="0060279E">
      <w:pPr>
        <w:spacing w:line="240" w:lineRule="auto"/>
        <w:rPr>
          <w:rFonts w:ascii="Angsana New" w:hAnsi="Angsana New"/>
          <w:sz w:val="2"/>
          <w:szCs w:val="2"/>
        </w:rPr>
      </w:pPr>
    </w:p>
    <w:p w:rsidR="0060279E" w:rsidRPr="00BE144E" w:rsidRDefault="0060279E" w:rsidP="0060279E">
      <w:pPr>
        <w:spacing w:line="240" w:lineRule="auto"/>
        <w:rPr>
          <w:rFonts w:ascii="Angsana New" w:hAnsi="Angsana New"/>
          <w:sz w:val="2"/>
          <w:szCs w:val="2"/>
        </w:rPr>
      </w:pPr>
    </w:p>
    <w:p w:rsidR="006F2B02" w:rsidRPr="00BE144E" w:rsidRDefault="006F2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br w:type="page"/>
      </w:r>
    </w:p>
    <w:tbl>
      <w:tblPr>
        <w:tblW w:w="91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173"/>
        <w:gridCol w:w="260"/>
        <w:gridCol w:w="13"/>
        <w:gridCol w:w="1093"/>
        <w:gridCol w:w="268"/>
        <w:gridCol w:w="1084"/>
        <w:gridCol w:w="250"/>
        <w:gridCol w:w="22"/>
        <w:gridCol w:w="1076"/>
      </w:tblGrid>
      <w:tr w:rsidR="002072DA" w:rsidRPr="00BE144E" w:rsidTr="009C06EB">
        <w:tc>
          <w:tcPr>
            <w:tcW w:w="2124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4" w:type="pct"/>
            <w:gridSpan w:val="4"/>
            <w:vAlign w:val="bottom"/>
          </w:tcPr>
          <w:p w:rsidR="002072DA" w:rsidRPr="00BE144E" w:rsidRDefault="002072DA" w:rsidP="00207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2072DA" w:rsidRPr="00BE144E" w:rsidRDefault="002072DA" w:rsidP="00207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4"/>
            <w:vAlign w:val="bottom"/>
          </w:tcPr>
          <w:p w:rsidR="002072DA" w:rsidRPr="00BE144E" w:rsidRDefault="002072DA" w:rsidP="00207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9C06EB">
        <w:tc>
          <w:tcPr>
            <w:tcW w:w="212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C06EB">
        <w:tc>
          <w:tcPr>
            <w:tcW w:w="2124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9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2DA" w:rsidRPr="00BE144E" w:rsidTr="009C06EB">
        <w:tc>
          <w:tcPr>
            <w:tcW w:w="2124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4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2072DA" w:rsidRPr="00BE144E" w:rsidRDefault="002072DA" w:rsidP="0020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90246" w:rsidRPr="00BE144E" w:rsidTr="009C06EB">
        <w:tc>
          <w:tcPr>
            <w:tcW w:w="212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4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0246" w:rsidRPr="00BE144E" w:rsidTr="009C06EB">
        <w:tc>
          <w:tcPr>
            <w:tcW w:w="212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4" w:type="pct"/>
            <w:vAlign w:val="bottom"/>
          </w:tcPr>
          <w:p w:rsidR="00F90246" w:rsidRPr="00BE144E" w:rsidRDefault="00AD23D4" w:rsidP="007B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40,958</w:t>
            </w:r>
          </w:p>
        </w:tc>
        <w:tc>
          <w:tcPr>
            <w:tcW w:w="150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90246" w:rsidRPr="00BE144E" w:rsidRDefault="00F90246" w:rsidP="007B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69,017</w:t>
            </w: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F90246" w:rsidRPr="00BE144E" w:rsidRDefault="00AD23D4" w:rsidP="007B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3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F90246" w:rsidRPr="00BE144E" w:rsidRDefault="00F90246" w:rsidP="007B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F90246" w:rsidRPr="005F347D" w:rsidTr="009C06EB">
        <w:tc>
          <w:tcPr>
            <w:tcW w:w="2124" w:type="pct"/>
            <w:vAlign w:val="bottom"/>
          </w:tcPr>
          <w:p w:rsidR="00F90246" w:rsidRPr="005F347D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4" w:type="pct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F90246" w:rsidRPr="005F347D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0246" w:rsidRPr="00BE144E" w:rsidTr="009C06EB">
        <w:tc>
          <w:tcPr>
            <w:tcW w:w="2124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4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3D4" w:rsidRPr="00BE144E" w:rsidTr="009C06EB">
        <w:tc>
          <w:tcPr>
            <w:tcW w:w="2124" w:type="pct"/>
            <w:vAlign w:val="bottom"/>
          </w:tcPr>
          <w:p w:rsidR="00AD23D4" w:rsidRPr="00BE144E" w:rsidRDefault="00AD23D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44" w:type="pct"/>
            <w:vAlign w:val="bottom"/>
          </w:tcPr>
          <w:p w:rsidR="00AD23D4" w:rsidRPr="00BE144E" w:rsidRDefault="00AD23D4" w:rsidP="00DE6F39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AD23D4" w:rsidRPr="00BE144E" w:rsidRDefault="00AD23D4" w:rsidP="00DE6F39">
            <w:pPr>
              <w:pStyle w:val="a2"/>
              <w:tabs>
                <w:tab w:val="decimal" w:pos="51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3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AD23D4" w:rsidRPr="00BE144E" w:rsidTr="009C06EB">
        <w:tc>
          <w:tcPr>
            <w:tcW w:w="2124" w:type="pct"/>
            <w:vAlign w:val="bottom"/>
          </w:tcPr>
          <w:p w:rsidR="00AD23D4" w:rsidRPr="00BE144E" w:rsidRDefault="00AD23D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44" w:type="pct"/>
            <w:vAlign w:val="bottom"/>
          </w:tcPr>
          <w:p w:rsidR="00AD23D4" w:rsidRPr="00BE144E" w:rsidRDefault="00AD23D4" w:rsidP="00DE6F39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AD23D4" w:rsidRPr="00BE144E" w:rsidRDefault="00AD23D4" w:rsidP="00DE6F39">
            <w:pPr>
              <w:pStyle w:val="a2"/>
              <w:tabs>
                <w:tab w:val="decimal" w:pos="51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23D4" w:rsidRPr="00BE144E" w:rsidRDefault="00AD23D4" w:rsidP="00DE721A">
            <w:pPr>
              <w:pStyle w:val="a2"/>
              <w:tabs>
                <w:tab w:val="decimal" w:pos="50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2,387</w:t>
            </w:r>
          </w:p>
        </w:tc>
      </w:tr>
      <w:tr w:rsidR="00AD23D4" w:rsidRPr="005F347D" w:rsidTr="009C06EB">
        <w:tc>
          <w:tcPr>
            <w:tcW w:w="2124" w:type="pct"/>
            <w:vAlign w:val="bottom"/>
          </w:tcPr>
          <w:p w:rsidR="00AD23D4" w:rsidRPr="005F347D" w:rsidRDefault="00AD23D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4" w:type="pct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:rsidR="00AD23D4" w:rsidRPr="005F347D" w:rsidRDefault="00AD23D4" w:rsidP="00AF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AD23D4" w:rsidRPr="005F347D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3D4" w:rsidRPr="00BE144E" w:rsidTr="009C06EB">
        <w:tc>
          <w:tcPr>
            <w:tcW w:w="2124" w:type="pct"/>
            <w:vAlign w:val="bottom"/>
          </w:tcPr>
          <w:p w:rsidR="00AD23D4" w:rsidRPr="00BE144E" w:rsidRDefault="00AD23D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44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AD23D4" w:rsidRPr="00BE144E" w:rsidRDefault="00AD23D4" w:rsidP="00AF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3D4" w:rsidRPr="00BE144E" w:rsidTr="009C06EB">
        <w:tc>
          <w:tcPr>
            <w:tcW w:w="2124" w:type="pct"/>
            <w:vAlign w:val="bottom"/>
          </w:tcPr>
          <w:p w:rsidR="00AD23D4" w:rsidRPr="00BE144E" w:rsidRDefault="00AD23D4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BE144E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(สิงคโปร์) </w:t>
            </w:r>
          </w:p>
        </w:tc>
        <w:tc>
          <w:tcPr>
            <w:tcW w:w="644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AD23D4" w:rsidRPr="00BE144E" w:rsidRDefault="00AD23D4" w:rsidP="00AF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AD23D4" w:rsidRPr="00BE144E" w:rsidRDefault="00AD23D4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44" w:type="pct"/>
            <w:vAlign w:val="bottom"/>
          </w:tcPr>
          <w:p w:rsidR="00BD5343" w:rsidRPr="00BE144E" w:rsidRDefault="00BD5343" w:rsidP="00DE6F39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BD5343" w:rsidRPr="00BE144E" w:rsidRDefault="00BD5343" w:rsidP="00DE6F39">
            <w:pPr>
              <w:pStyle w:val="a2"/>
              <w:tabs>
                <w:tab w:val="decimal" w:pos="51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D5343" w:rsidRPr="00BE144E" w:rsidRDefault="00BD5343" w:rsidP="00DE6F39">
            <w:pPr>
              <w:pStyle w:val="a2"/>
              <w:tabs>
                <w:tab w:val="decimal" w:pos="50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2,978</w:t>
            </w: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</w:t>
            </w: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ออสเตรเลีย คอร์ปอเรชั่น</w:t>
            </w:r>
            <w:r w:rsidR="003F1DA3"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44" w:type="pct"/>
            <w:vAlign w:val="bottom"/>
          </w:tcPr>
          <w:p w:rsidR="00BD5343" w:rsidRPr="00BE144E" w:rsidRDefault="00BD5343" w:rsidP="00DE6F39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BD5343" w:rsidRPr="00BE144E" w:rsidRDefault="00BD5343" w:rsidP="00DE6F39">
            <w:pPr>
              <w:pStyle w:val="a2"/>
              <w:tabs>
                <w:tab w:val="decimal" w:pos="51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D5343" w:rsidRPr="00BE144E" w:rsidRDefault="00DE721A" w:rsidP="00DE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BD5343" w:rsidRPr="005F347D" w:rsidRDefault="00BD5343" w:rsidP="005F347D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347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644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44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44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15,187</w:t>
            </w: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BD5343" w:rsidRPr="00BE144E" w:rsidRDefault="00BD5343" w:rsidP="00C9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15,194</w:t>
            </w: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13,679</w:t>
            </w: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56,145</w:t>
            </w:r>
          </w:p>
        </w:tc>
        <w:tc>
          <w:tcPr>
            <w:tcW w:w="150" w:type="pct"/>
            <w:gridSpan w:val="2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343" w:rsidRPr="00BE144E" w:rsidRDefault="00BD5343" w:rsidP="00C9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84,211</w:t>
            </w:r>
          </w:p>
        </w:tc>
        <w:tc>
          <w:tcPr>
            <w:tcW w:w="14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343" w:rsidRPr="00BE144E" w:rsidRDefault="00824337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17,200</w:t>
            </w:r>
          </w:p>
        </w:tc>
        <w:tc>
          <w:tcPr>
            <w:tcW w:w="137" w:type="pct"/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</w:tr>
      <w:tr w:rsidR="00BD5343" w:rsidRPr="00BE144E" w:rsidTr="009C06EB">
        <w:tc>
          <w:tcPr>
            <w:tcW w:w="2124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4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7" w:type="pct"/>
            <w:gridSpan w:val="2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gridSpan w:val="2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343" w:rsidRPr="00BE144E" w:rsidTr="009C06EB">
        <w:tc>
          <w:tcPr>
            <w:tcW w:w="2124" w:type="pct"/>
            <w:vAlign w:val="bottom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4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343" w:rsidRPr="00BE144E" w:rsidTr="009C06EB">
        <w:tc>
          <w:tcPr>
            <w:tcW w:w="2124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44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343" w:rsidRPr="00BE144E" w:rsidTr="009C06EB">
        <w:tc>
          <w:tcPr>
            <w:tcW w:w="2124" w:type="pct"/>
          </w:tcPr>
          <w:p w:rsidR="00BD5343" w:rsidRPr="00BE144E" w:rsidRDefault="00BD5343" w:rsidP="00BD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Broadspectrum </w:t>
            </w:r>
            <w:r w:rsidR="00A323BD" w:rsidRPr="00BE144E">
              <w:rPr>
                <w:rFonts w:ascii="Angsana New" w:hAnsi="Angsana New"/>
                <w:sz w:val="30"/>
                <w:szCs w:val="30"/>
              </w:rPr>
              <w:t xml:space="preserve">Pty </w:t>
            </w:r>
            <w:r w:rsidRPr="00BE144E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BD5343" w:rsidRPr="00BE144E" w:rsidRDefault="00BD5343" w:rsidP="00DE6F39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:rsidR="00BD5343" w:rsidRPr="00BE144E" w:rsidRDefault="00BD5343" w:rsidP="00C9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150,380</w:t>
            </w:r>
          </w:p>
        </w:tc>
        <w:tc>
          <w:tcPr>
            <w:tcW w:w="147" w:type="pct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vAlign w:val="bottom"/>
          </w:tcPr>
          <w:p w:rsidR="00BD5343" w:rsidRPr="00BE144E" w:rsidRDefault="00BD5343" w:rsidP="009A00BA">
            <w:pPr>
              <w:pStyle w:val="a2"/>
              <w:tabs>
                <w:tab w:val="decimal" w:pos="507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:rsidR="00BD5343" w:rsidRPr="00BE144E" w:rsidRDefault="00BD5343" w:rsidP="00BD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:rsidR="00BD5343" w:rsidRPr="00BE144E" w:rsidRDefault="009A00BA" w:rsidP="009A00BA">
            <w:pPr>
              <w:pStyle w:val="a2"/>
              <w:tabs>
                <w:tab w:val="decimal" w:pos="5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7728C5" w:rsidRPr="00BE144E" w:rsidRDefault="007728C5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26"/>
          <w:szCs w:val="26"/>
        </w:rPr>
      </w:pPr>
    </w:p>
    <w:tbl>
      <w:tblPr>
        <w:tblW w:w="95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31"/>
        <w:gridCol w:w="856"/>
        <w:gridCol w:w="254"/>
        <w:gridCol w:w="738"/>
        <w:gridCol w:w="249"/>
        <w:gridCol w:w="1086"/>
        <w:gridCol w:w="279"/>
        <w:gridCol w:w="990"/>
        <w:gridCol w:w="271"/>
        <w:gridCol w:w="948"/>
        <w:gridCol w:w="268"/>
        <w:gridCol w:w="988"/>
      </w:tblGrid>
      <w:tr w:rsidR="007F0F19" w:rsidRPr="00BE144E" w:rsidTr="009C06EB">
        <w:tc>
          <w:tcPr>
            <w:tcW w:w="1376" w:type="pct"/>
            <w:vAlign w:val="bottom"/>
          </w:tcPr>
          <w:p w:rsidR="007F0F19" w:rsidRPr="00BE144E" w:rsidRDefault="007F0F19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967" w:type="pct"/>
            <w:gridSpan w:val="3"/>
            <w:shd w:val="clear" w:color="auto" w:fill="auto"/>
            <w:vAlign w:val="bottom"/>
          </w:tcPr>
          <w:p w:rsidR="007F0F19" w:rsidRPr="00BE144E" w:rsidRDefault="007F0F19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7F0F19" w:rsidRPr="00BE144E" w:rsidRDefault="007F0F19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vAlign w:val="bottom"/>
          </w:tcPr>
          <w:p w:rsidR="007F0F19" w:rsidRPr="00BE144E" w:rsidRDefault="007F0F19" w:rsidP="007F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vAlign w:val="bottom"/>
          </w:tcPr>
          <w:p w:rsidR="007F0F19" w:rsidRPr="00BE144E" w:rsidRDefault="007F0F19" w:rsidP="007F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pct"/>
            <w:gridSpan w:val="3"/>
            <w:vAlign w:val="bottom"/>
          </w:tcPr>
          <w:p w:rsidR="007F0F19" w:rsidRPr="00BE144E" w:rsidRDefault="007F0F19" w:rsidP="007F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9C06EB">
        <w:tc>
          <w:tcPr>
            <w:tcW w:w="1376" w:type="pct"/>
            <w:vAlign w:val="bottom"/>
          </w:tcPr>
          <w:p w:rsidR="00F90246" w:rsidRPr="00BE144E" w:rsidRDefault="00F90246" w:rsidP="00F9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BE144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C06EB">
        <w:tc>
          <w:tcPr>
            <w:tcW w:w="1376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pct"/>
            <w:gridSpan w:val="3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pct"/>
            <w:gridSpan w:val="7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C07" w:rsidRPr="00BE144E" w:rsidTr="009C06EB">
        <w:tc>
          <w:tcPr>
            <w:tcW w:w="1376" w:type="pct"/>
            <w:vAlign w:val="bottom"/>
          </w:tcPr>
          <w:p w:rsidR="006B4C07" w:rsidRPr="00BE144E" w:rsidRDefault="006B4C0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67" w:type="pct"/>
            <w:gridSpan w:val="3"/>
            <w:shd w:val="clear" w:color="auto" w:fill="auto"/>
            <w:vAlign w:val="bottom"/>
          </w:tcPr>
          <w:p w:rsidR="006B4C07" w:rsidRPr="00BE144E" w:rsidRDefault="006B4C0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6B4C07" w:rsidRPr="00BE144E" w:rsidRDefault="006B4C0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7" w:type="pct"/>
            <w:gridSpan w:val="7"/>
            <w:shd w:val="clear" w:color="auto" w:fill="auto"/>
            <w:vAlign w:val="bottom"/>
          </w:tcPr>
          <w:p w:rsidR="006B4C07" w:rsidRPr="00BE144E" w:rsidRDefault="006B4C07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6001AA" w:rsidRPr="00BE144E" w:rsidTr="009C06EB">
        <w:tc>
          <w:tcPr>
            <w:tcW w:w="1376" w:type="pct"/>
            <w:vAlign w:val="bottom"/>
          </w:tcPr>
          <w:p w:rsidR="006001AA" w:rsidRPr="00BE144E" w:rsidRDefault="00A323BD" w:rsidP="00F9024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Broadspectrum Pty Limited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001AA" w:rsidRPr="00BE144E" w:rsidRDefault="006001AA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:rsidR="006001AA" w:rsidRPr="00BE144E" w:rsidRDefault="006001AA" w:rsidP="005F3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7.15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bottom"/>
          </w:tcPr>
          <w:p w:rsidR="006001AA" w:rsidRPr="00BE144E" w:rsidRDefault="006001AA" w:rsidP="007B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:rsidR="006001AA" w:rsidRPr="00BE144E" w:rsidRDefault="006001AA" w:rsidP="0041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42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26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vAlign w:val="bottom"/>
          </w:tcPr>
          <w:p w:rsidR="006001AA" w:rsidRPr="00BE144E" w:rsidRDefault="006001AA" w:rsidP="009D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01AA" w:rsidRPr="00BE144E" w:rsidTr="009C06EB">
        <w:tc>
          <w:tcPr>
            <w:tcW w:w="1376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bottom"/>
          </w:tcPr>
          <w:p w:rsidR="006001AA" w:rsidRPr="00BE144E" w:rsidRDefault="006001AA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26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vAlign w:val="bottom"/>
          </w:tcPr>
          <w:p w:rsidR="006001AA" w:rsidRPr="00BE144E" w:rsidRDefault="006001AA" w:rsidP="009D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1AA" w:rsidRPr="00BE144E" w:rsidTr="009C06EB">
        <w:tc>
          <w:tcPr>
            <w:tcW w:w="1376" w:type="pct"/>
            <w:vAlign w:val="bottom"/>
          </w:tcPr>
          <w:p w:rsidR="006001AA" w:rsidRPr="00BE144E" w:rsidRDefault="006001AA" w:rsidP="00F90246">
            <w:pPr>
              <w:tabs>
                <w:tab w:val="clear" w:pos="227"/>
                <w:tab w:val="left" w:pos="162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6001AA" w:rsidRPr="00BE144E" w:rsidRDefault="006001AA" w:rsidP="009D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:rsidR="006001AA" w:rsidRPr="00BE144E" w:rsidRDefault="006001AA" w:rsidP="009D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26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:rsidR="006001AA" w:rsidRPr="00BE144E" w:rsidRDefault="006001AA" w:rsidP="009D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01AA" w:rsidRPr="00BE144E" w:rsidTr="009C06EB">
        <w:tc>
          <w:tcPr>
            <w:tcW w:w="2343" w:type="pct"/>
            <w:gridSpan w:val="4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:rsidR="006001AA" w:rsidRPr="00BE144E" w:rsidRDefault="006001AA" w:rsidP="000D2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vAlign w:val="bottom"/>
          </w:tcPr>
          <w:p w:rsidR="006001AA" w:rsidRPr="00BE144E" w:rsidRDefault="006001AA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1,013,803</w:t>
            </w:r>
          </w:p>
        </w:tc>
        <w:tc>
          <w:tcPr>
            <w:tcW w:w="142" w:type="pct"/>
            <w:vAlign w:val="bottom"/>
          </w:tcPr>
          <w:p w:rsidR="006001AA" w:rsidRPr="00BE144E" w:rsidRDefault="006001AA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96" w:type="pct"/>
            <w:tcBorders>
              <w:bottom w:val="double" w:sz="4" w:space="0" w:color="auto"/>
            </w:tcBorders>
            <w:vAlign w:val="bottom"/>
          </w:tcPr>
          <w:p w:rsidR="006001AA" w:rsidRPr="00BE144E" w:rsidRDefault="006001AA" w:rsidP="0041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6001AA" w:rsidRPr="00BE144E" w:rsidRDefault="006001AA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0279E" w:rsidRPr="00BE144E" w:rsidRDefault="0060279E" w:rsidP="005F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รายการเคลื่อนไหวของเงินกู้ยืมระยา</w:t>
      </w:r>
      <w:r w:rsidR="008C3ADB" w:rsidRPr="00BE144E">
        <w:rPr>
          <w:rFonts w:ascii="Angsana New" w:hAnsi="Angsana New"/>
          <w:spacing w:val="4"/>
          <w:sz w:val="30"/>
          <w:szCs w:val="30"/>
          <w:cs/>
        </w:rPr>
        <w:t>วจากกิจการที่เกี่ยวข้องกัน</w:t>
      </w:r>
      <w:r w:rsidR="000E0D04" w:rsidRPr="00BE144E">
        <w:rPr>
          <w:rFonts w:ascii="Angsana New" w:hAnsi="Angsana New"/>
          <w:spacing w:val="4"/>
          <w:sz w:val="30"/>
          <w:szCs w:val="30"/>
          <w:cs/>
        </w:rPr>
        <w:t>สำหรับแต่ละ</w:t>
      </w: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ปีสิ้นสุดวันที่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4"/>
          <w:sz w:val="30"/>
          <w:szCs w:val="30"/>
          <w:cs/>
        </w:rPr>
        <w:t>ธันวาคม มีดังนี้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1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2"/>
        <w:gridCol w:w="1173"/>
        <w:gridCol w:w="259"/>
        <w:gridCol w:w="1105"/>
        <w:gridCol w:w="261"/>
        <w:gridCol w:w="1083"/>
        <w:gridCol w:w="270"/>
        <w:gridCol w:w="1081"/>
      </w:tblGrid>
      <w:tr w:rsidR="000330BB" w:rsidRPr="00BE144E" w:rsidTr="00907AD2">
        <w:tc>
          <w:tcPr>
            <w:tcW w:w="2154" w:type="pct"/>
            <w:vAlign w:val="bottom"/>
          </w:tcPr>
          <w:p w:rsidR="00952CC6" w:rsidRPr="00BE144E" w:rsidRDefault="00952CC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80" w:type="pct"/>
            <w:gridSpan w:val="3"/>
          </w:tcPr>
          <w:p w:rsidR="00952CC6" w:rsidRPr="00BE144E" w:rsidRDefault="00952CC6" w:rsidP="0095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952CC6" w:rsidRPr="00BE144E" w:rsidRDefault="00952CC6" w:rsidP="0095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952CC6" w:rsidRPr="00BE144E" w:rsidRDefault="00952CC6" w:rsidP="0095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246" w:rsidRPr="00BE144E" w:rsidTr="00907AD2">
        <w:tc>
          <w:tcPr>
            <w:tcW w:w="2154" w:type="pct"/>
            <w:vAlign w:val="bottom"/>
          </w:tcPr>
          <w:p w:rsidR="00F90246" w:rsidRPr="00BE144E" w:rsidRDefault="00F90246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90246" w:rsidRPr="00BE144E" w:rsidTr="00907AD2">
        <w:tc>
          <w:tcPr>
            <w:tcW w:w="2154" w:type="pct"/>
            <w:vAlign w:val="bottom"/>
          </w:tcPr>
          <w:p w:rsidR="00F90246" w:rsidRPr="00BE144E" w:rsidRDefault="00F90246" w:rsidP="00907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6" w:type="pct"/>
            <w:gridSpan w:val="7"/>
          </w:tcPr>
          <w:p w:rsidR="00F90246" w:rsidRPr="00BE144E" w:rsidRDefault="00F90246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649" w:rsidRPr="00BE144E" w:rsidTr="00907AD2">
        <w:tc>
          <w:tcPr>
            <w:tcW w:w="2154" w:type="pct"/>
            <w:vAlign w:val="bottom"/>
          </w:tcPr>
          <w:p w:rsidR="00573649" w:rsidRPr="00BE144E" w:rsidRDefault="00A323B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38" w:type="pct"/>
            <w:vAlign w:val="bottom"/>
          </w:tcPr>
          <w:p w:rsidR="00573649" w:rsidRPr="00BE144E" w:rsidRDefault="00573649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73649" w:rsidRPr="00BE144E" w:rsidRDefault="00573649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573649" w:rsidRPr="00BE144E" w:rsidRDefault="00573649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73649" w:rsidRPr="00BE144E" w:rsidRDefault="00573649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573649" w:rsidRPr="00BE144E" w:rsidRDefault="00573649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573649" w:rsidRPr="00BE144E" w:rsidRDefault="00573649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73649" w:rsidRPr="00BE144E" w:rsidRDefault="00573649" w:rsidP="00F9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3BD" w:rsidRPr="00BE144E" w:rsidTr="00907AD2">
        <w:tc>
          <w:tcPr>
            <w:tcW w:w="2154" w:type="pct"/>
            <w:vAlign w:val="bottom"/>
          </w:tcPr>
          <w:p w:rsidR="00A323BD" w:rsidRPr="00BE144E" w:rsidRDefault="00A323B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41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1,029,085</w:t>
            </w:r>
          </w:p>
        </w:tc>
        <w:tc>
          <w:tcPr>
            <w:tcW w:w="142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3BD" w:rsidRPr="00BE144E" w:rsidTr="00907AD2">
        <w:tc>
          <w:tcPr>
            <w:tcW w:w="2154" w:type="pct"/>
            <w:vAlign w:val="bottom"/>
          </w:tcPr>
          <w:p w:rsidR="00A323BD" w:rsidRPr="00BE144E" w:rsidRDefault="00A323B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38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(950,433)</w:t>
            </w:r>
          </w:p>
        </w:tc>
        <w:tc>
          <w:tcPr>
            <w:tcW w:w="141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95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A323BD" w:rsidRPr="00BE144E" w:rsidRDefault="00A323BD" w:rsidP="00B60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3BD" w:rsidRPr="00BE144E" w:rsidTr="00907AD2">
        <w:tc>
          <w:tcPr>
            <w:tcW w:w="2154" w:type="pct"/>
            <w:vAlign w:val="bottom"/>
          </w:tcPr>
          <w:p w:rsidR="00A323BD" w:rsidRPr="00BE144E" w:rsidRDefault="00A323B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(63,370)</w:t>
            </w:r>
          </w:p>
        </w:tc>
        <w:tc>
          <w:tcPr>
            <w:tcW w:w="141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(15,282)</w:t>
            </w:r>
          </w:p>
        </w:tc>
        <w:tc>
          <w:tcPr>
            <w:tcW w:w="142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3BD" w:rsidRPr="00BE144E" w:rsidTr="00907AD2">
        <w:tc>
          <w:tcPr>
            <w:tcW w:w="2154" w:type="pct"/>
            <w:vAlign w:val="bottom"/>
          </w:tcPr>
          <w:p w:rsidR="00A323BD" w:rsidRPr="00BE144E" w:rsidRDefault="00A323BD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1,013,803</w:t>
            </w:r>
          </w:p>
        </w:tc>
        <w:tc>
          <w:tcPr>
            <w:tcW w:w="142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3BD" w:rsidRPr="00BE144E" w:rsidRDefault="00A323BD" w:rsidP="00A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52CC6" w:rsidRPr="00BE144E" w:rsidRDefault="00952CC6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60279E" w:rsidRPr="00BE144E" w:rsidRDefault="0060279E" w:rsidP="005B4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บริษัทมีเงินให้กู้ยืมคงเหลือแก่ บริษัท ราชบุรีพลังงาน จำกัด ซึ่งเป็นบริษัทย่อยทางตรง </w:t>
      </w:r>
      <w:r w:rsidRPr="00BE144E">
        <w:rPr>
          <w:rFonts w:ascii="Angsana New" w:hAnsi="Angsana New"/>
          <w:sz w:val="30"/>
          <w:szCs w:val="30"/>
        </w:rPr>
        <w:t xml:space="preserve">               </w:t>
      </w:r>
      <w:r w:rsidRPr="00BE144E">
        <w:rPr>
          <w:rFonts w:ascii="Angsana New" w:hAnsi="Angsana New"/>
          <w:sz w:val="30"/>
          <w:szCs w:val="30"/>
          <w:cs/>
        </w:rPr>
        <w:t>เป็นจำนวนเงิน</w:t>
      </w:r>
      <w:r w:rsidRPr="00BE144E">
        <w:rPr>
          <w:rFonts w:ascii="Angsana New" w:hAnsi="Angsana New"/>
          <w:sz w:val="30"/>
          <w:szCs w:val="30"/>
        </w:rPr>
        <w:t xml:space="preserve"> 175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Pr="00BE144E">
        <w:rPr>
          <w:rFonts w:ascii="Angsana New" w:hAnsi="Angsana New"/>
          <w:sz w:val="30"/>
          <w:szCs w:val="30"/>
        </w:rPr>
        <w:t xml:space="preserve">4.00 </w:t>
      </w:r>
      <w:r w:rsidRPr="00BE144E">
        <w:rPr>
          <w:rFonts w:ascii="Angsana New" w:hAnsi="Angsana New"/>
          <w:sz w:val="30"/>
          <w:szCs w:val="30"/>
          <w:cs/>
        </w:rPr>
        <w:t>ต่อปี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มีกำหนดชำระคืนเมื่อทวงถาม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:rsidR="007376F4" w:rsidRPr="00BE144E" w:rsidRDefault="007376F4" w:rsidP="0073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ณ วันที่ 31 ธันวาคม 2561 บริษัทมีเงินให้กู้ยืมคงเหลือแก่ บริษัท ราช</w:t>
      </w:r>
      <w:r w:rsidRPr="00BE144E">
        <w:rPr>
          <w:rFonts w:ascii="Angsana New" w:hAnsi="Angsana New"/>
          <w:sz w:val="30"/>
          <w:szCs w:val="30"/>
        </w:rPr>
        <w:t>-</w:t>
      </w:r>
      <w:r w:rsidRPr="00BE144E">
        <w:rPr>
          <w:rFonts w:ascii="Angsana New" w:hAnsi="Angsana New"/>
          <w:sz w:val="30"/>
          <w:szCs w:val="30"/>
          <w:cs/>
        </w:rPr>
        <w:t>ลาว เซอร์วิส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          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087121" w:rsidRPr="00BE144E">
        <w:rPr>
          <w:rFonts w:ascii="Angsana New" w:hAnsi="Angsana New"/>
          <w:sz w:val="30"/>
          <w:szCs w:val="30"/>
        </w:rPr>
        <w:t>32.60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หรือเทียบเท่า </w:t>
      </w:r>
      <w:r w:rsidRPr="00BE144E">
        <w:rPr>
          <w:rFonts w:ascii="Angsana New" w:hAnsi="Angsana New"/>
          <w:sz w:val="30"/>
          <w:szCs w:val="30"/>
        </w:rPr>
        <w:t>1,</w:t>
      </w:r>
      <w:r w:rsidRPr="00BE144E">
        <w:rPr>
          <w:rFonts w:ascii="Angsana New" w:hAnsi="Angsana New"/>
          <w:sz w:val="30"/>
          <w:szCs w:val="30"/>
          <w:cs/>
        </w:rPr>
        <w:t>0</w:t>
      </w:r>
      <w:r w:rsidR="00087121" w:rsidRPr="00BE144E">
        <w:rPr>
          <w:rFonts w:ascii="Angsana New" w:hAnsi="Angsana New"/>
          <w:sz w:val="30"/>
          <w:szCs w:val="30"/>
          <w:cs/>
        </w:rPr>
        <w:t>49.47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โดยมีอัตราดอกเบี้ยร้อยละ </w:t>
      </w:r>
      <w:r w:rsidRPr="00BE144E">
        <w:rPr>
          <w:rFonts w:ascii="Angsana New" w:hAnsi="Angsana New"/>
          <w:sz w:val="30"/>
          <w:szCs w:val="30"/>
        </w:rPr>
        <w:t xml:space="preserve">3.65                </w:t>
      </w:r>
      <w:r w:rsidRPr="00BE144E">
        <w:rPr>
          <w:rFonts w:ascii="Angsana New" w:hAnsi="Angsana New"/>
          <w:sz w:val="30"/>
          <w:szCs w:val="30"/>
          <w:cs/>
        </w:rPr>
        <w:t>ต่อปี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</w:t>
      </w:r>
      <w:r w:rsidRPr="00BE144E">
        <w:rPr>
          <w:rFonts w:ascii="Angsana New" w:hAnsi="Angsana New"/>
          <w:sz w:val="30"/>
          <w:szCs w:val="30"/>
        </w:rPr>
        <w:t xml:space="preserve">         </w:t>
      </w:r>
      <w:r w:rsidRPr="00BE144E">
        <w:rPr>
          <w:rFonts w:ascii="Angsana New" w:hAnsi="Angsana New"/>
          <w:sz w:val="30"/>
          <w:szCs w:val="30"/>
          <w:cs/>
        </w:rPr>
        <w:t>เงินให้กู้ยืมระยะยาว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>บริษัทมีเงินให้กู้ยืมคงเหลือแก่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 ไฟฟ้า เซเปียน-เซน้ำน้อย จำกัด ซึ่งเป็นการร่วมค้าทางตรง 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>25</w:t>
      </w:r>
      <w:r w:rsidRPr="00BE144E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>.</w:t>
      </w:r>
      <w:r w:rsidRPr="00BE144E">
        <w:rPr>
          <w:rFonts w:ascii="Angsana New" w:hAnsi="Angsana New"/>
          <w:sz w:val="30"/>
          <w:szCs w:val="30"/>
        </w:rPr>
        <w:t>32</w:t>
      </w:r>
      <w:r w:rsidRPr="00BE144E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หรือเทียบเท่า </w:t>
      </w:r>
      <w:r w:rsidRPr="00BE144E">
        <w:rPr>
          <w:rFonts w:ascii="Angsana New" w:hAnsi="Angsana New"/>
          <w:sz w:val="30"/>
          <w:szCs w:val="30"/>
        </w:rPr>
        <w:t>42.4</w:t>
      </w:r>
      <w:r w:rsidR="00086021" w:rsidRPr="00BE144E">
        <w:rPr>
          <w:rFonts w:ascii="Angsana New" w:hAnsi="Angsana New"/>
          <w:sz w:val="30"/>
          <w:szCs w:val="30"/>
        </w:rPr>
        <w:t>9</w:t>
      </w:r>
      <w:r w:rsidRPr="00BE144E">
        <w:rPr>
          <w:rFonts w:ascii="Angsana New" w:hAnsi="Angsana New"/>
          <w:sz w:val="30"/>
          <w:szCs w:val="30"/>
        </w:rPr>
        <w:t xml:space="preserve">       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BE144E">
        <w:rPr>
          <w:rFonts w:ascii="Angsana New" w:hAnsi="Angsana New"/>
          <w:sz w:val="30"/>
          <w:szCs w:val="30"/>
        </w:rPr>
        <w:t>London Interbank Offered Rate (LIBOR) 3</w:t>
      </w:r>
      <w:r w:rsidRPr="00BE144E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บวกด้วยอัตราร้อยละคงที่ต่อปี โดยมีกำหนดชำระคืนเงินต้นและดอกเบี้ยภายใน </w:t>
      </w:r>
      <w:r w:rsidRPr="00BE144E">
        <w:rPr>
          <w:rFonts w:ascii="Angsana New" w:hAnsi="Angsana New"/>
          <w:sz w:val="30"/>
          <w:szCs w:val="30"/>
        </w:rPr>
        <w:t>27</w:t>
      </w:r>
      <w:r w:rsidRPr="00BE144E">
        <w:rPr>
          <w:rFonts w:ascii="Angsana New" w:hAnsi="Angsana New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(วันที่ </w:t>
      </w:r>
      <w:r w:rsidRPr="00BE144E">
        <w:rPr>
          <w:rFonts w:ascii="Angsana New" w:hAnsi="Angsana New"/>
          <w:sz w:val="30"/>
          <w:szCs w:val="30"/>
        </w:rPr>
        <w:t>5</w:t>
      </w:r>
      <w:r w:rsidRPr="00BE144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BE144E">
        <w:rPr>
          <w:rFonts w:ascii="Angsana New" w:hAnsi="Angsana New"/>
          <w:sz w:val="30"/>
          <w:szCs w:val="30"/>
        </w:rPr>
        <w:t>2557</w:t>
      </w:r>
      <w:r w:rsidRPr="00BE144E">
        <w:rPr>
          <w:rFonts w:ascii="Angsana New" w:hAnsi="Angsana New"/>
          <w:sz w:val="30"/>
          <w:szCs w:val="30"/>
          <w:cs/>
        </w:rPr>
        <w:t xml:space="preserve">) และเมื่อ </w:t>
      </w:r>
      <w:r w:rsidRPr="00BE144E">
        <w:rPr>
          <w:rFonts w:ascii="Angsana New" w:hAnsi="Angsana New"/>
          <w:sz w:val="30"/>
          <w:szCs w:val="30"/>
        </w:rPr>
        <w:t xml:space="preserve">Lao Holding State Enterprise </w:t>
      </w:r>
      <w:r w:rsidRPr="00BE144E">
        <w:rPr>
          <w:rFonts w:ascii="Angsana New" w:hAnsi="Angsana New"/>
          <w:sz w:val="30"/>
          <w:szCs w:val="30"/>
          <w:cs/>
        </w:rPr>
        <w:t>ซึ่งเป็นผู้ถือหุ้นใน                การร่วมค้าดังกล่าวได้จ่ายชำระค่าหุ้นเต็มจำนวน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สัญญาซื้อขายไฟฟ้า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9</w:t>
      </w:r>
      <w:r w:rsidRPr="00BE144E">
        <w:rPr>
          <w:rFonts w:ascii="Angsana New" w:hAnsi="Angsana New"/>
          <w:sz w:val="30"/>
          <w:szCs w:val="30"/>
          <w:cs/>
        </w:rPr>
        <w:t xml:space="preserve"> ตุลาคม </w:t>
      </w:r>
      <w:r w:rsidRPr="00BE144E">
        <w:rPr>
          <w:rFonts w:ascii="Angsana New" w:hAnsi="Angsana New"/>
          <w:sz w:val="30"/>
          <w:szCs w:val="30"/>
        </w:rPr>
        <w:t>2543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ได้ทำสัญญาซื้อขายไฟฟ้ากับ กฟผ. เป็นระยะเวลา </w:t>
      </w:r>
      <w:r w:rsidRPr="00BE144E">
        <w:rPr>
          <w:rFonts w:ascii="Angsana New" w:hAnsi="Angsana New"/>
          <w:sz w:val="30"/>
          <w:szCs w:val="30"/>
        </w:rPr>
        <w:t>25</w:t>
      </w:r>
      <w:r w:rsidRPr="00BE144E">
        <w:rPr>
          <w:rFonts w:ascii="Angsana New" w:hAnsi="Angsana New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และ </w:t>
      </w:r>
      <w:r w:rsidRPr="00BE144E">
        <w:rPr>
          <w:rFonts w:ascii="Angsana New" w:hAnsi="Angsana New"/>
          <w:sz w:val="30"/>
          <w:szCs w:val="30"/>
        </w:rPr>
        <w:t>2</w:t>
      </w:r>
      <w:r w:rsidRPr="00BE144E">
        <w:rPr>
          <w:rFonts w:ascii="Angsana New" w:hAnsi="Angsana New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Pr="00BE144E">
        <w:rPr>
          <w:rFonts w:ascii="Angsana New" w:hAnsi="Angsana New"/>
          <w:sz w:val="30"/>
          <w:szCs w:val="30"/>
        </w:rPr>
        <w:t>1, 2</w:t>
      </w:r>
      <w:r w:rsidRPr="00BE144E">
        <w:rPr>
          <w:rFonts w:ascii="Angsana New" w:hAnsi="Angsana New"/>
          <w:sz w:val="30"/>
          <w:szCs w:val="30"/>
          <w:cs/>
        </w:rPr>
        <w:t xml:space="preserve"> และ </w:t>
      </w:r>
      <w:r w:rsidRPr="00BE144E">
        <w:rPr>
          <w:rFonts w:ascii="Angsana New" w:hAnsi="Angsana New"/>
          <w:sz w:val="30"/>
          <w:szCs w:val="30"/>
        </w:rPr>
        <w:t>3</w:t>
      </w:r>
      <w:r w:rsidRPr="00BE144E">
        <w:rPr>
          <w:rFonts w:ascii="Angsana New" w:hAnsi="Angsana New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ซึ่งประกอบด้วยค่าความพร้อมจ่ายพลังไฟฟ้าและ                                ค่าพลังงานไฟฟ้า ค่าความพร้อมจ่ายพลังไฟฟ้าครอบคลุมการชำระคืนเงินต้นและดอกเบี้ยเงินกู้ ผลตอบแทน                                                     การลงทุนแก่ผู้ถือหุ้น ค่าใช้จ่ายคงที่ในการเดินเครื่องและบำรุงรักษา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ค่าพลังงานไฟฟ้าครอบคลุมค่าใช้จ่ายในการผลิตซึ่งประกอบด้วยค่าเชื้อเพลิง 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</w:t>
      </w:r>
    </w:p>
    <w:p w:rsidR="00470779" w:rsidRPr="00BE144E" w:rsidRDefault="00470779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1 สิงหาคม 2557 บริษัท ผลิตไฟฟ้าราชบุรี จำกัด ซึ่งเป็นบริษัทย่อยทางตรง ได้รับโอนสิทธิในสัญญาซื้อขายไฟฟ้ากับ กฟผ. จากบริษัทย่อยแห่งหนึ่งที่เลิกกิจการในปี 2557 สัญญาดังกล่าวลงวันที่ 22 พฤษภาคม 2540 และ</w:t>
      </w:r>
      <w:r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มีระยะเวลา 20 ปี นับจากวันที่บริษัทที่เลิกกิจการดังกล่าวเริ่มดำเนินการเชิงพาณิชย์</w:t>
      </w:r>
    </w:p>
    <w:p w:rsidR="00470779" w:rsidRPr="00BE144E" w:rsidRDefault="00470779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2D4594" w:rsidRPr="00BE144E" w:rsidRDefault="002D4594" w:rsidP="002D4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สัญญาปฏิบัติการเดินเครื่องและบำรุงรักษาโรงไฟฟ้า</w:t>
      </w:r>
    </w:p>
    <w:p w:rsidR="002D4594" w:rsidRPr="00BE144E" w:rsidRDefault="002D4594" w:rsidP="002D4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7</w:t>
      </w:r>
      <w:r w:rsidRPr="00BE144E">
        <w:rPr>
          <w:rFonts w:ascii="Angsana New" w:hAnsi="Angsana New"/>
          <w:sz w:val="30"/>
          <w:szCs w:val="30"/>
          <w:cs/>
        </w:rPr>
        <w:t xml:space="preserve"> มกราคม </w:t>
      </w:r>
      <w:r w:rsidRPr="00BE144E">
        <w:rPr>
          <w:rFonts w:ascii="Angsana New" w:hAnsi="Angsana New"/>
          <w:sz w:val="30"/>
          <w:szCs w:val="30"/>
        </w:rPr>
        <w:t>2552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มกราคม </w:t>
      </w:r>
      <w:r w:rsidRPr="00BE144E">
        <w:rPr>
          <w:rFonts w:ascii="Angsana New" w:hAnsi="Angsana New"/>
          <w:sz w:val="30"/>
          <w:szCs w:val="30"/>
        </w:rPr>
        <w:t>2552</w:t>
      </w:r>
      <w:r w:rsidRPr="00BE144E">
        <w:rPr>
          <w:rFonts w:ascii="Angsana New" w:hAnsi="Angsana New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</w:t>
      </w:r>
      <w:r w:rsidR="004956A0" w:rsidRPr="00BE144E">
        <w:rPr>
          <w:rFonts w:ascii="Angsana New" w:hAnsi="Angsana New"/>
          <w:sz w:val="30"/>
          <w:szCs w:val="30"/>
          <w:cs/>
        </w:rPr>
        <w:t>ตามรอบการใช้งานให้แก่บริษัทย่อย</w:t>
      </w:r>
      <w:r w:rsidRPr="00BE144E">
        <w:rPr>
          <w:rFonts w:ascii="Angsana New" w:hAnsi="Angsana New"/>
          <w:sz w:val="30"/>
          <w:szCs w:val="30"/>
          <w:cs/>
        </w:rPr>
        <w:t xml:space="preserve">ดังกล่าว ค่าบริการเดินเครื่องและบำรุงรักษาปกติ และค่าบำรุงรักษาหลักตามรอบการใช้งาน มีมูลค่าเริ่มต้นตลอดอายุสัญญารวมประมาณ </w:t>
      </w:r>
      <w:r w:rsidRPr="00BE144E">
        <w:rPr>
          <w:rFonts w:ascii="Angsana New" w:hAnsi="Angsana New"/>
          <w:sz w:val="30"/>
          <w:szCs w:val="30"/>
        </w:rPr>
        <w:t>16,608.16</w:t>
      </w:r>
      <w:r w:rsidRPr="00BE144E">
        <w:rPr>
          <w:rFonts w:ascii="Angsana New" w:hAnsi="Angsana New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:rsidR="004956A0" w:rsidRPr="00BE144E" w:rsidRDefault="004956A0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76A94" w:rsidRPr="00BE144E" w:rsidRDefault="00D76A94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สัญญาบริการจัดการเชื้อเพลิง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E144E">
        <w:rPr>
          <w:rFonts w:ascii="Angsana New" w:hAnsi="Angsana New"/>
          <w:sz w:val="30"/>
          <w:szCs w:val="30"/>
        </w:rPr>
        <w:t>2555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ได้ทำสัญญาบริการจัดการเชื้อเพลิงกับ กฟผ. โดย กฟผ. จะประสานการจัดหาและจัดส่งเชื้อเพลิงประเภทน้ำมันเตาตามความต้องการของ  </w:t>
      </w:r>
      <w:r w:rsidRPr="00BE144E">
        <w:rPr>
          <w:rFonts w:ascii="Angsana New" w:hAnsi="Angsana New"/>
          <w:sz w:val="30"/>
          <w:szCs w:val="30"/>
        </w:rPr>
        <w:t xml:space="preserve">            </w:t>
      </w:r>
      <w:r w:rsidRPr="00BE144E">
        <w:rPr>
          <w:rFonts w:ascii="Angsana New" w:hAnsi="Angsana New"/>
          <w:sz w:val="30"/>
          <w:szCs w:val="30"/>
          <w:cs/>
        </w:rPr>
        <w:t xml:space="preserve">  บริษัทย่อยดังกล่าวและสอดคล้องกับแผนการผลิตไฟฟ้าของ กฟผ. สัญญาดังกล่าวมีผลบังคับใช้ตั้งแต่วันที่ </w:t>
      </w:r>
      <w:r w:rsidRPr="00BE144E">
        <w:rPr>
          <w:rFonts w:ascii="Angsana New" w:hAnsi="Angsana New"/>
          <w:sz w:val="30"/>
          <w:szCs w:val="30"/>
        </w:rPr>
        <w:t xml:space="preserve">                </w:t>
      </w:r>
      <w:r w:rsidRPr="00BE144E">
        <w:rPr>
          <w:rFonts w:ascii="Angsana New" w:hAnsi="Angsana New"/>
          <w:spacing w:val="-1"/>
          <w:sz w:val="30"/>
          <w:szCs w:val="30"/>
        </w:rPr>
        <w:t>1</w:t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 กรกฎาคม </w:t>
      </w:r>
      <w:r w:rsidRPr="00BE144E">
        <w:rPr>
          <w:rFonts w:ascii="Angsana New" w:hAnsi="Angsana New"/>
          <w:spacing w:val="-1"/>
          <w:sz w:val="30"/>
          <w:szCs w:val="30"/>
        </w:rPr>
        <w:t>2555</w:t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 จนถึงวันที่ </w:t>
      </w:r>
      <w:r w:rsidRPr="00BE144E">
        <w:rPr>
          <w:rFonts w:ascii="Angsana New" w:hAnsi="Angsana New"/>
          <w:spacing w:val="-1"/>
          <w:sz w:val="30"/>
          <w:szCs w:val="30"/>
        </w:rPr>
        <w:t xml:space="preserve">30 </w:t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มิถุนายน </w:t>
      </w:r>
      <w:r w:rsidRPr="00BE144E">
        <w:rPr>
          <w:rFonts w:ascii="Angsana New" w:hAnsi="Angsana New"/>
          <w:spacing w:val="-1"/>
          <w:sz w:val="30"/>
          <w:szCs w:val="30"/>
        </w:rPr>
        <w:t>2556</w:t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 โดยมีค่าบริการตามที่ระบุไว้ในสัญญา ทั้งนี้</w:t>
      </w:r>
      <w:r w:rsidR="009D1995" w:rsidRPr="00BE144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pacing w:val="-1"/>
          <w:sz w:val="30"/>
          <w:szCs w:val="30"/>
          <w:cs/>
        </w:rPr>
        <w:t>ระยะเวลาตามสัญญา</w:t>
      </w:r>
      <w:r w:rsidRPr="00BE144E">
        <w:rPr>
          <w:rFonts w:ascii="Angsana New" w:hAnsi="Angsana New"/>
          <w:spacing w:val="-1"/>
          <w:sz w:val="30"/>
          <w:szCs w:val="30"/>
        </w:rPr>
        <w:br/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จะได้รับการขยายออกไปโดยอัตโนมัติอย่างต่อเนื่องอีกคราวละ </w:t>
      </w:r>
      <w:r w:rsidRPr="00BE144E">
        <w:rPr>
          <w:rFonts w:ascii="Angsana New" w:hAnsi="Angsana New"/>
          <w:spacing w:val="-1"/>
          <w:sz w:val="30"/>
          <w:szCs w:val="30"/>
        </w:rPr>
        <w:t>1</w:t>
      </w:r>
      <w:r w:rsidRPr="00BE144E">
        <w:rPr>
          <w:rFonts w:ascii="Angsana New" w:hAnsi="Angsana New"/>
          <w:spacing w:val="-1"/>
          <w:sz w:val="30"/>
          <w:szCs w:val="30"/>
          <w:cs/>
        </w:rPr>
        <w:t xml:space="preserve"> ปี จนกว่าจะมีการแจ้งยุติสัญญาเป็น</w:t>
      </w:r>
      <w:r w:rsidR="004956A0" w:rsidRPr="00BE144E">
        <w:rPr>
          <w:rFonts w:ascii="Angsana New" w:hAnsi="Angsana New"/>
          <w:spacing w:val="-1"/>
          <w:sz w:val="30"/>
          <w:szCs w:val="30"/>
        </w:rPr>
        <w:br/>
      </w:r>
      <w:r w:rsidRPr="00BE144E">
        <w:rPr>
          <w:rFonts w:ascii="Angsana New" w:hAnsi="Angsana New"/>
          <w:spacing w:val="-1"/>
          <w:sz w:val="30"/>
          <w:szCs w:val="30"/>
          <w:cs/>
        </w:rPr>
        <w:t>ลายลักษณ์อักษร</w:t>
      </w:r>
    </w:p>
    <w:p w:rsidR="007376F4" w:rsidRPr="00BE144E" w:rsidRDefault="007376F4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สัญญาให้เช่าที่ดินและให้บริการด้านสาธารณูปโภค</w:t>
      </w: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7 </w:t>
      </w:r>
      <w:r w:rsidRPr="00BE144E">
        <w:rPr>
          <w:rFonts w:ascii="Angsana New" w:hAnsi="Angsana New"/>
          <w:sz w:val="30"/>
          <w:szCs w:val="30"/>
          <w:cs/>
        </w:rPr>
        <w:t>มิถุนายน 254</w:t>
      </w:r>
      <w:r w:rsidRPr="00BE144E">
        <w:rPr>
          <w:rFonts w:ascii="Angsana New" w:hAnsi="Angsana New"/>
          <w:sz w:val="30"/>
          <w:szCs w:val="30"/>
        </w:rPr>
        <w:t>7</w:t>
      </w:r>
      <w:r w:rsidRPr="00BE144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BE144E">
        <w:rPr>
          <w:rFonts w:ascii="Angsana New" w:hAnsi="Angsana New"/>
          <w:sz w:val="30"/>
          <w:szCs w:val="30"/>
        </w:rPr>
        <w:t xml:space="preserve">21 </w:t>
      </w:r>
      <w:r w:rsidRPr="00BE144E">
        <w:rPr>
          <w:rFonts w:ascii="Angsana New" w:hAnsi="Angsana New"/>
          <w:sz w:val="30"/>
          <w:szCs w:val="30"/>
          <w:cs/>
        </w:rPr>
        <w:t xml:space="preserve">ตุลาคม </w:t>
      </w:r>
      <w:r w:rsidRPr="00BE144E">
        <w:rPr>
          <w:rFonts w:ascii="Angsana New" w:hAnsi="Angsana New"/>
          <w:sz w:val="30"/>
          <w:szCs w:val="30"/>
        </w:rPr>
        <w:t xml:space="preserve">2548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                     ได้ทำสัญญาให้เช่าที่ดินจำนวนรวม </w:t>
      </w:r>
      <w:r w:rsidRPr="00BE144E">
        <w:rPr>
          <w:rFonts w:ascii="Angsana New" w:hAnsi="Angsana New"/>
          <w:sz w:val="30"/>
          <w:szCs w:val="30"/>
        </w:rPr>
        <w:t xml:space="preserve">145 </w:t>
      </w:r>
      <w:r w:rsidRPr="00BE144E">
        <w:rPr>
          <w:rFonts w:ascii="Angsana New" w:hAnsi="Angsana New"/>
          <w:sz w:val="30"/>
          <w:szCs w:val="30"/>
          <w:cs/>
        </w:rPr>
        <w:t>ไร่ แก่บริษัท ราชบุรีเพาเวอร์ จำกัด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ซึ่งเป็นการร่วมค้าทางอ้อม                                ในที่ดินบริเวณเดียวกันกับโรงไฟฟ้าราชบุรี เป็นระยะเวลา </w:t>
      </w:r>
      <w:r w:rsidRPr="00BE144E">
        <w:rPr>
          <w:rFonts w:ascii="Angsana New" w:hAnsi="Angsana New"/>
          <w:sz w:val="30"/>
          <w:szCs w:val="30"/>
        </w:rPr>
        <w:t xml:space="preserve">25 </w:t>
      </w:r>
      <w:r w:rsidRPr="00BE144E">
        <w:rPr>
          <w:rFonts w:ascii="Angsana New" w:hAnsi="Angsana New"/>
          <w:sz w:val="30"/>
          <w:szCs w:val="30"/>
          <w:cs/>
        </w:rPr>
        <w:t xml:space="preserve">ปี </w:t>
      </w:r>
      <w:r w:rsidRPr="00BE144E">
        <w:rPr>
          <w:rFonts w:ascii="Angsana New" w:hAnsi="Angsana New"/>
          <w:sz w:val="30"/>
          <w:szCs w:val="30"/>
        </w:rPr>
        <w:t xml:space="preserve">3 </w:t>
      </w:r>
      <w:r w:rsidRPr="00BE144E">
        <w:rPr>
          <w:rFonts w:ascii="Angsana New" w:hAnsi="Angsana New"/>
          <w:sz w:val="30"/>
          <w:szCs w:val="30"/>
          <w:cs/>
        </w:rPr>
        <w:t>เดือน นับจากวันเริ่มดำเนินการเชิงพาณิชย์ของ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บริษัท ราชบุรีเพาเวอร์ จำกัด</w:t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25</w:t>
      </w:r>
      <w:r w:rsidRPr="00BE144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BE144E">
        <w:rPr>
          <w:rFonts w:ascii="Angsana New" w:hAnsi="Angsana New"/>
          <w:sz w:val="30"/>
          <w:szCs w:val="30"/>
        </w:rPr>
        <w:t>2548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ได้ทำสัญญาให้บริการด้านสาธารณูปโภคแก่บริษัท ราชบุรีเพาเวอร์ จำกัด ซึ่งเป็นการร่วมค้าทางอ้อม โดยบริษัทย่อยดังกล่าวจะทำการจัดหา </w:t>
      </w:r>
      <w:r w:rsidRPr="00BE144E">
        <w:rPr>
          <w:rFonts w:ascii="Angsana New" w:hAnsi="Angsana New"/>
          <w:sz w:val="30"/>
          <w:szCs w:val="30"/>
        </w:rPr>
        <w:t xml:space="preserve">                                          </w:t>
      </w:r>
      <w:r w:rsidRPr="00BE144E">
        <w:rPr>
          <w:rFonts w:ascii="Angsana New" w:hAnsi="Angsana New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บริการและให้สิทธิในการใช้และการเข้าถึงสาธารณูปโภคต่างๆ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ที่เกี่ยวข้องกับการก่อสร้างและการดำเนินงานแก่บริษัท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Pr="00BE144E">
        <w:rPr>
          <w:rFonts w:ascii="Angsana New" w:hAnsi="Angsana New"/>
          <w:sz w:val="30"/>
          <w:szCs w:val="30"/>
        </w:rPr>
        <w:t>7</w:t>
      </w:r>
      <w:r w:rsidRPr="00BE144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E144E">
        <w:rPr>
          <w:rFonts w:ascii="Angsana New" w:hAnsi="Angsana New"/>
          <w:sz w:val="30"/>
          <w:szCs w:val="30"/>
        </w:rPr>
        <w:t>2547</w:t>
      </w:r>
    </w:p>
    <w:p w:rsidR="00470779" w:rsidRPr="00BE144E" w:rsidRDefault="00470779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60279E" w:rsidRPr="00BE144E" w:rsidRDefault="007376F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:rsidR="007376F4" w:rsidRPr="00BE144E" w:rsidRDefault="007376F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27 </w:t>
      </w:r>
      <w:r w:rsidRPr="00BE144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E144E">
        <w:rPr>
          <w:rFonts w:ascii="Angsana New" w:hAnsi="Angsana New"/>
          <w:sz w:val="30"/>
          <w:szCs w:val="30"/>
        </w:rPr>
        <w:t xml:space="preserve">2547 </w:t>
      </w:r>
      <w:r w:rsidRPr="00BE144E">
        <w:rPr>
          <w:rFonts w:ascii="Angsana New" w:hAnsi="Angsana New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BE144E">
        <w:rPr>
          <w:rFonts w:ascii="Angsana New" w:hAnsi="Angsana New"/>
          <w:sz w:val="30"/>
          <w:szCs w:val="30"/>
        </w:rPr>
        <w:t xml:space="preserve">   </w:t>
      </w:r>
      <w:r w:rsidRPr="00BE144E">
        <w:rPr>
          <w:rFonts w:ascii="Angsana New" w:hAnsi="Angsana New"/>
          <w:sz w:val="30"/>
          <w:szCs w:val="30"/>
          <w:cs/>
        </w:rPr>
        <w:t xml:space="preserve">               </w:t>
      </w:r>
      <w:r w:rsidRPr="00BE144E">
        <w:rPr>
          <w:rFonts w:ascii="Angsana New" w:hAnsi="Angsana New"/>
          <w:sz w:val="30"/>
          <w:szCs w:val="30"/>
        </w:rPr>
        <w:t xml:space="preserve">    </w:t>
      </w:r>
      <w:r w:rsidRPr="00BE144E">
        <w:rPr>
          <w:rFonts w:ascii="Angsana New" w:hAnsi="Angsana New"/>
          <w:sz w:val="30"/>
          <w:szCs w:val="30"/>
          <w:cs/>
        </w:rPr>
        <w:t>การร่วมค้าทางอ้อม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2.50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ต่อปี เป็นระยะเวลา </w:t>
      </w:r>
      <w:r w:rsidRPr="00BE144E">
        <w:rPr>
          <w:rFonts w:ascii="Angsana New" w:hAnsi="Angsana New"/>
          <w:sz w:val="30"/>
          <w:szCs w:val="30"/>
        </w:rPr>
        <w:t>25</w:t>
      </w:r>
      <w:r w:rsidRPr="00BE144E">
        <w:rPr>
          <w:rFonts w:ascii="Angsana New" w:hAnsi="Angsana New"/>
          <w:sz w:val="30"/>
          <w:szCs w:val="30"/>
          <w:cs/>
        </w:rPr>
        <w:t xml:space="preserve"> ปี 3 เดือน นับจากวันเริ่มดำเนินการเชิงพาณิชย์ของโรงไฟฟ้าหน่วยที่ 1 ของ                   </w:t>
      </w:r>
      <w:r w:rsidRPr="00BE144E">
        <w:rPr>
          <w:rFonts w:ascii="Angsana New" w:hAnsi="Angsana New"/>
          <w:sz w:val="30"/>
          <w:szCs w:val="30"/>
        </w:rPr>
        <w:t xml:space="preserve">                     </w:t>
      </w:r>
      <w:r w:rsidRPr="00BE144E">
        <w:rPr>
          <w:rFonts w:ascii="Angsana New" w:hAnsi="Angsana New"/>
          <w:sz w:val="30"/>
          <w:szCs w:val="30"/>
          <w:cs/>
        </w:rPr>
        <w:t>บริษัท ราชบุรีเพาเวอร์ จำกัด ค่าบริการการจัดการตลอดอายุสัญญารวมเป็นจำนวนเงิน 63.1</w:t>
      </w:r>
      <w:r w:rsidRPr="00BE144E">
        <w:rPr>
          <w:rFonts w:ascii="Angsana New" w:hAnsi="Angsana New"/>
          <w:sz w:val="30"/>
          <w:szCs w:val="30"/>
        </w:rPr>
        <w:t xml:space="preserve">2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:rsidR="007376F4" w:rsidRPr="00BE144E" w:rsidRDefault="007376F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สัญญาให้บริการเดินเครื่องและบำรุงรักษาโรงไฟฟ้า</w:t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10</w:t>
      </w:r>
      <w:r w:rsidRPr="00BE144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E144E">
        <w:rPr>
          <w:rFonts w:ascii="Angsana New" w:hAnsi="Angsana New"/>
          <w:sz w:val="30"/>
          <w:szCs w:val="30"/>
        </w:rPr>
        <w:t>2556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 ราช-ลาว เซอร์วิส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ความร้อนหงสา ซึ่งอยู่ในพื้นที่ สปป.ลาว ต่อมาเมื่อวันที่</w:t>
      </w:r>
      <w:r w:rsidRPr="00BE144E">
        <w:rPr>
          <w:rFonts w:ascii="Angsana New" w:hAnsi="Angsana New"/>
          <w:sz w:val="30"/>
          <w:szCs w:val="30"/>
        </w:rPr>
        <w:t xml:space="preserve"> 22 </w:t>
      </w:r>
      <w:r w:rsidRPr="00BE144E">
        <w:rPr>
          <w:rFonts w:ascii="Angsana New" w:hAnsi="Angsana New"/>
          <w:sz w:val="30"/>
          <w:szCs w:val="30"/>
          <w:cs/>
        </w:rPr>
        <w:t>พฤศจิกายน</w:t>
      </w:r>
      <w:r w:rsidRPr="00BE144E">
        <w:rPr>
          <w:rFonts w:ascii="Angsana New" w:hAnsi="Angsana New"/>
          <w:sz w:val="30"/>
          <w:szCs w:val="30"/>
        </w:rPr>
        <w:t xml:space="preserve"> 2560 </w:t>
      </w:r>
      <w:r w:rsidRPr="00BE144E">
        <w:rPr>
          <w:rFonts w:ascii="Angsana New" w:hAnsi="Angsana New"/>
          <w:sz w:val="30"/>
          <w:szCs w:val="30"/>
          <w:cs/>
        </w:rPr>
        <w:t>บริษัท ราช-ลาว เซอร์วิส จำกัด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ได้ทำสัญญาให้บริการเดินเครื่องและบำรุงรักษาโรงไฟฟ้าพลังความร้อนหงสา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กฟผ</w:t>
      </w:r>
      <w:r w:rsidRPr="00BE144E">
        <w:rPr>
          <w:rFonts w:ascii="Angsana New" w:hAnsi="Angsana New"/>
          <w:sz w:val="30"/>
          <w:szCs w:val="30"/>
        </w:rPr>
        <w:t xml:space="preserve">. </w:t>
      </w:r>
      <w:r w:rsidRPr="00BE144E">
        <w:rPr>
          <w:rFonts w:ascii="Angsana New" w:hAnsi="Angsana New"/>
          <w:sz w:val="30"/>
          <w:szCs w:val="30"/>
          <w:cs/>
        </w:rPr>
        <w:t>ฉบับใหม่โดยมีผลบังคับใช้ตั้งแต่วันที่</w:t>
      </w:r>
      <w:r w:rsidRPr="00BE144E">
        <w:rPr>
          <w:rFonts w:ascii="Angsana New" w:hAnsi="Angsana New"/>
          <w:sz w:val="30"/>
          <w:szCs w:val="30"/>
        </w:rPr>
        <w:t xml:space="preserve"> 1 </w:t>
      </w:r>
      <w:r w:rsidRPr="00BE144E">
        <w:rPr>
          <w:rFonts w:ascii="Angsana New" w:hAnsi="Angsana New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z w:val="30"/>
          <w:szCs w:val="30"/>
        </w:rPr>
        <w:t xml:space="preserve"> 2560 </w:t>
      </w:r>
      <w:r w:rsidRPr="00BE144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ตุลาคม</w:t>
      </w:r>
      <w:r w:rsidRPr="00BE144E">
        <w:rPr>
          <w:rFonts w:ascii="Angsana New" w:hAnsi="Angsana New"/>
          <w:sz w:val="30"/>
          <w:szCs w:val="30"/>
        </w:rPr>
        <w:t xml:space="preserve"> 2563 </w:t>
      </w:r>
      <w:r w:rsidRPr="00BE144E">
        <w:rPr>
          <w:rFonts w:ascii="Angsana New" w:hAnsi="Angsana New"/>
          <w:sz w:val="30"/>
          <w:szCs w:val="30"/>
          <w:cs/>
        </w:rPr>
        <w:t>โดยมีค่าบริการตามสัญญาเป็นจำนวนเงิน</w:t>
      </w:r>
      <w:r w:rsidRPr="00BE144E">
        <w:rPr>
          <w:rFonts w:ascii="Angsana New" w:hAnsi="Angsana New"/>
          <w:sz w:val="30"/>
          <w:szCs w:val="30"/>
        </w:rPr>
        <w:t xml:space="preserve">                                       135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สัญญาให้บริการควบคุมงานก่อสร้างโรงไฟฟ้า</w:t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28 พฤศจิกายน 2556 บริษัทได้ทำสัญญาให้บริการควบคุมงานก่อสร้างโรงไฟฟ้า (</w:t>
      </w:r>
      <w:r w:rsidRPr="00BE144E">
        <w:rPr>
          <w:rFonts w:ascii="Angsana New" w:hAnsi="Angsana New"/>
          <w:sz w:val="30"/>
          <w:szCs w:val="30"/>
        </w:rPr>
        <w:t xml:space="preserve">Construction Supervision Contractor Service Agreement) </w:t>
      </w:r>
      <w:r w:rsidRPr="00BE144E">
        <w:rPr>
          <w:rFonts w:ascii="Angsana New" w:hAnsi="Angsana New"/>
          <w:sz w:val="30"/>
          <w:szCs w:val="30"/>
          <w:cs/>
        </w:rPr>
        <w:t>กับบริษัท ไฟฟ้า เซเปียน-เซน้ำน้อย จำกัด ซึ่งเป็นการร่วมค้าทางตรง เพื่อให้บริการควบคุมและบริหารงานก่อสร้างโรงไฟฟ้าพลังน้ำเซเปียน-เซน้ำน้อย ซึ่งอยู่ในพื้นที่แขวงจำปาสัก และ</w:t>
      </w:r>
      <w:r w:rsidRPr="00BE144E">
        <w:rPr>
          <w:rFonts w:ascii="Angsana New" w:hAnsi="Angsana New"/>
          <w:spacing w:val="-2"/>
          <w:sz w:val="30"/>
          <w:szCs w:val="30"/>
          <w:cs/>
        </w:rPr>
        <w:t>แขวงอัตตะปือ สปป.ลาว เป็นระยะเวลา 64 เดือน นับแต่วันเริ่มงาน โดยมีค่าบริการตามสัญญาเป็นจำนวนเงิน 10.96</w:t>
      </w:r>
      <w:r w:rsidRPr="00BE144E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7376F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p w:rsidR="007376F4" w:rsidRPr="00BE144E" w:rsidRDefault="007376F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 w:rsidP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>29</w:t>
      </w:r>
      <w:r w:rsidRPr="00BE144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E144E">
        <w:rPr>
          <w:rFonts w:ascii="Angsana New" w:hAnsi="Angsana New"/>
          <w:sz w:val="30"/>
          <w:szCs w:val="30"/>
        </w:rPr>
        <w:t>2548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                                  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หรือการค้ำประกันใดๆ 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>50</w:t>
      </w:r>
      <w:r w:rsidRPr="00BE144E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สัญญาดังกล่าวไม่ได้กำหนดวงเงินในการสนับสนุนทางการเงินนี้ ณ วันที่ 31 ธันวาคม 2561 บริษัทยังไม่ได้ให้เงินกู้ผู้ถือหุ้น หรือการค้ำประกันใดๆ ตามสัญญา</w:t>
      </w:r>
    </w:p>
    <w:p w:rsidR="00D564A4" w:rsidRPr="00BE144E" w:rsidRDefault="00D564A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0779" w:rsidRPr="00BE144E" w:rsidRDefault="004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:rsidR="00D564A4" w:rsidRPr="00BE144E" w:rsidRDefault="00685B96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สัญญาสนับสนุนทางการเงินแก่</w:t>
      </w:r>
      <w:r w:rsidR="00D564A4" w:rsidRPr="00BE144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บริษัท นอร์ทเทิร์น บางกอกโมโนเรล จำกัด และบริษัท อีสเทิร์น บางกอกโมโนเรล จำกัด</w:t>
      </w:r>
    </w:p>
    <w:p w:rsidR="00D564A4" w:rsidRPr="00BE144E" w:rsidRDefault="00D564A4" w:rsidP="006B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470779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9 ตุลาคม 2560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โดยบริษัทตกลงที่จะให้การสนับสนุนทางการเงินในรูปของเงินกู้ผู้ถือหุ้น หรือการค้ำประกันใดๆ ตามสัดส่วนการลงทุนร้อยละ 10 ทั้งนี้</w:t>
      </w:r>
      <w:r w:rsidR="009D1995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สัญญาดังกล่าวไม่ได้กำหนดวงเงินในการสนับสนุนทางการเงินนี้ ณ วันที่ 31 ธันวาคม 2561 บริษัทยังไม่ได้ให้เงินกู้ผู้ถือหุ้น หรือการค้ำประกันใดๆ ตามสัญญา</w:t>
      </w:r>
    </w:p>
    <w:p w:rsidR="00470779" w:rsidRPr="00BE144E" w:rsidRDefault="00470779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470779" w:rsidRPr="00BE144E" w:rsidRDefault="00470779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:rsidR="00470779" w:rsidRPr="00BE144E" w:rsidRDefault="00470779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D6D5C" w:rsidRPr="00BE144E" w:rsidRDefault="00AD6D5C" w:rsidP="00AD6D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บริษัทมีภ</w:t>
      </w:r>
      <w:r w:rsidR="00C82DF4" w:rsidRPr="00BE144E">
        <w:rPr>
          <w:rFonts w:ascii="Angsana New" w:hAnsi="Angsana New"/>
          <w:sz w:val="30"/>
          <w:szCs w:val="30"/>
          <w:cs/>
        </w:rPr>
        <w:t>าระผูกพันภายใต้สัญญาซื้อขายหุ้น</w:t>
      </w:r>
      <w:r w:rsidRPr="00BE144E">
        <w:rPr>
          <w:rFonts w:ascii="Angsana New" w:hAnsi="Angsana New"/>
          <w:sz w:val="30"/>
          <w:szCs w:val="30"/>
          <w:cs/>
        </w:rPr>
        <w:t>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</w:t>
      </w:r>
      <w:r w:rsidR="009534AE" w:rsidRPr="00BE144E">
        <w:rPr>
          <w:rFonts w:ascii="Angsana New" w:hAnsi="Angsana New"/>
          <w:sz w:val="30"/>
          <w:szCs w:val="30"/>
          <w:cs/>
        </w:rPr>
        <w:t>เงินปันผล</w:t>
      </w:r>
      <w:r w:rsidRPr="00BE144E">
        <w:rPr>
          <w:rFonts w:ascii="Angsana New" w:hAnsi="Angsana New"/>
          <w:sz w:val="30"/>
          <w:szCs w:val="30"/>
          <w:cs/>
        </w:rPr>
        <w:t>ส่วนของบริษัทจากบริษัทร่วมดังกล่าว</w:t>
      </w:r>
    </w:p>
    <w:p w:rsidR="00470779" w:rsidRPr="00BE144E" w:rsidRDefault="00470779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E9380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B764ED" w:rsidRPr="00BE144E" w:rsidRDefault="00B764ED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32" w:type="dxa"/>
        <w:tblInd w:w="378" w:type="dxa"/>
        <w:tblLook w:val="01E0" w:firstRow="1" w:lastRow="1" w:firstColumn="1" w:lastColumn="1" w:noHBand="0" w:noVBand="0"/>
      </w:tblPr>
      <w:tblGrid>
        <w:gridCol w:w="3708"/>
        <w:gridCol w:w="1260"/>
        <w:gridCol w:w="263"/>
        <w:gridCol w:w="1235"/>
        <w:gridCol w:w="234"/>
        <w:gridCol w:w="1234"/>
        <w:gridCol w:w="263"/>
        <w:gridCol w:w="1235"/>
      </w:tblGrid>
      <w:tr w:rsidR="0060279E" w:rsidRPr="00BE144E" w:rsidTr="00907AD2">
        <w:tc>
          <w:tcPr>
            <w:tcW w:w="3708" w:type="dxa"/>
            <w:shd w:val="clear" w:color="auto" w:fill="auto"/>
            <w:vAlign w:val="bottom"/>
          </w:tcPr>
          <w:p w:rsidR="0060279E" w:rsidRPr="00BE144E" w:rsidRDefault="0060279E" w:rsidP="00907AD2">
            <w:pPr>
              <w:spacing w:line="240" w:lineRule="auto"/>
              <w:ind w:left="144" w:hanging="63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58" w:type="dxa"/>
            <w:gridSpan w:val="3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4" w:type="dxa"/>
            <w:gridSpan w:val="7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341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27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2,991,887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342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,076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55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1,266,441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1,490,103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456,197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625,739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EE1D67" w:rsidP="00EE1D6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7,436,578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455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4,400,000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3,615,000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0F72C4" w:rsidRPr="00BE144E" w:rsidRDefault="000F72C4" w:rsidP="00907AD2">
            <w:pPr>
              <w:tabs>
                <w:tab w:val="clear" w:pos="227"/>
                <w:tab w:val="left" w:pos="162"/>
              </w:tabs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2C4" w:rsidRPr="00BE144E" w:rsidRDefault="00EE1D67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11,695,247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9,287,458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4,856,977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4,240,824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tabs>
                <w:tab w:val="clear" w:pos="227"/>
                <w:tab w:val="left" w:pos="360"/>
              </w:tabs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เงินเบิกเกินบัญชีที่มีไว้เพื่อการ</w:t>
            </w:r>
          </w:p>
          <w:p w:rsidR="000F72C4" w:rsidRPr="00BE144E" w:rsidRDefault="000F72C4" w:rsidP="00907AD2">
            <w:pPr>
              <w:tabs>
                <w:tab w:val="clear" w:pos="227"/>
                <w:tab w:val="left" w:pos="360"/>
              </w:tabs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บริหารเงินสด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60E21" w:rsidP="000302F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563B7D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60E21" w:rsidP="000302F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302F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72C4" w:rsidRPr="00BE144E" w:rsidTr="00907AD2">
        <w:tc>
          <w:tcPr>
            <w:tcW w:w="3708" w:type="dxa"/>
            <w:vAlign w:val="bottom"/>
          </w:tcPr>
          <w:p w:rsidR="000F72C4" w:rsidRPr="00BE144E" w:rsidRDefault="000F72C4" w:rsidP="00907AD2">
            <w:pPr>
              <w:ind w:left="144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0F72C4" w:rsidRPr="00BE144E" w:rsidRDefault="000F72C4" w:rsidP="00907AD2">
            <w:pPr>
              <w:tabs>
                <w:tab w:val="clear" w:pos="227"/>
                <w:tab w:val="left" w:pos="162"/>
              </w:tabs>
              <w:spacing w:line="240" w:lineRule="auto"/>
              <w:ind w:left="144" w:right="274"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EE1D67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11,695,247</w:t>
            </w:r>
          </w:p>
        </w:tc>
        <w:tc>
          <w:tcPr>
            <w:tcW w:w="263" w:type="dxa"/>
            <w:tcBorders>
              <w:bottom w:val="nil"/>
            </w:tcBorders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9,287,458</w:t>
            </w:r>
          </w:p>
        </w:tc>
        <w:tc>
          <w:tcPr>
            <w:tcW w:w="234" w:type="dxa"/>
            <w:tcBorders>
              <w:bottom w:val="nil"/>
            </w:tcBorders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B60E21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4,856,977</w:t>
            </w:r>
          </w:p>
        </w:tc>
        <w:tc>
          <w:tcPr>
            <w:tcW w:w="263" w:type="dxa"/>
            <w:tcBorders>
              <w:bottom w:val="nil"/>
            </w:tcBorders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4,240,824</w:t>
            </w:r>
          </w:p>
        </w:tc>
      </w:tr>
    </w:tbl>
    <w:p w:rsidR="00A40E75" w:rsidRPr="00BE144E" w:rsidRDefault="00A40E75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A40E75" w:rsidRPr="00BE144E" w:rsidRDefault="00A40E75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0279E" w:rsidRPr="00BE144E" w:rsidRDefault="0060279E" w:rsidP="00E9380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เงินลงทุนอื่น</w:t>
      </w:r>
    </w:p>
    <w:p w:rsidR="0060279E" w:rsidRPr="00BE144E" w:rsidRDefault="0060279E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376" w:type="dxa"/>
        <w:tblInd w:w="333" w:type="dxa"/>
        <w:tblLook w:val="01E0" w:firstRow="1" w:lastRow="1" w:firstColumn="1" w:lastColumn="1" w:noHBand="0" w:noVBand="0"/>
      </w:tblPr>
      <w:tblGrid>
        <w:gridCol w:w="3728"/>
        <w:gridCol w:w="1260"/>
        <w:gridCol w:w="264"/>
        <w:gridCol w:w="1260"/>
        <w:gridCol w:w="261"/>
        <w:gridCol w:w="1176"/>
        <w:gridCol w:w="251"/>
        <w:gridCol w:w="1176"/>
      </w:tblGrid>
      <w:tr w:rsidR="0060279E" w:rsidRPr="00BE144E" w:rsidTr="00907AD2">
        <w:tc>
          <w:tcPr>
            <w:tcW w:w="3728" w:type="dxa"/>
            <w:shd w:val="clear" w:color="auto" w:fill="auto"/>
            <w:vAlign w:val="bottom"/>
          </w:tcPr>
          <w:p w:rsidR="0060279E" w:rsidRPr="00BE144E" w:rsidRDefault="0060279E" w:rsidP="00E93808">
            <w:pPr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84" w:type="dxa"/>
            <w:gridSpan w:val="3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vAlign w:val="bottom"/>
          </w:tcPr>
          <w:p w:rsidR="0060279E" w:rsidRPr="00BE144E" w:rsidRDefault="0060279E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0F72C4" w:rsidRPr="00BE144E" w:rsidRDefault="000F72C4" w:rsidP="00E93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vAlign w:val="bottom"/>
          </w:tcPr>
          <w:p w:rsidR="000F72C4" w:rsidRPr="00BE144E" w:rsidRDefault="00EE1D67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1,425</w:t>
            </w:r>
            <w:r w:rsidR="00BB535A" w:rsidRPr="00BE144E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200,000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467,761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B535A" w:rsidP="007C0C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7C0C29" w:rsidRPr="00BE144E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C0C29" w:rsidRPr="00BE144E">
              <w:rPr>
                <w:rFonts w:ascii="Angsana New" w:hAnsi="Angsana New"/>
                <w:sz w:val="30"/>
                <w:szCs w:val="30"/>
                <w:lang w:bidi="th-TH"/>
              </w:rPr>
              <w:t>894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EE1D67" w:rsidP="007C0C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</w:t>
            </w:r>
            <w:r w:rsidR="007C0C29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229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C0C29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096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723,082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767,761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691,018</w:t>
            </w:r>
          </w:p>
        </w:tc>
      </w:tr>
      <w:tr w:rsidR="00A40E75" w:rsidRPr="00BE144E" w:rsidTr="00907AD2">
        <w:tc>
          <w:tcPr>
            <w:tcW w:w="3728" w:type="dxa"/>
            <w:vAlign w:val="bottom"/>
          </w:tcPr>
          <w:p w:rsidR="00A40E75" w:rsidRPr="00BE144E" w:rsidRDefault="00A40E75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40E75" w:rsidRPr="00BE144E" w:rsidRDefault="00A40E75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:rsidR="00A40E75" w:rsidRPr="00BE144E" w:rsidRDefault="00A40E75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40E75" w:rsidRPr="00BE144E" w:rsidRDefault="00A40E75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vAlign w:val="bottom"/>
          </w:tcPr>
          <w:p w:rsidR="00A40E75" w:rsidRPr="00BE144E" w:rsidRDefault="00A40E75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A40E75" w:rsidRPr="00BE144E" w:rsidRDefault="00A40E75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A40E75" w:rsidRPr="00BE144E" w:rsidRDefault="00A40E75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A40E75" w:rsidRPr="00BE144E" w:rsidRDefault="00A40E75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BB535A" w:rsidP="00DE6F3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F72C4" w:rsidRPr="00BE144E" w:rsidRDefault="000F72C4" w:rsidP="00DE6F3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7C0C29" w:rsidP="007C0C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113</w:t>
            </w:r>
            <w:r w:rsidR="00BB535A" w:rsidRPr="00BE14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386,922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383,000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7C0C29" w:rsidP="007C0C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2,651</w:t>
            </w:r>
            <w:r w:rsidR="00BB535A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934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3,582,449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383,000</w:t>
            </w:r>
          </w:p>
        </w:tc>
      </w:tr>
      <w:tr w:rsidR="000F72C4" w:rsidRPr="00BE144E" w:rsidTr="00907AD2">
        <w:tc>
          <w:tcPr>
            <w:tcW w:w="3728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F72C4" w:rsidRPr="00BE144E" w:rsidRDefault="00EE1D67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4,881,030</w:t>
            </w:r>
          </w:p>
        </w:tc>
        <w:tc>
          <w:tcPr>
            <w:tcW w:w="264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4,305,531</w:t>
            </w:r>
          </w:p>
        </w:tc>
        <w:tc>
          <w:tcPr>
            <w:tcW w:w="26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BB535A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880,761</w:t>
            </w:r>
          </w:p>
        </w:tc>
        <w:tc>
          <w:tcPr>
            <w:tcW w:w="251" w:type="dxa"/>
            <w:vAlign w:val="bottom"/>
          </w:tcPr>
          <w:p w:rsidR="000F72C4" w:rsidRPr="00BE144E" w:rsidRDefault="000F72C4" w:rsidP="00E93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:rsidR="000F72C4" w:rsidRPr="00BE144E" w:rsidRDefault="000F72C4" w:rsidP="00E938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1,074,018</w:t>
            </w:r>
          </w:p>
        </w:tc>
      </w:tr>
    </w:tbl>
    <w:p w:rsidR="0060279E" w:rsidRPr="00BE144E" w:rsidRDefault="0060279E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185840" w:rsidRPr="00BE144E" w:rsidRDefault="00185840" w:rsidP="00B6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2561 </w:t>
      </w:r>
      <w:r w:rsidRPr="00BE144E">
        <w:rPr>
          <w:rFonts w:ascii="Angsana New" w:hAnsi="Angsana New"/>
          <w:spacing w:val="2"/>
          <w:sz w:val="30"/>
          <w:szCs w:val="30"/>
          <w:cs/>
        </w:rPr>
        <w:t>เงินลงทุน</w:t>
      </w:r>
      <w:r w:rsidR="00D3144A" w:rsidRPr="00BE144E">
        <w:rPr>
          <w:rFonts w:ascii="Angsana New" w:hAnsi="Angsana New"/>
          <w:spacing w:val="2"/>
          <w:sz w:val="30"/>
          <w:szCs w:val="30"/>
          <w:cs/>
        </w:rPr>
        <w:t xml:space="preserve">ระยะยาวอื่นที่จะถือจนครบกำหนด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มูลค่าตามบัญชี </w:t>
      </w:r>
      <w:r w:rsidR="00570EF6" w:rsidRPr="00BE144E">
        <w:rPr>
          <w:rFonts w:ascii="Angsana New" w:hAnsi="Angsana New"/>
          <w:spacing w:val="2"/>
          <w:sz w:val="30"/>
          <w:szCs w:val="30"/>
          <w:cs/>
        </w:rPr>
        <w:t>11</w:t>
      </w:r>
      <w:r w:rsidR="006B1E67" w:rsidRPr="00BE144E">
        <w:rPr>
          <w:rFonts w:ascii="Angsana New" w:hAnsi="Angsana New"/>
          <w:spacing w:val="2"/>
          <w:sz w:val="30"/>
          <w:szCs w:val="30"/>
        </w:rPr>
        <w:t>3.00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="00D3144A" w:rsidRPr="00BE144E">
        <w:rPr>
          <w:rFonts w:ascii="Angsana New" w:hAnsi="Angsana New"/>
          <w:spacing w:val="2"/>
          <w:sz w:val="30"/>
          <w:szCs w:val="30"/>
        </w:rPr>
        <w:br/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>2560: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386.92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ล้านบาท)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="00EE1D67" w:rsidRPr="00BE144E">
        <w:rPr>
          <w:rFonts w:ascii="Angsana New" w:hAnsi="Angsana New"/>
          <w:spacing w:val="2"/>
          <w:sz w:val="30"/>
          <w:szCs w:val="30"/>
          <w:cs/>
        </w:rPr>
        <w:t>มีอัตราดอกเบี้ยต่อปี</w:t>
      </w:r>
      <w:r w:rsidR="00EE1D67"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7C0C29" w:rsidRPr="00BE144E">
        <w:rPr>
          <w:rFonts w:ascii="Angsana New" w:hAnsi="Angsana New"/>
          <w:spacing w:val="2"/>
          <w:sz w:val="30"/>
          <w:szCs w:val="30"/>
        </w:rPr>
        <w:t>3</w:t>
      </w:r>
      <w:r w:rsidR="00AF0D52" w:rsidRPr="00BE144E">
        <w:rPr>
          <w:rFonts w:ascii="Angsana New" w:hAnsi="Angsana New"/>
          <w:spacing w:val="2"/>
          <w:sz w:val="30"/>
          <w:szCs w:val="30"/>
        </w:rPr>
        <w:t>.00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="007C0C29" w:rsidRPr="00BE144E">
        <w:rPr>
          <w:rFonts w:ascii="Angsana New" w:hAnsi="Angsana New"/>
          <w:spacing w:val="2"/>
          <w:sz w:val="30"/>
          <w:szCs w:val="30"/>
          <w:cs/>
        </w:rPr>
        <w:t>ถึง</w:t>
      </w:r>
      <w:r w:rsidR="007C0C29"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7C0C29" w:rsidRPr="00BE144E">
        <w:rPr>
          <w:rFonts w:ascii="Angsana New" w:hAnsi="Angsana New"/>
          <w:spacing w:val="2"/>
          <w:sz w:val="30"/>
          <w:szCs w:val="30"/>
        </w:rPr>
        <w:t>3</w:t>
      </w:r>
      <w:r w:rsidR="007C0C29" w:rsidRPr="00BE144E">
        <w:rPr>
          <w:rFonts w:ascii="Angsana New" w:hAnsi="Angsana New"/>
          <w:spacing w:val="2"/>
          <w:sz w:val="30"/>
          <w:szCs w:val="30"/>
          <w:cs/>
        </w:rPr>
        <w:t>.</w:t>
      </w:r>
      <w:r w:rsidR="007C0C29" w:rsidRPr="00BE144E">
        <w:rPr>
          <w:rFonts w:ascii="Angsana New" w:hAnsi="Angsana New"/>
          <w:spacing w:val="2"/>
          <w:sz w:val="30"/>
          <w:szCs w:val="30"/>
        </w:rPr>
        <w:t>05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(2560: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 0.5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ถึง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 5.2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 และถึงกำหนดรับชำระภายใน </w:t>
      </w:r>
      <w:r w:rsidR="007C0C29" w:rsidRPr="00BE144E">
        <w:rPr>
          <w:rFonts w:ascii="Angsana New" w:hAnsi="Angsana New"/>
          <w:spacing w:val="2"/>
          <w:sz w:val="30"/>
          <w:szCs w:val="30"/>
        </w:rPr>
        <w:t xml:space="preserve">2 </w:t>
      </w:r>
      <w:r w:rsidR="007C0C29" w:rsidRPr="00BE144E">
        <w:rPr>
          <w:rFonts w:ascii="Angsana New" w:hAnsi="Angsana New"/>
          <w:spacing w:val="2"/>
          <w:sz w:val="30"/>
          <w:szCs w:val="30"/>
          <w:cs/>
        </w:rPr>
        <w:t xml:space="preserve">ถึง </w:t>
      </w:r>
      <w:r w:rsidR="007C0C29" w:rsidRPr="00BE144E">
        <w:rPr>
          <w:rFonts w:ascii="Angsana New" w:hAnsi="Angsana New"/>
          <w:spacing w:val="2"/>
          <w:sz w:val="30"/>
          <w:szCs w:val="30"/>
        </w:rPr>
        <w:t>4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ปี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</w:p>
    <w:p w:rsidR="0060279E" w:rsidRPr="00BE144E" w:rsidRDefault="0060279E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185840" w:rsidRPr="00BE144E" w:rsidRDefault="00185840" w:rsidP="00E93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br w:type="page"/>
      </w:r>
    </w:p>
    <w:p w:rsidR="00185840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Pr="00BE144E">
        <w:rPr>
          <w:rFonts w:ascii="Angsana New" w:hAnsi="Angsana New"/>
          <w:spacing w:val="2"/>
          <w:sz w:val="30"/>
          <w:szCs w:val="30"/>
        </w:rPr>
        <w:t>31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 ธันวาคม ของตราสารทุนและตราสารหนี้ที่อยู่ในความต้องการของตลาดมีดังนี้</w:t>
      </w:r>
    </w:p>
    <w:p w:rsidR="00185840" w:rsidRPr="00BE144E" w:rsidRDefault="00185840" w:rsidP="00B6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330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863"/>
        <w:gridCol w:w="1171"/>
        <w:gridCol w:w="270"/>
        <w:gridCol w:w="1180"/>
        <w:gridCol w:w="236"/>
        <w:gridCol w:w="1170"/>
        <w:gridCol w:w="270"/>
        <w:gridCol w:w="1170"/>
      </w:tblGrid>
      <w:tr w:rsidR="0060279E" w:rsidRPr="00BE144E" w:rsidTr="00907AD2">
        <w:tc>
          <w:tcPr>
            <w:tcW w:w="3863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67" w:type="dxa"/>
            <w:gridSpan w:val="7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6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1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71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6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1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493,082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482,475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576D0" w:rsidP="0005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461,018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447,856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6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71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284,219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181,654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284,219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181,654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6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71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(276,253)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(173,903)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(276,253)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(170,918)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63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71" w:type="dxa"/>
            <w:vAlign w:val="bottom"/>
          </w:tcPr>
          <w:p w:rsidR="000F72C4" w:rsidRPr="00BE144E" w:rsidRDefault="000576D0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(846)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2,856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C153B7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(1,223</w:t>
            </w:r>
            <w:r w:rsidR="000576D0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3"/>
              </w:tabs>
              <w:spacing w:line="240" w:lineRule="auto"/>
              <w:ind w:left="-108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</w:tr>
      <w:tr w:rsidR="000F72C4" w:rsidRPr="00BE144E" w:rsidTr="00907AD2">
        <w:tc>
          <w:tcPr>
            <w:tcW w:w="3863" w:type="dxa"/>
            <w:vAlign w:val="bottom"/>
          </w:tcPr>
          <w:p w:rsidR="000F72C4" w:rsidRPr="00BE144E" w:rsidRDefault="000F72C4" w:rsidP="00907AD2">
            <w:pPr>
              <w:spacing w:line="240" w:lineRule="auto"/>
              <w:ind w:left="-18" w:firstLine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576D0" w:rsidP="000F72C4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500,202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493,082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576D0" w:rsidP="000F72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467,761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461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  <w:t>018</w:t>
            </w:r>
          </w:p>
        </w:tc>
      </w:tr>
    </w:tbl>
    <w:p w:rsidR="00843F5B" w:rsidRPr="00BE144E" w:rsidRDefault="00843F5B" w:rsidP="00952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18"/>
        <w:gridCol w:w="1171"/>
        <w:gridCol w:w="270"/>
        <w:gridCol w:w="1180"/>
        <w:gridCol w:w="236"/>
        <w:gridCol w:w="1170"/>
        <w:gridCol w:w="270"/>
        <w:gridCol w:w="1170"/>
      </w:tblGrid>
      <w:tr w:rsidR="002A0BD8" w:rsidRPr="00BE144E" w:rsidTr="00907AD2">
        <w:tc>
          <w:tcPr>
            <w:tcW w:w="3818" w:type="dxa"/>
            <w:vAlign w:val="bottom"/>
          </w:tcPr>
          <w:p w:rsidR="002A0BD8" w:rsidRPr="00BE144E" w:rsidRDefault="002A0BD8" w:rsidP="00907AD2">
            <w:pPr>
              <w:spacing w:line="240" w:lineRule="auto"/>
              <w:ind w:firstLine="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1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A0BD8" w:rsidRPr="00BE144E" w:rsidTr="00907AD2">
        <w:tc>
          <w:tcPr>
            <w:tcW w:w="3818" w:type="dxa"/>
            <w:vAlign w:val="bottom"/>
          </w:tcPr>
          <w:p w:rsidR="002A0BD8" w:rsidRPr="00BE144E" w:rsidRDefault="002A0BD8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1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A0BD8" w:rsidRPr="00BE144E" w:rsidRDefault="002A0BD8" w:rsidP="002A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0BD8" w:rsidRPr="00BE144E" w:rsidRDefault="002A0BD8" w:rsidP="002A0B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F72C4" w:rsidRPr="00BE144E" w:rsidTr="00907AD2">
        <w:tc>
          <w:tcPr>
            <w:tcW w:w="3818" w:type="dxa"/>
            <w:vAlign w:val="bottom"/>
          </w:tcPr>
          <w:p w:rsidR="000F72C4" w:rsidRPr="00BE144E" w:rsidRDefault="000F72C4" w:rsidP="00907AD2">
            <w:pPr>
              <w:spacing w:line="240" w:lineRule="auto"/>
              <w:ind w:firstLine="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1" w:type="dxa"/>
            <w:vAlign w:val="bottom"/>
          </w:tcPr>
          <w:p w:rsidR="000F72C4" w:rsidRPr="00BE144E" w:rsidRDefault="0081477C" w:rsidP="0081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3,195,527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81477C" w:rsidP="0081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</w:t>
            </w:r>
            <w:r w:rsidR="000F72C4"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</w:rPr>
              <w:t>730</w:t>
            </w:r>
            <w:r w:rsidR="000F72C4"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7E75CA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F72C4" w:rsidRPr="00BE144E" w:rsidTr="00907AD2">
        <w:tc>
          <w:tcPr>
            <w:tcW w:w="3818" w:type="dxa"/>
            <w:vAlign w:val="bottom"/>
          </w:tcPr>
          <w:p w:rsidR="000F72C4" w:rsidRPr="00BE144E" w:rsidRDefault="000F72C4" w:rsidP="00907AD2">
            <w:pPr>
              <w:spacing w:line="240" w:lineRule="auto"/>
              <w:ind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71" w:type="dxa"/>
            <w:vAlign w:val="bottom"/>
          </w:tcPr>
          <w:p w:rsidR="000F72C4" w:rsidRPr="00BE144E" w:rsidRDefault="00882198" w:rsidP="0088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(656,593)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(534,753)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7E75CA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F72C4" w:rsidRPr="00BE144E" w:rsidRDefault="000F72C4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F72C4" w:rsidRPr="00BE144E" w:rsidTr="00907AD2">
        <w:tc>
          <w:tcPr>
            <w:tcW w:w="3818" w:type="dxa"/>
            <w:vAlign w:val="bottom"/>
          </w:tcPr>
          <w:p w:rsidR="000F72C4" w:rsidRPr="00BE144E" w:rsidRDefault="000F72C4" w:rsidP="00907AD2">
            <w:pPr>
              <w:spacing w:line="240" w:lineRule="auto"/>
              <w:ind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882198" w:rsidP="007E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2,538,93</w:t>
            </w:r>
            <w:r w:rsidR="007E75CA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3,195,527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7E75CA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BE144E" w:rsidRDefault="000F72C4" w:rsidP="00DE6F3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0279E" w:rsidRPr="00BE144E" w:rsidRDefault="0060279E" w:rsidP="009C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เงินปันผลรับ</w:t>
      </w:r>
      <w:r w:rsidR="00D722BB" w:rsidRPr="00BE144E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จากตราสารทุนที่เป็น</w:t>
      </w:r>
      <w:r w:rsidRPr="00BE144E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หลักทรัพย์เผื่อขาย</w:t>
      </w:r>
    </w:p>
    <w:p w:rsidR="0060279E" w:rsidRPr="00BE144E" w:rsidRDefault="0060279E" w:rsidP="009C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0279E" w:rsidRPr="00BE144E" w:rsidRDefault="0060279E" w:rsidP="009C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ในระหว่างปี </w:t>
      </w:r>
      <w:r w:rsidR="001707FD" w:rsidRPr="00BE144E">
        <w:rPr>
          <w:rFonts w:ascii="Angsana New" w:hAnsi="Angsana New"/>
          <w:spacing w:val="2"/>
          <w:sz w:val="30"/>
          <w:szCs w:val="30"/>
        </w:rPr>
        <w:t>2561</w:t>
      </w:r>
      <w:r w:rsidR="007F0F19" w:rsidRPr="00BE144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กลุ่มบริษัทได้รับเงินปันผลตามสัดส่วนการลงทุนใน</w:t>
      </w:r>
      <w:r w:rsidR="001C3EB5" w:rsidRPr="00BE144E">
        <w:rPr>
          <w:rFonts w:ascii="Angsana New" w:hAnsi="Angsana New"/>
          <w:spacing w:val="2"/>
          <w:sz w:val="30"/>
          <w:szCs w:val="30"/>
          <w:cs/>
        </w:rPr>
        <w:t>ตราสารทุนที่เป็น</w:t>
      </w:r>
      <w:r w:rsidR="005E50A8" w:rsidRPr="00BE144E">
        <w:rPr>
          <w:rFonts w:ascii="Angsana New" w:hAnsi="Angsana New"/>
          <w:spacing w:val="2"/>
          <w:sz w:val="30"/>
          <w:szCs w:val="30"/>
          <w:cs/>
        </w:rPr>
        <w:t>หลักทรัพย์เผื่อขาย</w:t>
      </w:r>
      <w:r w:rsidR="005E50A8"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จำนวนเงิน</w:t>
      </w:r>
      <w:r w:rsidR="00E3503A" w:rsidRPr="00BE144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707FD" w:rsidRPr="00BE144E">
        <w:rPr>
          <w:rFonts w:ascii="Angsana New" w:hAnsi="Angsana New"/>
          <w:spacing w:val="2"/>
          <w:sz w:val="30"/>
          <w:szCs w:val="30"/>
        </w:rPr>
        <w:t>186.78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0F72C4" w:rsidRPr="00BE144E">
        <w:rPr>
          <w:rFonts w:ascii="Angsana New" w:hAnsi="Angsana New"/>
          <w:i/>
          <w:iCs/>
          <w:spacing w:val="2"/>
          <w:sz w:val="30"/>
          <w:szCs w:val="30"/>
        </w:rPr>
        <w:t>60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0F72C4" w:rsidRPr="00BE144E">
        <w:rPr>
          <w:rFonts w:ascii="Angsana New" w:hAnsi="Angsana New"/>
          <w:i/>
          <w:iCs/>
          <w:spacing w:val="2"/>
          <w:sz w:val="30"/>
          <w:szCs w:val="30"/>
        </w:rPr>
        <w:t>188.90</w:t>
      </w:r>
      <w:r w:rsidR="007F0F19"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ล้านบาท)</w:t>
      </w:r>
    </w:p>
    <w:p w:rsidR="002A0BD8" w:rsidRPr="00BE144E" w:rsidRDefault="002A0BD8" w:rsidP="000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185840" w:rsidRPr="00BE144E" w:rsidRDefault="0018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0279E" w:rsidRPr="00BE144E" w:rsidRDefault="0060279E" w:rsidP="009C6D2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60279E" w:rsidRPr="00BE144E" w:rsidRDefault="0060279E" w:rsidP="000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2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16"/>
        <w:gridCol w:w="1173"/>
        <w:gridCol w:w="265"/>
        <w:gridCol w:w="1082"/>
        <w:gridCol w:w="271"/>
        <w:gridCol w:w="1173"/>
        <w:gridCol w:w="254"/>
        <w:gridCol w:w="1184"/>
      </w:tblGrid>
      <w:tr w:rsidR="0060279E" w:rsidRPr="00BE144E" w:rsidTr="00907AD2">
        <w:tc>
          <w:tcPr>
            <w:tcW w:w="2070" w:type="pct"/>
            <w:vAlign w:val="bottom"/>
          </w:tcPr>
          <w:p w:rsidR="0060279E" w:rsidRPr="00BE144E" w:rsidRDefault="0060279E" w:rsidP="00146E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2C4" w:rsidRPr="00BE144E" w:rsidTr="00907AD2">
        <w:tc>
          <w:tcPr>
            <w:tcW w:w="207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207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BE144E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636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5,226,926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6,731,131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1DF" w:rsidRPr="00BE144E" w:rsidTr="00907AD2">
        <w:trPr>
          <w:trHeight w:val="407"/>
        </w:trPr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6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404,357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113,568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5,631,283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6,844,699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9C71DF" w:rsidRPr="00BE144E" w:rsidRDefault="009C71DF" w:rsidP="009C7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(59,646)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1DF" w:rsidRPr="00BE144E" w:rsidRDefault="009C71DF" w:rsidP="00C1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5,631,283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6,785,053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1DF" w:rsidRPr="00BE144E" w:rsidTr="00907AD2">
        <w:tc>
          <w:tcPr>
            <w:tcW w:w="2070" w:type="pct"/>
            <w:vAlign w:val="bottom"/>
          </w:tcPr>
          <w:p w:rsidR="009C71DF" w:rsidRPr="00BE144E" w:rsidRDefault="00C153B7" w:rsidP="00C1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9C71DF" w:rsidRPr="00BE144E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:rsidR="009C71DF" w:rsidRPr="00BE144E" w:rsidRDefault="00C153B7" w:rsidP="00C1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(55,940)</w:t>
            </w:r>
          </w:p>
        </w:tc>
        <w:tc>
          <w:tcPr>
            <w:tcW w:w="144" w:type="pct"/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9C71DF" w:rsidRPr="00BE144E" w:rsidRDefault="009C71DF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55,940</w:t>
            </w:r>
          </w:p>
        </w:tc>
        <w:tc>
          <w:tcPr>
            <w:tcW w:w="147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:rsidR="009C71DF" w:rsidRPr="00BE144E" w:rsidRDefault="009C71DF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:rsidR="009C71DF" w:rsidRPr="00BE144E" w:rsidRDefault="009C71DF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0279E" w:rsidRPr="00BE144E" w:rsidRDefault="0060279E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60279E" w:rsidRPr="00BE144E" w:rsidRDefault="0060279E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60279E" w:rsidRPr="00BE144E" w:rsidRDefault="0060279E" w:rsidP="000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2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7"/>
        <w:gridCol w:w="1172"/>
        <w:gridCol w:w="238"/>
        <w:gridCol w:w="1203"/>
        <w:gridCol w:w="269"/>
        <w:gridCol w:w="1172"/>
        <w:gridCol w:w="269"/>
        <w:gridCol w:w="1160"/>
      </w:tblGrid>
      <w:tr w:rsidR="0060279E" w:rsidRPr="00BE144E" w:rsidTr="00907AD2">
        <w:tc>
          <w:tcPr>
            <w:tcW w:w="2024" w:type="pct"/>
            <w:vAlign w:val="bottom"/>
          </w:tcPr>
          <w:p w:rsidR="0060279E" w:rsidRPr="00BE144E" w:rsidRDefault="0060279E" w:rsidP="00146E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2C4" w:rsidRPr="00BE144E" w:rsidTr="00907AD2">
        <w:tc>
          <w:tcPr>
            <w:tcW w:w="2024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2024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2C4" w:rsidRPr="00BE144E" w:rsidTr="00907AD2">
        <w:tc>
          <w:tcPr>
            <w:tcW w:w="2024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6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5,226,926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E144E">
              <w:rPr>
                <w:rFonts w:ascii="Angsana New" w:hAnsi="Angsana New"/>
                <w:sz w:val="30"/>
                <w:szCs w:val="30"/>
              </w:rPr>
              <w:t>37,590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34,598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74,280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97,805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86,858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DC4A6B" w:rsidRPr="00BE144E" w:rsidRDefault="00DC4A6B" w:rsidP="00DC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5,226,926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6,731,131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59,646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4A6B" w:rsidRPr="00BE144E" w:rsidTr="00907AD2">
        <w:tc>
          <w:tcPr>
            <w:tcW w:w="2024" w:type="pct"/>
            <w:vAlign w:val="bottom"/>
          </w:tcPr>
          <w:p w:rsidR="00DC4A6B" w:rsidRPr="00BE144E" w:rsidRDefault="00DC4A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A6B" w:rsidRPr="00BE144E" w:rsidRDefault="00DC4A6B" w:rsidP="00DC4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5,226,926</w:t>
            </w:r>
          </w:p>
        </w:tc>
        <w:tc>
          <w:tcPr>
            <w:tcW w:w="129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6,671,485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A6B" w:rsidRPr="00BE144E" w:rsidRDefault="00DC4A6B" w:rsidP="00630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A6B" w:rsidRPr="00BE144E" w:rsidRDefault="00DC4A6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A0BD8" w:rsidRPr="00BE144E" w:rsidRDefault="002A0BD8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2A0BD8" w:rsidRPr="00BE144E" w:rsidRDefault="002A0BD8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2A0BD8" w:rsidRPr="00BE144E" w:rsidRDefault="002A0BD8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2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48"/>
        <w:gridCol w:w="1170"/>
        <w:gridCol w:w="236"/>
        <w:gridCol w:w="1205"/>
        <w:gridCol w:w="269"/>
        <w:gridCol w:w="1172"/>
        <w:gridCol w:w="269"/>
        <w:gridCol w:w="1159"/>
      </w:tblGrid>
      <w:tr w:rsidR="002A0BD8" w:rsidRPr="00BE144E" w:rsidTr="00907AD2">
        <w:tc>
          <w:tcPr>
            <w:tcW w:w="2030" w:type="pct"/>
            <w:vAlign w:val="bottom"/>
          </w:tcPr>
          <w:p w:rsidR="002A0BD8" w:rsidRPr="00BE144E" w:rsidRDefault="002A0BD8" w:rsidP="002A0B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:rsidR="002A0BD8" w:rsidRPr="00BE144E" w:rsidRDefault="002A0BD8" w:rsidP="002A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2A0BD8" w:rsidRPr="00BE144E" w:rsidRDefault="002A0BD8" w:rsidP="002A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vAlign w:val="bottom"/>
          </w:tcPr>
          <w:p w:rsidR="002A0BD8" w:rsidRPr="00BE144E" w:rsidRDefault="002A0BD8" w:rsidP="002A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72C4" w:rsidRPr="00BE144E" w:rsidTr="00907AD2">
        <w:tc>
          <w:tcPr>
            <w:tcW w:w="203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c>
          <w:tcPr>
            <w:tcW w:w="203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4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4" w:type="pct"/>
          </w:tcPr>
          <w:p w:rsidR="000F72C4" w:rsidRPr="00BE144E" w:rsidRDefault="000B27C5" w:rsidP="000B2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273,604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:rsidR="000F72C4" w:rsidRPr="00BE144E" w:rsidRDefault="000B27C5" w:rsidP="000B2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73,799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:rsidR="000F72C4" w:rsidRPr="00BE144E" w:rsidRDefault="000B27C5" w:rsidP="000B2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56,954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:rsidR="000F72C4" w:rsidRPr="00BE144E" w:rsidRDefault="0074786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F72C4" w:rsidRPr="00BE144E" w:rsidRDefault="0074786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0F72C4" w:rsidRPr="00BE144E" w:rsidRDefault="0074786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F72C4" w:rsidRPr="00BE144E" w:rsidRDefault="0074786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0F72C4" w:rsidRPr="00BE144E" w:rsidRDefault="0074786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F72C4" w:rsidRPr="00BE144E" w:rsidTr="00907AD2">
        <w:tc>
          <w:tcPr>
            <w:tcW w:w="2030" w:type="pct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0F72C4" w:rsidRPr="00BE144E" w:rsidRDefault="0074786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5,631,283</w:t>
            </w:r>
          </w:p>
        </w:tc>
        <w:tc>
          <w:tcPr>
            <w:tcW w:w="128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6,785,053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0F72C4" w:rsidRPr="00BE144E" w:rsidRDefault="00A448AD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0279E" w:rsidRPr="00BE144E" w:rsidRDefault="0060279E" w:rsidP="000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60279E" w:rsidRPr="00BE144E" w:rsidRDefault="0060279E" w:rsidP="005C7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="00EB18AA" w:rsidRPr="00BE144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th-TH"/>
        </w:rPr>
        <w:t>มีระยะเวลาไม่เกิน 1 เดือน</w:t>
      </w:r>
    </w:p>
    <w:p w:rsidR="0060279E" w:rsidRPr="00BE144E" w:rsidRDefault="0060279E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F45BB5" w:rsidRPr="00BE144E" w:rsidRDefault="00EB18AA" w:rsidP="007706E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="008C4E0E"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อื่น</w:t>
      </w:r>
    </w:p>
    <w:p w:rsidR="00F45BB5" w:rsidRPr="00BE144E" w:rsidRDefault="00F45BB5" w:rsidP="002A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315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2835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EB18AA" w:rsidRPr="00BE144E" w:rsidTr="00907AD2">
        <w:trPr>
          <w:tblHeader/>
        </w:trPr>
        <w:tc>
          <w:tcPr>
            <w:tcW w:w="2835" w:type="dxa"/>
            <w:vAlign w:val="bottom"/>
          </w:tcPr>
          <w:p w:rsidR="00EB18AA" w:rsidRPr="00BE144E" w:rsidRDefault="00EB18AA" w:rsidP="00AB4229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18AA" w:rsidRPr="00BE144E" w:rsidRDefault="00EB18AA" w:rsidP="00AB422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B18AA" w:rsidRPr="00BE144E" w:rsidRDefault="00EB18AA" w:rsidP="00AB422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EB18AA" w:rsidRPr="00BE144E" w:rsidRDefault="00EB18AA" w:rsidP="00AB422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B18AA" w:rsidRPr="00BE144E" w:rsidRDefault="00EB18AA" w:rsidP="00AB422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8AA" w:rsidRPr="00BE144E" w:rsidTr="00907AD2">
        <w:trPr>
          <w:tblHeader/>
        </w:trPr>
        <w:tc>
          <w:tcPr>
            <w:tcW w:w="2835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18AA" w:rsidRPr="00BE144E" w:rsidRDefault="00EB18AA" w:rsidP="00EB1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18AA" w:rsidRPr="00BE144E" w:rsidRDefault="00EB18AA" w:rsidP="00EB1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B18AA" w:rsidRPr="00BE144E" w:rsidTr="00907AD2">
        <w:trPr>
          <w:tblHeader/>
        </w:trPr>
        <w:tc>
          <w:tcPr>
            <w:tcW w:w="2835" w:type="dxa"/>
            <w:vAlign w:val="bottom"/>
          </w:tcPr>
          <w:p w:rsidR="00EB18AA" w:rsidRPr="00BE144E" w:rsidRDefault="00EB18AA" w:rsidP="000F72C4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B18AA" w:rsidRPr="00BE144E" w:rsidRDefault="00EB18AA" w:rsidP="000F72C4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(พันบาท)</w:t>
            </w:r>
          </w:p>
        </w:tc>
      </w:tr>
      <w:tr w:rsidR="00EB18AA" w:rsidRPr="00BE144E" w:rsidTr="00907AD2">
        <w:tc>
          <w:tcPr>
            <w:tcW w:w="2835" w:type="dxa"/>
            <w:vAlign w:val="bottom"/>
          </w:tcPr>
          <w:p w:rsidR="00EB18AA" w:rsidRPr="00BE144E" w:rsidRDefault="00EB18AA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EB18AA" w:rsidRPr="00BE144E" w:rsidRDefault="00291B78" w:rsidP="00EB18A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18AA" w:rsidRPr="00BE144E" w:rsidRDefault="00C153B7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61,885</w:t>
            </w:r>
          </w:p>
        </w:tc>
        <w:tc>
          <w:tcPr>
            <w:tcW w:w="270" w:type="dxa"/>
            <w:vAlign w:val="bottom"/>
          </w:tcPr>
          <w:p w:rsidR="00EB18AA" w:rsidRPr="00BE144E" w:rsidRDefault="00EB18AA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18AA" w:rsidRPr="00BE144E" w:rsidRDefault="00371856" w:rsidP="003718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41,392</w:t>
            </w:r>
          </w:p>
        </w:tc>
        <w:tc>
          <w:tcPr>
            <w:tcW w:w="270" w:type="dxa"/>
            <w:vAlign w:val="bottom"/>
          </w:tcPr>
          <w:p w:rsidR="00EB18AA" w:rsidRPr="00BE144E" w:rsidRDefault="00EB18AA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18AA" w:rsidRPr="00BE144E" w:rsidRDefault="000D3A65" w:rsidP="000D3A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77,178</w:t>
            </w:r>
          </w:p>
        </w:tc>
        <w:tc>
          <w:tcPr>
            <w:tcW w:w="270" w:type="dxa"/>
            <w:vAlign w:val="bottom"/>
          </w:tcPr>
          <w:p w:rsidR="00EB18AA" w:rsidRPr="00BE144E" w:rsidRDefault="00EB18AA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18AA" w:rsidRPr="00BE144E" w:rsidRDefault="00E55FBE" w:rsidP="003718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101,492</w:t>
            </w:r>
          </w:p>
        </w:tc>
      </w:tr>
      <w:tr w:rsidR="003F1712" w:rsidRPr="00BE144E" w:rsidTr="00907AD2">
        <w:tc>
          <w:tcPr>
            <w:tcW w:w="2835" w:type="dxa"/>
            <w:vAlign w:val="bottom"/>
          </w:tcPr>
          <w:p w:rsidR="003F1712" w:rsidRPr="00BE144E" w:rsidRDefault="003F1712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1712" w:rsidRPr="00BE144E" w:rsidRDefault="003F1712" w:rsidP="00371856">
            <w:pPr>
              <w:tabs>
                <w:tab w:val="clear" w:pos="907"/>
                <w:tab w:val="left" w:pos="360"/>
                <w:tab w:val="decimal" w:pos="95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1712" w:rsidRPr="00BE144E" w:rsidRDefault="003F1712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B18AA" w:rsidRPr="00BE144E" w:rsidTr="00907AD2">
        <w:tc>
          <w:tcPr>
            <w:tcW w:w="2835" w:type="dxa"/>
            <w:vAlign w:val="bottom"/>
          </w:tcPr>
          <w:p w:rsidR="00EB18AA" w:rsidRPr="00BE144E" w:rsidRDefault="00EB18AA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18AA" w:rsidRPr="00BE144E" w:rsidRDefault="00EB18AA" w:rsidP="00371856">
            <w:pPr>
              <w:tabs>
                <w:tab w:val="clear" w:pos="907"/>
                <w:tab w:val="left" w:pos="360"/>
                <w:tab w:val="decimal" w:pos="95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18AA" w:rsidRPr="00BE144E" w:rsidRDefault="00EB18AA" w:rsidP="00EB18AA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A69A9" w:rsidRPr="00BE144E" w:rsidTr="00907AD2">
        <w:tc>
          <w:tcPr>
            <w:tcW w:w="2835" w:type="dxa"/>
            <w:vAlign w:val="bottom"/>
          </w:tcPr>
          <w:p w:rsidR="006A69A9" w:rsidRPr="00BE144E" w:rsidRDefault="006A69A9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1B4151" w:rsidRPr="00BE144E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</w:tcPr>
          <w:p w:rsidR="006A69A9" w:rsidRPr="00BE144E" w:rsidRDefault="006A69A9" w:rsidP="006A69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69A9" w:rsidRPr="00BE144E" w:rsidRDefault="006A69A9" w:rsidP="006A69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69,491</w:t>
            </w:r>
          </w:p>
        </w:tc>
        <w:tc>
          <w:tcPr>
            <w:tcW w:w="270" w:type="dxa"/>
            <w:vAlign w:val="bottom"/>
          </w:tcPr>
          <w:p w:rsidR="006A69A9" w:rsidRPr="00BE144E" w:rsidRDefault="006A69A9" w:rsidP="006A69A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A69A9" w:rsidRPr="00BE144E" w:rsidRDefault="006A69A9" w:rsidP="006A69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95,064</w:t>
            </w:r>
          </w:p>
        </w:tc>
        <w:tc>
          <w:tcPr>
            <w:tcW w:w="270" w:type="dxa"/>
            <w:vAlign w:val="bottom"/>
          </w:tcPr>
          <w:p w:rsidR="006A69A9" w:rsidRPr="00BE144E" w:rsidRDefault="006A69A9" w:rsidP="006A69A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A69A9" w:rsidRPr="00BE144E" w:rsidRDefault="006A69A9" w:rsidP="006A69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11,774</w:t>
            </w:r>
          </w:p>
        </w:tc>
        <w:tc>
          <w:tcPr>
            <w:tcW w:w="270" w:type="dxa"/>
            <w:vAlign w:val="bottom"/>
          </w:tcPr>
          <w:p w:rsidR="006A69A9" w:rsidRPr="00BE144E" w:rsidRDefault="006A69A9" w:rsidP="006A69A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A69A9" w:rsidRPr="00BE144E" w:rsidRDefault="006A69A9" w:rsidP="006A69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11,219</w:t>
            </w:r>
          </w:p>
        </w:tc>
      </w:tr>
      <w:tr w:rsidR="00C153B7" w:rsidRPr="00BE144E" w:rsidTr="00907AD2">
        <w:tc>
          <w:tcPr>
            <w:tcW w:w="2835" w:type="dxa"/>
            <w:vAlign w:val="bottom"/>
          </w:tcPr>
          <w:p w:rsidR="00C153B7" w:rsidRPr="00BE144E" w:rsidRDefault="00C153B7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ลูกหนี้เงินชดเชยค่าประกันภัย</w:t>
            </w:r>
          </w:p>
        </w:tc>
        <w:tc>
          <w:tcPr>
            <w:tcW w:w="990" w:type="dxa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599,152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153B7" w:rsidRPr="00BE144E" w:rsidTr="00907AD2">
        <w:tc>
          <w:tcPr>
            <w:tcW w:w="2835" w:type="dxa"/>
            <w:vAlign w:val="bottom"/>
          </w:tcPr>
          <w:p w:rsidR="00C153B7" w:rsidRPr="00BE144E" w:rsidRDefault="00C153B7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83,891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58,275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33,798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36,289</w:t>
            </w:r>
          </w:p>
        </w:tc>
      </w:tr>
      <w:tr w:rsidR="00C153B7" w:rsidRPr="00BE144E" w:rsidTr="00907AD2">
        <w:tc>
          <w:tcPr>
            <w:tcW w:w="2835" w:type="dxa"/>
            <w:vAlign w:val="bottom"/>
          </w:tcPr>
          <w:p w:rsidR="00C153B7" w:rsidRPr="00BE144E" w:rsidRDefault="00C153B7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53B7" w:rsidRPr="00BE144E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C153B7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752,491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45,572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47,508</w:t>
            </w:r>
          </w:p>
        </w:tc>
      </w:tr>
      <w:tr w:rsidR="00C153B7" w:rsidRPr="00BE144E" w:rsidTr="00907AD2">
        <w:tc>
          <w:tcPr>
            <w:tcW w:w="2835" w:type="dxa"/>
            <w:vAlign w:val="bottom"/>
          </w:tcPr>
          <w:p w:rsidR="00C153B7" w:rsidRPr="00BE144E" w:rsidRDefault="00C153B7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  <w:r w:rsidR="00C153B7"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793,883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122,750</w:t>
            </w:r>
          </w:p>
        </w:tc>
        <w:tc>
          <w:tcPr>
            <w:tcW w:w="270" w:type="dxa"/>
            <w:vAlign w:val="bottom"/>
          </w:tcPr>
          <w:p w:rsidR="00C153B7" w:rsidRPr="00BE144E" w:rsidRDefault="00C153B7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153B7" w:rsidRPr="00BE144E" w:rsidRDefault="00C153B7" w:rsidP="00C153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149,000</w:t>
            </w:r>
          </w:p>
        </w:tc>
      </w:tr>
      <w:tr w:rsidR="005F338B" w:rsidRPr="00BE144E" w:rsidTr="00907AD2">
        <w:tc>
          <w:tcPr>
            <w:tcW w:w="2835" w:type="dxa"/>
            <w:vAlign w:val="bottom"/>
          </w:tcPr>
          <w:p w:rsidR="005F338B" w:rsidRPr="00BE144E" w:rsidRDefault="005F338B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F338B" w:rsidRPr="00BE144E" w:rsidRDefault="005F338B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5F338B" w:rsidRPr="00BE144E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F338B" w:rsidRPr="00BE144E" w:rsidRDefault="005F338B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F338B" w:rsidRPr="00BE144E" w:rsidRDefault="005F338B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F338B" w:rsidRPr="00BE144E" w:rsidRDefault="005F338B" w:rsidP="00C153B7">
            <w:pPr>
              <w:tabs>
                <w:tab w:val="clear" w:pos="907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F338B" w:rsidRPr="00BE144E" w:rsidRDefault="005F338B" w:rsidP="00C153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F338B" w:rsidRPr="00BE144E" w:rsidRDefault="005F338B" w:rsidP="00C153B7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F338B" w:rsidRPr="00BE144E" w:rsidRDefault="005F338B" w:rsidP="00C153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574E9" w:rsidRPr="00BE144E" w:rsidTr="00907AD2">
        <w:tc>
          <w:tcPr>
            <w:tcW w:w="2835" w:type="dxa"/>
            <w:vAlign w:val="bottom"/>
          </w:tcPr>
          <w:p w:rsidR="00F574E9" w:rsidRPr="00BE144E" w:rsidRDefault="00F574E9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BF7B9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574E9" w:rsidRPr="00BE144E" w:rsidRDefault="00F574E9" w:rsidP="00F57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574E9" w:rsidRPr="00BE144E" w:rsidRDefault="00F574E9" w:rsidP="00BF7B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BF7B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574E9" w:rsidRPr="009A0472" w:rsidTr="00907AD2">
        <w:tc>
          <w:tcPr>
            <w:tcW w:w="2835" w:type="dxa"/>
          </w:tcPr>
          <w:p w:rsidR="00F574E9" w:rsidRPr="009A0472" w:rsidRDefault="00F574E9" w:rsidP="00907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F574E9" w:rsidRPr="009A0472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  <w:r w:rsidR="00D47B4A"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BF7B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</w:rPr>
              <w:t>793,883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122,750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149,000</w:t>
            </w:r>
          </w:p>
        </w:tc>
      </w:tr>
      <w:tr w:rsidR="00F574E9" w:rsidRPr="00BE144E" w:rsidTr="00907AD2">
        <w:tc>
          <w:tcPr>
            <w:tcW w:w="2835" w:type="dxa"/>
            <w:vAlign w:val="bottom"/>
          </w:tcPr>
          <w:p w:rsidR="00F574E9" w:rsidRPr="00BE144E" w:rsidRDefault="00F574E9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574E9" w:rsidRPr="00BE144E" w:rsidRDefault="00F574E9" w:rsidP="00F574E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F574E9" w:rsidRPr="00BE144E" w:rsidRDefault="00F574E9" w:rsidP="00F574E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574E9" w:rsidRPr="00BE144E" w:rsidTr="00907AD2">
        <w:tc>
          <w:tcPr>
            <w:tcW w:w="2835" w:type="dxa"/>
          </w:tcPr>
          <w:p w:rsidR="00F574E9" w:rsidRPr="00BE144E" w:rsidRDefault="00F574E9" w:rsidP="00907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F574E9" w:rsidRPr="00BE144E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="00D47B4A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574E9" w:rsidRPr="009A0472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9A0472">
              <w:rPr>
                <w:rFonts w:ascii="Angsana New" w:hAnsi="Angsana New"/>
                <w:sz w:val="30"/>
                <w:szCs w:val="30"/>
              </w:rPr>
              <w:t>786,582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105,839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574E9" w:rsidRPr="00BE144E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140,533</w:t>
            </w:r>
          </w:p>
        </w:tc>
      </w:tr>
      <w:tr w:rsidR="00F574E9" w:rsidRPr="00BE144E" w:rsidTr="00907AD2">
        <w:tc>
          <w:tcPr>
            <w:tcW w:w="2835" w:type="dxa"/>
          </w:tcPr>
          <w:p w:rsidR="00F574E9" w:rsidRPr="00BE144E" w:rsidRDefault="00F574E9" w:rsidP="00907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2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9,901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9A0472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9A0472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16,911</w:t>
            </w:r>
          </w:p>
        </w:tc>
        <w:tc>
          <w:tcPr>
            <w:tcW w:w="270" w:type="dxa"/>
            <w:vAlign w:val="bottom"/>
          </w:tcPr>
          <w:p w:rsidR="00F574E9" w:rsidRPr="00BE144E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574E9" w:rsidRPr="00BE144E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8,467</w:t>
            </w:r>
          </w:p>
        </w:tc>
      </w:tr>
      <w:tr w:rsidR="00F574E9" w:rsidRPr="009A0472" w:rsidTr="00907AD2">
        <w:tc>
          <w:tcPr>
            <w:tcW w:w="2835" w:type="dxa"/>
            <w:vAlign w:val="bottom"/>
          </w:tcPr>
          <w:p w:rsidR="00F574E9" w:rsidRPr="009A0472" w:rsidRDefault="00F574E9" w:rsidP="00907AD2">
            <w:pPr>
              <w:tabs>
                <w:tab w:val="left" w:pos="360"/>
              </w:tabs>
              <w:spacing w:line="240" w:lineRule="auto"/>
              <w:ind w:left="126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F574E9" w:rsidRPr="009A0472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5F338B" w:rsidP="005F33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  <w:r w:rsidR="00D47B4A"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</w:rPr>
              <w:t>793,883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F574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122,750</w:t>
            </w:r>
          </w:p>
        </w:tc>
        <w:tc>
          <w:tcPr>
            <w:tcW w:w="270" w:type="dxa"/>
            <w:vAlign w:val="bottom"/>
          </w:tcPr>
          <w:p w:rsidR="00F574E9" w:rsidRPr="009A0472" w:rsidRDefault="00F574E9" w:rsidP="00F574E9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4E9" w:rsidRPr="009A0472" w:rsidRDefault="00F574E9" w:rsidP="009A04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149,000</w:t>
            </w:r>
          </w:p>
        </w:tc>
      </w:tr>
    </w:tbl>
    <w:p w:rsidR="00F45BB5" w:rsidRPr="00BE144E" w:rsidRDefault="00F45BB5" w:rsidP="00B6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60279E" w:rsidRPr="00BE144E" w:rsidRDefault="0060279E" w:rsidP="007706E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วัสดุสำรองคลัง</w:t>
      </w:r>
    </w:p>
    <w:p w:rsidR="0060279E" w:rsidRPr="00BE144E" w:rsidRDefault="0060279E" w:rsidP="00B6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53"/>
        <w:gridCol w:w="1171"/>
        <w:gridCol w:w="272"/>
        <w:gridCol w:w="1166"/>
        <w:gridCol w:w="272"/>
        <w:gridCol w:w="1170"/>
        <w:gridCol w:w="272"/>
        <w:gridCol w:w="1162"/>
      </w:tblGrid>
      <w:tr w:rsidR="00305E7B" w:rsidRPr="00BE144E" w:rsidTr="00907AD2">
        <w:trPr>
          <w:trHeight w:val="419"/>
        </w:trPr>
        <w:tc>
          <w:tcPr>
            <w:tcW w:w="2032" w:type="pct"/>
            <w:vAlign w:val="bottom"/>
          </w:tcPr>
          <w:p w:rsidR="00305E7B" w:rsidRPr="00BE144E" w:rsidRDefault="00305E7B" w:rsidP="00442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  <w:vAlign w:val="bottom"/>
          </w:tcPr>
          <w:p w:rsidR="00305E7B" w:rsidRPr="00BE144E" w:rsidRDefault="00305E7B" w:rsidP="00442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:rsidR="00305E7B" w:rsidRPr="00BE144E" w:rsidRDefault="00305E7B" w:rsidP="00442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vAlign w:val="bottom"/>
          </w:tcPr>
          <w:p w:rsidR="00305E7B" w:rsidRPr="00BE144E" w:rsidRDefault="00305E7B" w:rsidP="00442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907AD2">
        <w:trPr>
          <w:trHeight w:val="407"/>
        </w:trPr>
        <w:tc>
          <w:tcPr>
            <w:tcW w:w="2032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72C4" w:rsidRPr="00BE144E" w:rsidTr="00907AD2">
        <w:trPr>
          <w:trHeight w:val="407"/>
        </w:trPr>
        <w:tc>
          <w:tcPr>
            <w:tcW w:w="2032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1,1</w:t>
            </w:r>
            <w:r w:rsidR="00D507D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D923E2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507D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771CA" w:rsidRPr="00BE144E" w:rsidRDefault="002771CA" w:rsidP="006D73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1,211,235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วัสดุสำรอง</w:t>
            </w:r>
            <w:r w:rsidR="00D923E2"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คลัง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1,6</w:t>
            </w:r>
            <w:r w:rsidR="00D507D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D923E2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507D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1,805,925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วัสดุสำรอง</w:t>
            </w:r>
            <w:r w:rsidR="00D923E2"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คลัง</w:t>
            </w: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ระหว่างทาง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3,350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106,230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2,884,256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3,123,390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ค่าเผื่อวัสดุสำรองคลังล้าสมัย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2771CA" w:rsidRPr="00BE144E" w:rsidRDefault="00E462AE" w:rsidP="00F72275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923E2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925,799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(995,915)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E977A5">
            <w:pPr>
              <w:ind w:firstLine="36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</w:t>
            </w:r>
            <w:r w:rsidR="00E977A5" w:rsidRPr="00BE144E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D923E2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E462AE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25,565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1,932,892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E53D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2,127,421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:rsidR="002771CA" w:rsidRPr="00BE144E" w:rsidRDefault="002771CA" w:rsidP="00EB0AF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1CA" w:rsidRPr="00BE144E" w:rsidTr="00907AD2">
        <w:trPr>
          <w:trHeight w:val="407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left" w:pos="342"/>
              </w:tabs>
              <w:ind w:left="34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ต้นทุนของวัสดุสำรองคลังที่บันทึกเป็นค่าใช้จ่ายและได้รวมในบัญชีต้นทุนขาย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2771CA" w:rsidRPr="00BE144E" w:rsidRDefault="002771CA" w:rsidP="00E462AE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2771CA" w:rsidRPr="00BE144E" w:rsidRDefault="002771CA" w:rsidP="00EB0A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62AE" w:rsidRPr="00BE144E" w:rsidTr="00907AD2">
        <w:trPr>
          <w:trHeight w:val="407"/>
        </w:trPr>
        <w:tc>
          <w:tcPr>
            <w:tcW w:w="2032" w:type="pct"/>
            <w:vAlign w:val="bottom"/>
          </w:tcPr>
          <w:p w:rsidR="00E462AE" w:rsidRPr="00BE144E" w:rsidRDefault="00E462AE" w:rsidP="000F72C4">
            <w:pPr>
              <w:numPr>
                <w:ilvl w:val="0"/>
                <w:numId w:val="27"/>
              </w:numPr>
              <w:ind w:hanging="25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E462AE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118,089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E462AE" w:rsidRPr="00BE144E" w:rsidRDefault="00E462AE" w:rsidP="00F7227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425,842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E462AE" w:rsidRPr="00BE144E" w:rsidRDefault="00E462AE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E462AE" w:rsidRPr="00BE144E" w:rsidRDefault="00E462AE" w:rsidP="000F72C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62AE" w:rsidRPr="00BE144E" w:rsidTr="00907AD2">
        <w:trPr>
          <w:trHeight w:val="407"/>
        </w:trPr>
        <w:tc>
          <w:tcPr>
            <w:tcW w:w="2032" w:type="pct"/>
            <w:vAlign w:val="bottom"/>
          </w:tcPr>
          <w:p w:rsidR="00E462AE" w:rsidRPr="00BE144E" w:rsidRDefault="00E462AE" w:rsidP="000F72C4">
            <w:pPr>
              <w:numPr>
                <w:ilvl w:val="0"/>
                <w:numId w:val="27"/>
              </w:numPr>
              <w:ind w:hanging="25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:rsidR="00E462AE" w:rsidRPr="00BE144E" w:rsidRDefault="00E462AE" w:rsidP="000F72C4">
            <w:pPr>
              <w:ind w:left="34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E462AE" w:rsidRPr="00BE144E" w:rsidRDefault="00635C70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75,746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E462AE" w:rsidRPr="00BE144E" w:rsidRDefault="00E462AE" w:rsidP="006D73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61,934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E462AE" w:rsidRPr="00BE144E" w:rsidRDefault="00E462AE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E462AE" w:rsidRPr="00BE144E" w:rsidRDefault="00E462AE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E462AE" w:rsidRPr="00BE144E" w:rsidRDefault="00E462AE" w:rsidP="000F72C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19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numPr>
                <w:ilvl w:val="0"/>
                <w:numId w:val="27"/>
              </w:numPr>
              <w:ind w:hanging="25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71CA" w:rsidRPr="00BE144E" w:rsidRDefault="00635C70" w:rsidP="00156BA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6D73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58,060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F0397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71CA" w:rsidRPr="00BE144E" w:rsidTr="00907AD2">
        <w:trPr>
          <w:trHeight w:val="419"/>
        </w:trPr>
        <w:tc>
          <w:tcPr>
            <w:tcW w:w="2032" w:type="pct"/>
            <w:vAlign w:val="bottom"/>
          </w:tcPr>
          <w:p w:rsidR="002771CA" w:rsidRPr="00BE144E" w:rsidRDefault="002771CA" w:rsidP="000F72C4">
            <w:pPr>
              <w:tabs>
                <w:tab w:val="clear" w:pos="4451"/>
                <w:tab w:val="clear" w:pos="4678"/>
                <w:tab w:val="left" w:pos="3654"/>
              </w:tabs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71CA" w:rsidRPr="00BE144E" w:rsidRDefault="00E462AE" w:rsidP="00156BAB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193,835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6D73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429,716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156BA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2771CA" w:rsidRPr="00BE144E" w:rsidRDefault="002771CA" w:rsidP="000F72C4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1CA" w:rsidRPr="00BE144E" w:rsidRDefault="002771CA" w:rsidP="000F72C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305E7B" w:rsidRPr="00BE144E" w:rsidRDefault="00305E7B" w:rsidP="0078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8818DB" w:rsidRPr="00BE144E" w:rsidRDefault="007A5C12" w:rsidP="008818D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8818DB"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:rsidR="008818DB" w:rsidRPr="00BE144E" w:rsidRDefault="008818DB" w:rsidP="0078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301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906"/>
        <w:gridCol w:w="1081"/>
        <w:gridCol w:w="273"/>
        <w:gridCol w:w="1256"/>
        <w:gridCol w:w="272"/>
        <w:gridCol w:w="1077"/>
        <w:gridCol w:w="272"/>
        <w:gridCol w:w="1164"/>
      </w:tblGrid>
      <w:tr w:rsidR="008818DB" w:rsidRPr="00BE144E" w:rsidTr="00907AD2">
        <w:trPr>
          <w:trHeight w:val="419"/>
        </w:trPr>
        <w:tc>
          <w:tcPr>
            <w:tcW w:w="2100" w:type="pct"/>
            <w:vAlign w:val="bottom"/>
          </w:tcPr>
          <w:p w:rsidR="008818DB" w:rsidRPr="00BE144E" w:rsidRDefault="008818DB" w:rsidP="00F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3"/>
            <w:vAlign w:val="bottom"/>
          </w:tcPr>
          <w:p w:rsidR="008818DB" w:rsidRPr="00BE144E" w:rsidRDefault="008818DB" w:rsidP="00F2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:rsidR="008818DB" w:rsidRPr="00BE144E" w:rsidRDefault="008818DB" w:rsidP="00F2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vAlign w:val="bottom"/>
          </w:tcPr>
          <w:p w:rsidR="008818DB" w:rsidRPr="00BE144E" w:rsidRDefault="008818DB" w:rsidP="00F2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907AD2">
        <w:trPr>
          <w:trHeight w:val="407"/>
        </w:trPr>
        <w:tc>
          <w:tcPr>
            <w:tcW w:w="210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0DDD" w:rsidRPr="00BE144E" w:rsidTr="00907AD2">
        <w:trPr>
          <w:trHeight w:val="407"/>
        </w:trPr>
        <w:tc>
          <w:tcPr>
            <w:tcW w:w="2100" w:type="pct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6" w:type="pct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2C4" w:rsidRPr="00BE144E" w:rsidTr="00907AD2">
        <w:trPr>
          <w:trHeight w:val="407"/>
        </w:trPr>
        <w:tc>
          <w:tcPr>
            <w:tcW w:w="2100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0" w:type="pct"/>
            <w:gridSpan w:val="7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5FBE" w:rsidRPr="00BE144E" w:rsidTr="00907AD2">
        <w:trPr>
          <w:trHeight w:val="407"/>
        </w:trPr>
        <w:tc>
          <w:tcPr>
            <w:tcW w:w="2100" w:type="pct"/>
            <w:vAlign w:val="bottom"/>
          </w:tcPr>
          <w:p w:rsidR="00F15FBE" w:rsidRPr="00BE144E" w:rsidRDefault="00F15FBE" w:rsidP="00F1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F15FBE" w:rsidRPr="00BE144E" w:rsidRDefault="00F15FBE" w:rsidP="00F1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25,315,902</w:t>
            </w:r>
          </w:p>
        </w:tc>
        <w:tc>
          <w:tcPr>
            <w:tcW w:w="147" w:type="pct"/>
            <w:vAlign w:val="bottom"/>
          </w:tcPr>
          <w:p w:rsidR="00F15FBE" w:rsidRPr="00BE144E" w:rsidRDefault="00F15FBE" w:rsidP="00F1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F15FBE" w:rsidRPr="00BE144E" w:rsidRDefault="00F15FBE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24,643,594</w:t>
            </w:r>
          </w:p>
        </w:tc>
        <w:tc>
          <w:tcPr>
            <w:tcW w:w="146" w:type="pct"/>
            <w:vAlign w:val="bottom"/>
          </w:tcPr>
          <w:p w:rsidR="00F15FBE" w:rsidRPr="00BE144E" w:rsidRDefault="00F15FBE" w:rsidP="00F1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F15FBE" w:rsidRPr="00BE144E" w:rsidRDefault="00F15FBE" w:rsidP="00F1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5,044,942</w:t>
            </w:r>
          </w:p>
        </w:tc>
        <w:tc>
          <w:tcPr>
            <w:tcW w:w="146" w:type="pct"/>
            <w:vAlign w:val="bottom"/>
          </w:tcPr>
          <w:p w:rsidR="00F15FBE" w:rsidRPr="00BE144E" w:rsidRDefault="00F15FBE" w:rsidP="00F1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F15FBE" w:rsidRPr="00BE144E" w:rsidRDefault="00F15FBE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4,393,296</w:t>
            </w:r>
          </w:p>
        </w:tc>
      </w:tr>
      <w:tr w:rsidR="000F72C4" w:rsidRPr="00BE144E" w:rsidTr="00907AD2">
        <w:trPr>
          <w:trHeight w:val="407"/>
        </w:trPr>
        <w:tc>
          <w:tcPr>
            <w:tcW w:w="2100" w:type="pct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0F72C4" w:rsidRPr="00BE144E" w:rsidRDefault="00F42FEB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4,735,465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0F72C4" w:rsidRPr="00BE144E" w:rsidRDefault="009245E4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3,595,40</w:t>
            </w:r>
            <w:r w:rsidR="00AB094E" w:rsidRPr="00BE144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vAlign w:val="bottom"/>
          </w:tcPr>
          <w:p w:rsidR="000F72C4" w:rsidRPr="00BE144E" w:rsidRDefault="00F42FEB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F72C4" w:rsidRPr="00BE144E" w:rsidRDefault="000F72C4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00DDD" w:rsidRPr="00BE144E" w:rsidTr="00907AD2">
        <w:trPr>
          <w:trHeight w:val="407"/>
        </w:trPr>
        <w:tc>
          <w:tcPr>
            <w:tcW w:w="2100" w:type="pct"/>
            <w:vAlign w:val="bottom"/>
          </w:tcPr>
          <w:p w:rsidR="00A00DDD" w:rsidRPr="00BE144E" w:rsidRDefault="00A00DDD" w:rsidP="00A0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(ขาดทุน) เบ็ดเสร็จอื่น</w:t>
            </w:r>
          </w:p>
          <w:p w:rsidR="00A00DDD" w:rsidRPr="00BE144E" w:rsidRDefault="00A00DDD" w:rsidP="00A00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จากเงินลงทุนในบริษัทร่วมและการร่วมค้า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A00DDD" w:rsidRPr="00BE144E" w:rsidRDefault="00F42FEB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145,728</w:t>
            </w:r>
          </w:p>
        </w:tc>
        <w:tc>
          <w:tcPr>
            <w:tcW w:w="147" w:type="pct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:rsidR="00A00DDD" w:rsidRPr="00BE144E" w:rsidRDefault="00416C27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139,309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A00DDD" w:rsidRPr="00BE144E" w:rsidRDefault="00F42FEB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A00DDD" w:rsidRPr="00BE144E" w:rsidRDefault="00A00DDD" w:rsidP="00A00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A00DDD" w:rsidRPr="00BE144E" w:rsidRDefault="00A00DDD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72C4" w:rsidRPr="00BE144E" w:rsidTr="00907AD2">
        <w:trPr>
          <w:trHeight w:val="407"/>
        </w:trPr>
        <w:tc>
          <w:tcPr>
            <w:tcW w:w="2100" w:type="pct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0F72C4" w:rsidRPr="00BE144E" w:rsidRDefault="00CE4119" w:rsidP="00CD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3,0</w:t>
            </w:r>
            <w:r w:rsidR="00CD3DEE" w:rsidRPr="00BE144E">
              <w:rPr>
                <w:rFonts w:ascii="Angsana New" w:hAnsi="Angsana New"/>
                <w:sz w:val="30"/>
                <w:szCs w:val="30"/>
              </w:rPr>
              <w:t>71,288</w:t>
            </w:r>
          </w:p>
        </w:tc>
        <w:tc>
          <w:tcPr>
            <w:tcW w:w="147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0F72C4" w:rsidRPr="00BE144E" w:rsidRDefault="000F72C4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1,004,837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0F72C4" w:rsidRPr="00BE144E" w:rsidRDefault="00CE4119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372,719</w:t>
            </w:r>
          </w:p>
        </w:tc>
        <w:tc>
          <w:tcPr>
            <w:tcW w:w="146" w:type="pct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F72C4" w:rsidRPr="00BE144E" w:rsidRDefault="000F72C4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651,646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จำหน่ายเงินลงทุนในการร่วมค้า</w:t>
            </w:r>
          </w:p>
        </w:tc>
        <w:tc>
          <w:tcPr>
            <w:tcW w:w="581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(308,644)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ตัดจำหน่ายเงินลงทุนในการร่วมค้า</w:t>
            </w:r>
          </w:p>
        </w:tc>
        <w:tc>
          <w:tcPr>
            <w:tcW w:w="581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(15,156)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(15,446)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581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15,156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15,446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(2,372,274)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(2,371,606)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581" w:type="pct"/>
            <w:vAlign w:val="bottom"/>
          </w:tcPr>
          <w:p w:rsidR="00D95648" w:rsidRPr="00BE144E" w:rsidRDefault="00D95648" w:rsidP="00CD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</w:t>
            </w:r>
            <w:r w:rsidR="00CD3DEE" w:rsidRPr="00BE144E">
              <w:rPr>
                <w:rFonts w:ascii="Angsana New" w:hAnsi="Angsana New"/>
                <w:sz w:val="30"/>
                <w:szCs w:val="30"/>
              </w:rPr>
              <w:t>67,297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416C27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(1,393,66</w:t>
            </w:r>
            <w:r w:rsidR="00AB094E" w:rsidRPr="00BE144E">
              <w:rPr>
                <w:rFonts w:ascii="Angsana New" w:hAnsi="Angsana New"/>
                <w:sz w:val="30"/>
                <w:szCs w:val="30"/>
              </w:rPr>
              <w:t>2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5648" w:rsidRPr="00BE144E" w:rsidTr="00907AD2">
        <w:trPr>
          <w:trHeight w:val="407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(6,671)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6,671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95648" w:rsidRPr="00BE144E" w:rsidRDefault="00D95648" w:rsidP="003011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5648" w:rsidRPr="00BE144E" w:rsidTr="00907AD2">
        <w:trPr>
          <w:trHeight w:val="419"/>
        </w:trPr>
        <w:tc>
          <w:tcPr>
            <w:tcW w:w="2100" w:type="pct"/>
            <w:vAlign w:val="bottom"/>
          </w:tcPr>
          <w:p w:rsidR="00D95648" w:rsidRPr="00BE144E" w:rsidRDefault="00D95648" w:rsidP="00D9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30,722,141</w:t>
            </w:r>
          </w:p>
        </w:tc>
        <w:tc>
          <w:tcPr>
            <w:tcW w:w="147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648" w:rsidRPr="00BE144E" w:rsidRDefault="00416C27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/>
              <w:ind w:left="-115" w:right="-3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25,315,902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3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5,417,661</w:t>
            </w:r>
          </w:p>
        </w:tc>
        <w:tc>
          <w:tcPr>
            <w:tcW w:w="146" w:type="pct"/>
            <w:vAlign w:val="bottom"/>
          </w:tcPr>
          <w:p w:rsidR="00D95648" w:rsidRPr="00BE144E" w:rsidRDefault="00D95648" w:rsidP="00D95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648" w:rsidRPr="00BE144E" w:rsidRDefault="00D95648" w:rsidP="00301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5,044,942</w:t>
            </w:r>
          </w:p>
        </w:tc>
      </w:tr>
    </w:tbl>
    <w:p w:rsidR="008818DB" w:rsidRPr="00BE144E" w:rsidRDefault="008818DB" w:rsidP="008B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8B0506" w:rsidRPr="00BE144E" w:rsidRDefault="008B0506" w:rsidP="008B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0506" w:rsidRPr="00BE144E" w:rsidRDefault="008B0506" w:rsidP="008B0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8B0506" w:rsidRPr="00BE144E" w:rsidSect="00F82E6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D14AA1" w:rsidRPr="00BE144E" w:rsidRDefault="00D14AA1" w:rsidP="00D14AA1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pacing w:val="-6"/>
          <w:sz w:val="28"/>
          <w:szCs w:val="28"/>
          <w:lang w:val="en-US" w:bidi="th-TH"/>
        </w:rPr>
      </w:pPr>
      <w:r w:rsidRPr="00BE144E">
        <w:rPr>
          <w:rFonts w:ascii="Angsana New" w:hAnsi="Angsana New"/>
          <w:spacing w:val="-6"/>
          <w:sz w:val="28"/>
          <w:szCs w:val="28"/>
          <w:cs/>
          <w:lang w:val="en-US" w:bidi="th-TH"/>
        </w:rPr>
        <w:lastRenderedPageBreak/>
        <w:t xml:space="preserve">เงินลงทุนในบริษัทร่วมและการร่วมค้า ณ วันที่ </w:t>
      </w:r>
      <w:r w:rsidRPr="00BE144E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 w:rsidRPr="00BE144E">
        <w:rPr>
          <w:rFonts w:ascii="Angsana New" w:hAnsi="Angsana New"/>
          <w:spacing w:val="-6"/>
          <w:sz w:val="28"/>
          <w:szCs w:val="28"/>
          <w:cs/>
          <w:lang w:val="en-US" w:bidi="th-TH"/>
        </w:rPr>
        <w:t xml:space="preserve">ธันวาคม </w:t>
      </w:r>
      <w:r w:rsidRPr="00BE144E"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2561 </w:t>
      </w:r>
      <w:r w:rsidRPr="00BE144E">
        <w:rPr>
          <w:rFonts w:ascii="Angsana New" w:hAnsi="Angsana New"/>
          <w:spacing w:val="-6"/>
          <w:sz w:val="28"/>
          <w:szCs w:val="28"/>
          <w:cs/>
          <w:lang w:val="en-US" w:bidi="th-TH"/>
        </w:rPr>
        <w:t xml:space="preserve">และ </w:t>
      </w:r>
      <w:r w:rsidRPr="00BE144E"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2560 </w:t>
      </w:r>
      <w:r w:rsidRPr="00BE144E">
        <w:rPr>
          <w:rFonts w:ascii="Angsana New" w:hAnsi="Angsana New"/>
          <w:spacing w:val="-6"/>
          <w:sz w:val="28"/>
          <w:szCs w:val="28"/>
          <w:cs/>
          <w:lang w:val="en-US" w:bidi="th-TH"/>
        </w:rPr>
        <w:t>และเงินปันผลรับสำหรับแต่ละปี มีดังนี้</w:t>
      </w:r>
    </w:p>
    <w:p w:rsidR="00D14AA1" w:rsidRPr="00BE144E" w:rsidRDefault="00D14AA1" w:rsidP="007877F7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pacing w:val="-6"/>
          <w:sz w:val="20"/>
          <w:lang w:val="en-US" w:bidi="th-TH"/>
        </w:rPr>
      </w:pPr>
    </w:p>
    <w:tbl>
      <w:tblPr>
        <w:tblW w:w="151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60" w:type="dxa"/>
            <w:gridSpan w:val="17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165" w:right="-15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0" w:type="dxa"/>
            <w:gridSpan w:val="14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399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,204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3A5565" w:rsidP="003A556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415,025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AE653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486,558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F33B7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57,141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186,000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DF33B7" w:rsidRPr="00BE144E" w:rsidRDefault="001B356B" w:rsidP="001B356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373,</w:t>
            </w:r>
            <w:r w:rsidR="003A5565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408,738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F33B7" w:rsidP="001B35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38,54</w:t>
            </w:r>
            <w:r w:rsidR="001B356B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130,000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AA1" w:rsidRPr="00BE144E" w:rsidRDefault="003A5565" w:rsidP="00D14AA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788,270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895,296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F33B7" w:rsidP="00D14AA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95,68</w:t>
            </w:r>
            <w:r w:rsidR="001B356B"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316,000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 เพาเวอร์ (โคราช 3) จำกัด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5364AB" w:rsidP="00D14AA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138,242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122,773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407EE1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14,043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</w:tcPr>
          <w:p w:rsidR="00D14AA1" w:rsidRPr="00BE144E" w:rsidRDefault="00D14AA1" w:rsidP="00AE65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16,610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(โคราช 4) จำกัด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3A5565" w:rsidP="00D14AA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145,667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126,486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407EE1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9,405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</w:tcPr>
          <w:p w:rsidR="00D14AA1" w:rsidRPr="00BE144E" w:rsidRDefault="00D14AA1" w:rsidP="00AE65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11,238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D14AA1" w:rsidRPr="00BE144E" w:rsidRDefault="003A5565" w:rsidP="00D14AA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137,044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121,045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D1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D14AA1" w:rsidRPr="00BE144E" w:rsidRDefault="00407EE1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14,34</w:t>
            </w:r>
            <w:r w:rsidR="001B356B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</w:tcPr>
          <w:p w:rsidR="00D14AA1" w:rsidRPr="00BE144E" w:rsidRDefault="00D14AA1" w:rsidP="00AE65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14,119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D14AA1" w:rsidRPr="00BE144E" w:rsidRDefault="003A5565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419,671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484,099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D14AA1" w:rsidRPr="00BE144E" w:rsidRDefault="001B356B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55,673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103,304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849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231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849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231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3A5565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840,624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854,403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1B356B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93,465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AA1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145,271</w:t>
            </w:r>
          </w:p>
        </w:tc>
      </w:tr>
      <w:tr w:rsidR="00D14AA1" w:rsidRPr="00BE144E" w:rsidTr="009C06EB">
        <w:trPr>
          <w:trHeight w:val="117"/>
        </w:trPr>
        <w:tc>
          <w:tcPr>
            <w:tcW w:w="3078" w:type="dxa"/>
            <w:vAlign w:val="bottom"/>
          </w:tcPr>
          <w:p w:rsidR="00D14AA1" w:rsidRPr="00BE144E" w:rsidRDefault="00D14AA1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75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D14AA1" w:rsidP="00D14AA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51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3A5565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1,628,894</w:t>
            </w:r>
          </w:p>
        </w:tc>
        <w:tc>
          <w:tcPr>
            <w:tcW w:w="262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1,749,699</w:t>
            </w:r>
          </w:p>
        </w:tc>
        <w:tc>
          <w:tcPr>
            <w:tcW w:w="243" w:type="dxa"/>
            <w:vAlign w:val="bottom"/>
          </w:tcPr>
          <w:p w:rsidR="00D14AA1" w:rsidRPr="00BE144E" w:rsidRDefault="00D14AA1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1B356B" w:rsidP="00AE653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189,148</w:t>
            </w:r>
          </w:p>
        </w:tc>
        <w:tc>
          <w:tcPr>
            <w:tcW w:w="244" w:type="dxa"/>
            <w:vAlign w:val="bottom"/>
          </w:tcPr>
          <w:p w:rsidR="00D14AA1" w:rsidRPr="00BE144E" w:rsidRDefault="00D14AA1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AA1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461,271</w:t>
            </w:r>
          </w:p>
        </w:tc>
      </w:tr>
    </w:tbl>
    <w:p w:rsidR="00D14AA1" w:rsidRPr="00BE144E" w:rsidRDefault="00D14AA1" w:rsidP="008B05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rPr>
          <w:rFonts w:ascii="Angsana New" w:hAnsi="Angsana New"/>
          <w:sz w:val="20"/>
          <w:szCs w:val="20"/>
        </w:rPr>
      </w:pPr>
    </w:p>
    <w:p w:rsidR="00D14AA1" w:rsidRPr="00BE144E" w:rsidRDefault="00D14AA1" w:rsidP="00D14AA1">
      <w:pPr>
        <w:pStyle w:val="block"/>
        <w:spacing w:after="0" w:line="240" w:lineRule="auto"/>
        <w:ind w:left="540" w:right="-764"/>
        <w:jc w:val="thaiDistribute"/>
        <w:rPr>
          <w:rFonts w:ascii="Angsana New" w:hAnsi="Angsana New"/>
          <w:sz w:val="28"/>
          <w:szCs w:val="28"/>
          <w:rtl/>
          <w:cs/>
        </w:rPr>
      </w:pPr>
      <w:r w:rsidRPr="00BE144E">
        <w:rPr>
          <w:rFonts w:ascii="Angsana New" w:hAnsi="Angsana New"/>
          <w:sz w:val="28"/>
          <w:szCs w:val="28"/>
        </w:rPr>
        <w:t>*</w:t>
      </w:r>
      <w:r w:rsidRPr="00BE144E">
        <w:rPr>
          <w:rFonts w:ascii="Angsana New" w:hAnsi="Angsana New"/>
          <w:sz w:val="28"/>
          <w:szCs w:val="28"/>
          <w:cs/>
          <w:lang w:bidi="th-TH"/>
        </w:rPr>
        <w:t>กลุ่มบริษัทได้มีการจัดประเภทรายการใหม่จากเงินลงทุนในการร่วมค้าเป็นเงินลงทุนในบริษัทร่วม</w:t>
      </w:r>
    </w:p>
    <w:tbl>
      <w:tblPr>
        <w:tblW w:w="151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20"/>
      </w:tblGrid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064" w:type="dxa"/>
            <w:gridSpan w:val="17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BB7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BB7839" w:rsidRPr="00BE144E" w:rsidRDefault="00BB7839" w:rsidP="00BB78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BB7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BB7839" w:rsidRPr="00BE144E" w:rsidRDefault="00BB7839" w:rsidP="00BB78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BB7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BB7839" w:rsidRPr="00BE144E" w:rsidRDefault="00BB7839" w:rsidP="00BB78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BB7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BB7839" w:rsidRPr="00BE144E" w:rsidRDefault="00BB7839" w:rsidP="00BB78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BB7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BB7839" w:rsidRPr="00BE144E" w:rsidRDefault="00BB7839" w:rsidP="00BB78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165" w:right="-15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7839" w:rsidRPr="00BE144E" w:rsidTr="009C06EB">
        <w:trPr>
          <w:trHeight w:val="117"/>
          <w:tblHeader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71,384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77,035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22,500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35,000</w:t>
            </w: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90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33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.33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E8431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2,832,873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2,627,31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193,798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240,045</w:t>
            </w: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 น้ำงึม 3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,808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BB7839" w:rsidRPr="00BE144E" w:rsidRDefault="005364AB" w:rsidP="00761FD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E8431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B7839" w:rsidRPr="00BE144E" w:rsidTr="009C06EB">
        <w:trPr>
          <w:trHeight w:val="117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387081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9,761,419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8,270,543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82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BB7839" w:rsidRPr="00BE144E" w:rsidRDefault="00E70327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2,440,355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2,067,636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BB7839" w:rsidRPr="00BE144E" w:rsidRDefault="005364AB" w:rsidP="00761FD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2,268,588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1,912,671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B7839" w:rsidRPr="00BE144E" w:rsidRDefault="00BB7839" w:rsidP="00E8431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B7839" w:rsidRPr="00BE144E" w:rsidTr="009C06EB">
        <w:trPr>
          <w:trHeight w:val="274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839" w:rsidRPr="00BE144E" w:rsidRDefault="00E70327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4,653,057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4,280,338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59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839" w:rsidRPr="00BE144E" w:rsidRDefault="005364AB" w:rsidP="00761FD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5,172,845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4,617,023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216,298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275,045</w:t>
            </w:r>
          </w:p>
        </w:tc>
      </w:tr>
      <w:tr w:rsidR="00BB7839" w:rsidRPr="00BE144E" w:rsidTr="009C06EB">
        <w:trPr>
          <w:trHeight w:val="274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  <w:tab w:val="decimal" w:pos="609"/>
                <w:tab w:val="decimal" w:pos="10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B7839" w:rsidRPr="00BE144E" w:rsidTr="009C06EB">
        <w:trPr>
          <w:trHeight w:val="274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13"/>
                <w:tab w:val="decimal" w:pos="10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ราชบุรี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E70327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1,831,250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831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250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761FD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3,670,968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3,714,259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225,000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450,000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1,525,000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620,000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610,000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735,578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87178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703,32</w:t>
            </w:r>
            <w:r w:rsidR="0087178B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144,000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E8431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ราชบุรีเวอลด์ 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6D16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1,283,102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1,242,432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150,000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13B34" w:rsidRPr="00BE144E" w:rsidTr="009C06EB">
        <w:trPr>
          <w:trHeight w:val="265"/>
        </w:trPr>
        <w:tc>
          <w:tcPr>
            <w:tcW w:w="3078" w:type="dxa"/>
            <w:vAlign w:val="bottom"/>
          </w:tcPr>
          <w:p w:rsidR="00113B34" w:rsidRPr="00BE144E" w:rsidRDefault="00113B34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990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40" w:type="dxa"/>
            <w:vAlign w:val="bottom"/>
          </w:tcPr>
          <w:p w:rsidR="00113B34" w:rsidRPr="00BE144E" w:rsidRDefault="00113B34" w:rsidP="0011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1095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252" w:type="dxa"/>
            <w:vAlign w:val="bottom"/>
          </w:tcPr>
          <w:p w:rsidR="00113B34" w:rsidRPr="00BE144E" w:rsidRDefault="00113B34" w:rsidP="0011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75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13B34" w:rsidRPr="00BE144E" w:rsidRDefault="00113B34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51" w:type="dxa"/>
            <w:vAlign w:val="bottom"/>
          </w:tcPr>
          <w:p w:rsidR="00113B34" w:rsidRPr="00BE144E" w:rsidRDefault="00113B34" w:rsidP="0011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13B34" w:rsidRPr="00BE144E" w:rsidRDefault="00113B34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433,236</w:t>
            </w:r>
          </w:p>
        </w:tc>
        <w:tc>
          <w:tcPr>
            <w:tcW w:w="262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432,625</w:t>
            </w:r>
          </w:p>
        </w:tc>
        <w:tc>
          <w:tcPr>
            <w:tcW w:w="243" w:type="dxa"/>
            <w:vAlign w:val="bottom"/>
          </w:tcPr>
          <w:p w:rsidR="00113B34" w:rsidRPr="00BE144E" w:rsidRDefault="00113B34" w:rsidP="0011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113B34" w:rsidRPr="00BE144E" w:rsidRDefault="00FE05A2" w:rsidP="009A0472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113B34" w:rsidRPr="00BE144E" w:rsidRDefault="00113B34" w:rsidP="00113B34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13B34" w:rsidRPr="00BE144E" w:rsidRDefault="00113B34" w:rsidP="00FE05A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1,314,475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1,162,565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37,730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59,290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สงขลาไบโอ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3A5565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149,162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135,104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16,000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3A5565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44037E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352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FE05A2" w:rsidP="009A0472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902C5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12,929,886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929,886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13,517,057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11,286,283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981,600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960,000</w:t>
            </w:r>
          </w:p>
        </w:tc>
      </w:tr>
      <w:tr w:rsidR="00BB7839" w:rsidRPr="00BE144E" w:rsidTr="009C06EB">
        <w:trPr>
          <w:trHeight w:val="265"/>
        </w:trPr>
        <w:tc>
          <w:tcPr>
            <w:tcW w:w="3078" w:type="dxa"/>
            <w:vAlign w:val="bottom"/>
          </w:tcPr>
          <w:p w:rsidR="00BB7839" w:rsidRPr="00BE144E" w:rsidRDefault="00BB7839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37.50</w:t>
            </w:r>
          </w:p>
        </w:tc>
        <w:tc>
          <w:tcPr>
            <w:tcW w:w="990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37.5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0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109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52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B7839" w:rsidRPr="00BE144E" w:rsidRDefault="00BB7839" w:rsidP="009528F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BB7839" w:rsidRPr="00BE144E" w:rsidRDefault="005364AB" w:rsidP="009528F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109,864</w:t>
            </w:r>
          </w:p>
        </w:tc>
        <w:tc>
          <w:tcPr>
            <w:tcW w:w="262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272,239</w:t>
            </w:r>
          </w:p>
        </w:tc>
        <w:tc>
          <w:tcPr>
            <w:tcW w:w="243" w:type="dxa"/>
            <w:vAlign w:val="bottom"/>
          </w:tcPr>
          <w:p w:rsidR="00BB7839" w:rsidRPr="00BE144E" w:rsidRDefault="00BB7839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BB7839" w:rsidRPr="00BE144E" w:rsidRDefault="00DA6F17" w:rsidP="00761FD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358,498</w:t>
            </w:r>
          </w:p>
        </w:tc>
        <w:tc>
          <w:tcPr>
            <w:tcW w:w="244" w:type="dxa"/>
            <w:vAlign w:val="bottom"/>
          </w:tcPr>
          <w:p w:rsidR="00BB7839" w:rsidRPr="00BE144E" w:rsidRDefault="00BB7839" w:rsidP="00761FD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B7839" w:rsidRPr="00BE144E" w:rsidRDefault="00BB7839" w:rsidP="00E221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E05A2" w:rsidRPr="00BE144E" w:rsidTr="009C06EB">
        <w:trPr>
          <w:trHeight w:val="117"/>
        </w:trPr>
        <w:tc>
          <w:tcPr>
            <w:tcW w:w="3078" w:type="dxa"/>
            <w:vAlign w:val="bottom"/>
          </w:tcPr>
          <w:p w:rsidR="00FE05A2" w:rsidRPr="00BE144E" w:rsidRDefault="00FE05A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PT Medco Ratch Power Riau</w:t>
            </w: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109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252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7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51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50,901</w:t>
            </w:r>
          </w:p>
        </w:tc>
        <w:tc>
          <w:tcPr>
            <w:tcW w:w="262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bottom"/>
          </w:tcPr>
          <w:p w:rsidR="00FE05A2" w:rsidRPr="00BE144E" w:rsidRDefault="00FE05A2" w:rsidP="009A0472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E05A2" w:rsidRPr="00BE144E" w:rsidTr="009C06EB">
        <w:trPr>
          <w:trHeight w:val="117"/>
        </w:trPr>
        <w:tc>
          <w:tcPr>
            <w:tcW w:w="3078" w:type="dxa"/>
            <w:vAlign w:val="bottom"/>
          </w:tcPr>
          <w:p w:rsidR="00FE05A2" w:rsidRPr="00BE144E" w:rsidRDefault="00FE05A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</w:rPr>
              <w:t>Fareast Renewable Development Pte. Ltd.</w:t>
            </w: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2,849,190</w:t>
            </w:r>
          </w:p>
        </w:tc>
        <w:tc>
          <w:tcPr>
            <w:tcW w:w="109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2,688,569</w:t>
            </w:r>
          </w:p>
        </w:tc>
        <w:tc>
          <w:tcPr>
            <w:tcW w:w="27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9A04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2,655,717</w:t>
            </w:r>
          </w:p>
        </w:tc>
        <w:tc>
          <w:tcPr>
            <w:tcW w:w="262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9A0472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E05A2" w:rsidRPr="00BE144E" w:rsidTr="009C06EB">
        <w:trPr>
          <w:trHeight w:val="117"/>
        </w:trPr>
        <w:tc>
          <w:tcPr>
            <w:tcW w:w="3078" w:type="dxa"/>
            <w:vAlign w:val="bottom"/>
          </w:tcPr>
          <w:p w:rsidR="00FE05A2" w:rsidRPr="00BE144E" w:rsidRDefault="00FE05A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9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20,184,748</w:t>
            </w:r>
          </w:p>
        </w:tc>
        <w:tc>
          <w:tcPr>
            <w:tcW w:w="27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17,486,179</w:t>
            </w:r>
          </w:p>
        </w:tc>
        <w:tc>
          <w:tcPr>
            <w:tcW w:w="251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23,920,402</w:t>
            </w:r>
          </w:p>
        </w:tc>
        <w:tc>
          <w:tcPr>
            <w:tcW w:w="262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18,949,180</w:t>
            </w:r>
          </w:p>
        </w:tc>
        <w:tc>
          <w:tcPr>
            <w:tcW w:w="243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1,966,828</w:t>
            </w:r>
          </w:p>
        </w:tc>
        <w:tc>
          <w:tcPr>
            <w:tcW w:w="244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1,635,290</w:t>
            </w:r>
          </w:p>
        </w:tc>
      </w:tr>
      <w:tr w:rsidR="00FE05A2" w:rsidRPr="00BE144E" w:rsidTr="009C06EB">
        <w:trPr>
          <w:trHeight w:val="117"/>
        </w:trPr>
        <w:tc>
          <w:tcPr>
            <w:tcW w:w="3078" w:type="dxa"/>
            <w:vAlign w:val="bottom"/>
          </w:tcPr>
          <w:p w:rsidR="00FE05A2" w:rsidRPr="00BE144E" w:rsidRDefault="00FE05A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9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24,837,805</w:t>
            </w:r>
          </w:p>
        </w:tc>
        <w:tc>
          <w:tcPr>
            <w:tcW w:w="275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21,766,517</w:t>
            </w:r>
          </w:p>
        </w:tc>
        <w:tc>
          <w:tcPr>
            <w:tcW w:w="251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29,093,247</w:t>
            </w:r>
          </w:p>
        </w:tc>
        <w:tc>
          <w:tcPr>
            <w:tcW w:w="262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23,566,203</w:t>
            </w:r>
          </w:p>
        </w:tc>
        <w:tc>
          <w:tcPr>
            <w:tcW w:w="243" w:type="dxa"/>
            <w:vAlign w:val="bottom"/>
          </w:tcPr>
          <w:p w:rsidR="00FE05A2" w:rsidRPr="00BE144E" w:rsidRDefault="00FE05A2" w:rsidP="00FE0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2,183,126</w:t>
            </w:r>
          </w:p>
        </w:tc>
        <w:tc>
          <w:tcPr>
            <w:tcW w:w="244" w:type="dxa"/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5A2" w:rsidRPr="00BE144E" w:rsidRDefault="00FE05A2" w:rsidP="00FE05A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1,910,335</w:t>
            </w:r>
          </w:p>
        </w:tc>
      </w:tr>
    </w:tbl>
    <w:p w:rsidR="00D14AA1" w:rsidRPr="00BE144E" w:rsidRDefault="00D14AA1" w:rsidP="0078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="Angsana New" w:hAnsi="Angsana New"/>
          <w:sz w:val="28"/>
          <w:szCs w:val="28"/>
        </w:rPr>
      </w:pPr>
    </w:p>
    <w:p w:rsidR="00BB7839" w:rsidRPr="00BE144E" w:rsidRDefault="00BB7839" w:rsidP="00BB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="Angsana New" w:hAnsi="Angsana New"/>
          <w:sz w:val="28"/>
          <w:szCs w:val="28"/>
          <w:cs/>
        </w:rPr>
      </w:pPr>
      <w:r w:rsidRPr="00BE144E">
        <w:rPr>
          <w:rFonts w:ascii="Angsana New" w:hAnsi="Angsana New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BB7839" w:rsidRPr="00BE144E" w:rsidRDefault="00BB7839" w:rsidP="008B05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rPr>
          <w:rFonts w:ascii="Angsana New" w:hAnsi="Angsana New"/>
          <w:sz w:val="24"/>
          <w:szCs w:val="24"/>
        </w:rPr>
      </w:pPr>
    </w:p>
    <w:p w:rsidR="00D14AA1" w:rsidRPr="00BE144E" w:rsidRDefault="00D14AA1" w:rsidP="008B05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rPr>
          <w:rFonts w:ascii="Angsana New" w:hAnsi="Angsana New"/>
          <w:sz w:val="24"/>
          <w:szCs w:val="24"/>
        </w:rPr>
      </w:pPr>
    </w:p>
    <w:tbl>
      <w:tblPr>
        <w:tblW w:w="1560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810"/>
        <w:gridCol w:w="180"/>
        <w:gridCol w:w="900"/>
        <w:gridCol w:w="180"/>
        <w:gridCol w:w="900"/>
        <w:gridCol w:w="180"/>
        <w:gridCol w:w="900"/>
        <w:gridCol w:w="178"/>
        <w:gridCol w:w="902"/>
        <w:gridCol w:w="178"/>
        <w:gridCol w:w="902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39"/>
        <w:gridCol w:w="8"/>
      </w:tblGrid>
      <w:tr w:rsidR="00761FDB" w:rsidRPr="00BE144E" w:rsidTr="009C06EB">
        <w:trPr>
          <w:cantSplit/>
        </w:trPr>
        <w:tc>
          <w:tcPr>
            <w:tcW w:w="333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4" w:type="dxa"/>
            <w:gridSpan w:val="23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3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3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761FD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61FDB" w:rsidRPr="00BE144E" w:rsidRDefault="00761FDB" w:rsidP="00761FDB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6" w:type="dxa"/>
            <w:gridSpan w:val="19"/>
            <w:vAlign w:val="bottom"/>
          </w:tcPr>
          <w:p w:rsidR="00761FDB" w:rsidRPr="00BE144E" w:rsidRDefault="00761FDB" w:rsidP="00761FDB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 เฟิร์ส โคราช วินด์ จำกัด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1,996,020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1,996,020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,204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57,141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A14BC2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</w:rPr>
              <w:t>86</w:t>
            </w:r>
            <w:r w:rsidR="00761FDB" w:rsidRPr="00BE144E">
              <w:rPr>
                <w:rFonts w:ascii="Angsana New" w:hAnsi="Angsana New"/>
                <w:sz w:val="28"/>
                <w:szCs w:val="28"/>
                <w:lang w:val="en-GB"/>
              </w:rPr>
              <w:t>,000</w:t>
            </w:r>
          </w:p>
        </w:tc>
      </w:tr>
      <w:tr w:rsidR="00A14BC2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A14BC2" w:rsidRPr="00BE144E" w:rsidRDefault="00A14B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81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81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4BC2" w:rsidRPr="00BE144E" w:rsidRDefault="002A5AEC" w:rsidP="0095436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38,54</w:t>
            </w:r>
            <w:r w:rsidR="00954361" w:rsidRPr="00BE144E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130,000</w:t>
            </w:r>
          </w:p>
        </w:tc>
      </w:tr>
      <w:tr w:rsidR="00A14BC2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A14BC2" w:rsidRPr="00BE144E" w:rsidRDefault="00A14BC2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4BC2" w:rsidRPr="00BE144E" w:rsidRDefault="002A5AEC" w:rsidP="00A14BC2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95,68</w:t>
            </w:r>
            <w:r w:rsidR="00954361"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14BC2" w:rsidRPr="00BE144E" w:rsidRDefault="00A14BC2" w:rsidP="00A14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4BC2" w:rsidRPr="00BE144E" w:rsidRDefault="00A14BC2" w:rsidP="00A14BC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316,000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 w:firstLine="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477"/>
                <w:tab w:val="decimal" w:pos="733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477"/>
                <w:tab w:val="decimal" w:pos="733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31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left="-180"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78"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22,500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A14BC2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761FDB" w:rsidRPr="00BE144E">
              <w:rPr>
                <w:rFonts w:ascii="Angsana New" w:hAnsi="Angsana New"/>
                <w:sz w:val="28"/>
                <w:szCs w:val="28"/>
                <w:lang w:val="en-GB"/>
              </w:rPr>
              <w:t>5,000</w:t>
            </w:r>
          </w:p>
        </w:tc>
      </w:tr>
      <w:tr w:rsidR="00761FDB" w:rsidRPr="00BE144E" w:rsidTr="009C06EB">
        <w:trPr>
          <w:gridAfter w:val="1"/>
          <w:wAfter w:w="8" w:type="dxa"/>
          <w:cantSplit/>
          <w:trHeight w:val="299"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เซาท์อีสท์ เอเชีย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33.33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33.33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78" w:right="-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193,798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A14BC2" w:rsidP="00761FD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240,045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ไฟฟ้า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น้ำงึม 3 จำกัด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761FDB" w:rsidRPr="00BE144E" w:rsidRDefault="002A5AEC" w:rsidP="00090C4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61FDB" w:rsidRPr="00BE144E" w:rsidRDefault="00761FDB" w:rsidP="00090C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2A5AEC" w:rsidP="00761FDB">
            <w:pPr>
              <w:pStyle w:val="acctfourfigures"/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9,761,419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8,270,543</w:t>
            </w: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61FDB" w:rsidRPr="00BE144E" w:rsidRDefault="002A5AEC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2,440,355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2,067,63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2,440,355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2,067,636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2A5AEC" w:rsidP="00090C4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090C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31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761FDB" w:rsidRPr="00BE144E" w:rsidTr="009C06EB">
        <w:trPr>
          <w:gridAfter w:val="1"/>
          <w:wAfter w:w="8" w:type="dxa"/>
          <w:cantSplit/>
        </w:trPr>
        <w:tc>
          <w:tcPr>
            <w:tcW w:w="3330" w:type="dxa"/>
            <w:vAlign w:val="bottom"/>
          </w:tcPr>
          <w:p w:rsidR="00761FDB" w:rsidRPr="00BE144E" w:rsidRDefault="00761FDB" w:rsidP="0090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1FDB" w:rsidRPr="00BE144E" w:rsidRDefault="002A5AEC" w:rsidP="00A14BC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4,653,057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1FDB" w:rsidRPr="00BE144E" w:rsidRDefault="00761FDB" w:rsidP="00A14BC2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4,280,338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4,653,057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761FDB" w:rsidP="00761FD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4,280,338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2A5AEC" w:rsidP="00761FD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131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216,298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1FDB" w:rsidRPr="00BE144E" w:rsidRDefault="00761FDB" w:rsidP="0076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FDB" w:rsidRPr="00BE144E" w:rsidRDefault="00A14BC2" w:rsidP="00761FD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275,045</w:t>
            </w:r>
          </w:p>
        </w:tc>
      </w:tr>
    </w:tbl>
    <w:p w:rsidR="007F2B5B" w:rsidRPr="00BE144E" w:rsidRDefault="007F2B5B" w:rsidP="0078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="Angsana New" w:hAnsi="Angsana New"/>
          <w:sz w:val="28"/>
          <w:szCs w:val="28"/>
          <w:cs/>
        </w:rPr>
      </w:pPr>
    </w:p>
    <w:p w:rsidR="00A14BC2" w:rsidRPr="00BE144E" w:rsidRDefault="00A14BC2" w:rsidP="00A14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="Angsana New" w:hAnsi="Angsana New"/>
          <w:sz w:val="28"/>
          <w:szCs w:val="28"/>
        </w:rPr>
      </w:pPr>
      <w:r w:rsidRPr="00BE144E">
        <w:rPr>
          <w:rFonts w:ascii="Angsana New" w:hAnsi="Angsana New"/>
          <w:sz w:val="28"/>
          <w:szCs w:val="28"/>
          <w:cs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7F2B5B" w:rsidRPr="00BE144E" w:rsidRDefault="007F2B5B" w:rsidP="007F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F2B5B" w:rsidRPr="00BE144E" w:rsidRDefault="007F2B5B" w:rsidP="007F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7F2B5B" w:rsidRPr="00BE144E" w:rsidSect="00F82E62">
          <w:headerReference w:type="default" r:id="rId10"/>
          <w:footerReference w:type="default" r:id="rId11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:rsidR="00713AB7" w:rsidRPr="00BE144E" w:rsidRDefault="00713AB7" w:rsidP="00D76A9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lastRenderedPageBreak/>
        <w:t>การซื้อเงินลงทุนในการร่วมค้า</w:t>
      </w:r>
      <w:r w:rsidR="002A6208"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</w:t>
      </w:r>
      <w:r w:rsidR="00B25476"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>การจ่ายชำระค่าหุ้นเพิ่มเติมและเพิ่มทุน</w:t>
      </w: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E144E">
        <w:rPr>
          <w:rFonts w:ascii="Angsana New" w:hAnsi="Angsana New"/>
          <w:spacing w:val="-2"/>
          <w:sz w:val="30"/>
          <w:szCs w:val="30"/>
          <w:lang w:val="en-US" w:bidi="th-TH"/>
        </w:rPr>
        <w:t>31</w:t>
      </w:r>
      <w:r w:rsidR="002A6208"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0F72C4" w:rsidRPr="00BE144E">
        <w:rPr>
          <w:rFonts w:ascii="Angsana New" w:hAnsi="Angsana New"/>
          <w:spacing w:val="-2"/>
          <w:sz w:val="30"/>
          <w:szCs w:val="30"/>
          <w:lang w:val="en-US" w:bidi="th-TH"/>
        </w:rPr>
        <w:t>2561</w:t>
      </w: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ดังนี้</w:t>
      </w:r>
    </w:p>
    <w:p w:rsidR="007C3DD0" w:rsidRPr="00BE144E" w:rsidRDefault="007C3DD0" w:rsidP="00D76A9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7C3DD0" w:rsidRPr="00BE144E" w:rsidRDefault="007C3DD0" w:rsidP="00D76A9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 xml:space="preserve">เงินลงทุนใน </w:t>
      </w:r>
      <w:r w:rsidR="00B369C1" w:rsidRPr="00BE144E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Fareast Renewable Development Pte. </w:t>
      </w:r>
      <w:r w:rsidR="00820F17" w:rsidRPr="00BE144E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Ltd.</w:t>
      </w:r>
    </w:p>
    <w:p w:rsidR="00E81E8A" w:rsidRPr="00BE144E" w:rsidRDefault="00E81E8A" w:rsidP="00D76A9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E23FB" w:rsidRPr="00BE144E" w:rsidRDefault="00820F17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เมื่อวันที่ 6 ธันวาคม 2561 บริษัท อาร์เอช อินเตอร์เนชั่นแนล (สิงคโปร์) คอร์ปอเรชั่น จำกัด (“RHIS”) ซึ่งเป็น</w:t>
      </w:r>
      <w:r w:rsidR="004F7BF8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  <w:r w:rsidRPr="00BE144E">
        <w:rPr>
          <w:rFonts w:ascii="Angsana New" w:hAnsi="Angsana New"/>
          <w:sz w:val="30"/>
          <w:szCs w:val="30"/>
          <w:cs/>
          <w:lang w:val="th-TH"/>
        </w:rPr>
        <w:t>บริษัทย่อยทางอ้อม ได้เข้าซื้อหุ้นสามัญเดิมและหุ้นสามัญเพิ่มทุนใน Fareast Renewable Development Pte. Ltd. (“FRD”) ซึ่งเป็นบริษั</w:t>
      </w:r>
      <w:r w:rsidR="004F7BF8">
        <w:rPr>
          <w:rFonts w:ascii="Angsana New" w:hAnsi="Angsana New"/>
          <w:sz w:val="30"/>
          <w:szCs w:val="30"/>
          <w:cs/>
          <w:lang w:val="th-TH"/>
        </w:rPr>
        <w:t>ทที่จัดตั้งขึ้นในประเทศสิงคโปร์</w:t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จาก Fareast Green Energy Pte. Ltd. ซึ่งเป็นผู้ถือหุ้นเดิม เพื่อเข้าร่วมดำเนินงานโรงไฟฟ้าพลังน้ำอาซาฮาน-1 (“Asahan-1”) ในสาธารณรัฐอินโดนีเซีย ซึ่งดำเนินงานภายใต้ </w:t>
      </w:r>
      <w:r w:rsidR="00432530" w:rsidRPr="00BE144E">
        <w:rPr>
          <w:rFonts w:ascii="Angsana New" w:hAnsi="Angsana New"/>
          <w:sz w:val="30"/>
          <w:szCs w:val="30"/>
          <w:cs/>
          <w:lang w:val="th-TH"/>
        </w:rPr>
        <w:br/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PT Bajradaya Sentranusa (“BDSN”) ในสัดส่วนการลงทุนร้อยละ 50 ของทุนที่ออกและชำระแล้ว </w:t>
      </w:r>
      <w:r w:rsidR="0071192F" w:rsidRPr="00BE144E">
        <w:rPr>
          <w:rFonts w:ascii="Angsana New" w:hAnsi="Angsana New"/>
          <w:sz w:val="30"/>
          <w:szCs w:val="30"/>
          <w:cs/>
          <w:lang w:val="th-TH"/>
        </w:rPr>
        <w:t>เป็นจำนวนเงิน 81.92</w:t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 ล้านเหรียญ</w:t>
      </w:r>
      <w:r w:rsidR="0071192F" w:rsidRPr="00BE144E">
        <w:rPr>
          <w:rFonts w:ascii="Angsana New" w:hAnsi="Angsana New"/>
          <w:sz w:val="30"/>
          <w:szCs w:val="30"/>
          <w:cs/>
          <w:lang w:val="th-TH"/>
        </w:rPr>
        <w:t>สหรัฐอเมริกา หรือเทียบเท่า 2,6</w:t>
      </w:r>
      <w:r w:rsidR="004C13AE" w:rsidRPr="00BE144E">
        <w:rPr>
          <w:rFonts w:ascii="Angsana New" w:hAnsi="Angsana New"/>
          <w:sz w:val="30"/>
          <w:szCs w:val="30"/>
          <w:cs/>
          <w:lang w:val="th-TH"/>
        </w:rPr>
        <w:t>88.57</w:t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 ล้านบาท FRD จึงกลายเป็นการร่วมค้าของกลุ่มบริษัท</w:t>
      </w:r>
    </w:p>
    <w:p w:rsidR="00820F17" w:rsidRPr="00BE144E" w:rsidRDefault="00820F17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43C35" w:rsidRPr="00BE144E" w:rsidRDefault="00242313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 w:rsidRPr="00BE144E">
        <w:rPr>
          <w:rFonts w:ascii="Angsana New" w:hAnsi="Angsana New"/>
          <w:sz w:val="30"/>
          <w:szCs w:val="30"/>
        </w:rPr>
        <w:t xml:space="preserve">FRD </w:t>
      </w:r>
      <w:r w:rsidRPr="00BE144E">
        <w:rPr>
          <w:rFonts w:ascii="Angsana New" w:hAnsi="Angsana New"/>
          <w:sz w:val="30"/>
          <w:szCs w:val="30"/>
          <w:cs/>
        </w:rPr>
        <w:t xml:space="preserve">ประกอบด้วยกลุ่มบริษัท ร้อยละ 50 และ </w:t>
      </w:r>
      <w:r w:rsidRPr="00BE144E">
        <w:rPr>
          <w:rFonts w:ascii="Angsana New" w:hAnsi="Angsana New"/>
          <w:sz w:val="30"/>
          <w:szCs w:val="30"/>
        </w:rPr>
        <w:t xml:space="preserve">Fareast Green Energy Pte. Ltd. </w:t>
      </w:r>
      <w:r w:rsidRPr="00BE144E">
        <w:rPr>
          <w:rFonts w:ascii="Angsana New" w:hAnsi="Angsana New"/>
          <w:sz w:val="30"/>
          <w:szCs w:val="30"/>
          <w:cs/>
        </w:rPr>
        <w:t xml:space="preserve">ร้อยละ 50 และโครงสร้างผู้ถือหุ้นใน </w:t>
      </w:r>
      <w:r w:rsidRPr="00BE144E">
        <w:rPr>
          <w:rFonts w:ascii="Angsana New" w:hAnsi="Angsana New"/>
          <w:sz w:val="30"/>
          <w:szCs w:val="30"/>
        </w:rPr>
        <w:t xml:space="preserve">BDSN </w:t>
      </w:r>
      <w:r w:rsidRPr="00BE144E">
        <w:rPr>
          <w:rFonts w:ascii="Angsana New" w:hAnsi="Angsana New"/>
          <w:sz w:val="30"/>
          <w:szCs w:val="30"/>
          <w:cs/>
        </w:rPr>
        <w:t xml:space="preserve">ประกอบด้วย </w:t>
      </w:r>
      <w:r w:rsidRPr="00BE144E">
        <w:rPr>
          <w:rFonts w:ascii="Angsana New" w:hAnsi="Angsana New"/>
          <w:sz w:val="30"/>
          <w:szCs w:val="30"/>
        </w:rPr>
        <w:t xml:space="preserve">FRD </w:t>
      </w:r>
      <w:r w:rsidRPr="00BE144E">
        <w:rPr>
          <w:rFonts w:ascii="Angsana New" w:hAnsi="Angsana New"/>
          <w:sz w:val="30"/>
          <w:szCs w:val="30"/>
          <w:cs/>
        </w:rPr>
        <w:t xml:space="preserve">ร้อยละ 53.21 (กลุ่มบริษัทถือหุ้นทางอ้อมผ่าน </w:t>
      </w:r>
      <w:r w:rsidRPr="00BE144E">
        <w:rPr>
          <w:rFonts w:ascii="Angsana New" w:hAnsi="Angsana New"/>
          <w:sz w:val="30"/>
          <w:szCs w:val="30"/>
        </w:rPr>
        <w:t xml:space="preserve">RHIS </w:t>
      </w:r>
      <w:r w:rsidRPr="00BE144E">
        <w:rPr>
          <w:rFonts w:ascii="Angsana New" w:hAnsi="Angsana New"/>
          <w:sz w:val="30"/>
          <w:szCs w:val="30"/>
          <w:cs/>
        </w:rPr>
        <w:t xml:space="preserve">และ </w:t>
      </w:r>
      <w:r w:rsidRPr="00BE144E">
        <w:rPr>
          <w:rFonts w:ascii="Angsana New" w:hAnsi="Angsana New"/>
          <w:sz w:val="30"/>
          <w:szCs w:val="30"/>
        </w:rPr>
        <w:t xml:space="preserve">FRD </w:t>
      </w:r>
      <w:r w:rsidRPr="00BE144E">
        <w:rPr>
          <w:rFonts w:ascii="Angsana New" w:hAnsi="Angsana New"/>
          <w:sz w:val="30"/>
          <w:szCs w:val="30"/>
          <w:cs/>
        </w:rPr>
        <w:t>ร้อยละ 26.61) และส่วนที่เหลือเป็นผู้ถือหุ้นส่วนน้อย</w:t>
      </w:r>
      <w:r w:rsidR="006B1E67" w:rsidRPr="00BE144E">
        <w:rPr>
          <w:rFonts w:ascii="Angsana New" w:hAnsi="Angsana New"/>
          <w:sz w:val="30"/>
          <w:szCs w:val="30"/>
          <w:cs/>
        </w:rPr>
        <w:t>รวมกัน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="006B1E67" w:rsidRPr="00BE144E">
        <w:rPr>
          <w:rFonts w:ascii="Angsana New" w:hAnsi="Angsana New"/>
          <w:sz w:val="30"/>
          <w:szCs w:val="30"/>
          <w:cs/>
        </w:rPr>
        <w:t xml:space="preserve">    </w:t>
      </w:r>
      <w:r w:rsidRPr="00BE144E">
        <w:rPr>
          <w:rFonts w:ascii="Angsana New" w:hAnsi="Angsana New"/>
          <w:sz w:val="30"/>
          <w:szCs w:val="30"/>
          <w:cs/>
        </w:rPr>
        <w:t>ร้อยละ 46.79</w:t>
      </w:r>
    </w:p>
    <w:p w:rsidR="00242313" w:rsidRPr="00BE144E" w:rsidRDefault="00242313" w:rsidP="00D7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877F7" w:rsidRPr="00BE144E" w:rsidRDefault="00242313" w:rsidP="00D76A9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>โรงไฟฟ้าพลังน้ำอาซาฮาน-1 (“</w:t>
      </w:r>
      <w:r w:rsidRPr="00BE144E">
        <w:rPr>
          <w:rFonts w:ascii="Angsana New" w:hAnsi="Angsana New"/>
          <w:spacing w:val="-2"/>
          <w:sz w:val="30"/>
          <w:szCs w:val="30"/>
          <w:lang w:val="en-US" w:bidi="th-TH"/>
        </w:rPr>
        <w:t>Asahan-</w:t>
      </w:r>
      <w:r w:rsidRPr="00BE144E">
        <w:rPr>
          <w:rFonts w:ascii="Angsana New" w:hAnsi="Angsana New"/>
          <w:spacing w:val="-2"/>
          <w:sz w:val="30"/>
          <w:szCs w:val="30"/>
          <w:cs/>
          <w:lang w:val="en-US" w:bidi="th-TH"/>
        </w:rPr>
        <w:t>1”) เป็นโรงไฟฟ้าพลังน้ำแบบน้ำไหลผ่าน ขนาดกำลังการผลิต 180 เมกะวัตต์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ตั้งอยู่บนแม่น้ำอาซาฮาน จังหวัดสุมาตราเหนือ สาธารณรัฐอินโดนีเซีย เริ่มเดินเครื่องเชิงพาณิชย์ตั้งแต่เดือนมกรา</w:t>
      </w:r>
      <w:r w:rsidR="006B1E67" w:rsidRPr="00BE144E">
        <w:rPr>
          <w:rFonts w:ascii="Angsana New" w:hAnsi="Angsana New"/>
          <w:sz w:val="30"/>
          <w:szCs w:val="30"/>
          <w:cs/>
          <w:lang w:val="en-US" w:bidi="th-TH"/>
        </w:rPr>
        <w:t>คม 2554 และมีสัญญาซื้อขายไฟฟ้า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กับ </w:t>
      </w:r>
      <w:r w:rsidR="0079617C" w:rsidRPr="00BE144E">
        <w:rPr>
          <w:rFonts w:ascii="Angsana New" w:hAnsi="Angsana New"/>
          <w:sz w:val="30"/>
          <w:szCs w:val="30"/>
          <w:lang w:val="en-US" w:bidi="th-TH"/>
        </w:rPr>
        <w:t>PT PLN (Persero) (</w:t>
      </w:r>
      <w:r w:rsidR="001B09A7" w:rsidRPr="00BE144E">
        <w:rPr>
          <w:rFonts w:ascii="Angsana New" w:hAnsi="Angsana New"/>
          <w:sz w:val="30"/>
          <w:szCs w:val="30"/>
          <w:cs/>
          <w:lang w:val="en-US" w:bidi="th-TH"/>
        </w:rPr>
        <w:t>“</w:t>
      </w:r>
      <w:r w:rsidR="0079617C" w:rsidRPr="00BE144E">
        <w:rPr>
          <w:rFonts w:ascii="Angsana New" w:hAnsi="Angsana New"/>
          <w:sz w:val="30"/>
          <w:szCs w:val="30"/>
          <w:lang w:val="en-US" w:bidi="th-TH"/>
        </w:rPr>
        <w:t>PLN</w:t>
      </w:r>
      <w:r w:rsidR="001B09A7" w:rsidRPr="00BE144E">
        <w:rPr>
          <w:rFonts w:ascii="Angsana New" w:hAnsi="Angsana New"/>
          <w:sz w:val="30"/>
          <w:szCs w:val="30"/>
          <w:cs/>
          <w:lang w:val="en-US" w:bidi="th-TH"/>
        </w:rPr>
        <w:t>”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เป็นระยะเวลา 30 ปี โดยสัญญาดังกล่าวจะสิ้นสุดในวันที่ 31 ธันวาคม 2583</w:t>
      </w:r>
    </w:p>
    <w:p w:rsidR="007877F7" w:rsidRPr="00BE144E" w:rsidRDefault="007877F7" w:rsidP="00D76A9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7877F7" w:rsidRPr="00BE144E" w:rsidRDefault="007877F7" w:rsidP="007877F7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144E">
        <w:rPr>
          <w:rFonts w:ascii="Angsana New" w:hAnsi="Angsana New"/>
          <w:szCs w:val="30"/>
          <w:cs/>
          <w:lang w:bidi="th-TH"/>
        </w:rPr>
        <w:t>ผู้บริหารเชื่อว่าการลงทุนในการร่ว</w:t>
      </w:r>
      <w:r w:rsidR="0079617C" w:rsidRPr="00BE144E">
        <w:rPr>
          <w:rFonts w:ascii="Angsana New" w:hAnsi="Angsana New"/>
          <w:szCs w:val="30"/>
          <w:cs/>
          <w:lang w:bidi="th-TH"/>
        </w:rPr>
        <w:t>มค้าดังกล่าวจะทำให้กลุ่มบริษัท</w:t>
      </w:r>
      <w:r w:rsidRPr="00BE144E">
        <w:rPr>
          <w:rFonts w:ascii="Angsana New" w:hAnsi="Angsana New"/>
          <w:szCs w:val="30"/>
          <w:cs/>
          <w:lang w:bidi="th-TH"/>
        </w:rPr>
        <w:t>ได้รับประโยชน์อย่างมากจากการขยายการลงทุนใน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สาธารณรัฐอินโดนีเซียในอนาคต</w:t>
      </w:r>
    </w:p>
    <w:p w:rsidR="00242313" w:rsidRPr="00BE144E" w:rsidRDefault="00242313" w:rsidP="00002BC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highlight w:val="cyan"/>
          <w:shd w:val="clear" w:color="auto" w:fill="D9D9D9" w:themeFill="background1" w:themeFillShade="D9"/>
          <w:lang w:val="en-US" w:bidi="th-TH"/>
        </w:rPr>
      </w:pPr>
    </w:p>
    <w:p w:rsidR="00D76A94" w:rsidRPr="00BE144E" w:rsidRDefault="00D76A94" w:rsidP="008A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  <w:highlight w:val="cyan"/>
          <w:cs/>
        </w:rPr>
      </w:pPr>
      <w:r w:rsidRPr="00BE144E">
        <w:rPr>
          <w:rFonts w:ascii="Angsana New" w:hAnsi="Angsana New"/>
          <w:i/>
          <w:iCs/>
          <w:sz w:val="30"/>
          <w:szCs w:val="30"/>
          <w:highlight w:val="cyan"/>
          <w:cs/>
        </w:rPr>
        <w:br w:type="page"/>
      </w:r>
    </w:p>
    <w:p w:rsidR="008A46B0" w:rsidRPr="00BE144E" w:rsidRDefault="008A46B0" w:rsidP="008A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</w:t>
      </w:r>
      <w:r w:rsidR="007877F7" w:rsidRPr="00BE144E">
        <w:rPr>
          <w:rFonts w:ascii="Angsana New" w:hAnsi="Angsana New"/>
          <w:i/>
          <w:iCs/>
          <w:sz w:val="30"/>
          <w:szCs w:val="30"/>
          <w:cs/>
        </w:rPr>
        <w:t>มา</w:t>
      </w:r>
      <w:r w:rsidR="007877F7" w:rsidRPr="00BE144E">
        <w:rPr>
          <w:rFonts w:ascii="Angsana New" w:hAnsi="Angsana New"/>
          <w:iCs/>
          <w:szCs w:val="30"/>
          <w:cs/>
        </w:rPr>
        <w:t>ที่ระบุได้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และหนี้สินที่รับมา</w:t>
      </w:r>
    </w:p>
    <w:p w:rsidR="008A46B0" w:rsidRPr="00BE144E" w:rsidRDefault="008A46B0" w:rsidP="0060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432"/>
        <w:jc w:val="both"/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423" w:type="dxa"/>
        <w:tblLook w:val="01E0" w:firstRow="1" w:lastRow="1" w:firstColumn="1" w:lastColumn="1" w:noHBand="0" w:noVBand="0"/>
      </w:tblPr>
      <w:tblGrid>
        <w:gridCol w:w="4477"/>
        <w:gridCol w:w="253"/>
        <w:gridCol w:w="1344"/>
        <w:gridCol w:w="240"/>
        <w:gridCol w:w="1344"/>
        <w:gridCol w:w="263"/>
        <w:gridCol w:w="1434"/>
      </w:tblGrid>
      <w:tr w:rsidR="007877F7" w:rsidRPr="00BE144E" w:rsidTr="006A78B5">
        <w:trPr>
          <w:tblHeader/>
        </w:trPr>
        <w:tc>
          <w:tcPr>
            <w:tcW w:w="4477" w:type="dxa"/>
            <w:vAlign w:val="bottom"/>
          </w:tcPr>
          <w:p w:rsidR="00777053" w:rsidRPr="00BE144E" w:rsidRDefault="00777053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:rsidR="00777053" w:rsidRPr="00BE144E" w:rsidRDefault="00777053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777053" w:rsidRPr="00BE144E" w:rsidRDefault="00777053" w:rsidP="00DE4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0" w:type="dxa"/>
          </w:tcPr>
          <w:p w:rsidR="00777053" w:rsidRPr="00BE144E" w:rsidRDefault="00777053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:rsidR="00777053" w:rsidRPr="00BE144E" w:rsidRDefault="00777053" w:rsidP="00DE4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63" w:type="dxa"/>
          </w:tcPr>
          <w:p w:rsidR="00777053" w:rsidRPr="00BE144E" w:rsidRDefault="00777053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:rsidR="00777053" w:rsidRPr="00BE144E" w:rsidRDefault="00777053" w:rsidP="00DE4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7F7" w:rsidRPr="00BE144E" w:rsidTr="006A78B5">
        <w:trPr>
          <w:tblHeader/>
        </w:trPr>
        <w:tc>
          <w:tcPr>
            <w:tcW w:w="4477" w:type="dxa"/>
            <w:vAlign w:val="bottom"/>
          </w:tcPr>
          <w:p w:rsidR="00DE459C" w:rsidRPr="00BE144E" w:rsidRDefault="00DE459C" w:rsidP="007842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:rsidR="00DE459C" w:rsidRPr="00BE144E" w:rsidRDefault="00DE459C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5" w:type="dxa"/>
            <w:gridSpan w:val="5"/>
          </w:tcPr>
          <w:p w:rsidR="00DE459C" w:rsidRPr="00BE144E" w:rsidRDefault="00DE459C" w:rsidP="0078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77F7" w:rsidRPr="00BE144E" w:rsidTr="006A78B5">
        <w:tc>
          <w:tcPr>
            <w:tcW w:w="4477" w:type="dxa"/>
            <w:vAlign w:val="bottom"/>
          </w:tcPr>
          <w:p w:rsidR="007877F7" w:rsidRPr="00BE144E" w:rsidRDefault="007877F7" w:rsidP="006A78B5">
            <w:pPr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53" w:type="dxa"/>
            <w:vAlign w:val="bottom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7877F7" w:rsidRPr="00BE144E" w:rsidRDefault="000C1159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966,272</w:t>
            </w:r>
          </w:p>
        </w:tc>
        <w:tc>
          <w:tcPr>
            <w:tcW w:w="240" w:type="dxa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7877F7" w:rsidRPr="00BE144E" w:rsidRDefault="000C1159" w:rsidP="0032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77F7" w:rsidRPr="00BE144E" w:rsidRDefault="000C1159" w:rsidP="0032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966,272</w:t>
            </w:r>
          </w:p>
        </w:tc>
      </w:tr>
      <w:tr w:rsidR="007877F7" w:rsidRPr="00BE144E" w:rsidTr="006A78B5">
        <w:tc>
          <w:tcPr>
            <w:tcW w:w="4477" w:type="dxa"/>
            <w:vAlign w:val="bottom"/>
          </w:tcPr>
          <w:p w:rsidR="007877F7" w:rsidRPr="00BE144E" w:rsidRDefault="000C1159" w:rsidP="006A78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253" w:type="dxa"/>
            <w:vAlign w:val="bottom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7877F7" w:rsidRPr="00BE144E" w:rsidRDefault="000C1159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148,336</w:t>
            </w:r>
          </w:p>
        </w:tc>
        <w:tc>
          <w:tcPr>
            <w:tcW w:w="240" w:type="dxa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7877F7" w:rsidRPr="00BE144E" w:rsidRDefault="000C1159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877F7" w:rsidRPr="00BE144E" w:rsidRDefault="007877F7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7877F7" w:rsidRPr="00BE144E" w:rsidRDefault="000C1159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148,336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435,994</w:t>
            </w:r>
          </w:p>
        </w:tc>
        <w:tc>
          <w:tcPr>
            <w:tcW w:w="240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435,994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40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8E5E2B" w:rsidRPr="00BE144E" w:rsidRDefault="008E5E2B" w:rsidP="0078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13,289,782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5,268,430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18,558,212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6,584,524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6,584,524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308,886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308,886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11,690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8E5E2B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11,690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1,219,308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1,477,340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DA3494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2,696,648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3494" w:rsidRPr="00BE144E" w:rsidTr="006A78B5">
        <w:tc>
          <w:tcPr>
            <w:tcW w:w="4477" w:type="dxa"/>
            <w:vAlign w:val="bottom"/>
          </w:tcPr>
          <w:p w:rsidR="00DA3494" w:rsidRPr="00BE144E" w:rsidRDefault="00DA3494" w:rsidP="006A78B5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3" w:type="dxa"/>
            <w:vAlign w:val="bottom"/>
          </w:tcPr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11,098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DA3494" w:rsidRPr="00BE144E" w:rsidRDefault="00DA3494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DA3494" w:rsidRPr="00BE144E" w:rsidRDefault="00DA3494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DA3494" w:rsidRPr="00BE144E" w:rsidRDefault="00DA3494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  <w:p w:rsidR="003A0078" w:rsidRPr="00BE144E" w:rsidRDefault="003A0078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11,098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5E2B" w:rsidRPr="00BE144E" w:rsidTr="006A78B5">
        <w:tc>
          <w:tcPr>
            <w:tcW w:w="4477" w:type="dxa"/>
            <w:vAlign w:val="bottom"/>
          </w:tcPr>
          <w:p w:rsidR="008E5E2B" w:rsidRPr="00BE144E" w:rsidRDefault="008E5E2B" w:rsidP="006A78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ประมาณการหนี้</w:t>
            </w:r>
            <w:r w:rsidR="003A0078" w:rsidRPr="00BE144E">
              <w:rPr>
                <w:rFonts w:ascii="Angsana New" w:hAnsi="Angsana New"/>
                <w:sz w:val="30"/>
                <w:szCs w:val="30"/>
                <w:cs/>
              </w:rPr>
              <w:t>สินไม่หมุนเวียน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3A0078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772,298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E5E2B" w:rsidRPr="00BE144E" w:rsidRDefault="003A0078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640,932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8E5E2B" w:rsidRPr="00BE144E" w:rsidRDefault="003A0078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131,366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5E2B" w:rsidRPr="00BE144E" w:rsidTr="006A78B5">
        <w:tc>
          <w:tcPr>
            <w:tcW w:w="4477" w:type="dxa"/>
          </w:tcPr>
          <w:p w:rsidR="008E5E2B" w:rsidRPr="00BE144E" w:rsidRDefault="008E5E2B" w:rsidP="006A78B5">
            <w:pPr>
              <w:tabs>
                <w:tab w:val="left" w:pos="1170"/>
              </w:tabs>
              <w:rPr>
                <w:rFonts w:ascii="Angsana New" w:hAnsi="Angsana New"/>
                <w:bCs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BE144E">
              <w:rPr>
                <w:rFonts w:ascii="Angsana New" w:hAnsi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253" w:type="dxa"/>
            <w:vAlign w:val="bottom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8E5E2B" w:rsidRPr="00BE144E" w:rsidRDefault="00AC3B1C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5,934,318</w:t>
            </w:r>
          </w:p>
        </w:tc>
        <w:tc>
          <w:tcPr>
            <w:tcW w:w="240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8E5E2B" w:rsidRPr="00BE144E" w:rsidRDefault="00AC3B1C" w:rsidP="004E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4,432,022</w:t>
            </w:r>
          </w:p>
        </w:tc>
        <w:tc>
          <w:tcPr>
            <w:tcW w:w="263" w:type="dxa"/>
          </w:tcPr>
          <w:p w:rsidR="008E5E2B" w:rsidRPr="00BE144E" w:rsidRDefault="008E5E2B" w:rsidP="008E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8E5E2B" w:rsidRPr="00BE144E" w:rsidRDefault="00AC3B1C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10,366,340</w:t>
            </w:r>
          </w:p>
        </w:tc>
      </w:tr>
      <w:tr w:rsidR="000B6F05" w:rsidRPr="00BE144E" w:rsidTr="006A78B5">
        <w:tc>
          <w:tcPr>
            <w:tcW w:w="4477" w:type="dxa"/>
          </w:tcPr>
          <w:p w:rsidR="000B6F05" w:rsidRPr="00BE144E" w:rsidRDefault="000B6F05" w:rsidP="006A78B5">
            <w:pPr>
              <w:rPr>
                <w:rFonts w:ascii="Angsana New" w:hAnsi="Angsana New"/>
                <w:szCs w:val="30"/>
                <w:cs/>
              </w:rPr>
            </w:pPr>
            <w:r w:rsidRPr="00BE144E">
              <w:rPr>
                <w:rFonts w:ascii="Angsana New" w:hAnsi="Angsana New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3,295,254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0B6F05" w:rsidRPr="00BE144E" w:rsidRDefault="000B6F05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1,885,958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B6F05" w:rsidRPr="00BE144E" w:rsidRDefault="000B6F05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5,181,212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3B1C" w:rsidRPr="00BE144E" w:rsidTr="006A78B5">
        <w:tc>
          <w:tcPr>
            <w:tcW w:w="4477" w:type="dxa"/>
          </w:tcPr>
          <w:p w:rsidR="00AC3B1C" w:rsidRPr="00BE144E" w:rsidRDefault="00AC3B1C" w:rsidP="006A78B5">
            <w:pPr>
              <w:rPr>
                <w:rFonts w:ascii="Angsana New" w:hAnsi="Angsana New"/>
                <w:b/>
                <w:bCs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253" w:type="dxa"/>
            <w:vAlign w:val="bottom"/>
          </w:tcPr>
          <w:p w:rsidR="00AC3B1C" w:rsidRPr="00BE144E" w:rsidRDefault="00AC3B1C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AC3B1C" w:rsidRPr="00BE144E" w:rsidRDefault="00AC3B1C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2,639,064</w:t>
            </w:r>
          </w:p>
        </w:tc>
        <w:tc>
          <w:tcPr>
            <w:tcW w:w="240" w:type="dxa"/>
          </w:tcPr>
          <w:p w:rsidR="00AC3B1C" w:rsidRPr="00BE144E" w:rsidRDefault="00AC3B1C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AC3B1C" w:rsidRPr="00BE144E" w:rsidRDefault="00AC3B1C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2,546,064</w:t>
            </w:r>
          </w:p>
        </w:tc>
        <w:tc>
          <w:tcPr>
            <w:tcW w:w="263" w:type="dxa"/>
          </w:tcPr>
          <w:p w:rsidR="00AC3B1C" w:rsidRPr="00BE144E" w:rsidRDefault="00AC3B1C" w:rsidP="000B6F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AC3B1C" w:rsidRPr="00BE144E" w:rsidRDefault="00AC3B1C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5,185,128</w:t>
            </w:r>
          </w:p>
        </w:tc>
      </w:tr>
      <w:tr w:rsidR="000B6F05" w:rsidRPr="00BE144E" w:rsidTr="006A78B5">
        <w:tc>
          <w:tcPr>
            <w:tcW w:w="4477" w:type="dxa"/>
          </w:tcPr>
          <w:p w:rsidR="000B6F05" w:rsidRPr="00BE144E" w:rsidRDefault="000B6F05" w:rsidP="000B6F05">
            <w:pPr>
              <w:tabs>
                <w:tab w:val="left" w:pos="1170"/>
              </w:tabs>
              <w:rPr>
                <w:rFonts w:ascii="Angsana New" w:hAnsi="Angsana New"/>
                <w:szCs w:val="30"/>
                <w:cs/>
              </w:rPr>
            </w:pPr>
            <w:r w:rsidRPr="00BE144E">
              <w:rPr>
                <w:rFonts w:ascii="Angsana New" w:hAnsi="Angsana New"/>
                <w:szCs w:val="30"/>
                <w:cs/>
              </w:rPr>
              <w:t>ส่วนได้เสียที่มีอำนาจควบคุมที่ได้มา</w:t>
            </w:r>
            <w:r w:rsidRPr="00BE144E">
              <w:rPr>
                <w:rFonts w:ascii="Angsana New" w:hAnsi="Angsana New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i/>
                <w:iCs/>
                <w:szCs w:val="30"/>
                <w:cs/>
              </w:rPr>
              <w:t>(ร้อยละ)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B6F05" w:rsidRPr="00BE144E" w:rsidTr="006A78B5">
        <w:tc>
          <w:tcPr>
            <w:tcW w:w="4477" w:type="dxa"/>
          </w:tcPr>
          <w:p w:rsidR="000B6F05" w:rsidRPr="00BE144E" w:rsidRDefault="000B6F05" w:rsidP="000B6F05">
            <w:pPr>
              <w:tabs>
                <w:tab w:val="left" w:pos="1170"/>
              </w:tabs>
              <w:rPr>
                <w:rFonts w:ascii="Angsana New" w:hAnsi="Angsana New"/>
                <w:bCs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Cs w:val="30"/>
                <w:cs/>
              </w:rPr>
              <w:t>มูลค่ายุติธรรมของสินทรัพย์ที่ได้มา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6F05" w:rsidRPr="00BE144E" w:rsidTr="006A78B5">
        <w:tc>
          <w:tcPr>
            <w:tcW w:w="4477" w:type="dxa"/>
          </w:tcPr>
          <w:p w:rsidR="000B6F05" w:rsidRPr="00BE144E" w:rsidRDefault="000B6F05" w:rsidP="000B6F05">
            <w:pPr>
              <w:tabs>
                <w:tab w:val="left" w:pos="1170"/>
              </w:tabs>
              <w:rPr>
                <w:rFonts w:ascii="Angsana New" w:hAnsi="Angsana New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Cs w:val="30"/>
                <w:cs/>
              </w:rPr>
              <w:t xml:space="preserve">   ที่ระบุได้และหนี้สินที่รับมา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2,592,564</w:t>
            </w:r>
          </w:p>
        </w:tc>
      </w:tr>
      <w:tr w:rsidR="000B6F05" w:rsidRPr="00BE144E" w:rsidTr="006A78B5">
        <w:tc>
          <w:tcPr>
            <w:tcW w:w="4477" w:type="dxa"/>
            <w:vAlign w:val="bottom"/>
          </w:tcPr>
          <w:p w:rsidR="000B6F05" w:rsidRPr="00BE144E" w:rsidRDefault="000B6F05" w:rsidP="000B6F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95,092</w:t>
            </w:r>
          </w:p>
        </w:tc>
      </w:tr>
      <w:tr w:rsidR="000B6F05" w:rsidRPr="00BE144E" w:rsidTr="006A78B5">
        <w:tc>
          <w:tcPr>
            <w:tcW w:w="4477" w:type="dxa"/>
            <w:vAlign w:val="bottom"/>
          </w:tcPr>
          <w:p w:rsidR="000B6F05" w:rsidRPr="00BE144E" w:rsidRDefault="000B6F05" w:rsidP="000B6F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Cs w:val="30"/>
                <w:cs/>
              </w:rPr>
              <w:t>รวมสิ่งตอบแทนในการซื้อ - ชำระแล้ว</w:t>
            </w:r>
          </w:p>
        </w:tc>
        <w:tc>
          <w:tcPr>
            <w:tcW w:w="253" w:type="dxa"/>
            <w:vAlign w:val="bottom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0B6F05" w:rsidRPr="00BE144E" w:rsidRDefault="000B6F05" w:rsidP="000B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F05" w:rsidRPr="00BE144E" w:rsidRDefault="000B6F05" w:rsidP="00B7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2,687,656</w:t>
            </w:r>
          </w:p>
        </w:tc>
      </w:tr>
    </w:tbl>
    <w:p w:rsidR="00DE459C" w:rsidRPr="00BE144E" w:rsidRDefault="00DE459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8A46B0" w:rsidRPr="00BE144E" w:rsidRDefault="00C71C26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วันที่งบการเงินรวมนี้ได้รับการอนุมัติ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F35B53" w:rsidRPr="00BE144E" w:rsidRDefault="00F35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C71C26" w:rsidRPr="00BE144E" w:rsidRDefault="002E662F" w:rsidP="00002BC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lastRenderedPageBreak/>
        <w:t>ตามมาตรฐานการรายงานทางการเงิน ฉบับที่ 3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</w:p>
    <w:p w:rsidR="002E662F" w:rsidRPr="00BE144E" w:rsidRDefault="002E662F" w:rsidP="00002BC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897146" w:rsidRPr="00BE144E" w:rsidRDefault="00897146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rtl/>
          <w:cs/>
          <w:lang w:val="en-US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เงินลงทุนในบริษัท เอเชีย วอเตอร์ จำกัดผู้เดียว</w:t>
      </w:r>
    </w:p>
    <w:p w:rsidR="00897146" w:rsidRPr="00BE144E" w:rsidRDefault="00897146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rtl/>
          <w:cs/>
          <w:lang w:val="en-US" w:bidi="th-TH"/>
        </w:rPr>
      </w:pPr>
    </w:p>
    <w:p w:rsidR="00DC1FF3" w:rsidRPr="00BE144E" w:rsidRDefault="00DC1FF3" w:rsidP="00DC1FF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19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บริษัท ราช</w:t>
      </w:r>
      <w:r w:rsidRPr="00BE144E">
        <w:rPr>
          <w:rFonts w:ascii="Angsana New" w:hAnsi="Angsana New"/>
          <w:sz w:val="30"/>
          <w:szCs w:val="30"/>
          <w:lang w:val="en-US" w:bidi="th-TH"/>
        </w:rPr>
        <w:t>-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ลาว เซอร์วิส จำกัด ซึ่งเป็นบริษัทย่อยทางตรง ได้ทำสัญญาซื้อขายหุ้นใน บริษัท เอเชีย วอเตอร์ จำกัดผู้เดียว </w:t>
      </w:r>
      <w:r w:rsidRPr="00BE144E">
        <w:rPr>
          <w:rFonts w:ascii="Angsana New" w:hAnsi="Angsana New"/>
          <w:sz w:val="30"/>
          <w:szCs w:val="30"/>
          <w:lang w:val="en-US" w:bidi="th-TH"/>
        </w:rPr>
        <w:t>(Asia Water Sole Co., Ltd.)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ซึ่งเป็นบริษัทที่จัดตั้งขึ้นใน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สปป</w:t>
      </w:r>
      <w:r w:rsidRPr="00BE144E">
        <w:rPr>
          <w:rFonts w:ascii="Angsana New" w:hAnsi="Angsana New"/>
          <w:sz w:val="30"/>
          <w:szCs w:val="30"/>
          <w:lang w:val="en-US" w:bidi="th-TH"/>
        </w:rPr>
        <w:t>.</w:t>
      </w:r>
      <w:r w:rsidRPr="00BE144E">
        <w:rPr>
          <w:rFonts w:ascii="Angsana New" w:hAnsi="Angsana New"/>
          <w:sz w:val="30"/>
          <w:szCs w:val="30"/>
          <w:rtl/>
          <w:cs/>
          <w:lang w:val="en-US" w:bidi="th-TH"/>
        </w:rPr>
        <w:t xml:space="preserve">ลาว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กับบริษัท</w:t>
      </w:r>
      <w:r w:rsidR="004F7BF8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="006A78B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แห่งหนึ่งใน สปป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.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ลาว เพื่อเข้าซื้อหุ้นสามัญในบริษัทดังกล่าว ในสัดส่วนการลงทุนร้อยละ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40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ของทุนจดทะเบียน</w:t>
      </w:r>
      <w:r w:rsidR="00782FAC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    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5.80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ล้านเหรียญสหรัฐอเมริกา เพื่อเข้าร่วมดำเนินงานโครงการน้ำประปาแสนดิน ใน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สปป</w:t>
      </w:r>
      <w:r w:rsidRPr="00BE144E">
        <w:rPr>
          <w:rFonts w:ascii="Angsana New" w:hAnsi="Angsana New"/>
          <w:sz w:val="30"/>
          <w:szCs w:val="30"/>
          <w:lang w:val="en-US" w:bidi="th-TH"/>
        </w:rPr>
        <w:t>.</w:t>
      </w:r>
      <w:r w:rsidRPr="00BE144E">
        <w:rPr>
          <w:rFonts w:ascii="Angsana New" w:hAnsi="Angsana New"/>
          <w:sz w:val="30"/>
          <w:szCs w:val="30"/>
          <w:rtl/>
          <w:cs/>
          <w:lang w:val="en-US" w:bidi="th-TH"/>
        </w:rPr>
        <w:t>ลาว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82FAC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 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โดยแบ่งการชำระค่าหุ้นเป็น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งวด โดยงวดแรกจะชำระเงินร้อยละ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และงวดสุดท้ายร้อยละ </w:t>
      </w:r>
      <w:r w:rsidRPr="00BE144E">
        <w:rPr>
          <w:rFonts w:ascii="Angsana New" w:hAnsi="Angsana New"/>
          <w:sz w:val="30"/>
          <w:szCs w:val="30"/>
          <w:lang w:val="en-US" w:bidi="th-TH"/>
        </w:rPr>
        <w:t>90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ต่อมาเมื่อวันที่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82FAC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     </w:t>
      </w:r>
      <w:r w:rsidR="006A78B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BE144E">
        <w:rPr>
          <w:rFonts w:ascii="Angsana New" w:hAnsi="Angsana New"/>
          <w:sz w:val="30"/>
          <w:szCs w:val="30"/>
          <w:rtl/>
          <w:cs/>
          <w:lang w:val="en-US" w:bidi="th-TH"/>
        </w:rPr>
        <w:t>บริษัทย่อย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ดังกล่าวได้ชำระเงินล่วงหน้าค่าหุ้นร้อยละ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ตามสัดส่วนการลงทุน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เป็นจำนวนเงิน</w:t>
      </w:r>
      <w:r w:rsidRPr="00BE144E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BE144E">
        <w:rPr>
          <w:rFonts w:ascii="Angsana New" w:hAnsi="Angsana New"/>
          <w:sz w:val="30"/>
          <w:szCs w:val="30"/>
          <w:lang w:val="en-US" w:bidi="th-TH"/>
        </w:rPr>
        <w:t>0.58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ล้านเหรียญสหรัฐอเมริกา</w:t>
      </w:r>
      <w:r w:rsidRPr="00BE144E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หรือเทียบเท่า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18.92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ส่วนที่เหลือคาดว่าจะชำระในเดือนกุมภาพันธ์ 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="00782FAC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        </w:t>
      </w:r>
      <w:r w:rsidR="006A78B5">
        <w:rPr>
          <w:rFonts w:ascii="Angsana New" w:hAnsi="Angsana New" w:hint="cs"/>
          <w:sz w:val="30"/>
          <w:szCs w:val="30"/>
          <w:cs/>
          <w:lang w:val="en-US" w:bidi="th-TH"/>
        </w:rPr>
        <w:t xml:space="preserve"> 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ซึ่งบริษัทดังกล่าวจะกลายเป็นการร่วมค้าของกลุ่มบริษัท</w:t>
      </w:r>
    </w:p>
    <w:p w:rsidR="00897146" w:rsidRPr="00BE144E" w:rsidRDefault="00897146" w:rsidP="00002BC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F203D0" w:rsidRPr="00BE144E" w:rsidRDefault="00F203D0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การจ่ายชำระค่าหุ้นเพิ่มเติมและเพิ่มทุน</w:t>
      </w:r>
    </w:p>
    <w:p w:rsidR="00F203D0" w:rsidRPr="00BE144E" w:rsidRDefault="00F203D0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203D0" w:rsidRPr="00BE144E" w:rsidRDefault="00F203D0" w:rsidP="002F22A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>ในระหว่างปี</w:t>
      </w:r>
      <w:r w:rsidR="002F22A4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2F22A4" w:rsidRPr="00BE144E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2F22A4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2F22A4" w:rsidRPr="00BE144E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="002F22A4" w:rsidRPr="00BE144E">
        <w:rPr>
          <w:rFonts w:ascii="Angsana New" w:hAnsi="Angsana New"/>
          <w:sz w:val="30"/>
          <w:szCs w:val="30"/>
          <w:cs/>
          <w:lang w:val="en-US" w:bidi="th-TH"/>
        </w:rPr>
        <w:t>การ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ร่วมค้าได้เรียกชำระค่าหุ้นเพิ่มเติมและเพิ่มทุน โดยกลุ่มบริษัทได้จ่ายชำระค่าหุ้นดังกล่าวตามสัดส่วนการลงทุน ดังนี้</w:t>
      </w: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4230"/>
        <w:gridCol w:w="3690"/>
        <w:gridCol w:w="1440"/>
      </w:tblGrid>
      <w:tr w:rsidR="005A107C" w:rsidRPr="00BE144E" w:rsidTr="009F4912">
        <w:trPr>
          <w:tblHeader/>
        </w:trPr>
        <w:tc>
          <w:tcPr>
            <w:tcW w:w="4230" w:type="dxa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:rsidR="005A107C" w:rsidRPr="00BE144E" w:rsidRDefault="005A107C" w:rsidP="007061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5A107C" w:rsidRPr="00BE144E" w:rsidTr="009C06EB">
        <w:tc>
          <w:tcPr>
            <w:tcW w:w="4230" w:type="dxa"/>
            <w:shd w:val="clear" w:color="auto" w:fill="auto"/>
            <w:vAlign w:val="bottom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5A107C" w:rsidRPr="00BE144E" w:rsidRDefault="005A107C" w:rsidP="00706114">
            <w:pPr>
              <w:ind w:left="720" w:right="-45" w:hanging="720"/>
              <w:jc w:val="thaiDistribute"/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</w:rPr>
            </w:pPr>
          </w:p>
        </w:tc>
      </w:tr>
      <w:tr w:rsidR="005A107C" w:rsidRPr="00BE144E" w:rsidTr="009C06EB">
        <w:tc>
          <w:tcPr>
            <w:tcW w:w="4230" w:type="dxa"/>
            <w:shd w:val="clear" w:color="auto" w:fill="auto"/>
            <w:vAlign w:val="bottom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107C" w:rsidRPr="00BE144E" w:rsidRDefault="0001654E" w:rsidP="00706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</w:rPr>
              <w:t>372.72</w:t>
            </w:r>
          </w:p>
        </w:tc>
      </w:tr>
      <w:tr w:rsidR="005A107C" w:rsidRPr="00BE144E" w:rsidTr="009C06EB">
        <w:tc>
          <w:tcPr>
            <w:tcW w:w="4230" w:type="dxa"/>
            <w:shd w:val="clear" w:color="auto" w:fill="auto"/>
            <w:vAlign w:val="bottom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  <w:vAlign w:val="bottom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107C" w:rsidRPr="00BE144E" w:rsidRDefault="005A107C" w:rsidP="00706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5A107C" w:rsidRPr="00BE144E" w:rsidTr="009C06EB">
        <w:tc>
          <w:tcPr>
            <w:tcW w:w="4230" w:type="dxa"/>
            <w:shd w:val="clear" w:color="auto" w:fill="auto"/>
            <w:vAlign w:val="bottom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107C" w:rsidRPr="00BE144E" w:rsidRDefault="005A107C" w:rsidP="00706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5A107C" w:rsidRPr="00BE144E" w:rsidTr="009C06EB">
        <w:tc>
          <w:tcPr>
            <w:tcW w:w="4230" w:type="dxa"/>
            <w:shd w:val="clear" w:color="auto" w:fill="auto"/>
            <w:vAlign w:val="bottom"/>
          </w:tcPr>
          <w:p w:rsidR="005A107C" w:rsidRPr="00BE144E" w:rsidRDefault="005A107C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5A107C" w:rsidRPr="00BE144E" w:rsidRDefault="005A107C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107C" w:rsidRPr="00BE144E" w:rsidRDefault="005A107C" w:rsidP="00706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10.00</w:t>
            </w:r>
          </w:p>
        </w:tc>
      </w:tr>
      <w:tr w:rsidR="009F4912" w:rsidRPr="00BE144E" w:rsidTr="009C06EB">
        <w:tc>
          <w:tcPr>
            <w:tcW w:w="4230" w:type="dxa"/>
            <w:shd w:val="clear" w:color="auto" w:fill="auto"/>
            <w:vAlign w:val="bottom"/>
          </w:tcPr>
          <w:p w:rsidR="009F4912" w:rsidRPr="00BE144E" w:rsidRDefault="009F4912" w:rsidP="0056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9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-4"/>
                <w:sz w:val="30"/>
                <w:szCs w:val="30"/>
              </w:rPr>
              <w:t>Fareast Renewable Development Pte. Ltd.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9F4912" w:rsidRPr="00BE144E" w:rsidRDefault="009F4912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912" w:rsidRPr="00BE144E" w:rsidRDefault="009F4912" w:rsidP="00523E5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2,6</w:t>
            </w:r>
            <w:r w:rsidR="00523E5E"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88.57</w:t>
            </w:r>
          </w:p>
        </w:tc>
      </w:tr>
    </w:tbl>
    <w:p w:rsidR="009F4912" w:rsidRPr="00BE144E" w:rsidRDefault="009F4912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06112" w:rsidRPr="00BE144E" w:rsidRDefault="00806112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rtl/>
          <w:cs/>
          <w:lang w:val="en-US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ความคืบหน้ากรณีเขื่อนดินย่อยกั้นช่องเขาส่วน </w:t>
      </w:r>
      <w:r w:rsidRPr="00BE144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D  </w:t>
      </w: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เกิดการทรุดตัว</w:t>
      </w: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B1656E" w:rsidRPr="00BE144E" w:rsidRDefault="00B1656E" w:rsidP="00D76A9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23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กรกฎาคม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เขื่อนดินย่อยกั้นช่องเขาส่วน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D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ของโครงการโรงไฟฟ้าพลังน้ำเซเปียน</w:t>
      </w:r>
      <w:r w:rsidRPr="00BE144E">
        <w:rPr>
          <w:rFonts w:ascii="Angsana New" w:hAnsi="Angsana New"/>
          <w:sz w:val="30"/>
          <w:szCs w:val="30"/>
          <w:lang w:val="en-US"/>
        </w:rPr>
        <w:t>-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เซน้ำน้อย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ตั้งอยู่ที่แขวงจำปาสัก สปป.ลาว </w:t>
      </w:r>
      <w:r w:rsidRPr="00BE144E">
        <w:rPr>
          <w:rFonts w:ascii="Angsana New" w:hAnsi="Angsana New"/>
          <w:sz w:val="30"/>
          <w:szCs w:val="30"/>
          <w:rtl/>
          <w:cs/>
          <w:lang w:val="en-US" w:bidi="th-TH"/>
        </w:rPr>
        <w:t>ของบริษัท ไฟฟ้า เซเปียน</w:t>
      </w:r>
      <w:r w:rsidRPr="00BE144E">
        <w:rPr>
          <w:rFonts w:ascii="Angsana New" w:hAnsi="Angsana New"/>
          <w:sz w:val="30"/>
          <w:szCs w:val="30"/>
          <w:lang w:val="en-US" w:bidi="th-TH"/>
        </w:rPr>
        <w:t>-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</w:t>
      </w:r>
      <w:r w:rsidR="00E70E0A" w:rsidRPr="00BE144E">
        <w:rPr>
          <w:rFonts w:ascii="Angsana New" w:hAnsi="Angsana New"/>
          <w:sz w:val="30"/>
          <w:szCs w:val="30"/>
          <w:lang w:val="en-US"/>
        </w:rPr>
        <w:t xml:space="preserve"> </w:t>
      </w:r>
      <w:r w:rsidR="00782FAC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      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>ทางบริษัทผู้รับเหมาก่อสร้างโครงการ (</w:t>
      </w:r>
      <w:r w:rsidR="00E70E0A" w:rsidRPr="00BE144E">
        <w:rPr>
          <w:rFonts w:ascii="Angsana New" w:hAnsi="Angsana New"/>
          <w:sz w:val="30"/>
          <w:szCs w:val="30"/>
          <w:lang w:val="en-US"/>
        </w:rPr>
        <w:t>EPC Contractor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>) จะเป็นผู้รับผิดชอบในเบื้องต้น ขณะนี้ การร่วมค้าดังกล่าวอยู่ระหว่างการประเมินสถานการณ์ร่วมกับผู้รับประกัน และรัฐบาล สปป</w:t>
      </w:r>
      <w:r w:rsidR="00E70E0A" w:rsidRPr="00BE144E">
        <w:rPr>
          <w:rFonts w:ascii="Angsana New" w:hAnsi="Angsana New"/>
          <w:sz w:val="30"/>
          <w:szCs w:val="30"/>
          <w:lang w:val="en-US"/>
        </w:rPr>
        <w:t xml:space="preserve">. 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>ลาว</w:t>
      </w:r>
      <w:r w:rsidR="00E70E0A" w:rsidRPr="00BE144E">
        <w:rPr>
          <w:rFonts w:ascii="Angsana New" w:hAnsi="Angsana New"/>
          <w:sz w:val="30"/>
          <w:szCs w:val="30"/>
          <w:lang w:val="en-US"/>
        </w:rPr>
        <w:t xml:space="preserve"> 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ได้แต่งตั้งคณะกรรมการ </w:t>
      </w:r>
      <w:r w:rsidR="00E70E0A" w:rsidRPr="00BE144E">
        <w:rPr>
          <w:rFonts w:ascii="Angsana New" w:hAnsi="Angsana New"/>
          <w:sz w:val="30"/>
          <w:szCs w:val="30"/>
          <w:lang w:val="en-US"/>
        </w:rPr>
        <w:t xml:space="preserve">(National Investigation Committee) </w:t>
      </w:r>
      <w:r w:rsidR="00E70E0A" w:rsidRPr="00BE144E">
        <w:rPr>
          <w:rFonts w:ascii="Angsana New" w:hAnsi="Angsana New"/>
          <w:sz w:val="30"/>
          <w:szCs w:val="30"/>
          <w:cs/>
          <w:lang w:val="en-US" w:bidi="th-TH"/>
        </w:rPr>
        <w:t>เพื่อตรวจสอบหาสาเหตุของเหตุการณ์ดังกล่าว โดยคาดว่าผลการตรวจสอบจะแล้วเสร็จในปี</w:t>
      </w:r>
      <w:r w:rsidR="00E70E0A" w:rsidRPr="00BE144E">
        <w:rPr>
          <w:rFonts w:ascii="Angsana New" w:hAnsi="Angsana New"/>
          <w:sz w:val="30"/>
          <w:szCs w:val="30"/>
          <w:lang w:val="en-US"/>
        </w:rPr>
        <w:t xml:space="preserve"> 2562</w:t>
      </w:r>
    </w:p>
    <w:p w:rsidR="00897146" w:rsidRPr="00BE144E" w:rsidRDefault="00897146" w:rsidP="00D76A9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การจดทะเบียนเลิกกิจการของการร่วมค้า</w:t>
      </w: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A107C" w:rsidRPr="00BE144E" w:rsidRDefault="005A107C" w:rsidP="0080611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ในการประชุมวิสามัญผู้ถือหุ้นของบริษัท ไฟฟ้า น้ำงึม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3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จำกัด ซึ่งเป็นการร่วมค้าทางตรง เมื่อวันที่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31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กรกฎาคม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ผู้ถือหุ้นได้มีมติอนุมัติให้เลิกกิจการของการร่วมค้าดังกล่าว ต่อมาเมื่อวันที่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12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กันยายน 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การร่วมค้าดังกล่าวได้ดำเนินการจดทะเบียนเลิกบริษัทกับกระทรวงอุตสาหกรรมและการค้าแห่งสาธารณรัฐประชาธิปไตยประชาชนลาว</w:t>
      </w:r>
      <w:r w:rsidRPr="00BE144E">
        <w:rPr>
          <w:rFonts w:ascii="Angsana New" w:hAnsi="Angsana New"/>
          <w:sz w:val="30"/>
          <w:szCs w:val="30"/>
          <w:lang w:val="en-US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1A0CCD" w:rsidRPr="00BE144E">
        <w:rPr>
          <w:rFonts w:ascii="Angsana New" w:hAnsi="Angsana New"/>
          <w:sz w:val="30"/>
          <w:szCs w:val="30"/>
          <w:lang w:val="en-US"/>
        </w:rPr>
        <w:t xml:space="preserve">31 </w:t>
      </w:r>
      <w:r w:rsidR="001A0CCD" w:rsidRPr="00BE144E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1A0CCD" w:rsidRPr="00BE144E">
        <w:rPr>
          <w:rFonts w:ascii="Angsana New" w:hAnsi="Angsana New"/>
          <w:sz w:val="30"/>
          <w:szCs w:val="30"/>
          <w:lang w:val="en-US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การร่วมค้าดังกล่าวอยู่ระหว่างดำเนินการชำระบัญชี</w:t>
      </w:r>
    </w:p>
    <w:p w:rsidR="00713AB7" w:rsidRPr="00BE144E" w:rsidRDefault="00713AB7" w:rsidP="00713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713AB7" w:rsidRPr="00BE144E" w:rsidSect="00F82E62">
          <w:head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03DB0" w:rsidRPr="00BE144E" w:rsidRDefault="00203DB0" w:rsidP="00203DB0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  <w:r w:rsidRPr="00BE144E">
        <w:rPr>
          <w:rFonts w:ascii="Angsana New" w:hAnsi="Angsana New"/>
          <w:i/>
          <w:iCs/>
          <w:sz w:val="28"/>
          <w:szCs w:val="28"/>
          <w:cs/>
          <w:lang w:bidi="th-TH"/>
        </w:rPr>
        <w:lastRenderedPageBreak/>
        <w:t>การร่วมค้า</w:t>
      </w:r>
    </w:p>
    <w:p w:rsidR="00203DB0" w:rsidRPr="00BE144E" w:rsidRDefault="00203DB0" w:rsidP="0020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13AB7" w:rsidRPr="00BE144E" w:rsidRDefault="00203DB0" w:rsidP="0020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E144E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:rsidR="00203DB0" w:rsidRPr="00BE144E" w:rsidRDefault="00203DB0" w:rsidP="0020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832" w:type="dxa"/>
        <w:tblInd w:w="450" w:type="dxa"/>
        <w:tblLook w:val="04A0" w:firstRow="1" w:lastRow="0" w:firstColumn="1" w:lastColumn="0" w:noHBand="0" w:noVBand="1"/>
      </w:tblPr>
      <w:tblGrid>
        <w:gridCol w:w="7449"/>
        <w:gridCol w:w="1648"/>
        <w:gridCol w:w="234"/>
        <w:gridCol w:w="1678"/>
        <w:gridCol w:w="234"/>
        <w:gridCol w:w="1662"/>
        <w:gridCol w:w="257"/>
        <w:gridCol w:w="1670"/>
      </w:tblGrid>
      <w:tr w:rsidR="00203DB0" w:rsidRPr="00BE144E" w:rsidTr="00C45C9D">
        <w:trPr>
          <w:tblHeader/>
        </w:trPr>
        <w:tc>
          <w:tcPr>
            <w:tcW w:w="7720" w:type="dxa"/>
            <w:shd w:val="clear" w:color="auto" w:fill="auto"/>
            <w:vAlign w:val="bottom"/>
          </w:tcPr>
          <w:p w:rsidR="00203DB0" w:rsidRPr="00BE144E" w:rsidRDefault="00203DB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  <w:vAlign w:val="bottom"/>
          </w:tcPr>
          <w:p w:rsidR="00203DB0" w:rsidRPr="00BE144E" w:rsidRDefault="00203DB0" w:rsidP="00B3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ราชบุรี เพาเวอร์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203DB0" w:rsidRPr="00BE144E" w:rsidRDefault="00203DB0" w:rsidP="00B3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3"/>
            <w:shd w:val="clear" w:color="auto" w:fill="auto"/>
            <w:vAlign w:val="bottom"/>
          </w:tcPr>
          <w:p w:rsidR="00203DB0" w:rsidRPr="00BE144E" w:rsidRDefault="00203DB0" w:rsidP="00B3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ไฟฟ้าหงสา จำกัด</w:t>
            </w:r>
          </w:p>
        </w:tc>
      </w:tr>
      <w:tr w:rsidR="000F72C4" w:rsidRPr="00BE144E" w:rsidTr="00C45C9D">
        <w:trPr>
          <w:tblHeader/>
        </w:trPr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C45C9D" w:rsidRPr="00BE144E" w:rsidTr="00C45C9D">
        <w:trPr>
          <w:tblHeader/>
        </w:trPr>
        <w:tc>
          <w:tcPr>
            <w:tcW w:w="7720" w:type="dxa"/>
            <w:shd w:val="clear" w:color="auto" w:fill="auto"/>
            <w:vAlign w:val="bottom"/>
          </w:tcPr>
          <w:p w:rsidR="00C45C9D" w:rsidRPr="00BE144E" w:rsidRDefault="00C45C9D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C45C9D" w:rsidRPr="00BE144E" w:rsidRDefault="00C45C9D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C45C9D" w:rsidRPr="00BE144E" w:rsidRDefault="00C45C9D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C45C9D" w:rsidRPr="00BE144E" w:rsidRDefault="004D354A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45C9D" w:rsidRPr="00BE144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C45C9D" w:rsidRPr="00BE144E" w:rsidRDefault="00C45C9D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45C9D" w:rsidRPr="00BE144E" w:rsidRDefault="00C45C9D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:rsidR="00C45C9D" w:rsidRPr="00BE144E" w:rsidRDefault="00C45C9D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C45C9D" w:rsidRPr="00BE144E" w:rsidRDefault="004D354A" w:rsidP="00C4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45C9D" w:rsidRPr="00BE144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F72C4" w:rsidRPr="00BE144E" w:rsidTr="00C45C9D">
        <w:trPr>
          <w:tblHeader/>
        </w:trPr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2" w:type="dxa"/>
            <w:gridSpan w:val="7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C538AA" w:rsidP="00AB10CB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17,757,595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F7BF8">
              <w:rPr>
                <w:rFonts w:ascii="Angsana New" w:hAnsi="Angsana New"/>
                <w:sz w:val="28"/>
                <w:szCs w:val="28"/>
                <w:lang w:bidi="th-TH"/>
              </w:rPr>
              <w:t>19,446,516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22,1</w:t>
            </w:r>
            <w:r w:rsidR="00C52DD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27,588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AB10CB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,171</w:t>
            </w:r>
            <w:r w:rsidR="00C538A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52DD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673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726,836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1,32</w:t>
            </w:r>
            <w:r w:rsidR="00C538A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8,8</w:t>
            </w:r>
            <w:r w:rsidR="00F2785E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7,800,048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5</w:t>
            </w:r>
            <w:r w:rsidR="00C538AA" w:rsidRPr="00BE144E">
              <w:rPr>
                <w:rFonts w:ascii="Angsana New" w:hAnsi="Angsana New"/>
                <w:sz w:val="28"/>
                <w:szCs w:val="28"/>
              </w:rPr>
              <w:t>,183,567</w:t>
            </w:r>
            <w:r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567B4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567B4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410,631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348,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877</w:t>
            </w:r>
          </w:p>
        </w:tc>
      </w:tr>
      <w:tr w:rsidR="000F72C4" w:rsidRPr="00BE144E" w:rsidTr="004F7BF8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</w:rPr>
              <w:t>100)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726,836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F2785E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1,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  <w:r w:rsidRPr="00BE144E">
              <w:rPr>
                <w:rFonts w:ascii="Angsana New" w:hAnsi="Angsana New"/>
                <w:sz w:val="28"/>
                <w:szCs w:val="28"/>
              </w:rPr>
              <w:t>,860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8,210,679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5,</w:t>
            </w:r>
            <w:r w:rsidR="00C538AA" w:rsidRPr="00BE144E">
              <w:rPr>
                <w:rFonts w:ascii="Angsana New" w:hAnsi="Angsana New"/>
                <w:sz w:val="28"/>
                <w:szCs w:val="28"/>
              </w:rPr>
              <w:t>532,44</w:t>
            </w:r>
            <w:r w:rsidR="00C52DD2" w:rsidRPr="00BE144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F72C4" w:rsidRPr="00BE144E" w:rsidTr="004F7BF8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ส่วนได้เสียของกลุ่มบริษัท 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F7BF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0F72C4" w:rsidRPr="00BE144E" w:rsidTr="004F7BF8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เบ็ดเสร็จรวมตามส่วนได้เสียของกลุ่มบริษัท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181,709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332,21</w:t>
            </w:r>
            <w:r w:rsidR="00F2785E" w:rsidRPr="00BE144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3,284,272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2,212,978</w:t>
            </w:r>
          </w:p>
        </w:tc>
      </w:tr>
      <w:tr w:rsidR="000F72C4" w:rsidRPr="00BE144E" w:rsidTr="00C45C9D">
        <w:trPr>
          <w:trHeight w:val="125"/>
        </w:trPr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152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F2785E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9,194,217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3848C6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8,968</w:t>
            </w:r>
            <w:r w:rsidR="000F72C4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538A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822</w:t>
            </w:r>
            <w:r w:rsidR="000F72C4"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21,088,038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19,</w:t>
            </w:r>
            <w:r w:rsidR="00C52DD2" w:rsidRPr="00BE144E">
              <w:rPr>
                <w:rFonts w:ascii="Angsana New" w:hAnsi="Angsana New"/>
                <w:sz w:val="28"/>
                <w:szCs w:val="28"/>
              </w:rPr>
              <w:t>674,684</w:t>
            </w:r>
            <w:r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F2785E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9,852,677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C538AA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11,130,511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94,463,710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792312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95,</w:t>
            </w:r>
            <w:r w:rsidR="00C52DD2" w:rsidRPr="00BE144E">
              <w:rPr>
                <w:rFonts w:ascii="Angsana New" w:hAnsi="Angsana New"/>
                <w:sz w:val="28"/>
                <w:szCs w:val="28"/>
              </w:rPr>
              <w:t>400,049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C538AA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F2785E" w:rsidRPr="00BE144E">
              <w:rPr>
                <w:rFonts w:ascii="Angsana New" w:hAnsi="Angsana New"/>
                <w:sz w:val="28"/>
                <w:szCs w:val="28"/>
              </w:rPr>
              <w:t>4,724,342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(4,491,964)</w:t>
            </w:r>
            <w:r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C52DD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8,568,213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(7,758,292)</w:t>
            </w:r>
            <w:r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B536CC" w:rsidRPr="00BE144E">
              <w:rPr>
                <w:rFonts w:ascii="Angsana New" w:hAnsi="Angsana New"/>
                <w:sz w:val="28"/>
                <w:szCs w:val="28"/>
              </w:rPr>
              <w:t>1,065,237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536CC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2,262,462</w:t>
            </w:r>
            <w:r w:rsidR="000F72C4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  <w:r w:rsidR="000F72C4"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C52DD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0,843,788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792312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(76,987,790</w:t>
            </w:r>
            <w:r w:rsidR="000F72C4" w:rsidRPr="00BE144E">
              <w:rPr>
                <w:rFonts w:ascii="Angsana New" w:hAnsi="Angsana New"/>
                <w:sz w:val="28"/>
                <w:szCs w:val="28"/>
              </w:rPr>
              <w:t>)</w:t>
            </w:r>
            <w:r w:rsidR="000F72C4" w:rsidRPr="00BE144E"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สินทรัพย์สุทธิ 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(ร้อยละ </w:t>
            </w:r>
            <w:r w:rsidRPr="00BE144E">
              <w:rPr>
                <w:rFonts w:ascii="Angsana New" w:hAnsi="Angsana New"/>
                <w:i/>
                <w:iCs/>
                <w:sz w:val="28"/>
                <w:szCs w:val="28"/>
              </w:rPr>
              <w:t>100)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1465F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13,</w:t>
            </w:r>
            <w:r w:rsidR="00B536CC" w:rsidRPr="00BE144E">
              <w:rPr>
                <w:rFonts w:ascii="Angsana New" w:hAnsi="Angsana New"/>
                <w:sz w:val="28"/>
                <w:szCs w:val="28"/>
              </w:rPr>
              <w:t>257,315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A956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13,3</w:t>
            </w:r>
            <w:r w:rsidR="00F2785E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536CC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4,907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C538AA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52DD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6,139,747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3A5848">
            <w:pPr>
              <w:pStyle w:val="acctfourfigures"/>
              <w:tabs>
                <w:tab w:val="clear" w:pos="765"/>
                <w:tab w:val="decimal" w:pos="132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</w:t>
            </w:r>
            <w:r w:rsidR="00792312" w:rsidRPr="00BE144E">
              <w:rPr>
                <w:rFonts w:ascii="Angsana New" w:hAnsi="Angsana New"/>
                <w:sz w:val="28"/>
                <w:szCs w:val="28"/>
              </w:rPr>
              <w:t>0,328,651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 w:rsidR="004C1F03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D41C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14,</w:t>
            </w:r>
            <w:r w:rsidR="00DD41C2" w:rsidRPr="00BE144E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 w:rsidR="00DD41C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336,227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14,</w:t>
            </w:r>
            <w:r w:rsidR="004C1F03" w:rsidRPr="00BE144E">
              <w:rPr>
                <w:rFonts w:ascii="Angsana New" w:hAnsi="Angsana New"/>
                <w:sz w:val="28"/>
                <w:szCs w:val="28"/>
              </w:rPr>
              <w:t>455,899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9E7A30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12,131,46</w:t>
            </w:r>
            <w:r w:rsidR="007F7E56" w:rsidRPr="00BE14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ผลต่างจากการแปลงค่าในการจัดทำงบการเงินรวมและอื่นๆ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4C1F03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DD41C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6,639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left="-115"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D41C2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78,032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4C1F03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938,</w:t>
            </w:r>
            <w:r w:rsidR="004C1F03" w:rsidRPr="00BE144E">
              <w:rPr>
                <w:rFonts w:ascii="Angsana New" w:hAnsi="Angsana New"/>
                <w:sz w:val="28"/>
                <w:szCs w:val="28"/>
              </w:rPr>
              <w:t>842</w:t>
            </w:r>
            <w:r w:rsidRPr="00BE14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(845,</w:t>
            </w:r>
            <w:r w:rsidRPr="00BE144E">
              <w:rPr>
                <w:rFonts w:ascii="Angsana New" w:hAnsi="Angsana New"/>
                <w:sz w:val="28"/>
                <w:szCs w:val="28"/>
              </w:rPr>
              <w:t>177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3,670,968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right="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3,7</w:t>
            </w:r>
            <w:r w:rsidR="008B266D"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14,259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13,517,057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E7A30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11,286,283</w:t>
            </w:r>
          </w:p>
        </w:tc>
      </w:tr>
      <w:tr w:rsidR="00C45C9D" w:rsidRPr="00BE144E" w:rsidTr="00C45C9D">
        <w:tc>
          <w:tcPr>
            <w:tcW w:w="7720" w:type="dxa"/>
            <w:shd w:val="clear" w:color="auto" w:fill="auto"/>
            <w:vAlign w:val="bottom"/>
          </w:tcPr>
          <w:p w:rsidR="00C45C9D" w:rsidRPr="00BE144E" w:rsidRDefault="00C45C9D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C45C9D" w:rsidRPr="00BE144E" w:rsidRDefault="00C45C9D" w:rsidP="004F7BF8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C45C9D" w:rsidRPr="00BE144E" w:rsidRDefault="00C45C9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C45C9D" w:rsidRPr="00BE144E" w:rsidRDefault="00C45C9D" w:rsidP="004F7BF8">
            <w:pPr>
              <w:pStyle w:val="acctfourfigures"/>
              <w:tabs>
                <w:tab w:val="clear" w:pos="765"/>
                <w:tab w:val="decimal" w:pos="1233"/>
                <w:tab w:val="decimal" w:pos="13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C45C9D" w:rsidRPr="00BE144E" w:rsidRDefault="00C45C9D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45C9D" w:rsidRPr="00BE144E" w:rsidRDefault="00C45C9D" w:rsidP="000F72C4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:rsidR="00C45C9D" w:rsidRPr="00BE144E" w:rsidRDefault="00C45C9D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C45C9D" w:rsidRPr="00BE144E" w:rsidRDefault="00C45C9D" w:rsidP="000F72C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233"/>
                <w:tab w:val="decimal" w:pos="13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ก.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ab/>
              <w:t>รวมรายการต่อไปนี้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233"/>
                <w:tab w:val="decimal" w:pos="13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876,445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885,000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189,285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235526">
            <w:pPr>
              <w:pStyle w:val="acctfourfigures"/>
              <w:tabs>
                <w:tab w:val="clear" w:pos="765"/>
                <w:tab w:val="decimal" w:pos="129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121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,618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162,334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</w:t>
            </w:r>
            <w:r w:rsidR="000131A6" w:rsidRPr="00BE144E">
              <w:rPr>
                <w:rFonts w:ascii="Angsana New" w:hAnsi="Angsana New"/>
                <w:sz w:val="28"/>
                <w:szCs w:val="28"/>
              </w:rPr>
              <w:t>12,824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5,</w:t>
            </w:r>
            <w:r w:rsidR="000131A6" w:rsidRPr="00BE144E">
              <w:rPr>
                <w:rFonts w:ascii="Angsana New" w:hAnsi="Angsana New"/>
                <w:sz w:val="28"/>
                <w:szCs w:val="28"/>
              </w:rPr>
              <w:t>287,634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3,208,298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2A1C09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232,252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36</w:t>
            </w:r>
            <w:r w:rsidR="000131A6" w:rsidRPr="00BE144E">
              <w:rPr>
                <w:rFonts w:ascii="Angsana New" w:hAnsi="Angsana New"/>
                <w:sz w:val="28"/>
                <w:szCs w:val="28"/>
              </w:rPr>
              <w:t>2,998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8B266D" w:rsidP="00D6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ข.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ab/>
              <w:t>รวมรายการเงินสดและรายการเทียบเท่าเงินสด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3,582,625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3,398,448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8B266D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8,</w:t>
            </w:r>
            <w:r w:rsidRPr="00BE144E">
              <w:rPr>
                <w:rFonts w:ascii="Angsana New" w:hAnsi="Angsana New"/>
                <w:sz w:val="28"/>
                <w:szCs w:val="28"/>
              </w:rPr>
              <w:t>786</w:t>
            </w: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,011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8,222,195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ค.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รวมรายการหนี้สินทางการเงินหมุนเวียน </w:t>
            </w:r>
          </w:p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-45" w:firstLine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(ไม่รวมเจ้าหนี้การค้า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1,343,672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1,671,030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5,814,742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5,386,243</w:t>
            </w:r>
          </w:p>
        </w:tc>
      </w:tr>
      <w:tr w:rsidR="000F72C4" w:rsidRPr="00BE144E" w:rsidTr="00C45C9D">
        <w:tc>
          <w:tcPr>
            <w:tcW w:w="7720" w:type="dxa"/>
            <w:shd w:val="clear" w:color="auto" w:fill="auto"/>
            <w:vAlign w:val="bottom"/>
          </w:tcPr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ง.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รวมรายการหนี้สินทางการเงินไม่หมุนเวียน </w:t>
            </w:r>
          </w:p>
          <w:p w:rsidR="000F72C4" w:rsidRPr="00BE144E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 w:firstLine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(ไม่รวมเจ้าหนี้การค้า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8B266D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1,023,670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:rsidR="000F72C4" w:rsidRPr="00BE144E" w:rsidRDefault="000F72C4" w:rsidP="004F7BF8">
            <w:pPr>
              <w:pStyle w:val="acctfourfigures"/>
              <w:tabs>
                <w:tab w:val="clear" w:pos="765"/>
                <w:tab w:val="decimal" w:pos="1382"/>
              </w:tabs>
              <w:spacing w:line="240" w:lineRule="auto"/>
              <w:ind w:left="-115" w:right="5"/>
              <w:rPr>
                <w:rFonts w:ascii="Angsana New" w:hAnsi="Angsana New"/>
                <w:sz w:val="28"/>
                <w:szCs w:val="28"/>
              </w:rPr>
            </w:pPr>
            <w:r w:rsidRPr="004F7BF8">
              <w:rPr>
                <w:rFonts w:ascii="Angsana New" w:hAnsi="Angsana New"/>
                <w:sz w:val="28"/>
                <w:szCs w:val="28"/>
                <w:lang w:val="en-US" w:bidi="th-TH"/>
              </w:rPr>
              <w:t>2,224,361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70,419,435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:rsidR="000F72C4" w:rsidRPr="00BE144E" w:rsidRDefault="000131A6" w:rsidP="004F7BF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76,684,096</w:t>
            </w:r>
          </w:p>
        </w:tc>
      </w:tr>
    </w:tbl>
    <w:p w:rsidR="00203DB0" w:rsidRPr="00BE144E" w:rsidRDefault="00203DB0" w:rsidP="0020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3AB7" w:rsidRPr="00BE144E" w:rsidRDefault="00713AB7" w:rsidP="00713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13AB7" w:rsidRPr="00BE144E" w:rsidRDefault="00713AB7" w:rsidP="00713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713AB7" w:rsidRPr="00BE144E" w:rsidSect="00F82E62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:rsidR="003D7F9F" w:rsidRPr="00BE144E" w:rsidRDefault="003D7F9F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:rsidR="003D7F9F" w:rsidRPr="00BE144E" w:rsidRDefault="003D7F9F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D7F9F" w:rsidRPr="00BE144E" w:rsidRDefault="003D7F9F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9973FB" w:rsidRPr="00BE144E" w:rsidRDefault="009973FB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49"/>
        <w:gridCol w:w="180"/>
        <w:gridCol w:w="1271"/>
        <w:gridCol w:w="178"/>
        <w:gridCol w:w="1262"/>
      </w:tblGrid>
      <w:tr w:rsidR="00236844" w:rsidRPr="0083331B" w:rsidTr="0083331B">
        <w:trPr>
          <w:cantSplit/>
          <w:tblHeader/>
        </w:trPr>
        <w:tc>
          <w:tcPr>
            <w:tcW w:w="3769" w:type="dxa"/>
            <w:vAlign w:val="bottom"/>
          </w:tcPr>
          <w:p w:rsidR="003D7F9F" w:rsidRPr="0083331B" w:rsidRDefault="003D7F9F" w:rsidP="00B3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:rsidR="003D7F9F" w:rsidRPr="0083331B" w:rsidRDefault="003D7F9F" w:rsidP="00B31AE7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  <w:vAlign w:val="bottom"/>
          </w:tcPr>
          <w:p w:rsidR="003D7F9F" w:rsidRPr="0083331B" w:rsidRDefault="003D7F9F" w:rsidP="00B31AE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vAlign w:val="bottom"/>
          </w:tcPr>
          <w:p w:rsidR="003D7F9F" w:rsidRPr="0083331B" w:rsidRDefault="003D7F9F" w:rsidP="00B31AE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0F72C4" w:rsidRPr="0083331B" w:rsidTr="0083331B">
        <w:trPr>
          <w:cantSplit/>
          <w:trHeight w:val="103"/>
          <w:tblHeader/>
        </w:trPr>
        <w:tc>
          <w:tcPr>
            <w:tcW w:w="3769" w:type="dxa"/>
            <w:vAlign w:val="bottom"/>
          </w:tcPr>
          <w:p w:rsidR="000F72C4" w:rsidRPr="0083331B" w:rsidRDefault="000F72C4" w:rsidP="000F72C4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4D354A" w:rsidRPr="0083331B" w:rsidTr="0083331B">
        <w:trPr>
          <w:cantSplit/>
          <w:trHeight w:val="103"/>
          <w:tblHeader/>
        </w:trPr>
        <w:tc>
          <w:tcPr>
            <w:tcW w:w="3769" w:type="dxa"/>
            <w:vAlign w:val="bottom"/>
          </w:tcPr>
          <w:p w:rsidR="004D354A" w:rsidRPr="0083331B" w:rsidRDefault="004D354A" w:rsidP="004D354A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4D354A" w:rsidRPr="0083331B" w:rsidRDefault="004D354A" w:rsidP="004D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354A" w:rsidRPr="0083331B" w:rsidRDefault="004D354A" w:rsidP="004D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4D354A" w:rsidRPr="0083331B" w:rsidRDefault="004D354A" w:rsidP="004D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80" w:type="dxa"/>
            <w:vAlign w:val="bottom"/>
          </w:tcPr>
          <w:p w:rsidR="004D354A" w:rsidRPr="0083331B" w:rsidRDefault="004D354A" w:rsidP="004D354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4D354A" w:rsidRPr="0083331B" w:rsidRDefault="004D354A" w:rsidP="004D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4D354A" w:rsidRPr="0083331B" w:rsidRDefault="004D354A" w:rsidP="004D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4D354A" w:rsidRPr="0083331B" w:rsidRDefault="004D354A" w:rsidP="000D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0F72C4" w:rsidRPr="0083331B" w:rsidTr="0083331B">
        <w:trPr>
          <w:cantSplit/>
          <w:tblHeader/>
        </w:trPr>
        <w:tc>
          <w:tcPr>
            <w:tcW w:w="3769" w:type="dxa"/>
            <w:vAlign w:val="bottom"/>
          </w:tcPr>
          <w:p w:rsidR="000F72C4" w:rsidRPr="0083331B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33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33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3331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72C4" w:rsidRPr="0083331B" w:rsidTr="0083331B">
        <w:trPr>
          <w:cantSplit/>
        </w:trPr>
        <w:tc>
          <w:tcPr>
            <w:tcW w:w="3769" w:type="dxa"/>
            <w:vAlign w:val="bottom"/>
          </w:tcPr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331B">
              <w:rPr>
                <w:rFonts w:ascii="Angsana New" w:hAnsi="Angsana New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260" w:type="dxa"/>
            <w:vAlign w:val="bottom"/>
          </w:tcPr>
          <w:p w:rsidR="000F72C4" w:rsidRPr="00545229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1,628,89</w:t>
            </w:r>
            <w:r w:rsidR="001F6651"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0F72C4" w:rsidRPr="00545229" w:rsidRDefault="000F72C4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7252F9"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749,699</w:t>
            </w:r>
          </w:p>
        </w:tc>
        <w:tc>
          <w:tcPr>
            <w:tcW w:w="180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0F72C4" w:rsidRPr="00545229" w:rsidRDefault="005D1B80" w:rsidP="0054522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11,905,222</w:t>
            </w:r>
          </w:p>
        </w:tc>
        <w:tc>
          <w:tcPr>
            <w:tcW w:w="178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F72C4" w:rsidRPr="00545229" w:rsidRDefault="00CC5FC3" w:rsidP="0054522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8,565,661</w:t>
            </w:r>
          </w:p>
        </w:tc>
      </w:tr>
      <w:tr w:rsidR="000F72C4" w:rsidRPr="0083331B" w:rsidTr="0083331B">
        <w:trPr>
          <w:cantSplit/>
        </w:trPr>
        <w:tc>
          <w:tcPr>
            <w:tcW w:w="3769" w:type="dxa"/>
            <w:vAlign w:val="bottom"/>
          </w:tcPr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  <w:vAlign w:val="bottom"/>
          </w:tcPr>
          <w:p w:rsidR="000F72C4" w:rsidRPr="00545229" w:rsidRDefault="000F72C4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0F72C4" w:rsidRPr="00545229" w:rsidRDefault="000F72C4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0F72C4" w:rsidRPr="00545229" w:rsidRDefault="000F72C4" w:rsidP="0054522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F72C4" w:rsidRPr="00545229" w:rsidRDefault="000F72C4" w:rsidP="0054522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72C4" w:rsidRPr="0083331B" w:rsidTr="0083331B">
        <w:trPr>
          <w:cantSplit/>
        </w:trPr>
        <w:tc>
          <w:tcPr>
            <w:tcW w:w="3769" w:type="dxa"/>
            <w:vAlign w:val="bottom"/>
          </w:tcPr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3331B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  <w:vAlign w:val="bottom"/>
          </w:tcPr>
          <w:p w:rsidR="000F72C4" w:rsidRPr="0083331B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331B">
              <w:rPr>
                <w:rFonts w:ascii="Angsana New" w:hAnsi="Angsana New"/>
                <w:sz w:val="30"/>
                <w:szCs w:val="30"/>
                <w:lang w:val="en-US" w:bidi="th-TH"/>
              </w:rPr>
              <w:t>119,793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0F72C4" w:rsidRPr="00545229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327,6</w:t>
            </w:r>
            <w:r w:rsidR="001F6651"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0F72C4" w:rsidRPr="00545229" w:rsidRDefault="005D1B80" w:rsidP="0054522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1,313,943</w:t>
            </w:r>
          </w:p>
        </w:tc>
        <w:tc>
          <w:tcPr>
            <w:tcW w:w="178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F72C4" w:rsidRPr="00545229" w:rsidRDefault="00CC5FC3" w:rsidP="0054522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862,092</w:t>
            </w:r>
          </w:p>
        </w:tc>
      </w:tr>
      <w:tr w:rsidR="000F72C4" w:rsidRPr="0083331B" w:rsidTr="0083331B">
        <w:trPr>
          <w:cantSplit/>
        </w:trPr>
        <w:tc>
          <w:tcPr>
            <w:tcW w:w="3769" w:type="dxa"/>
            <w:vAlign w:val="bottom"/>
          </w:tcPr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3331B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2C4" w:rsidRPr="0083331B" w:rsidRDefault="007252F9" w:rsidP="005452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0F72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0F72C4" w:rsidRPr="0083331B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83331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3331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F72C4" w:rsidRPr="0083331B" w:rsidRDefault="000F72C4" w:rsidP="00AE7C81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0F72C4" w:rsidRPr="00545229" w:rsidRDefault="005D1B80" w:rsidP="0054522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18,524</w:t>
            </w:r>
            <w:r w:rsidRPr="005452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0F72C4" w:rsidRPr="0083331B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0F72C4" w:rsidRPr="00545229" w:rsidRDefault="00CC5FC3" w:rsidP="0054522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(239</w:t>
            </w:r>
            <w:r w:rsidR="000F72C4" w:rsidRPr="0054522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F72C4" w:rsidRPr="0083331B" w:rsidTr="0083331B">
        <w:trPr>
          <w:cantSplit/>
        </w:trPr>
        <w:tc>
          <w:tcPr>
            <w:tcW w:w="3769" w:type="dxa"/>
            <w:vAlign w:val="bottom"/>
          </w:tcPr>
          <w:p w:rsidR="000F72C4" w:rsidRPr="0083331B" w:rsidRDefault="000F72C4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</w:rPr>
            </w:pPr>
            <w:r w:rsidRPr="0083331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3331B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545229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119,793</w:t>
            </w:r>
          </w:p>
        </w:tc>
        <w:tc>
          <w:tcPr>
            <w:tcW w:w="180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545229" w:rsidRDefault="007252F9" w:rsidP="005452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327,66</w:t>
            </w:r>
            <w:r w:rsidR="001F6651"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545229" w:rsidRDefault="005D1B80" w:rsidP="0054522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1,295,419</w:t>
            </w:r>
          </w:p>
        </w:tc>
        <w:tc>
          <w:tcPr>
            <w:tcW w:w="178" w:type="dxa"/>
            <w:vAlign w:val="bottom"/>
          </w:tcPr>
          <w:p w:rsidR="000F72C4" w:rsidRPr="00545229" w:rsidRDefault="000F72C4" w:rsidP="000F72C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2C4" w:rsidRPr="00545229" w:rsidRDefault="00CC5FC3" w:rsidP="0054522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52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861,853</w:t>
            </w:r>
          </w:p>
        </w:tc>
      </w:tr>
    </w:tbl>
    <w:p w:rsidR="00F203D0" w:rsidRPr="00BE144E" w:rsidRDefault="00F203D0" w:rsidP="0080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8B050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12" w:type="dxa"/>
        <w:tblInd w:w="468" w:type="dxa"/>
        <w:tblLook w:val="01E0" w:firstRow="1" w:lastRow="1" w:firstColumn="1" w:lastColumn="1" w:noHBand="0" w:noVBand="0"/>
      </w:tblPr>
      <w:tblGrid>
        <w:gridCol w:w="4986"/>
        <w:gridCol w:w="1171"/>
        <w:gridCol w:w="1434"/>
        <w:gridCol w:w="252"/>
        <w:gridCol w:w="1369"/>
      </w:tblGrid>
      <w:tr w:rsidR="0060279E" w:rsidRPr="00BE144E" w:rsidTr="000D43D5">
        <w:tc>
          <w:tcPr>
            <w:tcW w:w="4986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055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0D43D5">
        <w:tc>
          <w:tcPr>
            <w:tcW w:w="4986" w:type="dxa"/>
            <w:shd w:val="clear" w:color="auto" w:fill="auto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0F72C4" w:rsidRPr="00BE144E" w:rsidRDefault="000F72C4" w:rsidP="000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0F72C4" w:rsidRPr="00BE144E" w:rsidTr="000D43D5">
        <w:tc>
          <w:tcPr>
            <w:tcW w:w="498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522"/>
                <w:tab w:val="decimal" w:pos="115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55" w:type="dxa"/>
            <w:gridSpan w:val="3"/>
            <w:vAlign w:val="bottom"/>
          </w:tcPr>
          <w:p w:rsidR="000F72C4" w:rsidRPr="00BE144E" w:rsidRDefault="000F72C4" w:rsidP="00F250D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719B1" w:rsidRPr="00BE144E" w:rsidTr="000D43D5">
        <w:tc>
          <w:tcPr>
            <w:tcW w:w="4986" w:type="dxa"/>
            <w:vAlign w:val="bottom"/>
          </w:tcPr>
          <w:p w:rsidR="00F719B1" w:rsidRPr="00BE144E" w:rsidRDefault="00F719B1" w:rsidP="00432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1" w:type="dxa"/>
            <w:vAlign w:val="bottom"/>
          </w:tcPr>
          <w:p w:rsidR="00F719B1" w:rsidRPr="00BE144E" w:rsidRDefault="00F719B1" w:rsidP="000F72C4">
            <w:pPr>
              <w:pStyle w:val="acctfourfigures"/>
              <w:tabs>
                <w:tab w:val="clear" w:pos="765"/>
                <w:tab w:val="decimal" w:pos="522"/>
                <w:tab w:val="decimal" w:pos="115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:rsidR="00F719B1" w:rsidRPr="00BE144E" w:rsidRDefault="00F719B1" w:rsidP="000065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52" w:type="dxa"/>
            <w:vAlign w:val="bottom"/>
          </w:tcPr>
          <w:p w:rsidR="00F719B1" w:rsidRPr="00BE144E" w:rsidRDefault="00F719B1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F719B1" w:rsidRPr="00BE144E" w:rsidRDefault="00F719B1" w:rsidP="0000651C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</w:tr>
      <w:tr w:rsidR="00F719B1" w:rsidRPr="00BE144E" w:rsidTr="000D43D5">
        <w:tc>
          <w:tcPr>
            <w:tcW w:w="4986" w:type="dxa"/>
            <w:vAlign w:val="bottom"/>
          </w:tcPr>
          <w:p w:rsidR="00F719B1" w:rsidRPr="00BE144E" w:rsidRDefault="002457DE" w:rsidP="00432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F719B1"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1" w:type="dxa"/>
            <w:vAlign w:val="bottom"/>
          </w:tcPr>
          <w:p w:rsidR="00F719B1" w:rsidRPr="00BE144E" w:rsidRDefault="00F719B1" w:rsidP="000F72C4">
            <w:pPr>
              <w:pStyle w:val="acctfourfigures"/>
              <w:tabs>
                <w:tab w:val="clear" w:pos="765"/>
                <w:tab w:val="decimal" w:pos="522"/>
                <w:tab w:val="decimal" w:pos="115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:rsidR="00F719B1" w:rsidRPr="00BE144E" w:rsidRDefault="00F719B1" w:rsidP="002457D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:rsidR="00F719B1" w:rsidRPr="00BE144E" w:rsidRDefault="00F719B1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F719B1" w:rsidRPr="00BE144E" w:rsidRDefault="00F719B1" w:rsidP="0000651C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19B1" w:rsidRPr="00BE144E" w:rsidTr="000D43D5">
        <w:tc>
          <w:tcPr>
            <w:tcW w:w="4986" w:type="dxa"/>
            <w:vAlign w:val="bottom"/>
          </w:tcPr>
          <w:p w:rsidR="00F719B1" w:rsidRPr="00BE144E" w:rsidRDefault="00F719B1" w:rsidP="00432530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1" w:type="dxa"/>
            <w:vAlign w:val="bottom"/>
          </w:tcPr>
          <w:p w:rsidR="00F719B1" w:rsidRPr="00BE144E" w:rsidRDefault="00F719B1" w:rsidP="000F72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19B1" w:rsidRPr="00BE144E" w:rsidRDefault="00F719B1" w:rsidP="00F719B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40,690,558</w:t>
            </w:r>
          </w:p>
        </w:tc>
        <w:tc>
          <w:tcPr>
            <w:tcW w:w="252" w:type="dxa"/>
            <w:vAlign w:val="bottom"/>
          </w:tcPr>
          <w:p w:rsidR="00F719B1" w:rsidRPr="00BE144E" w:rsidRDefault="00F719B1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19B1" w:rsidRPr="00BE144E" w:rsidRDefault="00F719B1" w:rsidP="0000651C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:rsidR="0060279E" w:rsidRPr="00BE144E" w:rsidRDefault="0060279E" w:rsidP="00C6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:rsidR="003D7F9F" w:rsidRPr="00BE144E" w:rsidRDefault="003D7F9F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7563F" w:rsidRPr="00BE144E" w:rsidRDefault="00B7563F" w:rsidP="003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B7563F" w:rsidRPr="00BE144E" w:rsidSect="00F82E62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60279E" w:rsidRPr="00BE144E" w:rsidRDefault="0060279E" w:rsidP="00223FB6">
      <w:pPr>
        <w:pStyle w:val="block"/>
        <w:tabs>
          <w:tab w:val="left" w:pos="90"/>
          <w:tab w:val="left" w:pos="540"/>
        </w:tabs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BE144E">
        <w:rPr>
          <w:rFonts w:ascii="Angsana New" w:hAnsi="Angsana New"/>
          <w:sz w:val="28"/>
          <w:szCs w:val="28"/>
          <w:cs/>
          <w:lang w:bidi="th-TH"/>
        </w:rPr>
        <w:lastRenderedPageBreak/>
        <w:t xml:space="preserve">เงินลงทุนในบริษัทย่อย ณ วันที่ </w:t>
      </w:r>
      <w:r w:rsidRPr="00BE144E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Pr="00BE144E">
        <w:rPr>
          <w:rFonts w:ascii="Angsana New" w:hAnsi="Angsana New"/>
          <w:sz w:val="28"/>
          <w:szCs w:val="28"/>
          <w:lang w:val="en-US" w:bidi="th-TH"/>
        </w:rPr>
        <w:t>25</w:t>
      </w:r>
      <w:r w:rsidR="007F0F19" w:rsidRPr="00BE144E">
        <w:rPr>
          <w:rFonts w:ascii="Angsana New" w:hAnsi="Angsana New"/>
          <w:sz w:val="28"/>
          <w:szCs w:val="28"/>
          <w:cs/>
          <w:lang w:val="en-US" w:bidi="th-TH"/>
        </w:rPr>
        <w:t>6</w:t>
      </w:r>
      <w:r w:rsidR="000F72C4" w:rsidRPr="00BE144E">
        <w:rPr>
          <w:rFonts w:ascii="Angsana New" w:hAnsi="Angsana New"/>
          <w:sz w:val="28"/>
          <w:szCs w:val="28"/>
          <w:lang w:val="en-US" w:bidi="th-TH"/>
        </w:rPr>
        <w:t>1</w:t>
      </w:r>
      <w:r w:rsidR="007F0F19"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Pr="00BE144E">
        <w:rPr>
          <w:rFonts w:ascii="Angsana New" w:hAnsi="Angsana New"/>
          <w:sz w:val="28"/>
          <w:szCs w:val="28"/>
          <w:lang w:val="en-US" w:bidi="th-TH"/>
        </w:rPr>
        <w:t>25</w:t>
      </w:r>
      <w:r w:rsidR="000F72C4" w:rsidRPr="00BE144E">
        <w:rPr>
          <w:rFonts w:ascii="Angsana New" w:hAnsi="Angsana New"/>
          <w:sz w:val="28"/>
          <w:szCs w:val="28"/>
          <w:lang w:val="en-US" w:bidi="th-TH"/>
        </w:rPr>
        <w:t>60</w:t>
      </w:r>
      <w:r w:rsidR="007F0F19"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>และเงินปันผลรับจากเงินลงทุนสำหรับแต่ละปี มีดังนี้</w:t>
      </w:r>
    </w:p>
    <w:p w:rsidR="00223FB6" w:rsidRPr="00BE144E" w:rsidRDefault="00223FB6" w:rsidP="0060279E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15444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179"/>
        <w:gridCol w:w="901"/>
        <w:gridCol w:w="180"/>
        <w:gridCol w:w="900"/>
        <w:gridCol w:w="180"/>
        <w:gridCol w:w="993"/>
        <w:gridCol w:w="180"/>
        <w:gridCol w:w="984"/>
        <w:gridCol w:w="180"/>
        <w:gridCol w:w="810"/>
        <w:gridCol w:w="180"/>
        <w:gridCol w:w="810"/>
        <w:gridCol w:w="180"/>
        <w:gridCol w:w="990"/>
        <w:gridCol w:w="180"/>
        <w:gridCol w:w="990"/>
        <w:gridCol w:w="183"/>
        <w:gridCol w:w="845"/>
        <w:gridCol w:w="180"/>
        <w:gridCol w:w="919"/>
      </w:tblGrid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4" w:type="dxa"/>
            <w:gridSpan w:val="22"/>
            <w:vAlign w:val="bottom"/>
          </w:tcPr>
          <w:p w:rsidR="00223FB6" w:rsidRPr="00BE144E" w:rsidRDefault="00223FB6" w:rsidP="00706114">
            <w:pPr>
              <w:spacing w:line="340" w:lineRule="exact"/>
              <w:ind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23FB6" w:rsidRPr="00BE144E" w:rsidRDefault="00223FB6" w:rsidP="007061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9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96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223FB6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223FB6" w:rsidRPr="00BE144E" w:rsidRDefault="00223FB6" w:rsidP="00223FB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23FB6" w:rsidRPr="00BE144E" w:rsidRDefault="00223FB6" w:rsidP="0022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223FB6" w:rsidRPr="00BE144E" w:rsidRDefault="00223FB6" w:rsidP="0022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79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223FB6" w:rsidRPr="00BE144E" w:rsidRDefault="00223FB6" w:rsidP="007061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706114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23FB6" w:rsidRPr="00BE144E" w:rsidRDefault="00223FB6" w:rsidP="0070611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9" w:type="dxa"/>
            <w:vAlign w:val="bottom"/>
          </w:tcPr>
          <w:p w:rsidR="00223FB6" w:rsidRPr="00BE144E" w:rsidRDefault="00223FB6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5" w:type="dxa"/>
            <w:gridSpan w:val="19"/>
            <w:vAlign w:val="bottom"/>
          </w:tcPr>
          <w:p w:rsidR="00223FB6" w:rsidRPr="00BE144E" w:rsidRDefault="00223FB6" w:rsidP="0070611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0D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223FB6" w:rsidRPr="00BE144E" w:rsidRDefault="00223FB6" w:rsidP="00706114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223FB6" w:rsidRPr="00BE144E" w:rsidRDefault="00223FB6" w:rsidP="00706114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223FB6" w:rsidRPr="00BE144E" w:rsidRDefault="00223FB6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FB6" w:rsidRPr="00BE144E" w:rsidTr="009C06EB">
        <w:trPr>
          <w:cantSplit/>
        </w:trPr>
        <w:tc>
          <w:tcPr>
            <w:tcW w:w="2880" w:type="dxa"/>
            <w:vAlign w:val="bottom"/>
          </w:tcPr>
          <w:p w:rsidR="00223FB6" w:rsidRPr="00BE144E" w:rsidRDefault="00223FB6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810" w:type="dxa"/>
            <w:vAlign w:val="bottom"/>
          </w:tcPr>
          <w:p w:rsidR="00223FB6" w:rsidRPr="00BE144E" w:rsidRDefault="00223FB6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223FB6" w:rsidRPr="00BE144E" w:rsidRDefault="00223FB6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23FB6" w:rsidRPr="00BE144E" w:rsidRDefault="00223FB6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23FB6" w:rsidRPr="00BE144E" w:rsidRDefault="00223FB6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3FB6" w:rsidRPr="00BE144E" w:rsidRDefault="00223FB6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223FB6" w:rsidRPr="00BE144E" w:rsidRDefault="00184DCC" w:rsidP="00D74E3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2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2,968,828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3FB6" w:rsidRPr="00BE144E" w:rsidRDefault="00223FB6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223FB6" w:rsidRPr="00BE144E" w:rsidRDefault="00223FB6" w:rsidP="007061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3,657,131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640,000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ราช-ลาว เซอร์วิส จำกัด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77,858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อาร์เอช อินเตอร์เนชั่นแนล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B27260" w:rsidRPr="00BE144E" w:rsidRDefault="00B27260" w:rsidP="00D74E3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บริษัท ราชบุรี อัลลายแอนซ์ จำกัด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420,200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184DCC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2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225,000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450,000</w:t>
            </w:r>
          </w:p>
        </w:tc>
      </w:tr>
      <w:tr w:rsidR="00B27260" w:rsidRPr="00BE144E" w:rsidTr="009C06EB">
        <w:trPr>
          <w:cantSplit/>
        </w:trPr>
        <w:tc>
          <w:tcPr>
            <w:tcW w:w="2880" w:type="dxa"/>
            <w:vAlign w:val="bottom"/>
          </w:tcPr>
          <w:p w:rsidR="00B27260" w:rsidRPr="00BE144E" w:rsidRDefault="00B27260" w:rsidP="000D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:rsidR="00B27260" w:rsidRPr="00BE144E" w:rsidRDefault="00B27260" w:rsidP="007061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3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E77103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40,690,558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223F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27260" w:rsidRPr="00BE144E" w:rsidRDefault="00B27260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3,193,828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27260" w:rsidRPr="00BE144E" w:rsidRDefault="00B27260" w:rsidP="0070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260" w:rsidRPr="00BE144E" w:rsidRDefault="00B27260" w:rsidP="007061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4,107,131</w:t>
            </w:r>
          </w:p>
        </w:tc>
      </w:tr>
    </w:tbl>
    <w:p w:rsidR="00223FB6" w:rsidRPr="00BE144E" w:rsidRDefault="00223FB6" w:rsidP="0060279E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:rsidR="00223FB6" w:rsidRPr="00BE144E" w:rsidRDefault="00223FB6" w:rsidP="00223FB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BE144E">
        <w:rPr>
          <w:rFonts w:ascii="Angsana New" w:hAnsi="Angsana New"/>
          <w:sz w:val="28"/>
          <w:szCs w:val="28"/>
          <w:cs/>
          <w:lang w:bidi="th-TH"/>
        </w:rPr>
        <w:t>บริษัทย่อยทั้งหมดดำเนินธุรกิจในประเทศไทย ยกเว้นบริษัท ราช</w:t>
      </w:r>
      <w:r w:rsidRPr="00BE144E">
        <w:rPr>
          <w:rFonts w:ascii="Angsana New" w:hAnsi="Angsana New"/>
          <w:sz w:val="28"/>
          <w:szCs w:val="28"/>
          <w:lang w:bidi="th-TH"/>
        </w:rPr>
        <w:t>-</w:t>
      </w:r>
      <w:r w:rsidRPr="00BE144E">
        <w:rPr>
          <w:rFonts w:ascii="Angsana New" w:hAnsi="Angsana New"/>
          <w:sz w:val="28"/>
          <w:szCs w:val="28"/>
          <w:cs/>
          <w:lang w:bidi="th-TH"/>
        </w:rPr>
        <w:t>ลาว เซอร์วิส จำกัด ซึ่งดำเนินธุรกิจในสปป.ลาว</w:t>
      </w:r>
    </w:p>
    <w:p w:rsidR="00223FB6" w:rsidRPr="00BE144E" w:rsidRDefault="00223FB6" w:rsidP="00223FB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:rsidR="00223FB6" w:rsidRPr="00BE144E" w:rsidRDefault="00223FB6" w:rsidP="00223FB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r w:rsidRPr="00BE144E">
        <w:rPr>
          <w:rFonts w:ascii="Angsana New" w:hAnsi="Angsana New"/>
          <w:sz w:val="28"/>
          <w:szCs w:val="28"/>
          <w:lang w:val="en-US" w:bidi="th-TH"/>
        </w:rPr>
        <w:t>*</w:t>
      </w:r>
      <w:r w:rsidR="00D708E6" w:rsidRPr="00BE144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โปรดดูหมายเหตุประกอบงบการเงินข้อ </w:t>
      </w:r>
      <w:r w:rsidR="00061A4F" w:rsidRPr="00BE144E">
        <w:rPr>
          <w:rFonts w:ascii="Angsana New" w:hAnsi="Angsana New"/>
          <w:sz w:val="28"/>
          <w:szCs w:val="28"/>
          <w:lang w:val="en-US" w:bidi="th-TH"/>
        </w:rPr>
        <w:t>18</w:t>
      </w:r>
      <w:r w:rsidRPr="00BE144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>เรื่อง การทดสอบการด้อยค่าของหน่วยสินทรัพย์ที่ก่อให้เกิดเงินสดที่มีค่าความนิยม</w:t>
      </w:r>
    </w:p>
    <w:p w:rsidR="00223FB6" w:rsidRPr="00BE144E" w:rsidRDefault="00223FB6" w:rsidP="00223FB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223FB6" w:rsidRPr="00BE144E" w:rsidRDefault="00223FB6" w:rsidP="00223FB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  <w:sectPr w:rsidR="00223FB6" w:rsidRPr="00BE144E" w:rsidSect="00F82E62">
          <w:headerReference w:type="default" r:id="rId15"/>
          <w:footerReference w:type="default" r:id="rId16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:rsidR="00666EEC" w:rsidRPr="00BE144E" w:rsidRDefault="00666EEC" w:rsidP="00666E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การจดทะเบียนเพิ่มทุนของบริษัท ราช-ออสเตรเลีย คอร์ปอเรชั่น จำกัด</w:t>
      </w:r>
    </w:p>
    <w:p w:rsidR="00666EEC" w:rsidRPr="00BE144E" w:rsidRDefault="00666EEC" w:rsidP="0066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7F5DCF" w:rsidRPr="00BE144E" w:rsidRDefault="007F5DCF" w:rsidP="007F5DC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ราช-ออสเตรเลีย คอร์ปอเรชั่น</w:t>
      </w:r>
      <w:r w:rsidR="00771987" w:rsidRPr="00BE144E">
        <w:rPr>
          <w:rFonts w:ascii="Angsana New" w:hAnsi="Angsana New"/>
          <w:sz w:val="30"/>
          <w:szCs w:val="30"/>
          <w:cs/>
        </w:rPr>
        <w:t xml:space="preserve"> จำกัด</w:t>
      </w:r>
      <w:r w:rsidRPr="00BE144E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 เมื่อวันที่ </w:t>
      </w:r>
      <w:r w:rsidR="005A185B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</w:rPr>
        <w:t xml:space="preserve">30 </w:t>
      </w:r>
      <w:r w:rsidRPr="00BE144E">
        <w:rPr>
          <w:rFonts w:ascii="Angsana New" w:hAnsi="Angsana New"/>
          <w:sz w:val="30"/>
          <w:szCs w:val="30"/>
          <w:cs/>
        </w:rPr>
        <w:t xml:space="preserve">ตุลาคม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คณะกรรมการมีมติอนุมัติให้เพิ่มทุนจดทะเบียนของบริษัทจาก </w:t>
      </w:r>
      <w:r w:rsidRPr="00BE144E">
        <w:rPr>
          <w:rFonts w:ascii="Angsana New" w:hAnsi="Angsana New"/>
          <w:sz w:val="30"/>
          <w:szCs w:val="30"/>
        </w:rPr>
        <w:t xml:space="preserve">312.65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ล้านเหรียญออสเตรเลีย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BE144E">
        <w:rPr>
          <w:rFonts w:ascii="Angsana New" w:hAnsi="Angsana New"/>
          <w:i/>
          <w:iCs/>
          <w:sz w:val="30"/>
          <w:szCs w:val="30"/>
        </w:rPr>
        <w:t>197.58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ล้านหุ้น)</w:t>
      </w:r>
      <w:r w:rsidRPr="00BE144E">
        <w:rPr>
          <w:rFonts w:ascii="Angsana New" w:hAnsi="Angsana New"/>
          <w:sz w:val="30"/>
          <w:szCs w:val="30"/>
          <w:cs/>
        </w:rPr>
        <w:t xml:space="preserve"> เป็น </w:t>
      </w:r>
      <w:r w:rsidRPr="00BE144E">
        <w:rPr>
          <w:rFonts w:ascii="Angsana New" w:hAnsi="Angsana New"/>
          <w:sz w:val="30"/>
          <w:szCs w:val="30"/>
        </w:rPr>
        <w:t xml:space="preserve">327.65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ล้านเหรียญออสเตรเลีย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337.19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ล้านหุ้น)</w:t>
      </w:r>
      <w:r w:rsidRPr="00BE144E">
        <w:rPr>
          <w:rFonts w:ascii="Angsana New" w:hAnsi="Angsana New"/>
          <w:sz w:val="30"/>
          <w:szCs w:val="30"/>
          <w:cs/>
        </w:rPr>
        <w:t xml:space="preserve"> โดยการออกหุ้นสามัญใหม่จำนวน </w:t>
      </w:r>
      <w:r w:rsidRPr="00BE144E">
        <w:rPr>
          <w:rFonts w:ascii="Angsana New" w:hAnsi="Angsana New"/>
          <w:sz w:val="30"/>
          <w:szCs w:val="30"/>
        </w:rPr>
        <w:t xml:space="preserve">139.61 </w:t>
      </w:r>
      <w:r w:rsidRPr="00BE144E">
        <w:rPr>
          <w:rFonts w:ascii="Angsana New" w:hAnsi="Angsana New"/>
          <w:sz w:val="30"/>
          <w:szCs w:val="30"/>
          <w:cs/>
        </w:rPr>
        <w:t xml:space="preserve">ล้านหุ้น ต่อมาเมื่อวันที่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27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 อาร์เอช อินเตอร์เนชั่นแนล (สิงคโปร์) คอร์ปอเรชั่น จำกัด ซึ่งเป็นบริษัทย่อยทางอ้อมได้จ่ายชำระค่าหุ้นดังกล่าวตามสัดส่วนการลงทุนร้อยละ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 xml:space="preserve">100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15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ล้านเหรียญออสเตรเลีย หรือเทียบเท่า </w:t>
      </w:r>
      <w:r w:rsidRPr="00BE144E">
        <w:rPr>
          <w:rFonts w:ascii="Angsana New" w:hAnsi="Angsana New"/>
          <w:sz w:val="30"/>
          <w:szCs w:val="30"/>
        </w:rPr>
        <w:t xml:space="preserve">342.97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</w:p>
    <w:p w:rsidR="00666EEC" w:rsidRPr="00BE144E" w:rsidRDefault="00666EEC" w:rsidP="0066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03501C" w:rsidRPr="00BE144E" w:rsidRDefault="0003501C" w:rsidP="0089300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เงินลงทุนในกิจการอื่น</w:t>
      </w:r>
    </w:p>
    <w:p w:rsidR="0003501C" w:rsidRPr="00BE144E" w:rsidRDefault="0003501C" w:rsidP="00C6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753"/>
        <w:gridCol w:w="1170"/>
        <w:gridCol w:w="270"/>
        <w:gridCol w:w="1170"/>
        <w:gridCol w:w="270"/>
        <w:gridCol w:w="1170"/>
        <w:gridCol w:w="270"/>
        <w:gridCol w:w="1170"/>
      </w:tblGrid>
      <w:tr w:rsidR="00236844" w:rsidRPr="00BE144E" w:rsidTr="000D43D5">
        <w:tc>
          <w:tcPr>
            <w:tcW w:w="3753" w:type="dxa"/>
            <w:vAlign w:val="bottom"/>
          </w:tcPr>
          <w:p w:rsidR="00620BA1" w:rsidRPr="00BE144E" w:rsidRDefault="00620BA1" w:rsidP="00D77CC3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620BA1" w:rsidRPr="00BE144E" w:rsidRDefault="00620BA1" w:rsidP="00D77CC3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620BA1" w:rsidRPr="00BE144E" w:rsidRDefault="00620BA1" w:rsidP="00D77CC3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620BA1" w:rsidRPr="00BE144E" w:rsidRDefault="00620BA1" w:rsidP="00D77CC3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2C4" w:rsidRPr="00BE144E" w:rsidTr="000D43D5">
        <w:tc>
          <w:tcPr>
            <w:tcW w:w="3753" w:type="dxa"/>
            <w:vAlign w:val="bottom"/>
          </w:tcPr>
          <w:p w:rsidR="000F72C4" w:rsidRPr="00BE144E" w:rsidRDefault="000F72C4" w:rsidP="000F72C4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0F72C4" w:rsidRPr="00BE144E" w:rsidTr="000D43D5">
        <w:tc>
          <w:tcPr>
            <w:tcW w:w="3753" w:type="dxa"/>
            <w:vAlign w:val="bottom"/>
          </w:tcPr>
          <w:p w:rsidR="000F72C4" w:rsidRPr="00BE144E" w:rsidRDefault="000F72C4" w:rsidP="000F72C4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0F72C4" w:rsidRPr="00BE144E" w:rsidRDefault="000F72C4" w:rsidP="000F72C4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(พันบาท)</w:t>
            </w:r>
          </w:p>
        </w:tc>
      </w:tr>
      <w:tr w:rsidR="0001654E" w:rsidRPr="00BE144E" w:rsidTr="000D43D5">
        <w:tc>
          <w:tcPr>
            <w:tcW w:w="3753" w:type="dxa"/>
            <w:vAlign w:val="bottom"/>
          </w:tcPr>
          <w:p w:rsidR="0001654E" w:rsidRPr="00BE144E" w:rsidRDefault="0001654E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01654E" w:rsidRPr="00BE144E" w:rsidRDefault="0001654E" w:rsidP="006307D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762,300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62,300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762,300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62,300</w:t>
            </w:r>
          </w:p>
        </w:tc>
      </w:tr>
      <w:tr w:rsidR="0001654E" w:rsidRPr="00BE144E" w:rsidTr="000D43D5">
        <w:tc>
          <w:tcPr>
            <w:tcW w:w="3753" w:type="dxa"/>
            <w:vAlign w:val="bottom"/>
          </w:tcPr>
          <w:p w:rsidR="0001654E" w:rsidRPr="00BE144E" w:rsidRDefault="0001654E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893008"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:rsidR="0001654E" w:rsidRPr="00BE144E" w:rsidRDefault="0001654E" w:rsidP="006307D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1,680,000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700,000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1,680,000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700,000</w:t>
            </w:r>
          </w:p>
        </w:tc>
      </w:tr>
      <w:tr w:rsidR="0001654E" w:rsidRPr="00BE144E" w:rsidTr="000D43D5">
        <w:tc>
          <w:tcPr>
            <w:tcW w:w="3753" w:type="dxa"/>
            <w:vAlign w:val="bottom"/>
          </w:tcPr>
          <w:p w:rsidR="0001654E" w:rsidRPr="00BE144E" w:rsidRDefault="0001654E" w:rsidP="000D43D5">
            <w:pPr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54E" w:rsidRPr="00BE144E" w:rsidRDefault="0001654E" w:rsidP="006307D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2,442,300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2,442,300</w:t>
            </w:r>
          </w:p>
        </w:tc>
        <w:tc>
          <w:tcPr>
            <w:tcW w:w="270" w:type="dxa"/>
            <w:vAlign w:val="bottom"/>
          </w:tcPr>
          <w:p w:rsidR="0001654E" w:rsidRPr="00BE144E" w:rsidRDefault="0001654E" w:rsidP="000F72C4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54E" w:rsidRPr="00BE144E" w:rsidRDefault="0001654E" w:rsidP="000F72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762,300</w:t>
            </w:r>
          </w:p>
        </w:tc>
      </w:tr>
    </w:tbl>
    <w:p w:rsidR="00620BA1" w:rsidRPr="00BE144E" w:rsidRDefault="00620BA1" w:rsidP="00C6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D10D90" w:rsidRPr="00BE144E" w:rsidRDefault="00D10D90" w:rsidP="00C6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  <w:cs/>
        </w:rPr>
        <w:sectPr w:rsidR="00D10D90" w:rsidRPr="00BE144E" w:rsidSect="00F82E62">
          <w:head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E96362" w:rsidRPr="00BE144E" w:rsidRDefault="00E96362" w:rsidP="00E96362">
      <w:pPr>
        <w:pStyle w:val="block"/>
        <w:tabs>
          <w:tab w:val="left" w:pos="90"/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BE144E">
        <w:rPr>
          <w:rFonts w:ascii="Angsana New" w:hAnsi="Angsana New"/>
          <w:sz w:val="28"/>
          <w:szCs w:val="28"/>
          <w:cs/>
          <w:lang w:bidi="th-TH"/>
        </w:rPr>
        <w:lastRenderedPageBreak/>
        <w:t xml:space="preserve">เงินลงทุนในกิจการอื่น ณ วันที่ </w:t>
      </w:r>
      <w:r w:rsidRPr="00BE144E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Pr="00BE144E">
        <w:rPr>
          <w:rFonts w:ascii="Angsana New" w:hAnsi="Angsana New"/>
          <w:sz w:val="28"/>
          <w:szCs w:val="28"/>
          <w:lang w:val="en-US" w:bidi="th-TH"/>
        </w:rPr>
        <w:t>25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>6</w:t>
      </w:r>
      <w:r w:rsidRPr="00BE144E">
        <w:rPr>
          <w:rFonts w:ascii="Angsana New" w:hAnsi="Angsana New"/>
          <w:sz w:val="28"/>
          <w:szCs w:val="28"/>
          <w:lang w:val="en-US" w:bidi="th-TH"/>
        </w:rPr>
        <w:t>1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 และ </w:t>
      </w:r>
      <w:r w:rsidRPr="00BE144E">
        <w:rPr>
          <w:rFonts w:ascii="Angsana New" w:hAnsi="Angsana New"/>
          <w:sz w:val="28"/>
          <w:szCs w:val="28"/>
          <w:lang w:val="en-US" w:bidi="th-TH"/>
        </w:rPr>
        <w:t>2560</w:t>
      </w:r>
      <w:r w:rsidRPr="00BE144E">
        <w:rPr>
          <w:rFonts w:ascii="Angsana New" w:hAnsi="Angsana New"/>
          <w:sz w:val="28"/>
          <w:szCs w:val="28"/>
          <w:cs/>
          <w:lang w:val="en-US" w:bidi="th-TH"/>
        </w:rPr>
        <w:t xml:space="preserve"> และเงินปันผลรับจากเงินลงทุนสำหรับแต่ละปี มีดังนี้</w:t>
      </w:r>
    </w:p>
    <w:p w:rsidR="00E96362" w:rsidRPr="00BE144E" w:rsidRDefault="00E96362" w:rsidP="004D1BFC">
      <w:pPr>
        <w:pStyle w:val="block"/>
        <w:tabs>
          <w:tab w:val="left" w:pos="90"/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496" w:type="dxa"/>
        <w:tblInd w:w="29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2"/>
        <w:gridCol w:w="810"/>
        <w:gridCol w:w="810"/>
        <w:gridCol w:w="179"/>
        <w:gridCol w:w="901"/>
        <w:gridCol w:w="180"/>
        <w:gridCol w:w="900"/>
        <w:gridCol w:w="180"/>
        <w:gridCol w:w="993"/>
        <w:gridCol w:w="180"/>
        <w:gridCol w:w="984"/>
        <w:gridCol w:w="180"/>
        <w:gridCol w:w="810"/>
        <w:gridCol w:w="180"/>
        <w:gridCol w:w="810"/>
        <w:gridCol w:w="180"/>
        <w:gridCol w:w="990"/>
        <w:gridCol w:w="180"/>
        <w:gridCol w:w="990"/>
        <w:gridCol w:w="183"/>
        <w:gridCol w:w="845"/>
        <w:gridCol w:w="180"/>
        <w:gridCol w:w="919"/>
      </w:tblGrid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4" w:type="dxa"/>
            <w:gridSpan w:val="22"/>
            <w:vAlign w:val="bottom"/>
          </w:tcPr>
          <w:p w:rsidR="00E96362" w:rsidRPr="00BE144E" w:rsidRDefault="00E96362" w:rsidP="005577BC">
            <w:pPr>
              <w:spacing w:line="340" w:lineRule="exact"/>
              <w:ind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A18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="005A185B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96362" w:rsidRPr="00BE144E" w:rsidRDefault="00E96362" w:rsidP="005577B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79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96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96362" w:rsidRPr="00BE144E" w:rsidRDefault="00E96362" w:rsidP="005577B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79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E96362" w:rsidRPr="00BE144E" w:rsidRDefault="00E96362" w:rsidP="005577B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96362" w:rsidRPr="00BE144E" w:rsidRDefault="00E96362" w:rsidP="005577B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9" w:type="dxa"/>
            <w:vAlign w:val="bottom"/>
          </w:tcPr>
          <w:p w:rsidR="00E96362" w:rsidRPr="00BE144E" w:rsidRDefault="00E96362" w:rsidP="005577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5" w:type="dxa"/>
            <w:gridSpan w:val="19"/>
            <w:vAlign w:val="bottom"/>
          </w:tcPr>
          <w:p w:rsidR="00E96362" w:rsidRPr="00BE144E" w:rsidRDefault="00E96362" w:rsidP="005577B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6362" w:rsidRPr="00BE144E" w:rsidTr="000D43D5">
        <w:trPr>
          <w:cantSplit/>
        </w:trPr>
        <w:tc>
          <w:tcPr>
            <w:tcW w:w="2932" w:type="dxa"/>
            <w:vAlign w:val="bottom"/>
          </w:tcPr>
          <w:p w:rsidR="00E96362" w:rsidRPr="00BE144E" w:rsidRDefault="00E96362" w:rsidP="00557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0" w:type="dxa"/>
            <w:vAlign w:val="bottom"/>
          </w:tcPr>
          <w:p w:rsidR="00E96362" w:rsidRPr="00BE144E" w:rsidRDefault="00E96362" w:rsidP="005577B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E96362" w:rsidRPr="00BE144E" w:rsidRDefault="00E96362" w:rsidP="005577BC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E96362" w:rsidRPr="00BE144E" w:rsidRDefault="00E96362" w:rsidP="005577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E96362" w:rsidRPr="00BE144E" w:rsidRDefault="00E96362" w:rsidP="0055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7EA" w:rsidRPr="00BE144E" w:rsidTr="000D43D5">
        <w:trPr>
          <w:cantSplit/>
        </w:trPr>
        <w:tc>
          <w:tcPr>
            <w:tcW w:w="2932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อีแกท ไดมอนด์ </w:t>
            </w:r>
          </w:p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   เซอร์วิส จำกัด</w:t>
            </w:r>
          </w:p>
        </w:tc>
        <w:tc>
          <w:tcPr>
            <w:tcW w:w="810" w:type="dxa"/>
            <w:vAlign w:val="bottom"/>
          </w:tcPr>
          <w:p w:rsidR="000B47EA" w:rsidRPr="00BE144E" w:rsidRDefault="00B35C5A" w:rsidP="003F32C2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:rsidR="000B47EA" w:rsidRPr="00BE144E" w:rsidRDefault="000B47EA" w:rsidP="003F3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9" w:type="dxa"/>
            <w:vAlign w:val="bottom"/>
          </w:tcPr>
          <w:p w:rsidR="000B47EA" w:rsidRPr="00BE144E" w:rsidRDefault="000B47EA" w:rsidP="000B47E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623,000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623,000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62,300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62,300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62,300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0B47EA" w:rsidRPr="00BE144E" w:rsidRDefault="000B47EA" w:rsidP="000572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B47EA" w:rsidRPr="00BE144E" w:rsidTr="000D43D5">
        <w:trPr>
          <w:cantSplit/>
        </w:trPr>
        <w:tc>
          <w:tcPr>
            <w:tcW w:w="2932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นอร์ทเทิร์น </w:t>
            </w:r>
          </w:p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   บางกอกโมโนเรล จำกัด</w:t>
            </w:r>
          </w:p>
        </w:tc>
        <w:tc>
          <w:tcPr>
            <w:tcW w:w="810" w:type="dxa"/>
            <w:vAlign w:val="bottom"/>
          </w:tcPr>
          <w:p w:rsidR="000B47EA" w:rsidRPr="00BE144E" w:rsidRDefault="00B35C5A" w:rsidP="003F32C2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:rsidR="000B47EA" w:rsidRPr="00BE144E" w:rsidRDefault="000B47EA" w:rsidP="003F3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9" w:type="dxa"/>
            <w:vAlign w:val="bottom"/>
          </w:tcPr>
          <w:p w:rsidR="000B47EA" w:rsidRPr="00BE144E" w:rsidRDefault="000B47EA" w:rsidP="000B47E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0B47EA" w:rsidRPr="00BE144E" w:rsidRDefault="00F605B9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11,8</w:t>
            </w:r>
            <w:r w:rsidR="000B47E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B47EA" w:rsidRPr="00BE144E" w:rsidRDefault="00F605B9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3,5</w:t>
            </w:r>
            <w:r w:rsidR="000B47E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0B47EA" w:rsidRPr="00BE144E" w:rsidRDefault="00140A31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1,180,000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140A31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1,180,000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0B47EA" w:rsidRPr="00BE144E" w:rsidRDefault="000B47EA" w:rsidP="000572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B47EA" w:rsidRPr="00BE144E" w:rsidTr="000D43D5">
        <w:trPr>
          <w:cantSplit/>
        </w:trPr>
        <w:tc>
          <w:tcPr>
            <w:tcW w:w="2932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อีสเทิร์น </w:t>
            </w:r>
          </w:p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9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   บางกอกโมโนเรล จำกัด</w:t>
            </w:r>
          </w:p>
        </w:tc>
        <w:tc>
          <w:tcPr>
            <w:tcW w:w="810" w:type="dxa"/>
            <w:vAlign w:val="bottom"/>
          </w:tcPr>
          <w:p w:rsidR="000B47EA" w:rsidRPr="00BE144E" w:rsidRDefault="000B47EA" w:rsidP="003F32C2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:rsidR="000B47EA" w:rsidRPr="00BE144E" w:rsidRDefault="000B47EA" w:rsidP="003F3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9" w:type="dxa"/>
            <w:vAlign w:val="bottom"/>
          </w:tcPr>
          <w:p w:rsidR="000B47EA" w:rsidRPr="00BE144E" w:rsidRDefault="000B47EA" w:rsidP="000B47E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0B47EA" w:rsidRPr="00BE144E" w:rsidRDefault="00F605B9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12,0</w:t>
            </w:r>
            <w:r w:rsidR="000B47E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B47EA" w:rsidRPr="00BE144E" w:rsidRDefault="00F605B9" w:rsidP="000B47E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3,5</w:t>
            </w:r>
            <w:r w:rsidR="000B47E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0B47EA" w:rsidRPr="00BE144E" w:rsidRDefault="00140A31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1,20</w:t>
            </w:r>
            <w:r w:rsidR="000B47EA"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350,000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140A31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350,000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0B47EA" w:rsidRPr="00BE144E" w:rsidRDefault="000B47EA" w:rsidP="000572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B47EA" w:rsidRPr="00BE144E" w:rsidTr="000D43D5">
        <w:trPr>
          <w:cantSplit/>
        </w:trPr>
        <w:tc>
          <w:tcPr>
            <w:tcW w:w="2932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9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:rsidR="000B47EA" w:rsidRPr="00BE144E" w:rsidRDefault="000B47EA" w:rsidP="000B47E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743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2,442,300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762,300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2,442,300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762,300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B47EA" w:rsidRPr="00BE144E" w:rsidRDefault="000B47EA" w:rsidP="000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572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B47EA" w:rsidRPr="00BE144E" w:rsidRDefault="000B47EA" w:rsidP="000B4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47EA" w:rsidRPr="00BE144E" w:rsidRDefault="000B47EA" w:rsidP="000B47E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:rsidR="00E96362" w:rsidRPr="00BE144E" w:rsidRDefault="00E96362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96362" w:rsidRPr="00BE144E" w:rsidRDefault="00E96362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96362" w:rsidRPr="00BE144E" w:rsidRDefault="00E96362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E96362" w:rsidRPr="00BE144E" w:rsidSect="00E96362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:rsidR="007D2767" w:rsidRPr="00BE144E" w:rsidRDefault="007D2767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การเพิ่มทุนและชำระค่าหุ้นเพิ่มเติม</w:t>
      </w:r>
    </w:p>
    <w:p w:rsidR="007D2767" w:rsidRPr="00BE144E" w:rsidRDefault="007D2767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7D2767" w:rsidRPr="00BE144E" w:rsidRDefault="007D2767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ในระหว่างปีสิ้นสุดวันที่ 31 ธันวาคม 2561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กิจการอื่นได้เพิ่มทุนและเรียกชำระค่าหุ้นเพิ่มเติม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โดยบริษัทได้จ่ายชำระค่าหุ้นดังกล่าวตามสัดส่วนการลงทุน ดังนี้</w:t>
      </w:r>
    </w:p>
    <w:p w:rsidR="007D2767" w:rsidRPr="00BE144E" w:rsidRDefault="007D2767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4"/>
        <w:gridCol w:w="3814"/>
        <w:gridCol w:w="1304"/>
      </w:tblGrid>
      <w:tr w:rsidR="007D2767" w:rsidRPr="00BE144E" w:rsidTr="000D43D5">
        <w:trPr>
          <w:trHeight w:val="838"/>
        </w:trPr>
        <w:tc>
          <w:tcPr>
            <w:tcW w:w="4304" w:type="dxa"/>
          </w:tcPr>
          <w:p w:rsidR="007D2767" w:rsidRPr="00BE144E" w:rsidRDefault="007D2767" w:rsidP="000D43D5">
            <w:pPr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814" w:type="dxa"/>
          </w:tcPr>
          <w:p w:rsidR="007D2767" w:rsidRPr="00BE144E" w:rsidRDefault="007D2767" w:rsidP="007061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304" w:type="dxa"/>
          </w:tcPr>
          <w:p w:rsidR="007D2767" w:rsidRPr="00BE144E" w:rsidRDefault="007D2767" w:rsidP="00706114">
            <w:pPr>
              <w:ind w:right="-45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7D2767" w:rsidRPr="00BE144E" w:rsidRDefault="007D2767" w:rsidP="00706114">
            <w:pPr>
              <w:ind w:right="-45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BE144E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7D2767" w:rsidRPr="00BE144E" w:rsidTr="000D43D5">
        <w:trPr>
          <w:trHeight w:val="418"/>
        </w:trPr>
        <w:tc>
          <w:tcPr>
            <w:tcW w:w="4304" w:type="dxa"/>
            <w:shd w:val="clear" w:color="auto" w:fill="auto"/>
          </w:tcPr>
          <w:p w:rsidR="007D2767" w:rsidRPr="00BE144E" w:rsidRDefault="007D2767" w:rsidP="000D43D5">
            <w:pPr>
              <w:ind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3814" w:type="dxa"/>
            <w:shd w:val="clear" w:color="auto" w:fill="auto"/>
          </w:tcPr>
          <w:p w:rsidR="007D2767" w:rsidRPr="00BE144E" w:rsidRDefault="007D2767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304" w:type="dxa"/>
            <w:shd w:val="clear" w:color="auto" w:fill="auto"/>
          </w:tcPr>
          <w:p w:rsidR="007D2767" w:rsidRPr="00BE144E" w:rsidRDefault="001118EC" w:rsidP="007061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8</w:t>
            </w:r>
            <w:r w:rsidR="007D2767"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30.00</w:t>
            </w:r>
          </w:p>
        </w:tc>
      </w:tr>
      <w:tr w:rsidR="007D2767" w:rsidRPr="00BE144E" w:rsidTr="000D43D5">
        <w:trPr>
          <w:trHeight w:val="408"/>
        </w:trPr>
        <w:tc>
          <w:tcPr>
            <w:tcW w:w="4304" w:type="dxa"/>
            <w:shd w:val="clear" w:color="auto" w:fill="auto"/>
          </w:tcPr>
          <w:p w:rsidR="007D2767" w:rsidRPr="00BE144E" w:rsidRDefault="007D2767" w:rsidP="000D43D5">
            <w:pPr>
              <w:ind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3814" w:type="dxa"/>
            <w:shd w:val="clear" w:color="auto" w:fill="auto"/>
          </w:tcPr>
          <w:p w:rsidR="007D2767" w:rsidRPr="00BE144E" w:rsidRDefault="007D2767" w:rsidP="0070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304" w:type="dxa"/>
            <w:shd w:val="clear" w:color="auto" w:fill="auto"/>
          </w:tcPr>
          <w:p w:rsidR="007D2767" w:rsidRPr="00BE144E" w:rsidRDefault="001118EC" w:rsidP="007061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85</w:t>
            </w:r>
            <w:r w:rsidR="007D2767" w:rsidRPr="00BE144E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0.00</w:t>
            </w:r>
          </w:p>
        </w:tc>
      </w:tr>
    </w:tbl>
    <w:p w:rsidR="007D2767" w:rsidRPr="00BE144E" w:rsidRDefault="007D2767" w:rsidP="007D2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3501C" w:rsidRPr="00BE144E" w:rsidRDefault="0003501C" w:rsidP="0003501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เงินจ่ายล่วงหน้าค่าหุ้น</w:t>
      </w:r>
    </w:p>
    <w:p w:rsidR="0003501C" w:rsidRPr="00BE144E" w:rsidRDefault="0003501C" w:rsidP="00620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36089" w:rsidRPr="00BE144E" w:rsidRDefault="00F36089" w:rsidP="00F3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8 </w:t>
      </w:r>
      <w:r w:rsidRPr="00BE144E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E144E">
        <w:rPr>
          <w:rFonts w:ascii="Angsana New" w:hAnsi="Angsana New"/>
          <w:sz w:val="30"/>
          <w:szCs w:val="30"/>
        </w:rPr>
        <w:t xml:space="preserve">2560 </w:t>
      </w:r>
      <w:r w:rsidRPr="00BE144E">
        <w:rPr>
          <w:rFonts w:ascii="Angsana New" w:hAnsi="Angsana New"/>
          <w:sz w:val="30"/>
          <w:szCs w:val="30"/>
          <w:cs/>
        </w:rPr>
        <w:t xml:space="preserve">กระทรวงพลังงานและทรัพยากรธรรมชาติของสาธารณรัฐอินโดนีเซีย ได้อนุมัติสัญญาซื้อขายไฟฟ้าระหว่าง </w:t>
      </w:r>
      <w:r w:rsidRPr="00BE144E">
        <w:rPr>
          <w:rFonts w:ascii="Angsana New" w:hAnsi="Angsana New"/>
          <w:sz w:val="30"/>
          <w:szCs w:val="30"/>
        </w:rPr>
        <w:t xml:space="preserve">PT PLN (PERSESO) </w:t>
      </w:r>
      <w:r w:rsidRPr="00BE144E">
        <w:rPr>
          <w:rFonts w:ascii="Angsana New" w:hAnsi="Angsana New"/>
          <w:sz w:val="30"/>
          <w:szCs w:val="30"/>
          <w:cs/>
        </w:rPr>
        <w:t xml:space="preserve">และ </w:t>
      </w:r>
      <w:r w:rsidRPr="00BE144E">
        <w:rPr>
          <w:rFonts w:ascii="Angsana New" w:hAnsi="Angsana New"/>
          <w:sz w:val="30"/>
          <w:szCs w:val="30"/>
        </w:rPr>
        <w:t xml:space="preserve">PT Medco Ratch Power Riau (“MRPR”) </w:t>
      </w:r>
      <w:r w:rsidRPr="00BE144E">
        <w:rPr>
          <w:rFonts w:ascii="Angsana New" w:hAnsi="Angsana New"/>
          <w:sz w:val="30"/>
          <w:szCs w:val="30"/>
          <w:cs/>
        </w:rPr>
        <w:t xml:space="preserve">ซึ่งเป็นการร่วมค้าทางอ้อม เพื่อพัฒนาโครงการโรงไฟฟ้าพลังความร้อนร่วม </w:t>
      </w:r>
      <w:r w:rsidRPr="00BE144E">
        <w:rPr>
          <w:rFonts w:ascii="Angsana New" w:hAnsi="Angsana New"/>
          <w:sz w:val="30"/>
          <w:szCs w:val="30"/>
        </w:rPr>
        <w:t xml:space="preserve">Riau </w:t>
      </w:r>
      <w:r w:rsidRPr="00BE144E">
        <w:rPr>
          <w:rFonts w:ascii="Angsana New" w:hAnsi="Angsana New"/>
          <w:sz w:val="30"/>
          <w:szCs w:val="30"/>
          <w:cs/>
        </w:rPr>
        <w:t>ในสาธารณรัฐอินโดนีเซีย โดยสัญญาซื้อขายไฟฟ้าดังกล่าว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ได้กำหนดให้ </w:t>
      </w:r>
      <w:r w:rsidRPr="00BE144E">
        <w:rPr>
          <w:rFonts w:ascii="Angsana New" w:hAnsi="Angsana New"/>
          <w:sz w:val="30"/>
          <w:szCs w:val="30"/>
        </w:rPr>
        <w:t xml:space="preserve">MRPR </w:t>
      </w:r>
      <w:r w:rsidRPr="00BE144E">
        <w:rPr>
          <w:rFonts w:ascii="Angsana New" w:hAnsi="Angsana New"/>
          <w:sz w:val="30"/>
          <w:szCs w:val="30"/>
          <w:cs/>
        </w:rPr>
        <w:t xml:space="preserve">เปิดบัญชี </w:t>
      </w:r>
      <w:r w:rsidRPr="00BE144E">
        <w:rPr>
          <w:rFonts w:ascii="Angsana New" w:hAnsi="Angsana New"/>
          <w:sz w:val="30"/>
          <w:szCs w:val="30"/>
        </w:rPr>
        <w:t xml:space="preserve">Project Development Cost Account </w:t>
      </w:r>
      <w:r w:rsidRPr="00BE144E">
        <w:rPr>
          <w:rFonts w:ascii="Angsana New" w:hAnsi="Angsana New"/>
          <w:sz w:val="30"/>
          <w:szCs w:val="30"/>
          <w:cs/>
        </w:rPr>
        <w:t xml:space="preserve">เพื่อปฏิบัติตามเงื่อนไขที่ระบุให้แล้วเสร็จภายในระยะเวลาที่กำหนด ต่อมาเมื่อวันที่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19 </w:t>
      </w:r>
      <w:r w:rsidRPr="00BE144E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E144E">
        <w:rPr>
          <w:rFonts w:ascii="Angsana New" w:hAnsi="Angsana New"/>
          <w:sz w:val="30"/>
          <w:szCs w:val="30"/>
        </w:rPr>
        <w:t xml:space="preserve">2560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 อาร์เอช อินเตอร์เนชั่นแนล (สิงคโปร์) คอร์ปอเรชั่น จำกัด ซึ่งเป็นบริษัทย่อยทางอ้อม ได้ชำระเงินให้ </w:t>
      </w:r>
      <w:r w:rsidRPr="00BE144E">
        <w:rPr>
          <w:rFonts w:ascii="Angsana New" w:hAnsi="Angsana New"/>
          <w:sz w:val="30"/>
          <w:szCs w:val="30"/>
        </w:rPr>
        <w:t xml:space="preserve">MRPR </w:t>
      </w:r>
      <w:r w:rsidRPr="00BE144E">
        <w:rPr>
          <w:rFonts w:ascii="Angsana New" w:hAnsi="Angsana New"/>
          <w:sz w:val="30"/>
          <w:szCs w:val="30"/>
          <w:cs/>
        </w:rPr>
        <w:t xml:space="preserve">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 xml:space="preserve">49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20.83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เพื่อให้ </w:t>
      </w:r>
      <w:r w:rsidRPr="00BE144E">
        <w:rPr>
          <w:rFonts w:ascii="Angsana New" w:hAnsi="Angsana New"/>
          <w:sz w:val="30"/>
          <w:szCs w:val="30"/>
        </w:rPr>
        <w:t xml:space="preserve">MRPR </w:t>
      </w:r>
      <w:r w:rsidRPr="00BE144E">
        <w:rPr>
          <w:rFonts w:ascii="Angsana New" w:hAnsi="Angsana New"/>
          <w:sz w:val="30"/>
          <w:szCs w:val="30"/>
          <w:cs/>
        </w:rPr>
        <w:t xml:space="preserve">เปิดบัญชี </w:t>
      </w:r>
      <w:r w:rsidRPr="00BE144E">
        <w:rPr>
          <w:rFonts w:ascii="Angsana New" w:hAnsi="Angsana New"/>
          <w:sz w:val="30"/>
          <w:szCs w:val="30"/>
        </w:rPr>
        <w:t xml:space="preserve">Project Development Cost Account </w:t>
      </w:r>
      <w:r w:rsidRPr="00BE144E">
        <w:rPr>
          <w:rFonts w:ascii="Angsana New" w:hAnsi="Angsana New"/>
          <w:sz w:val="30"/>
          <w:szCs w:val="30"/>
          <w:cs/>
        </w:rPr>
        <w:t>ตามเงื่อนไขในสัญญาซื้อขายไฟฟ้า</w:t>
      </w:r>
    </w:p>
    <w:p w:rsidR="00F36089" w:rsidRPr="00BE144E" w:rsidRDefault="00F36089" w:rsidP="004D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36089" w:rsidRPr="00BE144E" w:rsidRDefault="00F36089" w:rsidP="00F3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ในระหว่างปี</w:t>
      </w:r>
      <w:r w:rsidR="00D708E6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2561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กลุ่มบริษัทได้รับเงินจ่ายล่วงหน้าคืนจาก </w:t>
      </w:r>
      <w:r w:rsidRPr="00BE144E">
        <w:rPr>
          <w:rFonts w:ascii="Angsana New" w:hAnsi="Angsana New"/>
          <w:sz w:val="30"/>
          <w:szCs w:val="30"/>
        </w:rPr>
        <w:t xml:space="preserve">MRPR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19.85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 เนื่องจากการเปิดบัญชีดังกล่าวได้ดำเนินการแล้วเสร็จ ต่อมากลุ่มบริษัทได้ชำระเงินจ่ายล่วงหน้า</w:t>
      </w:r>
      <w:r w:rsidRPr="00BE144E">
        <w:rPr>
          <w:rFonts w:ascii="Angsana New" w:hAnsi="Angsana New"/>
          <w:spacing w:val="-6"/>
          <w:sz w:val="30"/>
          <w:szCs w:val="30"/>
          <w:cs/>
        </w:rPr>
        <w:t xml:space="preserve">เพิ่มเติมให้แก่ </w:t>
      </w:r>
      <w:r w:rsidRPr="00BE144E">
        <w:rPr>
          <w:rFonts w:ascii="Angsana New" w:hAnsi="Angsana New"/>
          <w:spacing w:val="-6"/>
          <w:sz w:val="30"/>
          <w:szCs w:val="30"/>
        </w:rPr>
        <w:t xml:space="preserve">MRPR </w:t>
      </w:r>
      <w:r w:rsidRPr="00BE144E">
        <w:rPr>
          <w:rFonts w:ascii="Angsana New" w:hAnsi="Angsana New"/>
          <w:spacing w:val="-6"/>
          <w:sz w:val="30"/>
          <w:szCs w:val="30"/>
          <w:cs/>
        </w:rPr>
        <w:t xml:space="preserve">เป็นจำนวนเงิน </w:t>
      </w:r>
      <w:r w:rsidR="005420D2" w:rsidRPr="00BE144E">
        <w:rPr>
          <w:rFonts w:ascii="Angsana New" w:hAnsi="Angsana New"/>
          <w:spacing w:val="-6"/>
          <w:sz w:val="30"/>
          <w:szCs w:val="30"/>
        </w:rPr>
        <w:t xml:space="preserve">20.50 </w:t>
      </w:r>
      <w:r w:rsidRPr="00BE144E">
        <w:rPr>
          <w:rFonts w:ascii="Angsana New" w:hAnsi="Angsana New"/>
          <w:spacing w:val="-6"/>
          <w:sz w:val="30"/>
          <w:szCs w:val="30"/>
          <w:cs/>
        </w:rPr>
        <w:t>ล้านเหรียญสหรัฐอเมริกา เพื่อใช้ในการพัฒนาโครงการ</w:t>
      </w:r>
    </w:p>
    <w:p w:rsidR="00F36089" w:rsidRPr="00BE144E" w:rsidRDefault="00F36089" w:rsidP="004D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36089" w:rsidRPr="00BE144E" w:rsidRDefault="00F36089" w:rsidP="00F36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กลุ่มบริษัทมีเงินจ่ายล่วงหน้าค่าหุ้นคงเหลือเป็นจำนวนเงิน </w:t>
      </w:r>
      <w:r w:rsidR="005420D2" w:rsidRPr="00BE144E">
        <w:rPr>
          <w:rFonts w:ascii="Angsana New" w:hAnsi="Angsana New"/>
          <w:sz w:val="30"/>
          <w:szCs w:val="30"/>
        </w:rPr>
        <w:t>21.48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A2395D" w:rsidRPr="00BE144E">
        <w:rPr>
          <w:rFonts w:ascii="Angsana New" w:hAnsi="Angsana New"/>
          <w:sz w:val="30"/>
          <w:szCs w:val="30"/>
        </w:rPr>
        <w:t>696.91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</w:p>
    <w:p w:rsidR="00F75FCA" w:rsidRPr="00BE144E" w:rsidRDefault="00F7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br w:type="page"/>
      </w:r>
    </w:p>
    <w:p w:rsidR="00DF1FEF" w:rsidRPr="00BE144E" w:rsidRDefault="00DF1FEF" w:rsidP="00DF1FE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ที่ดินสำหรับโครงการพัฒนาในอนาคต</w:t>
      </w:r>
    </w:p>
    <w:p w:rsidR="00DF1FEF" w:rsidRPr="00BE144E" w:rsidRDefault="00DF1FEF" w:rsidP="00620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DF1FEF" w:rsidRPr="00BE144E" w:rsidRDefault="00DF1FEF" w:rsidP="00DF1FEF">
      <w:pPr>
        <w:pStyle w:val="PlainText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ณ วันท</w:t>
      </w:r>
      <w:r w:rsidR="006A421A" w:rsidRPr="00BE144E">
        <w:rPr>
          <w:rFonts w:ascii="Angsana New" w:hAnsi="Angsana New"/>
          <w:sz w:val="30"/>
          <w:szCs w:val="30"/>
          <w:cs/>
        </w:rPr>
        <w:t>ี่ 31 ธันวาคม 256</w:t>
      </w:r>
      <w:r w:rsidR="006A421A"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="005420D2" w:rsidRPr="00BE144E">
        <w:rPr>
          <w:rFonts w:ascii="Angsana New" w:hAnsi="Angsana New"/>
          <w:sz w:val="30"/>
          <w:szCs w:val="30"/>
          <w:cs/>
        </w:rPr>
        <w:t>กลุ่มบริษัทมีที่ดิน</w:t>
      </w:r>
      <w:r w:rsidR="00A075A0" w:rsidRPr="00BE144E">
        <w:rPr>
          <w:rFonts w:ascii="Angsana New" w:hAnsi="Angsana New"/>
          <w:sz w:val="30"/>
          <w:szCs w:val="30"/>
          <w:cs/>
        </w:rPr>
        <w:t>สำหรับโครงการพัฒนาในอนาคต</w:t>
      </w:r>
      <w:r w:rsidR="005420D2" w:rsidRPr="00BE144E">
        <w:rPr>
          <w:rFonts w:ascii="Angsana New" w:hAnsi="Angsana New"/>
          <w:sz w:val="30"/>
          <w:szCs w:val="30"/>
          <w:cs/>
        </w:rPr>
        <w:t>ซึ่ง</w:t>
      </w:r>
      <w:r w:rsidR="00A075A0" w:rsidRPr="00BE144E">
        <w:rPr>
          <w:rFonts w:ascii="Angsana New" w:hAnsi="Angsana New"/>
          <w:sz w:val="30"/>
          <w:szCs w:val="30"/>
          <w:cs/>
        </w:rPr>
        <w:t>ประกอบด้วยที่ดิน</w:t>
      </w:r>
      <w:r w:rsidRPr="00BE144E">
        <w:rPr>
          <w:rFonts w:ascii="Angsana New" w:hAnsi="Angsana New"/>
          <w:sz w:val="30"/>
          <w:szCs w:val="30"/>
          <w:cs/>
        </w:rPr>
        <w:t>จำนวนประมาณ 3</w:t>
      </w:r>
      <w:r w:rsidRPr="00BE144E">
        <w:rPr>
          <w:rFonts w:ascii="Angsana New" w:hAnsi="Angsana New"/>
          <w:sz w:val="30"/>
          <w:szCs w:val="30"/>
        </w:rPr>
        <w:t xml:space="preserve">17 </w:t>
      </w:r>
      <w:r w:rsidRPr="00BE144E">
        <w:rPr>
          <w:rFonts w:ascii="Angsana New" w:hAnsi="Angsana New"/>
          <w:sz w:val="30"/>
          <w:szCs w:val="30"/>
          <w:cs/>
        </w:rPr>
        <w:t xml:space="preserve">ไร่ </w:t>
      </w:r>
      <w:r w:rsidR="00F719B1" w:rsidRPr="00BE144E">
        <w:rPr>
          <w:rFonts w:ascii="Angsana New" w:hAnsi="Angsana New"/>
          <w:sz w:val="30"/>
          <w:szCs w:val="30"/>
          <w:cs/>
        </w:rPr>
        <w:t>ตั้งอยู่ในจังหวัดปทุมธานี ที่ดิน</w:t>
      </w:r>
      <w:r w:rsidRPr="00BE144E">
        <w:rPr>
          <w:rFonts w:ascii="Angsana New" w:hAnsi="Angsana New"/>
          <w:sz w:val="30"/>
          <w:szCs w:val="30"/>
          <w:cs/>
        </w:rPr>
        <w:t xml:space="preserve">จำนวนประมาณ </w:t>
      </w:r>
      <w:r w:rsidRPr="00BE144E">
        <w:rPr>
          <w:rFonts w:ascii="Angsana New" w:hAnsi="Angsana New"/>
          <w:sz w:val="30"/>
          <w:szCs w:val="30"/>
        </w:rPr>
        <w:t xml:space="preserve">19 </w:t>
      </w:r>
      <w:r w:rsidRPr="00BE144E">
        <w:rPr>
          <w:rFonts w:ascii="Angsana New" w:hAnsi="Angsana New"/>
          <w:sz w:val="30"/>
          <w:szCs w:val="30"/>
          <w:cs/>
        </w:rPr>
        <w:t>ไร่ ตั้งอยู่ในจังหวัดนครศรีธรรมราช</w:t>
      </w:r>
      <w:r w:rsidR="00F719B1" w:rsidRPr="00BE144E">
        <w:rPr>
          <w:rFonts w:ascii="Angsana New" w:hAnsi="Angsana New"/>
          <w:sz w:val="30"/>
          <w:szCs w:val="30"/>
          <w:cs/>
        </w:rPr>
        <w:t xml:space="preserve"> </w:t>
      </w:r>
      <w:r w:rsidR="00374A1D" w:rsidRPr="00BE144E">
        <w:rPr>
          <w:rFonts w:ascii="Angsana New" w:hAnsi="Angsana New"/>
          <w:sz w:val="30"/>
          <w:szCs w:val="30"/>
          <w:cs/>
        </w:rPr>
        <w:t>และที่ดินจำนวนประมาณ 52</w:t>
      </w:r>
      <w:r w:rsidR="00F719B1" w:rsidRPr="00BE144E">
        <w:rPr>
          <w:rFonts w:ascii="Angsana New" w:hAnsi="Angsana New"/>
          <w:sz w:val="30"/>
          <w:szCs w:val="30"/>
          <w:cs/>
        </w:rPr>
        <w:t xml:space="preserve"> ไร่ ตั้งอยู่ในจังหวัดเพชรบุรี </w:t>
      </w:r>
      <w:r w:rsidR="005420D2" w:rsidRPr="00BE144E">
        <w:rPr>
          <w:rFonts w:ascii="Angsana New" w:hAnsi="Angsana New"/>
          <w:sz w:val="30"/>
          <w:szCs w:val="30"/>
          <w:cs/>
        </w:rPr>
        <w:t>โดยมีมูลค่าตามบัญชี</w:t>
      </w:r>
      <w:r w:rsidR="00EC097C" w:rsidRPr="00BE144E">
        <w:rPr>
          <w:rFonts w:ascii="Angsana New" w:hAnsi="Angsana New"/>
          <w:sz w:val="30"/>
          <w:szCs w:val="30"/>
          <w:cs/>
        </w:rPr>
        <w:t>สุทธิ</w:t>
      </w:r>
      <w:r w:rsidR="00374A1D" w:rsidRPr="00BE144E">
        <w:rPr>
          <w:rFonts w:ascii="Angsana New" w:hAnsi="Angsana New"/>
          <w:sz w:val="30"/>
          <w:szCs w:val="30"/>
          <w:cs/>
        </w:rPr>
        <w:t>เป็นจำนวน</w:t>
      </w:r>
      <w:r w:rsidR="00267599" w:rsidRPr="00BE144E">
        <w:rPr>
          <w:rFonts w:ascii="Angsana New" w:hAnsi="Angsana New"/>
          <w:sz w:val="30"/>
          <w:szCs w:val="30"/>
          <w:cs/>
        </w:rPr>
        <w:t xml:space="preserve"> </w:t>
      </w:r>
      <w:r w:rsidR="001F7FC3" w:rsidRPr="00BE144E">
        <w:rPr>
          <w:rFonts w:ascii="Angsana New" w:hAnsi="Angsana New"/>
          <w:sz w:val="30"/>
          <w:szCs w:val="30"/>
        </w:rPr>
        <w:t>318</w:t>
      </w:r>
      <w:r w:rsidR="001F7FC3" w:rsidRPr="00BE144E">
        <w:rPr>
          <w:rFonts w:ascii="Angsana New" w:hAnsi="Angsana New"/>
          <w:sz w:val="30"/>
          <w:szCs w:val="30"/>
          <w:cs/>
        </w:rPr>
        <w:t>.</w:t>
      </w:r>
      <w:r w:rsidR="001F7FC3" w:rsidRPr="00BE144E">
        <w:rPr>
          <w:rFonts w:ascii="Angsana New" w:hAnsi="Angsana New"/>
          <w:sz w:val="30"/>
          <w:szCs w:val="30"/>
        </w:rPr>
        <w:t>57</w:t>
      </w:r>
      <w:r w:rsidR="00267599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ซึ่งกลุ่มบริษัทอยู่ระหว่างการพิจารณากำหนดแผนพัฒนาแต่ยังไม่แล้วเสร็จ</w:t>
      </w:r>
    </w:p>
    <w:p w:rsidR="00DF1FEF" w:rsidRPr="00BE144E" w:rsidRDefault="00DF1FEF" w:rsidP="00620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432530" w:rsidRPr="00BE144E" w:rsidRDefault="00432530" w:rsidP="0043253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อย่างไรก็ตาม กลุ่มบริษัทได้ว่าจ้างผู้ประเมินราคาทรัพย์สินอิสระจากภายนอกทำการประเมินราคาที่ดินดังกล่าวใน ปี 2561 โดยใช้วิธีเปรียบเทียบราคาตลาด (</w:t>
      </w:r>
      <w:r w:rsidRPr="00BE144E">
        <w:rPr>
          <w:rFonts w:ascii="Angsana New" w:hAnsi="Angsana New"/>
          <w:sz w:val="30"/>
          <w:szCs w:val="30"/>
        </w:rPr>
        <w:t xml:space="preserve">Market approach) </w:t>
      </w:r>
      <w:r w:rsidRPr="00BE144E">
        <w:rPr>
          <w:rFonts w:ascii="Angsana New" w:hAnsi="Angsana New"/>
          <w:sz w:val="30"/>
          <w:szCs w:val="30"/>
          <w:cs/>
        </w:rPr>
        <w:t>พบว่าที่ดินในจังหวัดเพชรบุรีมีมูลค่าตามบัญชีสูงกว่ามูลค่าที่จะได้รับคืน</w:t>
      </w:r>
      <w:r w:rsidR="00EC097C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เนื่องจากที่ดินบางส่วนได้ถูกน้ำทะเลกัดเซาะ กลุ่มบริษัทได้รับรู้ผลขาดทุนจากการด้อยค่าของที่ดินดัง</w:t>
      </w:r>
      <w:r w:rsidR="00AF77F0" w:rsidRPr="00BE144E">
        <w:rPr>
          <w:rFonts w:ascii="Angsana New" w:hAnsi="Angsana New"/>
          <w:sz w:val="30"/>
          <w:szCs w:val="30"/>
          <w:cs/>
        </w:rPr>
        <w:t>กล่าวแล้วในปี 2561 เป็นจำนวน</w:t>
      </w:r>
      <w:r w:rsidRPr="00BE144E">
        <w:rPr>
          <w:rFonts w:ascii="Angsana New" w:hAnsi="Angsana New"/>
          <w:sz w:val="30"/>
          <w:szCs w:val="30"/>
          <w:cs/>
        </w:rPr>
        <w:t xml:space="preserve"> 20.58 ล้านบาท</w:t>
      </w:r>
    </w:p>
    <w:p w:rsidR="00DF1FEF" w:rsidRPr="00BE144E" w:rsidRDefault="00DF1FEF" w:rsidP="00620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DF1FEF" w:rsidRPr="00BE144E" w:rsidRDefault="00DF1FEF" w:rsidP="00DF1FEF">
      <w:pPr>
        <w:ind w:left="547" w:right="-360"/>
        <w:jc w:val="both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DF1FEF" w:rsidRPr="00BE144E" w:rsidRDefault="00DF1FEF" w:rsidP="00EC0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F1FEF" w:rsidRPr="00BE144E" w:rsidRDefault="00DF1FEF" w:rsidP="00EC09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DF1FEF" w:rsidRPr="00BE144E" w:rsidRDefault="00DF1FEF" w:rsidP="00EC0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F1FEF" w:rsidRPr="00BE144E" w:rsidRDefault="00DF1FEF" w:rsidP="00EC0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สำหรับโครงการพัฒนาในอนาคต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 </w:t>
      </w:r>
      <w:r w:rsidRPr="00BE144E">
        <w:rPr>
          <w:rFonts w:ascii="Angsana New" w:hAnsi="Angsana New"/>
          <w:sz w:val="30"/>
          <w:szCs w:val="30"/>
        </w:rPr>
        <w:t xml:space="preserve">                                      </w:t>
      </w:r>
      <w:r w:rsidRPr="00BE144E">
        <w:rPr>
          <w:rFonts w:ascii="Angsana New" w:hAnsi="Angsana New"/>
          <w:sz w:val="30"/>
          <w:szCs w:val="30"/>
          <w:cs/>
        </w:rPr>
        <w:t xml:space="preserve">   ผู้ประเมินราคาทรัพย์สินอิสระได้ประเมินมูลค่ายุติธรรมของที่ดินสำหรับโครงการพัฒนาในอนาคตของกลุ่มบริษัทเป็นประจำ</w:t>
      </w:r>
    </w:p>
    <w:p w:rsidR="00DF1FEF" w:rsidRPr="00BE144E" w:rsidRDefault="00DF1FEF" w:rsidP="00EC0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DF1FEF" w:rsidP="00EC0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วัดมูลค่ายุติธรรมของที่ดินสำหรับโครงการพัฒนาในอนาคตถูกจัดลำดับชั้นการวัดมูลค่ายุติธรรมอยู่ในระดับ</w:t>
      </w:r>
      <w:r w:rsidRPr="00BE144E">
        <w:rPr>
          <w:rFonts w:ascii="Angsana New" w:hAnsi="Angsana New"/>
          <w:sz w:val="30"/>
          <w:szCs w:val="30"/>
        </w:rPr>
        <w:t xml:space="preserve">                                            </w:t>
      </w:r>
      <w:r w:rsidRPr="00BE144E">
        <w:rPr>
          <w:rFonts w:ascii="Angsana New" w:hAnsi="Angsana New"/>
          <w:sz w:val="30"/>
          <w:szCs w:val="30"/>
          <w:cs/>
        </w:rPr>
        <w:t xml:space="preserve">ที่ </w:t>
      </w:r>
      <w:r w:rsidRPr="00BE144E">
        <w:rPr>
          <w:rFonts w:ascii="Angsana New" w:hAnsi="Angsana New"/>
          <w:sz w:val="30"/>
          <w:szCs w:val="30"/>
        </w:rPr>
        <w:t xml:space="preserve">3 </w:t>
      </w:r>
      <w:r w:rsidRPr="00BE144E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:rsidR="00A075A0" w:rsidRPr="00BE144E" w:rsidRDefault="00A075A0" w:rsidP="00620BA1">
      <w:pPr>
        <w:pStyle w:val="PlainText"/>
        <w:ind w:left="547"/>
        <w:jc w:val="thaiDistribute"/>
        <w:rPr>
          <w:rFonts w:ascii="Angsana New" w:hAnsi="Angsana New"/>
          <w:sz w:val="30"/>
          <w:szCs w:val="30"/>
        </w:rPr>
      </w:pPr>
    </w:p>
    <w:p w:rsidR="00A075A0" w:rsidRPr="00BE144E" w:rsidRDefault="00A075A0" w:rsidP="00620BA1">
      <w:pPr>
        <w:pStyle w:val="PlainText"/>
        <w:ind w:left="547"/>
        <w:jc w:val="thaiDistribute"/>
        <w:rPr>
          <w:rFonts w:ascii="Angsana New" w:hAnsi="Angsana New"/>
          <w:sz w:val="30"/>
          <w:szCs w:val="30"/>
        </w:rPr>
        <w:sectPr w:rsidR="00A075A0" w:rsidRPr="00BE144E" w:rsidSect="00F82E62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60279E" w:rsidRPr="00BE144E" w:rsidRDefault="0060279E" w:rsidP="0003501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B319CE" w:rsidRPr="00BE144E" w:rsidRDefault="00B319CE" w:rsidP="00EC0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7"/>
        <w:rPr>
          <w:rFonts w:ascii="Angsana New" w:hAnsi="Angsana New"/>
          <w:sz w:val="16"/>
          <w:szCs w:val="16"/>
        </w:rPr>
      </w:pPr>
    </w:p>
    <w:tbl>
      <w:tblPr>
        <w:tblW w:w="14395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456"/>
        <w:gridCol w:w="1170"/>
        <w:gridCol w:w="270"/>
        <w:gridCol w:w="1327"/>
        <w:gridCol w:w="252"/>
        <w:gridCol w:w="18"/>
        <w:gridCol w:w="1522"/>
        <w:gridCol w:w="7"/>
        <w:gridCol w:w="236"/>
        <w:gridCol w:w="1528"/>
        <w:gridCol w:w="8"/>
        <w:gridCol w:w="263"/>
        <w:gridCol w:w="8"/>
        <w:gridCol w:w="1251"/>
        <w:gridCol w:w="8"/>
        <w:gridCol w:w="267"/>
        <w:gridCol w:w="8"/>
        <w:gridCol w:w="1255"/>
        <w:gridCol w:w="8"/>
        <w:gridCol w:w="263"/>
        <w:gridCol w:w="8"/>
        <w:gridCol w:w="1254"/>
        <w:gridCol w:w="8"/>
      </w:tblGrid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14387" w:type="dxa"/>
            <w:gridSpan w:val="2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4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โรงไฟฟ้า</w:t>
            </w:r>
            <w:r w:rsidRPr="00BE1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ส่งพลังงานไฟฟ้า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="00AD304A" w:rsidRPr="00BE144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3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07" w:hanging="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เครื่องใช้ในการ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3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07" w:hanging="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ผลิตและบำรุงรักษา</w:t>
            </w: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3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07" w:hanging="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0279E" w:rsidRPr="00BE144E" w:rsidTr="000D43D5">
        <w:trPr>
          <w:gridAfter w:val="1"/>
          <w:wAfter w:w="8" w:type="dxa"/>
          <w:trHeight w:hRule="exact" w:val="340"/>
          <w:tblHeader/>
        </w:trPr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1" w:type="dxa"/>
            <w:gridSpan w:val="21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279E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60279E" w:rsidRPr="00BE144E" w:rsidRDefault="0060279E" w:rsidP="001F7FC3">
            <w:pPr>
              <w:spacing w:line="320" w:lineRule="exact"/>
              <w:ind w:left="90" w:right="-18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60279E" w:rsidRPr="00BE144E" w:rsidRDefault="0060279E" w:rsidP="00AD3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left="-108" w:right="-2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2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60279E" w:rsidRPr="00BE144E" w:rsidRDefault="0060279E" w:rsidP="00F9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</w:t>
            </w:r>
            <w:r w:rsidRPr="00BE144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1,355,876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488,717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24,507,744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581,915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19,966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1,119,131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28,073,349</w:t>
            </w: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8,989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191,057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4,611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4,379,543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4,584,200</w:t>
            </w: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6,696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227,151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3,156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(237,003)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(6,540)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(3,370)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(2,723)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(1,700)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(14,333)</w:t>
            </w: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13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tabs>
                <w:tab w:val="clear" w:pos="227"/>
                <w:tab w:val="left" w:pos="0"/>
              </w:tabs>
              <w:spacing w:line="320" w:lineRule="exact"/>
              <w:ind w:left="90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(3,</w:t>
            </w: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85)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(1,790)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(345,875)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(83)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(80,726)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(432,159)</w:t>
            </w: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tabs>
                <w:tab w:val="clear" w:pos="227"/>
                <w:tab w:val="left" w:pos="0"/>
              </w:tabs>
              <w:spacing w:line="320" w:lineRule="exact"/>
              <w:ind w:left="90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F72C4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vAlign w:val="bottom"/>
          </w:tcPr>
          <w:p w:rsidR="000F72C4" w:rsidRPr="00BE144E" w:rsidRDefault="000F72C4" w:rsidP="001F7FC3">
            <w:pPr>
              <w:tabs>
                <w:tab w:val="clear" w:pos="227"/>
                <w:tab w:val="left" w:pos="0"/>
              </w:tabs>
              <w:spacing w:line="320" w:lineRule="exact"/>
              <w:ind w:left="90"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1,361,180</w:t>
            </w:r>
          </w:p>
        </w:tc>
        <w:tc>
          <w:tcPr>
            <w:tcW w:w="270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487,083</w:t>
            </w:r>
          </w:p>
        </w:tc>
        <w:tc>
          <w:tcPr>
            <w:tcW w:w="252" w:type="dxa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24,576,707</w:t>
            </w:r>
          </w:p>
        </w:tc>
        <w:tc>
          <w:tcPr>
            <w:tcW w:w="236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586,876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19,966</w:t>
            </w:r>
          </w:p>
        </w:tc>
        <w:tc>
          <w:tcPr>
            <w:tcW w:w="275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5,179,245</w:t>
            </w:r>
          </w:p>
        </w:tc>
        <w:tc>
          <w:tcPr>
            <w:tcW w:w="271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32,211,057</w:t>
            </w: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0EB5" w:rsidRPr="00BE144E" w:rsidRDefault="00030EB5" w:rsidP="005420D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E37BA8" w:rsidP="00E37BA8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29,</w:t>
            </w: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3,165,204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8,025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21692E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1692E" w:rsidRPr="00BE144E">
              <w:rPr>
                <w:rFonts w:ascii="Angsana New" w:hAnsi="Angsana New"/>
                <w:sz w:val="26"/>
                <w:szCs w:val="26"/>
                <w:lang w:val="en-US"/>
              </w:rPr>
              <w:t>,179,401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5,382,</w:t>
            </w:r>
            <w:r w:rsidR="005009B8" w:rsidRPr="00BE144E">
              <w:rPr>
                <w:rFonts w:ascii="Angsana New" w:hAnsi="Angsana New"/>
                <w:sz w:val="26"/>
                <w:szCs w:val="26"/>
                <w:lang w:val="en-US"/>
              </w:rPr>
              <w:t>297</w:t>
            </w: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0EB5" w:rsidRPr="00BE144E" w:rsidRDefault="000956FD" w:rsidP="000956F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858B5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4,527,870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4,884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(4,532,754)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5F627B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0EB5" w:rsidRPr="00BE144E" w:rsidRDefault="00030EB5" w:rsidP="000858B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858B5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(17,969)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(6,429)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21692E" w:rsidP="0021692E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5009B8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(24,398</w:t>
            </w:r>
            <w:r w:rsidR="00030EB5" w:rsidRPr="00BE144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956FD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956FD" w:rsidRPr="00BE144E" w:rsidRDefault="000956FD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956FD" w:rsidRPr="00BE144E" w:rsidRDefault="000956FD" w:rsidP="000956F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(29,940)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956FD" w:rsidRPr="00BE144E" w:rsidRDefault="000956FD" w:rsidP="000858B5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shd w:val="clear" w:color="auto" w:fill="auto"/>
            <w:vAlign w:val="bottom"/>
          </w:tcPr>
          <w:p w:rsidR="000956FD" w:rsidRPr="00BE144E" w:rsidRDefault="000956FD" w:rsidP="000956FD">
            <w:pPr>
              <w:pStyle w:val="acctfourfigures"/>
              <w:tabs>
                <w:tab w:val="clear" w:pos="765"/>
                <w:tab w:val="decimal" w:pos="1013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:rsidR="000956FD" w:rsidRPr="00BE144E" w:rsidRDefault="000956FD" w:rsidP="008E549D">
            <w:pPr>
              <w:pStyle w:val="acctfourfigures"/>
              <w:tabs>
                <w:tab w:val="clear" w:pos="765"/>
                <w:tab w:val="decimal" w:pos="1013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956FD" w:rsidRPr="00BE144E" w:rsidRDefault="000956FD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956FD" w:rsidRPr="00BE144E" w:rsidRDefault="000956FD" w:rsidP="00C0569A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956FD" w:rsidRPr="00BE144E" w:rsidRDefault="000956FD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956FD" w:rsidRPr="00BE144E" w:rsidRDefault="000956FD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(29,940)</w:t>
            </w: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spacing w:line="320" w:lineRule="exact"/>
              <w:ind w:left="90"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13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30EB5" w:rsidRPr="00BE144E" w:rsidRDefault="00030EB5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tabs>
                <w:tab w:val="clear" w:pos="227"/>
                <w:tab w:val="left" w:pos="0"/>
              </w:tabs>
              <w:spacing w:line="320" w:lineRule="exact"/>
              <w:ind w:left="90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(23,281)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(13,035)</w:t>
            </w:r>
          </w:p>
        </w:tc>
        <w:tc>
          <w:tcPr>
            <w:tcW w:w="252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(2,588,787)</w:t>
            </w:r>
          </w:p>
        </w:tc>
        <w:tc>
          <w:tcPr>
            <w:tcW w:w="236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(555)</w:t>
            </w: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DE5E80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(660,386)</w:t>
            </w: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vAlign w:val="bottom"/>
          </w:tcPr>
          <w:p w:rsidR="00030EB5" w:rsidRPr="00BE144E" w:rsidRDefault="00002E2E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(3,286,044</w:t>
            </w:r>
            <w:r w:rsidR="00030EB5"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30EB5" w:rsidRPr="00BE144E" w:rsidTr="000D43D5">
        <w:trPr>
          <w:gridAfter w:val="1"/>
          <w:wAfter w:w="8" w:type="dxa"/>
          <w:trHeight w:hRule="exact" w:val="340"/>
        </w:trPr>
        <w:tc>
          <w:tcPr>
            <w:tcW w:w="3456" w:type="dxa"/>
            <w:shd w:val="clear" w:color="auto" w:fill="auto"/>
            <w:vAlign w:val="bottom"/>
          </w:tcPr>
          <w:p w:rsidR="00030EB5" w:rsidRPr="00BE144E" w:rsidRDefault="00030EB5" w:rsidP="001F7FC3">
            <w:pPr>
              <w:tabs>
                <w:tab w:val="clear" w:pos="227"/>
                <w:tab w:val="left" w:pos="0"/>
              </w:tabs>
              <w:spacing w:line="320" w:lineRule="exact"/>
              <w:ind w:left="90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1,307,959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503,715</w:t>
            </w:r>
          </w:p>
        </w:tc>
        <w:tc>
          <w:tcPr>
            <w:tcW w:w="252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29,663,025</w:t>
            </w:r>
          </w:p>
        </w:tc>
        <w:tc>
          <w:tcPr>
            <w:tcW w:w="236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592,801</w:t>
            </w: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19,966</w:t>
            </w:r>
          </w:p>
        </w:tc>
        <w:tc>
          <w:tcPr>
            <w:tcW w:w="275" w:type="dxa"/>
            <w:gridSpan w:val="2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2,165,506</w:t>
            </w: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34,252,972</w:t>
            </w:r>
          </w:p>
        </w:tc>
      </w:tr>
      <w:tr w:rsidR="00030EB5" w:rsidRPr="00BE144E" w:rsidTr="000D43D5">
        <w:tc>
          <w:tcPr>
            <w:tcW w:w="3456" w:type="dxa"/>
          </w:tcPr>
          <w:p w:rsidR="00030EB5" w:rsidRPr="00BE144E" w:rsidRDefault="00030EB5" w:rsidP="005A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</w:t>
            </w:r>
            <w:r w:rsidR="005A185B"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9E223A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030EB5" w:rsidRPr="00BE144E" w:rsidRDefault="00030EB5" w:rsidP="009E223A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30EB5" w:rsidRPr="00BE144E" w:rsidRDefault="00030EB5" w:rsidP="009E223A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030EB5" w:rsidRPr="00BE144E" w:rsidRDefault="00030EB5" w:rsidP="009E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</w:t>
            </w:r>
            <w:r w:rsidRPr="00BE144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144,448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13,643,142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459,646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19,434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14,266,670</w:t>
            </w: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23,954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897,554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76,776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998,539</w:t>
            </w: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(139)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(3,369)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(2,701)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1F7FC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(6,209)</w:t>
            </w: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  <w:tab w:val="decimal" w:pos="697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(1,082)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(211,957)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(55)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(213,094)</w:t>
            </w:r>
          </w:p>
        </w:tc>
      </w:tr>
      <w:tr w:rsidR="00030EB5" w:rsidRPr="00BE144E" w:rsidTr="000D43D5">
        <w:tc>
          <w:tcPr>
            <w:tcW w:w="3456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30EB5" w:rsidRPr="00BE144E" w:rsidTr="000D43D5">
        <w:trPr>
          <w:trHeight w:val="81"/>
        </w:trPr>
        <w:tc>
          <w:tcPr>
            <w:tcW w:w="3456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167,181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14,325,370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533,666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19,689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30EB5" w:rsidRPr="00BE144E" w:rsidRDefault="00030EB5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030EB5" w:rsidRPr="00BE144E" w:rsidRDefault="00030EB5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15,045,906</w:t>
            </w:r>
          </w:p>
        </w:tc>
      </w:tr>
      <w:tr w:rsidR="0094686B" w:rsidRPr="00BE144E" w:rsidTr="000D43D5">
        <w:tc>
          <w:tcPr>
            <w:tcW w:w="3456" w:type="dxa"/>
            <w:vAlign w:val="bottom"/>
          </w:tcPr>
          <w:p w:rsidR="0094686B" w:rsidRPr="00BE144E" w:rsidRDefault="0094686B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23,740</w:t>
            </w:r>
          </w:p>
        </w:tc>
        <w:tc>
          <w:tcPr>
            <w:tcW w:w="270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855,324</w:t>
            </w:r>
          </w:p>
        </w:tc>
        <w:tc>
          <w:tcPr>
            <w:tcW w:w="243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25,646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275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94686B" w:rsidRPr="00BE144E" w:rsidRDefault="0094686B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904,965</w:t>
            </w:r>
          </w:p>
        </w:tc>
      </w:tr>
      <w:tr w:rsidR="0094686B" w:rsidRPr="00BE144E" w:rsidTr="000D43D5">
        <w:tc>
          <w:tcPr>
            <w:tcW w:w="3456" w:type="dxa"/>
            <w:vAlign w:val="bottom"/>
          </w:tcPr>
          <w:p w:rsidR="0094686B" w:rsidRPr="00BE144E" w:rsidRDefault="0094686B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4686B" w:rsidRPr="00BE144E" w:rsidRDefault="0094686B" w:rsidP="001F7FC3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(8,038)</w:t>
            </w:r>
          </w:p>
        </w:tc>
        <w:tc>
          <w:tcPr>
            <w:tcW w:w="243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(6,419)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4686B" w:rsidRPr="00BE144E" w:rsidRDefault="0094686B" w:rsidP="00EA542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94686B" w:rsidRPr="00BE144E" w:rsidRDefault="0094686B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(14,457)</w:t>
            </w:r>
          </w:p>
        </w:tc>
      </w:tr>
      <w:tr w:rsidR="0094686B" w:rsidRPr="00BE144E" w:rsidTr="000D43D5">
        <w:tc>
          <w:tcPr>
            <w:tcW w:w="3456" w:type="dxa"/>
            <w:vAlign w:val="bottom"/>
          </w:tcPr>
          <w:p w:rsidR="0094686B" w:rsidRPr="00BE144E" w:rsidRDefault="0094686B" w:rsidP="000F72C4">
            <w:pPr>
              <w:spacing w:line="32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170" w:type="dxa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94686B" w:rsidRPr="00BE144E" w:rsidRDefault="0094686B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4686B" w:rsidRPr="00BE144E" w:rsidTr="000D43D5">
        <w:tc>
          <w:tcPr>
            <w:tcW w:w="3456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(7,412)</w:t>
            </w:r>
          </w:p>
        </w:tc>
        <w:tc>
          <w:tcPr>
            <w:tcW w:w="270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(1,448,256)</w:t>
            </w:r>
          </w:p>
        </w:tc>
        <w:tc>
          <w:tcPr>
            <w:tcW w:w="243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(370)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4686B" w:rsidRPr="00BE144E" w:rsidRDefault="0094686B" w:rsidP="00EA542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94686B" w:rsidRPr="00BE144E" w:rsidRDefault="0094686B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sz w:val="26"/>
                <w:szCs w:val="26"/>
                <w:lang w:val="en-US"/>
              </w:rPr>
              <w:t>(1,456,038)</w:t>
            </w:r>
          </w:p>
        </w:tc>
      </w:tr>
      <w:tr w:rsidR="0094686B" w:rsidRPr="00BE144E" w:rsidTr="000D43D5">
        <w:tc>
          <w:tcPr>
            <w:tcW w:w="3456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5F627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183,509</w:t>
            </w:r>
          </w:p>
        </w:tc>
        <w:tc>
          <w:tcPr>
            <w:tcW w:w="270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13,724,400</w:t>
            </w:r>
          </w:p>
        </w:tc>
        <w:tc>
          <w:tcPr>
            <w:tcW w:w="243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552,523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19,944</w:t>
            </w:r>
          </w:p>
        </w:tc>
        <w:tc>
          <w:tcPr>
            <w:tcW w:w="275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BE282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86B" w:rsidRPr="00BE144E" w:rsidRDefault="0094686B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686B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14,480,376</w:t>
            </w:r>
          </w:p>
        </w:tc>
      </w:tr>
    </w:tbl>
    <w:p w:rsidR="0060279E" w:rsidRPr="00BE144E" w:rsidRDefault="0060279E" w:rsidP="0060279E">
      <w:pPr>
        <w:spacing w:line="240" w:lineRule="auto"/>
        <w:rPr>
          <w:rFonts w:ascii="Angsana New" w:hAnsi="Angsana New"/>
          <w:sz w:val="26"/>
          <w:szCs w:val="26"/>
        </w:rPr>
      </w:pPr>
    </w:p>
    <w:p w:rsidR="00EA542C" w:rsidRPr="00BE144E" w:rsidRDefault="00EA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E144E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1443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456"/>
        <w:gridCol w:w="1170"/>
        <w:gridCol w:w="270"/>
        <w:gridCol w:w="1350"/>
        <w:gridCol w:w="270"/>
        <w:gridCol w:w="1524"/>
        <w:gridCol w:w="270"/>
        <w:gridCol w:w="1536"/>
        <w:gridCol w:w="270"/>
        <w:gridCol w:w="1260"/>
        <w:gridCol w:w="270"/>
        <w:gridCol w:w="1260"/>
        <w:gridCol w:w="270"/>
        <w:gridCol w:w="1260"/>
      </w:tblGrid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โรงไฟฟ้า</w:t>
            </w:r>
            <w:r w:rsidRPr="00BE1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ส่งพลังงานไฟฟ้า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="006B4794" w:rsidRPr="00BE144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เครื่องใช้ในการ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ผลิตและบำรุงรักษา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279E" w:rsidRPr="00BE144E" w:rsidTr="000D43D5">
        <w:tc>
          <w:tcPr>
            <w:tcW w:w="3456" w:type="dxa"/>
            <w:vAlign w:val="bottom"/>
          </w:tcPr>
          <w:p w:rsidR="0060279E" w:rsidRPr="00BE144E" w:rsidRDefault="0060279E" w:rsidP="00146E57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C4" w:rsidRPr="00BE144E" w:rsidTr="000D43D5">
        <w:tc>
          <w:tcPr>
            <w:tcW w:w="3456" w:type="dxa"/>
            <w:vAlign w:val="bottom"/>
          </w:tcPr>
          <w:p w:rsidR="000F72C4" w:rsidRPr="00BE144E" w:rsidRDefault="000F72C4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1,355,876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344,269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10,864,602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122,269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1,119,131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13,806,679</w:t>
            </w:r>
          </w:p>
        </w:tc>
      </w:tr>
      <w:tr w:rsidR="000F72C4" w:rsidRPr="00BE144E" w:rsidTr="000D43D5">
        <w:tc>
          <w:tcPr>
            <w:tcW w:w="3456" w:type="dxa"/>
            <w:vAlign w:val="bottom"/>
          </w:tcPr>
          <w:p w:rsidR="000F72C4" w:rsidRPr="00BE144E" w:rsidRDefault="000F72C4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F72C4" w:rsidRPr="00BE144E" w:rsidTr="000D43D5">
        <w:tc>
          <w:tcPr>
            <w:tcW w:w="3456" w:type="dxa"/>
            <w:vAlign w:val="bottom"/>
          </w:tcPr>
          <w:p w:rsidR="000F72C4" w:rsidRPr="00BE144E" w:rsidRDefault="000F72C4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1,361,180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319,902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10,251,337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5,179,245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0F72C4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17,165,151</w:t>
            </w:r>
          </w:p>
        </w:tc>
      </w:tr>
      <w:tr w:rsidR="000F72C4" w:rsidRPr="00BE144E" w:rsidTr="000D43D5">
        <w:tc>
          <w:tcPr>
            <w:tcW w:w="3456" w:type="dxa"/>
            <w:vAlign w:val="bottom"/>
          </w:tcPr>
          <w:p w:rsidR="000F72C4" w:rsidRPr="00BE144E" w:rsidRDefault="000F72C4" w:rsidP="000F72C4">
            <w:pPr>
              <w:spacing w:line="360" w:lineRule="exact"/>
              <w:ind w:right="-185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1,307,959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320,206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15,938,625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40,278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2,165,506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2C4" w:rsidRPr="00BE144E" w:rsidRDefault="000F72C4" w:rsidP="000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2C4" w:rsidRPr="00BE144E" w:rsidRDefault="0094686B" w:rsidP="000F72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19,772,596</w:t>
            </w:r>
          </w:p>
        </w:tc>
      </w:tr>
    </w:tbl>
    <w:p w:rsidR="00631247" w:rsidRPr="00BE144E" w:rsidRDefault="00631247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yellow"/>
        </w:rPr>
      </w:pPr>
    </w:p>
    <w:p w:rsidR="00631247" w:rsidRPr="00BE144E" w:rsidRDefault="00631247" w:rsidP="0063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highlight w:val="yellow"/>
        </w:rPr>
        <w:sectPr w:rsidR="00631247" w:rsidRPr="00BE144E" w:rsidSect="00F82E62">
          <w:headerReference w:type="default" r:id="rId18"/>
          <w:footerReference w:type="default" r:id="rId19"/>
          <w:pgSz w:w="16840" w:h="11907" w:orient="landscape" w:code="9"/>
          <w:pgMar w:top="691" w:right="1152" w:bottom="426" w:left="1152" w:header="720" w:footer="448" w:gutter="0"/>
          <w:cols w:space="708"/>
          <w:docGrid w:linePitch="360"/>
        </w:sectPr>
      </w:pPr>
    </w:p>
    <w:p w:rsidR="00631247" w:rsidRPr="00BE144E" w:rsidRDefault="00631247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BE144E">
        <w:rPr>
          <w:rFonts w:ascii="Angsana New" w:hAnsi="Angsana New"/>
          <w:sz w:val="30"/>
          <w:szCs w:val="30"/>
        </w:rPr>
        <w:t>31</w:t>
      </w:r>
      <w:r w:rsidRPr="00BE144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144E">
        <w:rPr>
          <w:rFonts w:ascii="Angsana New" w:hAnsi="Angsana New"/>
          <w:sz w:val="30"/>
          <w:szCs w:val="30"/>
        </w:rPr>
        <w:t>256</w:t>
      </w:r>
      <w:r w:rsidR="000F72C4"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มีจำนวน</w:t>
      </w:r>
      <w:r w:rsidR="001F7FC3" w:rsidRPr="00BE144E">
        <w:rPr>
          <w:rFonts w:ascii="Angsana New" w:hAnsi="Angsana New"/>
          <w:sz w:val="30"/>
          <w:szCs w:val="30"/>
        </w:rPr>
        <w:t xml:space="preserve"> 628.89</w:t>
      </w:r>
      <w:r w:rsidR="005642C1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  <w:r w:rsidR="00375F0D" w:rsidRPr="00BE144E">
        <w:rPr>
          <w:rFonts w:ascii="Angsana New" w:hAnsi="Angsana New"/>
          <w:sz w:val="30"/>
          <w:szCs w:val="30"/>
          <w:cs/>
        </w:rPr>
        <w:t xml:space="preserve"> และ</w:t>
      </w:r>
      <w:r w:rsidR="001F7FC3" w:rsidRPr="00BE144E">
        <w:rPr>
          <w:rFonts w:ascii="Angsana New" w:hAnsi="Angsana New"/>
          <w:sz w:val="30"/>
          <w:szCs w:val="30"/>
        </w:rPr>
        <w:t xml:space="preserve"> 71.46</w:t>
      </w:r>
      <w:r w:rsidR="00375F0D" w:rsidRPr="00BE144E">
        <w:rPr>
          <w:rFonts w:ascii="Angsana New" w:hAnsi="Angsana New"/>
          <w:sz w:val="30"/>
          <w:szCs w:val="30"/>
          <w:cs/>
        </w:rPr>
        <w:t xml:space="preserve"> ล้านเหรียญออสเตรเลีย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="000F72C4" w:rsidRPr="00BE144E">
        <w:rPr>
          <w:rFonts w:ascii="Angsana New" w:hAnsi="Angsana New"/>
          <w:i/>
          <w:iCs/>
          <w:sz w:val="30"/>
          <w:szCs w:val="30"/>
        </w:rPr>
        <w:t>2560: 573.65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20AFE"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="00B85415" w:rsidRPr="00BE144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F72C4" w:rsidRPr="00BE144E">
        <w:rPr>
          <w:rFonts w:ascii="Angsana New" w:hAnsi="Angsana New"/>
          <w:i/>
          <w:iCs/>
          <w:sz w:val="30"/>
          <w:szCs w:val="30"/>
        </w:rPr>
        <w:t>62.38</w:t>
      </w:r>
      <w:r w:rsidR="00B85415"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="00420AFE"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BE144E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631247" w:rsidRPr="00BE144E" w:rsidRDefault="00631247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31247" w:rsidRPr="00BE144E" w:rsidRDefault="00631247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631247" w:rsidRPr="00BE144E" w:rsidRDefault="00631247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31247" w:rsidRPr="00BE144E" w:rsidRDefault="000F72C4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Pr="00BE144E">
        <w:rPr>
          <w:rFonts w:ascii="Angsana New" w:hAnsi="Angsana New"/>
          <w:sz w:val="30"/>
          <w:szCs w:val="30"/>
        </w:rPr>
        <w:t>1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 บริษัท</w:t>
      </w:r>
      <w:r w:rsidR="00856B60" w:rsidRPr="00BE144E">
        <w:rPr>
          <w:rFonts w:ascii="Angsana New" w:hAnsi="Angsana New"/>
          <w:sz w:val="30"/>
          <w:szCs w:val="30"/>
        </w:rPr>
        <w:t xml:space="preserve"> </w:t>
      </w:r>
      <w:r w:rsidR="00631247" w:rsidRPr="00BE144E">
        <w:rPr>
          <w:rFonts w:ascii="Angsana New" w:hAnsi="Angsana New"/>
          <w:sz w:val="30"/>
          <w:szCs w:val="30"/>
          <w:cs/>
        </w:rPr>
        <w:t>ร</w:t>
      </w:r>
      <w:r w:rsidR="00856B60" w:rsidRPr="00BE144E">
        <w:rPr>
          <w:rFonts w:ascii="Angsana New" w:hAnsi="Angsana New"/>
          <w:sz w:val="30"/>
          <w:szCs w:val="30"/>
          <w:cs/>
        </w:rPr>
        <w:t>าช-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442AEC" w:rsidRPr="00BE144E">
        <w:rPr>
          <w:rFonts w:ascii="Angsana New" w:hAnsi="Angsana New"/>
          <w:sz w:val="30"/>
          <w:szCs w:val="30"/>
        </w:rPr>
        <w:t>4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 โครงการ มูลค่า</w:t>
      </w:r>
      <w:r w:rsidR="00B227DE" w:rsidRPr="00BE144E">
        <w:rPr>
          <w:rFonts w:ascii="Angsana New" w:hAnsi="Angsana New"/>
          <w:sz w:val="30"/>
          <w:szCs w:val="30"/>
          <w:cs/>
        </w:rPr>
        <w:t>สุทธิ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ตามบัญชีจำนวน </w:t>
      </w:r>
      <w:r w:rsidR="00442AEC" w:rsidRPr="00BE144E">
        <w:rPr>
          <w:rFonts w:ascii="Angsana New" w:hAnsi="Angsana New"/>
          <w:sz w:val="30"/>
          <w:szCs w:val="30"/>
        </w:rPr>
        <w:t>686.57</w:t>
      </w:r>
      <w:r w:rsidR="00460BA4" w:rsidRPr="00BE144E">
        <w:rPr>
          <w:rFonts w:ascii="Angsana New" w:hAnsi="Angsana New"/>
          <w:sz w:val="30"/>
          <w:szCs w:val="30"/>
          <w:cs/>
        </w:rPr>
        <w:t xml:space="preserve"> 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ล้านเหรียญออสเตรเลีย หรือเทียบเท่า </w:t>
      </w:r>
      <w:r w:rsidR="00442AEC" w:rsidRPr="00BE144E">
        <w:rPr>
          <w:rFonts w:ascii="Angsana New" w:hAnsi="Angsana New"/>
          <w:sz w:val="30"/>
          <w:szCs w:val="30"/>
        </w:rPr>
        <w:t>15,698</w:t>
      </w:r>
      <w:r w:rsidR="00AB094E" w:rsidRPr="00BE144E">
        <w:rPr>
          <w:rFonts w:ascii="Angsana New" w:hAnsi="Angsana New"/>
          <w:sz w:val="30"/>
          <w:szCs w:val="30"/>
        </w:rPr>
        <w:t>.35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31247" w:rsidRPr="00BE144E">
        <w:rPr>
          <w:rFonts w:ascii="Angsana New" w:hAnsi="Angsana New"/>
          <w:i/>
          <w:iCs/>
          <w:sz w:val="30"/>
          <w:szCs w:val="30"/>
          <w:cs/>
        </w:rPr>
        <w:t>(25</w:t>
      </w:r>
      <w:r w:rsidRPr="00BE144E">
        <w:rPr>
          <w:rFonts w:ascii="Angsana New" w:hAnsi="Angsana New"/>
          <w:i/>
          <w:iCs/>
          <w:sz w:val="30"/>
          <w:szCs w:val="30"/>
        </w:rPr>
        <w:t>60</w:t>
      </w:r>
      <w:r w:rsidR="00631247" w:rsidRPr="00BE144E">
        <w:rPr>
          <w:rFonts w:ascii="Angsana New" w:hAnsi="Angsana New"/>
          <w:i/>
          <w:iCs/>
          <w:sz w:val="30"/>
          <w:szCs w:val="30"/>
          <w:cs/>
        </w:rPr>
        <w:t>: 100 ล้านเหรียญออสเตรเลีย หรือเทียบเท่า 2</w:t>
      </w:r>
      <w:r w:rsidR="00631247" w:rsidRPr="00BE144E">
        <w:rPr>
          <w:rFonts w:ascii="Angsana New" w:hAnsi="Angsana New"/>
          <w:i/>
          <w:iCs/>
          <w:sz w:val="30"/>
          <w:szCs w:val="30"/>
        </w:rPr>
        <w:t>,</w:t>
      </w:r>
      <w:r w:rsidR="00EB500E" w:rsidRPr="00BE144E">
        <w:rPr>
          <w:rFonts w:ascii="Angsana New" w:hAnsi="Angsana New"/>
          <w:i/>
          <w:iCs/>
          <w:sz w:val="30"/>
          <w:szCs w:val="30"/>
        </w:rPr>
        <w:t>550.71</w:t>
      </w:r>
      <w:r w:rsidR="00631247" w:rsidRPr="00BE144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31247" w:rsidRPr="00BE144E">
        <w:rPr>
          <w:rFonts w:ascii="Angsana New" w:hAnsi="Angsana New"/>
          <w:sz w:val="30"/>
          <w:szCs w:val="30"/>
          <w:cs/>
        </w:rPr>
        <w:t xml:space="preserve"> </w:t>
      </w:r>
      <w:r w:rsidR="001F7FC3" w:rsidRPr="00BE144E">
        <w:rPr>
          <w:rFonts w:ascii="Angsana New" w:hAnsi="Angsana New"/>
          <w:sz w:val="30"/>
          <w:szCs w:val="30"/>
        </w:rPr>
        <w:br/>
      </w:r>
      <w:r w:rsidR="00631247" w:rsidRPr="00BE144E">
        <w:rPr>
          <w:rFonts w:ascii="Angsana New" w:hAnsi="Angsana New"/>
          <w:sz w:val="30"/>
          <w:szCs w:val="30"/>
          <w:cs/>
        </w:rPr>
        <w:t>เพื่อเป็นหลักประกันเงินกู้ยืมระยะยาว</w:t>
      </w:r>
      <w:r w:rsidR="00856B60" w:rsidRPr="00BE144E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765292" w:rsidRPr="00BE144E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291B78" w:rsidRPr="00BE144E">
        <w:rPr>
          <w:rFonts w:ascii="Angsana New" w:hAnsi="Angsana New"/>
          <w:sz w:val="30"/>
          <w:szCs w:val="30"/>
        </w:rPr>
        <w:t>21</w:t>
      </w:r>
      <w:r w:rsidR="00631247" w:rsidRPr="00BE144E">
        <w:rPr>
          <w:rFonts w:ascii="Angsana New" w:hAnsi="Angsana New"/>
          <w:sz w:val="30"/>
          <w:szCs w:val="30"/>
          <w:cs/>
        </w:rPr>
        <w:t>)</w:t>
      </w:r>
    </w:p>
    <w:p w:rsidR="00631247" w:rsidRPr="00BE144E" w:rsidRDefault="00631247" w:rsidP="00460BA4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990"/>
        <w:gridCol w:w="270"/>
        <w:gridCol w:w="1170"/>
        <w:gridCol w:w="270"/>
        <w:gridCol w:w="1620"/>
        <w:gridCol w:w="270"/>
        <w:gridCol w:w="990"/>
        <w:gridCol w:w="236"/>
        <w:gridCol w:w="934"/>
        <w:gridCol w:w="270"/>
        <w:gridCol w:w="945"/>
      </w:tblGrid>
      <w:tr w:rsidR="0060279E" w:rsidRPr="00BE144E" w:rsidTr="009C06EB">
        <w:tc>
          <w:tcPr>
            <w:tcW w:w="223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5" w:type="dxa"/>
            <w:gridSpan w:val="11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79E" w:rsidRPr="00BE144E" w:rsidTr="009C06EB">
        <w:tc>
          <w:tcPr>
            <w:tcW w:w="2232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0279E" w:rsidRPr="00BE144E" w:rsidRDefault="002E7884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79E" w:rsidRPr="00BE144E" w:rsidTr="009C06EB">
        <w:tc>
          <w:tcPr>
            <w:tcW w:w="2232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="00856B60" w:rsidRPr="00BE144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0279E" w:rsidRPr="00BE144E" w:rsidRDefault="002E7884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279E" w:rsidRPr="00BE144E" w:rsidTr="009C06EB">
        <w:tc>
          <w:tcPr>
            <w:tcW w:w="2232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0279E" w:rsidRPr="00BE144E" w:rsidRDefault="002E7884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79E" w:rsidRPr="00BE144E" w:rsidTr="009C06EB">
        <w:tc>
          <w:tcPr>
            <w:tcW w:w="2232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0279E" w:rsidRPr="00BE144E" w:rsidRDefault="002E7884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279E" w:rsidRPr="00BE144E" w:rsidTr="009C06EB">
        <w:tc>
          <w:tcPr>
            <w:tcW w:w="223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65" w:type="dxa"/>
            <w:gridSpan w:val="11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279E" w:rsidRPr="00BE144E" w:rsidTr="009C06EB">
        <w:tc>
          <w:tcPr>
            <w:tcW w:w="2232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E144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295,993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309,636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3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454,770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960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1,670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1,063,029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</w:t>
            </w: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,066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1,360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4,426</w:t>
            </w:r>
          </w:p>
        </w:tc>
      </w:tr>
      <w:tr w:rsidR="00EB500E" w:rsidRPr="00BE144E" w:rsidTr="009C06EB">
        <w:trPr>
          <w:trHeight w:val="95"/>
        </w:trPr>
        <w:tc>
          <w:tcPr>
            <w:tcW w:w="223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1,330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(1,330)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500E" w:rsidRPr="00BE144E" w:rsidTr="009C06EB">
        <w:tc>
          <w:tcPr>
            <w:tcW w:w="223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(914)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(1,700)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(2,614)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295,993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309,636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458,252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960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1022A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1,064,841</w:t>
            </w:r>
          </w:p>
        </w:tc>
      </w:tr>
      <w:tr w:rsidR="00EF20D3" w:rsidRPr="00BE144E" w:rsidTr="009C06EB">
        <w:tc>
          <w:tcPr>
            <w:tcW w:w="2232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EF20D3" w:rsidRPr="00BE144E" w:rsidRDefault="00EF20D3" w:rsidP="005F62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F20D3" w:rsidRPr="00BE144E" w:rsidRDefault="00EF20D3" w:rsidP="001F7F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5,865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F20D3" w:rsidRPr="00BE144E" w:rsidRDefault="00EF20D3" w:rsidP="001F7F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F20D3" w:rsidRPr="00BE144E" w:rsidRDefault="00EF20D3" w:rsidP="001022A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F20D3" w:rsidRPr="00BE144E" w:rsidRDefault="00AA4B47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5,865</w:t>
            </w:r>
          </w:p>
        </w:tc>
      </w:tr>
      <w:tr w:rsidR="00EF20D3" w:rsidRPr="00BE144E" w:rsidTr="009C06EB">
        <w:tc>
          <w:tcPr>
            <w:tcW w:w="2232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F20D3" w:rsidRPr="00BE144E" w:rsidRDefault="00EF20D3" w:rsidP="005F62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20D3" w:rsidRPr="00BE144E" w:rsidRDefault="00EF20D3" w:rsidP="001F7F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F20D3" w:rsidRPr="00BE144E" w:rsidRDefault="00EF20D3" w:rsidP="005832DA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(5,445)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F20D3" w:rsidRPr="00BE144E" w:rsidRDefault="00EF20D3" w:rsidP="001F7F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EF20D3" w:rsidRPr="00BE144E" w:rsidRDefault="00EF20D3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F20D3" w:rsidRPr="00BE144E" w:rsidRDefault="00EF20D3" w:rsidP="001022A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F20D3" w:rsidRPr="00BE144E" w:rsidRDefault="00EF20D3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F20D3" w:rsidRPr="00BE144E" w:rsidRDefault="00AA4B47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(5,445)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5832DA" w:rsidP="00EB500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295,993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B81908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309,636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EF20D3" w:rsidP="00EB500E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458,672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EF20D3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960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AA4B47" w:rsidP="001022A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AA4B47" w:rsidP="00EB500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1,065,261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81908" w:rsidRPr="00BE144E" w:rsidTr="009C06EB">
        <w:tc>
          <w:tcPr>
            <w:tcW w:w="2232" w:type="dxa"/>
            <w:shd w:val="clear" w:color="auto" w:fill="auto"/>
            <w:vAlign w:val="bottom"/>
          </w:tcPr>
          <w:p w:rsidR="00B81908" w:rsidRPr="00BE144E" w:rsidRDefault="00B81908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81908" w:rsidRPr="00BE144E" w:rsidRDefault="00B81908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908" w:rsidRPr="00BE144E" w:rsidRDefault="00B81908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B81908" w:rsidRPr="00BE144E" w:rsidRDefault="00B81908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7965" w:type="dxa"/>
            <w:gridSpan w:val="11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500E" w:rsidRPr="00BE144E" w:rsidTr="009C06EB">
        <w:tc>
          <w:tcPr>
            <w:tcW w:w="223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65" w:type="dxa"/>
            <w:gridSpan w:val="11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0412E1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right="-18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BE144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49,901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  <w:lang w:bidi="th-TH"/>
              </w:rPr>
              <w:t>362,592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413,052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right="-185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12,386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65,794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EB500E" w:rsidRPr="00BE144E" w:rsidRDefault="00EB500E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78,372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spacing w:line="240" w:lineRule="auto"/>
              <w:ind w:right="-18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(897)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(897)</w:t>
            </w:r>
          </w:p>
        </w:tc>
      </w:tr>
      <w:tr w:rsidR="00EB500E" w:rsidRPr="00BE144E" w:rsidTr="009C06EB">
        <w:tc>
          <w:tcPr>
            <w:tcW w:w="223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7" w:hanging="1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และ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62,287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427,489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751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490,527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spacing w:line="240" w:lineRule="auto"/>
              <w:ind w:right="-185"/>
              <w:rPr>
                <w:rFonts w:ascii="Angsana New" w:hAnsi="Angsana New"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12,385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15,665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 w:bidi="th-TH"/>
              </w:rPr>
              <w:t>28,242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spacing w:line="240" w:lineRule="auto"/>
              <w:ind w:right="-185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sz w:val="28"/>
                <w:szCs w:val="28"/>
                <w:lang w:bidi="th-TH"/>
              </w:rPr>
              <w:t>(5,442)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BE14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sz w:val="28"/>
                <w:szCs w:val="28"/>
                <w:lang w:val="en-US"/>
              </w:rPr>
              <w:t>(5,442)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74,672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437,712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943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513,327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CF4A5C" w:rsidRPr="00BE144E" w:rsidRDefault="00CF4A5C" w:rsidP="005F627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295,993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259,735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92,178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1,670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649,977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107" w:hanging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และ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295,993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247,349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30,763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vAlign w:val="bottom"/>
          </w:tcPr>
          <w:p w:rsidR="00CF4A5C" w:rsidRPr="00BE144E" w:rsidRDefault="00CF4A5C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574,314</w:t>
            </w:r>
          </w:p>
        </w:tc>
      </w:tr>
      <w:tr w:rsidR="00CF4A5C" w:rsidRPr="00BE144E" w:rsidTr="009C06EB">
        <w:tc>
          <w:tcPr>
            <w:tcW w:w="2232" w:type="dxa"/>
            <w:shd w:val="clear" w:color="auto" w:fill="auto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F4A5C" w:rsidRPr="00BE144E" w:rsidRDefault="005813CB" w:rsidP="00575A9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295,993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F4A5C" w:rsidRPr="00BE144E" w:rsidRDefault="005813CB" w:rsidP="00EB500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234,964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4A5C" w:rsidRPr="00BE144E" w:rsidRDefault="005813CB" w:rsidP="00EB500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20,960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F4A5C" w:rsidRPr="00BE144E" w:rsidRDefault="005813CB" w:rsidP="00EB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:rsidR="00CF4A5C" w:rsidRPr="00BE144E" w:rsidRDefault="00CF4A5C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F4A5C" w:rsidRPr="00BE144E" w:rsidRDefault="005813CB" w:rsidP="00EB500E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F4A5C" w:rsidRPr="00BE144E" w:rsidRDefault="00CF4A5C" w:rsidP="00EB50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F4A5C" w:rsidRPr="00BE144E" w:rsidRDefault="005813CB" w:rsidP="00575A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551,934</w:t>
            </w:r>
          </w:p>
        </w:tc>
      </w:tr>
    </w:tbl>
    <w:p w:rsidR="009F2D16" w:rsidRPr="00BE144E" w:rsidRDefault="009F2D16" w:rsidP="009F2D1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F2D16" w:rsidRPr="00BE144E" w:rsidRDefault="009F2D16" w:rsidP="009F2D16">
      <w:pPr>
        <w:tabs>
          <w:tab w:val="clear" w:pos="454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DB70C2" w:rsidRPr="00BE144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แต่ยังคงใช้งานจนถึง ณ วันที่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31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pacing w:val="2"/>
          <w:sz w:val="30"/>
          <w:szCs w:val="30"/>
        </w:rPr>
        <w:t>256</w:t>
      </w:r>
      <w:r w:rsidR="00EB500E" w:rsidRPr="00BE144E">
        <w:rPr>
          <w:rFonts w:ascii="Angsana New" w:hAnsi="Angsana New"/>
          <w:spacing w:val="2"/>
          <w:sz w:val="30"/>
          <w:szCs w:val="30"/>
        </w:rPr>
        <w:t>1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="00FB7993" w:rsidRPr="00BE144E">
        <w:rPr>
          <w:rFonts w:ascii="Angsana New" w:hAnsi="Angsana New"/>
          <w:spacing w:val="2"/>
          <w:sz w:val="30"/>
          <w:szCs w:val="30"/>
          <w:cs/>
        </w:rPr>
        <w:t xml:space="preserve">มีจำนวน </w:t>
      </w:r>
      <w:r w:rsidR="00FB7993" w:rsidRPr="00BE144E">
        <w:rPr>
          <w:rFonts w:ascii="Angsana New" w:hAnsi="Angsana New"/>
          <w:spacing w:val="2"/>
          <w:sz w:val="30"/>
          <w:szCs w:val="30"/>
        </w:rPr>
        <w:t>385.85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117B5A" w:rsidRPr="00BE144E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EB500E" w:rsidRPr="00BE144E">
        <w:rPr>
          <w:rFonts w:ascii="Angsana New" w:hAnsi="Angsana New"/>
          <w:i/>
          <w:iCs/>
          <w:spacing w:val="2"/>
          <w:sz w:val="30"/>
          <w:szCs w:val="30"/>
        </w:rPr>
        <w:t>60</w:t>
      </w:r>
      <w:r w:rsidR="00117B5A"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EB500E" w:rsidRPr="00BE144E">
        <w:rPr>
          <w:rFonts w:ascii="Angsana New" w:hAnsi="Angsana New"/>
          <w:i/>
          <w:iCs/>
          <w:spacing w:val="2"/>
          <w:sz w:val="30"/>
          <w:szCs w:val="30"/>
        </w:rPr>
        <w:t>354.41</w:t>
      </w:r>
      <w:r w:rsidR="00117B5A"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ล้านบาท)</w:t>
      </w:r>
    </w:p>
    <w:p w:rsidR="00DF1FEF" w:rsidRPr="00BE144E" w:rsidRDefault="00DF1FEF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60BA4" w:rsidRPr="00BE144E" w:rsidRDefault="00460BA4" w:rsidP="0060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8E2F3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ค่าความนิยมและสินทรัพย์ไม่มีตัวตน</w:t>
      </w:r>
    </w:p>
    <w:p w:rsidR="00D77CC3" w:rsidRPr="00BE144E" w:rsidRDefault="00D77CC3" w:rsidP="00460B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5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815"/>
        <w:gridCol w:w="1082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D77CC3" w:rsidRPr="00BE144E" w:rsidTr="000D43D5">
        <w:tc>
          <w:tcPr>
            <w:tcW w:w="2815" w:type="dxa"/>
            <w:vAlign w:val="bottom"/>
          </w:tcPr>
          <w:p w:rsidR="00D77CC3" w:rsidRPr="00BE144E" w:rsidRDefault="00D77CC3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2" w:type="dxa"/>
            <w:gridSpan w:val="9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415" w:rsidRPr="00BE144E" w:rsidTr="000D43D5">
        <w:tc>
          <w:tcPr>
            <w:tcW w:w="2815" w:type="dxa"/>
            <w:vAlign w:val="bottom"/>
          </w:tcPr>
          <w:p w:rsidR="00B85415" w:rsidRPr="00BE144E" w:rsidRDefault="00B85415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2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DB7556" w:rsidRPr="00BE144E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ซื้อธุรกิจ</w:t>
            </w:r>
          </w:p>
        </w:tc>
        <w:tc>
          <w:tcPr>
            <w:tcW w:w="2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2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85415" w:rsidRPr="00BE144E" w:rsidTr="000D43D5">
        <w:tc>
          <w:tcPr>
            <w:tcW w:w="2815" w:type="dxa"/>
            <w:vAlign w:val="bottom"/>
          </w:tcPr>
          <w:p w:rsidR="00B85415" w:rsidRPr="00BE144E" w:rsidRDefault="00B85415" w:rsidP="000D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2" w:type="dxa"/>
            <w:gridSpan w:val="9"/>
            <w:vAlign w:val="bottom"/>
          </w:tcPr>
          <w:p w:rsidR="00B85415" w:rsidRPr="00BE144E" w:rsidRDefault="00B8541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415" w:rsidRPr="00BE144E" w:rsidTr="000D43D5">
        <w:tc>
          <w:tcPr>
            <w:tcW w:w="2815" w:type="dxa"/>
            <w:vAlign w:val="bottom"/>
          </w:tcPr>
          <w:p w:rsidR="00B85415" w:rsidRPr="00BE144E" w:rsidRDefault="00B85415" w:rsidP="000D43D5">
            <w:pPr>
              <w:spacing w:line="240" w:lineRule="auto"/>
              <w:ind w:lef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2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85415" w:rsidRPr="00BE144E" w:rsidRDefault="00B85415" w:rsidP="00B85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BE144E" w:rsidTr="000D43D5">
        <w:tc>
          <w:tcPr>
            <w:tcW w:w="2815" w:type="dxa"/>
            <w:vAlign w:val="bottom"/>
          </w:tcPr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125,267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716,614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672,697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5,586,981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7,101,559</w:t>
            </w:r>
          </w:p>
        </w:tc>
      </w:tr>
      <w:tr w:rsidR="00EB500E" w:rsidRPr="00BE144E" w:rsidTr="000D43D5">
        <w:tc>
          <w:tcPr>
            <w:tcW w:w="2815" w:type="dxa"/>
            <w:vAlign w:val="bottom"/>
          </w:tcPr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15,427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E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E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28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E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15,427</w:t>
            </w:r>
          </w:p>
        </w:tc>
      </w:tr>
      <w:tr w:rsidR="00EB500E" w:rsidRPr="00BE144E" w:rsidTr="000D43D5">
        <w:tc>
          <w:tcPr>
            <w:tcW w:w="2815" w:type="dxa"/>
            <w:vAlign w:val="bottom"/>
          </w:tcPr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</w:t>
            </w:r>
          </w:p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(62,996)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(26,157)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(82,970)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(171,061)</w:t>
            </w:r>
          </w:p>
        </w:tc>
      </w:tr>
      <w:tr w:rsidR="00EB500E" w:rsidRPr="00BE144E" w:rsidTr="000D43D5">
        <w:tc>
          <w:tcPr>
            <w:tcW w:w="2815" w:type="dxa"/>
            <w:vAlign w:val="bottom"/>
          </w:tcPr>
          <w:p w:rsidR="00EB500E" w:rsidRPr="00BE144E" w:rsidRDefault="00EB500E" w:rsidP="000D43D5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65DD" w:rsidRPr="00BE144E" w:rsidTr="000D43D5">
        <w:tc>
          <w:tcPr>
            <w:tcW w:w="2815" w:type="dxa"/>
            <w:vAlign w:val="bottom"/>
          </w:tcPr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141,756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653,618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646,540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5,504,011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6,945,925</w:t>
            </w:r>
          </w:p>
        </w:tc>
      </w:tr>
      <w:tr w:rsidR="008D65DD" w:rsidRPr="00BE144E" w:rsidTr="000D43D5">
        <w:tc>
          <w:tcPr>
            <w:tcW w:w="2815" w:type="dxa"/>
            <w:vAlign w:val="bottom"/>
          </w:tcPr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BE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57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28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8D65DD" w:rsidRPr="00BE144E" w:rsidTr="000D43D5">
        <w:tc>
          <w:tcPr>
            <w:tcW w:w="2815" w:type="dxa"/>
            <w:vAlign w:val="bottom"/>
          </w:tcPr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</w:t>
            </w:r>
          </w:p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(5,737)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(4,622)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(1,629)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(570,17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(582,159)</w:t>
            </w:r>
          </w:p>
        </w:tc>
      </w:tr>
      <w:tr w:rsidR="008D65DD" w:rsidRPr="00BE144E" w:rsidTr="000D43D5">
        <w:tc>
          <w:tcPr>
            <w:tcW w:w="2815" w:type="dxa"/>
            <w:vAlign w:val="bottom"/>
          </w:tcPr>
          <w:p w:rsidR="008D65DD" w:rsidRPr="00BE144E" w:rsidRDefault="008D65DD" w:rsidP="000D43D5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143,589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648,996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644,911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4,933,840</w:t>
            </w:r>
          </w:p>
        </w:tc>
        <w:tc>
          <w:tcPr>
            <w:tcW w:w="270" w:type="dxa"/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5DD" w:rsidRPr="00BE144E" w:rsidRDefault="008D65DD" w:rsidP="008D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6,371,336</w:t>
            </w:r>
          </w:p>
        </w:tc>
      </w:tr>
    </w:tbl>
    <w:p w:rsidR="00D77CC3" w:rsidRPr="00BE144E" w:rsidRDefault="00D77CC3" w:rsidP="00D77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4D1BFC" w:rsidRPr="00BE144E" w:rsidRDefault="004D1BFC" w:rsidP="00D77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W w:w="955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716"/>
        <w:gridCol w:w="1082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D77CC3" w:rsidRPr="00BE144E" w:rsidTr="009C06EB">
        <w:tc>
          <w:tcPr>
            <w:tcW w:w="2716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2" w:type="dxa"/>
            <w:gridSpan w:val="9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7CC3" w:rsidRPr="00BE144E" w:rsidTr="009C06EB">
        <w:tc>
          <w:tcPr>
            <w:tcW w:w="2716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</w:p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ซื้อธุรกิจ</w:t>
            </w: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77CC3" w:rsidRPr="00BE144E" w:rsidTr="009C06EB">
        <w:tc>
          <w:tcPr>
            <w:tcW w:w="2716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2" w:type="dxa"/>
            <w:gridSpan w:val="9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CC3" w:rsidRPr="00BE144E" w:rsidTr="009C06EB">
        <w:tc>
          <w:tcPr>
            <w:tcW w:w="2716" w:type="dxa"/>
            <w:vAlign w:val="bottom"/>
          </w:tcPr>
          <w:p w:rsidR="00D77CC3" w:rsidRPr="00BE144E" w:rsidRDefault="00CA2D66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180" w:right="-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D77CC3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:rsidR="00D77CC3" w:rsidRPr="00BE144E" w:rsidRDefault="00D77CC3" w:rsidP="00D77CC3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2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CC3" w:rsidRPr="00BE144E" w:rsidRDefault="00D77CC3" w:rsidP="00D7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BE144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82,669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33,996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375,367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2,379,246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2,871,278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11,153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27,150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264,008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302,311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40,832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40,832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</w:t>
            </w:r>
          </w:p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(860)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(3,994)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(41,202)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(46,056)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rPr>
          <w:trHeight w:val="83"/>
        </w:trPr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92,962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57,152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416,199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2,602,052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3,168,365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9,842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25,848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243,36</w:t>
            </w:r>
            <w:r w:rsidR="007E28A5" w:rsidRPr="00BE14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1C4265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279,</w:t>
            </w:r>
            <w:r w:rsidR="004E2525" w:rsidRPr="00BE144E">
              <w:rPr>
                <w:rFonts w:ascii="Angsana New" w:hAnsi="Angsana New"/>
                <w:sz w:val="30"/>
                <w:szCs w:val="30"/>
              </w:rPr>
              <w:t>05</w:t>
            </w:r>
            <w:r w:rsidR="007E28A5" w:rsidRPr="00BE144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อัตราแลกเปลี่ยนเงินตรา</w:t>
            </w:r>
          </w:p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(5,356)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3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7E28A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(281,514</w:t>
            </w:r>
            <w:r w:rsidR="001C4265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7E28A5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(287,163</w:t>
            </w:r>
            <w:r w:rsidR="004E2525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97,448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82,707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416,199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2,563,900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00E" w:rsidRPr="00BE144E" w:rsidRDefault="004E2525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3,160,254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42,598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682,618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297,330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3,207,735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4,230,281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left" w:pos="180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48,794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596,466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230,341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2,901,959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EB500E" w:rsidP="00B2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3,777,560</w:t>
            </w:r>
          </w:p>
        </w:tc>
      </w:tr>
      <w:tr w:rsidR="00EB500E" w:rsidRPr="00BE144E" w:rsidTr="009C06EB">
        <w:tc>
          <w:tcPr>
            <w:tcW w:w="2716" w:type="dxa"/>
            <w:vAlign w:val="bottom"/>
          </w:tcPr>
          <w:p w:rsidR="00EB500E" w:rsidRPr="00BE144E" w:rsidRDefault="00EB500E" w:rsidP="00EB500E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46,141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B500E" w:rsidRPr="00BE144E" w:rsidRDefault="00541B20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566,289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228,712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B500E" w:rsidRPr="00BE144E" w:rsidRDefault="001C4265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2,369,940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B500E" w:rsidRPr="00BE144E" w:rsidRDefault="004E2525" w:rsidP="00A3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3,211,082</w:t>
            </w:r>
          </w:p>
        </w:tc>
      </w:tr>
    </w:tbl>
    <w:p w:rsidR="00F61452" w:rsidRPr="00BE144E" w:rsidRDefault="00F61452" w:rsidP="00D77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4D1BFC" w:rsidRPr="00BE144E" w:rsidRDefault="004D1BFC" w:rsidP="00D77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4A5FA9" w:rsidRPr="00BE144E" w:rsidTr="009C06EB">
        <w:trPr>
          <w:tblHeader/>
        </w:trPr>
        <w:tc>
          <w:tcPr>
            <w:tcW w:w="7200" w:type="dxa"/>
            <w:vAlign w:val="bottom"/>
          </w:tcPr>
          <w:p w:rsidR="004A5FA9" w:rsidRPr="00BE144E" w:rsidRDefault="004A5FA9" w:rsidP="004A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070" w:type="dxa"/>
            <w:vAlign w:val="bottom"/>
          </w:tcPr>
          <w:p w:rsidR="004A5FA9" w:rsidRPr="00BE144E" w:rsidRDefault="004A5FA9" w:rsidP="004A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D66" w:rsidRPr="00BE144E" w:rsidTr="009C06EB">
        <w:trPr>
          <w:tblHeader/>
        </w:trPr>
        <w:tc>
          <w:tcPr>
            <w:tcW w:w="7200" w:type="dxa"/>
            <w:vAlign w:val="bottom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4A5FA9" w:rsidRPr="00BE144E" w:rsidTr="009C06EB">
        <w:trPr>
          <w:tblHeader/>
        </w:trPr>
        <w:tc>
          <w:tcPr>
            <w:tcW w:w="7200" w:type="dxa"/>
            <w:vAlign w:val="bottom"/>
          </w:tcPr>
          <w:p w:rsidR="004A5FA9" w:rsidRPr="00BE144E" w:rsidRDefault="004A5FA9" w:rsidP="004A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4A5FA9" w:rsidRPr="00BE144E" w:rsidRDefault="004A5FA9" w:rsidP="004A5FA9">
            <w:pPr>
              <w:ind w:left="-10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FA9" w:rsidRPr="00BE144E" w:rsidTr="009C06EB">
        <w:tc>
          <w:tcPr>
            <w:tcW w:w="7200" w:type="dxa"/>
            <w:vAlign w:val="bottom"/>
          </w:tcPr>
          <w:p w:rsidR="004A5FA9" w:rsidRPr="00BE144E" w:rsidRDefault="004A5FA9" w:rsidP="004A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4A5FA9" w:rsidRPr="00BE144E" w:rsidRDefault="004A5FA9" w:rsidP="004A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24,407</w:t>
            </w:r>
          </w:p>
        </w:tc>
      </w:tr>
      <w:tr w:rsidR="00EB500E" w:rsidRPr="00BE144E" w:rsidTr="009C06EB"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</w:tr>
      <w:tr w:rsidR="00CA2D66" w:rsidRPr="00BE144E" w:rsidTr="009C06EB">
        <w:tc>
          <w:tcPr>
            <w:tcW w:w="7200" w:type="dxa"/>
            <w:shd w:val="clear" w:color="auto" w:fill="auto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28,899</w:t>
            </w:r>
          </w:p>
        </w:tc>
      </w:tr>
      <w:tr w:rsidR="00EB500E" w:rsidRPr="00BE144E" w:rsidTr="009C06EB">
        <w:trPr>
          <w:trHeight w:val="83"/>
        </w:trPr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4E5D67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4E5D67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32,439</w:t>
            </w: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CA2D66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่าตัดจำหน่าย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20,858</w:t>
            </w: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</w:tr>
      <w:tr w:rsidR="00CA2D66" w:rsidRPr="00BE144E" w:rsidTr="009C06EB">
        <w:tc>
          <w:tcPr>
            <w:tcW w:w="7200" w:type="dxa"/>
            <w:shd w:val="clear" w:color="auto" w:fill="auto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A2D66" w:rsidRPr="00BE144E" w:rsidRDefault="00CA2D66" w:rsidP="00CA2D6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22,565</w:t>
            </w: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4E5D67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2,715</w:t>
            </w:r>
          </w:p>
        </w:tc>
      </w:tr>
      <w:tr w:rsidR="00EB500E" w:rsidRPr="00BE144E" w:rsidTr="009C06EB">
        <w:tc>
          <w:tcPr>
            <w:tcW w:w="720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4E5D67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25,280</w:t>
            </w:r>
          </w:p>
        </w:tc>
      </w:tr>
      <w:tr w:rsidR="00EB500E" w:rsidRPr="00BE144E" w:rsidTr="009C06EB"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BE144E" w:rsidTr="009C06EB"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3,549</w:t>
            </w:r>
          </w:p>
        </w:tc>
      </w:tr>
      <w:tr w:rsidR="00CA2D66" w:rsidRPr="00BE144E" w:rsidTr="009C06EB">
        <w:tc>
          <w:tcPr>
            <w:tcW w:w="7200" w:type="dxa"/>
          </w:tcPr>
          <w:p w:rsidR="00CA2D66" w:rsidRPr="00BE144E" w:rsidRDefault="00CA2D66" w:rsidP="00CA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2D66" w:rsidRPr="00BE144E" w:rsidRDefault="00CA2D66" w:rsidP="00CA2D6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6,334</w:t>
            </w:r>
          </w:p>
        </w:tc>
      </w:tr>
      <w:tr w:rsidR="00EB500E" w:rsidRPr="00BE144E" w:rsidTr="009C06EB">
        <w:tc>
          <w:tcPr>
            <w:tcW w:w="720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BE144E" w:rsidRDefault="004E5D67" w:rsidP="00EB500E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7,159</w:t>
            </w:r>
          </w:p>
        </w:tc>
      </w:tr>
    </w:tbl>
    <w:p w:rsidR="00D3388C" w:rsidRPr="00BE144E" w:rsidRDefault="00D3388C" w:rsidP="00D77CC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020B4" w:rsidRPr="00BE144E" w:rsidRDefault="0020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65E39" w:rsidRPr="00BE144E" w:rsidRDefault="00C65E39" w:rsidP="00C65E39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:rsidR="00C65E39" w:rsidRPr="00BE144E" w:rsidRDefault="00C65E39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06114" w:rsidRPr="00BE144E" w:rsidRDefault="00C65E39" w:rsidP="00C65E39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FF1F04" w:rsidRPr="00BE144E">
        <w:rPr>
          <w:rFonts w:ascii="Angsana New" w:hAnsi="Angsana New"/>
          <w:sz w:val="30"/>
          <w:szCs w:val="30"/>
          <w:cs/>
        </w:rPr>
        <w:t>ซึ่งยอดคงเหลือ</w:t>
      </w:r>
      <w:r w:rsidR="000928F0">
        <w:rPr>
          <w:rFonts w:ascii="Angsana New" w:hAnsi="Angsana New" w:hint="cs"/>
          <w:sz w:val="30"/>
          <w:szCs w:val="30"/>
          <w:cs/>
        </w:rPr>
        <w:t>ของค่าความนิยม</w:t>
      </w:r>
      <w:r w:rsidR="00FF1F04" w:rsidRPr="00BE144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F1F04" w:rsidRPr="00BE144E">
        <w:rPr>
          <w:rFonts w:ascii="Angsana New" w:hAnsi="Angsana New"/>
          <w:sz w:val="30"/>
          <w:szCs w:val="30"/>
        </w:rPr>
        <w:t xml:space="preserve">31 </w:t>
      </w:r>
      <w:r w:rsidR="00FF1F04"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1F04" w:rsidRPr="00BE144E">
        <w:rPr>
          <w:rFonts w:ascii="Angsana New" w:hAnsi="Angsana New"/>
          <w:sz w:val="30"/>
          <w:szCs w:val="30"/>
        </w:rPr>
        <w:t xml:space="preserve">2561 </w:t>
      </w:r>
      <w:r w:rsidR="00FF1F04" w:rsidRPr="00BE144E">
        <w:rPr>
          <w:rFonts w:ascii="Angsana New" w:hAnsi="Angsana New"/>
          <w:sz w:val="30"/>
          <w:szCs w:val="30"/>
          <w:cs/>
        </w:rPr>
        <w:t>และ</w:t>
      </w:r>
      <w:r w:rsidR="000F36CE">
        <w:rPr>
          <w:rFonts w:ascii="Angsana New" w:hAnsi="Angsana New" w:hint="cs"/>
          <w:sz w:val="30"/>
          <w:szCs w:val="30"/>
          <w:cs/>
        </w:rPr>
        <w:t xml:space="preserve"> </w:t>
      </w:r>
      <w:r w:rsidR="00FF1F04" w:rsidRPr="00BE144E">
        <w:rPr>
          <w:rFonts w:ascii="Angsana New" w:hAnsi="Angsana New"/>
          <w:sz w:val="30"/>
          <w:szCs w:val="30"/>
        </w:rPr>
        <w:t xml:space="preserve">2560 </w:t>
      </w:r>
      <w:r w:rsidR="00FF1F04" w:rsidRPr="00BE144E">
        <w:rPr>
          <w:rFonts w:ascii="Angsana New" w:hAnsi="Angsana New"/>
          <w:sz w:val="30"/>
          <w:szCs w:val="30"/>
          <w:cs/>
        </w:rPr>
        <w:t>ส่วนใหญ่</w:t>
      </w:r>
      <w:r w:rsidR="000928F0">
        <w:rPr>
          <w:rFonts w:ascii="Angsana New" w:hAnsi="Angsana New" w:hint="cs"/>
          <w:sz w:val="30"/>
          <w:szCs w:val="30"/>
          <w:cs/>
        </w:rPr>
        <w:t>มา</w:t>
      </w:r>
      <w:r w:rsidR="00FF1F04" w:rsidRPr="00BE144E">
        <w:rPr>
          <w:rFonts w:ascii="Angsana New" w:hAnsi="Angsana New"/>
          <w:sz w:val="30"/>
          <w:szCs w:val="30"/>
          <w:cs/>
        </w:rPr>
        <w:t xml:space="preserve">จากโรงไฟฟ้าพลังงานลม </w:t>
      </w:r>
      <w:r w:rsidR="000928F0">
        <w:rPr>
          <w:rFonts w:ascii="Angsana New" w:hAnsi="Angsana New"/>
          <w:sz w:val="30"/>
          <w:szCs w:val="30"/>
        </w:rPr>
        <w:t>Toora</w:t>
      </w:r>
      <w:r w:rsidR="000928F0">
        <w:rPr>
          <w:rFonts w:ascii="Angsana New" w:hAnsi="Angsana New" w:hint="cs"/>
          <w:sz w:val="30"/>
          <w:szCs w:val="30"/>
          <w:cs/>
        </w:rPr>
        <w:t xml:space="preserve"> </w:t>
      </w:r>
      <w:r w:rsidR="00FF1F04" w:rsidRPr="00BE144E">
        <w:rPr>
          <w:rFonts w:ascii="Angsana New" w:hAnsi="Angsana New"/>
          <w:sz w:val="30"/>
          <w:szCs w:val="30"/>
          <w:cs/>
        </w:rPr>
        <w:t>ในประเทศออสเตรเลีย</w:t>
      </w:r>
    </w:p>
    <w:p w:rsidR="00C65E39" w:rsidRPr="00BE144E" w:rsidRDefault="00C65E39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37541" w:rsidRPr="00BE144E" w:rsidRDefault="00B319CE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มูลค่าที่คาดว่าจะได้รับคืนของค่าความนิยม</w:t>
      </w:r>
      <w:r w:rsidR="003B50D4" w:rsidRPr="00BE144E">
        <w:rPr>
          <w:rFonts w:ascii="Angsana New" w:hAnsi="Angsana New"/>
          <w:sz w:val="30"/>
          <w:szCs w:val="30"/>
        </w:rPr>
        <w:t xml:space="preserve"> </w:t>
      </w:r>
      <w:r w:rsidR="003B50D4" w:rsidRPr="00BE144E">
        <w:rPr>
          <w:rFonts w:ascii="Angsana New" w:hAnsi="Angsana New"/>
          <w:sz w:val="30"/>
          <w:szCs w:val="30"/>
          <w:cs/>
        </w:rPr>
        <w:t xml:space="preserve">สิทธิในสัญญาซื้อขายไฟฟ้า </w:t>
      </w:r>
      <w:r w:rsidR="00F37541" w:rsidRPr="00BE144E">
        <w:rPr>
          <w:rFonts w:ascii="Angsana New" w:hAnsi="Angsana New"/>
          <w:sz w:val="30"/>
          <w:szCs w:val="30"/>
          <w:cs/>
        </w:rPr>
        <w:t>และที่ดิน อาคารและอุปกรณ์</w:t>
      </w:r>
      <w:r w:rsidR="00F37541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ในประเทศออสเตรเลีย (หน่วยสินทรัพย์ที่ก่อให้เกิดเงินสด) </w:t>
      </w:r>
      <w:r w:rsidR="00F37541" w:rsidRPr="00BE144E">
        <w:rPr>
          <w:rFonts w:ascii="Angsana New" w:hAnsi="Angsana New"/>
          <w:sz w:val="30"/>
          <w:szCs w:val="30"/>
          <w:cs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อสเตรเลีย</w:t>
      </w:r>
    </w:p>
    <w:p w:rsidR="00F37541" w:rsidRPr="00BE144E" w:rsidRDefault="00F37541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63E9A" w:rsidRPr="00BE144E" w:rsidRDefault="00B319CE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ข้อสมมติที่สำคัญ</w:t>
      </w:r>
      <w:r w:rsidR="00F37541" w:rsidRPr="00BE144E">
        <w:rPr>
          <w:rFonts w:ascii="Angsana New" w:hAnsi="Angsana New"/>
          <w:sz w:val="30"/>
          <w:szCs w:val="30"/>
          <w:cs/>
        </w:rPr>
        <w:t>ที่ใช้</w:t>
      </w:r>
      <w:r w:rsidRPr="00BE144E">
        <w:rPr>
          <w:rFonts w:ascii="Angsana New" w:hAnsi="Angsana New"/>
          <w:sz w:val="30"/>
          <w:szCs w:val="30"/>
          <w:cs/>
        </w:rPr>
        <w:t>ในการประมาณการมูลค่าจากการใช้ ประกอบด้วย</w:t>
      </w:r>
      <w:r w:rsidR="00F37541" w:rsidRPr="00BE144E">
        <w:rPr>
          <w:rFonts w:ascii="Angsana New" w:hAnsi="Angsana New"/>
          <w:sz w:val="30"/>
          <w:szCs w:val="30"/>
          <w:cs/>
        </w:rPr>
        <w:t>อัตราค</w:t>
      </w:r>
      <w:r w:rsidR="006F55CF" w:rsidRPr="00BE144E">
        <w:rPr>
          <w:rFonts w:ascii="Angsana New" w:hAnsi="Angsana New"/>
          <w:sz w:val="30"/>
          <w:szCs w:val="30"/>
          <w:cs/>
        </w:rPr>
        <w:t>ิดลดที่ใช้เป็นอัตราโดยประมาณหลัง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="00F37541" w:rsidRPr="00BE144E">
        <w:rPr>
          <w:rFonts w:ascii="Angsana New" w:hAnsi="Angsana New"/>
          <w:sz w:val="30"/>
          <w:szCs w:val="30"/>
        </w:rPr>
        <w:t>10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 ปี ถัวเฉลี่ย </w:t>
      </w:r>
      <w:r w:rsidR="00F37541" w:rsidRPr="00BE144E">
        <w:rPr>
          <w:rFonts w:ascii="Angsana New" w:hAnsi="Angsana New"/>
          <w:sz w:val="30"/>
          <w:szCs w:val="30"/>
        </w:rPr>
        <w:t xml:space="preserve">7 </w:t>
      </w:r>
      <w:r w:rsidR="00F37541" w:rsidRPr="00BE144E">
        <w:rPr>
          <w:rFonts w:ascii="Angsana New" w:hAnsi="Angsana New"/>
          <w:sz w:val="30"/>
          <w:szCs w:val="30"/>
          <w:cs/>
        </w:rPr>
        <w:t>ปีย้อน</w:t>
      </w:r>
      <w:r w:rsidR="002977EE" w:rsidRPr="00BE144E">
        <w:rPr>
          <w:rFonts w:ascii="Angsana New" w:hAnsi="Angsana New"/>
          <w:sz w:val="30"/>
          <w:szCs w:val="30"/>
          <w:cs/>
        </w:rPr>
        <w:t>หลัง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 จาก </w:t>
      </w:r>
      <w:r w:rsidR="00F37541" w:rsidRPr="00BE144E">
        <w:rPr>
          <w:rFonts w:ascii="Angsana New" w:hAnsi="Angsana New"/>
          <w:sz w:val="30"/>
          <w:szCs w:val="30"/>
        </w:rPr>
        <w:t>Reserve Bank Australia (RBA)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 เป็นตัวกำหนดอัตราผลตอบแทนที่ปราศจากความเสี่ยง (</w:t>
      </w:r>
      <w:r w:rsidR="00F37541" w:rsidRPr="00BE144E">
        <w:rPr>
          <w:rFonts w:ascii="Angsana New" w:hAnsi="Angsana New"/>
          <w:sz w:val="30"/>
          <w:szCs w:val="30"/>
        </w:rPr>
        <w:t>Risk Free Rate)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 ตามหลักการพื้นฐานของทฤษฏีแบบจำลอง </w:t>
      </w:r>
      <w:r w:rsidR="00F37541" w:rsidRPr="00BE144E">
        <w:rPr>
          <w:rFonts w:ascii="Angsana New" w:hAnsi="Angsana New"/>
          <w:sz w:val="30"/>
          <w:szCs w:val="30"/>
        </w:rPr>
        <w:t>Capital Asset Pricing Model (CAPM)</w:t>
      </w:r>
      <w:r w:rsidR="00F37541" w:rsidRPr="00BE144E">
        <w:rPr>
          <w:rFonts w:ascii="Angsana New" w:hAnsi="Angsana New"/>
          <w:sz w:val="30"/>
          <w:szCs w:val="30"/>
          <w:cs/>
        </w:rPr>
        <w:t xml:space="preserve"> </w:t>
      </w:r>
      <w:r w:rsidR="00D63E9A" w:rsidRPr="00BE144E">
        <w:rPr>
          <w:rFonts w:ascii="Angsana New" w:hAnsi="Angsana New"/>
          <w:sz w:val="30"/>
          <w:szCs w:val="30"/>
          <w:cs/>
        </w:rPr>
        <w:t>และความสามารถในการก่อหนี้สินที่ร้อยละ 60 สำหรับโรงไฟฟ้าพลังความร้อน</w:t>
      </w:r>
      <w:r w:rsidR="00D63E9A" w:rsidRPr="00BE144E">
        <w:rPr>
          <w:rFonts w:ascii="Angsana New" w:hAnsi="Angsana New"/>
          <w:sz w:val="30"/>
          <w:szCs w:val="30"/>
        </w:rPr>
        <w:t xml:space="preserve"> </w:t>
      </w:r>
      <w:r w:rsidR="00D63E9A" w:rsidRPr="00BE144E">
        <w:rPr>
          <w:rFonts w:ascii="Angsana New" w:hAnsi="Angsana New"/>
          <w:sz w:val="30"/>
          <w:szCs w:val="30"/>
          <w:cs/>
        </w:rPr>
        <w:t>และร้อยละ 50 สำหรับโรงไฟฟ้าพลังงานลม และประมาณการกระแสเงินสดถูกจัดทำขึ้นโดยใช้แหล่งข้อมูลภายนอก ประกอบด้วยปริมาณการขาย ราคาขาย ต้นทุนจากการดำเนินงาน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:rsidR="00D77CC3" w:rsidRPr="00BE144E" w:rsidRDefault="00D77CC3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A7C0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</w:t>
      </w:r>
      <w:r w:rsidR="00903C7C" w:rsidRPr="00BE144E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ในอดีตจากแหล่งข้อมูลภายนอกและภายใน</w:t>
      </w:r>
      <w:r w:rsidR="00903C7C" w:rsidRPr="00BE144E">
        <w:rPr>
          <w:rFonts w:ascii="Angsana New" w:hAnsi="Angsana New"/>
          <w:sz w:val="30"/>
          <w:szCs w:val="30"/>
        </w:rPr>
        <w:t xml:space="preserve"> </w:t>
      </w:r>
      <w:r w:rsidR="00903C7C" w:rsidRPr="00BE144E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ข้อสมมติที่สำคัญที่ใช้ในการประมาณการมูลค่าจากการใช้มีดังนี้</w:t>
      </w:r>
    </w:p>
    <w:p w:rsidR="0060279E" w:rsidRPr="00BE144E" w:rsidRDefault="0060279E" w:rsidP="00460B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6534"/>
        <w:gridCol w:w="1170"/>
        <w:gridCol w:w="270"/>
        <w:gridCol w:w="1170"/>
      </w:tblGrid>
      <w:tr w:rsidR="00C754B4" w:rsidRPr="00BE144E" w:rsidTr="000D43D5">
        <w:trPr>
          <w:tblHeader/>
        </w:trPr>
        <w:tc>
          <w:tcPr>
            <w:tcW w:w="6534" w:type="dxa"/>
            <w:vAlign w:val="bottom"/>
          </w:tcPr>
          <w:p w:rsidR="00C754B4" w:rsidRPr="00BE144E" w:rsidRDefault="00C754B4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754B4" w:rsidRPr="00BE144E" w:rsidRDefault="00C754B4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500E" w:rsidRPr="00BE144E" w:rsidTr="000D43D5">
        <w:trPr>
          <w:tblHeader/>
        </w:trPr>
        <w:tc>
          <w:tcPr>
            <w:tcW w:w="6534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0D43D5">
        <w:trPr>
          <w:tblHeader/>
        </w:trPr>
        <w:tc>
          <w:tcPr>
            <w:tcW w:w="6534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500E" w:rsidRPr="00BE144E" w:rsidTr="000D43D5">
        <w:tc>
          <w:tcPr>
            <w:tcW w:w="65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อัตราคิดลด - โรงไฟฟ้าพลังความร้อน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4E3ACB" w:rsidP="00EB50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6.37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6.48</w:t>
            </w:r>
          </w:p>
        </w:tc>
      </w:tr>
      <w:tr w:rsidR="00EB500E" w:rsidRPr="00BE144E" w:rsidTr="000D43D5">
        <w:tc>
          <w:tcPr>
            <w:tcW w:w="6534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อัตราคิดลด - โรงไฟฟ้าพลังงานลม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4E3ACB" w:rsidP="00EB50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6.16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6.43</w:t>
            </w:r>
          </w:p>
        </w:tc>
      </w:tr>
    </w:tbl>
    <w:p w:rsidR="00FF1F04" w:rsidRPr="00BE144E" w:rsidRDefault="00FF1F04" w:rsidP="00BB21FB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BB21FB" w:rsidP="00BB21FB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อัตราคิดลดที่ใช้เป็น</w:t>
      </w:r>
      <w:r w:rsidR="00903C7C" w:rsidRPr="00BE144E">
        <w:rPr>
          <w:rFonts w:ascii="Angsana New" w:hAnsi="Angsana New"/>
          <w:sz w:val="30"/>
          <w:szCs w:val="30"/>
          <w:cs/>
        </w:rPr>
        <w:t>อัตราโดยประมาณหลัง</w:t>
      </w:r>
      <w:r w:rsidRPr="00BE144E">
        <w:rPr>
          <w:rFonts w:ascii="Angsana New" w:hAnsi="Angsana New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BE144E">
        <w:rPr>
          <w:rFonts w:ascii="Angsana New" w:hAnsi="Angsana New"/>
          <w:sz w:val="30"/>
          <w:szCs w:val="30"/>
        </w:rPr>
        <w:t>10</w:t>
      </w:r>
      <w:r w:rsidRPr="00BE144E">
        <w:rPr>
          <w:rFonts w:ascii="Angsana New" w:hAnsi="Angsana New"/>
          <w:sz w:val="30"/>
          <w:szCs w:val="30"/>
          <w:cs/>
        </w:rPr>
        <w:t xml:space="preserve"> ปี</w:t>
      </w:r>
      <w:r w:rsidRPr="00BE144E">
        <w:rPr>
          <w:rFonts w:ascii="Angsana New" w:hAnsi="Angsana New"/>
          <w:sz w:val="30"/>
          <w:szCs w:val="30"/>
        </w:rPr>
        <w:t xml:space="preserve">       </w:t>
      </w:r>
      <w:r w:rsidR="00C22015" w:rsidRPr="00BE144E">
        <w:rPr>
          <w:rFonts w:ascii="Angsana New" w:hAnsi="Angsana New"/>
          <w:sz w:val="30"/>
          <w:szCs w:val="30"/>
          <w:cs/>
        </w:rPr>
        <w:t>ซึ่งออกโดยรัฐบาลในตลาดที่เกี่ยวเนื่</w:t>
      </w:r>
      <w:r w:rsidR="00882CE3" w:rsidRPr="00BE144E">
        <w:rPr>
          <w:rFonts w:ascii="Angsana New" w:hAnsi="Angsana New"/>
          <w:sz w:val="30"/>
          <w:szCs w:val="30"/>
          <w:cs/>
        </w:rPr>
        <w:t>องกันและมีกระแสเงินสดที่เป็นสกุล</w:t>
      </w:r>
      <w:r w:rsidR="00C22015" w:rsidRPr="00BE144E">
        <w:rPr>
          <w:rFonts w:ascii="Angsana New" w:hAnsi="Angsana New"/>
          <w:sz w:val="30"/>
          <w:szCs w:val="30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:rsidR="003C03C7" w:rsidRPr="00BE144E" w:rsidRDefault="003C03C7" w:rsidP="00133C37">
      <w:pPr>
        <w:ind w:left="540"/>
        <w:rPr>
          <w:rFonts w:ascii="Angsana New" w:hAnsi="Angsana New"/>
          <w:sz w:val="30"/>
          <w:szCs w:val="30"/>
        </w:rPr>
      </w:pPr>
    </w:p>
    <w:p w:rsidR="00133C37" w:rsidRPr="00BE144E" w:rsidRDefault="00133C37" w:rsidP="000D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ประมาณการรายได้</w:t>
      </w:r>
    </w:p>
    <w:p w:rsidR="00133C37" w:rsidRPr="00BE144E" w:rsidRDefault="00133C37" w:rsidP="000D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:rsidR="00133C37" w:rsidRPr="00BE144E" w:rsidRDefault="00133C37" w:rsidP="000D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</w:t>
      </w:r>
      <w:r w:rsidR="00BB21FB" w:rsidRPr="00BE144E">
        <w:rPr>
          <w:rFonts w:ascii="Angsana New" w:hAnsi="Angsana New"/>
          <w:sz w:val="30"/>
          <w:szCs w:val="30"/>
          <w:cs/>
        </w:rPr>
        <w:t>ซื้อ</w:t>
      </w:r>
      <w:r w:rsidRPr="00BE144E">
        <w:rPr>
          <w:rFonts w:ascii="Angsana New" w:hAnsi="Angsana New"/>
          <w:sz w:val="30"/>
          <w:szCs w:val="30"/>
          <w:cs/>
        </w:rPr>
        <w:t>ขายไฟฟ้าและประมาณการรายได้จากแหล่งข้อมูลภายนอกสำหรับระยะเวลาหลังหมดสัญญา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ข้อสมมติประกอบด้วย</w:t>
      </w:r>
      <w:r w:rsidR="00CD2F88" w:rsidRPr="00BE144E">
        <w:rPr>
          <w:rFonts w:ascii="Angsana New" w:hAnsi="Angsana New"/>
          <w:sz w:val="30"/>
          <w:szCs w:val="30"/>
          <w:cs/>
        </w:rPr>
        <w:t xml:space="preserve">              </w:t>
      </w:r>
      <w:r w:rsidRPr="00BE144E">
        <w:rPr>
          <w:rFonts w:ascii="Angsana New" w:hAnsi="Angsana New"/>
          <w:sz w:val="30"/>
          <w:szCs w:val="30"/>
          <w:cs/>
        </w:rPr>
        <w:t>อัตราค่าไฟฟ้าจาก</w:t>
      </w:r>
      <w:r w:rsidR="00A730DD" w:rsidRPr="00BE144E">
        <w:rPr>
          <w:rFonts w:ascii="Angsana New" w:hAnsi="Angsana New"/>
          <w:sz w:val="30"/>
          <w:szCs w:val="30"/>
          <w:cs/>
        </w:rPr>
        <w:t>โรงไฟฟ้า</w:t>
      </w:r>
      <w:r w:rsidRPr="00BE144E">
        <w:rPr>
          <w:rFonts w:ascii="Angsana New" w:hAnsi="Angsana New"/>
          <w:sz w:val="30"/>
          <w:szCs w:val="30"/>
          <w:cs/>
        </w:rPr>
        <w:t>พลังความร้อนและ</w:t>
      </w:r>
      <w:r w:rsidR="00A730DD" w:rsidRPr="00BE144E">
        <w:rPr>
          <w:rFonts w:ascii="Angsana New" w:hAnsi="Angsana New"/>
          <w:sz w:val="30"/>
          <w:szCs w:val="30"/>
          <w:cs/>
        </w:rPr>
        <w:t>โรงไฟฟ้าพลัง</w:t>
      </w:r>
      <w:r w:rsidRPr="00BE144E">
        <w:rPr>
          <w:rFonts w:ascii="Angsana New" w:hAnsi="Angsana New"/>
          <w:sz w:val="30"/>
          <w:szCs w:val="30"/>
          <w:cs/>
        </w:rPr>
        <w:t>งานลม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ราคาคาร์บอนเครดิต ค่าก๊าซธรรมชาติ ปริมาณความต้องการไฟฟ้</w:t>
      </w:r>
      <w:r w:rsidR="00B669D2" w:rsidRPr="00BE144E">
        <w:rPr>
          <w:rFonts w:ascii="Angsana New" w:hAnsi="Angsana New"/>
          <w:sz w:val="30"/>
          <w:szCs w:val="30"/>
          <w:cs/>
        </w:rPr>
        <w:t>า อัตราแลกเปลี่ยน อัตราเงินเฟ้อ</w:t>
      </w:r>
      <w:r w:rsidR="006220CA" w:rsidRPr="00BE144E">
        <w:rPr>
          <w:rFonts w:ascii="Angsana New" w:hAnsi="Angsana New"/>
          <w:sz w:val="30"/>
          <w:szCs w:val="30"/>
          <w:cs/>
        </w:rPr>
        <w:t>และปัจจัยอื่นๆ</w:t>
      </w:r>
      <w:r w:rsidR="00D87523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ที่เกี่ยวข้อง</w:t>
      </w:r>
    </w:p>
    <w:p w:rsidR="0095405B" w:rsidRPr="00BE144E" w:rsidRDefault="0095405B" w:rsidP="000D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133C37" w:rsidRPr="00BE144E" w:rsidRDefault="002217A5" w:rsidP="000D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ราช-ออสเตรเลีย คอร์ปอเรชั่น จำกัด (</w:t>
      </w:r>
      <w:r w:rsidR="00A730DD" w:rsidRPr="00BE144E">
        <w:rPr>
          <w:rFonts w:ascii="Angsana New" w:hAnsi="Angsana New"/>
          <w:sz w:val="30"/>
          <w:szCs w:val="30"/>
        </w:rPr>
        <w:t>“</w:t>
      </w:r>
      <w:r w:rsidR="00A30581" w:rsidRPr="00BE144E">
        <w:rPr>
          <w:rFonts w:ascii="Angsana New" w:hAnsi="Angsana New"/>
          <w:sz w:val="30"/>
          <w:szCs w:val="30"/>
        </w:rPr>
        <w:t>RAC</w:t>
      </w:r>
      <w:r w:rsidR="00A730DD" w:rsidRPr="00BE144E">
        <w:rPr>
          <w:rFonts w:ascii="Angsana New" w:hAnsi="Angsana New"/>
          <w:sz w:val="30"/>
          <w:szCs w:val="30"/>
        </w:rPr>
        <w:t>”</w:t>
      </w:r>
      <w:r w:rsidR="00A30581" w:rsidRPr="00BE144E">
        <w:rPr>
          <w:rFonts w:ascii="Angsana New" w:hAnsi="Angsana New"/>
          <w:sz w:val="30"/>
          <w:szCs w:val="30"/>
        </w:rPr>
        <w:t>)</w:t>
      </w:r>
      <w:r w:rsidR="00A730DD" w:rsidRPr="00BE144E">
        <w:rPr>
          <w:rFonts w:ascii="Angsana New" w:hAnsi="Angsana New"/>
          <w:sz w:val="30"/>
          <w:szCs w:val="30"/>
        </w:rPr>
        <w:t xml:space="preserve">           </w:t>
      </w:r>
      <w:r w:rsidRPr="00BE144E">
        <w:rPr>
          <w:rFonts w:ascii="Angsana New" w:hAnsi="Angsana New"/>
          <w:sz w:val="30"/>
          <w:szCs w:val="30"/>
          <w:cs/>
        </w:rPr>
        <w:t>จากข้อมูลที่ระบุในสัญญาซื้อขายไฟฟ้าที่ทำกับคู่สัญญาต่างๆ โดยประมาณการรายได้และค่าใช้จ่ายส่วนหนึ่ง</w:t>
      </w:r>
      <w:r w:rsidR="00A730DD" w:rsidRPr="00BE144E">
        <w:rPr>
          <w:rFonts w:ascii="Angsana New" w:hAnsi="Angsana New"/>
          <w:sz w:val="30"/>
          <w:szCs w:val="30"/>
          <w:cs/>
        </w:rPr>
        <w:t>โดย</w:t>
      </w:r>
      <w:r w:rsidRPr="00BE144E">
        <w:rPr>
          <w:rFonts w:ascii="Angsana New" w:hAnsi="Angsana New"/>
          <w:sz w:val="30"/>
          <w:szCs w:val="30"/>
          <w:cs/>
        </w:rPr>
        <w:t>อาศัยข้อมูลจากแหล่งภายนอก และปัจจัยอื่นๆ ที่เกี่ยวข้องและใช้หลักความระมัดระวังในการจัดทำ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ผู้บริหาร</w:t>
      </w:r>
      <w:r w:rsidR="00A30581" w:rsidRPr="00BE144E">
        <w:rPr>
          <w:rFonts w:ascii="Angsana New" w:hAnsi="Angsana New"/>
          <w:sz w:val="30"/>
          <w:szCs w:val="30"/>
          <w:cs/>
        </w:rPr>
        <w:t>ของ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</w:rPr>
        <w:t xml:space="preserve">RAC </w:t>
      </w:r>
      <w:r w:rsidRPr="00BE144E">
        <w:rPr>
          <w:rFonts w:ascii="Angsana New" w:hAnsi="Angsana New"/>
          <w:sz w:val="30"/>
          <w:szCs w:val="30"/>
          <w:cs/>
        </w:rPr>
        <w:t>ได้ทดสอบความอ่อนไหวของข้อมูลตามหลักความระมัดระวังอย่างที่สุดแล้ว ไม่พบว่ามีการด้อยค่าเกิดขึ้นสำหรับสินทรัพย์</w:t>
      </w:r>
      <w:r w:rsidR="00051F48" w:rsidRPr="00BE144E">
        <w:rPr>
          <w:rFonts w:ascii="Angsana New" w:hAnsi="Angsana New"/>
          <w:sz w:val="30"/>
          <w:szCs w:val="30"/>
          <w:cs/>
        </w:rPr>
        <w:t xml:space="preserve">ของ </w:t>
      </w:r>
      <w:r w:rsidR="00051F48" w:rsidRPr="00BE144E">
        <w:rPr>
          <w:rFonts w:ascii="Angsana New" w:hAnsi="Angsana New"/>
          <w:sz w:val="30"/>
          <w:szCs w:val="30"/>
        </w:rPr>
        <w:t>RAC</w:t>
      </w:r>
    </w:p>
    <w:p w:rsidR="00BF6CE1" w:rsidRPr="00BE144E" w:rsidRDefault="00BF6CE1" w:rsidP="004D1BFC">
      <w:pPr>
        <w:ind w:left="540"/>
        <w:rPr>
          <w:rFonts w:ascii="Angsana New" w:hAnsi="Angsana New"/>
          <w:sz w:val="24"/>
          <w:szCs w:val="24"/>
          <w:cs/>
        </w:rPr>
      </w:pPr>
    </w:p>
    <w:p w:rsidR="0060279E" w:rsidRPr="00BE144E" w:rsidRDefault="0060279E" w:rsidP="0095405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020B4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</w:t>
      </w:r>
      <w:r w:rsidR="00992320" w:rsidRPr="00BE144E">
        <w:rPr>
          <w:rFonts w:ascii="Angsana New" w:hAnsi="Angsana New"/>
          <w:sz w:val="30"/>
          <w:szCs w:val="30"/>
          <w:cs/>
        </w:rPr>
        <w:t xml:space="preserve">บัญชี </w:t>
      </w: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2020B4" w:rsidRPr="00BE144E" w:rsidRDefault="002020B4" w:rsidP="0046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highlight w:val="cyan"/>
          <w:cs/>
        </w:rPr>
      </w:pPr>
    </w:p>
    <w:tbl>
      <w:tblPr>
        <w:tblW w:w="1001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347"/>
        <w:gridCol w:w="1170"/>
        <w:gridCol w:w="270"/>
        <w:gridCol w:w="1260"/>
        <w:gridCol w:w="270"/>
        <w:gridCol w:w="1170"/>
        <w:gridCol w:w="262"/>
        <w:gridCol w:w="1268"/>
      </w:tblGrid>
      <w:tr w:rsidR="0060279E" w:rsidRPr="00BE144E" w:rsidTr="008E2F33">
        <w:tc>
          <w:tcPr>
            <w:tcW w:w="434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279E" w:rsidRPr="00BE144E" w:rsidTr="008E2F33">
        <w:tc>
          <w:tcPr>
            <w:tcW w:w="434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B500E" w:rsidRPr="00BE144E" w:rsidTr="008E2F33">
        <w:tc>
          <w:tcPr>
            <w:tcW w:w="4347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BF6CE1" w:rsidRPr="00BE144E" w:rsidTr="008E2F33">
        <w:tc>
          <w:tcPr>
            <w:tcW w:w="4347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F6CE1" w:rsidRPr="00BE144E" w:rsidRDefault="00BF6CE1" w:rsidP="00BF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:rsidR="00BF6CE1" w:rsidRPr="00BE144E" w:rsidRDefault="00BF6CE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BF6CE1" w:rsidRPr="00BE144E" w:rsidRDefault="00BF6CE1" w:rsidP="00BF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EB500E" w:rsidRPr="00BE144E" w:rsidTr="008E2F33">
        <w:tc>
          <w:tcPr>
            <w:tcW w:w="4347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00E" w:rsidRPr="00BE144E" w:rsidTr="008E2F33">
        <w:tc>
          <w:tcPr>
            <w:tcW w:w="4347" w:type="dxa"/>
            <w:vAlign w:val="bottom"/>
          </w:tcPr>
          <w:p w:rsidR="00EB500E" w:rsidRPr="00BE144E" w:rsidRDefault="00EB500E" w:rsidP="000D43D5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EB500E" w:rsidRPr="00BE144E" w:rsidRDefault="00BA7F1A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4,961,187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00E" w:rsidRPr="00BE144E" w:rsidRDefault="00EB500E" w:rsidP="00903C7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5,707,095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001BBD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(6,</w:t>
            </w:r>
            <w:r w:rsidR="00DA1F91" w:rsidRPr="00BE144E">
              <w:rPr>
                <w:rFonts w:ascii="Angsana New" w:hAnsi="Angsana New"/>
                <w:sz w:val="30"/>
                <w:szCs w:val="30"/>
              </w:rPr>
              <w:t>237,871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EB500E" w:rsidRPr="00BE144E" w:rsidRDefault="000A23A9" w:rsidP="002A1E5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(7,277,333</w:t>
            </w:r>
            <w:r w:rsidR="00EB500E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500E" w:rsidRPr="00BE144E" w:rsidTr="008E2F33">
        <w:tc>
          <w:tcPr>
            <w:tcW w:w="4347" w:type="dxa"/>
            <w:vAlign w:val="bottom"/>
          </w:tcPr>
          <w:p w:rsidR="00EB500E" w:rsidRPr="00BE144E" w:rsidRDefault="00EB500E" w:rsidP="000D43D5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C46291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</w:t>
            </w:r>
            <w:r w:rsidR="00001BBD" w:rsidRPr="00BE144E">
              <w:rPr>
                <w:rFonts w:ascii="Angsana New" w:hAnsi="Angsana New"/>
                <w:sz w:val="30"/>
                <w:szCs w:val="30"/>
              </w:rPr>
              <w:t>,</w:t>
            </w:r>
            <w:r w:rsidR="00BE144E" w:rsidRPr="00BE144E">
              <w:rPr>
                <w:rFonts w:ascii="Angsana New" w:hAnsi="Angsana New"/>
                <w:sz w:val="30"/>
                <w:szCs w:val="30"/>
              </w:rPr>
              <w:t>758,955</w:t>
            </w:r>
            <w:r w:rsidR="00001BBD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903C7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(5,574,052)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500E" w:rsidRPr="00BE144E" w:rsidRDefault="00BE144E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4,758,955</w:t>
            </w:r>
          </w:p>
        </w:tc>
        <w:tc>
          <w:tcPr>
            <w:tcW w:w="26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2A1E5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5,574,052</w:t>
            </w:r>
          </w:p>
        </w:tc>
      </w:tr>
      <w:tr w:rsidR="00EB500E" w:rsidRPr="00BE144E" w:rsidTr="008E2F33">
        <w:tc>
          <w:tcPr>
            <w:tcW w:w="4347" w:type="dxa"/>
            <w:vAlign w:val="bottom"/>
          </w:tcPr>
          <w:p w:rsidR="00EB500E" w:rsidRPr="00BE144E" w:rsidRDefault="00EB500E" w:rsidP="000D43D5">
            <w:pPr>
              <w:ind w:lef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BE144E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202,232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EB500E" w:rsidP="00903C7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133,043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BA7F1A" w:rsidP="00BE28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BE144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478,916</w:t>
            </w:r>
            <w:r w:rsidR="00001BBD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0A23A9" w:rsidP="002A1E5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(1,703,281</w:t>
            </w:r>
            <w:r w:rsidR="00EB500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F6CE1" w:rsidRPr="00BE144E" w:rsidRDefault="00BF6CE1" w:rsidP="0046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highlight w:val="cyan"/>
        </w:rPr>
      </w:pPr>
    </w:p>
    <w:tbl>
      <w:tblPr>
        <w:tblW w:w="1005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383"/>
        <w:gridCol w:w="1170"/>
        <w:gridCol w:w="270"/>
        <w:gridCol w:w="1260"/>
        <w:gridCol w:w="270"/>
        <w:gridCol w:w="1170"/>
        <w:gridCol w:w="244"/>
        <w:gridCol w:w="1286"/>
      </w:tblGrid>
      <w:tr w:rsidR="00EB500E" w:rsidRPr="00BE144E" w:rsidTr="008E2F33">
        <w:tc>
          <w:tcPr>
            <w:tcW w:w="4383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8E2F33">
        <w:tc>
          <w:tcPr>
            <w:tcW w:w="4383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B500E" w:rsidRPr="00BE144E" w:rsidTr="008E2F33">
        <w:tc>
          <w:tcPr>
            <w:tcW w:w="4383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4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8E2F33">
        <w:tc>
          <w:tcPr>
            <w:tcW w:w="4383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BBD" w:rsidRPr="00BE144E" w:rsidTr="008E2F33">
        <w:tc>
          <w:tcPr>
            <w:tcW w:w="4383" w:type="dxa"/>
            <w:vAlign w:val="bottom"/>
          </w:tcPr>
          <w:p w:rsidR="00001BBD" w:rsidRPr="00BE144E" w:rsidRDefault="00001BBD" w:rsidP="00EB500E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001BBD" w:rsidRPr="00BE144E" w:rsidRDefault="00001BBD" w:rsidP="00460B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32,422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01BBD" w:rsidRPr="00BE144E" w:rsidRDefault="00001BBD" w:rsidP="00903C7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29,942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1BBD" w:rsidRPr="00BE144E" w:rsidTr="008E2F33">
        <w:tc>
          <w:tcPr>
            <w:tcW w:w="4383" w:type="dxa"/>
            <w:vAlign w:val="bottom"/>
          </w:tcPr>
          <w:p w:rsidR="00001BBD" w:rsidRPr="00BE144E" w:rsidRDefault="00001BBD" w:rsidP="00EB500E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01BBD" w:rsidRPr="00BE144E" w:rsidRDefault="00001BBD" w:rsidP="00EB500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1BBD" w:rsidRPr="00BE144E" w:rsidRDefault="00001BBD" w:rsidP="00903C7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1BBD" w:rsidRPr="00BE144E" w:rsidTr="008E2F33">
        <w:trPr>
          <w:trHeight w:val="397"/>
        </w:trPr>
        <w:tc>
          <w:tcPr>
            <w:tcW w:w="4383" w:type="dxa"/>
            <w:vAlign w:val="bottom"/>
          </w:tcPr>
          <w:p w:rsidR="00001BBD" w:rsidRPr="00BE144E" w:rsidRDefault="00001BBD" w:rsidP="00EB500E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BBD" w:rsidRPr="00BE144E" w:rsidRDefault="00001BBD" w:rsidP="00460B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32,422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BBD" w:rsidRPr="00BE144E" w:rsidRDefault="00001BBD" w:rsidP="00903C7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29,942</w:t>
            </w:r>
          </w:p>
        </w:tc>
        <w:tc>
          <w:tcPr>
            <w:tcW w:w="270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01BBD" w:rsidRPr="00BE144E" w:rsidRDefault="00001BBD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BBD" w:rsidRPr="00BE144E" w:rsidRDefault="00001BBD" w:rsidP="00BE282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0279E" w:rsidRPr="00BE144E" w:rsidRDefault="0060279E" w:rsidP="002A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 มีดังนี้</w:t>
      </w:r>
    </w:p>
    <w:p w:rsidR="00AF4DEA" w:rsidRPr="00BE144E" w:rsidRDefault="00AF4DEA" w:rsidP="002A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2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186"/>
        <w:gridCol w:w="1251"/>
        <w:gridCol w:w="270"/>
        <w:gridCol w:w="1080"/>
        <w:gridCol w:w="270"/>
        <w:gridCol w:w="1136"/>
        <w:gridCol w:w="18"/>
        <w:gridCol w:w="256"/>
        <w:gridCol w:w="18"/>
        <w:gridCol w:w="1172"/>
        <w:gridCol w:w="18"/>
        <w:gridCol w:w="254"/>
        <w:gridCol w:w="1097"/>
      </w:tblGrid>
      <w:tr w:rsidR="00AF4DEA" w:rsidRPr="00BE144E" w:rsidTr="008E2F33">
        <w:trPr>
          <w:tblHeader/>
        </w:trPr>
        <w:tc>
          <w:tcPr>
            <w:tcW w:w="3186" w:type="dxa"/>
            <w:shd w:val="clear" w:color="auto" w:fill="auto"/>
            <w:vAlign w:val="bottom"/>
          </w:tcPr>
          <w:p w:rsidR="00AF4DEA" w:rsidRPr="00BE144E" w:rsidRDefault="00AF4DEA" w:rsidP="002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vAlign w:val="bottom"/>
          </w:tcPr>
          <w:p w:rsidR="00AF4DEA" w:rsidRPr="00BE144E" w:rsidRDefault="00AF4DEA" w:rsidP="002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1B7A" w:rsidRPr="00BE144E" w:rsidTr="008E2F33">
        <w:trPr>
          <w:tblHeader/>
        </w:trPr>
        <w:tc>
          <w:tcPr>
            <w:tcW w:w="3186" w:type="dxa"/>
            <w:shd w:val="clear" w:color="auto" w:fill="auto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รายจ่าย)/ รายได้ใน</w:t>
            </w:r>
          </w:p>
        </w:tc>
        <w:tc>
          <w:tcPr>
            <w:tcW w:w="274" w:type="dxa"/>
            <w:gridSpan w:val="2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281B7A" w:rsidRPr="00BE144E" w:rsidRDefault="00281B7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F4DEA" w:rsidRPr="00BE144E" w:rsidTr="008E2F33">
        <w:trPr>
          <w:tblHeader/>
        </w:trPr>
        <w:tc>
          <w:tcPr>
            <w:tcW w:w="3186" w:type="dxa"/>
            <w:shd w:val="clear" w:color="auto" w:fill="auto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903C7C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AF4DEA" w:rsidRPr="00BE144E" w:rsidRDefault="00AF4DEA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F0F1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EB500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272" w:type="dxa"/>
            <w:gridSpan w:val="2"/>
            <w:vAlign w:val="bottom"/>
          </w:tcPr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03C7C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AF4DEA" w:rsidRPr="00BE144E" w:rsidRDefault="00AF4DEA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AF4DEA" w:rsidRPr="00BE144E" w:rsidRDefault="00AF4DEA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F0F1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EB500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F6CE1" w:rsidRPr="00BE144E" w:rsidTr="008E2F33">
        <w:trPr>
          <w:tblHeader/>
        </w:trPr>
        <w:tc>
          <w:tcPr>
            <w:tcW w:w="3186" w:type="dxa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BF6CE1" w:rsidRPr="00BE144E" w:rsidRDefault="00BF6CE1" w:rsidP="00AF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4DEA" w:rsidRPr="00BE144E" w:rsidTr="008E2F33">
        <w:trPr>
          <w:tblHeader/>
        </w:trPr>
        <w:tc>
          <w:tcPr>
            <w:tcW w:w="3186" w:type="dxa"/>
            <w:shd w:val="clear" w:color="auto" w:fill="auto"/>
            <w:vAlign w:val="bottom"/>
          </w:tcPr>
          <w:p w:rsidR="00AF4DEA" w:rsidRPr="00BE144E" w:rsidRDefault="00AF4DEA" w:rsidP="002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2"/>
            <w:vAlign w:val="bottom"/>
          </w:tcPr>
          <w:p w:rsidR="00AF4DEA" w:rsidRPr="00BE144E" w:rsidRDefault="00AF4DEA" w:rsidP="002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642" w:rsidRPr="00BE144E" w:rsidTr="008E2F33">
        <w:tc>
          <w:tcPr>
            <w:tcW w:w="3186" w:type="dxa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90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51" w:type="dxa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F7642" w:rsidRPr="00BE144E" w:rsidRDefault="000F7642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0F7642" w:rsidRPr="00BE144E" w:rsidRDefault="000F7642" w:rsidP="00AF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F7642" w:rsidRPr="00BE144E" w:rsidRDefault="000F7642" w:rsidP="00AF4DE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6266C" w:rsidRPr="00BE144E" w:rsidTr="008E2F33">
        <w:tc>
          <w:tcPr>
            <w:tcW w:w="3186" w:type="dxa"/>
            <w:shd w:val="clear" w:color="auto" w:fill="auto"/>
            <w:vAlign w:val="bottom"/>
          </w:tcPr>
          <w:p w:rsidR="0006266C" w:rsidRPr="00BE144E" w:rsidRDefault="00CF46CA" w:rsidP="00062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</w:t>
            </w:r>
            <w:r w:rsidR="0006266C"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วัสดุสำรอง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คลังล้าสมัยและ</w:t>
            </w:r>
          </w:p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ค่าเผื่อการปรับลด</w:t>
            </w:r>
            <w:r w:rsidR="00CF46CA"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มูลค่าน้ำมัน</w:t>
            </w:r>
          </w:p>
          <w:p w:rsidR="0006266C" w:rsidRPr="00BE144E" w:rsidRDefault="0006266C" w:rsidP="00CF46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เชื้อเพลิง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06266C" w:rsidRPr="00BE144E" w:rsidRDefault="0006266C" w:rsidP="00287B0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272,465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6266C" w:rsidRPr="00BE144E" w:rsidRDefault="00001BBD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16,22</w:t>
            </w:r>
            <w:r w:rsidR="00576E42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6266C" w:rsidRPr="00BE144E" w:rsidRDefault="006E6254" w:rsidP="00903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06266C" w:rsidRPr="00BE144E" w:rsidRDefault="006E6254" w:rsidP="000626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(4,144)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6266C" w:rsidRPr="00BE144E" w:rsidRDefault="006E6254" w:rsidP="000626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284,54</w:t>
            </w:r>
            <w:r w:rsidR="00576E42" w:rsidRPr="00BE144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E6254" w:rsidRPr="00BE144E" w:rsidTr="008E2F33">
        <w:tc>
          <w:tcPr>
            <w:tcW w:w="3186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251" w:type="dxa"/>
            <w:shd w:val="clear" w:color="auto" w:fill="auto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4,814,444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E6254" w:rsidRPr="00BE144E" w:rsidRDefault="006E6254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(627,393)</w:t>
            </w:r>
          </w:p>
        </w:tc>
        <w:tc>
          <w:tcPr>
            <w:tcW w:w="270" w:type="dxa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6E6254" w:rsidRPr="00BE144E" w:rsidRDefault="00576E42" w:rsidP="000626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(73,452</w:t>
            </w:r>
            <w:r w:rsidR="006E6254" w:rsidRPr="00BE144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4,113,</w:t>
            </w:r>
            <w:r w:rsidR="00DB587E" w:rsidRPr="00BE144E">
              <w:rPr>
                <w:rFonts w:ascii="Angsana New" w:hAnsi="Angsana New"/>
                <w:sz w:val="30"/>
                <w:szCs w:val="30"/>
              </w:rPr>
              <w:t>59</w:t>
            </w:r>
            <w:r w:rsidR="00576E42" w:rsidRPr="00BE144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E6254" w:rsidRPr="00BE144E" w:rsidTr="008E2F33">
        <w:tc>
          <w:tcPr>
            <w:tcW w:w="3186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251" w:type="dxa"/>
            <w:shd w:val="clear" w:color="auto" w:fill="auto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E6254" w:rsidRPr="00BE144E" w:rsidRDefault="006E6254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136</w:t>
            </w:r>
          </w:p>
        </w:tc>
      </w:tr>
      <w:tr w:rsidR="006E6254" w:rsidRPr="00BE144E" w:rsidTr="008E2F33">
        <w:tc>
          <w:tcPr>
            <w:tcW w:w="3186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6E6254" w:rsidRPr="00BE144E" w:rsidRDefault="006E6254" w:rsidP="00903C7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34,727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E6254" w:rsidRPr="00BE144E" w:rsidRDefault="006E6254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2,400</w:t>
            </w:r>
          </w:p>
        </w:tc>
        <w:tc>
          <w:tcPr>
            <w:tcW w:w="270" w:type="dxa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37,127</w:t>
            </w:r>
          </w:p>
        </w:tc>
      </w:tr>
      <w:tr w:rsidR="006E6254" w:rsidRPr="00BE144E" w:rsidTr="008E2F33">
        <w:tc>
          <w:tcPr>
            <w:tcW w:w="3186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51" w:type="dxa"/>
            <w:shd w:val="clear" w:color="auto" w:fill="auto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479,409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E6254" w:rsidRPr="00BE144E" w:rsidRDefault="002956FB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8,254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6E6254" w:rsidRPr="00BE144E" w:rsidRDefault="006E6254" w:rsidP="002956F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2956FB" w:rsidRPr="00BE144E">
              <w:rPr>
                <w:rFonts w:ascii="Angsana New" w:hAnsi="Angsana New"/>
                <w:sz w:val="30"/>
                <w:szCs w:val="30"/>
                <w:lang w:bidi="th-TH"/>
              </w:rPr>
              <w:t>47,501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6E6254" w:rsidRPr="00BE144E" w:rsidRDefault="002956FB" w:rsidP="000626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423,654</w:t>
            </w:r>
          </w:p>
        </w:tc>
      </w:tr>
      <w:tr w:rsidR="006E6254" w:rsidRPr="00BE144E" w:rsidTr="008E2F33">
        <w:tc>
          <w:tcPr>
            <w:tcW w:w="3186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105,915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E6254" w:rsidRPr="00BE144E" w:rsidRDefault="002956FB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8,266</w:t>
            </w:r>
          </w:p>
        </w:tc>
        <w:tc>
          <w:tcPr>
            <w:tcW w:w="270" w:type="dxa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6254" w:rsidRPr="00BE144E" w:rsidRDefault="006E6254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254" w:rsidRPr="00BE144E" w:rsidRDefault="002956FB" w:rsidP="000626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(12,059</w:t>
            </w:r>
            <w:r w:rsidR="006E6254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6254" w:rsidRPr="00BE144E" w:rsidRDefault="006E6254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254" w:rsidRPr="00BE144E" w:rsidRDefault="006E6254" w:rsidP="00576E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102,12</w:t>
            </w:r>
            <w:r w:rsidR="00401EA5" w:rsidRPr="00BE144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06266C" w:rsidRPr="00BE144E" w:rsidTr="008E2F33">
        <w:tc>
          <w:tcPr>
            <w:tcW w:w="3186" w:type="dxa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5,707,095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66C" w:rsidRPr="00BE144E" w:rsidRDefault="002956FB" w:rsidP="00C4629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(608,752</w:t>
            </w:r>
            <w:r w:rsidR="00C46291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266C" w:rsidRPr="00BE144E" w:rsidRDefault="006E6254" w:rsidP="00576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266C" w:rsidRPr="00BE144E" w:rsidRDefault="002956FB" w:rsidP="00401EA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(137,156</w:t>
            </w:r>
            <w:r w:rsidR="006E6254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06266C" w:rsidRPr="00BE144E" w:rsidRDefault="0006266C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266C" w:rsidRPr="00BE144E" w:rsidRDefault="002956FB" w:rsidP="00C46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4,961,187</w:t>
            </w:r>
          </w:p>
        </w:tc>
      </w:tr>
      <w:tr w:rsidR="000F7642" w:rsidRPr="00BE144E" w:rsidTr="008E2F33">
        <w:tc>
          <w:tcPr>
            <w:tcW w:w="3186" w:type="dxa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7642" w:rsidRPr="00BE144E" w:rsidRDefault="000F7642" w:rsidP="0090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F7642" w:rsidRPr="00BE144E" w:rsidRDefault="000F7642" w:rsidP="00A0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:rsidR="000F7642" w:rsidRPr="00BE144E" w:rsidRDefault="000F7642" w:rsidP="000F7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F7642" w:rsidRPr="00BE144E" w:rsidRDefault="000F7642" w:rsidP="00A0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F7642" w:rsidRPr="00BE144E" w:rsidTr="008E2F33">
        <w:tc>
          <w:tcPr>
            <w:tcW w:w="3186" w:type="dxa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7642" w:rsidRPr="00BE144E" w:rsidRDefault="000F7642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F7642" w:rsidRPr="00BE144E" w:rsidRDefault="000F7642" w:rsidP="00A0258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:rsidR="000F7642" w:rsidRPr="00BE144E" w:rsidRDefault="000F7642" w:rsidP="000F764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F7642" w:rsidRPr="00BE144E" w:rsidRDefault="000F7642" w:rsidP="00A025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3361E5" w:rsidRPr="00BE144E" w:rsidTr="008E2F33">
        <w:tc>
          <w:tcPr>
            <w:tcW w:w="3186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251" w:type="dxa"/>
            <w:shd w:val="clear" w:color="auto" w:fill="auto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(2,751,729)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61E5" w:rsidRPr="00BE144E" w:rsidRDefault="003361E5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109,917</w:t>
            </w:r>
          </w:p>
        </w:tc>
        <w:tc>
          <w:tcPr>
            <w:tcW w:w="270" w:type="dxa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3361E5" w:rsidRPr="00BE144E" w:rsidRDefault="003361E5" w:rsidP="00EA00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361E5" w:rsidRPr="00BE144E" w:rsidRDefault="003361E5" w:rsidP="003361E5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256,268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3361E5" w:rsidRPr="00BE144E" w:rsidRDefault="003361E5" w:rsidP="00EA00D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</w:t>
            </w:r>
            <w:r w:rsidR="00EA00D6" w:rsidRPr="00BE144E">
              <w:rPr>
                <w:rFonts w:ascii="Angsana New" w:hAnsi="Angsana New"/>
                <w:sz w:val="30"/>
                <w:szCs w:val="30"/>
              </w:rPr>
              <w:t>385,544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61E5" w:rsidRPr="00BE144E" w:rsidTr="008E2F33">
        <w:tc>
          <w:tcPr>
            <w:tcW w:w="3186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251" w:type="dxa"/>
            <w:shd w:val="clear" w:color="auto" w:fill="auto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61E5" w:rsidRPr="00BE144E" w:rsidRDefault="003361E5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3361E5" w:rsidRPr="00BE144E" w:rsidRDefault="003361E5" w:rsidP="00EA00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361E5" w:rsidRPr="00BE144E" w:rsidRDefault="003361E5" w:rsidP="00EA00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:rsidR="003361E5" w:rsidRPr="00BE144E" w:rsidRDefault="003361E5" w:rsidP="00EA00D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361E5" w:rsidRPr="00BE144E" w:rsidTr="008E2F33">
        <w:tc>
          <w:tcPr>
            <w:tcW w:w="3186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51" w:type="dxa"/>
            <w:shd w:val="clear" w:color="auto" w:fill="auto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(4,245,039)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361E5" w:rsidRPr="00BE144E" w:rsidRDefault="004E3757" w:rsidP="00903C7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710</w:t>
            </w:r>
            <w:r w:rsidR="003361E5" w:rsidRPr="00BE144E">
              <w:rPr>
                <w:rFonts w:ascii="Angsana New" w:hAnsi="Angsana New"/>
                <w:sz w:val="30"/>
                <w:szCs w:val="30"/>
                <w:lang w:bidi="th-TH"/>
              </w:rPr>
              <w:t>,937</w:t>
            </w:r>
          </w:p>
        </w:tc>
        <w:tc>
          <w:tcPr>
            <w:tcW w:w="270" w:type="dxa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3361E5" w:rsidRPr="00BE144E" w:rsidRDefault="003361E5" w:rsidP="00EA00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3361E5" w:rsidRPr="00BE144E" w:rsidRDefault="003361E5" w:rsidP="00EA00D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361E5" w:rsidRPr="00BE144E" w:rsidRDefault="003361E5" w:rsidP="004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3361E5" w:rsidRPr="00BE144E" w:rsidRDefault="003361E5" w:rsidP="000626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361E5" w:rsidRPr="00BE144E" w:rsidRDefault="00287B0F" w:rsidP="00287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(3,534</w:t>
            </w:r>
            <w:r w:rsidR="00EA00D6" w:rsidRPr="00BE144E">
              <w:rPr>
                <w:rFonts w:ascii="Angsana New" w:hAnsi="Angsana New"/>
                <w:sz w:val="30"/>
                <w:szCs w:val="30"/>
              </w:rPr>
              <w:t>,102</w:t>
            </w:r>
            <w:r w:rsidR="003361E5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6E42" w:rsidRPr="00BE144E" w:rsidTr="008E2F33">
        <w:tc>
          <w:tcPr>
            <w:tcW w:w="3186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1251" w:type="dxa"/>
            <w:shd w:val="clear" w:color="auto" w:fill="auto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(2,815)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2956FB" w:rsidRPr="00BE144E">
              <w:rPr>
                <w:rFonts w:ascii="Angsana New" w:hAnsi="Angsana New"/>
                <w:sz w:val="30"/>
                <w:szCs w:val="30"/>
                <w:lang w:bidi="th-TH"/>
              </w:rPr>
              <w:t>08</w:t>
            </w:r>
          </w:p>
        </w:tc>
        <w:tc>
          <w:tcPr>
            <w:tcW w:w="270" w:type="dxa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:rsidR="00576E42" w:rsidRPr="00BE144E" w:rsidRDefault="00576E42" w:rsidP="00576E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76E42" w:rsidRPr="00BE144E" w:rsidRDefault="002956FB" w:rsidP="002956F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(2,693)</w:t>
            </w:r>
          </w:p>
        </w:tc>
      </w:tr>
      <w:tr w:rsidR="00C46291" w:rsidRPr="00BE144E" w:rsidTr="008E2F33">
        <w:tc>
          <w:tcPr>
            <w:tcW w:w="3186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(277,750)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46291" w:rsidRPr="00BE144E" w:rsidRDefault="00C46291" w:rsidP="00ED122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(9</w:t>
            </w:r>
            <w:r w:rsidR="002956FB" w:rsidRPr="00BE144E">
              <w:rPr>
                <w:rFonts w:ascii="Angsana New" w:hAnsi="Angsana New"/>
                <w:sz w:val="30"/>
                <w:szCs w:val="30"/>
                <w:lang w:bidi="th-TH"/>
              </w:rPr>
              <w:t>0,172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91" w:rsidRPr="00BE144E" w:rsidRDefault="002956FB" w:rsidP="00C4629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52,390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91" w:rsidRPr="00BE144E" w:rsidRDefault="00C46291" w:rsidP="00401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</w:t>
            </w:r>
            <w:r w:rsidR="00401EA5" w:rsidRPr="00BE144E">
              <w:rPr>
                <w:rFonts w:ascii="Angsana New" w:hAnsi="Angsana New"/>
                <w:sz w:val="30"/>
                <w:szCs w:val="30"/>
              </w:rPr>
              <w:t>315,532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6291" w:rsidRPr="00BE144E" w:rsidTr="008E2F33">
        <w:tc>
          <w:tcPr>
            <w:tcW w:w="3186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(7,277,333)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6291" w:rsidRPr="00BE144E" w:rsidRDefault="00C46291" w:rsidP="00ED122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ED1226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30,7</w:t>
            </w:r>
            <w:r w:rsidR="002956FB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</w:t>
            </w:r>
          </w:p>
        </w:tc>
        <w:tc>
          <w:tcPr>
            <w:tcW w:w="270" w:type="dxa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6291" w:rsidRPr="00BE144E" w:rsidRDefault="00401EA5" w:rsidP="00ED122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2956FB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08,672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6291" w:rsidRPr="00BE144E" w:rsidRDefault="00C46291" w:rsidP="00401E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401EA5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237,871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76E42" w:rsidRPr="00BE144E" w:rsidTr="008E2F33">
        <w:tc>
          <w:tcPr>
            <w:tcW w:w="3186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E42" w:rsidRPr="00BE144E" w:rsidRDefault="00576E42" w:rsidP="00576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76E42" w:rsidRPr="00BE144E" w:rsidRDefault="00576E42" w:rsidP="00576E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291" w:rsidRPr="00BE144E" w:rsidTr="008E2F33">
        <w:tc>
          <w:tcPr>
            <w:tcW w:w="3186" w:type="dxa"/>
            <w:shd w:val="clear" w:color="auto" w:fill="auto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(1,570,238)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46291" w:rsidRPr="00BE144E" w:rsidRDefault="002956FB" w:rsidP="00ED122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122,038</w:t>
            </w:r>
          </w:p>
        </w:tc>
        <w:tc>
          <w:tcPr>
            <w:tcW w:w="270" w:type="dxa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46291" w:rsidRPr="00BE144E" w:rsidRDefault="00C46291" w:rsidP="00C4629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6291" w:rsidRPr="00BE144E" w:rsidRDefault="002956FB" w:rsidP="00C4629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171,516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C46291" w:rsidRPr="00BE144E" w:rsidRDefault="00C46291" w:rsidP="00C4629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6291" w:rsidRPr="00BE144E" w:rsidRDefault="00C46291" w:rsidP="002956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956FB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1,276,684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903C7C" w:rsidRPr="00BE144E" w:rsidRDefault="00903C7C" w:rsidP="00C1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  <w:cs/>
        </w:rPr>
      </w:pPr>
    </w:p>
    <w:p w:rsidR="00903C7C" w:rsidRPr="00BE144E" w:rsidRDefault="00903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BE144E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9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080"/>
        <w:gridCol w:w="270"/>
        <w:gridCol w:w="1136"/>
        <w:gridCol w:w="18"/>
        <w:gridCol w:w="218"/>
        <w:gridCol w:w="18"/>
        <w:gridCol w:w="1130"/>
        <w:gridCol w:w="236"/>
        <w:gridCol w:w="1294"/>
      </w:tblGrid>
      <w:tr w:rsidR="002020B4" w:rsidRPr="00D4623A" w:rsidTr="00D4623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2020B4" w:rsidRPr="00D4623A" w:rsidRDefault="002020B4" w:rsidP="00C5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vAlign w:val="bottom"/>
          </w:tcPr>
          <w:p w:rsidR="002020B4" w:rsidRPr="00D4623A" w:rsidRDefault="002020B4" w:rsidP="00C5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500E" w:rsidRPr="00D4623A" w:rsidTr="00D4623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4623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4623A">
              <w:rPr>
                <w:rFonts w:ascii="Angsana New" w:hAnsi="Angsana New"/>
                <w:sz w:val="30"/>
                <w:szCs w:val="30"/>
                <w:cs/>
              </w:rPr>
              <w:t>รายจ่าย)/ รายได้ใน</w:t>
            </w:r>
          </w:p>
        </w:tc>
        <w:tc>
          <w:tcPr>
            <w:tcW w:w="236" w:type="dxa"/>
            <w:gridSpan w:val="2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B500E" w:rsidRPr="00D4623A" w:rsidTr="00D4623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7423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236" w:type="dxa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247423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D0064" w:rsidRPr="00D4623A" w:rsidTr="00D4623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D0064" w:rsidRPr="00D4623A" w:rsidRDefault="00ED0064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EB500E" w:rsidRPr="00D4623A" w:rsidTr="00D4623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vAlign w:val="bottom"/>
          </w:tcPr>
          <w:p w:rsidR="00EB500E" w:rsidRPr="00D4623A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90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720B93" w:rsidRPr="00D4623A" w:rsidRDefault="00720B93" w:rsidP="00720B9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ค่าเผื่อวัสดุสำรองคลังล้าสมัยและ</w:t>
            </w:r>
          </w:p>
          <w:p w:rsidR="00720B93" w:rsidRPr="00D4623A" w:rsidRDefault="00720B93" w:rsidP="00720B9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ค่าเผื่อการปรับลดมูลค่าน้ำมัน</w:t>
            </w:r>
          </w:p>
          <w:p w:rsidR="00EB500E" w:rsidRPr="00D4623A" w:rsidRDefault="00720B93" w:rsidP="00720B9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เชื้อเพลิง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val="en-US" w:bidi="th-TH"/>
              </w:rPr>
              <w:t>272,249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9645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(643)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272,465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5,452,335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378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(626,529)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(11,362)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4,814,444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135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31,875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2,852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34,727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481,096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5,281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(6,968)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479,409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55,239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49,829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105,915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6,292,911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37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(567,690)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(18,126)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5,707,095</w:t>
            </w:r>
          </w:p>
        </w:tc>
      </w:tr>
      <w:tr w:rsidR="0006266C" w:rsidRPr="00D4623A" w:rsidTr="00D4623A">
        <w:tc>
          <w:tcPr>
            <w:tcW w:w="3060" w:type="dxa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6266C" w:rsidRPr="00D4623A" w:rsidRDefault="0006266C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06266C" w:rsidRPr="00D4623A" w:rsidRDefault="0006266C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(2,893,123)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95,243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46,151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(2,751,729)</w:t>
            </w: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right="-10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00E" w:rsidRPr="00D4623A" w:rsidTr="00D4623A">
        <w:tc>
          <w:tcPr>
            <w:tcW w:w="30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(4,999,049)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754,010</w:t>
            </w:r>
          </w:p>
        </w:tc>
        <w:tc>
          <w:tcPr>
            <w:tcW w:w="270" w:type="dxa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500E" w:rsidRPr="00D4623A" w:rsidRDefault="00EB500E" w:rsidP="00EB50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EB500E" w:rsidRPr="00D4623A" w:rsidRDefault="00EB500E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(4,245,039)</w:t>
            </w:r>
          </w:p>
        </w:tc>
      </w:tr>
      <w:tr w:rsidR="003B1C97" w:rsidRPr="00D4623A" w:rsidTr="00D4623A">
        <w:tc>
          <w:tcPr>
            <w:tcW w:w="306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23A">
              <w:rPr>
                <w:rFonts w:ascii="Angsana New" w:hAnsi="Angsana New"/>
                <w:sz w:val="30"/>
                <w:szCs w:val="30"/>
                <w:lang w:val="en-US"/>
              </w:rPr>
              <w:t>(700)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378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(2,101)</w:t>
            </w:r>
          </w:p>
        </w:tc>
        <w:tc>
          <w:tcPr>
            <w:tcW w:w="270" w:type="dxa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3B1C97" w:rsidRPr="00D4623A" w:rsidRDefault="003B1C97" w:rsidP="003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3B1C97" w:rsidRPr="00D4623A" w:rsidRDefault="003B1C97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4623A">
              <w:rPr>
                <w:rFonts w:ascii="Angsana New" w:hAnsi="Angsana New"/>
                <w:sz w:val="30"/>
                <w:szCs w:val="30"/>
              </w:rPr>
              <w:t>14</w:t>
            </w: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3B1C97" w:rsidRPr="00D4623A" w:rsidRDefault="003B1C97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(2,815)</w:t>
            </w:r>
          </w:p>
        </w:tc>
      </w:tr>
      <w:tr w:rsidR="003B1C97" w:rsidRPr="00D4623A" w:rsidTr="00D4623A">
        <w:tc>
          <w:tcPr>
            <w:tcW w:w="306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(151,310)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378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(124,521)</w:t>
            </w:r>
          </w:p>
        </w:tc>
        <w:tc>
          <w:tcPr>
            <w:tcW w:w="270" w:type="dxa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(1,919)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D4623A">
              <w:rPr>
                <w:rFonts w:ascii="Angsana New" w:hAnsi="Angsana New"/>
                <w:sz w:val="30"/>
                <w:szCs w:val="30"/>
              </w:rPr>
              <w:t>(277,750)</w:t>
            </w:r>
          </w:p>
        </w:tc>
      </w:tr>
      <w:tr w:rsidR="003B1C97" w:rsidRPr="00D4623A" w:rsidTr="00D4623A">
        <w:tc>
          <w:tcPr>
            <w:tcW w:w="306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(8,044,182)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722,631</w:t>
            </w:r>
          </w:p>
        </w:tc>
        <w:tc>
          <w:tcPr>
            <w:tcW w:w="270" w:type="dxa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44,218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(7,277,333)</w:t>
            </w:r>
          </w:p>
        </w:tc>
      </w:tr>
      <w:tr w:rsidR="003B1C97" w:rsidRPr="00D0082F" w:rsidTr="00D4623A">
        <w:tc>
          <w:tcPr>
            <w:tcW w:w="3060" w:type="dxa"/>
            <w:shd w:val="clear" w:color="auto" w:fill="auto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1C97" w:rsidRPr="00D0082F" w:rsidRDefault="003B1C97" w:rsidP="003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1C97" w:rsidRPr="00D0082F" w:rsidRDefault="003B1C97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B1C97" w:rsidRPr="00D0082F" w:rsidRDefault="003B1C97" w:rsidP="003B1C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1C97" w:rsidRPr="00D0082F" w:rsidRDefault="003B1C97" w:rsidP="00D0082F">
            <w:pPr>
              <w:pStyle w:val="acctfourfigures"/>
              <w:tabs>
                <w:tab w:val="clear" w:pos="765"/>
                <w:tab w:val="decimal" w:pos="882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C97" w:rsidRPr="00D4623A" w:rsidTr="00D4623A">
        <w:tc>
          <w:tcPr>
            <w:tcW w:w="306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(1,751,271)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154,941</w:t>
            </w:r>
          </w:p>
        </w:tc>
        <w:tc>
          <w:tcPr>
            <w:tcW w:w="270" w:type="dxa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3B1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4623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</w:rPr>
              <w:t>26,092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C97" w:rsidRPr="00D4623A" w:rsidRDefault="003B1C97" w:rsidP="003B1C9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1C97" w:rsidRPr="00D4623A" w:rsidRDefault="003B1C97" w:rsidP="00D0082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(1,570,238)</w:t>
            </w:r>
          </w:p>
        </w:tc>
      </w:tr>
    </w:tbl>
    <w:p w:rsidR="00BF6CE1" w:rsidRPr="00BE144E" w:rsidRDefault="00BF6CE1" w:rsidP="0046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p w:rsidR="00BF6CE1" w:rsidRPr="00BE144E" w:rsidRDefault="00BF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70"/>
        <w:gridCol w:w="1260"/>
        <w:gridCol w:w="270"/>
        <w:gridCol w:w="1260"/>
        <w:gridCol w:w="270"/>
        <w:gridCol w:w="1260"/>
      </w:tblGrid>
      <w:tr w:rsidR="00184B55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184B55" w:rsidRPr="00BE144E" w:rsidRDefault="00184B5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:rsidR="00184B55" w:rsidRPr="00BE144E" w:rsidRDefault="00184B5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7A5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2217A5" w:rsidRPr="00BE144E" w:rsidRDefault="002217A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17A5" w:rsidRPr="00BE144E" w:rsidRDefault="002217A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217A5" w:rsidRPr="00BE144E" w:rsidRDefault="002217A5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17A5" w:rsidRPr="00BE144E" w:rsidRDefault="002217A5" w:rsidP="0022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รายจ่าย)/ รายได้ใน</w:t>
            </w:r>
          </w:p>
        </w:tc>
        <w:tc>
          <w:tcPr>
            <w:tcW w:w="270" w:type="dxa"/>
            <w:vAlign w:val="bottom"/>
          </w:tcPr>
          <w:p w:rsidR="002217A5" w:rsidRPr="00BE144E" w:rsidRDefault="002217A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17A5" w:rsidRPr="00BE144E" w:rsidRDefault="002217A5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279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60279E" w:rsidRPr="00BE144E" w:rsidRDefault="0060279E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F0F1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EB500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60279E" w:rsidRPr="00BE144E" w:rsidRDefault="0060279E" w:rsidP="007F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F0F1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EB500E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0279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79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60279E" w:rsidRPr="00BE144E" w:rsidRDefault="0060279E" w:rsidP="00EF6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774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0279E" w:rsidRPr="00BE144E" w:rsidRDefault="0060279E" w:rsidP="00146E57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7200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decimal" w:pos="684"/>
              </w:tabs>
              <w:spacing w:line="240" w:lineRule="auto"/>
              <w:ind w:left="-1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8" w:right="-96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7200" w:rsidRPr="00BE144E" w:rsidRDefault="00617200" w:rsidP="00A950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29,942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17200" w:rsidRPr="00BE144E" w:rsidRDefault="00C46291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17200" w:rsidRPr="00BE144E" w:rsidRDefault="00813A58" w:rsidP="00617200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17200" w:rsidRPr="00BE144E" w:rsidRDefault="00813A58" w:rsidP="00287B0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32,42</w:t>
            </w:r>
            <w:r w:rsidR="00C46291" w:rsidRPr="00BE1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17200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617200" w:rsidRPr="00BE144E" w:rsidRDefault="00617200" w:rsidP="0061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7200" w:rsidRPr="00BE144E" w:rsidRDefault="00617200" w:rsidP="00A950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29,942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7200" w:rsidRPr="00BE144E" w:rsidRDefault="00C46291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7200" w:rsidRPr="00BE144E" w:rsidRDefault="00813A58" w:rsidP="00617200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17200" w:rsidRPr="00BE144E" w:rsidRDefault="00617200" w:rsidP="0061720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7200" w:rsidRPr="00BE144E" w:rsidRDefault="00813A58" w:rsidP="00287B0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32,42</w:t>
            </w:r>
            <w:r w:rsidR="00C46291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184B55" w:rsidRPr="00BE144E" w:rsidRDefault="00184B55" w:rsidP="00184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78"/>
        <w:gridCol w:w="1252"/>
        <w:gridCol w:w="278"/>
        <w:gridCol w:w="1298"/>
        <w:gridCol w:w="278"/>
        <w:gridCol w:w="1206"/>
      </w:tblGrid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รายจ่าย)/ รายได้ใน</w:t>
            </w:r>
          </w:p>
        </w:tc>
        <w:tc>
          <w:tcPr>
            <w:tcW w:w="27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774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decimal" w:pos="684"/>
              </w:tabs>
              <w:spacing w:line="240" w:lineRule="auto"/>
              <w:ind w:left="-1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8" w:right="-96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951A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27,593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2,349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:rsidR="00EB500E" w:rsidRPr="00BE144E" w:rsidRDefault="00EB500E" w:rsidP="00287B0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29,942</w:t>
            </w:r>
          </w:p>
        </w:tc>
      </w:tr>
      <w:tr w:rsidR="00EB500E" w:rsidRPr="00BE144E" w:rsidTr="008E2F33">
        <w:trPr>
          <w:trHeight w:val="345"/>
        </w:trPr>
        <w:tc>
          <w:tcPr>
            <w:tcW w:w="379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287B0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27,593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2,349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EB500E" w:rsidP="00287B0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29,942</w:t>
            </w:r>
          </w:p>
        </w:tc>
      </w:tr>
    </w:tbl>
    <w:p w:rsidR="007F0F19" w:rsidRPr="00BE144E" w:rsidRDefault="007F0F19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:rsidR="0060279E" w:rsidRPr="00BE144E" w:rsidRDefault="0060279E" w:rsidP="002A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70"/>
        <w:gridCol w:w="1260"/>
        <w:gridCol w:w="246"/>
        <w:gridCol w:w="1284"/>
        <w:gridCol w:w="270"/>
        <w:gridCol w:w="1260"/>
      </w:tblGrid>
      <w:tr w:rsidR="0060279E" w:rsidRPr="00BE144E" w:rsidTr="008E2F33">
        <w:tc>
          <w:tcPr>
            <w:tcW w:w="3798" w:type="dxa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4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8E2F33">
        <w:tc>
          <w:tcPr>
            <w:tcW w:w="3798" w:type="dxa"/>
            <w:vAlign w:val="bottom"/>
          </w:tcPr>
          <w:p w:rsidR="00EB500E" w:rsidRPr="00BE144E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8E2F33">
        <w:trPr>
          <w:trHeight w:val="66"/>
        </w:trPr>
        <w:tc>
          <w:tcPr>
            <w:tcW w:w="3798" w:type="dxa"/>
            <w:vAlign w:val="bottom"/>
          </w:tcPr>
          <w:p w:rsidR="00EB500E" w:rsidRPr="00BE144E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00E" w:rsidRPr="00BE144E" w:rsidTr="008E2F33">
        <w:trPr>
          <w:trHeight w:val="346"/>
        </w:trPr>
        <w:tc>
          <w:tcPr>
            <w:tcW w:w="3798" w:type="dxa"/>
            <w:vAlign w:val="bottom"/>
          </w:tcPr>
          <w:p w:rsidR="00EB500E" w:rsidRPr="00935E33" w:rsidRDefault="00EB500E" w:rsidP="008E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35E3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500E" w:rsidRPr="00BE144E" w:rsidRDefault="00853EBC" w:rsidP="00E951A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544,984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853EBC" w:rsidP="00AA15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472,786</w:t>
            </w:r>
          </w:p>
        </w:tc>
        <w:tc>
          <w:tcPr>
            <w:tcW w:w="246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:rsidR="00EB500E" w:rsidRPr="00BE144E" w:rsidRDefault="00853EBC" w:rsidP="00853EB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308,163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B500E" w:rsidRPr="00BE144E" w:rsidRDefault="00853EBC" w:rsidP="00853EB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214,809</w:t>
            </w:r>
          </w:p>
        </w:tc>
      </w:tr>
    </w:tbl>
    <w:p w:rsidR="0060279E" w:rsidRPr="00BE144E" w:rsidRDefault="0060279E" w:rsidP="002A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E286D" w:rsidRPr="00BE144E" w:rsidRDefault="008E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br w:type="page"/>
      </w:r>
    </w:p>
    <w:p w:rsidR="008C6CB4" w:rsidRPr="00BE144E" w:rsidRDefault="008C6CB4" w:rsidP="008C6CB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ณ วันที่ 31 ธันวาคม 25</w:t>
      </w:r>
      <w:r w:rsidR="007F0F19" w:rsidRPr="00BE144E">
        <w:rPr>
          <w:rFonts w:ascii="Angsana New" w:hAnsi="Angsana New"/>
          <w:sz w:val="30"/>
          <w:szCs w:val="30"/>
          <w:cs/>
        </w:rPr>
        <w:t>6</w:t>
      </w:r>
      <w:r w:rsidR="00EB500E" w:rsidRPr="00BE144E">
        <w:rPr>
          <w:rFonts w:ascii="Angsana New" w:hAnsi="Angsana New"/>
          <w:sz w:val="30"/>
          <w:szCs w:val="30"/>
        </w:rPr>
        <w:t>1</w:t>
      </w:r>
      <w:r w:rsidR="007F0F19" w:rsidRPr="00BE144E">
        <w:rPr>
          <w:rFonts w:ascii="Angsana New" w:hAnsi="Angsana New"/>
          <w:sz w:val="30"/>
          <w:szCs w:val="30"/>
          <w:cs/>
        </w:rPr>
        <w:t xml:space="preserve"> </w:t>
      </w:r>
      <w:r w:rsidR="000C12BC" w:rsidRPr="00BE144E">
        <w:rPr>
          <w:rFonts w:ascii="Angsana New" w:hAnsi="Angsana New"/>
          <w:sz w:val="30"/>
          <w:szCs w:val="30"/>
          <w:cs/>
        </w:rPr>
        <w:t>กลุ่มบริษัทได้บันทึก</w:t>
      </w:r>
      <w:r w:rsidRPr="00BE144E">
        <w:rPr>
          <w:rFonts w:ascii="Angsana New" w:hAnsi="Angsana New"/>
          <w:sz w:val="30"/>
          <w:szCs w:val="30"/>
          <w:cs/>
        </w:rPr>
        <w:t>สินทรัพย์ภาษ</w:t>
      </w:r>
      <w:r w:rsidR="00BC2DA6" w:rsidRPr="00BE144E">
        <w:rPr>
          <w:rFonts w:ascii="Angsana New" w:hAnsi="Angsana New"/>
          <w:sz w:val="30"/>
          <w:szCs w:val="30"/>
          <w:cs/>
        </w:rPr>
        <w:t>ีเงินได้</w:t>
      </w:r>
      <w:r w:rsidR="008A1193" w:rsidRPr="00BE144E">
        <w:rPr>
          <w:rFonts w:ascii="Angsana New" w:hAnsi="Angsana New"/>
          <w:sz w:val="30"/>
          <w:szCs w:val="30"/>
          <w:cs/>
        </w:rPr>
        <w:t>รอการตัดบัญชี</w:t>
      </w:r>
      <w:r w:rsidR="003D0569" w:rsidRPr="00BE144E">
        <w:rPr>
          <w:rFonts w:ascii="Angsana New" w:hAnsi="Angsana New"/>
          <w:sz w:val="30"/>
          <w:szCs w:val="30"/>
          <w:cs/>
        </w:rPr>
        <w:t>จำนวน</w:t>
      </w:r>
      <w:r w:rsidR="007643C4" w:rsidRPr="00BE144E">
        <w:rPr>
          <w:rFonts w:ascii="Angsana New" w:hAnsi="Angsana New"/>
          <w:sz w:val="30"/>
          <w:szCs w:val="30"/>
        </w:rPr>
        <w:t xml:space="preserve"> </w:t>
      </w:r>
      <w:r w:rsidR="003B66BA" w:rsidRPr="00BE144E">
        <w:rPr>
          <w:rFonts w:ascii="Angsana New" w:hAnsi="Angsana New"/>
          <w:sz w:val="30"/>
          <w:szCs w:val="30"/>
        </w:rPr>
        <w:t>423.65</w:t>
      </w:r>
      <w:r w:rsidR="007643C4" w:rsidRPr="00BE144E">
        <w:rPr>
          <w:rFonts w:ascii="Angsana New" w:hAnsi="Angsana New"/>
          <w:sz w:val="30"/>
          <w:szCs w:val="30"/>
        </w:rPr>
        <w:t xml:space="preserve"> </w:t>
      </w:r>
      <w:r w:rsidR="007643C4" w:rsidRPr="00BE144E">
        <w:rPr>
          <w:rFonts w:ascii="Angsana New" w:hAnsi="Angsana New"/>
          <w:sz w:val="30"/>
          <w:szCs w:val="30"/>
          <w:cs/>
        </w:rPr>
        <w:t>ล้านบาท</w:t>
      </w:r>
      <w:r w:rsidR="007643C4" w:rsidRPr="00BE144E">
        <w:rPr>
          <w:rFonts w:ascii="Angsana New" w:hAnsi="Angsana New"/>
          <w:sz w:val="30"/>
          <w:szCs w:val="30"/>
        </w:rPr>
        <w:t xml:space="preserve"> </w:t>
      </w:r>
      <w:r w:rsidR="009534C6" w:rsidRPr="00BE144E">
        <w:rPr>
          <w:rFonts w:ascii="Angsana New" w:hAnsi="Angsana New"/>
          <w:sz w:val="30"/>
          <w:szCs w:val="30"/>
        </w:rPr>
        <w:br/>
      </w:r>
      <w:r w:rsidR="000C12BC" w:rsidRPr="00BE144E">
        <w:rPr>
          <w:rFonts w:ascii="Angsana New" w:hAnsi="Angsana New"/>
          <w:sz w:val="30"/>
          <w:szCs w:val="30"/>
          <w:cs/>
        </w:rPr>
        <w:t>จากยอด</w:t>
      </w:r>
      <w:r w:rsidRPr="00BE144E">
        <w:rPr>
          <w:rFonts w:ascii="Angsana New" w:hAnsi="Angsana New"/>
          <w:sz w:val="30"/>
          <w:szCs w:val="30"/>
          <w:cs/>
        </w:rPr>
        <w:t>ขาดทุนทางภาษี</w:t>
      </w:r>
      <w:r w:rsidR="008A1193" w:rsidRPr="00BE144E">
        <w:rPr>
          <w:rFonts w:ascii="Angsana New" w:hAnsi="Angsana New"/>
          <w:sz w:val="30"/>
          <w:szCs w:val="30"/>
          <w:cs/>
        </w:rPr>
        <w:t>สะสม</w:t>
      </w:r>
      <w:r w:rsidRPr="00BE144E">
        <w:rPr>
          <w:rFonts w:ascii="Angsana New" w:hAnsi="Angsana New"/>
          <w:sz w:val="30"/>
          <w:szCs w:val="30"/>
          <w:cs/>
        </w:rPr>
        <w:t>ของบริษัทย่อย</w:t>
      </w:r>
      <w:r w:rsidR="003D0569" w:rsidRPr="00BE144E">
        <w:rPr>
          <w:rFonts w:ascii="Angsana New" w:hAnsi="Angsana New"/>
          <w:sz w:val="30"/>
          <w:szCs w:val="30"/>
          <w:cs/>
        </w:rPr>
        <w:t>ทางอ้อม</w:t>
      </w:r>
      <w:r w:rsidRPr="00BE144E">
        <w:rPr>
          <w:rFonts w:ascii="Angsana New" w:hAnsi="Angsana New"/>
          <w:sz w:val="30"/>
          <w:szCs w:val="30"/>
          <w:cs/>
        </w:rPr>
        <w:t xml:space="preserve">ในต่างประเทศแห่งหนึ่ง </w:t>
      </w:r>
      <w:r w:rsidR="00133B84" w:rsidRPr="00BE144E">
        <w:rPr>
          <w:rFonts w:ascii="Angsana New" w:hAnsi="Angsana New"/>
          <w:sz w:val="30"/>
          <w:szCs w:val="30"/>
          <w:cs/>
        </w:rPr>
        <w:t>ผู้บริหาร</w:t>
      </w:r>
      <w:r w:rsidR="008A1193" w:rsidRPr="00BE144E">
        <w:rPr>
          <w:rFonts w:ascii="Angsana New" w:hAnsi="Angsana New"/>
          <w:sz w:val="30"/>
          <w:szCs w:val="30"/>
          <w:cs/>
        </w:rPr>
        <w:t>ของกลุ่มบริษัท</w:t>
      </w:r>
      <w:r w:rsidR="00184B55" w:rsidRPr="00BE144E">
        <w:rPr>
          <w:rFonts w:ascii="Angsana New" w:hAnsi="Angsana New"/>
          <w:sz w:val="30"/>
          <w:szCs w:val="30"/>
          <w:cs/>
        </w:rPr>
        <w:t>ได้</w:t>
      </w:r>
      <w:r w:rsidR="00133B84" w:rsidRPr="00BE144E">
        <w:rPr>
          <w:rFonts w:ascii="Angsana New" w:hAnsi="Angsana New"/>
          <w:sz w:val="30"/>
          <w:szCs w:val="30"/>
          <w:cs/>
        </w:rPr>
        <w:t>ทำการประม</w:t>
      </w:r>
      <w:r w:rsidR="008A1193" w:rsidRPr="00BE144E">
        <w:rPr>
          <w:rFonts w:ascii="Angsana New" w:hAnsi="Angsana New"/>
          <w:sz w:val="30"/>
          <w:szCs w:val="30"/>
          <w:cs/>
        </w:rPr>
        <w:t>าณ</w:t>
      </w:r>
      <w:r w:rsidR="00C23E43" w:rsidRPr="00BE144E">
        <w:rPr>
          <w:rFonts w:ascii="Angsana New" w:hAnsi="Angsana New"/>
          <w:sz w:val="30"/>
          <w:szCs w:val="30"/>
          <w:cs/>
        </w:rPr>
        <w:t>การ</w:t>
      </w:r>
      <w:r w:rsidR="008A1193" w:rsidRPr="00BE144E">
        <w:rPr>
          <w:rFonts w:ascii="Angsana New" w:hAnsi="Angsana New"/>
          <w:sz w:val="30"/>
          <w:szCs w:val="30"/>
          <w:cs/>
        </w:rPr>
        <w:t>กำไรทางภาษีในอนาคตและ</w:t>
      </w:r>
      <w:r w:rsidR="00133B84" w:rsidRPr="00BE144E">
        <w:rPr>
          <w:rFonts w:ascii="Angsana New" w:hAnsi="Angsana New"/>
          <w:sz w:val="30"/>
          <w:szCs w:val="30"/>
          <w:cs/>
        </w:rPr>
        <w:t>พิจารณาแล้วพบว่ามีความเป็นไปได้ที่กำไรทางภาษีในอนาคตจะมีเพียงพอที่จะนำขาดทุนทางภาษี</w:t>
      </w:r>
      <w:r w:rsidR="007643C4" w:rsidRPr="00BE144E">
        <w:rPr>
          <w:rFonts w:ascii="Angsana New" w:hAnsi="Angsana New"/>
          <w:sz w:val="30"/>
          <w:szCs w:val="30"/>
          <w:cs/>
        </w:rPr>
        <w:t>มาใช้ประโยชน์ทางภาษีได้</w:t>
      </w:r>
      <w:r w:rsidR="007643C4" w:rsidRPr="00BE144E">
        <w:rPr>
          <w:rFonts w:ascii="Angsana New" w:hAnsi="Angsana New"/>
          <w:sz w:val="30"/>
          <w:szCs w:val="30"/>
        </w:rPr>
        <w:t xml:space="preserve"> </w:t>
      </w:r>
      <w:r w:rsidR="008A1193" w:rsidRPr="00BE144E">
        <w:rPr>
          <w:rFonts w:ascii="Angsana New" w:hAnsi="Angsana New"/>
          <w:sz w:val="30"/>
          <w:szCs w:val="30"/>
          <w:cs/>
        </w:rPr>
        <w:t>ทั้งนี้</w:t>
      </w:r>
      <w:r w:rsidR="009D1995" w:rsidRPr="00BE144E">
        <w:rPr>
          <w:rFonts w:ascii="Angsana New" w:hAnsi="Angsana New"/>
          <w:sz w:val="30"/>
          <w:szCs w:val="30"/>
          <w:cs/>
        </w:rPr>
        <w:t xml:space="preserve"> </w:t>
      </w:r>
      <w:r w:rsidR="00133B84" w:rsidRPr="00BE144E">
        <w:rPr>
          <w:rFonts w:ascii="Angsana New" w:hAnsi="Angsana New"/>
          <w:sz w:val="30"/>
          <w:szCs w:val="30"/>
          <w:cs/>
        </w:rPr>
        <w:t>ขาดทุนทางภาษีในประเทศดังกล่าว</w:t>
      </w:r>
      <w:r w:rsidR="008A1193" w:rsidRPr="00BE144E">
        <w:rPr>
          <w:rFonts w:ascii="Angsana New" w:hAnsi="Angsana New"/>
          <w:sz w:val="30"/>
          <w:szCs w:val="30"/>
          <w:cs/>
        </w:rPr>
        <w:t>ไม่จำกัดจำนวนและ</w:t>
      </w:r>
      <w:r w:rsidR="00133B84" w:rsidRPr="00BE144E">
        <w:rPr>
          <w:rFonts w:ascii="Angsana New" w:hAnsi="Angsana New"/>
          <w:sz w:val="30"/>
          <w:szCs w:val="30"/>
          <w:cs/>
        </w:rPr>
        <w:t>ไม่</w:t>
      </w:r>
      <w:r w:rsidR="007643C4" w:rsidRPr="00BE144E">
        <w:rPr>
          <w:rFonts w:ascii="Angsana New" w:hAnsi="Angsana New"/>
          <w:sz w:val="30"/>
          <w:szCs w:val="30"/>
          <w:cs/>
        </w:rPr>
        <w:t>มีวันสิ้น</w:t>
      </w:r>
      <w:r w:rsidR="008A1193" w:rsidRPr="00BE144E">
        <w:rPr>
          <w:rFonts w:ascii="Angsana New" w:hAnsi="Angsana New"/>
          <w:sz w:val="30"/>
          <w:szCs w:val="30"/>
          <w:cs/>
        </w:rPr>
        <w:t>อายุ</w:t>
      </w:r>
      <w:r w:rsidR="00133B84" w:rsidRPr="00BE144E">
        <w:rPr>
          <w:rFonts w:ascii="Angsana New" w:hAnsi="Angsana New"/>
          <w:sz w:val="30"/>
          <w:szCs w:val="30"/>
          <w:cs/>
        </w:rPr>
        <w:t xml:space="preserve"> ด้วยเหตุนี้</w:t>
      </w:r>
      <w:r w:rsidR="00184B55" w:rsidRPr="00BE144E">
        <w:rPr>
          <w:rFonts w:ascii="Angsana New" w:hAnsi="Angsana New"/>
          <w:sz w:val="30"/>
          <w:szCs w:val="30"/>
          <w:cs/>
        </w:rPr>
        <w:t>กลุ่มบริษัท</w:t>
      </w:r>
      <w:r w:rsidR="00133B84" w:rsidRPr="00BE144E">
        <w:rPr>
          <w:rFonts w:ascii="Angsana New" w:hAnsi="Angsana New"/>
          <w:sz w:val="30"/>
          <w:szCs w:val="30"/>
          <w:cs/>
        </w:rPr>
        <w:t>จึงรับรู้สินทรัพย์ภาษีเงินได้</w:t>
      </w:r>
      <w:r w:rsidR="008A1193" w:rsidRPr="00BE144E">
        <w:rPr>
          <w:rFonts w:ascii="Angsana New" w:hAnsi="Angsana New"/>
          <w:sz w:val="30"/>
          <w:szCs w:val="30"/>
          <w:cs/>
        </w:rPr>
        <w:t>รอการตัดบัญชี</w:t>
      </w:r>
      <w:r w:rsidR="00133B84" w:rsidRPr="00BE144E">
        <w:rPr>
          <w:rFonts w:ascii="Angsana New" w:hAnsi="Angsana New"/>
          <w:sz w:val="30"/>
          <w:szCs w:val="30"/>
          <w:cs/>
        </w:rPr>
        <w:t>ที่เกี่ยวข้อง</w:t>
      </w:r>
    </w:p>
    <w:p w:rsidR="00133B84" w:rsidRPr="00BE144E" w:rsidRDefault="00133B84" w:rsidP="008C6CB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BC2DA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116"/>
        <w:gridCol w:w="270"/>
        <w:gridCol w:w="1089"/>
        <w:gridCol w:w="37"/>
        <w:gridCol w:w="236"/>
        <w:gridCol w:w="1095"/>
        <w:gridCol w:w="260"/>
        <w:gridCol w:w="14"/>
        <w:gridCol w:w="1080"/>
      </w:tblGrid>
      <w:tr w:rsidR="0060279E" w:rsidRPr="00BE144E" w:rsidTr="003800A1">
        <w:tc>
          <w:tcPr>
            <w:tcW w:w="4086" w:type="dxa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4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3800A1">
        <w:tc>
          <w:tcPr>
            <w:tcW w:w="4086" w:type="dxa"/>
            <w:vAlign w:val="bottom"/>
          </w:tcPr>
          <w:p w:rsidR="00EB500E" w:rsidRPr="00BE144E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3800A1">
        <w:tc>
          <w:tcPr>
            <w:tcW w:w="4086" w:type="dxa"/>
            <w:vAlign w:val="bottom"/>
          </w:tcPr>
          <w:p w:rsidR="00EB500E" w:rsidRPr="00BE144E" w:rsidRDefault="00EB500E" w:rsidP="00EB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7" w:type="dxa"/>
            <w:gridSpan w:val="9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D99" w:rsidRPr="00BE144E" w:rsidTr="003800A1">
        <w:tc>
          <w:tcPr>
            <w:tcW w:w="4086" w:type="dxa"/>
            <w:vAlign w:val="bottom"/>
          </w:tcPr>
          <w:p w:rsidR="00814D99" w:rsidRPr="00BE144E" w:rsidRDefault="00A271CB" w:rsidP="00A2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ค่าใช้จ่ายจ่ายล่วงหน้าค่าบริการเชื่อมต่อและส่งกระแสไฟฟ้า</w:t>
            </w:r>
          </w:p>
        </w:tc>
        <w:tc>
          <w:tcPr>
            <w:tcW w:w="1116" w:type="dxa"/>
            <w:vAlign w:val="bottom"/>
          </w:tcPr>
          <w:p w:rsidR="00814D99" w:rsidRPr="00BE144E" w:rsidRDefault="00A037CD" w:rsidP="00ED00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633,937</w:t>
            </w:r>
          </w:p>
        </w:tc>
        <w:tc>
          <w:tcPr>
            <w:tcW w:w="270" w:type="dxa"/>
            <w:vAlign w:val="bottom"/>
          </w:tcPr>
          <w:p w:rsidR="00814D99" w:rsidRPr="00BE144E" w:rsidRDefault="00814D99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:rsidR="00814D99" w:rsidRPr="00BE144E" w:rsidRDefault="00A037CD" w:rsidP="00A037C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14D99" w:rsidRPr="00BE144E" w:rsidRDefault="00814D99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814D99" w:rsidRPr="00BE144E" w:rsidRDefault="00A037CD" w:rsidP="009479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:rsidR="00814D99" w:rsidRPr="00BE144E" w:rsidRDefault="00814D99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14D99" w:rsidRPr="00BE144E" w:rsidRDefault="00A037CD" w:rsidP="00A950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7CD" w:rsidRPr="00BE144E" w:rsidTr="003800A1">
        <w:tc>
          <w:tcPr>
            <w:tcW w:w="408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ค่าใช้จ่ายภายใต้สัญญาจัดหาและ</w:t>
            </w:r>
            <w:r w:rsidR="00DE61E3" w:rsidRPr="00BE144E">
              <w:rPr>
                <w:rFonts w:ascii="Angsana New" w:hAnsi="Angsana New"/>
                <w:sz w:val="30"/>
                <w:szCs w:val="30"/>
                <w:cs/>
              </w:rPr>
              <w:t>ซ่อมอะไหล่</w:t>
            </w:r>
          </w:p>
          <w:p w:rsidR="00A037CD" w:rsidRPr="00BE144E" w:rsidRDefault="00A037CD" w:rsidP="00DE6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โรงไฟฟ้ารอตัดบัญชี</w:t>
            </w:r>
          </w:p>
        </w:tc>
        <w:tc>
          <w:tcPr>
            <w:tcW w:w="1116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505,139</w:t>
            </w:r>
          </w:p>
        </w:tc>
        <w:tc>
          <w:tcPr>
            <w:tcW w:w="270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453,486</w:t>
            </w:r>
          </w:p>
        </w:tc>
        <w:tc>
          <w:tcPr>
            <w:tcW w:w="23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7CD" w:rsidRPr="00BE144E" w:rsidTr="003800A1">
        <w:tc>
          <w:tcPr>
            <w:tcW w:w="408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ค่าพัฒนาโครงการผลิตไฟฟ้าพลังงานทดแทน</w:t>
            </w:r>
          </w:p>
        </w:tc>
        <w:tc>
          <w:tcPr>
            <w:tcW w:w="1116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225,006</w:t>
            </w:r>
          </w:p>
        </w:tc>
        <w:tc>
          <w:tcPr>
            <w:tcW w:w="270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179,087</w:t>
            </w:r>
          </w:p>
        </w:tc>
        <w:tc>
          <w:tcPr>
            <w:tcW w:w="23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7CD" w:rsidRPr="00BE144E" w:rsidTr="003800A1">
        <w:tc>
          <w:tcPr>
            <w:tcW w:w="408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ค่าพัฒนาโครงการ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โรงไฟฟ้าพลังน้ำ - น้ำงึม 3</w:t>
            </w:r>
          </w:p>
        </w:tc>
        <w:tc>
          <w:tcPr>
            <w:tcW w:w="1116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9,271</w:t>
            </w:r>
          </w:p>
        </w:tc>
        <w:tc>
          <w:tcPr>
            <w:tcW w:w="23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9,271</w:t>
            </w:r>
          </w:p>
        </w:tc>
      </w:tr>
      <w:tr w:rsidR="00A037CD" w:rsidRPr="00BE144E" w:rsidTr="003800A1">
        <w:tc>
          <w:tcPr>
            <w:tcW w:w="408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22,661</w:t>
            </w:r>
          </w:p>
        </w:tc>
        <w:tc>
          <w:tcPr>
            <w:tcW w:w="270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24,625</w:t>
            </w:r>
          </w:p>
        </w:tc>
        <w:tc>
          <w:tcPr>
            <w:tcW w:w="23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4,457</w:t>
            </w:r>
          </w:p>
        </w:tc>
        <w:tc>
          <w:tcPr>
            <w:tcW w:w="274" w:type="dxa"/>
            <w:gridSpan w:val="2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</w:tr>
      <w:tr w:rsidR="00A037CD" w:rsidRPr="00BE144E" w:rsidTr="003800A1">
        <w:tc>
          <w:tcPr>
            <w:tcW w:w="408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1,386,743</w:t>
            </w:r>
          </w:p>
        </w:tc>
        <w:tc>
          <w:tcPr>
            <w:tcW w:w="270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7CD" w:rsidRPr="00BE144E" w:rsidRDefault="00A037CD" w:rsidP="00A037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666,469</w:t>
            </w:r>
          </w:p>
        </w:tc>
        <w:tc>
          <w:tcPr>
            <w:tcW w:w="236" w:type="dxa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4,457</w:t>
            </w:r>
          </w:p>
        </w:tc>
        <w:tc>
          <w:tcPr>
            <w:tcW w:w="274" w:type="dxa"/>
            <w:gridSpan w:val="2"/>
            <w:vAlign w:val="bottom"/>
          </w:tcPr>
          <w:p w:rsidR="00A037CD" w:rsidRPr="00BE144E" w:rsidRDefault="00A037CD" w:rsidP="00A0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7CD" w:rsidRPr="00BE144E" w:rsidRDefault="00A037CD" w:rsidP="00A9505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13,701</w:t>
            </w:r>
          </w:p>
        </w:tc>
      </w:tr>
    </w:tbl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2A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โครงการผลิตไฟฟ้าพลังงานทดแทน</w:t>
      </w:r>
    </w:p>
    <w:p w:rsidR="0060279E" w:rsidRPr="00BE144E" w:rsidRDefault="0060279E" w:rsidP="008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D9667F" w:rsidRPr="00BE144E">
        <w:rPr>
          <w:rFonts w:ascii="Angsana New" w:hAnsi="Angsana New"/>
          <w:sz w:val="30"/>
          <w:szCs w:val="30"/>
          <w:cs/>
          <w:lang w:val="th-TH"/>
        </w:rPr>
        <w:t>มีโครงการที่อยู่</w:t>
      </w:r>
      <w:r w:rsidRPr="00BE144E">
        <w:rPr>
          <w:rFonts w:ascii="Angsana New" w:hAnsi="Angsana New"/>
          <w:sz w:val="30"/>
          <w:szCs w:val="30"/>
          <w:cs/>
          <w:lang w:val="th-TH"/>
        </w:rPr>
        <w:t>ระหว่างการพัฒนาโครงการ</w:t>
      </w:r>
      <w:r w:rsidR="00D9667F" w:rsidRPr="00BE144E">
        <w:rPr>
          <w:rFonts w:ascii="Angsana New" w:hAnsi="Angsana New"/>
          <w:sz w:val="30"/>
          <w:szCs w:val="30"/>
          <w:cs/>
          <w:lang w:val="th-TH"/>
        </w:rPr>
        <w:t>เพื่อ</w:t>
      </w:r>
      <w:r w:rsidRPr="00BE144E">
        <w:rPr>
          <w:rFonts w:ascii="Angsana New" w:hAnsi="Angsana New"/>
          <w:sz w:val="30"/>
          <w:szCs w:val="30"/>
          <w:cs/>
          <w:lang w:val="th-TH"/>
        </w:rPr>
        <w:t>ผลิตและจำหน่ายกระแสไฟฟ้าจากพลังงานทดแทนในประเทศออสเตรเลีย</w:t>
      </w:r>
    </w:p>
    <w:p w:rsidR="00CE0CD5" w:rsidRPr="00BE144E" w:rsidRDefault="00CE0CD5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9667F" w:rsidRPr="00BE144E" w:rsidRDefault="0060279E" w:rsidP="0060279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กลุ่มบริษัทได้บันทึกค่าพัฒ</w:t>
      </w:r>
      <w:r w:rsidR="008F7DD0" w:rsidRPr="00BE144E">
        <w:rPr>
          <w:rFonts w:ascii="Angsana New" w:hAnsi="Angsana New"/>
          <w:sz w:val="30"/>
          <w:szCs w:val="30"/>
          <w:cs/>
        </w:rPr>
        <w:t>นาโครงการ</w:t>
      </w:r>
      <w:r w:rsidRPr="00BE144E">
        <w:rPr>
          <w:rFonts w:ascii="Angsana New" w:hAnsi="Angsana New"/>
          <w:sz w:val="30"/>
          <w:szCs w:val="30"/>
          <w:cs/>
        </w:rPr>
        <w:t>ที่เกี่ยวกับโคร</w:t>
      </w:r>
      <w:r w:rsidR="00AA1944" w:rsidRPr="00BE144E">
        <w:rPr>
          <w:rFonts w:ascii="Angsana New" w:hAnsi="Angsana New"/>
          <w:sz w:val="30"/>
          <w:szCs w:val="30"/>
          <w:cs/>
        </w:rPr>
        <w:t>งการผลิตไฟฟ้าพลังงานทดแทน</w:t>
      </w:r>
      <w:r w:rsidRPr="00BE144E">
        <w:rPr>
          <w:rFonts w:ascii="Angsana New" w:hAnsi="Angsana New"/>
          <w:sz w:val="30"/>
          <w:szCs w:val="30"/>
          <w:cs/>
        </w:rPr>
        <w:t>ในประเทศออสเต</w:t>
      </w:r>
      <w:r w:rsidR="00D9667F" w:rsidRPr="00BE144E">
        <w:rPr>
          <w:rFonts w:ascii="Angsana New" w:hAnsi="Angsana New"/>
          <w:sz w:val="30"/>
          <w:szCs w:val="30"/>
          <w:cs/>
        </w:rPr>
        <w:t>รเลียเป็นสินทรัพย์ไม่หมุนเวียนอื่น</w:t>
      </w:r>
      <w:r w:rsidR="007410C1" w:rsidRPr="00BE144E">
        <w:rPr>
          <w:rFonts w:ascii="Angsana New" w:hAnsi="Angsana New"/>
          <w:sz w:val="30"/>
          <w:szCs w:val="30"/>
          <w:cs/>
        </w:rPr>
        <w:t xml:space="preserve"> ซึ่ง</w:t>
      </w:r>
      <w:r w:rsidR="00D9667F" w:rsidRPr="00BE144E">
        <w:rPr>
          <w:rFonts w:ascii="Angsana New" w:hAnsi="Angsana New"/>
          <w:sz w:val="30"/>
          <w:szCs w:val="30"/>
          <w:cs/>
        </w:rPr>
        <w:t>โครงการดังกล่าว</w:t>
      </w:r>
      <w:r w:rsidR="008F7DD0" w:rsidRPr="00BE144E">
        <w:rPr>
          <w:rFonts w:ascii="Angsana New" w:hAnsi="Angsana New"/>
          <w:sz w:val="30"/>
          <w:szCs w:val="30"/>
          <w:cs/>
        </w:rPr>
        <w:t>ได้รับใบอนุญาตพัฒนาโครงการ</w:t>
      </w:r>
      <w:r w:rsidRPr="00BE144E">
        <w:rPr>
          <w:rFonts w:ascii="Angsana New" w:hAnsi="Angsana New"/>
          <w:sz w:val="30"/>
          <w:szCs w:val="30"/>
          <w:cs/>
        </w:rPr>
        <w:t>จากหน่วยงานท้องถิ่นแล้ว</w:t>
      </w:r>
      <w:r w:rsidR="00C22559" w:rsidRPr="00BE144E">
        <w:rPr>
          <w:rFonts w:ascii="Angsana New" w:hAnsi="Angsana New"/>
          <w:sz w:val="30"/>
          <w:szCs w:val="30"/>
          <w:cs/>
        </w:rPr>
        <w:t>และผู้บริหารพิจารณาแล้วพบว่า</w:t>
      </w:r>
      <w:r w:rsidR="000800C4" w:rsidRPr="00BE144E">
        <w:rPr>
          <w:rFonts w:ascii="Angsana New" w:hAnsi="Angsana New"/>
          <w:sz w:val="30"/>
          <w:szCs w:val="30"/>
          <w:cs/>
        </w:rPr>
        <w:t>โครงการเหล่า</w:t>
      </w:r>
      <w:r w:rsidR="00A06437" w:rsidRPr="00BE144E">
        <w:rPr>
          <w:rFonts w:ascii="Angsana New" w:hAnsi="Angsana New"/>
          <w:sz w:val="30"/>
          <w:szCs w:val="30"/>
          <w:cs/>
        </w:rPr>
        <w:t>นี้</w:t>
      </w:r>
      <w:r w:rsidR="000800C4" w:rsidRPr="00BE144E">
        <w:rPr>
          <w:rFonts w:ascii="Angsana New" w:hAnsi="Angsana New"/>
          <w:sz w:val="30"/>
          <w:szCs w:val="30"/>
          <w:cs/>
        </w:rPr>
        <w:t xml:space="preserve">มีความเป็นไปได้ทางเทคนิคและทางการค้า มีความเป็นไปได้ที่จะก่อให้เกิดประโยชน์เชิงเศรษฐกิจในอนาคต </w:t>
      </w:r>
      <w:r w:rsidRPr="00BE144E">
        <w:rPr>
          <w:rFonts w:ascii="Angsana New" w:hAnsi="Angsana New"/>
          <w:sz w:val="30"/>
          <w:szCs w:val="30"/>
          <w:cs/>
        </w:rPr>
        <w:t>และยอดรวมของมูลค่าปัจจุบันของกระแสเงินสดในอนาคตจะไม่ต่ำกว่ามูลค่าตามบัญชี</w:t>
      </w:r>
    </w:p>
    <w:p w:rsidR="003D0AED" w:rsidRPr="00BE144E" w:rsidRDefault="003D0AED" w:rsidP="003D0AE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D0AED" w:rsidRPr="00BE144E" w:rsidRDefault="003D0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004E3" w:rsidRPr="00BE144E" w:rsidRDefault="00DE61E3" w:rsidP="000004E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0004E3"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เชื่อมต่อและส่งกระแสไฟฟ้า</w:t>
      </w:r>
    </w:p>
    <w:p w:rsidR="003D0AED" w:rsidRPr="00BE144E" w:rsidRDefault="003D0AED" w:rsidP="003D0AE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215997" w:rsidRPr="00BA0D92" w:rsidRDefault="00215997" w:rsidP="00215997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/>
          <w:sz w:val="30"/>
          <w:szCs w:val="30"/>
        </w:rPr>
      </w:pPr>
      <w:r w:rsidRPr="00BA0D92">
        <w:rPr>
          <w:rFonts w:ascii="Angsana New" w:hAnsi="Angsana New"/>
          <w:sz w:val="30"/>
          <w:szCs w:val="30"/>
          <w:cs/>
        </w:rPr>
        <w:t>เมื่อวันที่ 2</w:t>
      </w:r>
      <w:r w:rsidRPr="00BA0D92">
        <w:rPr>
          <w:rFonts w:ascii="Angsana New" w:hAnsi="Angsana New"/>
          <w:sz w:val="30"/>
          <w:szCs w:val="30"/>
        </w:rPr>
        <w:t>6</w:t>
      </w:r>
      <w:r w:rsidRPr="00BA0D92">
        <w:rPr>
          <w:rFonts w:ascii="Angsana New" w:hAnsi="Angsana New"/>
          <w:sz w:val="30"/>
          <w:szCs w:val="30"/>
          <w:cs/>
        </w:rPr>
        <w:t xml:space="preserve"> ตุลาคม 2559</w:t>
      </w:r>
      <w:r w:rsidRPr="00BA0D92">
        <w:rPr>
          <w:rFonts w:ascii="Angsana New" w:hAnsi="Angsana New"/>
          <w:sz w:val="30"/>
          <w:szCs w:val="30"/>
        </w:rPr>
        <w:t> Mount Emerald Wind Farm Pty. Ltd. </w:t>
      </w:r>
      <w:r w:rsidRPr="00BA0D92">
        <w:rPr>
          <w:rFonts w:ascii="Angsana New" w:hAnsi="Angsana New"/>
          <w:sz w:val="30"/>
          <w:szCs w:val="30"/>
          <w:cs/>
        </w:rPr>
        <w:t>ซึ่งเป็นบริษัทย่อยทางอ้อม ได้ทำสัญญาการเชื่อมต่อและส่งกระแสไฟฟ้า (</w:t>
      </w:r>
      <w:r w:rsidRPr="00BA0D92">
        <w:rPr>
          <w:rFonts w:ascii="Angsana New" w:hAnsi="Angsana New"/>
          <w:sz w:val="30"/>
          <w:szCs w:val="30"/>
        </w:rPr>
        <w:t>G</w:t>
      </w:r>
      <w:r w:rsidR="00DE61E3" w:rsidRPr="00BA0D92">
        <w:rPr>
          <w:rFonts w:ascii="Angsana New" w:hAnsi="Angsana New"/>
          <w:sz w:val="30"/>
          <w:szCs w:val="30"/>
        </w:rPr>
        <w:t>enerator Connection and Access a</w:t>
      </w:r>
      <w:r w:rsidR="00BA0D92" w:rsidRPr="00BA0D92">
        <w:rPr>
          <w:rFonts w:ascii="Angsana New" w:hAnsi="Angsana New"/>
          <w:sz w:val="30"/>
          <w:szCs w:val="30"/>
        </w:rPr>
        <w:t>greement)</w:t>
      </w:r>
      <w:r w:rsidR="00BA0D92" w:rsidRPr="00BA0D92">
        <w:rPr>
          <w:rFonts w:ascii="Angsana New" w:hAnsi="Angsana New" w:hint="cs"/>
          <w:sz w:val="30"/>
          <w:szCs w:val="30"/>
          <w:cs/>
        </w:rPr>
        <w:t xml:space="preserve"> </w:t>
      </w:r>
      <w:r w:rsidRPr="00BA0D92">
        <w:rPr>
          <w:rFonts w:ascii="Angsana New" w:hAnsi="Angsana New"/>
          <w:sz w:val="30"/>
          <w:szCs w:val="30"/>
          <w:cs/>
        </w:rPr>
        <w:t xml:space="preserve">กับบริษัทแห่งหนึ่งในประเทศออสเตรเลีย เพื่อร่วมก่อสร้างลานไกไฟฟ้า </w:t>
      </w:r>
      <w:r w:rsidRPr="00BA0D92">
        <w:rPr>
          <w:rFonts w:ascii="Angsana New" w:hAnsi="Angsana New"/>
          <w:sz w:val="30"/>
          <w:szCs w:val="30"/>
        </w:rPr>
        <w:t>(Switchyard) </w:t>
      </w:r>
      <w:r w:rsidRPr="00BA0D92">
        <w:rPr>
          <w:rFonts w:ascii="Angsana New" w:hAnsi="Angsana New"/>
          <w:sz w:val="30"/>
          <w:szCs w:val="30"/>
          <w:cs/>
        </w:rPr>
        <w:t xml:space="preserve">และสายส่งกระแสไฟฟ้า </w:t>
      </w:r>
      <w:r w:rsidR="002B27A9" w:rsidRPr="00BA0D92">
        <w:rPr>
          <w:rFonts w:ascii="Angsana New" w:hAnsi="Angsana New"/>
          <w:sz w:val="30"/>
          <w:szCs w:val="30"/>
          <w:cs/>
        </w:rPr>
        <w:t>โดย</w:t>
      </w:r>
      <w:r w:rsidRPr="00BA0D92">
        <w:rPr>
          <w:rFonts w:ascii="Angsana New" w:hAnsi="Angsana New"/>
          <w:sz w:val="30"/>
          <w:szCs w:val="30"/>
          <w:cs/>
        </w:rPr>
        <w:t xml:space="preserve">บริษัทย่อยดังกล่าวสามารถเชื่อมต่อและส่งกระแสไฟฟ้าไปยังระบบจำหน่ายไฟฟ้า เป็นระยะเวลา </w:t>
      </w:r>
      <w:r w:rsidRPr="00BA0D92">
        <w:rPr>
          <w:rFonts w:ascii="Angsana New" w:hAnsi="Angsana New"/>
          <w:sz w:val="30"/>
          <w:szCs w:val="30"/>
        </w:rPr>
        <w:t xml:space="preserve">26 </w:t>
      </w:r>
      <w:r w:rsidRPr="00BA0D92">
        <w:rPr>
          <w:rFonts w:ascii="Angsana New" w:hAnsi="Angsana New"/>
          <w:sz w:val="30"/>
          <w:szCs w:val="30"/>
          <w:cs/>
        </w:rPr>
        <w:t>ปี นับตั้งแต่วันที่</w:t>
      </w:r>
      <w:r w:rsidR="005F3CDF" w:rsidRPr="00BA0D92">
        <w:rPr>
          <w:rFonts w:ascii="Angsana New" w:hAnsi="Angsana New" w:hint="cs"/>
          <w:sz w:val="30"/>
          <w:szCs w:val="30"/>
          <w:cs/>
        </w:rPr>
        <w:t>ระบุในสัญญา</w:t>
      </w:r>
      <w:r w:rsidRPr="00BA0D92">
        <w:rPr>
          <w:rFonts w:ascii="Angsana New" w:hAnsi="Angsana New"/>
          <w:sz w:val="30"/>
          <w:szCs w:val="30"/>
          <w:cs/>
        </w:rPr>
        <w:t xml:space="preserve"> สัญญาดังกล่าวมีมูลค่าตามสัญญาเป็นจำนวนเงิน </w:t>
      </w:r>
      <w:r w:rsidRPr="00BA0D92">
        <w:rPr>
          <w:rFonts w:ascii="Angsana New" w:hAnsi="Angsana New"/>
          <w:sz w:val="30"/>
          <w:szCs w:val="30"/>
        </w:rPr>
        <w:t xml:space="preserve">28.18 </w:t>
      </w:r>
      <w:r w:rsidRPr="00BA0D92">
        <w:rPr>
          <w:rFonts w:ascii="Angsana New" w:hAnsi="Angsana New"/>
          <w:sz w:val="30"/>
          <w:szCs w:val="30"/>
          <w:cs/>
        </w:rPr>
        <w:t xml:space="preserve">ล้านเหรียญออสเตรเลีย โดยจะถูกตัดจำหน่ายตลอดอายุสัญญา </w:t>
      </w:r>
      <w:r w:rsidR="00F32473" w:rsidRPr="00BA0D92">
        <w:rPr>
          <w:rFonts w:ascii="Angsana New" w:hAnsi="Angsana New"/>
          <w:sz w:val="30"/>
          <w:szCs w:val="30"/>
        </w:rPr>
        <w:t xml:space="preserve">           </w:t>
      </w:r>
      <w:r w:rsidRPr="00BA0D9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A0D92">
        <w:rPr>
          <w:rFonts w:ascii="Angsana New" w:hAnsi="Angsana New"/>
          <w:sz w:val="30"/>
          <w:szCs w:val="30"/>
        </w:rPr>
        <w:t xml:space="preserve">31 </w:t>
      </w:r>
      <w:r w:rsidRPr="00BA0D9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A0D92">
        <w:rPr>
          <w:rFonts w:ascii="Angsana New" w:hAnsi="Angsana New"/>
          <w:sz w:val="30"/>
          <w:szCs w:val="30"/>
        </w:rPr>
        <w:t xml:space="preserve">2561 </w:t>
      </w:r>
      <w:r w:rsidR="005F3CDF" w:rsidRPr="00BA0D92">
        <w:rPr>
          <w:rFonts w:ascii="Angsana New" w:hAnsi="Angsana New"/>
          <w:sz w:val="30"/>
          <w:szCs w:val="30"/>
          <w:cs/>
        </w:rPr>
        <w:t>บริษัทย่อย</w:t>
      </w:r>
      <w:r w:rsidR="005F3CDF" w:rsidRPr="00BA0D92">
        <w:rPr>
          <w:rFonts w:ascii="Angsana New" w:hAnsi="Angsana New" w:hint="cs"/>
          <w:sz w:val="30"/>
          <w:szCs w:val="30"/>
          <w:cs/>
        </w:rPr>
        <w:t>ดังกล่าว</w:t>
      </w:r>
      <w:r w:rsidRPr="00BA0D92">
        <w:rPr>
          <w:rFonts w:ascii="Angsana New" w:hAnsi="Angsana New"/>
          <w:sz w:val="30"/>
          <w:szCs w:val="30"/>
          <w:cs/>
        </w:rPr>
        <w:t>มีค่าใช้จ่าย</w:t>
      </w:r>
      <w:r w:rsidR="001C1602" w:rsidRPr="00BA0D92">
        <w:rPr>
          <w:rFonts w:ascii="Angsana New" w:hAnsi="Angsana New"/>
          <w:sz w:val="30"/>
          <w:szCs w:val="30"/>
          <w:cs/>
        </w:rPr>
        <w:t>จ่าย</w:t>
      </w:r>
      <w:r w:rsidRPr="00BA0D92">
        <w:rPr>
          <w:rFonts w:ascii="Angsana New" w:hAnsi="Angsana New"/>
          <w:sz w:val="30"/>
          <w:szCs w:val="30"/>
          <w:cs/>
        </w:rPr>
        <w:t xml:space="preserve">ล่วงหน้าค่าบริการคงเหลือเป็นจำนวนเงิน </w:t>
      </w:r>
      <w:r w:rsidRPr="00BA0D92">
        <w:rPr>
          <w:rFonts w:ascii="Angsana New" w:hAnsi="Angsana New"/>
          <w:sz w:val="30"/>
          <w:szCs w:val="30"/>
        </w:rPr>
        <w:t xml:space="preserve">27.72 </w:t>
      </w:r>
      <w:r w:rsidRPr="00BA0D92">
        <w:rPr>
          <w:rFonts w:ascii="Angsana New" w:hAnsi="Angsana New"/>
          <w:sz w:val="30"/>
          <w:szCs w:val="30"/>
          <w:cs/>
        </w:rPr>
        <w:t xml:space="preserve">ล้านเหรียญออสเตรเลีย หรือเทียบเท่า </w:t>
      </w:r>
      <w:r w:rsidRPr="00BA0D92">
        <w:rPr>
          <w:rFonts w:ascii="Angsana New" w:hAnsi="Angsana New"/>
          <w:sz w:val="30"/>
          <w:szCs w:val="30"/>
        </w:rPr>
        <w:t xml:space="preserve">633.94 </w:t>
      </w:r>
      <w:r w:rsidRPr="00BA0D92">
        <w:rPr>
          <w:rFonts w:ascii="Angsana New" w:hAnsi="Angsana New"/>
          <w:sz w:val="30"/>
          <w:szCs w:val="30"/>
          <w:cs/>
        </w:rPr>
        <w:t>ล้านบาท</w:t>
      </w:r>
    </w:p>
    <w:p w:rsidR="00A06437" w:rsidRPr="00BE144E" w:rsidRDefault="00A06437" w:rsidP="003D0AED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60279E" w:rsidRPr="00BE144E" w:rsidRDefault="0060279E" w:rsidP="003800A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60279E" w:rsidRPr="00BE144E" w:rsidRDefault="0060279E" w:rsidP="00E94FAC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98" w:type="dxa"/>
        <w:tblInd w:w="360" w:type="dxa"/>
        <w:tblLook w:val="01E0" w:firstRow="1" w:lastRow="1" w:firstColumn="1" w:lastColumn="1" w:noHBand="0" w:noVBand="0"/>
      </w:tblPr>
      <w:tblGrid>
        <w:gridCol w:w="4428"/>
        <w:gridCol w:w="1100"/>
        <w:gridCol w:w="269"/>
        <w:gridCol w:w="1081"/>
        <w:gridCol w:w="269"/>
        <w:gridCol w:w="991"/>
        <w:gridCol w:w="259"/>
        <w:gridCol w:w="1001"/>
      </w:tblGrid>
      <w:tr w:rsidR="0060279E" w:rsidRPr="00BE144E" w:rsidTr="003800A1">
        <w:trPr>
          <w:tblHeader/>
        </w:trPr>
        <w:tc>
          <w:tcPr>
            <w:tcW w:w="4428" w:type="dxa"/>
            <w:shd w:val="clear" w:color="auto" w:fill="FFFFFF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3"/>
            <w:shd w:val="clear" w:color="auto" w:fill="FFFFFF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FFFFFF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3800A1">
        <w:trPr>
          <w:tblHeader/>
        </w:trPr>
        <w:tc>
          <w:tcPr>
            <w:tcW w:w="4428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59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3800A1">
        <w:trPr>
          <w:tblHeader/>
        </w:trPr>
        <w:tc>
          <w:tcPr>
            <w:tcW w:w="4428" w:type="dxa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0" w:type="dxa"/>
            <w:gridSpan w:val="7"/>
            <w:shd w:val="clear" w:color="auto" w:fill="FFFFFF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00E" w:rsidRPr="00BE144E" w:rsidTr="003800A1">
        <w:tc>
          <w:tcPr>
            <w:tcW w:w="4428" w:type="dxa"/>
            <w:shd w:val="clear" w:color="auto" w:fill="FFFFFF"/>
            <w:vAlign w:val="bottom"/>
          </w:tcPr>
          <w:p w:rsidR="00EB500E" w:rsidRPr="00BE144E" w:rsidRDefault="00EB500E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FFFFFF"/>
            <w:vAlign w:val="bottom"/>
          </w:tcPr>
          <w:p w:rsidR="00EB500E" w:rsidRPr="00BA0D92" w:rsidRDefault="00EB500E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:rsidR="00EB500E" w:rsidRPr="00BA0D92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FFFFFF"/>
            <w:vAlign w:val="bottom"/>
          </w:tcPr>
          <w:p w:rsidR="00EB500E" w:rsidRPr="00BA0D92" w:rsidRDefault="00EB500E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:rsidR="00EB500E" w:rsidRPr="00BA0D92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  <w:vAlign w:val="bottom"/>
          </w:tcPr>
          <w:p w:rsidR="00EB500E" w:rsidRPr="00BA0D92" w:rsidRDefault="00EB500E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/>
            <w:vAlign w:val="bottom"/>
          </w:tcPr>
          <w:p w:rsidR="00EB500E" w:rsidRPr="00BA0D92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EB500E" w:rsidRPr="00BA0D92" w:rsidRDefault="00EB500E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สุทธิค่าธรรมเนียมในการจัดหาเงินกู้ยืมรอตัดบัญชี</w:t>
            </w:r>
          </w:p>
        </w:tc>
        <w:tc>
          <w:tcPr>
            <w:tcW w:w="1100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A0D92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A0D92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939,377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2,658,281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สุทธิค่าธรรมเนียมในการจัดหาเงินกู้ยืมรอตัดบัญชี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3,471,390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843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06437" w:rsidRPr="00BE144E" w:rsidTr="003800A1">
        <w:trPr>
          <w:trHeight w:val="71"/>
        </w:trPr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4,411,610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2,659,639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06437" w:rsidRPr="00BE144E" w:rsidTr="003800A1">
        <w:trPr>
          <w:trHeight w:val="71"/>
        </w:trPr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สุทธิค่าธรรมเนียมในการจัดหาเงินกู้ยืม</w:t>
            </w:r>
            <w:r w:rsidR="004C36FA" w:rsidRPr="00BE144E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6437" w:rsidRPr="00BE14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06437" w:rsidRPr="00BE144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12,633,425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2,117,415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437" w:rsidRPr="00BE144E" w:rsidTr="003800A1">
        <w:tc>
          <w:tcPr>
            <w:tcW w:w="4428" w:type="dxa"/>
            <w:vAlign w:val="bottom"/>
          </w:tcPr>
          <w:p w:rsidR="00A06437" w:rsidRPr="00BE144E" w:rsidRDefault="00A06437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 w:right="-133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หุ้นกู้สุทธิค่าธรรมเนียมในการจัดหาเงินกู้ยืม</w:t>
            </w:r>
          </w:p>
          <w:p w:rsidR="00A06437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 w:right="-133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6437" w:rsidRPr="00BE144E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="00A06437" w:rsidRPr="00BE144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A06437" w:rsidRPr="00BE144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ส่วนที่ไม่มีหลักประกัน</w:t>
            </w:r>
          </w:p>
        </w:tc>
        <w:tc>
          <w:tcPr>
            <w:tcW w:w="1100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16,107,245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16,139,581</w:t>
            </w:r>
          </w:p>
        </w:tc>
        <w:tc>
          <w:tcPr>
            <w:tcW w:w="26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A06437" w:rsidRPr="00BE144E" w:rsidRDefault="00A06437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06437" w:rsidRPr="00BE144E" w:rsidRDefault="00A06437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A7E" w:rsidRPr="00BE144E" w:rsidTr="003800A1">
        <w:tc>
          <w:tcPr>
            <w:tcW w:w="4428" w:type="dxa"/>
            <w:vAlign w:val="bottom"/>
          </w:tcPr>
          <w:p w:rsidR="00FB3A7E" w:rsidRPr="00BE144E" w:rsidRDefault="00FB3A7E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 w:right="-133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00" w:type="dxa"/>
            <w:vAlign w:val="bottom"/>
          </w:tcPr>
          <w:p w:rsidR="00FB3A7E" w:rsidRPr="00BE144E" w:rsidRDefault="00FB3A7E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FB3A7E" w:rsidRPr="00BE144E" w:rsidRDefault="00FB3A7E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FB3A7E" w:rsidRPr="00BE144E" w:rsidRDefault="00FB3A7E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FB3A7E" w:rsidRPr="00BE144E" w:rsidRDefault="00FB3A7E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B3A7E" w:rsidRPr="00BE144E" w:rsidRDefault="00FB3A7E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FB3A7E" w:rsidRPr="00BE144E" w:rsidRDefault="00FB3A7E" w:rsidP="00A0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FB3A7E" w:rsidRPr="00BE144E" w:rsidRDefault="00FB3A7E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61D" w:rsidRPr="00BE144E" w:rsidTr="003800A1">
        <w:tc>
          <w:tcPr>
            <w:tcW w:w="4428" w:type="dxa"/>
            <w:vAlign w:val="bottom"/>
          </w:tcPr>
          <w:p w:rsidR="0096761D" w:rsidRPr="00BE144E" w:rsidRDefault="0096761D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00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61D" w:rsidRPr="00BE144E" w:rsidTr="003800A1">
        <w:tc>
          <w:tcPr>
            <w:tcW w:w="4428" w:type="dxa"/>
            <w:vAlign w:val="bottom"/>
          </w:tcPr>
          <w:p w:rsidR="0096761D" w:rsidRPr="00BE144E" w:rsidRDefault="0096761D" w:rsidP="00967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BE144E">
              <w:rPr>
                <w:rFonts w:ascii="Angsana New" w:hAnsi="Angsana New"/>
                <w:sz w:val="30"/>
                <w:szCs w:val="30"/>
              </w:rPr>
              <w:t>6) -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ส่วนที่ไม่มีหลักประกัน</w:t>
            </w:r>
          </w:p>
        </w:tc>
        <w:tc>
          <w:tcPr>
            <w:tcW w:w="1100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1,013,803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761D" w:rsidRPr="00BE144E" w:rsidTr="003800A1">
        <w:tc>
          <w:tcPr>
            <w:tcW w:w="4428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1,808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761D" w:rsidRPr="00BE144E" w:rsidTr="003800A1">
        <w:tc>
          <w:tcPr>
            <w:tcW w:w="4428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28,741,770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19,272,607</w:t>
            </w:r>
          </w:p>
        </w:tc>
        <w:tc>
          <w:tcPr>
            <w:tcW w:w="26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:rsidR="0096761D" w:rsidRPr="00BE144E" w:rsidRDefault="0096761D" w:rsidP="0096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61D" w:rsidRPr="00BE144E" w:rsidRDefault="0096761D" w:rsidP="0096761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F6CE1" w:rsidRPr="00BE144E" w:rsidRDefault="00BF6CE1" w:rsidP="00C93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cyan"/>
          <w:cs/>
          <w:lang w:val="th-TH"/>
        </w:rPr>
      </w:pPr>
    </w:p>
    <w:p w:rsidR="0060279E" w:rsidRPr="00BE144E" w:rsidRDefault="0060279E" w:rsidP="00C93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หนี้สินที่มีภาระดอกเบี้ย</w:t>
      </w:r>
      <w:r w:rsidR="00D301B1" w:rsidRPr="00BE144E">
        <w:rPr>
          <w:rFonts w:ascii="Angsana New" w:hAnsi="Angsana New"/>
          <w:sz w:val="30"/>
          <w:szCs w:val="30"/>
          <w:cs/>
          <w:lang w:val="th-TH"/>
        </w:rPr>
        <w:t>สุทธิค่าธรรมเ</w:t>
      </w:r>
      <w:r w:rsidR="00D9667F" w:rsidRPr="00BE144E">
        <w:rPr>
          <w:rFonts w:ascii="Angsana New" w:hAnsi="Angsana New"/>
          <w:sz w:val="30"/>
          <w:szCs w:val="30"/>
          <w:cs/>
          <w:lang w:val="th-TH"/>
        </w:rPr>
        <w:t>นียมในการจัดหาเงินกู้รอตัดบัญชี</w:t>
      </w:r>
      <w:r w:rsidRPr="00BE144E">
        <w:rPr>
          <w:rFonts w:ascii="Angsana New" w:hAnsi="Angsana New"/>
          <w:sz w:val="30"/>
          <w:szCs w:val="30"/>
          <w:cs/>
          <w:lang w:val="th-TH"/>
        </w:rPr>
        <w:t>ซึ่งไม่รวมหนี้สินตามสัญญาเช่าการเงิน แสดงตามระยะเวลาครบกำหนดการจ่ายชำระ</w:t>
      </w:r>
      <w:r w:rsidR="00C93DD4" w:rsidRPr="00BE144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th-TH"/>
        </w:rPr>
        <w:t>ณ วันที่ 31 ธันวาคม ได้ดังนี้</w:t>
      </w:r>
    </w:p>
    <w:p w:rsidR="004C36FA" w:rsidRPr="00BE144E" w:rsidRDefault="004C36FA" w:rsidP="00C93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405" w:type="dxa"/>
        <w:tblInd w:w="360" w:type="dxa"/>
        <w:tblLook w:val="01E0" w:firstRow="1" w:lastRow="1" w:firstColumn="1" w:lastColumn="1" w:noHBand="0" w:noVBand="0"/>
      </w:tblPr>
      <w:tblGrid>
        <w:gridCol w:w="4068"/>
        <w:gridCol w:w="1170"/>
        <w:gridCol w:w="269"/>
        <w:gridCol w:w="1170"/>
        <w:gridCol w:w="270"/>
        <w:gridCol w:w="1078"/>
        <w:gridCol w:w="270"/>
        <w:gridCol w:w="1110"/>
      </w:tblGrid>
      <w:tr w:rsidR="0060279E" w:rsidRPr="00BE144E" w:rsidTr="003800A1">
        <w:tc>
          <w:tcPr>
            <w:tcW w:w="4068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00E" w:rsidRPr="00BE144E" w:rsidTr="003800A1">
        <w:tc>
          <w:tcPr>
            <w:tcW w:w="406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B500E" w:rsidRPr="00BE144E" w:rsidTr="003800A1">
        <w:tc>
          <w:tcPr>
            <w:tcW w:w="4068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7" w:type="dxa"/>
            <w:gridSpan w:val="7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00E" w:rsidRPr="00BE144E" w:rsidTr="003800A1">
        <w:tc>
          <w:tcPr>
            <w:tcW w:w="4068" w:type="dxa"/>
            <w:vAlign w:val="bottom"/>
          </w:tcPr>
          <w:p w:rsidR="00EB500E" w:rsidRPr="00BE144E" w:rsidRDefault="00EB500E" w:rsidP="005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  <w:vAlign w:val="bottom"/>
          </w:tcPr>
          <w:p w:rsidR="00EB500E" w:rsidRPr="00BE144E" w:rsidRDefault="0093528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4,410,767</w:t>
            </w:r>
          </w:p>
        </w:tc>
        <w:tc>
          <w:tcPr>
            <w:tcW w:w="269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2,658,281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EB500E" w:rsidRPr="00BE144E" w:rsidRDefault="0093528E" w:rsidP="009352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EB500E" w:rsidRPr="00BE144E" w:rsidRDefault="00EB500E" w:rsidP="009352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B500E" w:rsidRPr="00BE144E" w:rsidTr="003800A1">
        <w:tc>
          <w:tcPr>
            <w:tcW w:w="4068" w:type="dxa"/>
            <w:vAlign w:val="bottom"/>
          </w:tcPr>
          <w:p w:rsidR="00EB500E" w:rsidRPr="00BE144E" w:rsidRDefault="00EB500E" w:rsidP="005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vAlign w:val="bottom"/>
          </w:tcPr>
          <w:p w:rsidR="00EB500E" w:rsidRPr="00BE144E" w:rsidRDefault="000D4731" w:rsidP="005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6,551,456</w:t>
            </w:r>
          </w:p>
        </w:tc>
        <w:tc>
          <w:tcPr>
            <w:tcW w:w="269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E144E">
              <w:rPr>
                <w:rFonts w:ascii="Angsana New" w:hAnsi="Angsana New"/>
                <w:sz w:val="30"/>
                <w:szCs w:val="30"/>
              </w:rPr>
              <w:t>,399,513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EB500E" w:rsidRPr="00BE144E" w:rsidRDefault="0093528E" w:rsidP="009352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vAlign w:val="bottom"/>
          </w:tcPr>
          <w:p w:rsidR="00EB500E" w:rsidRPr="00BE144E" w:rsidRDefault="00EB500E" w:rsidP="009352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00E" w:rsidRPr="00BE144E" w:rsidTr="003800A1">
        <w:tc>
          <w:tcPr>
            <w:tcW w:w="4068" w:type="dxa"/>
            <w:vAlign w:val="bottom"/>
          </w:tcPr>
          <w:p w:rsidR="00EB500E" w:rsidRPr="00BE144E" w:rsidRDefault="00EB500E" w:rsidP="00521F7D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vAlign w:val="bottom"/>
          </w:tcPr>
          <w:p w:rsidR="00EB500E" w:rsidRPr="00BE144E" w:rsidRDefault="000D4731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22,189,214</w:t>
            </w:r>
          </w:p>
        </w:tc>
        <w:tc>
          <w:tcPr>
            <w:tcW w:w="269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5,871,286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EB500E" w:rsidRPr="00BE144E" w:rsidRDefault="0093528E" w:rsidP="009352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vAlign w:val="bottom"/>
          </w:tcPr>
          <w:p w:rsidR="00EB500E" w:rsidRPr="00BE144E" w:rsidRDefault="00EB500E" w:rsidP="009352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1E6B" w:rsidRPr="00BE144E" w:rsidTr="003800A1">
        <w:tc>
          <w:tcPr>
            <w:tcW w:w="4068" w:type="dxa"/>
            <w:vAlign w:val="bottom"/>
          </w:tcPr>
          <w:p w:rsidR="00EB500E" w:rsidRPr="00BE144E" w:rsidRDefault="00EB500E" w:rsidP="005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93528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33,151,437</w:t>
            </w:r>
          </w:p>
        </w:tc>
        <w:tc>
          <w:tcPr>
            <w:tcW w:w="269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21,929,080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93528E" w:rsidP="009352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B500E" w:rsidRPr="00BE144E" w:rsidRDefault="00EB500E" w:rsidP="00E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00E" w:rsidRPr="00BE144E" w:rsidRDefault="00EB500E" w:rsidP="009352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E333C" w:rsidRPr="00BE144E" w:rsidRDefault="004E333C" w:rsidP="004E3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2561 บริษัท ราช-ออสเตรเลีย คอร์ปอเรชั่น จำกัด ซึ่งเป็นบริษัทย่อยทางอ้อม มีเงินกู้ยืม                                       ระยะยาวจากสถาบันการเงินในประเทศออสเตรเลียหลายแห่งคงเหลือเป็นจำนวนเงิน 308.32 ล้านเหรียญออสเตรเลีย หรือเทียบเท่า </w:t>
      </w:r>
      <w:r w:rsidRPr="00BE144E">
        <w:rPr>
          <w:rFonts w:ascii="Angsana New" w:hAnsi="Angsana New"/>
          <w:sz w:val="30"/>
          <w:szCs w:val="30"/>
        </w:rPr>
        <w:t>7,049.62</w:t>
      </w:r>
      <w:r w:rsidRPr="00BE144E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</w:t>
      </w:r>
      <w:r w:rsidRPr="00BE144E">
        <w:rPr>
          <w:rFonts w:ascii="Angsana New" w:hAnsi="Angsana New"/>
          <w:sz w:val="30"/>
          <w:szCs w:val="30"/>
          <w:cs/>
          <w:lang w:val="th-TH"/>
        </w:rPr>
        <w:t>ที่ประกาศโดย Reuters บวกด้วยอัตราร้อยละคงที่ต่อปี</w:t>
      </w:r>
      <w:r w:rsidRPr="00BE144E">
        <w:rPr>
          <w:rFonts w:ascii="Angsana New" w:hAnsi="Angsana New"/>
          <w:sz w:val="30"/>
          <w:szCs w:val="30"/>
          <w:cs/>
        </w:rPr>
        <w:t xml:space="preserve"> โดยมีกำหนดชำระคืนเงินต้นภายในระยะเวลา </w:t>
      </w:r>
      <w:r w:rsidRPr="00BE144E">
        <w:rPr>
          <w:rFonts w:ascii="Angsana New" w:hAnsi="Angsana New"/>
          <w:sz w:val="30"/>
          <w:szCs w:val="30"/>
        </w:rPr>
        <w:t xml:space="preserve">5 </w:t>
      </w:r>
      <w:r w:rsidRPr="00BE144E">
        <w:rPr>
          <w:rFonts w:ascii="Angsana New" w:hAnsi="Angsana New"/>
          <w:sz w:val="30"/>
          <w:szCs w:val="30"/>
          <w:cs/>
        </w:rPr>
        <w:t>ปี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ตั้งแต่เดือนตุลาคม 2561 ถึงเดือนพฤษภาคม 2566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BE144E">
        <w:rPr>
          <w:rFonts w:ascii="Angsana New" w:hAnsi="Angsana New"/>
          <w:i/>
          <w:iCs/>
          <w:sz w:val="30"/>
          <w:szCs w:val="30"/>
        </w:rPr>
        <w:t>60: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100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                     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 หรือเทียบเท่า 2,550.71 ล้านบาท)</w:t>
      </w:r>
    </w:p>
    <w:p w:rsidR="004E333C" w:rsidRPr="00BE144E" w:rsidRDefault="004E333C" w:rsidP="00DC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30"/>
          <w:szCs w:val="30"/>
        </w:rPr>
      </w:pP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-1"/>
          <w:sz w:val="30"/>
          <w:szCs w:val="30"/>
          <w:cs/>
        </w:rPr>
      </w:pPr>
      <w:r w:rsidRPr="00BE144E">
        <w:rPr>
          <w:rFonts w:ascii="Angsana New" w:hAnsi="Angsana New"/>
          <w:spacing w:val="-1"/>
          <w:sz w:val="30"/>
          <w:szCs w:val="30"/>
          <w:cs/>
        </w:rPr>
        <w:t>ณ วันที่ 31 ธันวาคม 2561</w:t>
      </w:r>
      <w:r w:rsidRPr="00BE144E">
        <w:rPr>
          <w:rFonts w:ascii="Angsana New" w:hAnsi="Angsana New"/>
          <w:spacing w:val="-1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 คงเหลือเป็นจำนวนเงิน 2,000 ล้านบาท โดยมีอัตราดอกเบี้ยคงที่ร้อยละ 3.50 ต่อปี หุ้นกู้ดังกล่าวมีอายุ 7 ปี ครบกำหนดไถ่ถอนในปี 2565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2560: 2,000 </w:t>
      </w:r>
      <w:r w:rsidR="00521F7D" w:rsidRPr="00BE144E">
        <w:rPr>
          <w:rFonts w:ascii="Angsana New" w:hAnsi="Angsana New"/>
          <w:i/>
          <w:iCs/>
          <w:sz w:val="30"/>
          <w:szCs w:val="30"/>
        </w:rPr>
        <w:br/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D22C20" w:rsidRPr="00BE144E" w:rsidRDefault="00D22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BE144E">
        <w:rPr>
          <w:rFonts w:ascii="Angsana New" w:hAnsi="Angsana New"/>
          <w:sz w:val="20"/>
          <w:szCs w:val="20"/>
        </w:rPr>
        <w:br w:type="page"/>
      </w: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เมื่อวันที่ 27 มีนาคม 2561 บริษัท อาร์เอช อินเตอร์เนชั่นแนล (สิงคโปร์) คอร์ปอเรชั่น จำกัด ซึ่งเป็นบริษัทย่อยทางอ้อม ได้ซื้อคืนหุ้นกู้ชื่อ “</w:t>
      </w:r>
      <w:r w:rsidRPr="00BE144E">
        <w:rPr>
          <w:rFonts w:ascii="Angsana New" w:hAnsi="Angsana New"/>
          <w:sz w:val="30"/>
          <w:szCs w:val="30"/>
        </w:rPr>
        <w:t xml:space="preserve">US$ </w:t>
      </w:r>
      <w:r w:rsidRPr="00BE144E">
        <w:rPr>
          <w:rFonts w:ascii="Angsana New" w:hAnsi="Angsana New"/>
          <w:sz w:val="30"/>
          <w:szCs w:val="30"/>
          <w:cs/>
        </w:rPr>
        <w:t>300</w:t>
      </w:r>
      <w:r w:rsidRPr="00BE144E">
        <w:rPr>
          <w:rFonts w:ascii="Angsana New" w:hAnsi="Angsana New"/>
          <w:sz w:val="30"/>
          <w:szCs w:val="30"/>
        </w:rPr>
        <w:t>,</w:t>
      </w:r>
      <w:r w:rsidRPr="00BE144E">
        <w:rPr>
          <w:rFonts w:ascii="Angsana New" w:hAnsi="Angsana New"/>
          <w:sz w:val="30"/>
          <w:szCs w:val="30"/>
          <w:cs/>
        </w:rPr>
        <w:t>000</w:t>
      </w:r>
      <w:r w:rsidRPr="00BE144E">
        <w:rPr>
          <w:rFonts w:ascii="Angsana New" w:hAnsi="Angsana New"/>
          <w:sz w:val="30"/>
          <w:szCs w:val="30"/>
        </w:rPr>
        <w:t>,</w:t>
      </w:r>
      <w:r w:rsidRPr="00BE144E">
        <w:rPr>
          <w:rFonts w:ascii="Angsana New" w:hAnsi="Angsana New"/>
          <w:sz w:val="30"/>
          <w:szCs w:val="30"/>
          <w:cs/>
        </w:rPr>
        <w:t xml:space="preserve">000 3.50% </w:t>
      </w:r>
      <w:r w:rsidRPr="00BE144E">
        <w:rPr>
          <w:rFonts w:ascii="Angsana New" w:hAnsi="Angsana New"/>
          <w:sz w:val="30"/>
          <w:szCs w:val="30"/>
        </w:rPr>
        <w:t xml:space="preserve">notes due </w:t>
      </w:r>
      <w:r w:rsidRPr="00BE144E">
        <w:rPr>
          <w:rFonts w:ascii="Angsana New" w:hAnsi="Angsana New"/>
          <w:sz w:val="30"/>
          <w:szCs w:val="30"/>
          <w:cs/>
        </w:rPr>
        <w:t>2019” (“หุ้นกู้ชุดเดิม”) บางส่วน ซึ่งมีอัตราดอกเบี้ยคงที่ร้อยละ 3.50 ต่อปี และครบกำหนดไถ่ถอนในปี 2562 จำนวนเงิน 193 ล้านเหรียญสหรัฐอเมริกา ทำให้ยอดคงเหลือของหุ้นกู้ดังกล่าวคงเหลือเป็นจำนวนเงิน 107 ล้านเหรียญสหรัฐอเมริกา กลุ่มบริษัทรับรู้ผลขาดทุนจากการซื้อคืนหุ้นกู้เป็นจำนวนเงิน 2.51 ล้านเหรียญสหรัฐอเมริกา หรือเทียบเท่า 78.44 ล้านบาท เป็นส่วนหนึ่งของต้นทุนทางการเงินในงบกำไรขาดทุนเบ็ดเสร็จรวมสำหรับ</w:t>
      </w:r>
      <w:r w:rsidR="004C36FA" w:rsidRPr="00BE144E">
        <w:rPr>
          <w:rFonts w:ascii="Angsana New" w:hAnsi="Angsana New"/>
          <w:sz w:val="30"/>
          <w:szCs w:val="30"/>
          <w:cs/>
        </w:rPr>
        <w:t>ปี</w:t>
      </w:r>
      <w:r w:rsidRPr="00BE144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36FA" w:rsidRPr="00BE144E">
        <w:rPr>
          <w:rFonts w:ascii="Angsana New" w:hAnsi="Angsana New"/>
          <w:sz w:val="30"/>
          <w:szCs w:val="30"/>
        </w:rPr>
        <w:t xml:space="preserve">31 </w:t>
      </w:r>
      <w:r w:rsidR="004C36FA" w:rsidRPr="00BE144E">
        <w:rPr>
          <w:rFonts w:ascii="Angsana New" w:hAnsi="Angsana New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z w:val="30"/>
          <w:szCs w:val="30"/>
          <w:cs/>
        </w:rPr>
        <w:t xml:space="preserve"> 2561 ในวันเดียวกันบริษัทย่อยดังกล่าวได้ออกหุ้นกู้ชื่อ “</w:t>
      </w:r>
      <w:r w:rsidRPr="00BE144E">
        <w:rPr>
          <w:rFonts w:ascii="Angsana New" w:hAnsi="Angsana New"/>
          <w:sz w:val="30"/>
          <w:szCs w:val="30"/>
        </w:rPr>
        <w:t xml:space="preserve">US$ </w:t>
      </w:r>
      <w:r w:rsidRPr="00BE144E">
        <w:rPr>
          <w:rFonts w:ascii="Angsana New" w:hAnsi="Angsana New"/>
          <w:sz w:val="30"/>
          <w:szCs w:val="30"/>
          <w:cs/>
        </w:rPr>
        <w:t>300</w:t>
      </w:r>
      <w:r w:rsidRPr="00BE144E">
        <w:rPr>
          <w:rFonts w:ascii="Angsana New" w:hAnsi="Angsana New"/>
          <w:sz w:val="30"/>
          <w:szCs w:val="30"/>
        </w:rPr>
        <w:t>,</w:t>
      </w:r>
      <w:r w:rsidRPr="00BE144E">
        <w:rPr>
          <w:rFonts w:ascii="Angsana New" w:hAnsi="Angsana New"/>
          <w:sz w:val="30"/>
          <w:szCs w:val="30"/>
          <w:cs/>
        </w:rPr>
        <w:t>000</w:t>
      </w:r>
      <w:r w:rsidRPr="00BE144E">
        <w:rPr>
          <w:rFonts w:ascii="Angsana New" w:hAnsi="Angsana New"/>
          <w:sz w:val="30"/>
          <w:szCs w:val="30"/>
        </w:rPr>
        <w:t>,</w:t>
      </w:r>
      <w:r w:rsidRPr="00BE144E">
        <w:rPr>
          <w:rFonts w:ascii="Angsana New" w:hAnsi="Angsana New"/>
          <w:sz w:val="30"/>
          <w:szCs w:val="30"/>
          <w:cs/>
        </w:rPr>
        <w:t xml:space="preserve">000 4.50% </w:t>
      </w:r>
      <w:r w:rsidRPr="00BE144E">
        <w:rPr>
          <w:rFonts w:ascii="Angsana New" w:hAnsi="Angsana New"/>
          <w:sz w:val="30"/>
          <w:szCs w:val="30"/>
        </w:rPr>
        <w:t xml:space="preserve">notes due </w:t>
      </w:r>
      <w:r w:rsidRPr="00BE144E">
        <w:rPr>
          <w:rFonts w:ascii="Angsana New" w:hAnsi="Angsana New"/>
          <w:sz w:val="30"/>
          <w:szCs w:val="30"/>
          <w:cs/>
        </w:rPr>
        <w:t xml:space="preserve">2028” (“หุ้นกู้ชุดใหม่”) ซึ่งมีอัตราดอกเบี้ยคงที่ร้อยละ 4.50 </w:t>
      </w:r>
      <w:r w:rsidR="006D0ECF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ต่อปี และครบกำหนดไถ่ถอนในปี 2571 และเสนอขายหุ้นกู้ดังกล่าวให้กับนักลงทุนเป็นจำนวนเงิน 300 ล้านเหรียญสหรัฐอเมริกา ณ วันที่ 31 ธันวาคม 2561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กลุ่มบริษัทมีหุ้นกู้คงเหลือทั้งสิ้นเป็นจำนวนเงิน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B6810" w:rsidRPr="00BE144E">
        <w:rPr>
          <w:rFonts w:ascii="Angsana New" w:hAnsi="Angsana New"/>
          <w:sz w:val="30"/>
          <w:szCs w:val="30"/>
        </w:rPr>
        <w:t>407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 หรือเทียบเท่า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B6810" w:rsidRPr="00BE144E">
        <w:rPr>
          <w:rFonts w:ascii="Angsana New" w:hAnsi="Angsana New"/>
          <w:sz w:val="30"/>
          <w:szCs w:val="30"/>
        </w:rPr>
        <w:t>13,207.07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หุ้นกู้ดังกล่าวได้รับการค้ำประกันการชำระหนี้โดยบริษัท </w:t>
      </w:r>
      <w:r w:rsidR="006D0ECF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i/>
          <w:iCs/>
          <w:sz w:val="30"/>
          <w:szCs w:val="30"/>
          <w:cs/>
        </w:rPr>
        <w:t>(31 ธันวาคม 2560: 300 ล้านเหรียญสหรัฐอเมริกา หรือเทียบเท่า 9</w:t>
      </w:r>
      <w:r w:rsidRPr="00BE144E">
        <w:rPr>
          <w:rFonts w:ascii="Angsana New" w:hAnsi="Angsana New"/>
          <w:i/>
          <w:iCs/>
          <w:sz w:val="30"/>
          <w:szCs w:val="30"/>
        </w:rPr>
        <w:t>,</w:t>
      </w:r>
      <w:r w:rsidRPr="00BE144E">
        <w:rPr>
          <w:rFonts w:ascii="Angsana New" w:hAnsi="Angsana New"/>
          <w:i/>
          <w:iCs/>
          <w:sz w:val="30"/>
          <w:szCs w:val="30"/>
          <w:cs/>
        </w:rPr>
        <w:t>804.27 ล้านบาท)</w:t>
      </w:r>
    </w:p>
    <w:p w:rsidR="00BF6CE1" w:rsidRPr="00BE144E" w:rsidRDefault="00BF6CE1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ณ วันที่ 31 ธันวาคม 2561 บริษัท อาร์เอช อินเตอร์เนชั่นแนล (สิงคโปร์) คอร์ปอเรชั่น จำกัด ซึ่งเป็นบริษัทย่อยทางอ้อม มีหุ้นกู้ประเภทไม่มีหลักประกันและไม่ด้อยสิทธิคงเหลือเป็นจำนวนเงิน 15,000 ล้านเยน หรือเทียบเท่า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B6810" w:rsidRPr="00BE144E">
        <w:rPr>
          <w:rFonts w:ascii="Angsana New" w:hAnsi="Angsana New"/>
          <w:sz w:val="30"/>
          <w:szCs w:val="30"/>
          <w:cs/>
        </w:rPr>
        <w:t>4,405.06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โดยมีอัตราดอกเบี้ยคงที่ร้อยละ 2.72 ต่อปี หุ้นกู้ดังกล่าวมีอายุ 15 ปี ครบกำหนดไถ่ถอนในปี 2569 หุ้นกู้ดังกล่าวได้รับการค้ำประกันการชำระหนี้โดยบริษัท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 2560: 15,000 ล้านเยน หรือเทียบเท่า 4,353.10 ล้านบาท)</w:t>
      </w:r>
    </w:p>
    <w:p w:rsidR="00B908D7" w:rsidRPr="00BE144E" w:rsidRDefault="00B908D7" w:rsidP="00AA4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31 ธันวาคม 2561 Mount Emerald </w:t>
      </w:r>
      <w:r w:rsidRPr="00BE144E">
        <w:rPr>
          <w:rFonts w:ascii="Angsana New" w:hAnsi="Angsana New"/>
          <w:sz w:val="30"/>
          <w:szCs w:val="30"/>
        </w:rPr>
        <w:t>Wind Farm</w:t>
      </w:r>
      <w:r w:rsidRPr="00BE144E">
        <w:rPr>
          <w:rFonts w:ascii="Angsana New" w:hAnsi="Angsana New"/>
          <w:sz w:val="30"/>
          <w:szCs w:val="30"/>
          <w:cs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B03AE8" w:rsidRPr="00BE144E">
        <w:rPr>
          <w:rFonts w:ascii="Angsana New" w:hAnsi="Angsana New"/>
          <w:sz w:val="30"/>
          <w:szCs w:val="30"/>
        </w:rPr>
        <w:t>236.42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ล้านเหรียญออสเตรเลีย หรือเทียบเท่า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B03AE8" w:rsidRPr="00BE144E">
        <w:rPr>
          <w:rFonts w:ascii="Angsana New" w:hAnsi="Angsana New"/>
          <w:sz w:val="30"/>
          <w:szCs w:val="30"/>
        </w:rPr>
        <w:t>5,405.66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Pr="00BE144E">
        <w:rPr>
          <w:rFonts w:ascii="Angsana New" w:hAnsi="Angsana New"/>
          <w:sz w:val="30"/>
          <w:szCs w:val="30"/>
        </w:rPr>
        <w:t xml:space="preserve">5 </w:t>
      </w:r>
      <w:r w:rsidRPr="00BE144E">
        <w:rPr>
          <w:rFonts w:ascii="Angsana New" w:hAnsi="Angsana New"/>
          <w:sz w:val="30"/>
          <w:szCs w:val="30"/>
          <w:cs/>
        </w:rPr>
        <w:t xml:space="preserve">ปี ตั้งแต่เดือนธันวาคม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ถึงเดือนพฤศจิกายน </w:t>
      </w:r>
      <w:r w:rsidRPr="00BE144E">
        <w:rPr>
          <w:rFonts w:ascii="Angsana New" w:hAnsi="Angsana New"/>
          <w:sz w:val="30"/>
          <w:szCs w:val="30"/>
        </w:rPr>
        <w:t xml:space="preserve">2566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 2560: 86.38 ล้านเหรียญออสเตรเลีย หรือเทียบเท่า 2,203.30 ล้านบาท)</w:t>
      </w:r>
    </w:p>
    <w:p w:rsidR="00FE6404" w:rsidRPr="00BE144E" w:rsidRDefault="00FE6404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ณ วันที่ 31 ธันวาคม 2561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6349F9" w:rsidRPr="00BE144E">
        <w:rPr>
          <w:rFonts w:ascii="Angsana New" w:hAnsi="Angsana New"/>
          <w:sz w:val="30"/>
          <w:szCs w:val="30"/>
          <w:cs/>
        </w:rPr>
        <w:t>54.68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ล้านเหรียญออสเตรเลีย หรือเทียบเท่า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6349F9" w:rsidRPr="00BE144E">
        <w:rPr>
          <w:rFonts w:ascii="Angsana New" w:hAnsi="Angsana New"/>
          <w:sz w:val="30"/>
          <w:szCs w:val="30"/>
          <w:cs/>
        </w:rPr>
        <w:t>1,250.35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 ภายในระยะเวลา </w:t>
      </w:r>
      <w:r w:rsidRPr="00BE144E">
        <w:rPr>
          <w:rFonts w:ascii="Angsana New" w:hAnsi="Angsana New"/>
          <w:sz w:val="30"/>
          <w:szCs w:val="30"/>
        </w:rPr>
        <w:t xml:space="preserve">5 </w:t>
      </w:r>
      <w:r w:rsidRPr="00BE144E">
        <w:rPr>
          <w:rFonts w:ascii="Angsana New" w:hAnsi="Angsana New"/>
          <w:sz w:val="30"/>
          <w:szCs w:val="30"/>
          <w:cs/>
        </w:rPr>
        <w:t>ปี ตั้งแต่เดือนมิถุนายน 2561 ถึงเดือนธันวาคม 256</w:t>
      </w:r>
      <w:r w:rsidRPr="00BE144E">
        <w:rPr>
          <w:rFonts w:ascii="Angsana New" w:hAnsi="Angsana New"/>
          <w:sz w:val="30"/>
          <w:szCs w:val="30"/>
        </w:rPr>
        <w:t>6</w:t>
      </w:r>
      <w:r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 2560: 1.74 ล้านเหรียญออสเตรเลีย หรือเทียบเท่า 44.38 ล้านบาท)</w:t>
      </w:r>
    </w:p>
    <w:p w:rsidR="00193148" w:rsidRPr="00BE144E" w:rsidRDefault="00193148" w:rsidP="0019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ณ วันที่ 31 ธันวาคม 2561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F32566" w:rsidRPr="00BE144E">
        <w:rPr>
          <w:rFonts w:ascii="Angsana New" w:hAnsi="Angsana New"/>
          <w:sz w:val="30"/>
          <w:szCs w:val="30"/>
        </w:rPr>
        <w:t xml:space="preserve">31,802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3139BD" w:rsidRPr="00BE144E">
        <w:rPr>
          <w:rFonts w:ascii="Angsana New" w:hAnsi="Angsana New"/>
          <w:sz w:val="30"/>
          <w:szCs w:val="30"/>
          <w:cs/>
        </w:rPr>
        <w:t xml:space="preserve">            </w:t>
      </w:r>
      <w:r w:rsidR="00F32566" w:rsidRPr="00BE144E">
        <w:rPr>
          <w:rFonts w:ascii="Angsana New" w:hAnsi="Angsana New"/>
          <w:sz w:val="30"/>
          <w:szCs w:val="30"/>
        </w:rPr>
        <w:t>235</w:t>
      </w:r>
      <w:r w:rsidR="003139BD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 และ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6349F9" w:rsidRPr="00BE144E">
        <w:rPr>
          <w:rFonts w:ascii="Angsana New" w:hAnsi="Angsana New"/>
          <w:sz w:val="30"/>
          <w:szCs w:val="30"/>
          <w:cs/>
        </w:rPr>
        <w:t>24.63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ล้านเหรียญออสเตรเลีย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2560: 26,000 ล้านบาท </w:t>
      </w:r>
      <w:r w:rsidR="008856C5" w:rsidRPr="00BE144E">
        <w:rPr>
          <w:rFonts w:ascii="Angsana New" w:hAnsi="Angsana New"/>
          <w:i/>
          <w:iCs/>
          <w:sz w:val="30"/>
          <w:szCs w:val="30"/>
        </w:rPr>
        <w:t xml:space="preserve">                          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530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 223.93 ล้านเหรียญออสเตรเลีย)</w:t>
      </w:r>
    </w:p>
    <w:p w:rsidR="00AA4500" w:rsidRPr="00BE144E" w:rsidRDefault="00AA4500" w:rsidP="00AA4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A4500" w:rsidRPr="00BE144E" w:rsidRDefault="00AA4500" w:rsidP="00AA4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:rsidR="004C36FA" w:rsidRPr="00BE144E" w:rsidRDefault="004C36FA" w:rsidP="00FE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541C" w:rsidRPr="00BE144E" w:rsidRDefault="0065541C" w:rsidP="0038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65541C" w:rsidRPr="00BE144E" w:rsidRDefault="0065541C" w:rsidP="0065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450"/>
        <w:gridCol w:w="1170"/>
        <w:gridCol w:w="180"/>
        <w:gridCol w:w="19"/>
        <w:gridCol w:w="1151"/>
        <w:gridCol w:w="180"/>
        <w:gridCol w:w="1080"/>
        <w:gridCol w:w="180"/>
        <w:gridCol w:w="1170"/>
      </w:tblGrid>
      <w:tr w:rsidR="0065541C" w:rsidRPr="00BE144E" w:rsidTr="003800A1">
        <w:trPr>
          <w:cantSplit/>
          <w:tblHeader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5541C" w:rsidRPr="00BE144E" w:rsidTr="003800A1">
        <w:trPr>
          <w:cantSplit/>
          <w:tblHeader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5541C" w:rsidRPr="00BE144E" w:rsidTr="003800A1">
        <w:trPr>
          <w:cantSplit/>
          <w:tblHeader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65541C" w:rsidRPr="00BE144E" w:rsidRDefault="0065541C" w:rsidP="00C50A81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41C" w:rsidRPr="00BE144E" w:rsidTr="003800A1">
        <w:trPr>
          <w:cantSplit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5,789,499</w:t>
            </w:r>
          </w:p>
        </w:tc>
        <w:tc>
          <w:tcPr>
            <w:tcW w:w="199" w:type="dxa"/>
            <w:gridSpan w:val="2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16,139,581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21,932,246</w:t>
            </w:r>
          </w:p>
        </w:tc>
      </w:tr>
      <w:tr w:rsidR="0065541C" w:rsidRPr="00BE144E" w:rsidTr="003800A1">
        <w:trPr>
          <w:cantSplit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จากการจัดหาเงิน</w:t>
            </w: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8,453,944</w:t>
            </w:r>
          </w:p>
        </w:tc>
        <w:tc>
          <w:tcPr>
            <w:tcW w:w="199" w:type="dxa"/>
            <w:gridSpan w:val="2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65541C" w:rsidRPr="00BE144E" w:rsidRDefault="002C102A" w:rsidP="00886C1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3,229,32</w:t>
            </w:r>
            <w:r w:rsidR="00886C1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(1,245)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2C102A" w:rsidP="004B73C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11,682,02</w:t>
            </w:r>
            <w:r w:rsidR="004B73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5541C" w:rsidRPr="00BE144E" w:rsidTr="003800A1">
        <w:trPr>
          <w:cantSplit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</w:t>
            </w:r>
          </w:p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(488,902)</w:t>
            </w:r>
          </w:p>
        </w:tc>
        <w:tc>
          <w:tcPr>
            <w:tcW w:w="199" w:type="dxa"/>
            <w:gridSpan w:val="2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191,712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5541C" w:rsidRPr="00BE144E" w:rsidRDefault="002C102A" w:rsidP="00D35A2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(297,190)</w:t>
            </w:r>
          </w:p>
        </w:tc>
      </w:tr>
      <w:tr w:rsidR="007161D8" w:rsidRPr="00BE144E" w:rsidTr="003800A1">
        <w:trPr>
          <w:cantSplit/>
        </w:trPr>
        <w:tc>
          <w:tcPr>
            <w:tcW w:w="3769" w:type="dxa"/>
            <w:vAlign w:val="bottom"/>
          </w:tcPr>
          <w:p w:rsidR="007161D8" w:rsidRPr="00BE144E" w:rsidRDefault="007161D8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45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61D8" w:rsidRPr="00BE144E" w:rsidTr="003800A1">
        <w:trPr>
          <w:cantSplit/>
        </w:trPr>
        <w:tc>
          <w:tcPr>
            <w:tcW w:w="3769" w:type="dxa"/>
            <w:vAlign w:val="bottom"/>
          </w:tcPr>
          <w:p w:rsidR="007161D8" w:rsidRPr="00BE144E" w:rsidRDefault="007161D8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สัญญาเช่าการเงิน</w:t>
            </w:r>
          </w:p>
        </w:tc>
        <w:tc>
          <w:tcPr>
            <w:tcW w:w="45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61D8" w:rsidRPr="00BE144E" w:rsidRDefault="002C102A" w:rsidP="00313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7161D8" w:rsidRPr="00BE144E" w:rsidRDefault="002C102A" w:rsidP="003139BD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161D8" w:rsidRPr="00BE144E" w:rsidRDefault="002C102A" w:rsidP="005A380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:rsidR="007161D8" w:rsidRPr="00BE144E" w:rsidRDefault="007161D8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61D8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2C102A" w:rsidRPr="00BE144E" w:rsidTr="003800A1">
        <w:trPr>
          <w:cantSplit/>
        </w:trPr>
        <w:tc>
          <w:tcPr>
            <w:tcW w:w="3769" w:type="dxa"/>
            <w:vAlign w:val="bottom"/>
          </w:tcPr>
          <w:p w:rsidR="002C102A" w:rsidRPr="00BE144E" w:rsidRDefault="002C102A" w:rsidP="002C102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การเปลี่ยนแปลงของรายการอื่นที่</w:t>
            </w:r>
          </w:p>
          <w:p w:rsidR="002C102A" w:rsidRPr="00BE144E" w:rsidRDefault="002C102A" w:rsidP="002C102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   มิใช่เงินสด</w:t>
            </w:r>
          </w:p>
        </w:tc>
        <w:tc>
          <w:tcPr>
            <w:tcW w:w="450" w:type="dxa"/>
            <w:vAlign w:val="bottom"/>
          </w:tcPr>
          <w:p w:rsidR="002C102A" w:rsidRPr="00BE144E" w:rsidRDefault="002C102A" w:rsidP="002C10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C102A" w:rsidRPr="00BE144E" w:rsidRDefault="002C102A" w:rsidP="002C102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(181,739)</w:t>
            </w:r>
          </w:p>
        </w:tc>
        <w:tc>
          <w:tcPr>
            <w:tcW w:w="199" w:type="dxa"/>
            <w:gridSpan w:val="2"/>
            <w:vAlign w:val="bottom"/>
          </w:tcPr>
          <w:p w:rsidR="002C102A" w:rsidRPr="00BE144E" w:rsidRDefault="002C102A" w:rsidP="002C10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2C102A" w:rsidRPr="00BE144E" w:rsidRDefault="002C102A" w:rsidP="00886C1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18,01</w:t>
            </w:r>
            <w:r w:rsidR="00886C1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2C102A" w:rsidRPr="00BE144E" w:rsidRDefault="002C102A" w:rsidP="002C102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C102A" w:rsidRPr="00BE144E" w:rsidRDefault="002C102A" w:rsidP="00D35A2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102A" w:rsidRPr="00BE144E" w:rsidRDefault="002C102A" w:rsidP="002C102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C102A" w:rsidRPr="00BE144E" w:rsidRDefault="002C102A" w:rsidP="004B73C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(163,72</w:t>
            </w:r>
            <w:r w:rsidR="004B73C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5541C" w:rsidRPr="00BE144E" w:rsidTr="003800A1">
        <w:trPr>
          <w:cantSplit/>
        </w:trPr>
        <w:tc>
          <w:tcPr>
            <w:tcW w:w="3769" w:type="dxa"/>
            <w:vAlign w:val="bottom"/>
          </w:tcPr>
          <w:p w:rsidR="0065541C" w:rsidRPr="00BE144E" w:rsidRDefault="0065541C" w:rsidP="00C50A81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142F"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A142F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5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13,572,802</w:t>
            </w:r>
          </w:p>
        </w:tc>
        <w:tc>
          <w:tcPr>
            <w:tcW w:w="199" w:type="dxa"/>
            <w:gridSpan w:val="2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19,578,635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1,943</w:t>
            </w:r>
          </w:p>
        </w:tc>
        <w:tc>
          <w:tcPr>
            <w:tcW w:w="180" w:type="dxa"/>
            <w:vAlign w:val="bottom"/>
          </w:tcPr>
          <w:p w:rsidR="0065541C" w:rsidRPr="00BE144E" w:rsidRDefault="0065541C" w:rsidP="00C50A81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41C" w:rsidRPr="00BE144E" w:rsidRDefault="002C102A" w:rsidP="00C50A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33,153,380</w:t>
            </w:r>
          </w:p>
        </w:tc>
      </w:tr>
    </w:tbl>
    <w:p w:rsidR="005A246E" w:rsidRPr="00BE144E" w:rsidRDefault="005A246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246E" w:rsidRPr="00BE144E" w:rsidRDefault="005A2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C52D3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เจ้าหนี้อื่น</w:t>
      </w:r>
    </w:p>
    <w:p w:rsidR="0060279E" w:rsidRPr="00BE144E" w:rsidRDefault="0060279E" w:rsidP="00FE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892"/>
        <w:gridCol w:w="1079"/>
        <w:gridCol w:w="268"/>
        <w:gridCol w:w="1124"/>
        <w:gridCol w:w="269"/>
        <w:gridCol w:w="1099"/>
        <w:gridCol w:w="269"/>
        <w:gridCol w:w="1099"/>
      </w:tblGrid>
      <w:tr w:rsidR="0060279E" w:rsidRPr="00BE144E" w:rsidTr="003800A1">
        <w:trPr>
          <w:tblHeader/>
        </w:trPr>
        <w:tc>
          <w:tcPr>
            <w:tcW w:w="318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3800A1">
        <w:trPr>
          <w:tblHeader/>
        </w:trPr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E5BC0" w:rsidRPr="00BE144E" w:rsidTr="003800A1">
        <w:trPr>
          <w:tblHeader/>
        </w:trPr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red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92" w:type="dxa"/>
            <w:vAlign w:val="bottom"/>
          </w:tcPr>
          <w:p w:rsidR="00BE5BC0" w:rsidRPr="00BE144E" w:rsidRDefault="00061A4F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23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56,145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9D247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23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234,591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17,200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</w:tr>
      <w:tr w:rsidR="005619C2" w:rsidRPr="00BE144E" w:rsidTr="003800A1">
        <w:tc>
          <w:tcPr>
            <w:tcW w:w="3180" w:type="dxa"/>
            <w:vAlign w:val="bottom"/>
          </w:tcPr>
          <w:p w:rsidR="005619C2" w:rsidRPr="00BE144E" w:rsidRDefault="005619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vAlign w:val="bottom"/>
          </w:tcPr>
          <w:p w:rsidR="005619C2" w:rsidRPr="00BE144E" w:rsidRDefault="005619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5619C2" w:rsidRPr="00BE144E" w:rsidRDefault="005619C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:rsidR="005619C2" w:rsidRPr="00BE144E" w:rsidRDefault="005619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5619C2" w:rsidRPr="00BE144E" w:rsidRDefault="005619C2" w:rsidP="005619C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5619C2" w:rsidRPr="00BE144E" w:rsidRDefault="005619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5619C2" w:rsidRPr="00BE144E" w:rsidRDefault="005619C2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5619C2" w:rsidRPr="00BE144E" w:rsidRDefault="005619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5619C2" w:rsidRPr="00BE144E" w:rsidRDefault="005619C2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332,814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313,459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5619C2" w:rsidP="0056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="00BE5BC0" w:rsidRPr="00BE144E">
              <w:rPr>
                <w:rFonts w:ascii="Angsana New" w:hAnsi="Angsana New"/>
                <w:sz w:val="30"/>
                <w:szCs w:val="30"/>
                <w:cs/>
              </w:rPr>
              <w:t>และค่าใช้จ่ายค้างจ่าย</w:t>
            </w: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1,063,242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1,003,182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347,105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216,565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1,396,056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1,316,641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347,105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216,565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1,452,201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1,551,232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364,305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236,039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13F72" w:rsidRPr="00BE144E" w:rsidTr="003800A1">
        <w:tc>
          <w:tcPr>
            <w:tcW w:w="3180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92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513F72" w:rsidRPr="00BE144E" w:rsidRDefault="005C38FD" w:rsidP="005C38F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1,452,201</w:t>
            </w:r>
          </w:p>
        </w:tc>
        <w:tc>
          <w:tcPr>
            <w:tcW w:w="268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513F72" w:rsidRPr="00BE144E" w:rsidRDefault="00513F72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1,400,852</w:t>
            </w:r>
          </w:p>
        </w:tc>
        <w:tc>
          <w:tcPr>
            <w:tcW w:w="269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513F72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364,305</w:t>
            </w:r>
          </w:p>
        </w:tc>
        <w:tc>
          <w:tcPr>
            <w:tcW w:w="269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513F72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236,039</w:t>
            </w:r>
          </w:p>
        </w:tc>
      </w:tr>
      <w:tr w:rsidR="00513F72" w:rsidRPr="00BE144E" w:rsidTr="003800A1">
        <w:tc>
          <w:tcPr>
            <w:tcW w:w="3180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92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13F72" w:rsidRPr="00BE144E" w:rsidRDefault="00513F72" w:rsidP="005C38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:rsidR="00513F72" w:rsidRPr="00BE144E" w:rsidRDefault="00513F72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150,380</w:t>
            </w:r>
          </w:p>
        </w:tc>
        <w:tc>
          <w:tcPr>
            <w:tcW w:w="269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513F72" w:rsidRPr="00BE144E" w:rsidRDefault="00513F72" w:rsidP="005C38F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513F72" w:rsidRPr="00BE144E" w:rsidRDefault="00513F7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513F72" w:rsidRPr="00BE144E" w:rsidRDefault="00513F72" w:rsidP="005C38F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5BC0" w:rsidRPr="00BE144E" w:rsidTr="003800A1">
        <w:tc>
          <w:tcPr>
            <w:tcW w:w="31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513F72" w:rsidP="005C38F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1,452,201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5619C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23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1,551,232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513F72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364,305</w:t>
            </w:r>
          </w:p>
        </w:tc>
        <w:tc>
          <w:tcPr>
            <w:tcW w:w="26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236,039</w:t>
            </w:r>
          </w:p>
        </w:tc>
      </w:tr>
    </w:tbl>
    <w:p w:rsidR="00FE46AF" w:rsidRPr="00BE144E" w:rsidRDefault="00FE46AF" w:rsidP="00FE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31C30" w:rsidRPr="00BE144E" w:rsidRDefault="00E31C30" w:rsidP="0039011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</w:t>
      </w:r>
      <w:r w:rsidR="00872150"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มุนเวียนสำหรับผลประโยชน์พนักงาน</w:t>
      </w:r>
    </w:p>
    <w:p w:rsidR="00E31C30" w:rsidRPr="00BE144E" w:rsidRDefault="00E31C30" w:rsidP="00FE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670"/>
        <w:gridCol w:w="1333"/>
        <w:gridCol w:w="235"/>
        <w:gridCol w:w="1175"/>
        <w:gridCol w:w="267"/>
        <w:gridCol w:w="1170"/>
        <w:gridCol w:w="262"/>
        <w:gridCol w:w="1086"/>
      </w:tblGrid>
      <w:tr w:rsidR="0060279E" w:rsidRPr="00BE144E" w:rsidTr="003800A1">
        <w:trPr>
          <w:tblHeader/>
        </w:trPr>
        <w:tc>
          <w:tcPr>
            <w:tcW w:w="36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3800A1">
        <w:trPr>
          <w:tblHeader/>
        </w:trPr>
        <w:tc>
          <w:tcPr>
            <w:tcW w:w="36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7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E5BC0" w:rsidRPr="00BE144E" w:rsidTr="003800A1">
        <w:trPr>
          <w:tblHeader/>
        </w:trPr>
        <w:tc>
          <w:tcPr>
            <w:tcW w:w="36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C30" w:rsidRPr="00BE144E" w:rsidTr="003800A1">
        <w:tc>
          <w:tcPr>
            <w:tcW w:w="3670" w:type="dxa"/>
          </w:tcPr>
          <w:p w:rsidR="00E31C30" w:rsidRPr="00BE144E" w:rsidRDefault="00E31C30" w:rsidP="00E3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E31C30" w:rsidRPr="00BE144E" w:rsidRDefault="00E31C30" w:rsidP="00E3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333" w:type="dxa"/>
            <w:vAlign w:val="bottom"/>
          </w:tcPr>
          <w:p w:rsidR="00E31C30" w:rsidRPr="00BE144E" w:rsidRDefault="00E31C30" w:rsidP="00E31C3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E31C30" w:rsidRPr="00BE144E" w:rsidRDefault="00E31C30" w:rsidP="00E3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E31C30" w:rsidRPr="00BE144E" w:rsidRDefault="00E31C30" w:rsidP="00E31C3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:rsidR="00E31C30" w:rsidRPr="00BE144E" w:rsidRDefault="00E31C30" w:rsidP="00E3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1C30" w:rsidRPr="00BE144E" w:rsidRDefault="00E31C30" w:rsidP="00E31C3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E31C30" w:rsidRPr="00BE144E" w:rsidRDefault="00E31C30" w:rsidP="00E3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31C30" w:rsidRPr="00BE144E" w:rsidRDefault="00E31C30" w:rsidP="00E31C3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74CC" w:rsidRPr="00BE144E" w:rsidTr="003800A1">
        <w:tc>
          <w:tcPr>
            <w:tcW w:w="3670" w:type="dxa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3" w:type="dxa"/>
            <w:tcBorders>
              <w:bottom w:val="double" w:sz="4" w:space="0" w:color="auto"/>
            </w:tcBorders>
            <w:vAlign w:val="bottom"/>
          </w:tcPr>
          <w:p w:rsidR="00DD74CC" w:rsidRPr="00BE144E" w:rsidRDefault="00872150" w:rsidP="0087215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176,810</w:t>
            </w:r>
          </w:p>
        </w:tc>
        <w:tc>
          <w:tcPr>
            <w:tcW w:w="235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:rsidR="00DD74CC" w:rsidRPr="00BE144E" w:rsidRDefault="00DD74CC" w:rsidP="00DD74C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175,688</w:t>
            </w:r>
          </w:p>
        </w:tc>
        <w:tc>
          <w:tcPr>
            <w:tcW w:w="267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D74CC" w:rsidRPr="00BE144E" w:rsidRDefault="00872150" w:rsidP="00DD74C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147,677</w:t>
            </w:r>
          </w:p>
        </w:tc>
        <w:tc>
          <w:tcPr>
            <w:tcW w:w="262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:rsidR="00DD74CC" w:rsidRPr="00BE144E" w:rsidRDefault="00DD74CC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142,293</w:t>
            </w:r>
          </w:p>
        </w:tc>
      </w:tr>
      <w:tr w:rsidR="00046A27" w:rsidRPr="00BE144E" w:rsidTr="003800A1">
        <w:tc>
          <w:tcPr>
            <w:tcW w:w="3670" w:type="dxa"/>
          </w:tcPr>
          <w:p w:rsidR="00046A27" w:rsidRPr="00BE144E" w:rsidRDefault="00046A27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vAlign w:val="bottom"/>
          </w:tcPr>
          <w:p w:rsidR="00046A27" w:rsidRPr="00BE144E" w:rsidRDefault="00046A27" w:rsidP="0087215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046A27" w:rsidRPr="00BE144E" w:rsidRDefault="00046A27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:rsidR="00046A27" w:rsidRPr="00BE144E" w:rsidRDefault="00046A27" w:rsidP="00DD74C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182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046A27" w:rsidRPr="00BE144E" w:rsidRDefault="00046A27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46A27" w:rsidRPr="00BE144E" w:rsidRDefault="00046A27" w:rsidP="00DD74CC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046A27" w:rsidRPr="00BE144E" w:rsidRDefault="00046A27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:rsidR="00046A27" w:rsidRPr="00BE144E" w:rsidRDefault="00046A27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70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BE5BC0" w:rsidRPr="00BE144E" w:rsidRDefault="00BE5BC0" w:rsidP="00DD74C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BE5BC0" w:rsidRPr="00BE144E" w:rsidRDefault="00BE5BC0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70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33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BE5BC0" w:rsidRPr="00BE144E" w:rsidRDefault="00BE5BC0" w:rsidP="00DD74C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BE5BC0" w:rsidRPr="00BE144E" w:rsidRDefault="00BE5BC0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70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3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BE5BC0" w:rsidRPr="00BE144E" w:rsidRDefault="00BE5BC0" w:rsidP="00DD74C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BE5BC0" w:rsidRPr="00BE144E" w:rsidRDefault="00BE5BC0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74CC" w:rsidRPr="00BE144E" w:rsidTr="003800A1">
        <w:trPr>
          <w:trHeight w:val="173"/>
        </w:trPr>
        <w:tc>
          <w:tcPr>
            <w:tcW w:w="3670" w:type="dxa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3" w:type="dxa"/>
            <w:tcBorders>
              <w:bottom w:val="double" w:sz="4" w:space="0" w:color="auto"/>
            </w:tcBorders>
            <w:vAlign w:val="bottom"/>
          </w:tcPr>
          <w:p w:rsidR="00DD74CC" w:rsidRPr="00BE144E" w:rsidRDefault="00E04BC8" w:rsidP="00DD74CC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82C5B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5,449</w:t>
            </w:r>
          </w:p>
        </w:tc>
        <w:tc>
          <w:tcPr>
            <w:tcW w:w="235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:rsidR="00DD74CC" w:rsidRPr="00BE144E" w:rsidRDefault="00DD74CC" w:rsidP="00872150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left="-79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23,417</w:t>
            </w:r>
          </w:p>
        </w:tc>
        <w:tc>
          <w:tcPr>
            <w:tcW w:w="267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971"/>
              </w:tabs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D74CC" w:rsidRPr="00BE144E" w:rsidRDefault="00872150" w:rsidP="0087215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14,94</w:t>
            </w:r>
            <w:r w:rsidR="0036446B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vAlign w:val="bottom"/>
          </w:tcPr>
          <w:p w:rsidR="00DD74CC" w:rsidRPr="00BE144E" w:rsidRDefault="00DD74CC" w:rsidP="00DD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:rsidR="00DD74CC" w:rsidRPr="00BE144E" w:rsidRDefault="00DD74CC" w:rsidP="00BA0D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9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16,897</w:t>
            </w:r>
          </w:p>
        </w:tc>
      </w:tr>
      <w:tr w:rsidR="00884B6B" w:rsidRPr="00BE144E" w:rsidTr="003800A1">
        <w:trPr>
          <w:trHeight w:val="346"/>
        </w:trPr>
        <w:tc>
          <w:tcPr>
            <w:tcW w:w="3670" w:type="dxa"/>
          </w:tcPr>
          <w:p w:rsidR="00884B6B" w:rsidRPr="00BE144E" w:rsidRDefault="00884B6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vAlign w:val="bottom"/>
          </w:tcPr>
          <w:p w:rsidR="00884B6B" w:rsidRPr="00BE144E" w:rsidRDefault="00884B6B" w:rsidP="00BE5BC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884B6B" w:rsidRPr="00BE144E" w:rsidRDefault="00884B6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:rsidR="00884B6B" w:rsidRPr="00BE144E" w:rsidRDefault="00884B6B" w:rsidP="00884B6B">
            <w:pPr>
              <w:pStyle w:val="acctfourfigures"/>
              <w:tabs>
                <w:tab w:val="clear" w:pos="765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884B6B" w:rsidRPr="00BE144E" w:rsidRDefault="00884B6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84B6B" w:rsidRPr="00BE144E" w:rsidRDefault="00884B6B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884B6B" w:rsidRPr="00BE144E" w:rsidRDefault="00884B6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:rsidR="00884B6B" w:rsidRPr="00BE144E" w:rsidRDefault="00884B6B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884B6B" w:rsidRPr="00BE144E" w:rsidTr="003800A1">
        <w:trPr>
          <w:trHeight w:val="346"/>
        </w:trPr>
        <w:tc>
          <w:tcPr>
            <w:tcW w:w="3670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33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BE5BC0" w:rsidRPr="00BE144E" w:rsidRDefault="00BE5BC0" w:rsidP="00884B6B">
            <w:pPr>
              <w:pStyle w:val="acctfourfigures"/>
              <w:tabs>
                <w:tab w:val="clear" w:pos="765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6A27" w:rsidRPr="00BE144E" w:rsidTr="003800A1">
        <w:trPr>
          <w:trHeight w:val="346"/>
        </w:trPr>
        <w:tc>
          <w:tcPr>
            <w:tcW w:w="3670" w:type="dxa"/>
          </w:tcPr>
          <w:p w:rsidR="00282405" w:rsidRPr="00BE144E" w:rsidRDefault="00E257E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  <w:r w:rsidR="00046A27" w:rsidRPr="00BE144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</w:p>
          <w:p w:rsidR="00046A27" w:rsidRPr="00BE144E" w:rsidRDefault="00282405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46A27" w:rsidRPr="00BE144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  <w:r w:rsidR="00A27C28" w:rsidRPr="00BE144E">
              <w:rPr>
                <w:rFonts w:ascii="Angsana New" w:hAnsi="Angsana New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33" w:type="dxa"/>
            <w:vAlign w:val="bottom"/>
          </w:tcPr>
          <w:p w:rsidR="00046A27" w:rsidRPr="00BE144E" w:rsidRDefault="000B0503" w:rsidP="00046A27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46A27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1,748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046A27" w:rsidRPr="00BE144E" w:rsidRDefault="00046A27" w:rsidP="00046A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46A27" w:rsidRPr="00BE144E" w:rsidRDefault="00046A27" w:rsidP="00046A2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046A27" w:rsidRPr="00BE144E" w:rsidRDefault="00046A27" w:rsidP="00046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6A27" w:rsidRPr="00BE144E" w:rsidTr="003800A1">
        <w:trPr>
          <w:trHeight w:val="245"/>
        </w:trPr>
        <w:tc>
          <w:tcPr>
            <w:tcW w:w="3670" w:type="dxa"/>
          </w:tcPr>
          <w:p w:rsidR="00282405" w:rsidRPr="00BE144E" w:rsidRDefault="00046A27" w:rsidP="00A27C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:rsidR="00046A27" w:rsidRPr="00BE144E" w:rsidRDefault="00282405" w:rsidP="00046A2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46A27" w:rsidRPr="00BE144E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046A27" w:rsidRPr="00BE144E" w:rsidRDefault="000B0503" w:rsidP="00482C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82C5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  <w:r w:rsidR="00046A27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046A27" w:rsidRPr="00BE144E" w:rsidRDefault="000B0503" w:rsidP="00046A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(70</w:t>
            </w:r>
            <w:r w:rsidR="00046A27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93"/>
              </w:tabs>
              <w:ind w:right="-1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46A27" w:rsidRPr="00BE144E" w:rsidRDefault="00046A27" w:rsidP="00046A2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046A27" w:rsidRPr="00BE144E" w:rsidRDefault="00046A27" w:rsidP="00046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46A27" w:rsidRPr="00BE144E" w:rsidTr="003800A1">
        <w:trPr>
          <w:trHeight w:val="245"/>
        </w:trPr>
        <w:tc>
          <w:tcPr>
            <w:tcW w:w="3670" w:type="dxa"/>
          </w:tcPr>
          <w:p w:rsidR="00046A27" w:rsidRPr="00BE144E" w:rsidRDefault="00046A27" w:rsidP="00046A2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6A27" w:rsidRPr="00BE144E" w:rsidRDefault="000B0503" w:rsidP="00482C5B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82C5B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2,202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A27" w:rsidRPr="00BE144E" w:rsidRDefault="00046A27" w:rsidP="000B0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B0503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93"/>
              </w:tabs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A27" w:rsidRPr="00BE144E" w:rsidRDefault="0054787D" w:rsidP="00046A2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046A27" w:rsidRPr="00BE144E" w:rsidRDefault="00046A27" w:rsidP="0004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A27" w:rsidRPr="00BE144E" w:rsidRDefault="0054787D" w:rsidP="00BA0D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884B6B" w:rsidRPr="00BE144E" w:rsidRDefault="00884B6B" w:rsidP="0039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p w:rsidR="0039011B" w:rsidRPr="00BE144E" w:rsidRDefault="0039011B" w:rsidP="0046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39011B" w:rsidRPr="00BE144E" w:rsidRDefault="0039011B" w:rsidP="0046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61466" w:rsidRPr="00BE144E" w:rsidRDefault="00461466" w:rsidP="0046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E144E">
        <w:rPr>
          <w:rFonts w:ascii="Angsana New" w:hAnsi="Angsana New"/>
          <w:sz w:val="30"/>
          <w:szCs w:val="30"/>
        </w:rPr>
        <w:t xml:space="preserve">2541 </w:t>
      </w:r>
      <w:r w:rsidRPr="00BE144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461466" w:rsidRPr="00BE144E" w:rsidRDefault="00461466" w:rsidP="0039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61466" w:rsidRPr="00BE144E" w:rsidRDefault="00461466" w:rsidP="0046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3C7FCF" w:rsidRPr="00BE144E">
        <w:rPr>
          <w:rFonts w:ascii="Angsana New" w:hAnsi="Angsana New"/>
          <w:sz w:val="30"/>
          <w:szCs w:val="30"/>
        </w:rPr>
        <w:t xml:space="preserve">            </w:t>
      </w:r>
      <w:r w:rsidRPr="00BE144E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3C7FCF" w:rsidRPr="00BE144E">
        <w:rPr>
          <w:rFonts w:ascii="Angsana New" w:hAnsi="Angsana New"/>
          <w:sz w:val="30"/>
          <w:szCs w:val="30"/>
        </w:rPr>
        <w:t xml:space="preserve">          </w:t>
      </w:r>
      <w:r w:rsidR="004D1BFC" w:rsidRPr="00BE144E">
        <w:rPr>
          <w:rFonts w:ascii="Angsana New" w:hAnsi="Angsana New"/>
          <w:sz w:val="30"/>
          <w:szCs w:val="30"/>
          <w:cs/>
        </w:rPr>
        <w:t>(เงินลงทุน)</w:t>
      </w:r>
    </w:p>
    <w:p w:rsidR="00FE6404" w:rsidRPr="00BE144E" w:rsidRDefault="00FE6404" w:rsidP="004D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A3C22" w:rsidRPr="00BE144E" w:rsidRDefault="004A3C22" w:rsidP="004A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การเปลี่ยนแปลงในมูลค</w:t>
      </w:r>
      <w:r w:rsidR="00EA756B" w:rsidRPr="00BE144E">
        <w:rPr>
          <w:rFonts w:ascii="Angsana New" w:hAnsi="Angsana New"/>
          <w:sz w:val="30"/>
          <w:szCs w:val="30"/>
          <w:cs/>
        </w:rPr>
        <w:t>่าปัจจุบันของ</w:t>
      </w:r>
      <w:r w:rsidR="00BA4603" w:rsidRPr="00BE144E">
        <w:rPr>
          <w:rFonts w:ascii="Angsana New" w:hAnsi="Angsana New"/>
          <w:sz w:val="30"/>
          <w:szCs w:val="30"/>
          <w:cs/>
        </w:rPr>
        <w:t>ภาระผูกพันของโครงการผลประโยชน์</w:t>
      </w:r>
    </w:p>
    <w:p w:rsidR="00191AF3" w:rsidRPr="00BE144E" w:rsidRDefault="00191AF3" w:rsidP="0039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327" w:type="dxa"/>
        <w:tblInd w:w="315" w:type="dxa"/>
        <w:tblLook w:val="01E0" w:firstRow="1" w:lastRow="1" w:firstColumn="1" w:lastColumn="1" w:noHBand="0" w:noVBand="0"/>
      </w:tblPr>
      <w:tblGrid>
        <w:gridCol w:w="3630"/>
        <w:gridCol w:w="1229"/>
        <w:gridCol w:w="235"/>
        <w:gridCol w:w="1247"/>
        <w:gridCol w:w="246"/>
        <w:gridCol w:w="1229"/>
        <w:gridCol w:w="286"/>
        <w:gridCol w:w="1225"/>
      </w:tblGrid>
      <w:tr w:rsidR="003746D7" w:rsidRPr="00BE144E" w:rsidTr="003800A1">
        <w:trPr>
          <w:trHeight w:val="346"/>
          <w:tblHeader/>
        </w:trPr>
        <w:tc>
          <w:tcPr>
            <w:tcW w:w="3630" w:type="dxa"/>
            <w:shd w:val="clear" w:color="auto" w:fill="auto"/>
            <w:vAlign w:val="bottom"/>
          </w:tcPr>
          <w:p w:rsidR="003746D7" w:rsidRPr="00BE144E" w:rsidRDefault="003746D7" w:rsidP="006A7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711" w:type="dxa"/>
            <w:gridSpan w:val="3"/>
            <w:vAlign w:val="bottom"/>
          </w:tcPr>
          <w:p w:rsidR="003746D7" w:rsidRPr="00BE144E" w:rsidRDefault="003746D7" w:rsidP="006A7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:rsidR="003746D7" w:rsidRPr="00BE144E" w:rsidRDefault="003746D7" w:rsidP="006A7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:rsidR="003746D7" w:rsidRPr="00BE144E" w:rsidRDefault="003746D7" w:rsidP="006A7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3800A1">
        <w:trPr>
          <w:trHeight w:val="346"/>
          <w:tblHeader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E5BC0" w:rsidRPr="00BE144E" w:rsidTr="003800A1">
        <w:trPr>
          <w:trHeight w:val="346"/>
          <w:tblHeader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29" w:type="dxa"/>
            <w:vAlign w:val="bottom"/>
          </w:tcPr>
          <w:p w:rsidR="00BE5BC0" w:rsidRPr="00BE144E" w:rsidRDefault="00777053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175,688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158,706</w:t>
            </w: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181461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142,293</w:t>
            </w: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131,076</w:t>
            </w:r>
          </w:p>
        </w:tc>
      </w:tr>
      <w:tr w:rsidR="00BE5BC0" w:rsidRPr="00BE144E" w:rsidTr="003800A1">
        <w:trPr>
          <w:trHeight w:val="200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  <w:p w:rsidR="00BE5BC0" w:rsidRPr="00BE144E" w:rsidRDefault="003006BB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5BC0" w:rsidRPr="00BE144E">
              <w:rPr>
                <w:rFonts w:ascii="Angsana New" w:hAnsi="Angsana New"/>
                <w:sz w:val="30"/>
                <w:szCs w:val="30"/>
                <w:cs/>
              </w:rPr>
              <w:t>และดอกเบี้ยจากภาระผูกพัน</w:t>
            </w:r>
          </w:p>
        </w:tc>
        <w:tc>
          <w:tcPr>
            <w:tcW w:w="1229" w:type="dxa"/>
            <w:vAlign w:val="bottom"/>
          </w:tcPr>
          <w:p w:rsidR="00BE5BC0" w:rsidRPr="00BE144E" w:rsidRDefault="00181461" w:rsidP="00482C5B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82C5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5,449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23,417</w:t>
            </w: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181461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14,942</w:t>
            </w: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16,897</w:t>
            </w:r>
          </w:p>
        </w:tc>
      </w:tr>
      <w:tr w:rsidR="00282405" w:rsidRPr="00BE144E" w:rsidTr="003800A1">
        <w:trPr>
          <w:trHeight w:val="245"/>
        </w:trPr>
        <w:tc>
          <w:tcPr>
            <w:tcW w:w="3630" w:type="dxa"/>
            <w:vAlign w:val="bottom"/>
          </w:tcPr>
          <w:p w:rsidR="00282405" w:rsidRPr="00BE144E" w:rsidRDefault="00282405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282405" w:rsidRPr="00BE144E" w:rsidRDefault="00282405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282405" w:rsidRPr="00BE144E" w:rsidRDefault="00282405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7" w:type="dxa"/>
            <w:vAlign w:val="bottom"/>
          </w:tcPr>
          <w:p w:rsidR="00282405" w:rsidRPr="00BE144E" w:rsidRDefault="00282405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 w:right="-10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282405" w:rsidRPr="00BE144E" w:rsidRDefault="00282405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282405" w:rsidRPr="00BE144E" w:rsidRDefault="00282405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224" w:right="-2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" w:type="dxa"/>
            <w:vAlign w:val="bottom"/>
          </w:tcPr>
          <w:p w:rsidR="00282405" w:rsidRPr="00BE144E" w:rsidRDefault="00282405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282405" w:rsidRPr="00BE144E" w:rsidRDefault="00282405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224" w:right="-2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E24B7" w:rsidRPr="00BE144E" w:rsidTr="003800A1">
        <w:trPr>
          <w:trHeight w:val="245"/>
        </w:trPr>
        <w:tc>
          <w:tcPr>
            <w:tcW w:w="3630" w:type="dxa"/>
            <w:vAlign w:val="bottom"/>
          </w:tcPr>
          <w:p w:rsidR="004E24B7" w:rsidRPr="00BE144E" w:rsidRDefault="004E24B7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4E24B7" w:rsidRPr="00BE144E" w:rsidRDefault="004E24B7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4E24B7" w:rsidRPr="00BE144E" w:rsidRDefault="004E24B7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7" w:type="dxa"/>
            <w:vAlign w:val="bottom"/>
          </w:tcPr>
          <w:p w:rsidR="004E24B7" w:rsidRPr="00BE144E" w:rsidRDefault="004E24B7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 w:right="-10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4E24B7" w:rsidRPr="00BE144E" w:rsidRDefault="004E24B7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vAlign w:val="bottom"/>
          </w:tcPr>
          <w:p w:rsidR="004E24B7" w:rsidRPr="00BE144E" w:rsidRDefault="004E24B7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224" w:right="-2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" w:type="dxa"/>
            <w:vAlign w:val="bottom"/>
          </w:tcPr>
          <w:p w:rsidR="004E24B7" w:rsidRPr="00BE144E" w:rsidRDefault="004E24B7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4E24B7" w:rsidRPr="00BE144E" w:rsidRDefault="004E24B7" w:rsidP="00863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224" w:right="-2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006BB" w:rsidRPr="00BE144E" w:rsidTr="003800A1">
        <w:trPr>
          <w:trHeight w:val="346"/>
        </w:trPr>
        <w:tc>
          <w:tcPr>
            <w:tcW w:w="3630" w:type="dxa"/>
            <w:vAlign w:val="bottom"/>
          </w:tcPr>
          <w:p w:rsidR="003006BB" w:rsidRPr="00BE144E" w:rsidRDefault="00E278F4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  <w:r w:rsidR="003006BB" w:rsidRPr="00BE144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</w:p>
          <w:p w:rsidR="003006BB" w:rsidRPr="00BE144E" w:rsidRDefault="003006BB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405" w:rsidRPr="00BE144E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29" w:type="dxa"/>
            <w:vAlign w:val="bottom"/>
          </w:tcPr>
          <w:p w:rsidR="003006BB" w:rsidRPr="00BE144E" w:rsidRDefault="003006BB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(1,748)</w:t>
            </w:r>
          </w:p>
        </w:tc>
        <w:tc>
          <w:tcPr>
            <w:tcW w:w="235" w:type="dxa"/>
            <w:vAlign w:val="bottom"/>
          </w:tcPr>
          <w:p w:rsidR="003006BB" w:rsidRPr="00BE144E" w:rsidRDefault="003006B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3006BB" w:rsidRPr="00BE144E" w:rsidRDefault="003006BB" w:rsidP="00CF4DC9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:rsidR="003006BB" w:rsidRPr="00BE144E" w:rsidRDefault="003006B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3006BB" w:rsidRPr="00BE144E" w:rsidRDefault="003006BB" w:rsidP="00CF4DC9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  <w:vAlign w:val="bottom"/>
          </w:tcPr>
          <w:p w:rsidR="003006BB" w:rsidRPr="00BE144E" w:rsidRDefault="003006BB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3006BB" w:rsidRPr="00BE144E" w:rsidRDefault="003006BB" w:rsidP="00CF4DC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51FE" w:rsidRPr="00BE144E" w:rsidTr="003800A1">
        <w:trPr>
          <w:trHeight w:val="346"/>
        </w:trPr>
        <w:tc>
          <w:tcPr>
            <w:tcW w:w="3630" w:type="dxa"/>
          </w:tcPr>
          <w:p w:rsidR="006B51FE" w:rsidRPr="00BE144E" w:rsidRDefault="006B51FE" w:rsidP="006B51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:rsidR="006B51FE" w:rsidRPr="00BE144E" w:rsidRDefault="006B51FE" w:rsidP="006B51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B51FE" w:rsidRPr="00BE144E" w:rsidRDefault="00E278F4" w:rsidP="00482C5B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82C5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6B51FE" w:rsidRPr="00BE144E" w:rsidRDefault="006B51FE" w:rsidP="006B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6B51FE" w:rsidRPr="00BE144E" w:rsidRDefault="006B51FE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246" w:type="dxa"/>
            <w:vAlign w:val="bottom"/>
          </w:tcPr>
          <w:p w:rsidR="006B51FE" w:rsidRPr="00BE144E" w:rsidRDefault="006B51FE" w:rsidP="006B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B51FE" w:rsidRPr="00BE144E" w:rsidRDefault="00181461" w:rsidP="0064708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  <w:vAlign w:val="bottom"/>
          </w:tcPr>
          <w:p w:rsidR="006B51FE" w:rsidRPr="00BE144E" w:rsidRDefault="006B51FE" w:rsidP="006B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:rsidR="006B51FE" w:rsidRPr="00BE144E" w:rsidRDefault="006B51FE" w:rsidP="008630D7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CF3" w:rsidRPr="00BE144E" w:rsidTr="003800A1">
        <w:trPr>
          <w:trHeight w:val="346"/>
        </w:trPr>
        <w:tc>
          <w:tcPr>
            <w:tcW w:w="3630" w:type="dxa"/>
          </w:tcPr>
          <w:p w:rsidR="00656CF3" w:rsidRPr="00BE144E" w:rsidRDefault="00656CF3" w:rsidP="00656C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CF3" w:rsidRPr="00BE144E" w:rsidRDefault="00656CF3" w:rsidP="00482C5B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82C5B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2,202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656CF3" w:rsidRPr="00BE144E" w:rsidRDefault="00656CF3" w:rsidP="0065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CF3" w:rsidRPr="00BE144E" w:rsidRDefault="00656CF3" w:rsidP="00656CF3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246" w:type="dxa"/>
            <w:vAlign w:val="bottom"/>
          </w:tcPr>
          <w:p w:rsidR="00656CF3" w:rsidRPr="00BE144E" w:rsidRDefault="00656CF3" w:rsidP="0065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93"/>
              </w:tabs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CF3" w:rsidRPr="00BE144E" w:rsidRDefault="00656CF3" w:rsidP="00656CF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  <w:vAlign w:val="bottom"/>
          </w:tcPr>
          <w:p w:rsidR="00656CF3" w:rsidRPr="00BE144E" w:rsidRDefault="00656CF3" w:rsidP="0065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CF3" w:rsidRPr="00BE144E" w:rsidRDefault="00656CF3" w:rsidP="0064708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224" w:right="-2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224" w:right="-2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</w:tcPr>
          <w:p w:rsidR="00BE5BC0" w:rsidRPr="00BE144E" w:rsidRDefault="00BE5BC0" w:rsidP="00BE5BC0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29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224" w:right="-2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:rsidR="00BE5BC0" w:rsidRPr="00BE144E" w:rsidRDefault="00BE5BC0" w:rsidP="008630D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224" w:right="-2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00007D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(12,125</w:t>
            </w:r>
            <w:r w:rsidR="008630D7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(6,365)</w:t>
            </w: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BE5BC0" w:rsidRPr="00BE144E" w:rsidRDefault="00181461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(9,558)</w:t>
            </w: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(5,680)</w:t>
            </w:r>
          </w:p>
        </w:tc>
      </w:tr>
      <w:tr w:rsidR="00BE5BC0" w:rsidRPr="00BE144E" w:rsidTr="003800A1">
        <w:trPr>
          <w:trHeight w:val="346"/>
        </w:trPr>
        <w:tc>
          <w:tcPr>
            <w:tcW w:w="3630" w:type="dxa"/>
            <w:vAlign w:val="bottom"/>
          </w:tcPr>
          <w:p w:rsidR="00BE5BC0" w:rsidRPr="00BE144E" w:rsidRDefault="00BE5BC0" w:rsidP="00BE5BC0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181461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176,810</w:t>
            </w:r>
          </w:p>
        </w:tc>
        <w:tc>
          <w:tcPr>
            <w:tcW w:w="235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175,688</w:t>
            </w:r>
          </w:p>
        </w:tc>
        <w:tc>
          <w:tcPr>
            <w:tcW w:w="24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181461" w:rsidP="00BB2CB0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147,677</w:t>
            </w:r>
          </w:p>
        </w:tc>
        <w:tc>
          <w:tcPr>
            <w:tcW w:w="28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B2CB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142,293</w:t>
            </w:r>
          </w:p>
        </w:tc>
      </w:tr>
    </w:tbl>
    <w:p w:rsidR="00282405" w:rsidRPr="00BE144E" w:rsidRDefault="00282405" w:rsidP="00D112FE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112FE" w:rsidRPr="00BE144E" w:rsidRDefault="00D112FE" w:rsidP="00D112FE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D112FE" w:rsidRPr="00BE144E" w:rsidRDefault="00D112FE" w:rsidP="00BB2CB0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3701"/>
        <w:gridCol w:w="1164"/>
        <w:gridCol w:w="72"/>
        <w:gridCol w:w="164"/>
        <w:gridCol w:w="72"/>
        <w:gridCol w:w="1147"/>
        <w:gridCol w:w="270"/>
        <w:gridCol w:w="1203"/>
        <w:gridCol w:w="270"/>
        <w:gridCol w:w="1090"/>
      </w:tblGrid>
      <w:tr w:rsidR="00BB2CB0" w:rsidRPr="00BE144E" w:rsidTr="003800A1">
        <w:tc>
          <w:tcPr>
            <w:tcW w:w="3701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5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63" w:type="dxa"/>
            <w:gridSpan w:val="3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B2CB0" w:rsidRPr="00BE144E" w:rsidTr="003800A1">
        <w:tc>
          <w:tcPr>
            <w:tcW w:w="3701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36" w:type="dxa"/>
            <w:gridSpan w:val="2"/>
            <w:vAlign w:val="center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236" w:type="dxa"/>
            <w:gridSpan w:val="2"/>
            <w:vAlign w:val="center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7" w:type="dxa"/>
            <w:vAlign w:val="center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3" w:type="dxa"/>
            <w:vAlign w:val="center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270" w:type="dxa"/>
            <w:vAlign w:val="center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GB" w:eastAsia="en-GB"/>
              </w:rPr>
              <w:t>2560</w:t>
            </w:r>
          </w:p>
        </w:tc>
      </w:tr>
      <w:tr w:rsidR="00BB2CB0" w:rsidRPr="00BE144E" w:rsidTr="003800A1">
        <w:tc>
          <w:tcPr>
            <w:tcW w:w="3701" w:type="dxa"/>
          </w:tcPr>
          <w:p w:rsidR="00D112FE" w:rsidRPr="00BE144E" w:rsidRDefault="00D112F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452" w:type="dxa"/>
            <w:gridSpan w:val="9"/>
            <w:hideMark/>
          </w:tcPr>
          <w:p w:rsidR="00D112FE" w:rsidRPr="00BE144E" w:rsidRDefault="00D112F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BB2CB0" w:rsidRPr="00BE144E" w:rsidTr="003800A1">
        <w:tc>
          <w:tcPr>
            <w:tcW w:w="3701" w:type="dxa"/>
            <w:hideMark/>
          </w:tcPr>
          <w:p w:rsidR="00D112FE" w:rsidRPr="00BE144E" w:rsidRDefault="00D112F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ข้อสมมติด้านประชากรศาสตร์ </w:t>
            </w:r>
          </w:p>
        </w:tc>
        <w:tc>
          <w:tcPr>
            <w:tcW w:w="1164" w:type="dxa"/>
            <w:hideMark/>
          </w:tcPr>
          <w:p w:rsidR="00D112FE" w:rsidRPr="00BE144E" w:rsidRDefault="00D112FE" w:rsidP="004D1B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236" w:type="dxa"/>
            <w:gridSpan w:val="2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19" w:type="dxa"/>
            <w:gridSpan w:val="2"/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03" w:type="dxa"/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CB0" w:rsidRPr="00BE144E" w:rsidTr="003800A1">
        <w:tc>
          <w:tcPr>
            <w:tcW w:w="3701" w:type="dxa"/>
            <w:hideMark/>
          </w:tcPr>
          <w:p w:rsidR="00D112FE" w:rsidRPr="00BE144E" w:rsidRDefault="00D112F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การปรับปรุงจากประสบการณ์</w:t>
            </w:r>
          </w:p>
        </w:tc>
        <w:tc>
          <w:tcPr>
            <w:tcW w:w="1164" w:type="dxa"/>
            <w:hideMark/>
          </w:tcPr>
          <w:p w:rsidR="00D112FE" w:rsidRPr="00BE144E" w:rsidRDefault="00D112FE" w:rsidP="004D1B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236" w:type="dxa"/>
            <w:gridSpan w:val="2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19" w:type="dxa"/>
            <w:gridSpan w:val="2"/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03" w:type="dxa"/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CB0" w:rsidRPr="00BE144E" w:rsidTr="003800A1">
        <w:tc>
          <w:tcPr>
            <w:tcW w:w="3701" w:type="dxa"/>
            <w:hideMark/>
          </w:tcPr>
          <w:p w:rsidR="00D112FE" w:rsidRPr="00BE144E" w:rsidRDefault="00D112F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ข้อสมมติทางการเงิน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12FE" w:rsidRPr="00BE144E" w:rsidRDefault="00D112FE" w:rsidP="004D1B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236" w:type="dxa"/>
            <w:gridSpan w:val="2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CB0" w:rsidRPr="00BE144E" w:rsidTr="003800A1">
        <w:tc>
          <w:tcPr>
            <w:tcW w:w="3701" w:type="dxa"/>
            <w:hideMark/>
          </w:tcPr>
          <w:p w:rsidR="00D112FE" w:rsidRPr="00BE144E" w:rsidRDefault="00D112FE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12FE" w:rsidRPr="00BE144E" w:rsidRDefault="00D112FE" w:rsidP="004D1B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1,748</w:t>
            </w:r>
          </w:p>
        </w:tc>
        <w:tc>
          <w:tcPr>
            <w:tcW w:w="236" w:type="dxa"/>
            <w:gridSpan w:val="2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12FE" w:rsidRPr="00BE144E" w:rsidRDefault="00D112FE" w:rsidP="00BB2C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112FE" w:rsidRPr="00BE144E" w:rsidRDefault="00D112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12FE" w:rsidRPr="00BE144E" w:rsidRDefault="00D112FE" w:rsidP="00CF4DC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224" w:right="-2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276CE" w:rsidRPr="00BE144E" w:rsidRDefault="00C276CE" w:rsidP="00FF3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276CE" w:rsidRPr="00BE144E" w:rsidRDefault="00C27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60279E" w:rsidRPr="00BE144E" w:rsidRDefault="0060279E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6B5207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243DA6" w:rsidRPr="00BE144E" w:rsidRDefault="00243DA6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308" w:type="dxa"/>
        <w:tblInd w:w="333" w:type="dxa"/>
        <w:tblLook w:val="01E0" w:firstRow="1" w:lastRow="1" w:firstColumn="1" w:lastColumn="1" w:noHBand="0" w:noVBand="0"/>
      </w:tblPr>
      <w:tblGrid>
        <w:gridCol w:w="4185"/>
        <w:gridCol w:w="1080"/>
        <w:gridCol w:w="308"/>
        <w:gridCol w:w="1024"/>
        <w:gridCol w:w="270"/>
        <w:gridCol w:w="1080"/>
        <w:gridCol w:w="270"/>
        <w:gridCol w:w="1091"/>
      </w:tblGrid>
      <w:tr w:rsidR="0060279E" w:rsidRPr="00BE144E" w:rsidTr="00D673DD">
        <w:tc>
          <w:tcPr>
            <w:tcW w:w="4185" w:type="dxa"/>
          </w:tcPr>
          <w:p w:rsidR="0060279E" w:rsidRPr="00BE144E" w:rsidRDefault="006B5207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412" w:type="dxa"/>
            <w:gridSpan w:val="3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D673DD">
        <w:tc>
          <w:tcPr>
            <w:tcW w:w="4185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30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E5BC0" w:rsidRPr="00BE144E" w:rsidTr="00D673DD">
        <w:tc>
          <w:tcPr>
            <w:tcW w:w="4185" w:type="dxa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3" w:type="dxa"/>
            <w:gridSpan w:val="7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64D52" w:rsidRPr="00BE144E" w:rsidTr="00D673DD">
        <w:tc>
          <w:tcPr>
            <w:tcW w:w="4185" w:type="dxa"/>
          </w:tcPr>
          <w:p w:rsidR="00264D52" w:rsidRPr="00BE144E" w:rsidRDefault="00264D52" w:rsidP="00BE5BC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:rsidR="00264D52" w:rsidRPr="00BE144E" w:rsidRDefault="00264D5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3.18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308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64D52" w:rsidRPr="00BE144E" w:rsidRDefault="00264D5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3.18</w:t>
            </w:r>
          </w:p>
        </w:tc>
        <w:tc>
          <w:tcPr>
            <w:tcW w:w="270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64D52" w:rsidRPr="00BE144E" w:rsidRDefault="00264D52" w:rsidP="005F62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3.18</w:t>
            </w:r>
          </w:p>
        </w:tc>
        <w:tc>
          <w:tcPr>
            <w:tcW w:w="270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264D52" w:rsidRPr="00BE144E" w:rsidRDefault="00264D5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3.18</w:t>
            </w:r>
          </w:p>
        </w:tc>
      </w:tr>
      <w:tr w:rsidR="00264D52" w:rsidRPr="00BE144E" w:rsidTr="00D673DD">
        <w:tc>
          <w:tcPr>
            <w:tcW w:w="4185" w:type="dxa"/>
          </w:tcPr>
          <w:p w:rsidR="00264D52" w:rsidRPr="00BE144E" w:rsidRDefault="00264D52" w:rsidP="00BE5BC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264D52" w:rsidRPr="00BE144E" w:rsidRDefault="00264D52" w:rsidP="005F62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ถึง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08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64D52" w:rsidRPr="00BE144E" w:rsidRDefault="00264D5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ถึง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64D52" w:rsidRPr="00BE144E" w:rsidRDefault="00264D52" w:rsidP="005F62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6.5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8</w:t>
            </w:r>
          </w:p>
        </w:tc>
        <w:tc>
          <w:tcPr>
            <w:tcW w:w="270" w:type="dxa"/>
          </w:tcPr>
          <w:p w:rsidR="00264D52" w:rsidRPr="00BE144E" w:rsidRDefault="00264D5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264D52" w:rsidRPr="00BE144E" w:rsidRDefault="00264D5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6.5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8</w:t>
            </w:r>
          </w:p>
        </w:tc>
      </w:tr>
      <w:tr w:rsidR="00264D52" w:rsidRPr="00BE144E" w:rsidTr="00D673DD">
        <w:tc>
          <w:tcPr>
            <w:tcW w:w="4185" w:type="dxa"/>
          </w:tcPr>
          <w:p w:rsidR="00264D52" w:rsidRPr="00BE144E" w:rsidRDefault="00264D52" w:rsidP="0040675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:rsidR="00264D52" w:rsidRPr="00BE144E" w:rsidRDefault="00264D52" w:rsidP="005F62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15</w:t>
            </w:r>
          </w:p>
        </w:tc>
        <w:tc>
          <w:tcPr>
            <w:tcW w:w="308" w:type="dxa"/>
          </w:tcPr>
          <w:p w:rsidR="00264D52" w:rsidRPr="00BE144E" w:rsidRDefault="00264D52" w:rsidP="0040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64D52" w:rsidRPr="00BE144E" w:rsidRDefault="00264D52" w:rsidP="004067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10</w:t>
            </w:r>
          </w:p>
        </w:tc>
        <w:tc>
          <w:tcPr>
            <w:tcW w:w="270" w:type="dxa"/>
          </w:tcPr>
          <w:p w:rsidR="00264D52" w:rsidRPr="00BE144E" w:rsidRDefault="00264D52" w:rsidP="0040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64D52" w:rsidRPr="00BE144E" w:rsidRDefault="00264D52" w:rsidP="005F62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10</w:t>
            </w:r>
          </w:p>
        </w:tc>
        <w:tc>
          <w:tcPr>
            <w:tcW w:w="270" w:type="dxa"/>
          </w:tcPr>
          <w:p w:rsidR="00264D52" w:rsidRPr="00BE144E" w:rsidRDefault="00264D52" w:rsidP="00406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264D52" w:rsidRPr="00BE144E" w:rsidRDefault="00264D52" w:rsidP="004067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10</w:t>
            </w:r>
          </w:p>
        </w:tc>
      </w:tr>
    </w:tbl>
    <w:p w:rsidR="00C276CE" w:rsidRPr="00BE144E" w:rsidRDefault="00C276CE" w:rsidP="00FD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60279E" w:rsidRPr="00BE144E" w:rsidRDefault="0060279E" w:rsidP="00FD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C35DB1" w:rsidRPr="00BE144E" w:rsidRDefault="00C35DB1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3F111F" w:rsidRPr="00BE144E" w:rsidRDefault="003F111F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>25</w:t>
      </w:r>
      <w:r w:rsidR="00BE5BC0" w:rsidRPr="00BE144E">
        <w:rPr>
          <w:rFonts w:ascii="Angsana New" w:hAnsi="Angsana New"/>
          <w:sz w:val="30"/>
          <w:szCs w:val="30"/>
        </w:rPr>
        <w:t>61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</w:t>
      </w:r>
      <w:r w:rsidR="00282405" w:rsidRPr="00BE144E">
        <w:rPr>
          <w:rFonts w:ascii="Angsana New" w:hAnsi="Angsana New"/>
          <w:sz w:val="30"/>
          <w:szCs w:val="30"/>
          <w:cs/>
        </w:rPr>
        <w:t>ภาระผูกพันผลประโยชน์ที่กำหนดไว้</w:t>
      </w:r>
      <w:r w:rsidR="004032EC" w:rsidRPr="00BE144E">
        <w:rPr>
          <w:rFonts w:ascii="Angsana New" w:hAnsi="Angsana New"/>
          <w:sz w:val="30"/>
          <w:szCs w:val="30"/>
          <w:cs/>
        </w:rPr>
        <w:t xml:space="preserve">เป็น </w:t>
      </w:r>
      <w:r w:rsidR="004032EC" w:rsidRPr="00BE144E">
        <w:rPr>
          <w:rFonts w:ascii="Angsana New" w:hAnsi="Angsana New"/>
          <w:sz w:val="30"/>
          <w:szCs w:val="30"/>
        </w:rPr>
        <w:t xml:space="preserve">11.50 </w:t>
      </w:r>
      <w:r w:rsidR="004032EC" w:rsidRPr="00BE144E">
        <w:rPr>
          <w:rFonts w:ascii="Angsana New" w:hAnsi="Angsana New"/>
          <w:sz w:val="30"/>
          <w:szCs w:val="30"/>
          <w:cs/>
        </w:rPr>
        <w:t>และ</w:t>
      </w:r>
      <w:r w:rsidR="00C5191E" w:rsidRPr="00BE144E">
        <w:rPr>
          <w:rFonts w:ascii="Angsana New" w:hAnsi="Angsana New"/>
          <w:sz w:val="30"/>
          <w:szCs w:val="30"/>
        </w:rPr>
        <w:t xml:space="preserve"> 30.20</w:t>
      </w:r>
      <w:r w:rsidR="004032EC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ปี </w:t>
      </w:r>
      <w:r w:rsidR="00FE0C6A" w:rsidRPr="00BE144E">
        <w:rPr>
          <w:rFonts w:ascii="Angsana New" w:hAnsi="Angsana New"/>
          <w:i/>
          <w:iCs/>
          <w:sz w:val="30"/>
          <w:szCs w:val="30"/>
          <w:cs/>
        </w:rPr>
        <w:t>(25</w:t>
      </w:r>
      <w:r w:rsidR="00BE5BC0" w:rsidRPr="00BE144E">
        <w:rPr>
          <w:rFonts w:ascii="Angsana New" w:hAnsi="Angsana New"/>
          <w:i/>
          <w:iCs/>
          <w:sz w:val="30"/>
          <w:szCs w:val="30"/>
        </w:rPr>
        <w:t>60</w:t>
      </w:r>
      <w:r w:rsidR="00FE0C6A" w:rsidRPr="00BE144E">
        <w:rPr>
          <w:rFonts w:ascii="Angsana New" w:hAnsi="Angsana New"/>
          <w:i/>
          <w:iCs/>
          <w:sz w:val="30"/>
          <w:szCs w:val="30"/>
          <w:cs/>
        </w:rPr>
        <w:t>: 11.50 และ 31.70 ปี)</w:t>
      </w:r>
    </w:p>
    <w:p w:rsidR="0060279E" w:rsidRPr="00BE144E" w:rsidRDefault="0060279E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การวิเคราะห์ความอ่อนไหว </w:t>
      </w:r>
    </w:p>
    <w:p w:rsidR="0060279E" w:rsidRPr="00BE144E" w:rsidRDefault="0060279E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3F111F" w:rsidRPr="00BE144E" w:rsidRDefault="003F111F" w:rsidP="003F1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</w:t>
      </w:r>
      <w:r w:rsidR="00282405" w:rsidRPr="00BE144E">
        <w:rPr>
          <w:rFonts w:ascii="Angsana New" w:hAnsi="Angsana New"/>
          <w:sz w:val="30"/>
          <w:szCs w:val="30"/>
          <w:cs/>
        </w:rPr>
        <w:t>ภาระผูกพันผลประโยชน์ที่กำหนดไว้</w:t>
      </w:r>
      <w:r w:rsidRPr="00BE144E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7621E7" w:rsidRPr="00BE144E" w:rsidRDefault="007621E7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51" w:type="dxa"/>
        <w:tblInd w:w="315" w:type="dxa"/>
        <w:tblLook w:val="01E0" w:firstRow="1" w:lastRow="1" w:firstColumn="1" w:lastColumn="1" w:noHBand="0" w:noVBand="0"/>
      </w:tblPr>
      <w:tblGrid>
        <w:gridCol w:w="4284"/>
        <w:gridCol w:w="1080"/>
        <w:gridCol w:w="268"/>
        <w:gridCol w:w="1080"/>
        <w:gridCol w:w="268"/>
        <w:gridCol w:w="1056"/>
        <w:gridCol w:w="259"/>
        <w:gridCol w:w="1056"/>
      </w:tblGrid>
      <w:tr w:rsidR="0060279E" w:rsidRPr="00BE144E" w:rsidTr="00D673DD">
        <w:trPr>
          <w:tblHeader/>
        </w:trPr>
        <w:tc>
          <w:tcPr>
            <w:tcW w:w="4284" w:type="dxa"/>
            <w:vAlign w:val="bottom"/>
          </w:tcPr>
          <w:p w:rsidR="0060279E" w:rsidRPr="00BE144E" w:rsidRDefault="001A2C21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46596"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46596"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0279E" w:rsidRPr="00BE144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28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1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242" w:rsidRPr="00BE144E" w:rsidTr="00D673DD">
        <w:trPr>
          <w:tblHeader/>
        </w:trPr>
        <w:tc>
          <w:tcPr>
            <w:tcW w:w="4284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>ลดลง</w:t>
            </w:r>
          </w:p>
        </w:tc>
      </w:tr>
      <w:tr w:rsidR="00CC6242" w:rsidRPr="00BE144E" w:rsidTr="00D673DD">
        <w:trPr>
          <w:tblHeader/>
        </w:trPr>
        <w:tc>
          <w:tcPr>
            <w:tcW w:w="4284" w:type="dxa"/>
            <w:vAlign w:val="bottom"/>
          </w:tcPr>
          <w:p w:rsidR="00CC6242" w:rsidRPr="00BE144E" w:rsidRDefault="00CC6242" w:rsidP="00CC624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  <w:vAlign w:val="bottom"/>
          </w:tcPr>
          <w:p w:rsidR="00CC6242" w:rsidRPr="00BE144E" w:rsidRDefault="00CC6242" w:rsidP="00CC6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C6242" w:rsidRPr="00BE144E" w:rsidTr="00D673DD">
        <w:tc>
          <w:tcPr>
            <w:tcW w:w="4284" w:type="dxa"/>
            <w:vAlign w:val="bottom"/>
          </w:tcPr>
          <w:p w:rsidR="00CC6242" w:rsidRPr="00BE144E" w:rsidRDefault="00CC6242" w:rsidP="00974F1B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</w:t>
            </w:r>
            <w:r w:rsidR="00BE5BC0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วาคม 256</w:t>
            </w:r>
            <w:r w:rsidR="00BE5BC0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CC6242" w:rsidRPr="00BE144E" w:rsidTr="00D673DD">
        <w:tc>
          <w:tcPr>
            <w:tcW w:w="4284" w:type="dxa"/>
            <w:vAlign w:val="bottom"/>
          </w:tcPr>
          <w:p w:rsidR="00CC6242" w:rsidRPr="00BE144E" w:rsidRDefault="00CC6242" w:rsidP="00974F1B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C6242" w:rsidRPr="00BE144E" w:rsidRDefault="00264D52" w:rsidP="000A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</w:t>
            </w:r>
            <w:r w:rsidR="000A5E02" w:rsidRPr="00BE144E">
              <w:rPr>
                <w:rFonts w:ascii="Angsana New" w:hAnsi="Angsana New"/>
                <w:sz w:val="30"/>
                <w:szCs w:val="30"/>
              </w:rPr>
              <w:t>12,884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0A5E0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15,207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(10,053)</w:t>
            </w:r>
          </w:p>
        </w:tc>
        <w:tc>
          <w:tcPr>
            <w:tcW w:w="259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11,738</w:t>
            </w:r>
          </w:p>
        </w:tc>
      </w:tr>
      <w:tr w:rsidR="00CC6242" w:rsidRPr="00BE144E" w:rsidTr="00D673DD">
        <w:tc>
          <w:tcPr>
            <w:tcW w:w="4284" w:type="dxa"/>
            <w:vAlign w:val="bottom"/>
          </w:tcPr>
          <w:p w:rsidR="00CC6242" w:rsidRPr="00BE144E" w:rsidRDefault="00CC6242" w:rsidP="00974F1B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CC6242" w:rsidRPr="00BE144E" w:rsidRDefault="00CC6242" w:rsidP="00974F1B">
            <w:pPr>
              <w:tabs>
                <w:tab w:val="clear" w:pos="227"/>
              </w:tabs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C6242" w:rsidRPr="00BE144E" w:rsidRDefault="000A5E0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17,316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0A5E0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(14,911</w:t>
            </w:r>
            <w:r w:rsidR="00264D52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13,515</w:t>
            </w:r>
          </w:p>
        </w:tc>
        <w:tc>
          <w:tcPr>
            <w:tcW w:w="259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(11,754)</w:t>
            </w:r>
          </w:p>
        </w:tc>
      </w:tr>
      <w:tr w:rsidR="00CC6242" w:rsidRPr="00BE144E" w:rsidTr="00D673DD">
        <w:tc>
          <w:tcPr>
            <w:tcW w:w="4284" w:type="dxa"/>
            <w:vAlign w:val="bottom"/>
          </w:tcPr>
          <w:p w:rsidR="00CC6242" w:rsidRPr="00BE144E" w:rsidRDefault="00CC6242" w:rsidP="00974F1B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="00D17C12" w:rsidRPr="00BE144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พนักงาน </w:t>
            </w:r>
          </w:p>
          <w:p w:rsidR="00CC6242" w:rsidRPr="00BE144E" w:rsidRDefault="00CC6242" w:rsidP="00974F1B">
            <w:pPr>
              <w:tabs>
                <w:tab w:val="clear" w:pos="227"/>
              </w:tabs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C6242" w:rsidRPr="00BE144E" w:rsidRDefault="000A5E0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(5,988</w:t>
            </w:r>
            <w:r w:rsidR="00264D52"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6242" w:rsidRPr="00BE144E" w:rsidRDefault="000A5E02" w:rsidP="00FD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6,618</w:t>
            </w:r>
          </w:p>
        </w:tc>
        <w:tc>
          <w:tcPr>
            <w:tcW w:w="268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(4,407)</w:t>
            </w:r>
          </w:p>
        </w:tc>
        <w:tc>
          <w:tcPr>
            <w:tcW w:w="259" w:type="dxa"/>
            <w:vAlign w:val="bottom"/>
          </w:tcPr>
          <w:p w:rsidR="00CC6242" w:rsidRPr="00BE144E" w:rsidRDefault="00CC6242" w:rsidP="00CC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CC6242" w:rsidRPr="00BE144E" w:rsidRDefault="00264D52" w:rsidP="00CC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4,773</w:t>
            </w:r>
          </w:p>
        </w:tc>
      </w:tr>
      <w:tr w:rsidR="00C27322" w:rsidRPr="00BE144E" w:rsidTr="00D673DD">
        <w:tc>
          <w:tcPr>
            <w:tcW w:w="4284" w:type="dxa"/>
            <w:shd w:val="clear" w:color="auto" w:fill="auto"/>
          </w:tcPr>
          <w:p w:rsidR="00C27322" w:rsidRPr="00BE144E" w:rsidRDefault="00C27322" w:rsidP="00C27322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27322" w:rsidRPr="00BE144E" w:rsidRDefault="00C27322" w:rsidP="00C27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27322" w:rsidRPr="00BE144E" w:rsidRDefault="00C27322" w:rsidP="00C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27322" w:rsidRPr="00BE144E" w:rsidRDefault="00C27322" w:rsidP="00C27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956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C27322" w:rsidRPr="00BE144E" w:rsidRDefault="00C27322" w:rsidP="00C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27322" w:rsidRPr="00BE144E" w:rsidRDefault="00C27322" w:rsidP="00C27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C27322" w:rsidRPr="00BE144E" w:rsidRDefault="00C27322" w:rsidP="00C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27322" w:rsidRPr="00BE144E" w:rsidRDefault="00C27322" w:rsidP="00C27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</w:rPr>
              <w:t>725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5BC0" w:rsidRPr="00BE144E" w:rsidTr="00D673DD">
        <w:tc>
          <w:tcPr>
            <w:tcW w:w="4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ณ วันที่ 31 ธันวาคม 2560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E5BC0" w:rsidRPr="00BE144E" w:rsidTr="00D673DD">
        <w:tc>
          <w:tcPr>
            <w:tcW w:w="4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(13,372)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15,927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(9,828)</w:t>
            </w:r>
          </w:p>
        </w:tc>
        <w:tc>
          <w:tcPr>
            <w:tcW w:w="25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11,482</w:t>
            </w:r>
          </w:p>
        </w:tc>
      </w:tr>
      <w:tr w:rsidR="00BE5BC0" w:rsidRPr="00BE144E" w:rsidTr="00D673DD">
        <w:tc>
          <w:tcPr>
            <w:tcW w:w="4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BE5BC0" w:rsidRPr="00BE144E" w:rsidRDefault="00BE5BC0" w:rsidP="00BE5BC0">
            <w:pPr>
              <w:tabs>
                <w:tab w:val="clear" w:pos="227"/>
              </w:tabs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16,801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(14,418)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12,235</w:t>
            </w:r>
          </w:p>
        </w:tc>
        <w:tc>
          <w:tcPr>
            <w:tcW w:w="25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(10,715)</w:t>
            </w:r>
          </w:p>
        </w:tc>
      </w:tr>
      <w:tr w:rsidR="00BE5BC0" w:rsidRPr="00BE144E" w:rsidTr="00D673DD">
        <w:tc>
          <w:tcPr>
            <w:tcW w:w="4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="00D17C12" w:rsidRPr="00BE144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พนักงาน </w:t>
            </w:r>
          </w:p>
          <w:p w:rsidR="00BE5BC0" w:rsidRPr="00BE144E" w:rsidRDefault="00BE5BC0" w:rsidP="00BE5BC0">
            <w:pPr>
              <w:tabs>
                <w:tab w:val="clear" w:pos="227"/>
              </w:tabs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(5,635)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6,210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(3,819)</w:t>
            </w:r>
          </w:p>
        </w:tc>
        <w:tc>
          <w:tcPr>
            <w:tcW w:w="25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</w:tr>
      <w:tr w:rsidR="00BE5BC0" w:rsidRPr="00BE144E" w:rsidTr="00D673DD">
        <w:tc>
          <w:tcPr>
            <w:tcW w:w="4284" w:type="dxa"/>
          </w:tcPr>
          <w:p w:rsidR="00BE5BC0" w:rsidRPr="00BE144E" w:rsidRDefault="00922753" w:rsidP="00BE5BC0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Pr="00BE144E">
              <w:rPr>
                <w:rFonts w:ascii="Angsana New" w:hAnsi="Angsana New"/>
                <w:sz w:val="30"/>
                <w:szCs w:val="30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BE5BC0" w:rsidRPr="00BE144E" w:rsidRDefault="00C27322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C27322" w:rsidP="00C27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(933)</w:t>
            </w:r>
          </w:p>
        </w:tc>
        <w:tc>
          <w:tcPr>
            <w:tcW w:w="268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C27322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9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BE5BC0" w:rsidRPr="00BE144E" w:rsidRDefault="00C27322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</w:tr>
    </w:tbl>
    <w:p w:rsidR="00BE5BC0" w:rsidRPr="00BE144E" w:rsidRDefault="00BE5BC0" w:rsidP="005F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CC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FF79E9" w:rsidRPr="00BE144E" w:rsidRDefault="00FF79E9" w:rsidP="00CC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79E9" w:rsidRPr="00BE144E" w:rsidRDefault="00FF79E9" w:rsidP="00D6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firstLine="18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</w:t>
      </w:r>
      <w:r w:rsidRPr="00BE144E">
        <w:rPr>
          <w:rFonts w:ascii="Angsana New" w:hAnsi="Angsana New"/>
          <w:sz w:val="30"/>
          <w:szCs w:val="30"/>
        </w:rPr>
        <w:t xml:space="preserve"> 13</w:t>
      </w:r>
      <w:r w:rsidRPr="00BE144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E144E">
        <w:rPr>
          <w:rFonts w:ascii="Angsana New" w:hAnsi="Angsana New"/>
          <w:sz w:val="30"/>
          <w:szCs w:val="30"/>
        </w:rPr>
        <w:t>20</w:t>
      </w:r>
      <w:r w:rsidRPr="00BE144E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E144E">
        <w:rPr>
          <w:rFonts w:ascii="Angsana New" w:hAnsi="Angsana New"/>
          <w:sz w:val="30"/>
          <w:szCs w:val="30"/>
        </w:rPr>
        <w:t>400</w:t>
      </w:r>
      <w:r w:rsidRPr="00BE144E">
        <w:rPr>
          <w:rFonts w:ascii="Angsana New" w:hAnsi="Angsana New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BF6DA8" w:rsidRPr="00BE144E">
        <w:rPr>
          <w:rFonts w:ascii="Angsana New" w:hAnsi="Angsana New"/>
          <w:sz w:val="30"/>
          <w:szCs w:val="30"/>
        </w:rPr>
        <w:t>32</w:t>
      </w:r>
      <w:r w:rsidRPr="00BE144E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77BC" w:rsidRPr="00BE144E">
        <w:rPr>
          <w:rFonts w:ascii="Angsana New" w:hAnsi="Angsana New"/>
          <w:sz w:val="30"/>
          <w:szCs w:val="30"/>
        </w:rPr>
        <w:t>2</w:t>
      </w:r>
      <w:r w:rsidR="00BF6DA8" w:rsidRPr="00BE144E">
        <w:rPr>
          <w:rFonts w:ascii="Angsana New" w:hAnsi="Angsana New"/>
          <w:sz w:val="30"/>
          <w:szCs w:val="30"/>
        </w:rPr>
        <w:t>6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E8046F" w:rsidRPr="00BE144E" w:rsidRDefault="00E8046F" w:rsidP="00CC6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3F111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60279E" w:rsidRPr="00BE144E" w:rsidRDefault="0060279E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81"/>
        <w:gridCol w:w="1083"/>
        <w:gridCol w:w="271"/>
        <w:gridCol w:w="1081"/>
        <w:gridCol w:w="271"/>
        <w:gridCol w:w="1079"/>
        <w:gridCol w:w="271"/>
        <w:gridCol w:w="1083"/>
      </w:tblGrid>
      <w:tr w:rsidR="0060279E" w:rsidRPr="00BE144E" w:rsidTr="00D673DD">
        <w:trPr>
          <w:tblHeader/>
        </w:trPr>
        <w:tc>
          <w:tcPr>
            <w:tcW w:w="1705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1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279E" w:rsidRPr="00BE144E" w:rsidRDefault="00517613" w:rsidP="00146E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E5BC0" w:rsidRPr="00BE1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279E" w:rsidRPr="00BE144E" w:rsidRDefault="00BE5BC0" w:rsidP="00146E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0279E" w:rsidRPr="00BE144E" w:rsidTr="00D673DD">
        <w:trPr>
          <w:tblHeader/>
        </w:trPr>
        <w:tc>
          <w:tcPr>
            <w:tcW w:w="1705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0279E" w:rsidRPr="00BE144E" w:rsidTr="00D673DD">
        <w:trPr>
          <w:tblHeader/>
        </w:trPr>
        <w:tc>
          <w:tcPr>
            <w:tcW w:w="1705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67" w:type="pct"/>
            <w:gridSpan w:val="7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60279E" w:rsidRPr="00BE144E" w:rsidTr="00D673DD">
        <w:tc>
          <w:tcPr>
            <w:tcW w:w="1705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79E" w:rsidRPr="00BE144E" w:rsidTr="00D673DD">
        <w:tc>
          <w:tcPr>
            <w:tcW w:w="1705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2673" w:rsidRPr="00BE144E" w:rsidTr="00D673DD">
        <w:tc>
          <w:tcPr>
            <w:tcW w:w="1705" w:type="pct"/>
            <w:vAlign w:val="bottom"/>
          </w:tcPr>
          <w:p w:rsidR="001D2673" w:rsidRPr="00BE144E" w:rsidRDefault="001D2673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1D2673" w:rsidRPr="00BE144E" w:rsidRDefault="001D2673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583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14,500,000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14,500,000</w:t>
            </w:r>
          </w:p>
        </w:tc>
      </w:tr>
      <w:tr w:rsidR="001D2673" w:rsidRPr="00BE144E" w:rsidTr="00D673DD">
        <w:tc>
          <w:tcPr>
            <w:tcW w:w="1705" w:type="pct"/>
            <w:vAlign w:val="bottom"/>
          </w:tcPr>
          <w:p w:rsidR="001D2673" w:rsidRPr="00BE144E" w:rsidRDefault="001D2673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1D2673" w:rsidRPr="00BE144E" w:rsidRDefault="001D2673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2673" w:rsidRPr="00BE144E" w:rsidTr="00D673DD">
        <w:tc>
          <w:tcPr>
            <w:tcW w:w="1705" w:type="pct"/>
            <w:vAlign w:val="bottom"/>
          </w:tcPr>
          <w:p w:rsidR="001D2673" w:rsidRPr="00BE144E" w:rsidRDefault="001D2673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1D2673" w:rsidRPr="00BE144E" w:rsidRDefault="001D2673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14,500,000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14,500,000</w:t>
            </w:r>
          </w:p>
        </w:tc>
      </w:tr>
      <w:tr w:rsidR="00BE5BC0" w:rsidRPr="00BE144E" w:rsidTr="00D673DD">
        <w:tc>
          <w:tcPr>
            <w:tcW w:w="1705" w:type="pct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D673DD">
        <w:tc>
          <w:tcPr>
            <w:tcW w:w="1705" w:type="pct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2673" w:rsidRPr="00BE144E" w:rsidTr="00D673DD">
        <w:tc>
          <w:tcPr>
            <w:tcW w:w="1705" w:type="pct"/>
            <w:vAlign w:val="bottom"/>
          </w:tcPr>
          <w:p w:rsidR="001D2673" w:rsidRPr="00BE144E" w:rsidRDefault="001D2673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1D2673" w:rsidRPr="00BE144E" w:rsidRDefault="001D2673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583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D2673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14,500,000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14,500,000</w:t>
            </w:r>
          </w:p>
        </w:tc>
      </w:tr>
      <w:tr w:rsidR="001D2673" w:rsidRPr="00BE144E" w:rsidTr="00D673DD">
        <w:tc>
          <w:tcPr>
            <w:tcW w:w="1705" w:type="pct"/>
            <w:vAlign w:val="bottom"/>
          </w:tcPr>
          <w:p w:rsidR="001D2673" w:rsidRPr="00BE144E" w:rsidRDefault="001D2673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1D2673" w:rsidRPr="00BE144E" w:rsidRDefault="001D2673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:rsidR="001D2673" w:rsidRPr="00BE144E" w:rsidRDefault="001D2673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08F6" w:rsidRPr="00BE144E" w:rsidTr="00D673DD">
        <w:tc>
          <w:tcPr>
            <w:tcW w:w="1705" w:type="pct"/>
            <w:vAlign w:val="bottom"/>
          </w:tcPr>
          <w:p w:rsidR="000108F6" w:rsidRPr="00BE144E" w:rsidRDefault="000108F6" w:rsidP="001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0108F6" w:rsidRPr="00BE144E" w:rsidRDefault="000108F6" w:rsidP="001D2673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0108F6" w:rsidRPr="00BE144E" w:rsidRDefault="000108F6" w:rsidP="0033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14,500,000</w:t>
            </w:r>
          </w:p>
        </w:tc>
        <w:tc>
          <w:tcPr>
            <w:tcW w:w="146" w:type="pct"/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6" w:type="pct"/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0108F6" w:rsidRPr="00BE144E" w:rsidRDefault="000108F6" w:rsidP="001D2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14,500,000</w:t>
            </w:r>
          </w:p>
        </w:tc>
      </w:tr>
    </w:tbl>
    <w:p w:rsidR="007621E7" w:rsidRPr="00BE144E" w:rsidRDefault="007621E7" w:rsidP="00E8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</w:p>
    <w:p w:rsidR="00E80EBA" w:rsidRPr="00BE144E" w:rsidRDefault="00E80EBA" w:rsidP="00E8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FF3C9D" w:rsidRPr="00BE144E" w:rsidRDefault="00FF3C9D" w:rsidP="004D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</w:p>
    <w:p w:rsidR="00E80EBA" w:rsidRPr="00BE144E" w:rsidRDefault="00E80EBA" w:rsidP="00E8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E80EBA" w:rsidRPr="00BE144E" w:rsidRDefault="00E80EBA" w:rsidP="00E8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E80EBA" w:rsidRPr="00BE144E" w:rsidRDefault="00E80EBA" w:rsidP="00E8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E144E">
        <w:rPr>
          <w:rFonts w:ascii="Angsana New" w:hAnsi="Angsana New"/>
          <w:sz w:val="30"/>
          <w:szCs w:val="30"/>
        </w:rPr>
        <w:t>2535</w:t>
      </w:r>
      <w:r w:rsidRPr="00BE144E">
        <w:rPr>
          <w:rFonts w:ascii="Angsana New" w:hAnsi="Angsana New"/>
          <w:sz w:val="30"/>
          <w:szCs w:val="30"/>
          <w:cs/>
        </w:rPr>
        <w:t xml:space="preserve"> มาตรา </w:t>
      </w:r>
      <w:r w:rsidRPr="00BE144E">
        <w:rPr>
          <w:rFonts w:ascii="Angsana New" w:hAnsi="Angsana New"/>
          <w:sz w:val="30"/>
          <w:szCs w:val="30"/>
        </w:rPr>
        <w:t>51</w:t>
      </w:r>
      <w:r w:rsidRPr="00BE144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F15AEE" w:rsidRPr="00BE144E" w:rsidRDefault="00F15AEE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60279E" w:rsidRPr="00BE144E" w:rsidRDefault="0060279E" w:rsidP="00E80EBA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สำรอง</w:t>
      </w: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0279E" w:rsidRPr="00BE144E" w:rsidRDefault="0060279E" w:rsidP="0060279E">
      <w:pPr>
        <w:ind w:left="54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สำรองประกอบด้วย</w:t>
      </w:r>
    </w:p>
    <w:p w:rsidR="0060279E" w:rsidRPr="00BE144E" w:rsidRDefault="0060279E" w:rsidP="0060279E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BE144E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E144E">
        <w:rPr>
          <w:rFonts w:ascii="Angsana New" w:hAnsi="Angsana New"/>
          <w:sz w:val="30"/>
          <w:szCs w:val="30"/>
        </w:rPr>
        <w:t>2535</w:t>
      </w:r>
      <w:r w:rsidRPr="00BE144E">
        <w:rPr>
          <w:rFonts w:ascii="Angsana New" w:hAnsi="Angsana New"/>
          <w:sz w:val="30"/>
          <w:szCs w:val="30"/>
          <w:cs/>
        </w:rPr>
        <w:t xml:space="preserve"> มาตรา </w:t>
      </w:r>
      <w:r w:rsidRPr="00BE144E">
        <w:rPr>
          <w:rFonts w:ascii="Angsana New" w:hAnsi="Angsana New"/>
          <w:sz w:val="30"/>
          <w:szCs w:val="30"/>
        </w:rPr>
        <w:t>116</w:t>
      </w:r>
      <w:r w:rsidRPr="00BE144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BE144E">
        <w:rPr>
          <w:rFonts w:ascii="Angsana New" w:hAnsi="Angsana New"/>
          <w:sz w:val="30"/>
          <w:szCs w:val="30"/>
        </w:rPr>
        <w:t>“</w:t>
      </w:r>
      <w:r w:rsidRPr="00BE144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E144E">
        <w:rPr>
          <w:rFonts w:ascii="Angsana New" w:hAnsi="Angsana New"/>
          <w:sz w:val="30"/>
          <w:szCs w:val="30"/>
        </w:rPr>
        <w:t>”</w:t>
      </w:r>
      <w:r w:rsidRPr="00BE144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BE144E">
        <w:rPr>
          <w:rFonts w:ascii="Angsana New" w:hAnsi="Angsana New"/>
          <w:sz w:val="30"/>
          <w:szCs w:val="30"/>
        </w:rPr>
        <w:t xml:space="preserve">5 </w:t>
      </w:r>
      <w:r w:rsidRPr="00BE144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E144E">
        <w:rPr>
          <w:rFonts w:ascii="Angsana New" w:hAnsi="Angsana New"/>
          <w:sz w:val="30"/>
          <w:szCs w:val="30"/>
        </w:rPr>
        <w:t xml:space="preserve">10 </w:t>
      </w:r>
      <w:r w:rsidRPr="00BE144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992FD8" w:rsidRPr="00BE144E" w:rsidRDefault="00992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60279E" w:rsidRPr="00BE144E" w:rsidRDefault="00AF48BA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</w:t>
      </w:r>
      <w:r w:rsidR="00E20706" w:rsidRPr="00BE144E">
        <w:rPr>
          <w:rFonts w:ascii="Angsana New" w:hAnsi="Angsana New"/>
          <w:sz w:val="30"/>
          <w:szCs w:val="30"/>
          <w:cs/>
        </w:rPr>
        <w:t>จาก</w:t>
      </w:r>
      <w:r w:rsidRPr="00BE144E">
        <w:rPr>
          <w:rFonts w:ascii="Angsana New" w:hAnsi="Angsana New"/>
          <w:sz w:val="30"/>
          <w:szCs w:val="30"/>
          <w:cs/>
        </w:rPr>
        <w:t>การแปลงค่าทั้งหมดจาก</w:t>
      </w:r>
      <w:r w:rsidR="0032685F" w:rsidRPr="00BE144E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  </w:t>
      </w:r>
      <w:r w:rsidRPr="00BE144E">
        <w:rPr>
          <w:rFonts w:ascii="Angsana New" w:hAnsi="Angsana New"/>
          <w:sz w:val="30"/>
          <w:szCs w:val="30"/>
          <w:cs/>
        </w:rPr>
        <w:t>ง</w:t>
      </w:r>
      <w:r w:rsidR="00CC6242" w:rsidRPr="00BE144E">
        <w:rPr>
          <w:rFonts w:ascii="Angsana New" w:hAnsi="Angsana New"/>
          <w:sz w:val="30"/>
          <w:szCs w:val="30"/>
          <w:cs/>
        </w:rPr>
        <w:t>บการเงินของหน่วยงานในต่างประเทศ</w:t>
      </w:r>
    </w:p>
    <w:p w:rsidR="00243DA6" w:rsidRPr="00BE144E" w:rsidRDefault="00243DA6" w:rsidP="005F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282405" w:rsidRPr="00BE144E" w:rsidRDefault="00282405" w:rsidP="00BB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9B199C" w:rsidRPr="00BE144E" w:rsidRDefault="009B199C" w:rsidP="009B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:rsidR="009B199C" w:rsidRPr="00BE144E" w:rsidRDefault="009B199C" w:rsidP="009B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ัญชีป้องกันความเสี่ยงกระแสเงินสดในส่วนของผู้ถือหุ้นประกอบด้วยการเปลี่ยนแปลงสุทธิสะสมในมูลค่ายุติธรรมของ</w:t>
      </w:r>
      <w:r w:rsidR="00282405" w:rsidRPr="00BE144E">
        <w:rPr>
          <w:rFonts w:ascii="Angsana New" w:hAnsi="Angsana New"/>
          <w:sz w:val="30"/>
          <w:szCs w:val="30"/>
          <w:cs/>
        </w:rPr>
        <w:t>การ</w:t>
      </w:r>
      <w:r w:rsidRPr="00BE144E">
        <w:rPr>
          <w:rFonts w:ascii="Angsana New" w:hAnsi="Angsana New"/>
          <w:sz w:val="30"/>
          <w:szCs w:val="30"/>
          <w:cs/>
        </w:rPr>
        <w:t>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:rsidR="007621E7" w:rsidRPr="00BE144E" w:rsidRDefault="007621E7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A0412" w:rsidRPr="00BE144E" w:rsidRDefault="004A0412" w:rsidP="004A041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60279E" w:rsidRPr="00BE144E" w:rsidRDefault="0060279E" w:rsidP="005F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4A0412" w:rsidRPr="00BE144E" w:rsidRDefault="004A0412" w:rsidP="004A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BE144E">
        <w:rPr>
          <w:rFonts w:ascii="Angsana New" w:hAnsi="Angsana New"/>
          <w:sz w:val="30"/>
          <w:szCs w:val="30"/>
        </w:rPr>
        <w:t xml:space="preserve">            </w:t>
      </w:r>
      <w:r w:rsidRPr="00BE144E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60279E" w:rsidRPr="00BE144E" w:rsidRDefault="0060279E" w:rsidP="005F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E144E">
        <w:rPr>
          <w:rFonts w:ascii="Angsana New" w:hAnsi="Angsana New"/>
          <w:sz w:val="30"/>
          <w:szCs w:val="30"/>
        </w:rPr>
        <w:t xml:space="preserve">1 </w:t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  <w:cs/>
        </w:rPr>
        <w:t>กลุ่มธุรกิจผลิตไฟฟ้าในประเทศ</w:t>
      </w:r>
    </w:p>
    <w:p w:rsidR="0060279E" w:rsidRPr="00BE144E" w:rsidRDefault="0060279E" w:rsidP="0060279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E144E">
        <w:rPr>
          <w:rFonts w:ascii="Angsana New" w:hAnsi="Angsana New"/>
          <w:sz w:val="30"/>
          <w:szCs w:val="30"/>
        </w:rPr>
        <w:t xml:space="preserve">2 </w:t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  <w:cs/>
        </w:rPr>
        <w:t>กลุ่มธุรกิจพลังงานทดแทน</w:t>
      </w:r>
    </w:p>
    <w:p w:rsidR="0060279E" w:rsidRPr="00BE144E" w:rsidRDefault="0060279E" w:rsidP="0060279E">
      <w:pPr>
        <w:ind w:left="540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E144E">
        <w:rPr>
          <w:rFonts w:ascii="Angsana New" w:hAnsi="Angsana New"/>
          <w:sz w:val="30"/>
          <w:szCs w:val="30"/>
        </w:rPr>
        <w:t>3</w:t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  <w:cs/>
        </w:rPr>
        <w:t>กลุ่มธุรกิจการลงทุนในต่างประเทศ</w:t>
      </w:r>
    </w:p>
    <w:p w:rsidR="0060279E" w:rsidRPr="00BE144E" w:rsidRDefault="0060279E" w:rsidP="0060279E">
      <w:pPr>
        <w:ind w:left="54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E144E">
        <w:rPr>
          <w:rFonts w:ascii="Angsana New" w:hAnsi="Angsana New"/>
          <w:sz w:val="30"/>
          <w:szCs w:val="30"/>
        </w:rPr>
        <w:t xml:space="preserve">4 </w:t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</w:rPr>
        <w:tab/>
      </w:r>
      <w:r w:rsidRPr="00BE144E">
        <w:rPr>
          <w:rFonts w:ascii="Angsana New" w:hAnsi="Angsana New"/>
          <w:sz w:val="30"/>
          <w:szCs w:val="30"/>
          <w:cs/>
        </w:rPr>
        <w:t>กลุ่มธุรกิจอื่นๆ</w:t>
      </w:r>
    </w:p>
    <w:p w:rsidR="004A0412" w:rsidRPr="00BE144E" w:rsidRDefault="004A0412" w:rsidP="0060279E">
      <w:pPr>
        <w:ind w:left="540"/>
        <w:rPr>
          <w:rFonts w:ascii="Angsana New" w:hAnsi="Angsana New"/>
          <w:sz w:val="30"/>
          <w:szCs w:val="30"/>
        </w:rPr>
      </w:pPr>
    </w:p>
    <w:p w:rsidR="0060279E" w:rsidRPr="00BE144E" w:rsidRDefault="0060279E" w:rsidP="006B2BB7">
      <w:pPr>
        <w:rPr>
          <w:rFonts w:ascii="Angsana New" w:hAnsi="Angsana New"/>
          <w:sz w:val="30"/>
          <w:szCs w:val="30"/>
        </w:rPr>
        <w:sectPr w:rsidR="0060279E" w:rsidRPr="00BE144E" w:rsidSect="00F82E62">
          <w:footerReference w:type="default" r:id="rId20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C8016F" w:rsidRPr="00BE144E" w:rsidRDefault="00282405" w:rsidP="002F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E144E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page" w:horzAnchor="margin" w:tblpX="-126" w:tblpY="2994"/>
        <w:tblW w:w="161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96"/>
        <w:gridCol w:w="1098"/>
        <w:gridCol w:w="236"/>
        <w:gridCol w:w="1114"/>
        <w:gridCol w:w="270"/>
        <w:gridCol w:w="900"/>
        <w:gridCol w:w="236"/>
        <w:gridCol w:w="1096"/>
        <w:gridCol w:w="270"/>
        <w:gridCol w:w="1080"/>
        <w:gridCol w:w="276"/>
        <w:gridCol w:w="1074"/>
        <w:gridCol w:w="270"/>
        <w:gridCol w:w="1062"/>
        <w:gridCol w:w="276"/>
        <w:gridCol w:w="1164"/>
        <w:gridCol w:w="236"/>
        <w:gridCol w:w="1024"/>
        <w:gridCol w:w="270"/>
        <w:gridCol w:w="1053"/>
      </w:tblGrid>
      <w:tr w:rsidR="0060279E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79E" w:rsidRPr="00BE144E" w:rsidRDefault="0060279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5BC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E14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E14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E14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E14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E14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937EB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37EB" w:rsidRPr="00BE144E" w:rsidRDefault="00F937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BE5BC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0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BC0" w:rsidRPr="00BE144E" w:rsidRDefault="00BE5BC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44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33,951,585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35,625,780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2,232,550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2,374,736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36,184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,</w:t>
            </w:r>
            <w:r w:rsidRPr="00BE144E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38,000,516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3,335,814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3,995,454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3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3,335,814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3,995,454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(33,746,846)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(35,281,744)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(1,423,247)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(1,565,625)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(35,170,093)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(36,847,369)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3,540,553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4,339,490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809,303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809,111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left="-126"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4,349</w:t>
            </w:r>
            <w:r w:rsidR="00DA6250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5,148,601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238,882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244,663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238,882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244,663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25,91</w:t>
            </w:r>
            <w:r w:rsidR="00911553" w:rsidRPr="00BE14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15,162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101,574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41,264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85,71</w:t>
            </w:r>
            <w:r w:rsidR="00E2785E" w:rsidRPr="00BE14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109,399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213,40</w:t>
            </w:r>
            <w:r w:rsidR="00875BCA" w:rsidRPr="00BE14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165,956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186,782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188,897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186,782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188,897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57,</w:t>
            </w:r>
            <w:r w:rsidR="00911553" w:rsidRPr="00BE144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158,385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(4,522)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130,548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108,805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91</w:t>
            </w:r>
            <w:r w:rsidR="00E2785E" w:rsidRPr="00BE144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189,05</w:t>
            </w:r>
            <w:r w:rsidR="00D57AEB" w:rsidRPr="00BE144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265,684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(210,145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(288,990)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(5,661)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(536)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(322,059)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(348,197)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(1,056,125)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(1,048,537)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(1,593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,</w:t>
            </w:r>
            <w:r w:rsidRPr="00BE144E">
              <w:rPr>
                <w:rFonts w:ascii="Angsana New" w:hAnsi="Angsana New"/>
                <w:sz w:val="26"/>
                <w:szCs w:val="26"/>
              </w:rPr>
              <w:t>990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(1,686,260)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21,350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53,594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250C7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(88</w:t>
            </w:r>
            <w:r w:rsidR="00911553" w:rsidRPr="00BE144E">
              <w:rPr>
                <w:rFonts w:ascii="Angsana New" w:hAnsi="Angsana New"/>
                <w:sz w:val="26"/>
                <w:szCs w:val="26"/>
              </w:rPr>
              <w:t>5,015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425,410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(1,356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(26,534)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875BCA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(865,021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452,470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(66,086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(54,990)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(948,802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(1,492,665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(39,593)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(1,014,888)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(1,587,248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663B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144E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63B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589,990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672,548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300,788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493,30</w:t>
            </w:r>
            <w:r w:rsidR="00911553" w:rsidRPr="00BE14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3,827,838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2,400,609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16,84</w:t>
            </w:r>
            <w:r w:rsidR="00E2785E" w:rsidRPr="00BE144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28,940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4,735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,</w:t>
            </w:r>
            <w:r w:rsidRPr="00BE144E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3,595,40</w:t>
            </w:r>
            <w:r w:rsidR="007B0E61" w:rsidRPr="00BE14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3,958,77</w:t>
            </w:r>
            <w:r w:rsidR="00911553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4,895,199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295,731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488,3</w:t>
            </w:r>
            <w:r w:rsidR="00911553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2,900,169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2,133,234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(715,127</w:t>
            </w:r>
            <w:r w:rsidR="00DA6250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(728,646)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6,439,54</w:t>
            </w:r>
            <w:r w:rsidR="00D57AEB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6,788,16</w:t>
            </w:r>
            <w:r w:rsidR="007B0E61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</w:t>
            </w:r>
            <w:r w:rsidRPr="00BE144E">
              <w:rPr>
                <w:rFonts w:ascii="Angsana New" w:hAnsi="Angsana New"/>
                <w:sz w:val="26"/>
                <w:szCs w:val="26"/>
                <w:cs/>
              </w:rPr>
              <w:t>ค่าใช้จ่าย) รายได้ภาษีเงินได้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911553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(789,032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(931,165)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(79,189)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59,276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(2,359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57A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(1,106</w:t>
            </w:r>
            <w:r w:rsidR="00DA6250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57A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(870,580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E144E">
              <w:rPr>
                <w:rFonts w:ascii="Angsana New" w:hAnsi="Angsana New"/>
                <w:sz w:val="26"/>
                <w:szCs w:val="26"/>
              </w:rPr>
              <w:t>(872,995</w:t>
            </w:r>
            <w:r w:rsidR="003F663B" w:rsidRPr="00BE144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6250" w:rsidRPr="00BE144E" w:rsidTr="00D673DD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3,169,742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3,964,034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295,731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488,3</w:t>
            </w:r>
            <w:r w:rsidR="00911553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2,820,980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2,192,510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E2785E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(717,486</w:t>
            </w:r>
            <w:r w:rsidR="00DA6250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D57AE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(729,752</w:t>
            </w:r>
            <w:r w:rsidR="00DA6250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7B0E61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5,568</w:t>
            </w:r>
            <w:r w:rsidR="003F663B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6250" w:rsidRPr="00BE144E" w:rsidRDefault="00DA6250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A6250" w:rsidRPr="00BE144E" w:rsidRDefault="003F663B" w:rsidP="00D6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44E">
              <w:rPr>
                <w:rFonts w:ascii="Angsana New" w:hAnsi="Angsana New"/>
                <w:b/>
                <w:bCs/>
                <w:sz w:val="26"/>
                <w:szCs w:val="26"/>
              </w:rPr>
              <w:t>5,915,17</w:t>
            </w:r>
            <w:r w:rsidR="007B0E61" w:rsidRPr="00BE14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</w:tbl>
    <w:p w:rsidR="00C8016F" w:rsidRPr="00BE144E" w:rsidRDefault="00C8016F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8016F" w:rsidRPr="00BE144E" w:rsidRDefault="00C8016F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C8016F" w:rsidRPr="00BE144E" w:rsidSect="00F82E62">
          <w:footerReference w:type="default" r:id="rId21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2808"/>
        <w:gridCol w:w="1440"/>
        <w:gridCol w:w="269"/>
        <w:gridCol w:w="1441"/>
        <w:gridCol w:w="269"/>
        <w:gridCol w:w="1366"/>
        <w:gridCol w:w="236"/>
        <w:gridCol w:w="1459"/>
      </w:tblGrid>
      <w:tr w:rsidR="000330BB" w:rsidRPr="00BE144E" w:rsidTr="00257189">
        <w:tc>
          <w:tcPr>
            <w:tcW w:w="2808" w:type="dxa"/>
            <w:shd w:val="clear" w:color="auto" w:fill="auto"/>
          </w:tcPr>
          <w:p w:rsidR="0060279E" w:rsidRPr="00BE144E" w:rsidRDefault="0060279E" w:rsidP="00146E57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:rsidR="0060279E" w:rsidRPr="00BE144E" w:rsidRDefault="0060279E" w:rsidP="004C2528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69" w:type="dxa"/>
            <w:shd w:val="clear" w:color="auto" w:fill="auto"/>
          </w:tcPr>
          <w:p w:rsidR="0060279E" w:rsidRPr="00BE144E" w:rsidRDefault="0060279E" w:rsidP="00146E57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3061" w:type="dxa"/>
            <w:gridSpan w:val="3"/>
            <w:shd w:val="clear" w:color="auto" w:fill="auto"/>
          </w:tcPr>
          <w:p w:rsidR="0060279E" w:rsidRPr="00BE144E" w:rsidRDefault="0060279E" w:rsidP="00EA1478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</w:tr>
      <w:tr w:rsidR="00BE5BC0" w:rsidRPr="00BE144E" w:rsidTr="00257189">
        <w:tc>
          <w:tcPr>
            <w:tcW w:w="2808" w:type="dxa"/>
            <w:shd w:val="clear" w:color="auto" w:fill="auto"/>
          </w:tcPr>
          <w:p w:rsidR="00BE5BC0" w:rsidRPr="00BE144E" w:rsidRDefault="00BE5BC0" w:rsidP="00BE5BC0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0C40CF" w:rsidRPr="00BE144E" w:rsidTr="00257189">
        <w:tc>
          <w:tcPr>
            <w:tcW w:w="2808" w:type="dxa"/>
            <w:shd w:val="clear" w:color="auto" w:fill="auto"/>
          </w:tcPr>
          <w:p w:rsidR="000C40CF" w:rsidRPr="00BE144E" w:rsidRDefault="000C40CF" w:rsidP="00BE5BC0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="000C40CF" w:rsidRPr="00BE144E" w:rsidRDefault="000C40CF" w:rsidP="00BE5BC0">
            <w:pPr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0C40CF" w:rsidRPr="00BE144E" w:rsidRDefault="000C40CF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(ปรับปรุงใหม่)</w:t>
            </w:r>
          </w:p>
        </w:tc>
      </w:tr>
      <w:tr w:rsidR="00BE5BC0" w:rsidRPr="00BE144E" w:rsidTr="00257189">
        <w:tc>
          <w:tcPr>
            <w:tcW w:w="2808" w:type="dxa"/>
            <w:shd w:val="clear" w:color="auto" w:fill="auto"/>
          </w:tcPr>
          <w:p w:rsidR="00BE5BC0" w:rsidRPr="00BE144E" w:rsidRDefault="00BE5BC0" w:rsidP="00BE5BC0">
            <w:pPr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E5BC0" w:rsidRPr="00BE144E" w:rsidTr="00257189">
        <w:tc>
          <w:tcPr>
            <w:tcW w:w="2808" w:type="dxa"/>
            <w:shd w:val="clear" w:color="auto" w:fill="auto"/>
          </w:tcPr>
          <w:p w:rsidR="00BE5BC0" w:rsidRPr="00BE144E" w:rsidRDefault="00BE5BC0" w:rsidP="007B0E61">
            <w:pPr>
              <w:ind w:left="7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:rsidR="00BE5BC0" w:rsidRPr="00BE144E" w:rsidRDefault="00054D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37,287,399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39,621,234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E5BC0" w:rsidRPr="00BE144E" w:rsidRDefault="00CC1975" w:rsidP="00C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51</w:t>
            </w:r>
            <w:r w:rsidR="00054DC2"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320</w:t>
            </w:r>
            <w:r w:rsidR="00054DC2"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387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BE5BC0" w:rsidRPr="00BE144E" w:rsidRDefault="00BE5BC0" w:rsidP="000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52,</w:t>
            </w:r>
            <w:r w:rsidR="000C40CF"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634,096</w:t>
            </w:r>
          </w:p>
        </w:tc>
      </w:tr>
      <w:tr w:rsidR="00BE5BC0" w:rsidRPr="00BE144E" w:rsidTr="00257189">
        <w:tc>
          <w:tcPr>
            <w:tcW w:w="2808" w:type="dxa"/>
            <w:shd w:val="clear" w:color="auto" w:fill="auto"/>
          </w:tcPr>
          <w:p w:rsidR="00BE5BC0" w:rsidRPr="00BE144E" w:rsidRDefault="00BE5BC0" w:rsidP="007B0E61">
            <w:pPr>
              <w:ind w:left="7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shd w:val="clear" w:color="auto" w:fill="auto"/>
          </w:tcPr>
          <w:p w:rsidR="00BE5BC0" w:rsidRPr="00BE144E" w:rsidRDefault="00054D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2,181,650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2,323,859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E5BC0" w:rsidRPr="00BE144E" w:rsidRDefault="00054D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23,824,023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BE5BC0" w:rsidRPr="00BE144E" w:rsidRDefault="000C40CF" w:rsidP="00F9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20,831,050</w:t>
            </w:r>
          </w:p>
        </w:tc>
      </w:tr>
      <w:tr w:rsidR="00BE5BC0" w:rsidRPr="00BE144E" w:rsidTr="00257189">
        <w:tc>
          <w:tcPr>
            <w:tcW w:w="2808" w:type="dxa"/>
            <w:shd w:val="clear" w:color="auto" w:fill="auto"/>
          </w:tcPr>
          <w:p w:rsidR="00BE5BC0" w:rsidRPr="00BE144E" w:rsidRDefault="00BE5BC0" w:rsidP="007B0E61">
            <w:pPr>
              <w:ind w:left="7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440" w:type="dxa"/>
            <w:shd w:val="clear" w:color="auto" w:fill="auto"/>
          </w:tcPr>
          <w:p w:rsidR="00BE5BC0" w:rsidRPr="00BE144E" w:rsidRDefault="00054D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50,900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50,877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shd w:val="clear" w:color="auto" w:fill="auto"/>
          </w:tcPr>
          <w:p w:rsidR="00BE5BC0" w:rsidRPr="00BE144E" w:rsidRDefault="00CC1975" w:rsidP="00C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26,107</w:t>
            </w:r>
            <w:r w:rsidR="00054DC2"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shd w:val="clear" w:color="auto" w:fill="auto"/>
          </w:tcPr>
          <w:p w:rsidR="00BE5BC0" w:rsidRPr="00BE144E" w:rsidRDefault="000C40CF" w:rsidP="00F9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20,329,260</w:t>
            </w:r>
          </w:p>
        </w:tc>
      </w:tr>
      <w:tr w:rsidR="00BE5BC0" w:rsidRPr="00BE144E" w:rsidTr="00257189">
        <w:trPr>
          <w:trHeight w:val="325"/>
        </w:trPr>
        <w:tc>
          <w:tcPr>
            <w:tcW w:w="2808" w:type="dxa"/>
            <w:shd w:val="clear" w:color="auto" w:fill="auto"/>
          </w:tcPr>
          <w:p w:rsidR="00BE5BC0" w:rsidRPr="00BE144E" w:rsidRDefault="00BE5BC0" w:rsidP="007B0E61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BC0" w:rsidRPr="00BE144E" w:rsidRDefault="00054DC2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39,519,949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41,995,970</w:t>
            </w:r>
          </w:p>
        </w:tc>
        <w:tc>
          <w:tcPr>
            <w:tcW w:w="269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BC0" w:rsidRPr="00BE144E" w:rsidRDefault="000C40CF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101,251,902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BC0" w:rsidRPr="00BE144E" w:rsidRDefault="000C40CF" w:rsidP="007B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93,794,406</w:t>
            </w:r>
          </w:p>
        </w:tc>
      </w:tr>
    </w:tbl>
    <w:p w:rsidR="0060279E" w:rsidRPr="00BE144E" w:rsidRDefault="0060279E" w:rsidP="0084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60279E" w:rsidRPr="00BE144E" w:rsidRDefault="0060279E" w:rsidP="0025718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รายได้อื่น</w:t>
      </w:r>
    </w:p>
    <w:p w:rsidR="0060279E" w:rsidRPr="00BE144E" w:rsidRDefault="0060279E" w:rsidP="0084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569" w:type="dxa"/>
        <w:tblInd w:w="360" w:type="dxa"/>
        <w:tblLook w:val="01E0" w:firstRow="1" w:lastRow="1" w:firstColumn="1" w:lastColumn="1" w:noHBand="0" w:noVBand="0"/>
      </w:tblPr>
      <w:tblGrid>
        <w:gridCol w:w="4428"/>
        <w:gridCol w:w="1080"/>
        <w:gridCol w:w="236"/>
        <w:gridCol w:w="1114"/>
        <w:gridCol w:w="270"/>
        <w:gridCol w:w="1080"/>
        <w:gridCol w:w="270"/>
        <w:gridCol w:w="1091"/>
      </w:tblGrid>
      <w:tr w:rsidR="0060279E" w:rsidRPr="00BE144E" w:rsidTr="00E017AD">
        <w:tc>
          <w:tcPr>
            <w:tcW w:w="4428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E017AD">
        <w:tc>
          <w:tcPr>
            <w:tcW w:w="4428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1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BE5BC0" w:rsidRPr="00BE144E" w:rsidTr="00E017AD">
        <w:tc>
          <w:tcPr>
            <w:tcW w:w="4428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3711B4" w:rsidP="00E017AD">
            <w:pPr>
              <w:tabs>
                <w:tab w:val="clear" w:pos="227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รายได้เงินชดเชยจาก</w:t>
            </w:r>
            <w:r w:rsidR="00B27B82" w:rsidRPr="00BE144E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6E4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131,938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60,097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B27B82" w:rsidP="00E0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รายได้เงินชดเชยบทปรับตามสัญญาปฏิบัติ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B27B82" w:rsidP="00E0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การเดินเครื่องและบำรุงรักษาโรงไฟฟ้า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85,606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B27B82" w:rsidP="00E017AD">
            <w:pPr>
              <w:tabs>
                <w:tab w:val="clear" w:pos="227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27,887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B27B82" w:rsidP="00E017AD">
            <w:pPr>
              <w:tabs>
                <w:tab w:val="clear" w:pos="227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6E4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57,121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92,094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6E4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98" w:right="-2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3,041</w:t>
            </w:r>
          </w:p>
        </w:tc>
      </w:tr>
      <w:tr w:rsidR="00B27B82" w:rsidRPr="00BE144E" w:rsidTr="00E017AD">
        <w:tc>
          <w:tcPr>
            <w:tcW w:w="4428" w:type="dxa"/>
            <w:shd w:val="clear" w:color="auto" w:fill="auto"/>
            <w:vAlign w:val="bottom"/>
          </w:tcPr>
          <w:p w:rsidR="00B27B82" w:rsidRPr="00BE144E" w:rsidRDefault="00B27B82" w:rsidP="00E017AD">
            <w:pPr>
              <w:tabs>
                <w:tab w:val="clear" w:pos="227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6E4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98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189,059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98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6E4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98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7B82" w:rsidRPr="00BE144E" w:rsidRDefault="00B27B82" w:rsidP="00B2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7B82" w:rsidRPr="00BE144E" w:rsidRDefault="00B27B82" w:rsidP="00B27B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98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3,041</w:t>
            </w:r>
          </w:p>
        </w:tc>
      </w:tr>
    </w:tbl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D65B2" w:rsidRPr="00BE144E" w:rsidRDefault="004D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cyan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highlight w:val="cyan"/>
          <w:cs/>
          <w:lang w:val="th-TH"/>
        </w:rPr>
        <w:br w:type="page"/>
      </w:r>
    </w:p>
    <w:p w:rsidR="0060279E" w:rsidRPr="00BE144E" w:rsidRDefault="0060279E" w:rsidP="002E60A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85" w:type="dxa"/>
        <w:tblInd w:w="342" w:type="dxa"/>
        <w:tblLook w:val="01E0" w:firstRow="1" w:lastRow="1" w:firstColumn="1" w:lastColumn="1" w:noHBand="0" w:noVBand="0"/>
      </w:tblPr>
      <w:tblGrid>
        <w:gridCol w:w="4410"/>
        <w:gridCol w:w="1089"/>
        <w:gridCol w:w="284"/>
        <w:gridCol w:w="1093"/>
        <w:gridCol w:w="270"/>
        <w:gridCol w:w="1079"/>
        <w:gridCol w:w="270"/>
        <w:gridCol w:w="1090"/>
      </w:tblGrid>
      <w:tr w:rsidR="0060279E" w:rsidRPr="00BE144E" w:rsidTr="00257189">
        <w:tc>
          <w:tcPr>
            <w:tcW w:w="441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84" w:type="dxa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3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  <w:vAlign w:val="bottom"/>
          </w:tcPr>
          <w:p w:rsidR="00BE5BC0" w:rsidRPr="00BE144E" w:rsidRDefault="000A2F7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724,258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679,691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0A2F7A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513,521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466,254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EE3AC3" w:rsidRPr="00BE144E">
              <w:rPr>
                <w:rFonts w:ascii="Angsana New" w:hAnsi="Angsana New"/>
                <w:sz w:val="30"/>
                <w:szCs w:val="30"/>
                <w:cs/>
              </w:rPr>
              <w:t>ในการ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  <w:r w:rsidR="00EE3AC3" w:rsidRPr="00BE144E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  <w:tc>
          <w:tcPr>
            <w:tcW w:w="1089" w:type="dxa"/>
            <w:vAlign w:val="bottom"/>
          </w:tcPr>
          <w:p w:rsidR="00BE5BC0" w:rsidRPr="00BE144E" w:rsidRDefault="00EE3AC3" w:rsidP="00EE3A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417,143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467,101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EE3AC3" w:rsidP="000A2F7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247,314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237,714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ค่าจ้างที่ปรึกษา</w:t>
            </w:r>
          </w:p>
        </w:tc>
        <w:tc>
          <w:tcPr>
            <w:tcW w:w="1089" w:type="dxa"/>
            <w:vAlign w:val="bottom"/>
          </w:tcPr>
          <w:p w:rsidR="00BE5BC0" w:rsidRPr="00BE144E" w:rsidRDefault="000A2F7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254,728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266,486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0A2F7A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220,685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222,394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  <w:vAlign w:val="bottom"/>
          </w:tcPr>
          <w:p w:rsidR="00BE5BC0" w:rsidRPr="00BE144E" w:rsidRDefault="000A2F7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77,513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131,125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0A2F7A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30,958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80,079</w:t>
            </w:r>
          </w:p>
        </w:tc>
      </w:tr>
      <w:tr w:rsidR="00BE5BC0" w:rsidRPr="00BE144E" w:rsidTr="00257189">
        <w:tc>
          <w:tcPr>
            <w:tcW w:w="4410" w:type="dxa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ค่าใช้จ่ายเกี่ยวกับการประชาสัมพันธ์</w:t>
            </w:r>
          </w:p>
        </w:tc>
        <w:tc>
          <w:tcPr>
            <w:tcW w:w="1089" w:type="dxa"/>
            <w:vAlign w:val="bottom"/>
          </w:tcPr>
          <w:p w:rsidR="00BE5BC0" w:rsidRPr="00BE144E" w:rsidRDefault="000A2F7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49,610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52,702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0A2F7A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29,86</w:t>
            </w:r>
            <w:r w:rsidR="00EE3AC3" w:rsidRPr="00BE1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31,781</w:t>
            </w:r>
          </w:p>
        </w:tc>
      </w:tr>
      <w:tr w:rsidR="00EE3AC3" w:rsidRPr="00BE144E" w:rsidTr="00257189">
        <w:tc>
          <w:tcPr>
            <w:tcW w:w="4410" w:type="dxa"/>
            <w:vAlign w:val="bottom"/>
          </w:tcPr>
          <w:p w:rsidR="00EE3AC3" w:rsidRPr="00BE144E" w:rsidRDefault="00EE3AC3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ขาดทุนจากการด้อยค่าที่ดินสำหรับ</w:t>
            </w:r>
          </w:p>
        </w:tc>
        <w:tc>
          <w:tcPr>
            <w:tcW w:w="1089" w:type="dxa"/>
            <w:vAlign w:val="bottom"/>
          </w:tcPr>
          <w:p w:rsidR="00EE3AC3" w:rsidRPr="00BE144E" w:rsidRDefault="00EE3AC3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E3AC3" w:rsidRPr="00BE144E" w:rsidRDefault="00EE3AC3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EE3AC3" w:rsidRPr="00BE144E" w:rsidRDefault="00EE3AC3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E3AC3" w:rsidRPr="00BE144E" w:rsidRDefault="00EE3AC3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EE3AC3" w:rsidRPr="00BE144E" w:rsidRDefault="00EE3AC3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E3AC3" w:rsidRPr="00BE144E" w:rsidRDefault="00EE3AC3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EE3AC3" w:rsidRPr="00BE144E" w:rsidRDefault="00EE3AC3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C3" w:rsidRPr="00BE144E" w:rsidTr="00257189">
        <w:tc>
          <w:tcPr>
            <w:tcW w:w="4410" w:type="dxa"/>
            <w:vAlign w:val="bottom"/>
          </w:tcPr>
          <w:p w:rsidR="00EE3AC3" w:rsidRPr="00BE144E" w:rsidRDefault="00EE3AC3" w:rsidP="00EE3AC3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โครงการพัฒนาในอนาคต</w:t>
            </w:r>
          </w:p>
        </w:tc>
        <w:tc>
          <w:tcPr>
            <w:tcW w:w="1089" w:type="dxa"/>
            <w:vAlign w:val="bottom"/>
          </w:tcPr>
          <w:p w:rsidR="00EE3AC3" w:rsidRPr="00BE144E" w:rsidRDefault="00EE3AC3" w:rsidP="00EE3A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20,580</w:t>
            </w:r>
          </w:p>
        </w:tc>
        <w:tc>
          <w:tcPr>
            <w:tcW w:w="284" w:type="dxa"/>
            <w:vAlign w:val="bottom"/>
          </w:tcPr>
          <w:p w:rsidR="00EE3AC3" w:rsidRPr="00BE144E" w:rsidRDefault="00EE3AC3" w:rsidP="00EE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:rsidR="00EE3AC3" w:rsidRPr="00BE144E" w:rsidRDefault="00EE3AC3" w:rsidP="00EE3AC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E3AC3" w:rsidRPr="00BE144E" w:rsidRDefault="00EE3AC3" w:rsidP="00EE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EE3AC3" w:rsidRPr="00BE144E" w:rsidRDefault="00EE3AC3" w:rsidP="00EE3AC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E3AC3" w:rsidRPr="00BE144E" w:rsidRDefault="00EE3AC3" w:rsidP="00EE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:rsidR="00EE3AC3" w:rsidRPr="00BE144E" w:rsidRDefault="00EE3AC3" w:rsidP="00EE3AC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5BC0" w:rsidRPr="00BE144E" w:rsidTr="00257189">
        <w:tc>
          <w:tcPr>
            <w:tcW w:w="441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ขาดทุนจากการด้อยค่าค่าความนิยม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E5BC0" w:rsidRPr="00BE144E" w:rsidRDefault="000A2F7A" w:rsidP="007B0E6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40,832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BE5BC0" w:rsidRPr="00BE144E" w:rsidRDefault="000A2F7A" w:rsidP="007B0E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BE5BC0" w:rsidRPr="00BE144E" w:rsidRDefault="00BE5BC0" w:rsidP="007B0E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1734" w:rsidRPr="00BE144E" w:rsidTr="00257189">
        <w:tc>
          <w:tcPr>
            <w:tcW w:w="4410" w:type="dxa"/>
            <w:vAlign w:val="bottom"/>
          </w:tcPr>
          <w:p w:rsidR="00491734" w:rsidRPr="00BE144E" w:rsidRDefault="00491734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ภาษีโรงเรือนและที่ดิน</w:t>
            </w:r>
          </w:p>
        </w:tc>
        <w:tc>
          <w:tcPr>
            <w:tcW w:w="1089" w:type="dxa"/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26,563</w:t>
            </w:r>
          </w:p>
        </w:tc>
        <w:tc>
          <w:tcPr>
            <w:tcW w:w="284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27,874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491734" w:rsidRPr="00BE144E" w:rsidTr="00257189">
        <w:tc>
          <w:tcPr>
            <w:tcW w:w="4410" w:type="dxa"/>
            <w:vAlign w:val="bottom"/>
          </w:tcPr>
          <w:p w:rsidR="00491734" w:rsidRPr="00BE144E" w:rsidRDefault="00491734" w:rsidP="00BE5BC0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1089" w:type="dxa"/>
            <w:vAlign w:val="bottom"/>
          </w:tcPr>
          <w:p w:rsidR="00491734" w:rsidRPr="00BE144E" w:rsidRDefault="00491734" w:rsidP="000A2F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23,59</w:t>
            </w:r>
            <w:r w:rsidR="00AE28A9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20,449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14,799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11,458</w:t>
            </w:r>
          </w:p>
        </w:tc>
      </w:tr>
      <w:tr w:rsidR="00491734" w:rsidRPr="00BE144E" w:rsidTr="00257189">
        <w:tc>
          <w:tcPr>
            <w:tcW w:w="4410" w:type="dxa"/>
            <w:vAlign w:val="bottom"/>
          </w:tcPr>
          <w:p w:rsidR="00491734" w:rsidRPr="00BE144E" w:rsidRDefault="00491734" w:rsidP="00BE5BC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734" w:rsidRPr="00BE144E" w:rsidRDefault="00AE28A9" w:rsidP="00AE28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1,593</w:t>
            </w:r>
            <w:r w:rsidR="00491734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84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1,686,260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1,057,837</w:t>
            </w:r>
          </w:p>
        </w:tc>
        <w:tc>
          <w:tcPr>
            <w:tcW w:w="270" w:type="dxa"/>
            <w:vAlign w:val="bottom"/>
          </w:tcPr>
          <w:p w:rsidR="00491734" w:rsidRPr="00BE144E" w:rsidRDefault="00491734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734" w:rsidRPr="00BE144E" w:rsidRDefault="00491734" w:rsidP="00BE5BC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1,050,452</w:t>
            </w:r>
          </w:p>
        </w:tc>
      </w:tr>
    </w:tbl>
    <w:p w:rsidR="000B3DF7" w:rsidRPr="00BE144E" w:rsidRDefault="000B3DF7" w:rsidP="000B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25718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81" w:type="dxa"/>
        <w:tblInd w:w="378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91"/>
      </w:tblGrid>
      <w:tr w:rsidR="0060279E" w:rsidRPr="00BE144E" w:rsidTr="00257189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257189">
        <w:trPr>
          <w:tblHeader/>
        </w:trPr>
        <w:tc>
          <w:tcPr>
            <w:tcW w:w="414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1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BE5BC0" w:rsidRPr="00BE144E" w:rsidTr="00257189">
        <w:trPr>
          <w:tblHeader/>
        </w:trPr>
        <w:tc>
          <w:tcPr>
            <w:tcW w:w="414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0" w:type="dxa"/>
            <w:vAlign w:val="bottom"/>
          </w:tcPr>
          <w:p w:rsidR="00BE5BC0" w:rsidRPr="00BE144E" w:rsidRDefault="007B0D15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10,5</w:t>
            </w:r>
            <w:r w:rsidR="0055206D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10,228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1046BE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8,316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8,268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  <w:vAlign w:val="bottom"/>
          </w:tcPr>
          <w:p w:rsidR="00BE5BC0" w:rsidRPr="00BE144E" w:rsidRDefault="007B0D15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102,207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112,562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1046BE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34,559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32,982</w:t>
            </w:r>
          </w:p>
        </w:tc>
      </w:tr>
      <w:tr w:rsidR="00C35DB1" w:rsidRPr="00BE144E" w:rsidTr="00257189">
        <w:tc>
          <w:tcPr>
            <w:tcW w:w="4140" w:type="dxa"/>
            <w:vAlign w:val="bottom"/>
          </w:tcPr>
          <w:p w:rsidR="00C35DB1" w:rsidRPr="00BE144E" w:rsidRDefault="00C35DB1" w:rsidP="00BE5BC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vAlign w:val="bottom"/>
          </w:tcPr>
          <w:p w:rsidR="00C35DB1" w:rsidRPr="00BE144E" w:rsidRDefault="0055206D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1,509</w:t>
            </w:r>
          </w:p>
        </w:tc>
        <w:tc>
          <w:tcPr>
            <w:tcW w:w="236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35DB1" w:rsidRPr="00BE144E" w:rsidRDefault="00AE28A9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2,807</w:t>
            </w:r>
          </w:p>
        </w:tc>
        <w:tc>
          <w:tcPr>
            <w:tcW w:w="270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DB1" w:rsidRPr="00BE144E" w:rsidRDefault="0055206D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C35DB1" w:rsidRPr="00BE144E" w:rsidRDefault="00AE28A9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  <w:vAlign w:val="bottom"/>
          </w:tcPr>
          <w:p w:rsidR="00BE5BC0" w:rsidRPr="00BE144E" w:rsidRDefault="007B0D15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7,937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9,167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1046BE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2,710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E5BC0" w:rsidRPr="00BE144E" w:rsidRDefault="007B0D15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5206D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5206D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BE5BC0" w:rsidRPr="00BE144E" w:rsidRDefault="00AE28A9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47,700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E5BC0" w:rsidRPr="00BE144E" w:rsidRDefault="001046BE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39,</w:t>
            </w:r>
            <w:r w:rsidR="0055206D" w:rsidRPr="00BE144E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BE5BC0" w:rsidRPr="00BE144E" w:rsidRDefault="00AE28A9" w:rsidP="005520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39,353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7B0D15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169,323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182,464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1046BE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85,339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84,790</w:t>
            </w:r>
          </w:p>
        </w:tc>
      </w:tr>
      <w:tr w:rsidR="00C35DB1" w:rsidRPr="00BE144E" w:rsidTr="00257189">
        <w:tc>
          <w:tcPr>
            <w:tcW w:w="4140" w:type="dxa"/>
            <w:vAlign w:val="bottom"/>
          </w:tcPr>
          <w:p w:rsidR="00C35DB1" w:rsidRPr="00BE144E" w:rsidRDefault="00C35DB1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C35DB1" w:rsidRPr="00BE144E" w:rsidRDefault="00C35DB1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35DB1" w:rsidRPr="00BE144E" w:rsidRDefault="00C35DB1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DB1" w:rsidRPr="00BE144E" w:rsidRDefault="00C35DB1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35DB1" w:rsidRPr="00BE144E" w:rsidRDefault="00C35DB1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C35DB1" w:rsidRPr="00BE144E" w:rsidRDefault="00C35DB1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28A9" w:rsidRPr="00BE144E" w:rsidTr="00257189">
        <w:tc>
          <w:tcPr>
            <w:tcW w:w="4140" w:type="dxa"/>
            <w:vAlign w:val="bottom"/>
          </w:tcPr>
          <w:p w:rsidR="00AE28A9" w:rsidRPr="00BE144E" w:rsidRDefault="00AE28A9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AE28A9" w:rsidRPr="00BE144E" w:rsidRDefault="00AE28A9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AE28A9" w:rsidRPr="00BE144E" w:rsidRDefault="00AE28A9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E28A9" w:rsidRPr="00BE144E" w:rsidRDefault="00AE28A9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AE28A9" w:rsidRPr="00BE144E" w:rsidRDefault="00AE28A9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E28A9" w:rsidRPr="00BE144E" w:rsidRDefault="00AE28A9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E28A9" w:rsidRPr="00BE144E" w:rsidRDefault="00AE28A9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AE28A9" w:rsidRPr="00BE144E" w:rsidRDefault="00AE28A9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พนักงาน</w:t>
            </w: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  <w:vAlign w:val="bottom"/>
          </w:tcPr>
          <w:p w:rsidR="00BE5BC0" w:rsidRPr="00BE144E" w:rsidRDefault="00B704B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335,588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317,637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134C2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250,844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239,053</w:t>
            </w:r>
          </w:p>
        </w:tc>
      </w:tr>
      <w:tr w:rsidR="00C35DB1" w:rsidRPr="00BE144E" w:rsidTr="00257189">
        <w:tc>
          <w:tcPr>
            <w:tcW w:w="4140" w:type="dxa"/>
            <w:vAlign w:val="bottom"/>
          </w:tcPr>
          <w:p w:rsidR="00C35DB1" w:rsidRPr="00BE144E" w:rsidRDefault="00C35DB1" w:rsidP="00C35DB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vAlign w:val="bottom"/>
          </w:tcPr>
          <w:p w:rsidR="00C35DB1" w:rsidRPr="00BE144E" w:rsidRDefault="00A6407B" w:rsidP="00C35D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18,17</w:t>
            </w:r>
            <w:r w:rsidR="002A59D8" w:rsidRPr="00BE144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C35DB1" w:rsidRPr="00BE144E" w:rsidRDefault="00C35DB1" w:rsidP="00C35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35DB1" w:rsidRPr="00BE144E" w:rsidRDefault="00A6407B" w:rsidP="00A64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19,158</w:t>
            </w:r>
          </w:p>
        </w:tc>
        <w:tc>
          <w:tcPr>
            <w:tcW w:w="270" w:type="dxa"/>
            <w:vAlign w:val="bottom"/>
          </w:tcPr>
          <w:p w:rsidR="00C35DB1" w:rsidRPr="00BE144E" w:rsidRDefault="00C35DB1" w:rsidP="00C35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DB1" w:rsidRPr="00BE144E" w:rsidRDefault="00A6407B" w:rsidP="00C35D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14,611</w:t>
            </w:r>
          </w:p>
        </w:tc>
        <w:tc>
          <w:tcPr>
            <w:tcW w:w="270" w:type="dxa"/>
            <w:vAlign w:val="bottom"/>
          </w:tcPr>
          <w:p w:rsidR="00C35DB1" w:rsidRPr="00BE144E" w:rsidRDefault="00C35DB1" w:rsidP="00C35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C35DB1" w:rsidRPr="00BE144E" w:rsidRDefault="00A6407B" w:rsidP="00C35D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15,420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  <w:vAlign w:val="bottom"/>
          </w:tcPr>
          <w:p w:rsidR="00BE5BC0" w:rsidRPr="00BE144E" w:rsidRDefault="00B704B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24,337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23,053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E5BC0" w:rsidRPr="00BE144E" w:rsidRDefault="00134C2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21,265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20,055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704BA" w:rsidP="00A64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2A59D8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A64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E5BC0" w:rsidRPr="00BE144E" w:rsidRDefault="00134C22" w:rsidP="00A64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BE5BC0" w:rsidRPr="00BE144E" w:rsidRDefault="00BE5BC0" w:rsidP="00A64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6407B" w:rsidRPr="00BE144E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704B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554,935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497,227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134C2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428,182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381,464</w:t>
            </w:r>
          </w:p>
        </w:tc>
      </w:tr>
      <w:tr w:rsidR="00BE5BC0" w:rsidRPr="00BE144E" w:rsidTr="00257189">
        <w:tc>
          <w:tcPr>
            <w:tcW w:w="4140" w:type="dxa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704BA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724,258</w:t>
            </w:r>
          </w:p>
        </w:tc>
        <w:tc>
          <w:tcPr>
            <w:tcW w:w="236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679,691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134C22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513,521</w:t>
            </w:r>
          </w:p>
        </w:tc>
        <w:tc>
          <w:tcPr>
            <w:tcW w:w="270" w:type="dxa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466,254</w:t>
            </w:r>
          </w:p>
        </w:tc>
      </w:tr>
    </w:tbl>
    <w:p w:rsidR="00C35DB1" w:rsidRPr="00BE144E" w:rsidRDefault="00C35DB1" w:rsidP="00C35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6347BF" w:rsidRPr="00BE144E" w:rsidRDefault="006347BF" w:rsidP="0025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6347BF" w:rsidRPr="00BE144E" w:rsidRDefault="006347BF" w:rsidP="00C9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48B2" w:rsidRPr="00BE144E" w:rsidRDefault="00C948B2" w:rsidP="00C9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ในประเทศไทยได้เข้าร่วมกองทุนสำรองเลี้ยงชีพพนักงานการไฟฟ้าฝ่ายผลิตแห่งประเทศไทยประเภทจ่ายสมทบ สำหรับพนักงานของกลุ่มบริษัทบนพื้นฐานความสมัครใจของ</w:t>
      </w:r>
      <w:r w:rsidR="006347BF" w:rsidRPr="00BE144E">
        <w:rPr>
          <w:rFonts w:ascii="Angsana New" w:hAnsi="Angsana New"/>
          <w:sz w:val="30"/>
          <w:szCs w:val="30"/>
          <w:cs/>
        </w:rPr>
        <w:t>พนักงานในการเป็นสมาชิกของกองทุน</w:t>
      </w:r>
      <w:r w:rsidRPr="00BE144E">
        <w:rPr>
          <w:rFonts w:ascii="Angsana New" w:hAnsi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Pr="00BE144E">
        <w:rPr>
          <w:rFonts w:ascii="Angsana New" w:hAnsi="Angsana New"/>
          <w:sz w:val="30"/>
          <w:szCs w:val="30"/>
        </w:rPr>
        <w:t>5</w:t>
      </w:r>
      <w:r w:rsidRPr="00BE144E">
        <w:rPr>
          <w:rFonts w:ascii="Angsana New" w:hAnsi="Angsana New"/>
          <w:sz w:val="30"/>
          <w:szCs w:val="30"/>
          <w:cs/>
        </w:rPr>
        <w:t xml:space="preserve"> ถึง </w:t>
      </w:r>
      <w:r w:rsidRPr="00BE144E">
        <w:rPr>
          <w:rFonts w:ascii="Angsana New" w:hAnsi="Angsana New"/>
          <w:sz w:val="30"/>
          <w:szCs w:val="30"/>
        </w:rPr>
        <w:t>15</w:t>
      </w:r>
      <w:r w:rsidRPr="00BE144E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E144E">
        <w:rPr>
          <w:rFonts w:ascii="Angsana New" w:hAnsi="Angsana New"/>
          <w:sz w:val="30"/>
          <w:szCs w:val="30"/>
        </w:rPr>
        <w:t>5</w:t>
      </w:r>
      <w:r w:rsidRPr="00BE144E">
        <w:rPr>
          <w:rFonts w:ascii="Angsana New" w:hAnsi="Angsana New"/>
          <w:sz w:val="30"/>
          <w:szCs w:val="30"/>
          <w:cs/>
        </w:rPr>
        <w:t xml:space="preserve"> ถึง</w:t>
      </w:r>
      <w:r w:rsidR="00C27322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pacing w:val="-4"/>
          <w:sz w:val="30"/>
          <w:szCs w:val="30"/>
        </w:rPr>
        <w:t>10</w:t>
      </w:r>
      <w:r w:rsidRPr="00BE144E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</w:t>
      </w:r>
      <w:r w:rsidR="00C27322" w:rsidRPr="00BE144E">
        <w:rPr>
          <w:rFonts w:ascii="Angsana New" w:hAnsi="Angsana New"/>
          <w:spacing w:val="-4"/>
          <w:sz w:val="30"/>
          <w:szCs w:val="30"/>
          <w:cs/>
        </w:rPr>
        <w:t>ของพนักงาน</w:t>
      </w:r>
      <w:r w:rsidRPr="00BE144E">
        <w:rPr>
          <w:rFonts w:ascii="Angsana New" w:hAnsi="Angsana New"/>
          <w:spacing w:val="-4"/>
          <w:sz w:val="30"/>
          <w:szCs w:val="30"/>
          <w:cs/>
        </w:rPr>
        <w:t>ทุกเดือน กองทุนสำรองเลี้ยงชีพนี้ได้จดทะเบียนเป็นกองทุนสำรองเลี้ยงชีพ</w:t>
      </w:r>
      <w:r w:rsidRPr="00BE144E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347BF" w:rsidRPr="00BE144E" w:rsidRDefault="006347BF" w:rsidP="0084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DD18F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B95312" w:rsidRPr="00BE144E" w:rsidRDefault="00B95312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B95312" w:rsidRPr="00BE144E" w:rsidRDefault="00B95312" w:rsidP="00B9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60279E" w:rsidRPr="00BE144E" w:rsidRDefault="0060279E" w:rsidP="009A6AB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5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4900"/>
        <w:gridCol w:w="1078"/>
        <w:gridCol w:w="273"/>
        <w:gridCol w:w="990"/>
        <w:gridCol w:w="270"/>
        <w:gridCol w:w="990"/>
        <w:gridCol w:w="270"/>
        <w:gridCol w:w="994"/>
      </w:tblGrid>
      <w:tr w:rsidR="000330BB" w:rsidRPr="00BE144E" w:rsidTr="00257189">
        <w:tc>
          <w:tcPr>
            <w:tcW w:w="2509" w:type="pct"/>
            <w:shd w:val="clear" w:color="auto" w:fill="auto"/>
            <w:vAlign w:val="bottom"/>
          </w:tcPr>
          <w:p w:rsidR="0060279E" w:rsidRPr="00BE144E" w:rsidRDefault="0060279E" w:rsidP="00146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pct"/>
            <w:gridSpan w:val="3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3" w:type="pct"/>
            <w:gridSpan w:val="3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BE6" w:rsidRPr="00BE144E" w:rsidTr="00257189">
        <w:tc>
          <w:tcPr>
            <w:tcW w:w="2509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07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8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08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BE5BC0" w:rsidRPr="00BE144E" w:rsidTr="00257189">
        <w:tc>
          <w:tcPr>
            <w:tcW w:w="2509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1" w:type="pct"/>
            <w:gridSpan w:val="7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BE6" w:rsidRPr="00BE144E" w:rsidTr="00257189">
        <w:tc>
          <w:tcPr>
            <w:tcW w:w="2509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ต้นทุนเชื้อเพลิง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BE5BC0" w:rsidRPr="00BE144E" w:rsidRDefault="007145ED" w:rsidP="003F0BE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30,026,996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BE5BC0" w:rsidRPr="00BE144E" w:rsidRDefault="00BE5BC0" w:rsidP="00A5723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31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041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950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BE5BC0" w:rsidRPr="00BE144E" w:rsidRDefault="00D342F8" w:rsidP="00A5723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BE5BC0" w:rsidRPr="00BE144E" w:rsidRDefault="00BE5BC0" w:rsidP="00A5723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F0BE6" w:rsidRPr="00BE144E" w:rsidTr="00257189">
        <w:tc>
          <w:tcPr>
            <w:tcW w:w="2509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ค่าปฏิบัติการและบำรุงรักษา 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BE5BC0" w:rsidRPr="00BE144E" w:rsidRDefault="007145ED" w:rsidP="003F0BE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1,569,444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BE5BC0" w:rsidRPr="00BE144E" w:rsidRDefault="00BE5BC0" w:rsidP="00A5723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1,558,2</w:t>
            </w:r>
            <w:r w:rsidR="003976C9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BE5BC0" w:rsidRPr="00BE144E" w:rsidRDefault="00D342F8" w:rsidP="00A5723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BE5BC0" w:rsidRPr="00BE144E" w:rsidRDefault="00BE5BC0" w:rsidP="00A5723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ค่าซ่อมแซมและอะไหล่ในการบำรุงรักษา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1,457,179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1,917,075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1,259,764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1,313,380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30,958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80,079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ค่าใช้จ่ายในการบริหารทั่วไป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467,301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515,424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262,805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249,944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pct"/>
            <w:gridSpan w:val="3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pct"/>
            <w:gridSpan w:val="3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pct"/>
            <w:gridSpan w:val="7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724,258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679,691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513,521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466,254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ค่าเบี้ยประกันโรงไฟฟ้า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371,361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455,624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ค่าจ้างที่ปรึกษา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254,728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266,486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220,685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222,394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ค่าใช้จ่ายเกี่ยวกับประชาสัมพันธ์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49,610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52,702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29,868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31,781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  <w:vAlign w:val="bottom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,443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733,063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A1399" w:rsidRPr="00BE144E" w:rsidTr="00257189">
        <w:tc>
          <w:tcPr>
            <w:tcW w:w="2509" w:type="pct"/>
            <w:shd w:val="clear" w:color="auto" w:fill="auto"/>
          </w:tcPr>
          <w:p w:rsidR="00EA1399" w:rsidRPr="00BE144E" w:rsidRDefault="00EA1399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EA1399" w:rsidRPr="00BE144E" w:rsidRDefault="004D1BFC" w:rsidP="00E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A1399"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EA1399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36,764,084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96" w:right="-2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38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,533,630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1,057,837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EA1399" w:rsidRPr="00BE144E" w:rsidRDefault="00EA1399" w:rsidP="00EA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399" w:rsidRPr="00BE144E" w:rsidRDefault="00EA1399" w:rsidP="00EA139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96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050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452</w:t>
            </w:r>
          </w:p>
        </w:tc>
      </w:tr>
    </w:tbl>
    <w:p w:rsidR="0060279E" w:rsidRPr="00BE144E" w:rsidRDefault="0060279E" w:rsidP="009A6AB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:rsidR="0060279E" w:rsidRPr="00BE144E" w:rsidRDefault="0060279E" w:rsidP="0025718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B81024" w:rsidRPr="00BE144E" w:rsidRDefault="00B81024" w:rsidP="006347B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W w:w="9756" w:type="dxa"/>
        <w:tblInd w:w="360" w:type="dxa"/>
        <w:tblLook w:val="01E0" w:firstRow="1" w:lastRow="1" w:firstColumn="1" w:lastColumn="1" w:noHBand="0" w:noVBand="0"/>
      </w:tblPr>
      <w:tblGrid>
        <w:gridCol w:w="3992"/>
        <w:gridCol w:w="799"/>
        <w:gridCol w:w="1171"/>
        <w:gridCol w:w="269"/>
        <w:gridCol w:w="1019"/>
        <w:gridCol w:w="269"/>
        <w:gridCol w:w="978"/>
        <w:gridCol w:w="269"/>
        <w:gridCol w:w="990"/>
      </w:tblGrid>
      <w:tr w:rsidR="00B81024" w:rsidRPr="00BE144E" w:rsidTr="00257189">
        <w:trPr>
          <w:tblHeader/>
        </w:trPr>
        <w:tc>
          <w:tcPr>
            <w:tcW w:w="3992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99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7" w:type="dxa"/>
            <w:gridSpan w:val="3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1024" w:rsidRPr="00BE144E" w:rsidTr="00257189">
        <w:trPr>
          <w:tblHeader/>
        </w:trPr>
        <w:tc>
          <w:tcPr>
            <w:tcW w:w="3992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9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81024" w:rsidRPr="00BE144E" w:rsidTr="00257189">
        <w:trPr>
          <w:tblHeader/>
        </w:trPr>
        <w:tc>
          <w:tcPr>
            <w:tcW w:w="3992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9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gridSpan w:val="3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>ปรับปรุงใหม่</w:t>
            </w: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024" w:rsidRPr="00BE144E" w:rsidTr="00257189">
        <w:trPr>
          <w:tblHeader/>
        </w:trPr>
        <w:tc>
          <w:tcPr>
            <w:tcW w:w="3992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65" w:type="dxa"/>
            <w:gridSpan w:val="7"/>
            <w:shd w:val="clear" w:color="auto" w:fill="auto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024" w:rsidRPr="00BE144E" w:rsidTr="00257189">
        <w:tc>
          <w:tcPr>
            <w:tcW w:w="3992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:rsidR="00B81024" w:rsidRPr="00BE144E" w:rsidRDefault="00B81024" w:rsidP="00C13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B81024" w:rsidRPr="00BE144E" w:rsidRDefault="00B81024" w:rsidP="003F0B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2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B81024" w:rsidRPr="00BE144E" w:rsidRDefault="00B81024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81024" w:rsidRPr="00BE144E" w:rsidRDefault="00B81024" w:rsidP="00C1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81024" w:rsidRPr="00BE144E" w:rsidRDefault="00B81024" w:rsidP="00C13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FFA" w:rsidRPr="00BE144E" w:rsidTr="00257189">
        <w:tc>
          <w:tcPr>
            <w:tcW w:w="3992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9" w:type="dxa"/>
            <w:vAlign w:val="bottom"/>
          </w:tcPr>
          <w:p w:rsidR="00175FFA" w:rsidRPr="00BE144E" w:rsidRDefault="00061A4F" w:rsidP="0017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1" w:type="dxa"/>
            <w:vAlign w:val="bottom"/>
          </w:tcPr>
          <w:p w:rsidR="00175FFA" w:rsidRPr="00BE144E" w:rsidRDefault="00D71209" w:rsidP="003F0B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2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23,716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:rsidR="00175FFA" w:rsidRPr="00BE144E" w:rsidRDefault="00175FFA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75,168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175FFA" w:rsidRPr="00BE144E" w:rsidRDefault="0032339C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75FFA" w:rsidRPr="00BE144E" w:rsidRDefault="00175FFA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5FFA" w:rsidRPr="00BE144E" w:rsidTr="00257189">
        <w:tc>
          <w:tcPr>
            <w:tcW w:w="3992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799" w:type="dxa"/>
            <w:vAlign w:val="bottom"/>
          </w:tcPr>
          <w:p w:rsidR="00175FFA" w:rsidRPr="00BE144E" w:rsidRDefault="00175FFA" w:rsidP="0017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175FFA" w:rsidRPr="00BE144E" w:rsidRDefault="00D71209" w:rsidP="00905EE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2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1,270,</w:t>
            </w:r>
            <w:r w:rsidR="00905EE3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175FFA" w:rsidRPr="00BE144E" w:rsidRDefault="00CC1E49" w:rsidP="00905EE3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1,409,</w:t>
            </w:r>
            <w:r w:rsidR="00905EE3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175FFA" w:rsidRPr="00BE144E" w:rsidRDefault="0032339C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75FFA" w:rsidRPr="00BE144E" w:rsidRDefault="00175FFA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39,562</w:t>
            </w:r>
          </w:p>
        </w:tc>
      </w:tr>
      <w:tr w:rsidR="00175FFA" w:rsidRPr="00BE144E" w:rsidTr="00257189">
        <w:tc>
          <w:tcPr>
            <w:tcW w:w="3992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99" w:type="dxa"/>
            <w:vAlign w:val="bottom"/>
          </w:tcPr>
          <w:p w:rsidR="00175FFA" w:rsidRPr="00BE144E" w:rsidRDefault="00175FFA" w:rsidP="0017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75FFA" w:rsidRPr="00BE144E" w:rsidRDefault="0032339C" w:rsidP="00905EE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2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1,294,</w:t>
            </w:r>
            <w:r w:rsidR="00905EE3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:rsidR="00175FFA" w:rsidRPr="00BE144E" w:rsidRDefault="00175FFA" w:rsidP="00905EE3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1,484,</w:t>
            </w:r>
            <w:r w:rsidR="00905EE3"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175FFA" w:rsidRPr="00BE144E" w:rsidRDefault="0032339C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75FFA" w:rsidRPr="00BE144E" w:rsidRDefault="00175FFA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39,562</w:t>
            </w:r>
          </w:p>
        </w:tc>
      </w:tr>
      <w:tr w:rsidR="00175FFA" w:rsidRPr="00BE144E" w:rsidTr="00257189">
        <w:tc>
          <w:tcPr>
            <w:tcW w:w="3992" w:type="dxa"/>
            <w:vAlign w:val="bottom"/>
          </w:tcPr>
          <w:p w:rsidR="00175FFA" w:rsidRPr="00BE144E" w:rsidRDefault="00175FFA" w:rsidP="0045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799" w:type="dxa"/>
            <w:vAlign w:val="bottom"/>
          </w:tcPr>
          <w:p w:rsidR="00175FFA" w:rsidRPr="00BE144E" w:rsidRDefault="00175FFA" w:rsidP="0017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75FFA" w:rsidRPr="00BE144E" w:rsidRDefault="00D71209" w:rsidP="003F0B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2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43,213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175FFA" w:rsidRPr="00BE144E" w:rsidRDefault="00175FFA" w:rsidP="00A572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17,559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175FFA" w:rsidRPr="00BE144E" w:rsidRDefault="0032339C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175FFA" w:rsidRPr="00BE144E" w:rsidRDefault="00175FFA" w:rsidP="0017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75FFA" w:rsidRPr="00BE144E" w:rsidRDefault="00175FFA" w:rsidP="00A57237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54FE" w:rsidRPr="00BE144E" w:rsidTr="00257189">
        <w:tc>
          <w:tcPr>
            <w:tcW w:w="3992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การเปลี่ยนแปลงในมูลค่ายุติธรรมของการป้องกันความเสี่ยงกระแสเงินสดส่วนที่ไม่มีประสิทธิผล</w:t>
            </w:r>
          </w:p>
        </w:tc>
        <w:tc>
          <w:tcPr>
            <w:tcW w:w="799" w:type="dxa"/>
            <w:vAlign w:val="bottom"/>
          </w:tcPr>
          <w:p w:rsidR="003454FE" w:rsidRPr="00BE144E" w:rsidRDefault="003454FE" w:rsidP="00345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3454FE" w:rsidRPr="00BE144E" w:rsidRDefault="003454FE" w:rsidP="003454F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(400,933)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:rsidR="003454FE" w:rsidRPr="00BE144E" w:rsidRDefault="003454FE" w:rsidP="003454F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84,746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54FE" w:rsidRPr="00BE144E" w:rsidTr="00257189">
        <w:tc>
          <w:tcPr>
            <w:tcW w:w="3992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ขาดทุนจากการซื้อคืนหุ้นกู้</w:t>
            </w:r>
          </w:p>
        </w:tc>
        <w:tc>
          <w:tcPr>
            <w:tcW w:w="799" w:type="dxa"/>
            <w:vAlign w:val="bottom"/>
          </w:tcPr>
          <w:p w:rsidR="003454FE" w:rsidRPr="00BE144E" w:rsidRDefault="003454FE" w:rsidP="00345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171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889"/>
              </w:tabs>
              <w:spacing w:line="240" w:lineRule="atLeast"/>
              <w:ind w:left="-191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78,443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54FE" w:rsidRPr="00BE144E" w:rsidTr="00257189">
        <w:tc>
          <w:tcPr>
            <w:tcW w:w="3992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99" w:type="dxa"/>
            <w:vAlign w:val="bottom"/>
          </w:tcPr>
          <w:p w:rsidR="003454FE" w:rsidRPr="00BE144E" w:rsidRDefault="003454FE" w:rsidP="00345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3454FE" w:rsidRPr="00BE144E" w:rsidRDefault="00905EE3" w:rsidP="00035514">
            <w:pPr>
              <w:pStyle w:val="acctfourfigures"/>
              <w:shd w:val="clear" w:color="auto" w:fill="FFFFFF"/>
              <w:tabs>
                <w:tab w:val="clear" w:pos="765"/>
                <w:tab w:val="decimal" w:pos="529"/>
              </w:tabs>
              <w:spacing w:line="240" w:lineRule="atLeast"/>
              <w:ind w:left="-191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3454FE" w:rsidRPr="00BE144E" w:rsidRDefault="00905EE3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18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3454FE" w:rsidRPr="00BE144E" w:rsidTr="00257189">
        <w:tc>
          <w:tcPr>
            <w:tcW w:w="3992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799" w:type="dxa"/>
            <w:vAlign w:val="bottom"/>
          </w:tcPr>
          <w:p w:rsidR="003454FE" w:rsidRPr="00BE144E" w:rsidRDefault="003454FE" w:rsidP="00345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4FE" w:rsidRPr="00BE144E" w:rsidRDefault="003454FE" w:rsidP="003454F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91" w:right="-11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1,014,888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4FE" w:rsidRPr="00BE144E" w:rsidRDefault="003454FE" w:rsidP="00C95E4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89" w:right="-25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C95E40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587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95E40"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248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41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:rsidR="003454FE" w:rsidRPr="00BE144E" w:rsidRDefault="003454FE" w:rsidP="003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4FE" w:rsidRPr="00BE144E" w:rsidRDefault="003454FE" w:rsidP="003454F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39,593</w:t>
            </w:r>
          </w:p>
        </w:tc>
      </w:tr>
    </w:tbl>
    <w:p w:rsidR="00A9223C" w:rsidRPr="00BE144E" w:rsidRDefault="00A9223C" w:rsidP="00A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:rsidR="007A0A78" w:rsidRDefault="007A0A78" w:rsidP="00A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cyan"/>
          <w:cs/>
          <w:lang w:val="th-TH"/>
        </w:rPr>
      </w:pPr>
      <w:r>
        <w:rPr>
          <w:rFonts w:ascii="Angsana New" w:hAnsi="Angsana New"/>
          <w:sz w:val="30"/>
          <w:szCs w:val="30"/>
          <w:highlight w:val="cyan"/>
          <w:cs/>
          <w:lang w:val="th-TH"/>
        </w:rPr>
        <w:br w:type="page"/>
      </w:r>
    </w:p>
    <w:p w:rsidR="0060279E" w:rsidRPr="00BE144E" w:rsidRDefault="0060279E" w:rsidP="005832B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cyan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E144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cyan"/>
        </w:rPr>
      </w:pPr>
    </w:p>
    <w:tbl>
      <w:tblPr>
        <w:tblW w:w="96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7"/>
        <w:gridCol w:w="807"/>
        <w:gridCol w:w="1173"/>
        <w:gridCol w:w="272"/>
        <w:gridCol w:w="1260"/>
        <w:gridCol w:w="236"/>
        <w:gridCol w:w="1113"/>
        <w:gridCol w:w="236"/>
        <w:gridCol w:w="1200"/>
      </w:tblGrid>
      <w:tr w:rsidR="000330BB" w:rsidRPr="00BE144E" w:rsidTr="00257189">
        <w:trPr>
          <w:tblHeader/>
        </w:trPr>
        <w:tc>
          <w:tcPr>
            <w:tcW w:w="1736" w:type="pct"/>
            <w:shd w:val="clear" w:color="auto" w:fill="auto"/>
            <w:vAlign w:val="bottom"/>
          </w:tcPr>
          <w:p w:rsidR="00363DEB" w:rsidRPr="00BE144E" w:rsidRDefault="00363DEB" w:rsidP="0036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  <w:vAlign w:val="bottom"/>
          </w:tcPr>
          <w:p w:rsidR="00363DEB" w:rsidRPr="00BE144E" w:rsidRDefault="00363DEB" w:rsidP="0036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1" w:type="pct"/>
            <w:gridSpan w:val="3"/>
            <w:shd w:val="clear" w:color="auto" w:fill="auto"/>
            <w:vAlign w:val="bottom"/>
          </w:tcPr>
          <w:p w:rsidR="00363DEB" w:rsidRPr="00BE144E" w:rsidRDefault="00363DEB" w:rsidP="0036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363DEB" w:rsidRPr="00BE144E" w:rsidRDefault="00363DEB" w:rsidP="0036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  <w:vAlign w:val="bottom"/>
          </w:tcPr>
          <w:p w:rsidR="00363DEB" w:rsidRPr="00BE144E" w:rsidRDefault="00363DEB" w:rsidP="0036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257189">
        <w:trPr>
          <w:tblHeader/>
        </w:trPr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8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1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3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22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22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455071" w:rsidRPr="00BE144E" w:rsidTr="00257189">
        <w:trPr>
          <w:tblHeader/>
        </w:trPr>
        <w:tc>
          <w:tcPr>
            <w:tcW w:w="1736" w:type="pct"/>
            <w:shd w:val="clear" w:color="auto" w:fill="auto"/>
            <w:vAlign w:val="bottom"/>
          </w:tcPr>
          <w:p w:rsidR="00455071" w:rsidRPr="00BE144E" w:rsidRDefault="00455071" w:rsidP="00455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  <w:vAlign w:val="bottom"/>
          </w:tcPr>
          <w:p w:rsidR="00455071" w:rsidRPr="00BE144E" w:rsidRDefault="00455071" w:rsidP="00455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:rsidR="00455071" w:rsidRPr="00BE144E" w:rsidRDefault="00455071" w:rsidP="004550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pct"/>
            <w:shd w:val="clear" w:color="auto" w:fill="auto"/>
          </w:tcPr>
          <w:p w:rsidR="00455071" w:rsidRPr="00BE144E" w:rsidRDefault="00455071" w:rsidP="004550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:rsidR="00455071" w:rsidRPr="00BE144E" w:rsidRDefault="00455071" w:rsidP="00455071">
            <w:pPr>
              <w:pStyle w:val="acctfourfigures"/>
              <w:tabs>
                <w:tab w:val="clear" w:pos="765"/>
              </w:tabs>
              <w:spacing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>ปรับปรุงใหม่</w:t>
            </w: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455071" w:rsidRPr="00BE144E" w:rsidRDefault="00455071" w:rsidP="0045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455071" w:rsidRPr="00BE144E" w:rsidRDefault="00455071" w:rsidP="004550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" w:type="pct"/>
            <w:shd w:val="clear" w:color="auto" w:fill="auto"/>
          </w:tcPr>
          <w:p w:rsidR="00455071" w:rsidRPr="00BE144E" w:rsidRDefault="00455071" w:rsidP="004550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22" w:type="pct"/>
            <w:shd w:val="clear" w:color="auto" w:fill="auto"/>
          </w:tcPr>
          <w:p w:rsidR="00455071" w:rsidRPr="00BE144E" w:rsidRDefault="00455071" w:rsidP="004550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E5BC0" w:rsidRPr="00BE144E" w:rsidTr="00257189">
        <w:trPr>
          <w:tblHeader/>
        </w:trPr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BE5BC0" w:rsidRPr="00BE144E" w:rsidRDefault="001501C4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1,007,467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1,044,681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BE5BC0" w:rsidRPr="00BE144E" w:rsidRDefault="00102682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-18" w:right="-108" w:firstLine="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Pr="00BE144E">
              <w:rPr>
                <w:rFonts w:ascii="Angsana New" w:hAnsi="Angsana New"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สูงไป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501C4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14,850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(16,744)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992,617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1,027,937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4,825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3,469</w:t>
            </w: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19" w:type="pct"/>
            <w:vAlign w:val="bottom"/>
          </w:tcPr>
          <w:p w:rsidR="00BE5BC0" w:rsidRPr="00BE144E" w:rsidRDefault="00061A4F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122,038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154,941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2,479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(2,349)</w:t>
            </w:r>
          </w:p>
        </w:tc>
      </w:tr>
      <w:tr w:rsidR="00BE5BC0" w:rsidRPr="00BE144E" w:rsidTr="00257189">
        <w:tc>
          <w:tcPr>
            <w:tcW w:w="1736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1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BE5BC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870,579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45507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872,996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102682" w:rsidP="00F455A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2,346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45507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1,120</w:t>
            </w:r>
          </w:p>
        </w:tc>
      </w:tr>
    </w:tbl>
    <w:p w:rsidR="00D62CC8" w:rsidRPr="00BE144E" w:rsidRDefault="00D62CC8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cyan"/>
        </w:rPr>
      </w:pP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E144E">
        <w:rPr>
          <w:rFonts w:ascii="Angsana New" w:hAnsi="Angsana New"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cyan"/>
        </w:rPr>
      </w:pPr>
    </w:p>
    <w:tbl>
      <w:tblPr>
        <w:tblW w:w="95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215"/>
        <w:gridCol w:w="270"/>
        <w:gridCol w:w="990"/>
        <w:gridCol w:w="270"/>
        <w:gridCol w:w="1260"/>
      </w:tblGrid>
      <w:tr w:rsidR="000330BB" w:rsidRPr="00BE144E" w:rsidTr="00257189">
        <w:tc>
          <w:tcPr>
            <w:tcW w:w="4158" w:type="dxa"/>
            <w:shd w:val="clear" w:color="auto" w:fill="auto"/>
            <w:vAlign w:val="bottom"/>
          </w:tcPr>
          <w:p w:rsidR="0060279E" w:rsidRPr="00BE144E" w:rsidRDefault="0060279E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5" w:type="dxa"/>
            <w:gridSpan w:val="7"/>
            <w:shd w:val="clear" w:color="auto" w:fill="auto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BE5BC0" w:rsidRPr="00BE144E" w:rsidRDefault="00BE5BC0" w:rsidP="0000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E5BC0" w:rsidRPr="00BE144E" w:rsidRDefault="00BE5BC0" w:rsidP="0000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003BE8" w:rsidRPr="00BE144E" w:rsidTr="00257189">
        <w:tc>
          <w:tcPr>
            <w:tcW w:w="4158" w:type="dxa"/>
            <w:shd w:val="clear" w:color="auto" w:fill="auto"/>
            <w:vAlign w:val="bottom"/>
          </w:tcPr>
          <w:p w:rsidR="00003BE8" w:rsidRPr="00BE144E" w:rsidRDefault="00003BE8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003BE8" w:rsidRPr="00BE144E" w:rsidRDefault="00003BE8" w:rsidP="0000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3BE8" w:rsidRPr="00BE144E" w:rsidRDefault="00003BE8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003BE8" w:rsidRPr="00BE144E" w:rsidRDefault="00003BE8" w:rsidP="0000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(ปรับปรุงใหม่)</w:t>
            </w: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ind w:left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E5BC0" w:rsidRPr="00BE144E" w:rsidRDefault="00BE5BC0" w:rsidP="00003BE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BE5B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6,439,546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6,788,166</w:t>
            </w:r>
          </w:p>
        </w:tc>
      </w:tr>
      <w:tr w:rsidR="00CB48EC" w:rsidRPr="00BE144E" w:rsidTr="00257189">
        <w:tc>
          <w:tcPr>
            <w:tcW w:w="4158" w:type="dxa"/>
            <w:shd w:val="clear" w:color="auto" w:fill="auto"/>
            <w:vAlign w:val="bottom"/>
          </w:tcPr>
          <w:p w:rsidR="00CB48EC" w:rsidRPr="00BE144E" w:rsidRDefault="00CB48EC" w:rsidP="00257189">
            <w:pPr>
              <w:ind w:left="8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1,287,909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B48EC" w:rsidRPr="00BE144E" w:rsidRDefault="00CB48EC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1,357,633</w:t>
            </w:r>
          </w:p>
        </w:tc>
      </w:tr>
      <w:tr w:rsidR="00CB48EC" w:rsidRPr="00BE144E" w:rsidTr="00257189">
        <w:tc>
          <w:tcPr>
            <w:tcW w:w="4158" w:type="dxa"/>
            <w:shd w:val="clear" w:color="auto" w:fill="auto"/>
            <w:vAlign w:val="bottom"/>
          </w:tcPr>
          <w:p w:rsidR="00CB48EC" w:rsidRPr="00BE144E" w:rsidRDefault="00CB48EC" w:rsidP="00257189">
            <w:pPr>
              <w:ind w:left="8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  <w:p w:rsidR="00CB48EC" w:rsidRPr="00BE144E" w:rsidRDefault="00CB48EC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69,472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B48EC" w:rsidRPr="00BE144E" w:rsidRDefault="00CB48EC" w:rsidP="00CB48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CB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B48EC" w:rsidRPr="00BE144E" w:rsidRDefault="00CB48EC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(19,102)</w:t>
            </w: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 เงินปันผล</w:t>
            </w:r>
            <w:r w:rsidR="00C95E40" w:rsidRPr="00BE144E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E5BC0" w:rsidRPr="00BE144E" w:rsidRDefault="00B57E51" w:rsidP="00BE5B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37,356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(37,780)</w:t>
            </w: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ผลกระทบจากค่าใช้จ่ายที่ไม่สามารถหักภาษี</w:t>
            </w:r>
            <w:r w:rsidR="00003BE8" w:rsidRPr="00BE144E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257189">
        <w:tc>
          <w:tcPr>
            <w:tcW w:w="4158" w:type="dxa"/>
            <w:shd w:val="clear" w:color="auto" w:fill="auto"/>
            <w:vAlign w:val="bottom"/>
          </w:tcPr>
          <w:p w:rsidR="00BE5BC0" w:rsidRPr="00BE144E" w:rsidRDefault="00BE5BC0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3BE8"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และรายได้และค่าใช้จ่ายที่รับรู้ต่างงวดกัน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B57E51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424,891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(53</w:t>
            </w:r>
            <w:r w:rsidR="001501C4" w:rsidRPr="00BE144E">
              <w:rPr>
                <w:rFonts w:ascii="Angsana New" w:hAnsi="Angsana New"/>
                <w:sz w:val="30"/>
                <w:szCs w:val="30"/>
              </w:rPr>
              <w:t>3,955</w:t>
            </w:r>
            <w:r w:rsidRPr="00BE1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48EC" w:rsidRPr="00BE144E" w:rsidTr="00257189">
        <w:tc>
          <w:tcPr>
            <w:tcW w:w="4158" w:type="dxa"/>
            <w:shd w:val="clear" w:color="auto" w:fill="auto"/>
            <w:vAlign w:val="bottom"/>
          </w:tcPr>
          <w:p w:rsidR="00CB48EC" w:rsidRPr="00BE144E" w:rsidRDefault="00CB48EC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B48EC" w:rsidRPr="00BE144E" w:rsidRDefault="00CB48EC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CB48EC" w:rsidRPr="00BE144E" w:rsidRDefault="00CB48EC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B48EC" w:rsidRPr="00BE144E" w:rsidRDefault="00CB48EC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B48EC" w:rsidRPr="00BE144E" w:rsidRDefault="00CB48EC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B48EC" w:rsidRPr="00BE144E" w:rsidRDefault="00CB48EC" w:rsidP="001501C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5" w:type="dxa"/>
            <w:gridSpan w:val="7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(ปรับปรุงใหม่)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B57E51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333" w:right="-378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(296)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B57E51" w:rsidP="00B57E5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118,423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122,520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664818" w:rsidRPr="00BE144E" w:rsidRDefault="00B57E51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14,850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(16,744)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818" w:rsidRPr="00BE144E" w:rsidRDefault="00B57E51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818" w:rsidRPr="00BE144E" w:rsidRDefault="00664818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818" w:rsidRPr="00BE144E" w:rsidRDefault="00664818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</w:p>
        </w:tc>
      </w:tr>
      <w:tr w:rsidR="00664818" w:rsidRPr="00BE144E" w:rsidTr="00257189">
        <w:tc>
          <w:tcPr>
            <w:tcW w:w="4158" w:type="dxa"/>
            <w:shd w:val="clear" w:color="auto" w:fill="auto"/>
            <w:vAlign w:val="bottom"/>
          </w:tcPr>
          <w:p w:rsidR="00664818" w:rsidRPr="00BE144E" w:rsidRDefault="00664818" w:rsidP="00257189">
            <w:pPr>
              <w:ind w:left="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818" w:rsidRPr="00BE144E" w:rsidRDefault="00B57E51" w:rsidP="00F455A7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818" w:rsidRPr="00BE144E" w:rsidRDefault="00B57E51" w:rsidP="006648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870,579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818" w:rsidRPr="00BE144E" w:rsidRDefault="00B07230" w:rsidP="00664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4818" w:rsidRPr="00BE144E" w:rsidRDefault="00664818" w:rsidP="0066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818" w:rsidRPr="00BE144E" w:rsidRDefault="00B57E51" w:rsidP="00F455A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872,995</w:t>
            </w:r>
          </w:p>
        </w:tc>
      </w:tr>
    </w:tbl>
    <w:p w:rsidR="0060279E" w:rsidRPr="00BE144E" w:rsidRDefault="0060279E" w:rsidP="009A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highlight w:val="cyan"/>
        </w:rPr>
      </w:pPr>
    </w:p>
    <w:tbl>
      <w:tblPr>
        <w:tblW w:w="95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88"/>
        <w:gridCol w:w="270"/>
        <w:gridCol w:w="972"/>
        <w:gridCol w:w="360"/>
        <w:gridCol w:w="1242"/>
      </w:tblGrid>
      <w:tr w:rsidR="000330BB" w:rsidRPr="00BE144E" w:rsidTr="00E017A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A90AE7" w:rsidRPr="00BE144E" w:rsidRDefault="00A90AE7" w:rsidP="00306B04">
            <w:pPr>
              <w:ind w:left="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382" w:type="dxa"/>
            <w:gridSpan w:val="7"/>
            <w:shd w:val="clear" w:color="auto" w:fill="auto"/>
            <w:vAlign w:val="bottom"/>
          </w:tcPr>
          <w:p w:rsidR="00A90AE7" w:rsidRPr="00BE144E" w:rsidRDefault="00A90AE7" w:rsidP="00A90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E017A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:rsidR="00BE5BC0" w:rsidRPr="00BE144E" w:rsidRDefault="00BE5BC0" w:rsidP="00D27DAE">
            <w:pPr>
              <w:ind w:righ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:rsidR="00BE5BC0" w:rsidRPr="00BE144E" w:rsidRDefault="00BE5BC0" w:rsidP="00D27DAE">
            <w:pPr>
              <w:ind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BE5BC0" w:rsidRPr="00BE144E" w:rsidTr="00E017A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E5BC0" w:rsidRPr="00BE144E" w:rsidRDefault="00BE5BC0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2,993,149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4,167,583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C95E4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598,630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833,517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- เงินปันผล</w:t>
            </w:r>
            <w:r w:rsidR="00C95E40" w:rsidRPr="00BE144E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5BC0" w:rsidRPr="00BE144E" w:rsidRDefault="00C95E40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(701,162)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(939,635)</w:t>
            </w:r>
          </w:p>
        </w:tc>
      </w:tr>
      <w:tr w:rsidR="00D27DAE" w:rsidRPr="00BE144E" w:rsidTr="00E017AD">
        <w:tc>
          <w:tcPr>
            <w:tcW w:w="4140" w:type="dxa"/>
            <w:shd w:val="clear" w:color="auto" w:fill="auto"/>
            <w:vAlign w:val="bottom"/>
          </w:tcPr>
          <w:p w:rsidR="00D27DAE" w:rsidRPr="00BE144E" w:rsidRDefault="00D27DAE" w:rsidP="00D27DA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ผลกระทบจากค่าใช้จ่ายที่ไม่สามารถหักภาษีได้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882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DAE" w:rsidRPr="00BE144E" w:rsidTr="00E017AD">
        <w:tc>
          <w:tcPr>
            <w:tcW w:w="4140" w:type="dxa"/>
            <w:shd w:val="clear" w:color="auto" w:fill="auto"/>
            <w:vAlign w:val="bottom"/>
          </w:tcPr>
          <w:p w:rsidR="00D27DAE" w:rsidRPr="00BE144E" w:rsidRDefault="00D27DAE" w:rsidP="00D27DA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และรายได้และค่าใช้จ่ายที่รับรู้ต่างงวดกัน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882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DAE" w:rsidRPr="00BE144E" w:rsidTr="00E017AD">
        <w:tc>
          <w:tcPr>
            <w:tcW w:w="4140" w:type="dxa"/>
            <w:shd w:val="clear" w:color="auto" w:fill="auto"/>
            <w:vAlign w:val="bottom"/>
          </w:tcPr>
          <w:p w:rsidR="00D27DAE" w:rsidRPr="00BE144E" w:rsidRDefault="00D27DAE" w:rsidP="00D27DA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27DAE" w:rsidRPr="00BE144E" w:rsidRDefault="0006590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(3,829)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5BC0" w:rsidRPr="00BE144E" w:rsidRDefault="0006590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60,868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107,598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F455A7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5BC0" w:rsidRPr="00BE144E" w:rsidRDefault="0006590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D27DAE" w:rsidRPr="00BE144E" w:rsidTr="00E017AD">
        <w:tc>
          <w:tcPr>
            <w:tcW w:w="4140" w:type="dxa"/>
            <w:shd w:val="clear" w:color="auto" w:fill="auto"/>
            <w:vAlign w:val="bottom"/>
          </w:tcPr>
          <w:p w:rsidR="00D27DAE" w:rsidRPr="00BE144E" w:rsidRDefault="00D27DAE" w:rsidP="00D27DA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D27DAE" w:rsidRPr="00BE144E" w:rsidRDefault="0006590E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DAE" w:rsidRPr="00BE144E" w:rsidRDefault="00D27DAE" w:rsidP="00D27DA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27DAE" w:rsidRPr="00BE144E" w:rsidRDefault="00D27DAE" w:rsidP="00D2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D27DAE" w:rsidRPr="00BE144E" w:rsidRDefault="00D27DAE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BE5BC0" w:rsidRPr="00BE144E" w:rsidTr="00E017AD">
        <w:tc>
          <w:tcPr>
            <w:tcW w:w="414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BE5BC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C95E40" w:rsidP="00E017A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D27D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E017A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1,120</w:t>
            </w:r>
          </w:p>
        </w:tc>
      </w:tr>
    </w:tbl>
    <w:p w:rsidR="00D27DAE" w:rsidRPr="00BE144E" w:rsidRDefault="00D27DAE" w:rsidP="0060279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85C0B" w:rsidRPr="00BE144E" w:rsidRDefault="00985C0B" w:rsidP="0060279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BE144E" w:rsidRPr="00BE144E" w:rsidRDefault="00BE144E" w:rsidP="0060279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BE144E">
        <w:rPr>
          <w:rFonts w:ascii="Angsana New" w:hAnsi="Angsana New"/>
          <w:sz w:val="30"/>
          <w:szCs w:val="30"/>
          <w:highlight w:val="cyan"/>
        </w:rPr>
        <w:br w:type="page"/>
      </w:r>
    </w:p>
    <w:p w:rsidR="0060279E" w:rsidRPr="00BE144E" w:rsidRDefault="0060279E" w:rsidP="00D263E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z w:val="30"/>
          <w:szCs w:val="30"/>
        </w:rPr>
        <w:t xml:space="preserve"> 25</w:t>
      </w:r>
      <w:r w:rsidR="00D263EC" w:rsidRPr="00BE144E">
        <w:rPr>
          <w:rFonts w:ascii="Angsana New" w:hAnsi="Angsana New"/>
          <w:sz w:val="30"/>
          <w:szCs w:val="30"/>
          <w:cs/>
        </w:rPr>
        <w:t>6</w:t>
      </w:r>
      <w:r w:rsidR="00BE5BC0" w:rsidRPr="00BE144E">
        <w:rPr>
          <w:rFonts w:ascii="Angsana New" w:hAnsi="Angsana New"/>
          <w:sz w:val="30"/>
          <w:szCs w:val="30"/>
        </w:rPr>
        <w:t>1</w:t>
      </w:r>
      <w:r w:rsidR="00D263EC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</w:t>
      </w:r>
      <w:r w:rsidRPr="00BE144E">
        <w:rPr>
          <w:rFonts w:ascii="Angsana New" w:hAnsi="Angsana New"/>
          <w:sz w:val="30"/>
          <w:szCs w:val="30"/>
        </w:rPr>
        <w:t xml:space="preserve"> 25</w:t>
      </w:r>
      <w:r w:rsidR="00BE5BC0" w:rsidRPr="00BE144E">
        <w:rPr>
          <w:rFonts w:ascii="Angsana New" w:hAnsi="Angsana New"/>
          <w:sz w:val="30"/>
          <w:szCs w:val="30"/>
        </w:rPr>
        <w:t>60</w:t>
      </w:r>
      <w:r w:rsidR="00517613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คำนวณจากกำไรสำหรับปี</w:t>
      </w:r>
      <w:r w:rsidR="00D263EC" w:rsidRPr="00BE144E">
        <w:rPr>
          <w:rFonts w:ascii="Angsana New" w:hAnsi="Angsana New"/>
          <w:sz w:val="30"/>
          <w:szCs w:val="30"/>
          <w:cs/>
          <w:lang w:val="th-TH"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Pr="00BE144E">
        <w:rPr>
          <w:rFonts w:ascii="Angsana New" w:hAnsi="Angsana New"/>
          <w:sz w:val="30"/>
          <w:szCs w:val="30"/>
          <w:cs/>
        </w:rPr>
        <w:t>ระหว่างปี</w:t>
      </w:r>
      <w:r w:rsidR="00D263EC" w:rsidRPr="00BE144E">
        <w:rPr>
          <w:rFonts w:ascii="Angsana New" w:hAnsi="Angsana New"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D263EC" w:rsidRPr="00BE144E" w:rsidRDefault="00D263EC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89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174"/>
        <w:gridCol w:w="1084"/>
        <w:gridCol w:w="271"/>
        <w:gridCol w:w="1253"/>
        <w:gridCol w:w="271"/>
        <w:gridCol w:w="1076"/>
        <w:gridCol w:w="271"/>
        <w:gridCol w:w="1089"/>
      </w:tblGrid>
      <w:tr w:rsidR="000330BB" w:rsidRPr="00BE144E" w:rsidTr="00D40603">
        <w:tc>
          <w:tcPr>
            <w:tcW w:w="2199" w:type="pct"/>
            <w:vAlign w:val="bottom"/>
          </w:tcPr>
          <w:p w:rsidR="0060279E" w:rsidRPr="00BE144E" w:rsidRDefault="0060279E" w:rsidP="0014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  <w:vAlign w:val="bottom"/>
          </w:tcPr>
          <w:p w:rsidR="0060279E" w:rsidRPr="00BE144E" w:rsidRDefault="0060279E" w:rsidP="00146E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vAlign w:val="bottom"/>
          </w:tcPr>
          <w:p w:rsidR="0060279E" w:rsidRPr="00BE144E" w:rsidRDefault="0060279E" w:rsidP="00146E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BC0" w:rsidRPr="00BE144E" w:rsidTr="00D40603">
        <w:tc>
          <w:tcPr>
            <w:tcW w:w="2199" w:type="pct"/>
            <w:vAlign w:val="bottom"/>
          </w:tcPr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60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72" w:type="pct"/>
            <w:shd w:val="clear" w:color="auto" w:fill="auto"/>
          </w:tcPr>
          <w:p w:rsidR="00BE5BC0" w:rsidRPr="00BE144E" w:rsidRDefault="00BE5BC0" w:rsidP="00BE5B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2560</w:t>
            </w:r>
          </w:p>
        </w:tc>
      </w:tr>
      <w:tr w:rsidR="005F43E8" w:rsidRPr="00BE144E" w:rsidTr="00D40603">
        <w:tc>
          <w:tcPr>
            <w:tcW w:w="2199" w:type="pct"/>
            <w:vAlign w:val="bottom"/>
          </w:tcPr>
          <w:p w:rsidR="005F43E8" w:rsidRPr="00BE144E" w:rsidRDefault="005F43E8" w:rsidP="005F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5F43E8" w:rsidRPr="00BE144E" w:rsidRDefault="005F43E8" w:rsidP="005F43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" w:type="pct"/>
            <w:shd w:val="clear" w:color="auto" w:fill="auto"/>
          </w:tcPr>
          <w:p w:rsidR="005F43E8" w:rsidRPr="00BE144E" w:rsidRDefault="005F43E8" w:rsidP="005F43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:rsidR="005F43E8" w:rsidRPr="00BE144E" w:rsidRDefault="005F43E8" w:rsidP="005F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E144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(ปรับปรุงใหม่)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F43E8" w:rsidRPr="00BE144E" w:rsidRDefault="005F43E8" w:rsidP="005F43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3" w:type="pct"/>
            <w:shd w:val="clear" w:color="auto" w:fill="auto"/>
          </w:tcPr>
          <w:p w:rsidR="005F43E8" w:rsidRPr="00BE144E" w:rsidRDefault="005F43E8" w:rsidP="005F43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72" w:type="pct"/>
            <w:shd w:val="clear" w:color="auto" w:fill="auto"/>
          </w:tcPr>
          <w:p w:rsidR="005F43E8" w:rsidRPr="00BE144E" w:rsidRDefault="005F43E8" w:rsidP="005F43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E5BC0" w:rsidRPr="00BE144E" w:rsidTr="00D40603">
        <w:tc>
          <w:tcPr>
            <w:tcW w:w="219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-122" w:right="-1008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BE5BC0" w:rsidRPr="00BE144E" w:rsidTr="00D40603">
        <w:tc>
          <w:tcPr>
            <w:tcW w:w="219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</w:tc>
        <w:tc>
          <w:tcPr>
            <w:tcW w:w="571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5BC0" w:rsidRPr="00BE144E" w:rsidTr="00D40603">
        <w:tc>
          <w:tcPr>
            <w:tcW w:w="219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3E50E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5,587,602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:rsidR="00BE5BC0" w:rsidRPr="00BE144E" w:rsidRDefault="003E50E0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6,038,550</w:t>
            </w: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:rsidR="00BE5BC0" w:rsidRPr="00BE144E" w:rsidRDefault="003E50E0" w:rsidP="003E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2,990,803</w:t>
            </w:r>
          </w:p>
        </w:tc>
        <w:tc>
          <w:tcPr>
            <w:tcW w:w="143" w:type="pct"/>
            <w:tcBorders>
              <w:left w:val="nil"/>
            </w:tcBorders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4,166,463</w:t>
            </w:r>
          </w:p>
        </w:tc>
      </w:tr>
      <w:tr w:rsidR="00BE5BC0" w:rsidRPr="00BE144E" w:rsidTr="00D40603">
        <w:tc>
          <w:tcPr>
            <w:tcW w:w="2199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3E50E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:rsidR="00BE5BC0" w:rsidRPr="00BE144E" w:rsidRDefault="00BE5BC0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E5BC0" w:rsidRPr="00BE144E" w:rsidRDefault="003E50E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3" w:type="pct"/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E5BC0" w:rsidRPr="00BE144E" w:rsidRDefault="00BE5BC0" w:rsidP="00BE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</w:tr>
      <w:tr w:rsidR="005F43E8" w:rsidRPr="00BE144E" w:rsidTr="00D40603">
        <w:tc>
          <w:tcPr>
            <w:tcW w:w="2199" w:type="pct"/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3E8" w:rsidRPr="00BE144E" w:rsidRDefault="003E50E0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3.85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43E8" w:rsidRPr="00BE144E" w:rsidRDefault="003E50E0" w:rsidP="00165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4.16</w:t>
            </w:r>
          </w:p>
        </w:tc>
        <w:tc>
          <w:tcPr>
            <w:tcW w:w="143" w:type="pct"/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43E8" w:rsidRPr="00BE144E" w:rsidRDefault="003E50E0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2.06</w:t>
            </w:r>
          </w:p>
        </w:tc>
        <w:tc>
          <w:tcPr>
            <w:tcW w:w="143" w:type="pct"/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43E8" w:rsidRPr="00BE144E" w:rsidRDefault="005F43E8" w:rsidP="005F4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2.87</w:t>
            </w:r>
          </w:p>
        </w:tc>
      </w:tr>
    </w:tbl>
    <w:p w:rsidR="00C95E40" w:rsidRPr="00BE144E" w:rsidRDefault="00C95E40" w:rsidP="0084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D263E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22 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2561 </w:t>
      </w:r>
      <w:r w:rsidRPr="00BE144E">
        <w:rPr>
          <w:rFonts w:ascii="Angsana New" w:hAnsi="Angsana New"/>
          <w:spacing w:val="2"/>
          <w:sz w:val="30"/>
          <w:szCs w:val="30"/>
          <w:cs/>
        </w:rPr>
        <w:t>คณะกรรมการมีมติอนุมัติการจัดสรรกำไรเป็น</w:t>
      </w:r>
      <w:r w:rsidRPr="00BE144E">
        <w:rPr>
          <w:rFonts w:ascii="Angsana New" w:hAnsi="Angsana New"/>
          <w:sz w:val="30"/>
          <w:szCs w:val="30"/>
          <w:cs/>
        </w:rPr>
        <w:t xml:space="preserve">เงินปันผลระหว่างกาลในอัตราหุ้นละ </w:t>
      </w:r>
      <w:r w:rsidRPr="00BE144E">
        <w:rPr>
          <w:rFonts w:ascii="Angsana New" w:hAnsi="Angsana New"/>
          <w:sz w:val="30"/>
          <w:szCs w:val="30"/>
        </w:rPr>
        <w:t xml:space="preserve">1.15 </w:t>
      </w:r>
      <w:r w:rsidRPr="00BE144E">
        <w:rPr>
          <w:rFonts w:ascii="Angsana New" w:hAnsi="Angsana New"/>
          <w:sz w:val="30"/>
          <w:szCs w:val="30"/>
          <w:cs/>
        </w:rPr>
        <w:t xml:space="preserve">บาท เป็นเงินจำนวนทั้งสิ้น </w:t>
      </w:r>
      <w:r w:rsidRPr="00BE144E">
        <w:rPr>
          <w:rFonts w:ascii="Angsana New" w:hAnsi="Angsana New"/>
          <w:sz w:val="30"/>
          <w:szCs w:val="30"/>
        </w:rPr>
        <w:t xml:space="preserve">1,667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เงินปันผลระหว่างกาลดังกล่าวได้จ่ายให้แก่ผู้ถือหุ้นในระหว่างเดือนกันยายน </w:t>
      </w:r>
      <w:r w:rsidRPr="00BE144E">
        <w:rPr>
          <w:rFonts w:ascii="Angsana New" w:hAnsi="Angsana New"/>
          <w:sz w:val="30"/>
          <w:szCs w:val="30"/>
        </w:rPr>
        <w:t>2561</w:t>
      </w: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 5 เมษายน 2561 ผู้ถือหุ้นมีมติอนุมัติการจัดสรรกำไรสำหรับ</w:t>
      </w:r>
      <w:r w:rsidR="007A42F2" w:rsidRPr="00BE144E">
        <w:rPr>
          <w:rFonts w:ascii="Angsana New" w:hAnsi="Angsana New"/>
          <w:sz w:val="30"/>
          <w:szCs w:val="30"/>
          <w:cs/>
        </w:rPr>
        <w:t>ผลการดำเนินงาน</w:t>
      </w:r>
      <w:r w:rsidRPr="00BE144E">
        <w:rPr>
          <w:rFonts w:ascii="Angsana New" w:hAnsi="Angsana New"/>
          <w:sz w:val="30"/>
          <w:szCs w:val="30"/>
          <w:cs/>
        </w:rPr>
        <w:t>ปี 25</w:t>
      </w:r>
      <w:r w:rsidRPr="00BE144E">
        <w:rPr>
          <w:rFonts w:ascii="Angsana New" w:hAnsi="Angsana New"/>
          <w:sz w:val="30"/>
          <w:szCs w:val="30"/>
        </w:rPr>
        <w:t>60</w:t>
      </w:r>
      <w:r w:rsidRPr="00BE144E">
        <w:rPr>
          <w:rFonts w:ascii="Angsana New" w:hAnsi="Angsana New"/>
          <w:sz w:val="30"/>
          <w:szCs w:val="30"/>
          <w:cs/>
        </w:rPr>
        <w:t xml:space="preserve"> เป็นเงินปันผลในอัตราหุ้นละ 2.</w:t>
      </w:r>
      <w:r w:rsidRPr="00BE144E">
        <w:rPr>
          <w:rFonts w:ascii="Angsana New" w:hAnsi="Angsana New"/>
          <w:sz w:val="30"/>
          <w:szCs w:val="30"/>
        </w:rPr>
        <w:t>40</w:t>
      </w:r>
      <w:r w:rsidRPr="00BE144E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BE144E">
        <w:rPr>
          <w:rFonts w:ascii="Angsana New" w:hAnsi="Angsana New"/>
          <w:sz w:val="30"/>
          <w:szCs w:val="30"/>
        </w:rPr>
        <w:t>3,480</w:t>
      </w:r>
      <w:r w:rsidR="00041800" w:rsidRPr="00BE144E">
        <w:rPr>
          <w:rFonts w:ascii="Angsana New" w:hAnsi="Angsana New"/>
          <w:sz w:val="30"/>
          <w:szCs w:val="30"/>
          <w:cs/>
        </w:rPr>
        <w:t xml:space="preserve"> ล้านบาท ทั้งนี้</w:t>
      </w:r>
      <w:r w:rsidR="009D1995" w:rsidRPr="00BE144E">
        <w:rPr>
          <w:rFonts w:ascii="Angsana New" w:hAnsi="Angsana New"/>
          <w:sz w:val="30"/>
          <w:szCs w:val="30"/>
          <w:cs/>
        </w:rPr>
        <w:t xml:space="preserve"> </w:t>
      </w:r>
      <w:r w:rsidR="007A42F2" w:rsidRPr="00BE144E">
        <w:rPr>
          <w:rFonts w:ascii="Angsana New" w:hAnsi="Angsana New"/>
          <w:sz w:val="30"/>
          <w:szCs w:val="30"/>
          <w:cs/>
        </w:rPr>
        <w:t>บริษัทได้จ่าย</w:t>
      </w:r>
      <w:r w:rsidRPr="00BE144E">
        <w:rPr>
          <w:rFonts w:ascii="Angsana New" w:hAnsi="Angsana New"/>
          <w:sz w:val="30"/>
          <w:szCs w:val="30"/>
          <w:cs/>
        </w:rPr>
        <w:t>เงินปันผลระหว่างกาลซึ่งจัดสรรจากกำไรสำหรับ</w:t>
      </w:r>
      <w:r w:rsidR="002437B3" w:rsidRPr="00BE144E">
        <w:rPr>
          <w:rFonts w:ascii="Angsana New" w:hAnsi="Angsana New"/>
          <w:sz w:val="30"/>
          <w:szCs w:val="30"/>
          <w:cs/>
        </w:rPr>
        <w:t>ผลการดำเนินงาน</w:t>
      </w:r>
      <w:r w:rsidRPr="00BE144E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4B73CA">
        <w:rPr>
          <w:rFonts w:ascii="Angsana New" w:hAnsi="Angsana New"/>
          <w:sz w:val="30"/>
          <w:szCs w:val="30"/>
        </w:rPr>
        <w:t xml:space="preserve">              </w:t>
      </w:r>
      <w:r w:rsidRPr="00BE144E">
        <w:rPr>
          <w:rFonts w:ascii="Angsana New" w:hAnsi="Angsana New"/>
          <w:sz w:val="30"/>
          <w:szCs w:val="30"/>
          <w:cs/>
        </w:rPr>
        <w:t>30 มิถุนายน 25</w:t>
      </w:r>
      <w:r w:rsidRPr="00BE144E">
        <w:rPr>
          <w:rFonts w:ascii="Angsana New" w:hAnsi="Angsana New"/>
          <w:sz w:val="30"/>
          <w:szCs w:val="30"/>
        </w:rPr>
        <w:t>60</w:t>
      </w:r>
      <w:r w:rsidRPr="00BE144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BE144E">
        <w:rPr>
          <w:rFonts w:ascii="Angsana New" w:hAnsi="Angsana New"/>
          <w:sz w:val="30"/>
          <w:szCs w:val="30"/>
        </w:rPr>
        <w:t xml:space="preserve">1.15 </w:t>
      </w:r>
      <w:r w:rsidRPr="00BE144E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BE144E">
        <w:rPr>
          <w:rFonts w:ascii="Angsana New" w:hAnsi="Angsana New"/>
          <w:sz w:val="30"/>
          <w:szCs w:val="30"/>
        </w:rPr>
        <w:t>1,667</w:t>
      </w:r>
      <w:r w:rsidRPr="00BE144E">
        <w:rPr>
          <w:rFonts w:ascii="Angsana New" w:hAnsi="Angsana New"/>
          <w:sz w:val="30"/>
          <w:szCs w:val="30"/>
          <w:cs/>
        </w:rPr>
        <w:t xml:space="preserve"> ล้านบาท ซึ่งได้จ่ายให้แก่ผู้ถือหุ้นในเดือนกันยายน 2560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โดยยอดสุทธิของเงินปันผลดังกล่าวจำนวนเงิน </w:t>
      </w:r>
      <w:r w:rsidRPr="00BE144E">
        <w:rPr>
          <w:rFonts w:ascii="Angsana New" w:hAnsi="Angsana New"/>
          <w:sz w:val="30"/>
          <w:szCs w:val="30"/>
        </w:rPr>
        <w:t xml:space="preserve">1,813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ได้จ่ายให้แก่ผู้ถือหุ้นในเดือนเมษายน </w:t>
      </w:r>
      <w:r w:rsidRPr="00BE144E">
        <w:rPr>
          <w:rFonts w:ascii="Angsana New" w:hAnsi="Angsana New"/>
          <w:sz w:val="30"/>
          <w:szCs w:val="30"/>
        </w:rPr>
        <w:t>2561</w:t>
      </w: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E144E">
        <w:rPr>
          <w:rFonts w:ascii="Angsana New" w:hAnsi="Angsana New"/>
          <w:spacing w:val="2"/>
          <w:sz w:val="30"/>
          <w:szCs w:val="30"/>
        </w:rPr>
        <w:t>21</w:t>
      </w:r>
      <w:r w:rsidRPr="00BE144E">
        <w:rPr>
          <w:rFonts w:ascii="Angsana New" w:hAnsi="Angsana New"/>
          <w:spacing w:val="2"/>
          <w:sz w:val="30"/>
          <w:szCs w:val="30"/>
          <w:cs/>
        </w:rPr>
        <w:t xml:space="preserve"> สิงหาคม </w:t>
      </w:r>
      <w:r w:rsidRPr="00BE144E">
        <w:rPr>
          <w:rFonts w:ascii="Angsana New" w:hAnsi="Angsana New"/>
          <w:spacing w:val="2"/>
          <w:sz w:val="30"/>
          <w:szCs w:val="30"/>
        </w:rPr>
        <w:t xml:space="preserve">2560 </w:t>
      </w:r>
      <w:r w:rsidRPr="00BE144E">
        <w:rPr>
          <w:rFonts w:ascii="Angsana New" w:hAnsi="Angsana New"/>
          <w:spacing w:val="2"/>
          <w:sz w:val="30"/>
          <w:szCs w:val="30"/>
          <w:cs/>
        </w:rPr>
        <w:t>คณะกรรมการมีมติอนุมัติการจัดสรรกำไรเป็น</w:t>
      </w:r>
      <w:r w:rsidRPr="00BE144E">
        <w:rPr>
          <w:rFonts w:ascii="Angsana New" w:hAnsi="Angsana New"/>
          <w:sz w:val="30"/>
          <w:szCs w:val="30"/>
          <w:cs/>
        </w:rPr>
        <w:t xml:space="preserve">เงินปันผลระหว่างกาลในอัตราหุ้นละ </w:t>
      </w:r>
      <w:r w:rsidRPr="00BE144E">
        <w:rPr>
          <w:rFonts w:ascii="Angsana New" w:hAnsi="Angsana New"/>
          <w:sz w:val="30"/>
          <w:szCs w:val="30"/>
        </w:rPr>
        <w:t xml:space="preserve">1.15 </w:t>
      </w:r>
      <w:r w:rsidRPr="00BE144E">
        <w:rPr>
          <w:rFonts w:ascii="Angsana New" w:hAnsi="Angsana New"/>
          <w:sz w:val="30"/>
          <w:szCs w:val="30"/>
          <w:cs/>
        </w:rPr>
        <w:t xml:space="preserve">บาท เป็นเงินจำนวนทั้งสิ้น </w:t>
      </w:r>
      <w:r w:rsidRPr="00BE144E">
        <w:rPr>
          <w:rFonts w:ascii="Angsana New" w:hAnsi="Angsana New"/>
          <w:sz w:val="30"/>
          <w:szCs w:val="30"/>
        </w:rPr>
        <w:t xml:space="preserve">1,667 </w:t>
      </w:r>
      <w:r w:rsidRPr="00BE144E">
        <w:rPr>
          <w:rFonts w:ascii="Angsana New" w:hAnsi="Angsana New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เงินปันผลระหว่างกาลดังกล่าวได้จ่ายให้แก่ผู้ถือหุ้นในระหว่างเดือนกันยายน </w:t>
      </w:r>
      <w:r w:rsidRPr="00BE144E">
        <w:rPr>
          <w:rFonts w:ascii="Angsana New" w:hAnsi="Angsana New"/>
          <w:sz w:val="30"/>
          <w:szCs w:val="30"/>
        </w:rPr>
        <w:t>2560</w:t>
      </w:r>
    </w:p>
    <w:p w:rsidR="004D1BFC" w:rsidRPr="00BE144E" w:rsidRDefault="004D1BFC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5F43E8" w:rsidRPr="00BE144E" w:rsidRDefault="005F43E8" w:rsidP="005F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 เมื่อวันที่ 5 เมษายน 256</w:t>
      </w:r>
      <w:r w:rsidRPr="00BE144E">
        <w:rPr>
          <w:rFonts w:ascii="Angsana New" w:hAnsi="Angsana New"/>
          <w:sz w:val="30"/>
          <w:szCs w:val="30"/>
        </w:rPr>
        <w:t>0</w:t>
      </w:r>
      <w:r w:rsidRPr="00BE144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ผู้ถือหุ้นมีมติอนุมัติการจัดสรรกำไรสำหรับ</w:t>
      </w:r>
      <w:r w:rsidR="006A1FD6" w:rsidRPr="00BE144E">
        <w:rPr>
          <w:rFonts w:ascii="Angsana New" w:hAnsi="Angsana New"/>
          <w:sz w:val="30"/>
          <w:szCs w:val="30"/>
          <w:cs/>
        </w:rPr>
        <w:t>ผลการดำเนินงาน</w:t>
      </w:r>
      <w:r w:rsidRPr="00BE144E">
        <w:rPr>
          <w:rFonts w:ascii="Angsana New" w:hAnsi="Angsana New"/>
          <w:sz w:val="30"/>
          <w:szCs w:val="30"/>
          <w:cs/>
        </w:rPr>
        <w:t>ปี 25</w:t>
      </w:r>
      <w:r w:rsidRPr="00BE144E">
        <w:rPr>
          <w:rFonts w:ascii="Angsana New" w:hAnsi="Angsana New"/>
          <w:sz w:val="30"/>
          <w:szCs w:val="30"/>
        </w:rPr>
        <w:t>59</w:t>
      </w:r>
      <w:r w:rsidRPr="00BE144E">
        <w:rPr>
          <w:rFonts w:ascii="Angsana New" w:hAnsi="Angsana New"/>
          <w:sz w:val="30"/>
          <w:szCs w:val="30"/>
          <w:cs/>
        </w:rPr>
        <w:t xml:space="preserve"> เป็นเงินปันผลในอัตราหุ้นละ 2.</w:t>
      </w:r>
      <w:r w:rsidRPr="00BE144E">
        <w:rPr>
          <w:rFonts w:ascii="Angsana New" w:hAnsi="Angsana New"/>
          <w:sz w:val="30"/>
          <w:szCs w:val="30"/>
        </w:rPr>
        <w:t>35</w:t>
      </w:r>
      <w:r w:rsidRPr="00BE144E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BE144E">
        <w:rPr>
          <w:rFonts w:ascii="Angsana New" w:hAnsi="Angsana New"/>
          <w:sz w:val="30"/>
          <w:szCs w:val="30"/>
        </w:rPr>
        <w:t>3,408</w:t>
      </w:r>
      <w:r w:rsidR="00041800" w:rsidRPr="00BE144E">
        <w:rPr>
          <w:rFonts w:ascii="Angsana New" w:hAnsi="Angsana New"/>
          <w:sz w:val="30"/>
          <w:szCs w:val="30"/>
          <w:cs/>
        </w:rPr>
        <w:t xml:space="preserve"> ล้านบาท ทั้งนี้</w:t>
      </w:r>
      <w:r w:rsidR="009D1995" w:rsidRPr="00BE144E">
        <w:rPr>
          <w:rFonts w:ascii="Angsana New" w:hAnsi="Angsana New"/>
          <w:sz w:val="30"/>
          <w:szCs w:val="30"/>
          <w:cs/>
        </w:rPr>
        <w:t xml:space="preserve"> </w:t>
      </w:r>
      <w:r w:rsidR="00287788" w:rsidRPr="00BE144E">
        <w:rPr>
          <w:rFonts w:ascii="Angsana New" w:hAnsi="Angsana New"/>
          <w:sz w:val="30"/>
          <w:szCs w:val="30"/>
          <w:cs/>
        </w:rPr>
        <w:t>บริษัทได้จ่าย</w:t>
      </w:r>
      <w:r w:rsidRPr="00BE144E">
        <w:rPr>
          <w:rFonts w:ascii="Angsana New" w:hAnsi="Angsana New"/>
          <w:sz w:val="30"/>
          <w:szCs w:val="30"/>
          <w:cs/>
        </w:rPr>
        <w:t>เงินปันผลระหว่างกาลซึ่งจัดสรรจากกำไรสำหรับ</w:t>
      </w:r>
      <w:r w:rsidR="0043293D" w:rsidRPr="00BE144E">
        <w:rPr>
          <w:rFonts w:ascii="Angsana New" w:hAnsi="Angsana New"/>
          <w:sz w:val="30"/>
          <w:szCs w:val="30"/>
          <w:cs/>
        </w:rPr>
        <w:t>ผลการดำเนินงาน</w:t>
      </w:r>
      <w:r w:rsidRPr="00BE144E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4B73CA">
        <w:rPr>
          <w:rFonts w:ascii="Angsana New" w:hAnsi="Angsana New"/>
          <w:sz w:val="30"/>
          <w:szCs w:val="30"/>
        </w:rPr>
        <w:t xml:space="preserve">              </w:t>
      </w:r>
      <w:r w:rsidRPr="00BE144E">
        <w:rPr>
          <w:rFonts w:ascii="Angsana New" w:hAnsi="Angsana New"/>
          <w:sz w:val="30"/>
          <w:szCs w:val="30"/>
          <w:cs/>
        </w:rPr>
        <w:t xml:space="preserve">30 มิถุนายน 2559 ในอัตราหุ้นละ </w:t>
      </w:r>
      <w:r w:rsidRPr="00BE144E">
        <w:rPr>
          <w:rFonts w:ascii="Angsana New" w:hAnsi="Angsana New"/>
          <w:sz w:val="30"/>
          <w:szCs w:val="30"/>
        </w:rPr>
        <w:t xml:space="preserve">1.10 </w:t>
      </w:r>
      <w:r w:rsidRPr="00BE144E">
        <w:rPr>
          <w:rFonts w:ascii="Angsana New" w:hAnsi="Angsana New"/>
          <w:sz w:val="30"/>
          <w:szCs w:val="30"/>
          <w:cs/>
        </w:rPr>
        <w:t>บาท เป็นจำนวนเงินทั้งสิ้น 1,595 ล้านบาท ซึ่งได้จ่ายให้แก่ผู้ถือหุ้นในเดือนกันยายน 25</w:t>
      </w:r>
      <w:r w:rsidRPr="00BE144E">
        <w:rPr>
          <w:rFonts w:ascii="Angsana New" w:hAnsi="Angsana New"/>
          <w:sz w:val="30"/>
          <w:szCs w:val="30"/>
        </w:rPr>
        <w:t xml:space="preserve">59 </w:t>
      </w:r>
      <w:r w:rsidRPr="00BE144E">
        <w:rPr>
          <w:rFonts w:ascii="Angsana New" w:hAnsi="Angsana New"/>
          <w:sz w:val="30"/>
          <w:szCs w:val="30"/>
          <w:cs/>
        </w:rPr>
        <w:t xml:space="preserve">โดยยอดสุทธิของเงินปันผลดังกล่าวจำนวนเงิน 1,813 ล้านบาท ได้จ่ายให้แก่ผู้ถือหุ้นในเดือนเมษายน </w:t>
      </w:r>
      <w:r w:rsidRPr="00BE144E">
        <w:rPr>
          <w:rFonts w:ascii="Angsana New" w:hAnsi="Angsana New"/>
          <w:sz w:val="30"/>
          <w:szCs w:val="30"/>
        </w:rPr>
        <w:t>2560</w:t>
      </w:r>
    </w:p>
    <w:p w:rsidR="00A71928" w:rsidRPr="00BE144E" w:rsidRDefault="00A71928" w:rsidP="0084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A7192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4F5AE3" w:rsidRPr="00BE144E" w:rsidRDefault="004F5AE3" w:rsidP="0060279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p w:rsidR="0060279E" w:rsidRPr="00BE144E" w:rsidRDefault="0060279E" w:rsidP="0060279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  <w:r w:rsidRPr="00BE144E">
        <w:rPr>
          <w:rFonts w:ascii="Angsana New" w:hAnsi="Angsana New"/>
          <w:sz w:val="30"/>
          <w:szCs w:val="30"/>
          <w:shd w:val="clear" w:color="auto" w:fill="FFFFFF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BE144E">
        <w:rPr>
          <w:rFonts w:ascii="Angsana New" w:hAnsi="Angsana New"/>
          <w:spacing w:val="4"/>
          <w:sz w:val="30"/>
          <w:szCs w:val="30"/>
          <w:shd w:val="clear" w:color="auto" w:fill="FFFFFF"/>
          <w:cs/>
        </w:rPr>
        <w:t>ของระดับความเสี่ยง</w:t>
      </w:r>
      <w:r w:rsidR="00E9350A" w:rsidRPr="00BE144E">
        <w:rPr>
          <w:rFonts w:ascii="Angsana New" w:hAnsi="Angsana New"/>
          <w:spacing w:val="4"/>
          <w:sz w:val="30"/>
          <w:szCs w:val="30"/>
          <w:shd w:val="clear" w:color="auto" w:fill="FFFFFF"/>
          <w:cs/>
        </w:rPr>
        <w:t>ให้เป็น</w:t>
      </w:r>
      <w:r w:rsidRPr="00BE144E">
        <w:rPr>
          <w:rFonts w:ascii="Angsana New" w:hAnsi="Angsana New"/>
          <w:spacing w:val="4"/>
          <w:sz w:val="30"/>
          <w:szCs w:val="30"/>
          <w:shd w:val="clear" w:color="auto" w:fill="FFFFFF"/>
          <w:cs/>
        </w:rPr>
        <w:t>ที่ยอมรับได้ โดยพิจารณาระหว่างต้นทุนที่เกิดจากความเสี่ยงและต้นทุนของ</w:t>
      </w:r>
      <w:r w:rsidR="00C8462C" w:rsidRPr="00BE144E">
        <w:rPr>
          <w:rFonts w:ascii="Angsana New" w:hAnsi="Angsana New"/>
          <w:spacing w:val="4"/>
          <w:sz w:val="30"/>
          <w:szCs w:val="30"/>
          <w:shd w:val="clear" w:color="auto" w:fill="FFFFFF"/>
          <w:cs/>
        </w:rPr>
        <w:t xml:space="preserve">              </w:t>
      </w:r>
      <w:r w:rsidRPr="00BE144E">
        <w:rPr>
          <w:rFonts w:ascii="Angsana New" w:hAnsi="Angsana New"/>
          <w:spacing w:val="4"/>
          <w:sz w:val="30"/>
          <w:szCs w:val="30"/>
          <w:shd w:val="clear" w:color="auto" w:fill="FFFFFF"/>
          <w:cs/>
        </w:rPr>
        <w:t>การจัดการความเสี่ยง</w:t>
      </w:r>
      <w:r w:rsidRPr="00BE144E">
        <w:rPr>
          <w:rFonts w:ascii="Angsana New" w:hAnsi="Angsana New"/>
          <w:spacing w:val="4"/>
          <w:sz w:val="30"/>
          <w:szCs w:val="30"/>
          <w:shd w:val="clear" w:color="auto" w:fill="FFFFFF"/>
        </w:rPr>
        <w:t xml:space="preserve"> </w:t>
      </w:r>
      <w:r w:rsidRPr="00BE144E">
        <w:rPr>
          <w:rFonts w:ascii="Angsana New" w:hAnsi="Angsana New"/>
          <w:sz w:val="30"/>
          <w:szCs w:val="30"/>
          <w:shd w:val="clear" w:color="auto" w:fill="FFFFFF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B53F4F" w:rsidRPr="00BE144E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BE144E">
        <w:rPr>
          <w:rFonts w:ascii="Angsana New" w:hAnsi="Angsana New"/>
          <w:sz w:val="30"/>
          <w:szCs w:val="30"/>
          <w:cs/>
        </w:rPr>
        <w:t>นักลงทุน เจ้าหนี้และตลาด</w:t>
      </w:r>
      <w:r w:rsidR="00834076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</w:t>
      </w:r>
      <w:r w:rsidR="00C8462C" w:rsidRPr="00BE144E">
        <w:rPr>
          <w:rFonts w:ascii="Angsana New" w:hAnsi="Angsana New"/>
          <w:sz w:val="30"/>
          <w:szCs w:val="30"/>
          <w:cs/>
        </w:rPr>
        <w:t xml:space="preserve">                   </w:t>
      </w:r>
      <w:r w:rsidRPr="00BE144E">
        <w:rPr>
          <w:rFonts w:ascii="Angsana New" w:hAnsi="Angsana New"/>
          <w:sz w:val="30"/>
          <w:szCs w:val="30"/>
          <w:cs/>
        </w:rPr>
        <w:t xml:space="preserve">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015D4A" w:rsidRPr="00BE144E">
        <w:rPr>
          <w:rFonts w:ascii="Angsana New" w:hAnsi="Angsana New"/>
          <w:sz w:val="30"/>
          <w:szCs w:val="30"/>
          <w:cs/>
        </w:rPr>
        <w:t xml:space="preserve">      </w:t>
      </w:r>
      <w:r w:rsidRPr="00BE144E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9A6ABD" w:rsidRPr="00BE144E" w:rsidRDefault="009A6ABD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0825" w:rsidRPr="00BE144E" w:rsidRDefault="000D0825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722CDD" w:rsidRPr="00BE144E">
        <w:rPr>
          <w:rFonts w:ascii="Angsana New" w:hAnsi="Angsana New"/>
          <w:sz w:val="30"/>
          <w:szCs w:val="30"/>
          <w:cs/>
        </w:rPr>
        <w:t>เนื่องจาก</w:t>
      </w: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(ดูหมายเหตุข้อ </w:t>
      </w:r>
      <w:r w:rsidR="00061A4F" w:rsidRPr="00BE144E">
        <w:rPr>
          <w:rFonts w:ascii="Angsana New" w:hAnsi="Angsana New"/>
          <w:sz w:val="30"/>
          <w:szCs w:val="30"/>
        </w:rPr>
        <w:t>21</w:t>
      </w:r>
      <w:r w:rsidRPr="00BE144E">
        <w:rPr>
          <w:rFonts w:ascii="Angsana New" w:hAnsi="Angsana New"/>
          <w:sz w:val="30"/>
          <w:szCs w:val="30"/>
          <w:cs/>
        </w:rPr>
        <w:t>)</w:t>
      </w:r>
      <w:r w:rsidR="0004198F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กลุ่มบริษัทได้ลดความเสี่ยงดังกล่าวโดยใช้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:rsidR="00840C40" w:rsidRPr="00BE144E" w:rsidRDefault="00840C40" w:rsidP="00B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D2DC2" w:rsidRPr="00BE144E" w:rsidRDefault="0060279E" w:rsidP="00B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อัตราดอกเบี้ยที่แท้จริงของหลักทรัพย์ที่เป็นตราสารหนี้และเงินให้กู้ยืม 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122AB5" w:rsidRPr="00BE144E" w:rsidRDefault="00122AB5" w:rsidP="00B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65" w:tblpY="2"/>
        <w:tblW w:w="93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2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442101" w:rsidRPr="004B73CA" w:rsidTr="00D40603">
        <w:trPr>
          <w:cantSplit/>
          <w:trHeight w:val="113"/>
          <w:tblHeader/>
        </w:trPr>
        <w:tc>
          <w:tcPr>
            <w:tcW w:w="4372" w:type="dxa"/>
            <w:gridSpan w:val="3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br w:type="page"/>
            </w:r>
            <w:r w:rsidRPr="004B73CA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2101" w:rsidRPr="004B73CA" w:rsidTr="00D40603">
        <w:trPr>
          <w:cantSplit/>
          <w:trHeight w:val="364"/>
          <w:tblHeader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2101" w:rsidRPr="004B73CA" w:rsidTr="00D40603">
        <w:trPr>
          <w:cantSplit/>
          <w:tblHeader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BE5BC0"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617DE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1.39</w:t>
            </w:r>
            <w:r w:rsidR="00CB4D80"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B4D80"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ถึง</w:t>
            </w:r>
            <w:r w:rsidR="00015D4A"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2.71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318,342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181,860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500,202</w:t>
            </w:r>
          </w:p>
        </w:tc>
      </w:tr>
      <w:tr w:rsidR="00B338D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338D5" w:rsidRPr="004B73CA" w:rsidRDefault="00432A5F" w:rsidP="00D40603">
            <w:pPr>
              <w:ind w:left="270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8D5" w:rsidRPr="004B73CA" w:rsidRDefault="00464A3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0.50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5.33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338D5" w:rsidRPr="004B73CA" w:rsidRDefault="00B338D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38D5" w:rsidRPr="004B73CA" w:rsidRDefault="00464A3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303,894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338D5" w:rsidRPr="004B73CA" w:rsidRDefault="00B338D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338D5" w:rsidRPr="004B73CA" w:rsidRDefault="00464A3C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338D5" w:rsidRPr="004B73CA" w:rsidRDefault="00B338D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38D5" w:rsidRPr="004B73CA" w:rsidRDefault="00464A3C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338D5" w:rsidRPr="004B73CA" w:rsidRDefault="00B338D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38D5" w:rsidRPr="004B73CA" w:rsidRDefault="00464A3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303,894</w:t>
            </w:r>
          </w:p>
        </w:tc>
      </w:tr>
      <w:tr w:rsidR="009D617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9D6175" w:rsidRPr="004B73CA" w:rsidRDefault="009D6175" w:rsidP="00D40603">
            <w:pPr>
              <w:ind w:left="270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A5F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32A5F" w:rsidRPr="004B73CA" w:rsidRDefault="00D121D4" w:rsidP="00D40603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32A5F" w:rsidRPr="004B73CA" w:rsidRDefault="00464A3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3.04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2A5F" w:rsidRPr="004B73CA" w:rsidRDefault="00432A5F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2A5F" w:rsidRPr="004B73CA" w:rsidRDefault="00464A3C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2A5F" w:rsidRPr="004B73CA" w:rsidRDefault="00432A5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2A5F" w:rsidRPr="004B73CA" w:rsidRDefault="00464A3C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2A5F" w:rsidRPr="004B73CA" w:rsidRDefault="00432A5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2A5F" w:rsidRPr="004B73CA" w:rsidRDefault="00464A3C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2A5F" w:rsidRPr="004B73CA" w:rsidRDefault="00432A5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2A5F" w:rsidRPr="004B73CA" w:rsidRDefault="00464A3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  <w:r w:rsidR="00D121D4"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</w:p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3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9C0CF3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6.</w:t>
            </w:r>
            <w:r w:rsidR="00E62B13"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42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494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42,494</w:t>
            </w: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2101" w:rsidRPr="004B73CA" w:rsidRDefault="00DD6CA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  <w:r w:rsidR="00CB4D80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2101" w:rsidRPr="004B73CA" w:rsidRDefault="00DD6CA1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294,860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2101" w:rsidRPr="004B73CA" w:rsidRDefault="00CB4D8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2101" w:rsidRPr="004B73CA" w:rsidRDefault="00DD6CA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959,590</w:t>
            </w:r>
          </w:p>
        </w:tc>
      </w:tr>
      <w:tr w:rsidR="00442101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442101" w:rsidRPr="004B73CA" w:rsidRDefault="00442101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42101" w:rsidRPr="004B73CA" w:rsidRDefault="00442101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AB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AB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AB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AB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AB5" w:rsidRPr="004B73CA" w:rsidTr="00D40603">
        <w:trPr>
          <w:cantSplit/>
          <w:trHeight w:val="113"/>
          <w:tblHeader/>
        </w:trPr>
        <w:tc>
          <w:tcPr>
            <w:tcW w:w="4372" w:type="dxa"/>
            <w:gridSpan w:val="3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4B73CA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22AB5" w:rsidRPr="004B73CA" w:rsidTr="00D40603">
        <w:trPr>
          <w:cantSplit/>
          <w:trHeight w:val="364"/>
          <w:tblHeader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2AB5" w:rsidRPr="004B73CA" w:rsidTr="00D40603">
        <w:trPr>
          <w:cantSplit/>
          <w:tblHeader/>
        </w:trPr>
        <w:tc>
          <w:tcPr>
            <w:tcW w:w="2932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22AB5" w:rsidRPr="004B73CA" w:rsidRDefault="00122AB5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1.04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ถึง 4.30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174,456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318,626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493,082</w:t>
            </w:r>
          </w:p>
        </w:tc>
      </w:tr>
      <w:tr w:rsidR="003A66C2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3A66C2" w:rsidRPr="004B73CA" w:rsidRDefault="003A66C2" w:rsidP="00D40603">
            <w:pPr>
              <w:ind w:left="27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3.82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9D6175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9D6175" w:rsidRPr="004B73CA" w:rsidRDefault="009D6175" w:rsidP="00D40603">
            <w:pPr>
              <w:ind w:left="270" w:hanging="169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175" w:rsidRPr="004B73CA" w:rsidRDefault="009D6175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6C2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3A66C2" w:rsidRPr="004B73CA" w:rsidRDefault="003A66C2" w:rsidP="00D40603">
            <w:pPr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5.33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386,922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600DFE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66C2" w:rsidRPr="004B73CA" w:rsidRDefault="003A66C2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386,922</w:t>
            </w: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</w:p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3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5.46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4B73CA" w:rsidRDefault="00A0563F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BE5BC0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4,456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4B73CA" w:rsidRDefault="00A0563F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705,548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4B73CA" w:rsidRDefault="00A0563F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952,817</w:t>
            </w:r>
          </w:p>
        </w:tc>
      </w:tr>
      <w:tr w:rsidR="00122AB5" w:rsidRPr="004B73CA" w:rsidTr="00D40603">
        <w:trPr>
          <w:cantSplit/>
          <w:trHeight w:val="113"/>
        </w:trPr>
        <w:tc>
          <w:tcPr>
            <w:tcW w:w="4372" w:type="dxa"/>
            <w:gridSpan w:val="3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rPr>
                <w:rFonts w:ascii="Angsana New" w:hAnsi="Angsana New"/>
                <w:sz w:val="30"/>
                <w:szCs w:val="30"/>
                <w:shd w:val="clear" w:color="auto" w:fill="CCCCCC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122AB5" w:rsidRPr="004B73CA" w:rsidRDefault="00122AB5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5BC0" w:rsidRPr="004B73CA" w:rsidTr="00D40603">
        <w:trPr>
          <w:cantSplit/>
          <w:trHeight w:val="113"/>
        </w:trPr>
        <w:tc>
          <w:tcPr>
            <w:tcW w:w="4372" w:type="dxa"/>
            <w:gridSpan w:val="3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shd w:val="clear" w:color="auto" w:fill="CCCCCC"/>
              </w:rPr>
              <w:br w:type="page"/>
            </w:r>
            <w:r w:rsidRPr="004B73CA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5BC0" w:rsidRPr="004B73CA" w:rsidTr="00D40603">
        <w:trPr>
          <w:cantSplit/>
          <w:trHeight w:val="364"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tabs>
                <w:tab w:val="clear" w:pos="227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BE5BC0" w:rsidRPr="004B73CA" w:rsidRDefault="00BE5BC0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4B73CA" w:rsidRDefault="00DB3C6C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1.39</w:t>
            </w:r>
            <w:r w:rsidR="00CB4D80"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B4D80"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ถึ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2.71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CB4D80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285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,901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4B73CA" w:rsidRDefault="00CB4D8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181,860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CB4D8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4B73CA" w:rsidRDefault="00BE5BC0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4B73CA" w:rsidRDefault="00CB4D80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467,761</w:t>
            </w:r>
          </w:p>
        </w:tc>
      </w:tr>
      <w:tr w:rsidR="00131BCF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131BCF" w:rsidRPr="004B73CA" w:rsidRDefault="00131BCF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1BCF" w:rsidRPr="004B73CA" w:rsidRDefault="00DB3C6C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5.33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1BCF" w:rsidRPr="004B73CA" w:rsidRDefault="00131BCF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1BCF" w:rsidRPr="004B73CA" w:rsidRDefault="00DB3C6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300,000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1BCF" w:rsidRPr="004B73CA" w:rsidRDefault="00131BC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1BCF" w:rsidRPr="004B73CA" w:rsidRDefault="00DB3C6C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1BCF" w:rsidRPr="004B73CA" w:rsidRDefault="00131BC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1BCF" w:rsidRPr="004B73CA" w:rsidRDefault="00DB3C6C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1BCF" w:rsidRPr="004B73CA" w:rsidRDefault="00131BCF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1BCF" w:rsidRPr="004B73CA" w:rsidRDefault="00131BCF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3.04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5979" w:rsidRPr="004B73CA" w:rsidRDefault="00E1772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15979" w:rsidRPr="004B73CA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E17725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11</w:t>
            </w:r>
            <w:r w:rsidR="00D15979" w:rsidRPr="004B73CA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979" w:rsidRPr="004B73CA" w:rsidTr="00D40603">
        <w:trPr>
          <w:cantSplit/>
          <w:trHeight w:val="113"/>
        </w:trPr>
        <w:tc>
          <w:tcPr>
            <w:tcW w:w="4372" w:type="dxa"/>
            <w:gridSpan w:val="3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shd w:val="clear" w:color="auto" w:fill="CCCCCC"/>
              </w:rPr>
              <w:lastRenderedPageBreak/>
              <w:br w:type="page"/>
            </w:r>
            <w:r w:rsidRPr="004B73CA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5979" w:rsidRPr="004B73CA" w:rsidTr="00D40603">
        <w:trPr>
          <w:cantSplit/>
          <w:trHeight w:val="364"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spacing w:line="240" w:lineRule="atLeast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15979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D15979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15979" w:rsidRPr="004B73CA" w:rsidRDefault="00D15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</w:p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3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3.71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6.</w:t>
            </w:r>
            <w:r w:rsidR="00AA1192"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164,192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171,770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931,004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1,266,966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ED56D6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750,093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E17725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ED56D6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6,630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931,</w:t>
            </w:r>
            <w:r w:rsidR="00ED56D6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E17725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2,14</w:t>
            </w:r>
            <w:r w:rsidR="00ED56D6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7,727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4B7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1.04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ถึง 4.30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14</w:t>
            </w:r>
            <w:r w:rsidRPr="004B73C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B73CA">
              <w:rPr>
                <w:rFonts w:ascii="Angsana New" w:hAnsi="Angsana New"/>
                <w:sz w:val="30"/>
                <w:szCs w:val="30"/>
              </w:rPr>
              <w:t>,392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318,626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461,018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D434E7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3.82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D434E7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D434E7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D434E7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3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2.45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2.48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730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EB7870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3.04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val="en-US" w:bidi="th-TH"/>
              </w:rPr>
              <w:t>5.33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EB787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399D" w:rsidRPr="004B73CA" w:rsidRDefault="00EB7870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383,000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EB7870" w:rsidP="00D406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399D" w:rsidRPr="004B73CA" w:rsidRDefault="00EB7870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38</w:t>
            </w:r>
            <w:r w:rsidR="00A0399D" w:rsidRPr="004B73CA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</w:p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3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 xml:space="preserve">4.35 </w:t>
            </w:r>
            <w:r w:rsidRPr="004B73C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5.46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210,124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3CA">
              <w:rPr>
                <w:rFonts w:ascii="Angsana New" w:hAnsi="Angsana New"/>
                <w:sz w:val="30"/>
                <w:szCs w:val="30"/>
                <w:lang w:bidi="th-TH"/>
              </w:rPr>
              <w:t>155,047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942,719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B73CA">
              <w:rPr>
                <w:rFonts w:ascii="Angsana New" w:hAnsi="Angsana New"/>
                <w:sz w:val="30"/>
                <w:szCs w:val="30"/>
              </w:rPr>
              <w:t>1,307,890</w:t>
            </w:r>
          </w:p>
        </w:tc>
      </w:tr>
      <w:tr w:rsidR="00A0399D" w:rsidRPr="004B73CA" w:rsidTr="00D40603">
        <w:trPr>
          <w:cantSplit/>
        </w:trPr>
        <w:tc>
          <w:tcPr>
            <w:tcW w:w="2932" w:type="dxa"/>
            <w:shd w:val="clear" w:color="auto" w:fill="auto"/>
            <w:vAlign w:val="bottom"/>
          </w:tcPr>
          <w:p w:rsidR="00A0399D" w:rsidRPr="004B73CA" w:rsidRDefault="00A0399D" w:rsidP="00D40603">
            <w:pPr>
              <w:tabs>
                <w:tab w:val="clear" w:pos="227"/>
              </w:tabs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spacing w:line="240" w:lineRule="atLeast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72237C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3,112,516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72237C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856,673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942,719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399D" w:rsidRPr="004B73CA" w:rsidRDefault="00A0399D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3CA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72237C" w:rsidRPr="004B73CA">
              <w:rPr>
                <w:rFonts w:ascii="Angsana New" w:hAnsi="Angsana New"/>
                <w:b/>
                <w:bCs/>
                <w:sz w:val="30"/>
                <w:szCs w:val="30"/>
              </w:rPr>
              <w:t>911,908</w:t>
            </w:r>
          </w:p>
        </w:tc>
      </w:tr>
    </w:tbl>
    <w:p w:rsidR="00122AB5" w:rsidRPr="00BE144E" w:rsidRDefault="00122AB5" w:rsidP="0017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17D6C" w:rsidRPr="00BE144E" w:rsidRDefault="0060279E" w:rsidP="0017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717D6C" w:rsidRPr="00BE144E" w:rsidRDefault="007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39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0279E" w:rsidRPr="00BE144E" w:rsidTr="00C13DFD">
        <w:trPr>
          <w:cantSplit/>
          <w:tblHeader/>
        </w:trPr>
        <w:tc>
          <w:tcPr>
            <w:tcW w:w="4320" w:type="dxa"/>
            <w:gridSpan w:val="3"/>
            <w:shd w:val="clear" w:color="auto" w:fill="auto"/>
            <w:vAlign w:val="bottom"/>
          </w:tcPr>
          <w:p w:rsidR="0060279E" w:rsidRPr="00BE144E" w:rsidRDefault="009C5C62" w:rsidP="00EE6CE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lastRenderedPageBreak/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0279E" w:rsidRPr="00BE144E" w:rsidTr="00C13DFD">
        <w:trPr>
          <w:cantSplit/>
          <w:tblHeader/>
        </w:trPr>
        <w:tc>
          <w:tcPr>
            <w:tcW w:w="28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60279E" w:rsidRPr="00BE144E" w:rsidRDefault="0060279E" w:rsidP="00EE6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279E" w:rsidRPr="00BE144E" w:rsidTr="00C13DFD">
        <w:trPr>
          <w:cantSplit/>
          <w:tblHeader/>
        </w:trPr>
        <w:tc>
          <w:tcPr>
            <w:tcW w:w="28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EE6CE0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79E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0279E" w:rsidRPr="00BE144E" w:rsidRDefault="0060279E" w:rsidP="00BD2DC2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17613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517613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BE5BC0"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279E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60279E" w:rsidRPr="00BE144E" w:rsidRDefault="0060279E" w:rsidP="00BD2DC2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79E" w:rsidRPr="00BE144E" w:rsidRDefault="0060279E" w:rsidP="00EE6C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DFD" w:rsidRPr="00BE144E" w:rsidTr="00C878F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tabs>
                <w:tab w:val="clear" w:pos="227"/>
                <w:tab w:val="left" w:pos="281"/>
              </w:tabs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13DFD" w:rsidRPr="00BE144E" w:rsidRDefault="00266CA2" w:rsidP="00C13DFD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 xml:space="preserve">4.22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4.86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C13D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939,377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13DFD" w:rsidRPr="00BE144E" w:rsidRDefault="00CB4D80" w:rsidP="004B73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C13D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939,377</w:t>
            </w:r>
          </w:p>
        </w:tc>
      </w:tr>
      <w:tr w:rsidR="00C13DFD" w:rsidRPr="00BE144E" w:rsidTr="00462B69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tabs>
                <w:tab w:val="clear" w:pos="227"/>
                <w:tab w:val="left" w:pos="281"/>
              </w:tabs>
              <w:ind w:left="180" w:hanging="7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</w:t>
            </w:r>
          </w:p>
          <w:p w:rsidR="00C13DFD" w:rsidRPr="00BE144E" w:rsidRDefault="00C13DFD" w:rsidP="00C13DFD">
            <w:pPr>
              <w:tabs>
                <w:tab w:val="clear" w:pos="227"/>
                <w:tab w:val="left" w:pos="281"/>
              </w:tabs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13DFD" w:rsidRPr="00BE144E" w:rsidRDefault="00462B69" w:rsidP="00C13DFD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3.42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C13D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3,471,390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13DFD" w:rsidRPr="00BE144E" w:rsidRDefault="00CB4D80" w:rsidP="004B73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3DFD" w:rsidRPr="00BE144E" w:rsidRDefault="00C13DFD" w:rsidP="00C13DF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13DFD" w:rsidRPr="00BE144E" w:rsidRDefault="00CB4D80" w:rsidP="00C13D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3,471,390</w:t>
            </w:r>
          </w:p>
        </w:tc>
      </w:tr>
      <w:tr w:rsidR="009C5C62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C5C62" w:rsidRPr="00BE144E" w:rsidRDefault="009C5C62" w:rsidP="00BE5BC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7B0" w:rsidRPr="00BE144E" w:rsidTr="008D0C59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ind w:left="18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DC2" w:rsidRPr="00BE144E" w:rsidTr="00C878F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D2DC2" w:rsidRPr="00BE144E" w:rsidRDefault="00BD2DC2" w:rsidP="009C5C62">
            <w:pPr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</w:p>
          <w:p w:rsidR="00BD2DC2" w:rsidRPr="00BE144E" w:rsidRDefault="00BD2DC2" w:rsidP="009C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2DC2" w:rsidRPr="00BE144E" w:rsidRDefault="002C353A" w:rsidP="00BD2DC2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 xml:space="preserve">4.22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4.86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D2DC2" w:rsidRPr="00BE144E" w:rsidRDefault="00CB4D80" w:rsidP="0043293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D2DC2" w:rsidRPr="00BE144E" w:rsidRDefault="00356092" w:rsidP="00356092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4,552,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D2DC2" w:rsidRPr="00BE144E" w:rsidRDefault="00356092" w:rsidP="0035609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8,080,974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D2DC2" w:rsidRPr="00BE144E" w:rsidRDefault="00CB4D80" w:rsidP="0065663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12,633,425</w:t>
            </w:r>
          </w:p>
        </w:tc>
      </w:tr>
      <w:tr w:rsidR="00BD2DC2" w:rsidRPr="00BE144E" w:rsidTr="00462B69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D2DC2" w:rsidRPr="00BE144E" w:rsidRDefault="00BD2DC2" w:rsidP="009C5C62">
            <w:pPr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2DC2" w:rsidRPr="00BE144E" w:rsidRDefault="00462B69" w:rsidP="00015D4A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 xml:space="preserve">2.71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ถึง </w:t>
            </w:r>
            <w:r w:rsidR="00015D4A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.47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DC2" w:rsidRPr="00BE144E" w:rsidRDefault="00CB4D80" w:rsidP="0043293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DC2" w:rsidRPr="00BE144E" w:rsidRDefault="00CB4D80" w:rsidP="004329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DC2" w:rsidRPr="00BE144E" w:rsidRDefault="00CB4D80" w:rsidP="00BD2D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16,107,245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DC2" w:rsidRPr="00BE144E" w:rsidRDefault="004250DD" w:rsidP="0065663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16,107,245</w:t>
            </w:r>
          </w:p>
        </w:tc>
      </w:tr>
      <w:tr w:rsidR="00BD2DC2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D2DC2" w:rsidRPr="00BE144E" w:rsidRDefault="00BD2DC2" w:rsidP="004B541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2DC2" w:rsidRPr="00BE144E" w:rsidRDefault="00CB4D80" w:rsidP="00BD2D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4,410,767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2DC2" w:rsidRPr="00BE144E" w:rsidRDefault="00356092" w:rsidP="0035609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4,552,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2DC2" w:rsidRPr="00BE144E" w:rsidRDefault="002D50EF" w:rsidP="00BD2D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24,188</w:t>
            </w:r>
            <w:r w:rsidR="00CB4D80" w:rsidRPr="00BE14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D2DC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2DC2" w:rsidRPr="00BE144E" w:rsidRDefault="00327008" w:rsidP="0065663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33,151,437</w:t>
            </w:r>
          </w:p>
        </w:tc>
      </w:tr>
      <w:tr w:rsidR="00BD2DC2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2DC2" w:rsidRPr="00BE144E" w:rsidRDefault="00BD2DC2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7B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tabs>
                <w:tab w:val="clear" w:pos="227"/>
                <w:tab w:val="left" w:pos="281"/>
              </w:tabs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 xml:space="preserve">3.85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ถึง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4.83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2,658,281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7B0" w:rsidRPr="00BE144E" w:rsidRDefault="00AA47B0" w:rsidP="004329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43293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47B0" w:rsidRPr="00BE144E" w:rsidRDefault="00AA47B0" w:rsidP="00AA4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/>
              </w:rPr>
              <w:t>2,658,281</w:t>
            </w: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43293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18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4329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</w:p>
          <w:p w:rsidR="00BE5BC0" w:rsidRPr="00BE144E" w:rsidRDefault="00BE5BC0" w:rsidP="00BE5BC0">
            <w:pPr>
              <w:tabs>
                <w:tab w:val="clear" w:pos="227"/>
                <w:tab w:val="left" w:pos="270"/>
              </w:tabs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7.40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4329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013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803</w:t>
            </w:r>
          </w:p>
        </w:tc>
      </w:tr>
      <w:tr w:rsidR="00BE5BC0" w:rsidRPr="00BE144E" w:rsidTr="00C13DF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</w:p>
          <w:p w:rsidR="00BE5BC0" w:rsidRPr="00BE144E" w:rsidRDefault="00BE5BC0" w:rsidP="00BE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3.85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1,604,982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512,433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2,117,415</w:t>
            </w:r>
          </w:p>
        </w:tc>
      </w:tr>
      <w:tr w:rsidR="00717D6C" w:rsidRPr="00BE144E" w:rsidTr="00717D6C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</w:tabs>
              <w:spacing w:line="240" w:lineRule="atLeast"/>
              <w:ind w:left="-90" w:right="-6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2.71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 3.5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11,794,531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4,345,050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16,139,581</w:t>
            </w:r>
          </w:p>
        </w:tc>
      </w:tr>
      <w:tr w:rsidR="00717D6C" w:rsidRPr="00BE144E" w:rsidTr="00717D6C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658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,28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13,399,513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5,871,286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7D6C" w:rsidRPr="00BE144E" w:rsidRDefault="00717D6C" w:rsidP="00717D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21,929,080</w:t>
            </w:r>
          </w:p>
        </w:tc>
      </w:tr>
    </w:tbl>
    <w:p w:rsidR="00717D6C" w:rsidRPr="00BE144E" w:rsidRDefault="00717D6C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C31093" w:rsidRPr="00BE144E" w:rsidRDefault="00C31093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="00777FE3" w:rsidRPr="00BE144E">
        <w:rPr>
          <w:rFonts w:ascii="Angsana New" w:hAnsi="Angsana New"/>
          <w:sz w:val="30"/>
          <w:szCs w:val="30"/>
          <w:cs/>
        </w:rPr>
        <w:t>ซึ่งเกิดจากการซื้อ</w:t>
      </w:r>
      <w:r w:rsidR="00C24E38" w:rsidRPr="00BE144E"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</w:t>
      </w:r>
      <w:r w:rsidRPr="00BE144E">
        <w:rPr>
          <w:rFonts w:ascii="Angsana New" w:hAnsi="Angsana New"/>
          <w:sz w:val="30"/>
          <w:szCs w:val="30"/>
          <w:cs/>
        </w:rPr>
        <w:t xml:space="preserve">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</w:t>
      </w:r>
      <w:r w:rsidR="00C24E38" w:rsidRPr="00BE144E">
        <w:rPr>
          <w:rFonts w:ascii="Angsana New" w:hAnsi="Angsana New"/>
          <w:sz w:val="30"/>
          <w:szCs w:val="30"/>
          <w:cs/>
        </w:rPr>
        <w:t>สินค้า</w:t>
      </w:r>
      <w:r w:rsidRPr="00BE144E">
        <w:rPr>
          <w:rFonts w:ascii="Angsana New" w:hAnsi="Angsana New"/>
          <w:sz w:val="30"/>
          <w:szCs w:val="30"/>
          <w:cs/>
        </w:rPr>
        <w:t>ที่เป็นเงินตราต่างประเทศในงวดถัดไป</w:t>
      </w:r>
    </w:p>
    <w:p w:rsidR="00C31093" w:rsidRPr="00BE144E" w:rsidRDefault="00C31093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="00954DE0" w:rsidRPr="00BE144E">
        <w:rPr>
          <w:rFonts w:ascii="Angsana New" w:hAnsi="Angsana New"/>
          <w:sz w:val="30"/>
          <w:szCs w:val="30"/>
          <w:cs/>
        </w:rPr>
        <w:t>ที่มีสาระสำคัญ</w:t>
      </w:r>
      <w:r w:rsidRPr="00BE144E">
        <w:rPr>
          <w:rFonts w:ascii="Angsana New" w:hAnsi="Angsana New"/>
          <w:sz w:val="30"/>
          <w:szCs w:val="30"/>
          <w:cs/>
        </w:rPr>
        <w:t>ดังนี้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196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3"/>
        <w:gridCol w:w="1125"/>
        <w:gridCol w:w="180"/>
        <w:gridCol w:w="1107"/>
        <w:gridCol w:w="180"/>
        <w:gridCol w:w="1098"/>
        <w:gridCol w:w="180"/>
        <w:gridCol w:w="1143"/>
      </w:tblGrid>
      <w:tr w:rsidR="000330BB" w:rsidRPr="00BE144E" w:rsidTr="00D40603">
        <w:trPr>
          <w:cantSplit/>
          <w:tblHeader/>
        </w:trPr>
        <w:tc>
          <w:tcPr>
            <w:tcW w:w="4183" w:type="dxa"/>
            <w:shd w:val="clear" w:color="auto" w:fill="auto"/>
            <w:vAlign w:val="bottom"/>
          </w:tcPr>
          <w:p w:rsidR="00E9350A" w:rsidRPr="00BE144E" w:rsidRDefault="00E9350A" w:rsidP="00146E5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bottom"/>
          </w:tcPr>
          <w:p w:rsidR="00E9350A" w:rsidRPr="00BE144E" w:rsidRDefault="00E9350A" w:rsidP="00146E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9350A" w:rsidRPr="00BE144E" w:rsidRDefault="00E9350A" w:rsidP="00146E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bottom"/>
          </w:tcPr>
          <w:p w:rsidR="00E9350A" w:rsidRPr="00BE144E" w:rsidRDefault="00E9350A" w:rsidP="00146E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5BC0" w:rsidRPr="00BE144E" w:rsidTr="00D40603">
        <w:trPr>
          <w:cantSplit/>
          <w:tblHeader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BE5BC0" w:rsidRPr="00BE144E" w:rsidTr="00D40603">
        <w:trPr>
          <w:cantSplit/>
          <w:tblHeader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B4D80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42,494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4329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42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813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7F0284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1,09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B4D80" w:rsidRPr="00BE14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1,104,890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517FC" w:rsidP="0007497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74971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533,190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(564,839)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3B141A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39,220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(26,055)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B4D8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CB4D8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141A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3B141A" w:rsidRPr="00BE144E" w:rsidRDefault="003B141A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B141A" w:rsidRPr="00BE144E" w:rsidRDefault="00074971" w:rsidP="000749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41A" w:rsidRPr="00BE144E" w:rsidRDefault="003B141A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3B141A" w:rsidRPr="00BE144E" w:rsidRDefault="003B141A" w:rsidP="003B141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41A" w:rsidRPr="00BE144E" w:rsidRDefault="003B141A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B141A" w:rsidRPr="00BE144E" w:rsidRDefault="003B141A" w:rsidP="003B141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41A" w:rsidRPr="00BE144E" w:rsidRDefault="003B141A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3B141A" w:rsidRPr="00BE144E" w:rsidRDefault="003B141A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517FC" w:rsidP="000749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74971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54,199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(56,295)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3B141A" w:rsidP="003B141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2,379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3D5496" w:rsidP="00BE5BC0">
            <w:pPr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517FC" w:rsidP="000749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74971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43,835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(41,823)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AF2FC3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C517FC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4,384,489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(4,345,050)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AF2FC3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เงินสกุลอื่น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C517FC" w:rsidP="007222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722245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AF2FC3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(398)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442B8" w:rsidP="00B46E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46E14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435,303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(1,770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,362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3635BC" w:rsidP="003635B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1,049,349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1,078,437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ประมาณการยอดซื้อ</w:t>
            </w:r>
            <w:r w:rsidR="007F0284" w:rsidRPr="00BE144E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C517FC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237,699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(2,443,656)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3635BC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442B8" w:rsidP="00B46E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46E14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673,002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(4,214,018)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2B2D04" w:rsidP="00BE5BC0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1,049,349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1,078,437</w:t>
            </w:r>
          </w:p>
        </w:tc>
      </w:tr>
      <w:tr w:rsidR="003D5496" w:rsidRPr="00BE144E" w:rsidTr="00D40603">
        <w:trPr>
          <w:cantSplit/>
        </w:trPr>
        <w:tc>
          <w:tcPr>
            <w:tcW w:w="4183" w:type="dxa"/>
            <w:shd w:val="clear" w:color="auto" w:fill="auto"/>
          </w:tcPr>
          <w:p w:rsidR="003D5496" w:rsidRPr="00BE144E" w:rsidRDefault="003D5496" w:rsidP="007571B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สัญญาซื้อ</w:t>
            </w:r>
            <w:r w:rsidR="00C517FC" w:rsidRPr="00BE144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3D5496" w:rsidRPr="00BE144E" w:rsidRDefault="008D13E7" w:rsidP="0043293D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2,598,205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D5496" w:rsidRPr="00BE144E" w:rsidRDefault="002B2D04" w:rsidP="003D549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D5496" w:rsidRPr="00BE144E" w:rsidTr="00D40603">
        <w:trPr>
          <w:cantSplit/>
        </w:trPr>
        <w:tc>
          <w:tcPr>
            <w:tcW w:w="4183" w:type="dxa"/>
            <w:shd w:val="clear" w:color="auto" w:fill="auto"/>
          </w:tcPr>
          <w:p w:rsidR="003D5496" w:rsidRPr="00BE144E" w:rsidRDefault="003D5496" w:rsidP="007571B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496" w:rsidRPr="00BE144E" w:rsidRDefault="00C517FC" w:rsidP="003D549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4,405,060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4,353,096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496" w:rsidRPr="00BE144E" w:rsidRDefault="002B2D04" w:rsidP="003D549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496" w:rsidRPr="00BE144E" w:rsidRDefault="003D5496" w:rsidP="003D549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E5BC0" w:rsidRPr="00BE144E" w:rsidTr="00D40603">
        <w:trPr>
          <w:cantSplit/>
        </w:trPr>
        <w:tc>
          <w:tcPr>
            <w:tcW w:w="4183" w:type="dxa"/>
            <w:shd w:val="clear" w:color="auto" w:fill="auto"/>
            <w:vAlign w:val="bottom"/>
          </w:tcPr>
          <w:p w:rsidR="00BE5BC0" w:rsidRPr="00BE144E" w:rsidRDefault="00BE5BC0" w:rsidP="00BE5BC0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8D1DD5" w:rsidP="00B46E1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B46E14"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732,058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2,737,283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2B2D04" w:rsidP="00A85FF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1,049,349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5BC0" w:rsidRPr="00BE144E" w:rsidRDefault="00BE5BC0" w:rsidP="00BE5BC0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1,078,437</w:t>
            </w:r>
          </w:p>
        </w:tc>
      </w:tr>
    </w:tbl>
    <w:p w:rsidR="00277740" w:rsidRPr="00BE144E" w:rsidRDefault="00277740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F6600" w:rsidRPr="00BE144E" w:rsidRDefault="0060279E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</w:t>
      </w:r>
      <w:r w:rsidR="00C31093" w:rsidRPr="00BE144E">
        <w:rPr>
          <w:rFonts w:ascii="Angsana New" w:hAnsi="Angsana New"/>
          <w:sz w:val="30"/>
          <w:szCs w:val="30"/>
          <w:cs/>
        </w:rPr>
        <w:t>เงื่อนไขที่ตกลงไว้เมื่อครบกำหนด</w:t>
      </w:r>
      <w:r w:rsidR="00243DA6" w:rsidRPr="00BE144E">
        <w:rPr>
          <w:rFonts w:ascii="Angsana New" w:hAnsi="Angsana New"/>
          <w:sz w:val="30"/>
          <w:szCs w:val="30"/>
        </w:rPr>
        <w:t xml:space="preserve"> </w:t>
      </w:r>
    </w:p>
    <w:p w:rsidR="006F6600" w:rsidRPr="00BE144E" w:rsidRDefault="006F6600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31093" w:rsidRPr="00BE144E" w:rsidRDefault="00C31093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</w:t>
      </w:r>
      <w:r w:rsidR="00243DA6" w:rsidRPr="00BE144E">
        <w:rPr>
          <w:rFonts w:ascii="Angsana New" w:hAnsi="Angsana New"/>
          <w:sz w:val="30"/>
          <w:szCs w:val="30"/>
          <w:cs/>
        </w:rPr>
        <w:t>ขอวงเงินสินเชื่อในระดับหนึ่งๆ</w:t>
      </w:r>
      <w:r w:rsidR="00243DA6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</w:t>
      </w:r>
      <w:r w:rsidR="00A64599" w:rsidRPr="00BE144E">
        <w:rPr>
          <w:rFonts w:ascii="Angsana New" w:hAnsi="Angsana New"/>
          <w:sz w:val="30"/>
          <w:szCs w:val="30"/>
          <w:cs/>
        </w:rPr>
        <w:t>ดงฐานะการเงิน</w:t>
      </w:r>
      <w:r w:rsidRPr="00BE144E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หน่วยงานรัฐวิสาหกิจและบริษัทเอกชนขนาดใหญ่และมีความเสี่ยงด้านสินเชื่อในระดับต่ำ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:rsidR="007F0284" w:rsidRPr="00BE144E" w:rsidRDefault="007F0284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36FD9" w:rsidRPr="00BE144E" w:rsidRDefault="0060279E" w:rsidP="00E9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336FD9" w:rsidRPr="00BE144E">
        <w:rPr>
          <w:rFonts w:ascii="Angsana New" w:hAnsi="Angsana New"/>
          <w:sz w:val="30"/>
          <w:szCs w:val="30"/>
        </w:rPr>
        <w:t xml:space="preserve"> </w:t>
      </w:r>
      <w:r w:rsidR="00C31093" w:rsidRPr="00BE144E">
        <w:rPr>
          <w:rFonts w:ascii="Angsana New" w:hAnsi="Angsana New"/>
          <w:sz w:val="30"/>
          <w:szCs w:val="30"/>
        </w:rPr>
        <w:t xml:space="preserve">                            </w:t>
      </w:r>
      <w:r w:rsidR="00336FD9" w:rsidRPr="00BE144E">
        <w:rPr>
          <w:rFonts w:ascii="Angsana New" w:hAnsi="Angsana New"/>
          <w:sz w:val="30"/>
          <w:szCs w:val="30"/>
        </w:rPr>
        <w:t xml:space="preserve">    </w:t>
      </w:r>
      <w:r w:rsidRPr="00BE144E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F97FDB" w:rsidRPr="00BE144E" w:rsidRDefault="00F97FDB" w:rsidP="00E9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E9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6504A8" w:rsidRPr="00BE144E" w:rsidRDefault="006504A8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686979" w:rsidRPr="00BE144E" w:rsidRDefault="0090635F" w:rsidP="00906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86979" w:rsidRPr="00BE144E" w:rsidRDefault="00686979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F97FDB" w:rsidRPr="00BE144E" w:rsidRDefault="00F97FDB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507" w:tblpY="2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71"/>
        <w:gridCol w:w="169"/>
        <w:gridCol w:w="11"/>
        <w:gridCol w:w="1080"/>
        <w:gridCol w:w="180"/>
        <w:gridCol w:w="1099"/>
        <w:gridCol w:w="180"/>
        <w:gridCol w:w="1080"/>
        <w:gridCol w:w="180"/>
        <w:gridCol w:w="1151"/>
      </w:tblGrid>
      <w:tr w:rsidR="00686979" w:rsidRPr="00BE144E" w:rsidTr="008D3FF6">
        <w:trPr>
          <w:trHeight w:val="113"/>
          <w:tblHeader/>
        </w:trPr>
        <w:tc>
          <w:tcPr>
            <w:tcW w:w="4849" w:type="dxa"/>
            <w:gridSpan w:val="3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144E">
              <w:rPr>
                <w:rFonts w:ascii="Angsana New" w:hAnsi="Angsana New"/>
                <w:sz w:val="30"/>
                <w:szCs w:val="30"/>
                <w:rtl/>
                <w:cs/>
              </w:rPr>
              <w:lastRenderedPageBreak/>
              <w:br w:type="page"/>
            </w:r>
          </w:p>
        </w:tc>
        <w:tc>
          <w:tcPr>
            <w:tcW w:w="4961" w:type="dxa"/>
            <w:gridSpan w:val="8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86979" w:rsidRPr="00BE144E" w:rsidTr="008D3FF6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86979" w:rsidRPr="00BE144E" w:rsidTr="008D3FF6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6979" w:rsidRPr="00BE144E" w:rsidTr="008D3FF6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686979" w:rsidRPr="00BE144E" w:rsidRDefault="00686979" w:rsidP="009C06EB">
            <w:pPr>
              <w:tabs>
                <w:tab w:val="clear" w:pos="227"/>
                <w:tab w:val="left" w:pos="101"/>
                <w:tab w:val="left" w:pos="19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500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,202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500,202</w:t>
            </w: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10,618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10,618</w:t>
            </w: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686979" w:rsidRPr="00BE144E" w:rsidTr="008D3FF6"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686979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5707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3359EF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2,538,934</w:t>
            </w:r>
          </w:p>
        </w:tc>
      </w:tr>
      <w:tr w:rsidR="00686979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226,403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226,403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7F0284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226,403</w:t>
            </w:r>
          </w:p>
        </w:tc>
      </w:tr>
      <w:tr w:rsidR="00686979" w:rsidRPr="004B73CA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686979" w:rsidRPr="004B73CA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4B73CA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4B73CA" w:rsidRDefault="00686979" w:rsidP="004B73CA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4B73CA" w:rsidRDefault="00686979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86979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686979" w:rsidRPr="00BE144E" w:rsidRDefault="00686979" w:rsidP="009C06EB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4B73CA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86979" w:rsidRPr="00BE144E" w:rsidRDefault="00686979" w:rsidP="009C06E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0284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7F0284" w:rsidRPr="00BE144E" w:rsidRDefault="007F0284" w:rsidP="007F0284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F0284" w:rsidRPr="00BE144E" w:rsidRDefault="005D5FB1" w:rsidP="007F02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F0284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15,428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F0284" w:rsidRPr="00BE144E" w:rsidRDefault="007F0284" w:rsidP="007F02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F0284" w:rsidRPr="00BE144E" w:rsidRDefault="007F0284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BE144E" w:rsidRDefault="007F0284" w:rsidP="007F02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F0284" w:rsidRPr="00BE144E" w:rsidRDefault="005D5FB1" w:rsidP="007F02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F0284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15,428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BE144E" w:rsidRDefault="007F0284" w:rsidP="007F02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F0284" w:rsidRPr="00BE144E" w:rsidRDefault="007F0284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BE144E" w:rsidRDefault="007F0284" w:rsidP="007F02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F0284" w:rsidRPr="00BE144E" w:rsidRDefault="005D5FB1" w:rsidP="007F028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F0284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15,428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F0284" w:rsidRPr="004B73CA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7F0284" w:rsidRPr="004B73CA" w:rsidRDefault="007F0284" w:rsidP="007F0284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F0284" w:rsidRPr="004B73CA" w:rsidRDefault="007F0284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F0284" w:rsidRPr="004B73CA" w:rsidRDefault="007F0284" w:rsidP="004B73CA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F0284" w:rsidRPr="004B73CA" w:rsidRDefault="007F0284" w:rsidP="007F028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4B73CA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5E3E43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D3FF6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358,117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5E3E43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D3FF6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358,117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5E3E43" w:rsidP="0043293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D3FF6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358,117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939,377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939,377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939,377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C6592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3,471,390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3,501,133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3,501,133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12,633,425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12,633,425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12,633,425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16,107,245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17,079,688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4B73C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A176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17,079,688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92BD8" w:rsidRPr="00BE144E" w:rsidTr="00A1765E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392BD8" w:rsidRPr="00BE144E" w:rsidRDefault="00392BD8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92BD8" w:rsidRPr="00BE144E" w:rsidTr="00A1765E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392BD8" w:rsidRPr="00BE144E" w:rsidRDefault="00392BD8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2BD8" w:rsidRPr="00BE144E" w:rsidTr="00A1765E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392BD8" w:rsidRPr="00BE144E" w:rsidRDefault="00392BD8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2BD8" w:rsidRPr="00BE144E" w:rsidRDefault="00D93EE0" w:rsidP="00392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2BD8" w:rsidRPr="00BE144E" w:rsidTr="005577BC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392BD8" w:rsidRPr="00BE144E" w:rsidRDefault="00392BD8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2BD8" w:rsidRPr="00BE144E" w:rsidRDefault="00392BD8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392BD8" w:rsidRPr="00BE144E" w:rsidRDefault="00392BD8" w:rsidP="00392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5707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57077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16,197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57077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16,197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16,197</w:t>
            </w: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5707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127,314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>127,314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127,314</w:t>
            </w:r>
          </w:p>
        </w:tc>
      </w:tr>
      <w:tr w:rsidR="00C6592A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C6592A" w:rsidRPr="00BE144E" w:rsidRDefault="00C6592A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6592A" w:rsidRPr="00BE144E" w:rsidRDefault="00C6592A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8D3FF6" w:rsidRPr="00BE144E" w:rsidRDefault="008D3FF6" w:rsidP="008D3FF6">
            <w:pPr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108,762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108,762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108,762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B078EA"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3,729,682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B078EA" w:rsidRPr="00BE144E">
              <w:rPr>
                <w:rFonts w:ascii="Angsana New" w:hAnsi="Angsana New"/>
                <w:sz w:val="30"/>
                <w:szCs w:val="30"/>
                <w:lang w:bidi="th-TH"/>
              </w:rPr>
              <w:t>3,729,682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B078EA" w:rsidRPr="00BE144E">
              <w:rPr>
                <w:rFonts w:ascii="Angsana New" w:hAnsi="Angsana New"/>
                <w:sz w:val="30"/>
                <w:szCs w:val="30"/>
                <w:lang w:bidi="th-TH"/>
              </w:rPr>
              <w:t>3,729,682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90" w:hanging="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(2,117,415)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</w:tr>
      <w:tr w:rsidR="008D3FF6" w:rsidRPr="00BE144E" w:rsidTr="008D3FF6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D3FF6" w:rsidRPr="00BE144E" w:rsidRDefault="008D3FF6" w:rsidP="008D3FF6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(16,139,581)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D3FF6" w:rsidRPr="00BE144E" w:rsidRDefault="008D3FF6" w:rsidP="008D3FF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</w:tr>
    </w:tbl>
    <w:p w:rsidR="001331AE" w:rsidRPr="00BE144E" w:rsidRDefault="00133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="484" w:tblpY="2"/>
        <w:tblW w:w="98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71"/>
        <w:gridCol w:w="180"/>
        <w:gridCol w:w="1080"/>
        <w:gridCol w:w="180"/>
        <w:gridCol w:w="1080"/>
        <w:gridCol w:w="180"/>
        <w:gridCol w:w="1080"/>
        <w:gridCol w:w="180"/>
        <w:gridCol w:w="1170"/>
      </w:tblGrid>
      <w:tr w:rsidR="00686979" w:rsidRPr="00BE144E" w:rsidTr="00D40603">
        <w:trPr>
          <w:cantSplit/>
          <w:trHeight w:val="113"/>
          <w:tblHeader/>
        </w:trPr>
        <w:tc>
          <w:tcPr>
            <w:tcW w:w="4916" w:type="dxa"/>
            <w:gridSpan w:val="3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6979" w:rsidRPr="00BE144E" w:rsidTr="00D40603">
        <w:trPr>
          <w:cantSplit/>
          <w:trHeight w:val="364"/>
          <w:tblHeader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86979" w:rsidRPr="00BE144E" w:rsidTr="00D40603">
        <w:trPr>
          <w:cantSplit/>
          <w:trHeight w:val="364"/>
          <w:tblHeader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6979" w:rsidRPr="00BE144E" w:rsidTr="00D40603">
        <w:trPr>
          <w:cantSplit/>
          <w:trHeight w:val="364"/>
          <w:tblHeader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686979" w:rsidRPr="00BE144E" w:rsidRDefault="00686979" w:rsidP="00D40603">
            <w:pPr>
              <w:tabs>
                <w:tab w:val="left" w:pos="27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367769" w:rsidP="00D406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467,761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36776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467,761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36776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467,761</w:t>
            </w: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  <w:trHeight w:val="270"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  <w:trHeight w:val="270"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6979" w:rsidRPr="00BE144E" w:rsidTr="00D40603">
        <w:trPr>
          <w:cantSplit/>
          <w:trHeight w:val="270"/>
        </w:trPr>
        <w:tc>
          <w:tcPr>
            <w:tcW w:w="3465" w:type="dxa"/>
            <w:shd w:val="clear" w:color="auto" w:fill="auto"/>
            <w:vAlign w:val="bottom"/>
          </w:tcPr>
          <w:p w:rsidR="00686979" w:rsidRPr="00BE144E" w:rsidRDefault="00686979" w:rsidP="00D406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86979" w:rsidRPr="00BE144E" w:rsidRDefault="00686979" w:rsidP="00D4060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</w:tr>
    </w:tbl>
    <w:p w:rsidR="00BA58C1" w:rsidRPr="00BE144E" w:rsidRDefault="00BA58C1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6979" w:rsidRPr="00BE144E" w:rsidRDefault="00686979" w:rsidP="00E01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686979" w:rsidRPr="00BE144E" w:rsidRDefault="00686979" w:rsidP="0068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6979" w:rsidRPr="00BE144E" w:rsidRDefault="00686979" w:rsidP="0068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กลุ่มบริษัทได้ทำสัญญาซื้อขายเงินตราต่างประเทศล่วงหน้าหลายสัญญากับสถาบันการเงินหลายแห่ง เพื่อใช้ในการจัดการความเสี่ยงจากอัตราแลกเปลี่ยนเงินตราต่างประเทศที่เกิดจากการซื้อสินค้า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 วันที่</w:t>
      </w:r>
      <w:r w:rsidRPr="00BE144E">
        <w:rPr>
          <w:rFonts w:ascii="Angsana New" w:hAnsi="Angsana New"/>
          <w:sz w:val="30"/>
          <w:szCs w:val="30"/>
        </w:rPr>
        <w:t xml:space="preserve"> 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        </w:t>
      </w: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กลุ่มบริษัทไม่มีสัญญาซื้อขายเงินตราต่างประเทศล่วงหน้าคงเหลือ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ล้านยูโร และ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65.94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เทียบเท่าจำนวนเงิน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105.33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2,686.61                 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43A11" w:rsidRPr="00BE144E" w:rsidRDefault="00EA086D" w:rsidP="00EA0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br w:type="page"/>
      </w:r>
    </w:p>
    <w:p w:rsidR="00686979" w:rsidRPr="00BE144E" w:rsidRDefault="00686979" w:rsidP="0068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สัญญาแลกเปลี่ยนอัตราดอกเบี้ยและอัตราแลกเปลี่ยนสกุลเงิน</w:t>
      </w:r>
    </w:p>
    <w:p w:rsidR="00686979" w:rsidRPr="00BE144E" w:rsidRDefault="00686979" w:rsidP="0068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6979" w:rsidRPr="00BE144E" w:rsidRDefault="00686979" w:rsidP="0068697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               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0961B4" w:rsidRPr="00BE144E">
        <w:rPr>
          <w:rFonts w:ascii="Angsana New" w:hAnsi="Angsana New"/>
          <w:sz w:val="30"/>
          <w:szCs w:val="30"/>
        </w:rPr>
        <w:t>31</w:t>
      </w:r>
      <w:r w:rsidRPr="00BE144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1B4" w:rsidRPr="00BE144E">
        <w:rPr>
          <w:rFonts w:ascii="Angsana New" w:hAnsi="Angsana New"/>
          <w:sz w:val="30"/>
          <w:szCs w:val="30"/>
        </w:rPr>
        <w:t>2561</w:t>
      </w:r>
      <w:r w:rsidRPr="00BE144E">
        <w:rPr>
          <w:rFonts w:ascii="Angsana New" w:hAnsi="Angsana New"/>
          <w:sz w:val="30"/>
          <w:szCs w:val="30"/>
          <w:cs/>
        </w:rPr>
        <w:t xml:space="preserve"> ประกอบด้วยสกุลเงินบาทเป็นจำนวนเงินรวม</w:t>
      </w:r>
      <w:r w:rsidRPr="00BE144E">
        <w:rPr>
          <w:rFonts w:ascii="Angsana New" w:hAnsi="Angsana New"/>
          <w:sz w:val="30"/>
          <w:szCs w:val="30"/>
        </w:rPr>
        <w:t xml:space="preserve"> 1,000 </w:t>
      </w:r>
      <w:r w:rsidRPr="00BE144E">
        <w:rPr>
          <w:rFonts w:ascii="Angsana New" w:hAnsi="Angsana New"/>
          <w:sz w:val="30"/>
          <w:szCs w:val="30"/>
          <w:cs/>
        </w:rPr>
        <w:t>ล้านบาท สกุลเงินเหรียญสหรัฐอเมริกาเป็นจำนวนเงินรวม</w:t>
      </w:r>
      <w:r w:rsidRPr="00BE144E">
        <w:rPr>
          <w:rFonts w:ascii="Angsana New" w:hAnsi="Angsana New"/>
          <w:sz w:val="30"/>
          <w:szCs w:val="30"/>
        </w:rPr>
        <w:t xml:space="preserve"> 200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สกุลเงินเยนเป็นจำนวนเงินรวม </w:t>
      </w:r>
      <w:r w:rsidRPr="00BE144E">
        <w:rPr>
          <w:rFonts w:ascii="Angsana New" w:hAnsi="Angsana New"/>
          <w:sz w:val="30"/>
          <w:szCs w:val="30"/>
        </w:rPr>
        <w:t xml:space="preserve">15,000 </w:t>
      </w:r>
      <w:r w:rsidRPr="00BE144E">
        <w:rPr>
          <w:rFonts w:ascii="Angsana New" w:hAnsi="Angsana New"/>
          <w:sz w:val="30"/>
          <w:szCs w:val="30"/>
          <w:cs/>
        </w:rPr>
        <w:t>ล้านเยน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0961B4" w:rsidRPr="00BE144E">
        <w:rPr>
          <w:rFonts w:ascii="Angsana New" w:hAnsi="Angsana New"/>
          <w:sz w:val="30"/>
          <w:szCs w:val="30"/>
        </w:rPr>
        <w:t>571.84</w:t>
      </w:r>
      <w:r w:rsidR="00A4253A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สกุลเงินบาทเป็นจำนวนเงินรวม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1,000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สกุลเงินเหรียญสหรัฐอเมริกาเป็นจำนวนเงินรวม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200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BE144E">
        <w:rPr>
          <w:rFonts w:ascii="Angsana New" w:hAnsi="Angsana New"/>
          <w:i/>
          <w:iCs/>
          <w:sz w:val="30"/>
          <w:szCs w:val="30"/>
        </w:rPr>
        <w:t>15,000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ล้านเยน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และสกุลเหรียญออสเตรเลียเป็นจำนวนเงินรวม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873.59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BE144E">
        <w:rPr>
          <w:rFonts w:ascii="Angsana New" w:hAnsi="Angsana New"/>
          <w:i/>
          <w:iCs/>
          <w:sz w:val="30"/>
          <w:szCs w:val="30"/>
        </w:rPr>
        <w:t>)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966815" w:rsidRPr="00BE144E" w:rsidRDefault="00966815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60279E" w:rsidRPr="00BE144E" w:rsidRDefault="0060279E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60279E" w:rsidRPr="00BE144E" w:rsidRDefault="0060279E" w:rsidP="007F1C3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785FC3" w:rsidRPr="00BE144E" w:rsidRDefault="0060279E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5211B9" w:rsidRPr="00BE144E" w:rsidRDefault="005211B9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87861" w:rsidRPr="00BE144E" w:rsidRDefault="00187861" w:rsidP="00187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</w:t>
      </w:r>
      <w:r w:rsidRPr="00BE144E">
        <w:rPr>
          <w:rFonts w:ascii="Angsana New" w:hAnsi="Angsana New"/>
          <w:sz w:val="30"/>
          <w:szCs w:val="30"/>
        </w:rPr>
        <w:t xml:space="preserve"> 2 </w:t>
      </w:r>
      <w:r w:rsidRPr="00BE144E">
        <w:rPr>
          <w:rFonts w:ascii="Angsana New" w:hAnsi="Angsana New"/>
          <w:sz w:val="30"/>
          <w:szCs w:val="30"/>
          <w:cs/>
        </w:rPr>
        <w:t xml:space="preserve">ของเครื่องมือทางการเงินที่วัดมูลค่าด้วยมูลค่ายุติธรรมในงบแสดงฐานะการเงิน ขั้นตอนการประเมินมูลค่าได้เปิดเผยในหมายเหตุข้อ </w:t>
      </w:r>
      <w:r w:rsidRPr="00BE144E">
        <w:rPr>
          <w:rFonts w:ascii="Angsana New" w:hAnsi="Angsana New"/>
          <w:sz w:val="30"/>
          <w:szCs w:val="30"/>
        </w:rPr>
        <w:t>2</w:t>
      </w:r>
      <w:r w:rsidR="00061A4F" w:rsidRPr="00BE144E">
        <w:rPr>
          <w:rFonts w:ascii="Angsana New" w:hAnsi="Angsana New"/>
          <w:sz w:val="30"/>
          <w:szCs w:val="30"/>
          <w:cs/>
        </w:rPr>
        <w:t xml:space="preserve"> (ง</w:t>
      </w:r>
      <w:r w:rsidRPr="00BE144E">
        <w:rPr>
          <w:rFonts w:ascii="Angsana New" w:hAnsi="Angsana New"/>
          <w:sz w:val="30"/>
          <w:szCs w:val="30"/>
          <w:cs/>
        </w:rPr>
        <w:t>)</w:t>
      </w:r>
    </w:p>
    <w:p w:rsidR="001E0F58" w:rsidRPr="00BE144E" w:rsidRDefault="001E0F58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5FC3" w:rsidRPr="00BE144E" w:rsidRDefault="00785FC3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187861" w:rsidRPr="00BE144E" w:rsidRDefault="00187861" w:rsidP="00CF7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5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3555"/>
        <w:gridCol w:w="5940"/>
      </w:tblGrid>
      <w:tr w:rsidR="00187861" w:rsidRPr="00BE144E" w:rsidTr="00D40603">
        <w:trPr>
          <w:tblHeader/>
        </w:trPr>
        <w:tc>
          <w:tcPr>
            <w:tcW w:w="3555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RDefault="00187861" w:rsidP="008D0C5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940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เทคนิคการเปรียบเทียบราคาตลาด/การคิดลดกระแสเงินสด</w:t>
            </w:r>
            <w:r w:rsidR="0027305D"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ประเมิน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มูลค่ายุติธรรมโดยพิจารณาถึง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(1)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(2)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>มูลค่าปัจจุบันสุทธิที่คำนวณจากอัตราคิดลดที่อ้างอิงจาก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>illiquidity factor</w:t>
            </w: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RDefault="00187861" w:rsidP="008D0C5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</w:pPr>
          </w:p>
        </w:tc>
      </w:tr>
      <w:tr w:rsidR="00DD1F44" w:rsidRPr="00BE144E" w:rsidTr="00D40603">
        <w:tc>
          <w:tcPr>
            <w:tcW w:w="3555" w:type="dxa"/>
            <w:shd w:val="clear" w:color="auto" w:fill="auto"/>
          </w:tcPr>
          <w:p w:rsidR="00DD1F44" w:rsidRPr="00BE144E" w:rsidRDefault="00DD1F44" w:rsidP="008D0C5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:rsidR="00DD1F44" w:rsidRPr="00BE144E" w:rsidRDefault="00DD1F44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</w:pP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RDefault="00187861" w:rsidP="008D0C5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สัญญาซื้อขายเงินตราต่างประเทศ</w:t>
            </w:r>
          </w:p>
          <w:p w:rsidR="00187861" w:rsidRPr="00BE144E" w:rsidDel="00FF6C39" w:rsidRDefault="00187861" w:rsidP="008D0C5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5940" w:type="dxa"/>
            <w:shd w:val="clear" w:color="auto" w:fill="auto"/>
          </w:tcPr>
          <w:p w:rsidR="00187861" w:rsidRPr="00BE144E" w:rsidDel="00FF6C39" w:rsidRDefault="00187861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E144E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7305D" w:rsidRPr="00BE144E" w:rsidTr="00D40603">
        <w:tc>
          <w:tcPr>
            <w:tcW w:w="3555" w:type="dxa"/>
            <w:shd w:val="clear" w:color="auto" w:fill="auto"/>
          </w:tcPr>
          <w:p w:rsidR="0027305D" w:rsidRPr="00BE144E" w:rsidRDefault="0027305D" w:rsidP="001878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:rsidR="0027305D" w:rsidRPr="00BE144E" w:rsidRDefault="0027305D" w:rsidP="0018786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</w:pP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Del="00FF6C39" w:rsidRDefault="00187861" w:rsidP="0018786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940" w:type="dxa"/>
            <w:shd w:val="clear" w:color="auto" w:fill="auto"/>
          </w:tcPr>
          <w:p w:rsidR="00187861" w:rsidRPr="00BE144E" w:rsidDel="00FF6C39" w:rsidRDefault="00187861" w:rsidP="0027305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Swap model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มูลค่ายุติธรรมคำ</w:t>
            </w:r>
            <w:r w:rsidR="0027305D"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นวณจากมูลค่าปัจจุบันของประมาณการ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</w:t>
            </w:r>
            <w:r w:rsidR="0027305D"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</w:t>
            </w:r>
            <w:r w:rsidR="0027305D"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RDefault="00187861" w:rsidP="0018786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</w:pPr>
          </w:p>
        </w:tc>
      </w:tr>
      <w:tr w:rsidR="00187861" w:rsidRPr="00BE144E" w:rsidTr="00D40603">
        <w:tc>
          <w:tcPr>
            <w:tcW w:w="3555" w:type="dxa"/>
            <w:shd w:val="clear" w:color="auto" w:fill="auto"/>
          </w:tcPr>
          <w:p w:rsidR="00187861" w:rsidRPr="00BE144E" w:rsidRDefault="00187861" w:rsidP="0018786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สัญญาแลกเปลี่ยนอัตราแลกเปลี่ยน</w:t>
            </w:r>
          </w:p>
          <w:p w:rsidR="00187861" w:rsidRPr="00BE144E" w:rsidRDefault="00187861" w:rsidP="0018786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  สกุลเงิน</w:t>
            </w:r>
          </w:p>
        </w:tc>
        <w:tc>
          <w:tcPr>
            <w:tcW w:w="5940" w:type="dxa"/>
            <w:shd w:val="clear" w:color="auto" w:fill="auto"/>
          </w:tcPr>
          <w:p w:rsidR="00187861" w:rsidRPr="00BE144E" w:rsidRDefault="00187861" w:rsidP="008D0C5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:rsidR="000F6109" w:rsidRPr="00BE144E" w:rsidRDefault="000F6109" w:rsidP="00FD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D07BF" w:rsidRPr="00BE144E" w:rsidRDefault="00FD07BF" w:rsidP="00FD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FD07BF" w:rsidRPr="00BE144E" w:rsidRDefault="00FD07BF" w:rsidP="00FD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528"/>
        <w:gridCol w:w="5940"/>
      </w:tblGrid>
      <w:tr w:rsidR="00FD07BF" w:rsidRPr="00BE144E" w:rsidTr="00D40603">
        <w:trPr>
          <w:tblHeader/>
        </w:trPr>
        <w:tc>
          <w:tcPr>
            <w:tcW w:w="3528" w:type="dxa"/>
            <w:shd w:val="clear" w:color="auto" w:fill="auto"/>
          </w:tcPr>
          <w:p w:rsidR="00FD07BF" w:rsidRPr="00BE144E" w:rsidRDefault="00FD07BF" w:rsidP="008D0C59">
            <w:pPr>
              <w:pStyle w:val="block"/>
              <w:spacing w:after="0" w:line="240" w:lineRule="atLeast"/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:rsidR="00FD07BF" w:rsidRPr="00BE144E" w:rsidRDefault="00FD07BF" w:rsidP="008D0C59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D07BF" w:rsidRPr="00BE144E" w:rsidTr="00D40603">
        <w:tc>
          <w:tcPr>
            <w:tcW w:w="3528" w:type="dxa"/>
            <w:shd w:val="clear" w:color="auto" w:fill="auto"/>
          </w:tcPr>
          <w:p w:rsidR="00FD07BF" w:rsidRPr="00BE144E" w:rsidRDefault="00FD07BF" w:rsidP="008D0C59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5940" w:type="dxa"/>
            <w:shd w:val="clear" w:color="auto" w:fill="auto"/>
          </w:tcPr>
          <w:p w:rsidR="00FD07BF" w:rsidRPr="00BE144E" w:rsidRDefault="00FD07BF" w:rsidP="008D0C59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144E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คิดลดกระแสเงินสด</w:t>
            </w:r>
            <w:r w:rsidRPr="00BE144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รูปแบบการประเมินมูลค่าพิจารณาถึงมูลค่าปัจจุบันที่คาดว่าจะจ่ายในอนาคต คิดลดโดยใช้อัตราคิดลดที่ปรับค่าความเสี่ยงแล้ว</w:t>
            </w:r>
          </w:p>
        </w:tc>
      </w:tr>
    </w:tbl>
    <w:p w:rsidR="000F6109" w:rsidRPr="00BE144E" w:rsidRDefault="000F6109" w:rsidP="00FD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6109" w:rsidRPr="00BE144E" w:rsidRDefault="000F6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60279E" w:rsidRPr="00BE144E" w:rsidRDefault="0060279E" w:rsidP="0089395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ภาระผูกพันกับกิจการที่ไม่เกี่ยวข้องกัน</w:t>
      </w:r>
    </w:p>
    <w:p w:rsidR="00834076" w:rsidRPr="00BE144E" w:rsidRDefault="00834076" w:rsidP="00033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1 สิงหาคม 2557 บริษัท 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ได้รับโอนสิทธิในสัญญาปฏิบัติการเดินเครื่องและบำรุงรักษาโรงไฟฟ้ากับผู้ให้บริการรายหนึ่ง จากบริษัทย่อยแห่งหนึ่งที่เลิกกิจการในปี 2557 สัญญาดังกล่าวลงวันที่ 30 มิถุนายน 2543 และมีระยะเวลา 20 ปี นับจากวันที่ระบุในสัญญา ตามเงื่อนไขของสัญญา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ผู้ให้บริการรายดังกล่าวจะต้องดำเนินการผลิตกระแสไฟฟ้าและบำรุงรักษาโรงไฟฟ้าให้กับบริษัทย่อย นอกจากนี้บริษัท ผลิตไฟฟ้าราชบุรี จำกัด จะต้องจ่ายค่าตอบแทนในการบริหารโครงการให้แก่ผู้ให้บริการรายดังกล่าวหรือได้รับเงินชดเชยจากผู้ให้บริการรายดังกล่าวตามเงื่อนไขที่ระบุไว้ในสัญญา</w:t>
      </w:r>
    </w:p>
    <w:p w:rsidR="0089395B" w:rsidRPr="00BE144E" w:rsidRDefault="0089395B" w:rsidP="0089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27 ตุลาคม 2543 บริษัท 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ได้ทำสัญญาซื้อขาย</w:t>
      </w:r>
      <w:r w:rsidRPr="00BE144E">
        <w:rPr>
          <w:rFonts w:ascii="Angsana New" w:hAnsi="Angsana New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BE144E">
        <w:rPr>
          <w:rFonts w:ascii="Angsana New" w:hAnsi="Angsana New"/>
          <w:sz w:val="30"/>
          <w:szCs w:val="30"/>
        </w:rPr>
        <w:t>(“</w:t>
      </w:r>
      <w:r w:rsidRPr="00BE144E">
        <w:rPr>
          <w:rFonts w:ascii="Angsana New" w:hAnsi="Angsana New"/>
          <w:sz w:val="30"/>
          <w:szCs w:val="30"/>
          <w:cs/>
        </w:rPr>
        <w:t>ปตท</w:t>
      </w:r>
      <w:r w:rsidRPr="00BE144E">
        <w:rPr>
          <w:rFonts w:ascii="Angsana New" w:hAnsi="Angsana New"/>
          <w:sz w:val="30"/>
          <w:szCs w:val="30"/>
        </w:rPr>
        <w:t xml:space="preserve">.”) </w:t>
      </w:r>
      <w:r w:rsidRPr="00BE144E">
        <w:rPr>
          <w:rFonts w:ascii="Angsana New" w:hAnsi="Angsana New"/>
          <w:sz w:val="30"/>
          <w:szCs w:val="30"/>
          <w:cs/>
        </w:rPr>
        <w:t>เป็นระยะเวลา 25 ปี โดย ปตท. จะจำหน่ายก๊าซธรรมชาติให้กับบริษัทย่อยดังกล่าวในปริมาณและราคาที่ตกลงกัน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1 มิถุนายน 2547 บริษัท 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Pr="00BE144E">
        <w:rPr>
          <w:rFonts w:ascii="Angsana New" w:hAnsi="Angsana New"/>
          <w:sz w:val="30"/>
          <w:szCs w:val="30"/>
        </w:rPr>
        <w:t xml:space="preserve">3 </w:t>
      </w:r>
      <w:r w:rsidRPr="00BE144E">
        <w:rPr>
          <w:rFonts w:ascii="Angsana New" w:hAnsi="Angsana New"/>
          <w:sz w:val="30"/>
          <w:szCs w:val="30"/>
          <w:cs/>
        </w:rPr>
        <w:t>ปี โดย ปตท. จะจำหน่ายน้ำมันดีเซลให้กับบริษัทย่อยดังกล่าวในปริมาณและราคาที่</w:t>
      </w:r>
      <w:r w:rsidRPr="00BE144E">
        <w:rPr>
          <w:rFonts w:ascii="Angsana New" w:hAnsi="Angsana New"/>
          <w:sz w:val="30"/>
          <w:szCs w:val="30"/>
          <w:cs/>
        </w:rPr>
        <w:br/>
        <w:t>ตกลงกัน ทั้งนี้ ระยะเวลาตามสัญญาจะได้รับการขยายออกไปโดยอัตโนมัติอย่างต่อเนื่องอีกคราวละ 1 ปี จนกว่าจะมีการแจ้งยุติสัญญาเป็นลายลักษณ์อักษรไม่น้อยกว่า 6 เดือน ก่อนที่สัญญาจะขยายโดยอัตโนมัติ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1 </w:t>
      </w:r>
      <w:r w:rsidRPr="00BE144E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E144E">
        <w:rPr>
          <w:rFonts w:ascii="Angsana New" w:hAnsi="Angsana New"/>
          <w:sz w:val="30"/>
          <w:szCs w:val="30"/>
        </w:rPr>
        <w:t xml:space="preserve">2557 </w:t>
      </w:r>
      <w:r w:rsidRPr="00BE144E">
        <w:rPr>
          <w:rFonts w:ascii="Angsana New" w:hAnsi="Angsana New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ได้รับโอนสิทธิในสัญญา</w:t>
      </w:r>
      <w:r w:rsidRPr="00BE144E">
        <w:rPr>
          <w:rFonts w:ascii="Angsana New" w:hAnsi="Angsana New"/>
          <w:sz w:val="30"/>
          <w:szCs w:val="30"/>
          <w:cs/>
        </w:rPr>
        <w:br/>
        <w:t xml:space="preserve">ซื้อขายก๊าซธรรมชาติกับ ปตท. จากบริษัทย่อยแห่งหนึ่งที่เลิกกิจการในปี </w:t>
      </w:r>
      <w:r w:rsidRPr="00BE144E">
        <w:rPr>
          <w:rFonts w:ascii="Angsana New" w:hAnsi="Angsana New"/>
          <w:sz w:val="30"/>
          <w:szCs w:val="30"/>
        </w:rPr>
        <w:t xml:space="preserve">2557 </w:t>
      </w:r>
      <w:r w:rsidRPr="00BE144E">
        <w:rPr>
          <w:rFonts w:ascii="Angsana New" w:hAnsi="Angsana New"/>
          <w:sz w:val="30"/>
          <w:szCs w:val="30"/>
          <w:cs/>
        </w:rPr>
        <w:t xml:space="preserve">สัญญาดังกล่าวลงวันที่ </w:t>
      </w:r>
      <w:r w:rsidRPr="00BE144E">
        <w:rPr>
          <w:rFonts w:ascii="Angsana New" w:hAnsi="Angsana New"/>
          <w:sz w:val="30"/>
          <w:szCs w:val="30"/>
        </w:rPr>
        <w:t xml:space="preserve">22 </w:t>
      </w:r>
      <w:r w:rsidRPr="00BE144E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E144E">
        <w:rPr>
          <w:rFonts w:ascii="Angsana New" w:hAnsi="Angsana New"/>
          <w:sz w:val="30"/>
          <w:szCs w:val="30"/>
        </w:rPr>
        <w:t xml:space="preserve">2540 </w:t>
      </w:r>
      <w:r w:rsidRPr="00BE144E">
        <w:rPr>
          <w:rFonts w:ascii="Angsana New" w:hAnsi="Angsana New"/>
          <w:sz w:val="30"/>
          <w:szCs w:val="30"/>
          <w:cs/>
        </w:rPr>
        <w:t xml:space="preserve">และมีระยะเวลา </w:t>
      </w:r>
      <w:r w:rsidRPr="00BE144E">
        <w:rPr>
          <w:rFonts w:ascii="Angsana New" w:hAnsi="Angsana New"/>
          <w:sz w:val="30"/>
          <w:szCs w:val="30"/>
        </w:rPr>
        <w:t xml:space="preserve">20 </w:t>
      </w:r>
      <w:r w:rsidRPr="00BE144E">
        <w:rPr>
          <w:rFonts w:ascii="Angsana New" w:hAnsi="Angsana New"/>
          <w:sz w:val="30"/>
          <w:szCs w:val="30"/>
          <w:cs/>
        </w:rPr>
        <w:t>ปี นับจากวันที่ระบุในสัญญา</w:t>
      </w:r>
    </w:p>
    <w:p w:rsidR="007136A0" w:rsidRPr="00BE144E" w:rsidRDefault="007136A0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0825" w:rsidRPr="00BE144E" w:rsidRDefault="000D0825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สัญญาจัดหาและซ่อมอะไหล่โรงไฟฟ้า (Contractual Service Agreement) 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29 ธันวาคม 2548 บริษัท 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Co</w:t>
      </w:r>
      <w:r w:rsidRPr="00BE144E">
        <w:rPr>
          <w:rFonts w:ascii="Angsana New" w:hAnsi="Angsana New"/>
          <w:sz w:val="30"/>
          <w:szCs w:val="30"/>
        </w:rPr>
        <w:t xml:space="preserve">mpany </w:t>
      </w:r>
      <w:r w:rsidRPr="00BE144E">
        <w:rPr>
          <w:rFonts w:ascii="Angsana New" w:hAnsi="Angsana New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BE144E">
        <w:rPr>
          <w:rFonts w:ascii="Angsana New" w:hAnsi="Angsana New"/>
          <w:sz w:val="30"/>
          <w:szCs w:val="30"/>
        </w:rPr>
        <w:t xml:space="preserve">2570 </w:t>
      </w:r>
      <w:r w:rsidRPr="00BE144E">
        <w:rPr>
          <w:rFonts w:ascii="Angsana New" w:hAnsi="Angsana New"/>
          <w:sz w:val="30"/>
          <w:szCs w:val="30"/>
          <w:cs/>
        </w:rPr>
        <w:t>โดยมีมูลค่าตามสัญญาประมาณ 42</w:t>
      </w:r>
      <w:r w:rsidRPr="00BE144E">
        <w:rPr>
          <w:rFonts w:ascii="Angsana New" w:hAnsi="Angsana New"/>
          <w:sz w:val="30"/>
          <w:szCs w:val="30"/>
        </w:rPr>
        <w:t xml:space="preserve">8.60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ต่อมาในปี </w:t>
      </w:r>
      <w:r w:rsidRPr="00BE144E">
        <w:rPr>
          <w:rFonts w:ascii="Angsana New" w:hAnsi="Angsana New"/>
          <w:sz w:val="30"/>
          <w:szCs w:val="30"/>
        </w:rPr>
        <w:t xml:space="preserve">2557 </w:t>
      </w:r>
      <w:r w:rsidRPr="00BE144E">
        <w:rPr>
          <w:rFonts w:ascii="Angsana New" w:hAnsi="Angsana New"/>
          <w:sz w:val="30"/>
          <w:szCs w:val="30"/>
          <w:cs/>
        </w:rPr>
        <w:t>คู่สัญญาทั้งสองฝ่ายตกลงปรับลดราคาและเปลี่ยนแปลงเงื่อนไขในสัญญาใหม่ โดยมีผลบังคับใช้ตั้งแต่เดือนกุมภาพันธ์ 2557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มีมูลค่าตามสัญญาเป็นจำนวนเงินประมาณ 418.21 ล้านเหรียญสหรัฐอเมริกา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 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061A4F" w:rsidRPr="00BE144E">
        <w:rPr>
          <w:rFonts w:ascii="Angsana New" w:hAnsi="Angsana New"/>
          <w:sz w:val="30"/>
          <w:szCs w:val="30"/>
        </w:rPr>
        <w:t xml:space="preserve">31 </w:t>
      </w:r>
      <w:r w:rsidR="00061A4F"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61A4F"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บริษัทย่อยดังกล่าวมีภาระผูกพันคงเหลือตามสัญญาเป็นจำนวนเงินประมาณ</w:t>
      </w:r>
      <w:r w:rsidR="007136A0" w:rsidRPr="00BE144E">
        <w:rPr>
          <w:rFonts w:ascii="Angsana New" w:hAnsi="Angsana New"/>
          <w:sz w:val="30"/>
          <w:szCs w:val="30"/>
        </w:rPr>
        <w:t xml:space="preserve"> </w:t>
      </w:r>
      <w:r w:rsidR="00B54DC7" w:rsidRPr="00BE144E">
        <w:rPr>
          <w:rFonts w:ascii="Angsana New" w:hAnsi="Angsana New"/>
          <w:sz w:val="30"/>
          <w:szCs w:val="30"/>
          <w:cs/>
        </w:rPr>
        <w:t>139.84</w:t>
      </w:r>
      <w:r w:rsidR="00061A4F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i/>
          <w:iCs/>
          <w:sz w:val="30"/>
          <w:szCs w:val="30"/>
        </w:rPr>
        <w:t>2</w:t>
      </w:r>
      <w:r w:rsidRPr="00BE144E">
        <w:rPr>
          <w:rFonts w:ascii="Angsana New" w:hAnsi="Angsana New"/>
          <w:i/>
          <w:iCs/>
          <w:sz w:val="30"/>
          <w:szCs w:val="30"/>
          <w:cs/>
        </w:rPr>
        <w:t>5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60: 161.74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i/>
          <w:iCs/>
          <w:sz w:val="30"/>
          <w:szCs w:val="30"/>
        </w:rPr>
        <w:t>)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BE144E">
        <w:rPr>
          <w:rFonts w:ascii="Angsana New" w:hAnsi="Angsana New"/>
          <w:sz w:val="30"/>
          <w:szCs w:val="30"/>
        </w:rPr>
        <w:t xml:space="preserve">6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z w:val="30"/>
          <w:szCs w:val="30"/>
          <w:cs/>
        </w:rPr>
        <w:br/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>บริษัทย่อยดังกล่าวมีเล็ตเตอร์ออฟเครดิตที่ยังไม่ได้ใช้จำนวน 6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2560: 6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DF1FEF" w:rsidRPr="00BE144E" w:rsidRDefault="00DF1FEF" w:rsidP="0012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B006AC" w:rsidRPr="00BE144E" w:rsidRDefault="00B006AC" w:rsidP="00B006A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BE144E">
        <w:rPr>
          <w:rFonts w:ascii="Angsana New" w:hAnsi="Angsana New"/>
          <w:b/>
          <w:bCs/>
          <w:i/>
          <w:iCs/>
          <w:sz w:val="30"/>
          <w:szCs w:val="30"/>
        </w:rPr>
        <w:t xml:space="preserve"> (Generator Rotor Lease Agreement)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006AC" w:rsidRPr="00BE144E" w:rsidRDefault="00B006AC" w:rsidP="00B006AC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1 </w:t>
      </w: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2558 </w:t>
      </w:r>
      <w:r w:rsidRPr="00BE144E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>ผลิตไฟฟ้าราชบุรี จำกัด ซึ่งเป็นบริษัทย่อยทางตรง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>ได้ทำสัญญาเช่าเพลาแกนหมุนสำหรับโรงไฟฟ้าพลังความร้อนร่วมกับ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General Electric International Operations </w:t>
      </w:r>
      <w:r w:rsidRPr="00BE144E">
        <w:rPr>
          <w:rFonts w:ascii="Angsana New" w:hAnsi="Angsana New"/>
          <w:spacing w:val="4"/>
          <w:sz w:val="30"/>
          <w:szCs w:val="30"/>
          <w:cs/>
        </w:rPr>
        <w:t>Co</w:t>
      </w:r>
      <w:r w:rsidRPr="00BE144E">
        <w:rPr>
          <w:rFonts w:ascii="Angsana New" w:hAnsi="Angsana New"/>
          <w:spacing w:val="4"/>
          <w:sz w:val="30"/>
          <w:szCs w:val="30"/>
        </w:rPr>
        <w:t xml:space="preserve">mpany </w:t>
      </w: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Inc. สัญญาดังกล่าวมีผลบังคับใช้ตั้งแต่วันที่ลงนามในสัญญาจนถึงวันสิ้นสุดสัญญาในเดือนมิถุนายน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2563 </w:t>
      </w:r>
      <w:r w:rsidRPr="00BE144E">
        <w:rPr>
          <w:rFonts w:ascii="Angsana New" w:hAnsi="Angsana New"/>
          <w:spacing w:val="4"/>
          <w:sz w:val="30"/>
          <w:szCs w:val="30"/>
          <w:cs/>
        </w:rPr>
        <w:t xml:space="preserve">โดยมีมูลค่าตามสัญญาเป็นจำนวนเงินประมาณ </w:t>
      </w:r>
      <w:r w:rsidRPr="00BE144E">
        <w:rPr>
          <w:rFonts w:ascii="Angsana New" w:hAnsi="Angsana New"/>
          <w:spacing w:val="4"/>
          <w:sz w:val="30"/>
          <w:szCs w:val="30"/>
        </w:rPr>
        <w:t xml:space="preserve">2.10 </w:t>
      </w:r>
      <w:r w:rsidRPr="00BE144E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pacing w:val="4"/>
          <w:sz w:val="30"/>
          <w:szCs w:val="30"/>
          <w:cs/>
        </w:rPr>
        <w:t>ทั้งนี้ บริษัทย่อย</w:t>
      </w:r>
      <w:r w:rsidR="00C0137A">
        <w:rPr>
          <w:rFonts w:ascii="Angsana New" w:hAnsi="Angsana New" w:hint="cs"/>
          <w:spacing w:val="4"/>
          <w:sz w:val="30"/>
          <w:szCs w:val="30"/>
          <w:cs/>
        </w:rPr>
        <w:t>ดังกล่าว</w:t>
      </w:r>
      <w:r w:rsidRPr="00BE144E">
        <w:rPr>
          <w:rFonts w:ascii="Angsana New" w:hAnsi="Angsana New"/>
          <w:spacing w:val="4"/>
          <w:sz w:val="30"/>
          <w:szCs w:val="30"/>
          <w:cs/>
        </w:rPr>
        <w:t>ได้จ่ายเงินล่วงหน้าภายใต้สัญญาดังกล่าวเป็นจำนวนเงิน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1.00 </w:t>
      </w:r>
      <w:r w:rsidRPr="00BE144E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pacing w:val="4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BE144E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BE144E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คู่สัญญาทั้งสอง</w:t>
      </w:r>
      <w:r w:rsidRPr="00BE144E">
        <w:rPr>
          <w:rFonts w:ascii="Angsana New" w:eastAsia="Cordia New" w:hAnsi="Angsana New"/>
          <w:snapToGrid w:val="0"/>
          <w:spacing w:val="2"/>
          <w:sz w:val="30"/>
          <w:szCs w:val="30"/>
          <w:cs/>
          <w:lang w:eastAsia="th-TH"/>
        </w:rPr>
        <w:t xml:space="preserve">ฝ่ายตกลงปรับลดราคาและเปลี่ยนแปลงเงื่อนไขในสัญญาใหม่ </w:t>
      </w:r>
      <w:r w:rsidRPr="00BE144E">
        <w:rPr>
          <w:rFonts w:ascii="Angsana New" w:hAnsi="Angsana New"/>
          <w:sz w:val="30"/>
          <w:szCs w:val="30"/>
          <w:cs/>
        </w:rPr>
        <w:t xml:space="preserve">โดยมีผลบังคับใช้ตั้งแต่เดือนตุลาคม </w:t>
      </w:r>
      <w:r w:rsidRPr="00BE144E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BE144E">
        <w:rPr>
          <w:rFonts w:ascii="Angsana New" w:hAnsi="Angsana New"/>
          <w:sz w:val="30"/>
          <w:szCs w:val="30"/>
          <w:cs/>
        </w:rPr>
        <w:t>โดยมีมูลค่าตามสัญญา</w:t>
      </w:r>
      <w:r w:rsidRPr="00BE144E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เป็นจำนวนเงิน</w:t>
      </w:r>
      <w:r w:rsidRPr="00BE144E">
        <w:rPr>
          <w:rFonts w:ascii="Angsana New" w:hAnsi="Angsana New"/>
          <w:sz w:val="30"/>
          <w:szCs w:val="30"/>
          <w:cs/>
        </w:rPr>
        <w:t xml:space="preserve">ประมาณ </w:t>
      </w:r>
      <w:r w:rsidRPr="00BE144E">
        <w:rPr>
          <w:rFonts w:ascii="Angsana New" w:hAnsi="Angsana New"/>
          <w:sz w:val="30"/>
          <w:szCs w:val="30"/>
          <w:lang w:bidi="ar-SA"/>
        </w:rPr>
        <w:t xml:space="preserve">1.98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ณ วันที่ 31 ธันวาคม 2561 </w:t>
      </w:r>
      <w:r w:rsidRPr="00BE144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บริษัทย่อยดังกล่าว</w:t>
      </w:r>
      <w:r w:rsidRPr="00BE144E">
        <w:rPr>
          <w:rFonts w:ascii="Angsana New" w:hAnsi="Angsana New"/>
          <w:sz w:val="30"/>
          <w:szCs w:val="30"/>
          <w:cs/>
        </w:rPr>
        <w:t>มีภาระผูกพันคงเหลือตามสัญญาเป็น</w:t>
      </w:r>
      <w:r w:rsidRPr="00BE144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จำนวนเงินประมาณ </w:t>
      </w:r>
      <w:r w:rsidR="009F526A" w:rsidRPr="00BE144E">
        <w:rPr>
          <w:rFonts w:ascii="Angsana New" w:hAnsi="Angsana New"/>
          <w:snapToGrid w:val="0"/>
          <w:sz w:val="30"/>
          <w:szCs w:val="30"/>
          <w:lang w:eastAsia="th-TH"/>
        </w:rPr>
        <w:t>0.37</w:t>
      </w:r>
      <w:r w:rsidRPr="00BE14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sz w:val="30"/>
          <w:szCs w:val="30"/>
          <w:lang w:bidi="ar-SA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lang w:bidi="ar-SA"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i/>
          <w:iCs/>
          <w:sz w:val="30"/>
          <w:szCs w:val="30"/>
          <w:lang w:bidi="ar-SA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BE144E">
        <w:rPr>
          <w:rFonts w:ascii="Angsana New" w:hAnsi="Angsana New"/>
          <w:i/>
          <w:iCs/>
          <w:sz w:val="30"/>
          <w:szCs w:val="30"/>
          <w:lang w:bidi="ar-SA"/>
        </w:rPr>
        <w:t>0.</w:t>
      </w:r>
      <w:r w:rsidRPr="00BE144E">
        <w:rPr>
          <w:rFonts w:ascii="Angsana New" w:hAnsi="Angsana New"/>
          <w:i/>
          <w:iCs/>
          <w:sz w:val="30"/>
          <w:szCs w:val="30"/>
        </w:rPr>
        <w:t>6</w:t>
      </w:r>
      <w:r w:rsidR="009F526A" w:rsidRPr="00BE144E">
        <w:rPr>
          <w:rFonts w:ascii="Angsana New" w:hAnsi="Angsana New"/>
          <w:i/>
          <w:iCs/>
          <w:sz w:val="30"/>
          <w:szCs w:val="30"/>
          <w:lang w:bidi="ar-SA"/>
        </w:rPr>
        <w:t>1</w:t>
      </w:r>
      <w:r w:rsidRPr="00BE144E">
        <w:rPr>
          <w:rFonts w:ascii="Angsana New" w:hAnsi="Angsana New"/>
          <w:i/>
          <w:iCs/>
          <w:sz w:val="30"/>
          <w:szCs w:val="30"/>
          <w:lang w:bidi="ar-SA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89395B" w:rsidRPr="00BE144E" w:rsidRDefault="0089395B" w:rsidP="0089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126B43" w:rsidRPr="00BE144E" w:rsidRDefault="00126B43" w:rsidP="0089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เพื่อใช้เป็นหลักประกันในการปฎิบัติตามเงื่อนไขต่างๆ ในการดำเนินธุรกิจปกติจำนวน </w:t>
      </w:r>
      <w:r w:rsidR="005577BC" w:rsidRPr="00BE144E">
        <w:rPr>
          <w:rFonts w:ascii="Angsana New" w:hAnsi="Angsana New"/>
          <w:sz w:val="30"/>
          <w:szCs w:val="30"/>
        </w:rPr>
        <w:t xml:space="preserve">       </w:t>
      </w:r>
      <w:r w:rsidRPr="00BE144E">
        <w:rPr>
          <w:rFonts w:ascii="Angsana New" w:hAnsi="Angsana New"/>
          <w:sz w:val="30"/>
          <w:szCs w:val="30"/>
          <w:cs/>
        </w:rPr>
        <w:br/>
      </w:r>
      <w:r w:rsidR="00537732" w:rsidRPr="00BE144E">
        <w:rPr>
          <w:rFonts w:ascii="Angsana New" w:hAnsi="Angsana New"/>
          <w:sz w:val="30"/>
          <w:szCs w:val="30"/>
        </w:rPr>
        <w:t xml:space="preserve">94.41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537732" w:rsidRPr="00BE144E">
        <w:rPr>
          <w:rFonts w:ascii="Angsana New" w:hAnsi="Angsana New"/>
          <w:sz w:val="30"/>
          <w:szCs w:val="30"/>
        </w:rPr>
        <w:t>11.50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ล้านเหรียญสหรัฐอเมริกา และ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8073C5" w:rsidRPr="00BE144E">
        <w:rPr>
          <w:rFonts w:ascii="Angsana New" w:hAnsi="Angsana New"/>
          <w:sz w:val="30"/>
          <w:szCs w:val="30"/>
        </w:rPr>
        <w:t>15.24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2560: 95.36       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21.92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</w:t>
      </w: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0.30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</w:rPr>
        <w:t>Standby Letter of Credit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 </w:t>
      </w:r>
      <w:r w:rsidRPr="00BE144E">
        <w:rPr>
          <w:rFonts w:ascii="Angsana New" w:hAnsi="Angsana New"/>
          <w:sz w:val="30"/>
          <w:szCs w:val="30"/>
        </w:rPr>
        <w:t>Standby Letter of Credit</w:t>
      </w:r>
      <w:r w:rsidRPr="00BE144E">
        <w:rPr>
          <w:rFonts w:ascii="Angsana New" w:hAnsi="Angsana New"/>
          <w:sz w:val="30"/>
          <w:szCs w:val="30"/>
          <w:cs/>
        </w:rPr>
        <w:t xml:space="preserve">      เพื่อใช้ค้ำประกันเงินสำรองเพื่อการชำระหนี้ </w:t>
      </w:r>
      <w:r w:rsidRPr="00BE144E">
        <w:rPr>
          <w:rFonts w:ascii="Angsana New" w:hAnsi="Angsana New"/>
          <w:sz w:val="30"/>
          <w:szCs w:val="30"/>
        </w:rPr>
        <w:t>(Debt Service Reserve Guarantee)</w:t>
      </w:r>
      <w:r w:rsidRPr="00BE144E">
        <w:rPr>
          <w:rFonts w:ascii="Angsana New" w:hAnsi="Angsana New"/>
          <w:sz w:val="30"/>
          <w:szCs w:val="30"/>
          <w:cs/>
        </w:rPr>
        <w:t xml:space="preserve"> ของการร่วมค้าและค้ำประกัน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br/>
        <w:t>การเพิ่มทุนในการร่วมค้าจำนวน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537732" w:rsidRPr="00BE144E">
        <w:rPr>
          <w:rFonts w:ascii="Angsana New" w:hAnsi="Angsana New"/>
          <w:sz w:val="30"/>
          <w:szCs w:val="30"/>
        </w:rPr>
        <w:t>1,600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 และ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537732" w:rsidRPr="00BE144E">
        <w:rPr>
          <w:rFonts w:ascii="Angsana New" w:hAnsi="Angsana New"/>
          <w:sz w:val="30"/>
          <w:szCs w:val="30"/>
        </w:rPr>
        <w:t>24.50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60: 1,457.66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24.00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577BC" w:rsidRPr="00BE144E" w:rsidRDefault="005577B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รายจ่ายฝ่ายทุน</w:t>
      </w:r>
    </w:p>
    <w:p w:rsidR="005577BC" w:rsidRPr="00BE144E" w:rsidRDefault="005577B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E144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Pr="00BE144E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Pr="00BE144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2561 </w:t>
      </w:r>
      <w:r w:rsidRPr="00BE144E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 ราช-ออสเตรเลีย คอร์ปอเรชั่น จำกัดและบริษัทย่อย </w:t>
      </w:r>
      <w:r w:rsidRPr="00BE144E">
        <w:rPr>
          <w:rFonts w:ascii="Angsana New" w:hAnsi="Angsana New"/>
          <w:sz w:val="30"/>
          <w:szCs w:val="30"/>
          <w:cs/>
        </w:rPr>
        <w:t>ซึ่งเป็นบริษัทย่อยทางอ้อม                          มีภาระผูกพัน</w:t>
      </w:r>
      <w:r w:rsidRPr="00BE144E">
        <w:rPr>
          <w:rFonts w:ascii="Angsana New" w:hAnsi="Angsana New"/>
          <w:spacing w:val="2"/>
          <w:sz w:val="30"/>
          <w:szCs w:val="30"/>
          <w:cs/>
        </w:rPr>
        <w:t>เกี่ยวกับรายจ่ายฝ่ายทุน</w:t>
      </w:r>
      <w:r w:rsidRPr="00BE144E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คงเหลือตามสัญญาที่สำคัญ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ได้แก่ สัญญางานก่อสร้าง</w:t>
      </w:r>
      <w:r w:rsidRPr="00BE144E">
        <w:rPr>
          <w:rFonts w:ascii="Angsana New" w:hAnsi="Angsana New"/>
          <w:sz w:val="30"/>
          <w:szCs w:val="30"/>
          <w:cs/>
        </w:rPr>
        <w:t xml:space="preserve">โรงไฟฟ้าพลังงานลม พลังงานแสงอาทิตย์และพลังงานก๊าซ </w:t>
      </w:r>
      <w:r w:rsidRPr="00BE144E">
        <w:rPr>
          <w:rFonts w:ascii="Angsana New" w:hAnsi="Angsana New"/>
          <w:spacing w:val="2"/>
          <w:sz w:val="30"/>
          <w:szCs w:val="30"/>
          <w:cs/>
        </w:rPr>
        <w:t>(</w:t>
      </w:r>
      <w:r w:rsidRPr="00BE144E">
        <w:rPr>
          <w:rFonts w:ascii="Angsana New" w:hAnsi="Angsana New"/>
          <w:spacing w:val="2"/>
          <w:sz w:val="30"/>
          <w:szCs w:val="30"/>
        </w:rPr>
        <w:t>Engineering Procurement &amp; Construction Contract</w:t>
      </w:r>
      <w:r w:rsidRPr="00BE144E">
        <w:rPr>
          <w:rFonts w:ascii="Angsana New" w:hAnsi="Angsana New"/>
          <w:spacing w:val="2"/>
          <w:sz w:val="30"/>
          <w:szCs w:val="30"/>
          <w:cs/>
        </w:rPr>
        <w:t>) และสัญญาบริการอื่นๆ เป็นจำนวนเงิน</w:t>
      </w:r>
      <w:r w:rsidR="00AC28FA" w:rsidRPr="00BE144E">
        <w:rPr>
          <w:rFonts w:ascii="Angsana New" w:hAnsi="Angsana New"/>
          <w:spacing w:val="2"/>
          <w:sz w:val="30"/>
          <w:szCs w:val="30"/>
        </w:rPr>
        <w:t xml:space="preserve"> 12.29</w:t>
      </w:r>
      <w:r w:rsidRPr="00BE144E">
        <w:rPr>
          <w:rFonts w:ascii="Angsana New" w:hAnsi="Angsana New"/>
          <w:spacing w:val="2"/>
          <w:sz w:val="30"/>
          <w:szCs w:val="30"/>
        </w:rPr>
        <w:t xml:space="preserve"> </w:t>
      </w:r>
      <w:r w:rsidRPr="00BE144E">
        <w:rPr>
          <w:rFonts w:ascii="Angsana New" w:hAnsi="Angsana New"/>
          <w:spacing w:val="2"/>
          <w:sz w:val="30"/>
          <w:szCs w:val="30"/>
          <w:cs/>
        </w:rPr>
        <w:t>ล้าน</w:t>
      </w:r>
      <w:r w:rsidRPr="00BE144E">
        <w:rPr>
          <w:rFonts w:ascii="Angsana New" w:hAnsi="Angsana New"/>
          <w:sz w:val="30"/>
          <w:szCs w:val="30"/>
          <w:cs/>
        </w:rPr>
        <w:t xml:space="preserve">เหรียญออสเตรเลีย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(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2560: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 61.21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ล้านเหรียญสหรัฐอเมริกา</w:t>
      </w:r>
      <w:r w:rsidRPr="00BE144E">
        <w:rPr>
          <w:rFonts w:ascii="Angsana New" w:hAnsi="Angsana New"/>
          <w:i/>
          <w:iCs/>
          <w:spacing w:val="2"/>
          <w:sz w:val="30"/>
          <w:szCs w:val="30"/>
        </w:rPr>
        <w:t xml:space="preserve"> 119.84 </w:t>
      </w:r>
      <w:r w:rsidRPr="00BE144E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เหรียญออสเตรเลีย และ</w:t>
      </w:r>
      <w:r w:rsidRPr="00BE144E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ล้านยูโร</w:t>
      </w:r>
      <w:r w:rsidRPr="00BE144E">
        <w:rPr>
          <w:rFonts w:ascii="Angsana New" w:hAnsi="Angsana New"/>
          <w:i/>
          <w:iCs/>
          <w:sz w:val="30"/>
          <w:szCs w:val="30"/>
        </w:rPr>
        <w:t>)</w:t>
      </w:r>
    </w:p>
    <w:p w:rsidR="0089395B" w:rsidRPr="00BE144E" w:rsidRDefault="0089395B" w:rsidP="0089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สัญญาการจำนำหุ้น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pacing w:val="4"/>
          <w:sz w:val="30"/>
          <w:szCs w:val="30"/>
          <w:cs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</w:t>
      </w:r>
      <w:r w:rsidRPr="00BE144E">
        <w:rPr>
          <w:rFonts w:ascii="Angsana New" w:hAnsi="Angsana New"/>
          <w:sz w:val="30"/>
          <w:szCs w:val="30"/>
          <w:cs/>
        </w:rPr>
        <w:t>เป็นหลักทรัพย์ค้ำประกันการกู้เงินให้แก่เจ้าหนี้เงินกู้ของบริษัทร่วมดังกล่าว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5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กลุ่มบริษัทได้นำใบหุ้นทั้งหมดของบริษัท ราชบุรีเพาเวอร์ จำกัด บริษัท ไฟฟ้าหงสา จำกัด บริษัท โซลาร์ต้า จำกัด </w:t>
      </w:r>
      <w:r w:rsidRPr="00BE144E">
        <w:rPr>
          <w:rFonts w:ascii="Angsana New" w:hAnsi="Angsana New"/>
          <w:spacing w:val="-5"/>
          <w:sz w:val="30"/>
          <w:szCs w:val="30"/>
          <w:cs/>
        </w:rPr>
        <w:t>บริษัท ราชบุรีเวอลด์ โคเจนเนอเรชั่น จำกัด บริษัท ไฟฟ้า เซเปียน</w:t>
      </w:r>
      <w:r w:rsidRPr="00BE144E">
        <w:rPr>
          <w:rFonts w:ascii="Angsana New" w:hAnsi="Angsana New"/>
          <w:spacing w:val="-5"/>
          <w:sz w:val="30"/>
          <w:szCs w:val="30"/>
        </w:rPr>
        <w:t>-</w:t>
      </w:r>
      <w:r w:rsidRPr="00BE144E">
        <w:rPr>
          <w:rFonts w:ascii="Angsana New" w:hAnsi="Angsana New"/>
          <w:spacing w:val="-5"/>
          <w:sz w:val="30"/>
          <w:szCs w:val="30"/>
          <w:cs/>
        </w:rPr>
        <w:t>เซน้ำน้อย จำกัด และบริษัท ผลิตไฟฟ้า นวนคร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5"/>
          <w:sz w:val="30"/>
          <w:szCs w:val="30"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2 จำกัด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บริษัท ไฟฟ้าน้ำงึม 2 จำกัด</w:t>
      </w:r>
    </w:p>
    <w:p w:rsidR="000D0825" w:rsidRPr="00BE144E" w:rsidRDefault="000D0825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0D0825" w:rsidRPr="00BE144E" w:rsidRDefault="000D0825" w:rsidP="000D0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Fareast Renewable Development Pte. Ltd. </w:t>
      </w:r>
      <w:r w:rsidRPr="00BE144E">
        <w:rPr>
          <w:rFonts w:ascii="Angsana New" w:hAnsi="Angsana New"/>
          <w:sz w:val="30"/>
          <w:szCs w:val="30"/>
          <w:cs/>
        </w:rPr>
        <w:t>ซึ่งเป็นการร่วมค้าทางอ้อม ได้นำใบหุ้นบางส่วนของ</w:t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 PT Bajradaya Sentranusa</w:t>
      </w:r>
      <w:r w:rsidRPr="00BE144E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</w:t>
      </w:r>
      <w:r w:rsidRPr="00BE144E">
        <w:rPr>
          <w:rFonts w:ascii="Angsana New" w:hAnsi="Angsana New"/>
          <w:sz w:val="30"/>
          <w:szCs w:val="30"/>
          <w:cs/>
          <w:lang w:val="th-TH"/>
        </w:rPr>
        <w:t xml:space="preserve"> PT Bajradaya Sentranusa</w:t>
      </w:r>
    </w:p>
    <w:p w:rsidR="000D0825" w:rsidRPr="00BE144E" w:rsidRDefault="000D0825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:rsidR="00B006AC" w:rsidRPr="00BE144E" w:rsidRDefault="00B006AC" w:rsidP="00B0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5"/>
          <w:sz w:val="30"/>
          <w:szCs w:val="30"/>
        </w:rPr>
      </w:pPr>
    </w:p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ในปี</w:t>
      </w:r>
      <w:r w:rsidRPr="00BE144E">
        <w:rPr>
          <w:rFonts w:ascii="Angsana New" w:hAnsi="Angsana New"/>
          <w:sz w:val="30"/>
          <w:szCs w:val="30"/>
        </w:rPr>
        <w:t xml:space="preserve"> 2557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 เมื่อวันที่ 25 ตุลาคม </w:t>
      </w:r>
      <w:r w:rsidRPr="00BE144E">
        <w:rPr>
          <w:rFonts w:ascii="Angsana New" w:hAnsi="Angsana New"/>
          <w:sz w:val="30"/>
          <w:szCs w:val="30"/>
        </w:rPr>
        <w:t xml:space="preserve">2561 </w:t>
      </w:r>
      <w:r w:rsidRPr="00BE144E">
        <w:rPr>
          <w:rFonts w:ascii="Angsana New" w:hAnsi="Angsana New"/>
          <w:sz w:val="30"/>
          <w:szCs w:val="30"/>
          <w:cs/>
        </w:rPr>
        <w:t>ศาลชั้นต้นได้มีคำพิพากษายกฟ้องของโจทก์ในคดีดังกล่าว</w:t>
      </w:r>
    </w:p>
    <w:p w:rsidR="0060279E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60279E" w:rsidRPr="00BE144E" w:rsidRDefault="0060279E" w:rsidP="00B04B3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เหตุการณ์ภายหลังรอบระยะเวลาที่รายงาน</w:t>
      </w:r>
    </w:p>
    <w:p w:rsidR="0032525C" w:rsidRPr="00BE144E" w:rsidRDefault="0032525C" w:rsidP="0024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0108F6" w:rsidRPr="00BE144E" w:rsidRDefault="000108F6" w:rsidP="00010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745C6" w:rsidRPr="00BE144E">
        <w:rPr>
          <w:rFonts w:ascii="Angsana New" w:hAnsi="Angsana New"/>
          <w:sz w:val="30"/>
          <w:szCs w:val="30"/>
        </w:rPr>
        <w:t>11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มกราคม </w:t>
      </w:r>
      <w:r w:rsidRPr="00BE144E">
        <w:rPr>
          <w:rFonts w:ascii="Angsana New" w:hAnsi="Angsana New"/>
          <w:sz w:val="30"/>
          <w:szCs w:val="30"/>
        </w:rPr>
        <w:t xml:space="preserve">2562 </w:t>
      </w:r>
      <w:r w:rsidRPr="00BE144E">
        <w:rPr>
          <w:rFonts w:ascii="Angsana New" w:hAnsi="Angsana New"/>
          <w:sz w:val="30"/>
          <w:szCs w:val="30"/>
          <w:cs/>
        </w:rPr>
        <w:t xml:space="preserve">บริษัทได้ชำระค่าหุ้นเพิ่มเติมให้แก่บริษัท ไฟฟ้า เซเปียน-เซน้ำน้อย จำกัด ซึ่งเป็น                                                            การร่วมค้าทางตรง 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 xml:space="preserve">25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0.44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BE144E">
        <w:rPr>
          <w:rFonts w:ascii="Angsana New" w:hAnsi="Angsana New"/>
          <w:sz w:val="30"/>
          <w:szCs w:val="30"/>
        </w:rPr>
        <w:t xml:space="preserve">14.03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</w:p>
    <w:p w:rsidR="00CF79D2" w:rsidRPr="00BE144E" w:rsidRDefault="00CF79D2" w:rsidP="00010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342B1B" w:rsidRPr="00BE144E" w:rsidRDefault="00342B1B" w:rsidP="0034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เมื่อวันที่ 1</w:t>
      </w:r>
      <w:r w:rsidR="00F745C6" w:rsidRPr="00BE144E">
        <w:rPr>
          <w:rFonts w:ascii="Angsana New" w:hAnsi="Angsana New"/>
          <w:sz w:val="30"/>
          <w:szCs w:val="30"/>
        </w:rPr>
        <w:t>2</w:t>
      </w:r>
      <w:r w:rsidRPr="00BE144E">
        <w:rPr>
          <w:rFonts w:ascii="Angsana New" w:hAnsi="Angsana New"/>
          <w:sz w:val="30"/>
          <w:szCs w:val="30"/>
          <w:cs/>
        </w:rPr>
        <w:t xml:space="preserve"> กุมภาพันธ์ 2562 บริษัทได้ชำระค่าหุ้นเพิ่มเติมให้แก่บริษัท ไฟฟ้า เซเปียน-เซน้ำน้อย จำกัด ซึ่งเป็น                                                            การร่วมค้าทางตรง ตามสัดส่วนการลงทุนร้อยละ </w:t>
      </w:r>
      <w:r w:rsidRPr="00BE144E">
        <w:rPr>
          <w:rFonts w:ascii="Angsana New" w:hAnsi="Angsana New"/>
          <w:sz w:val="30"/>
          <w:szCs w:val="30"/>
        </w:rPr>
        <w:t xml:space="preserve">25 </w:t>
      </w:r>
      <w:r w:rsidRPr="00BE144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E144E">
        <w:rPr>
          <w:rFonts w:ascii="Angsana New" w:hAnsi="Angsana New"/>
          <w:sz w:val="30"/>
          <w:szCs w:val="30"/>
        </w:rPr>
        <w:t xml:space="preserve">0.83 </w:t>
      </w:r>
      <w:r w:rsidRPr="00BE144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E17827" w:rsidRPr="00BE144E">
        <w:rPr>
          <w:rFonts w:ascii="Angsana New" w:hAnsi="Angsana New"/>
          <w:sz w:val="30"/>
          <w:szCs w:val="30"/>
        </w:rPr>
        <w:t>25.85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ล้านบาท</w:t>
      </w:r>
    </w:p>
    <w:p w:rsidR="000407D9" w:rsidRPr="00BE144E" w:rsidRDefault="000407D9" w:rsidP="0034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0407D9" w:rsidRPr="00BE144E" w:rsidRDefault="000407D9" w:rsidP="000407D9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44E">
        <w:rPr>
          <w:rFonts w:ascii="Angsana New" w:hAnsi="Angsana New"/>
          <w:sz w:val="30"/>
          <w:szCs w:val="30"/>
        </w:rPr>
        <w:t xml:space="preserve">5 </w:t>
      </w:r>
      <w:r w:rsidRPr="00BE144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E144E">
        <w:rPr>
          <w:rFonts w:ascii="Angsana New" w:hAnsi="Angsana New"/>
          <w:sz w:val="30"/>
          <w:szCs w:val="30"/>
        </w:rPr>
        <w:t xml:space="preserve">2562 </w:t>
      </w:r>
      <w:r w:rsidRPr="00BE144E">
        <w:rPr>
          <w:rFonts w:ascii="Angsana New" w:hAnsi="Angsana New"/>
          <w:sz w:val="30"/>
          <w:szCs w:val="30"/>
          <w:cs/>
        </w:rPr>
        <w:t>บริษัทได้ลงนามสัญญาระหว่างผู้ถือหุ้น กับบริษัทในประเทศแห่งหนึ่ง เพื่อร่วมลงทุนในโครงการโครงข่ายสายใยแก้วนำแสงใต้ดิน ทั้งสองฝ่ายตกลงจะจัดตั้งบริษัทร่วมทุนในประเทศไทยโดยบริษัท</w:t>
      </w:r>
      <w:r w:rsidRPr="00BE144E">
        <w:rPr>
          <w:rFonts w:ascii="Angsana New" w:hAnsi="Angsana New"/>
          <w:sz w:val="30"/>
          <w:szCs w:val="30"/>
        </w:rPr>
        <w:t xml:space="preserve">         </w:t>
      </w:r>
      <w:r w:rsidRPr="00BE144E">
        <w:rPr>
          <w:rFonts w:ascii="Angsana New" w:hAnsi="Angsana New"/>
          <w:sz w:val="30"/>
          <w:szCs w:val="30"/>
          <w:cs/>
        </w:rPr>
        <w:t xml:space="preserve">จะถือหุ้นในสัดส่วนร้อยละ </w:t>
      </w:r>
      <w:r w:rsidRPr="00BE144E">
        <w:rPr>
          <w:rFonts w:ascii="Angsana New" w:hAnsi="Angsana New"/>
          <w:sz w:val="30"/>
          <w:szCs w:val="30"/>
        </w:rPr>
        <w:t xml:space="preserve">49 </w:t>
      </w:r>
      <w:r w:rsidRPr="00BE144E">
        <w:rPr>
          <w:rFonts w:ascii="Angsana New" w:hAnsi="Angsana New"/>
          <w:sz w:val="30"/>
          <w:szCs w:val="30"/>
          <w:cs/>
        </w:rPr>
        <w:t xml:space="preserve">ทั้งนี้ คาดว่าจะดำเนินการแล้วเสร็จภายในเดือนเมษายน </w:t>
      </w:r>
      <w:r w:rsidRPr="00BE144E">
        <w:rPr>
          <w:rFonts w:ascii="Angsana New" w:hAnsi="Angsana New"/>
          <w:sz w:val="30"/>
          <w:szCs w:val="30"/>
        </w:rPr>
        <w:t>2562</w:t>
      </w:r>
    </w:p>
    <w:p w:rsidR="00E017AD" w:rsidRPr="00BE144E" w:rsidRDefault="00E017AD" w:rsidP="00E01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B249F">
        <w:rPr>
          <w:rFonts w:ascii="Angsana New" w:hAnsi="Angsana New"/>
          <w:sz w:val="30"/>
          <w:szCs w:val="30"/>
          <w:cs/>
        </w:rPr>
        <w:lastRenderedPageBreak/>
        <w:t>เมื่อวันที่ 18 กุมภาพันธ์ 256</w:t>
      </w:r>
      <w:r w:rsidRPr="002B249F">
        <w:rPr>
          <w:rFonts w:ascii="Angsana New" w:hAnsi="Angsana New"/>
          <w:sz w:val="30"/>
          <w:szCs w:val="30"/>
        </w:rPr>
        <w:t>2</w:t>
      </w:r>
      <w:r w:rsidRPr="002B249F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 25</w:t>
      </w:r>
      <w:r w:rsidRPr="002B249F">
        <w:rPr>
          <w:rFonts w:ascii="Angsana New" w:hAnsi="Angsana New"/>
          <w:sz w:val="30"/>
          <w:szCs w:val="30"/>
        </w:rPr>
        <w:t>61</w:t>
      </w:r>
      <w:r w:rsidRPr="002B249F">
        <w:rPr>
          <w:rFonts w:ascii="Angsana New" w:hAnsi="Angsana New"/>
          <w:sz w:val="30"/>
          <w:szCs w:val="30"/>
          <w:cs/>
        </w:rPr>
        <w:t xml:space="preserve"> จากกำไรสำหรับผลการดำเนินงานปี </w:t>
      </w:r>
      <w:r w:rsidRPr="002B249F">
        <w:rPr>
          <w:rFonts w:ascii="Angsana New" w:hAnsi="Angsana New"/>
          <w:sz w:val="30"/>
          <w:szCs w:val="30"/>
        </w:rPr>
        <w:t xml:space="preserve">2561 </w:t>
      </w:r>
      <w:r w:rsidRPr="002B249F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2B249F">
        <w:rPr>
          <w:rFonts w:ascii="Angsana New" w:hAnsi="Angsana New"/>
          <w:sz w:val="30"/>
          <w:szCs w:val="30"/>
        </w:rPr>
        <w:t xml:space="preserve">2.40 </w:t>
      </w:r>
      <w:r w:rsidRPr="002B249F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2B249F">
        <w:rPr>
          <w:rFonts w:ascii="Angsana New" w:hAnsi="Angsana New"/>
          <w:sz w:val="30"/>
          <w:szCs w:val="30"/>
        </w:rPr>
        <w:t xml:space="preserve"> 3,480 </w:t>
      </w:r>
      <w:r w:rsidRPr="002B249F">
        <w:rPr>
          <w:rFonts w:ascii="Angsana New" w:hAnsi="Angsana New"/>
          <w:sz w:val="30"/>
          <w:szCs w:val="30"/>
          <w:cs/>
        </w:rPr>
        <w:t xml:space="preserve">ล้านบาท สุทธิจากเงินปันผลระหว่างกาล ในอัตราหุ้นละ </w:t>
      </w:r>
      <w:r w:rsidRPr="002B249F">
        <w:rPr>
          <w:rFonts w:ascii="Angsana New" w:hAnsi="Angsana New"/>
          <w:sz w:val="30"/>
          <w:szCs w:val="30"/>
        </w:rPr>
        <w:t xml:space="preserve">1.15 </w:t>
      </w:r>
      <w:r w:rsidRPr="002B249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2B249F">
        <w:rPr>
          <w:rFonts w:ascii="Angsana New" w:hAnsi="Angsana New"/>
          <w:sz w:val="30"/>
          <w:szCs w:val="30"/>
        </w:rPr>
        <w:t>1,667</w:t>
      </w:r>
      <w:r w:rsidRPr="002B249F">
        <w:rPr>
          <w:rFonts w:ascii="Angsana New" w:hAnsi="Angsana New"/>
          <w:sz w:val="30"/>
          <w:szCs w:val="30"/>
          <w:cs/>
        </w:rPr>
        <w:t xml:space="preserve"> ล้านบาท ยอดสุทธิของเงินปันผลดังกล่าวเป็นจำนวนเงิน</w:t>
      </w:r>
      <w:r w:rsidRPr="002B249F">
        <w:rPr>
          <w:rFonts w:ascii="Angsana New" w:hAnsi="Angsana New"/>
          <w:sz w:val="30"/>
          <w:szCs w:val="30"/>
        </w:rPr>
        <w:t xml:space="preserve"> 1,813 </w:t>
      </w:r>
      <w:r w:rsidRPr="002B249F">
        <w:rPr>
          <w:rFonts w:ascii="Angsana New" w:hAnsi="Angsana New"/>
          <w:sz w:val="30"/>
          <w:szCs w:val="30"/>
          <w:cs/>
        </w:rPr>
        <w:t>ล้านบาท ทั้งนี้ การจ่ายเงินปันผลดังกล่าวขึ้นอยู่กับการอนุมัติจากที่ประชุมสามัญผู้ถือหุ้นในวันที่ 12 เมษายน 2562</w:t>
      </w:r>
    </w:p>
    <w:p w:rsidR="00CF79D2" w:rsidRPr="00BE144E" w:rsidRDefault="00CF79D2" w:rsidP="000D0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B04B3C" w:rsidRPr="00BE144E" w:rsidRDefault="00F85F5D" w:rsidP="00F85F5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มาตรฐานการราย</w:t>
      </w:r>
      <w:r w:rsidR="00FC2CC0" w:rsidRPr="00BE144E">
        <w:rPr>
          <w:rFonts w:ascii="Angsana New" w:hAnsi="Angsana New"/>
          <w:b/>
          <w:bCs/>
          <w:sz w:val="30"/>
          <w:szCs w:val="30"/>
          <w:cs/>
          <w:lang w:val="th-TH"/>
        </w:rPr>
        <w:t>งานทางการเงินที่ยังไม่ได้ใช้</w:t>
      </w:r>
    </w:p>
    <w:p w:rsidR="00F85F5D" w:rsidRPr="00BE144E" w:rsidRDefault="00F85F5D" w:rsidP="000D0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F85F5D" w:rsidRPr="00BE144E" w:rsidRDefault="00F85F5D" w:rsidP="009C06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BE144E">
        <w:rPr>
          <w:rFonts w:ascii="Angsana New" w:hAnsi="Angsana New"/>
          <w:sz w:val="30"/>
          <w:szCs w:val="30"/>
          <w:rtl/>
          <w:cs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คาดว่าจะมีผลกระทบท</w:t>
      </w:r>
      <w:r w:rsidR="00FC2CC0" w:rsidRPr="00BE144E">
        <w:rPr>
          <w:rFonts w:ascii="Angsana New" w:hAnsi="Angsana New"/>
          <w:sz w:val="30"/>
          <w:szCs w:val="30"/>
          <w:cs/>
          <w:lang w:val="en-US" w:bidi="th-TH"/>
        </w:rPr>
        <w:t>ี่มีสาระสำคัญต่องบการเงินรวมและ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 เมื่อนำมาถือปฏิบัติเป็นครั้งแรก</w:t>
      </w:r>
      <w:r w:rsidRPr="00BE144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E144E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BE144E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BE144E">
        <w:rPr>
          <w:rFonts w:ascii="Angsana New" w:hAnsi="Angsana New"/>
          <w:sz w:val="30"/>
          <w:szCs w:val="30"/>
        </w:rPr>
        <w:t xml:space="preserve"> 1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มกราคม ในปีดังต่อไปนี้</w:t>
      </w:r>
      <w:r w:rsidRPr="00BE144E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2"/>
        <w:gridCol w:w="5075"/>
        <w:gridCol w:w="963"/>
      </w:tblGrid>
      <w:tr w:rsidR="00F85F5D" w:rsidRPr="00BE144E" w:rsidTr="00D40603">
        <w:trPr>
          <w:tblHeader/>
        </w:trPr>
        <w:tc>
          <w:tcPr>
            <w:tcW w:w="3142" w:type="dxa"/>
          </w:tcPr>
          <w:p w:rsidR="00F85F5D" w:rsidRPr="00BE144E" w:rsidRDefault="00F85F5D" w:rsidP="00FC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E144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5" w:type="dxa"/>
          </w:tcPr>
          <w:p w:rsidR="00F85F5D" w:rsidRPr="00BE144E" w:rsidRDefault="00F85F5D" w:rsidP="00FC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144E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144E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144E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85F5D" w:rsidRPr="00BE144E" w:rsidTr="00D40603">
        <w:tc>
          <w:tcPr>
            <w:tcW w:w="3142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5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F85F5D" w:rsidRPr="00BE144E" w:rsidRDefault="00F85F5D" w:rsidP="008D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E144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:rsidR="00F85F5D" w:rsidRPr="00BE144E" w:rsidRDefault="00F85F5D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</w:rPr>
        <w:t xml:space="preserve">* 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D0825" w:rsidRPr="00BE144E" w:rsidRDefault="000D0825" w:rsidP="00F85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br w:type="page"/>
      </w:r>
    </w:p>
    <w:p w:rsidR="00F85F5D" w:rsidRPr="00BE144E" w:rsidRDefault="00F85F5D" w:rsidP="003028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907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990" w:hanging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F85F5D" w:rsidRPr="00BE144E" w:rsidRDefault="00F85F5D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325AA" w:rsidRPr="00BE144E" w:rsidRDefault="005325AA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Pr="00BE144E">
        <w:rPr>
          <w:rFonts w:ascii="Angsana New" w:hAnsi="Angsana New"/>
          <w:sz w:val="30"/>
          <w:szCs w:val="30"/>
          <w:lang w:bidi="th-TH"/>
        </w:rPr>
        <w:t>15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</w:t>
      </w:r>
      <w:r w:rsidRPr="00BE144E">
        <w:rPr>
          <w:rFonts w:ascii="Angsana New" w:hAnsi="Angsana New"/>
          <w:sz w:val="30"/>
          <w:szCs w:val="30"/>
          <w:rtl/>
          <w:cs/>
        </w:rPr>
        <w:t>(</w:t>
      </w:r>
      <w:r w:rsidRPr="00BE144E">
        <w:rPr>
          <w:rFonts w:ascii="Angsana New" w:hAnsi="Angsana New"/>
          <w:sz w:val="30"/>
          <w:szCs w:val="30"/>
          <w:rtl/>
          <w:cs/>
          <w:lang w:bidi="th-TH"/>
        </w:rPr>
        <w:t>หรือ ณ ขณะที่</w:t>
      </w:r>
      <w:r w:rsidRPr="00BE144E">
        <w:rPr>
          <w:rFonts w:ascii="Angsana New" w:hAnsi="Angsana New"/>
          <w:sz w:val="30"/>
          <w:szCs w:val="30"/>
          <w:rtl/>
          <w:cs/>
        </w:rPr>
        <w:t xml:space="preserve">) </w:t>
      </w:r>
      <w:r w:rsidRPr="00BE144E">
        <w:rPr>
          <w:rFonts w:ascii="Angsana New" w:hAnsi="Angsana New"/>
          <w:sz w:val="30"/>
          <w:szCs w:val="30"/>
          <w:rtl/>
          <w:cs/>
          <w:lang w:bidi="th-TH"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113F1B" w:rsidRPr="00BE144E" w:rsidRDefault="00113F1B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B9471F" w:rsidRPr="00BE144E" w:rsidRDefault="00B9471F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BE144E">
        <w:rPr>
          <w:rFonts w:ascii="Angsana New" w:hAnsi="Angsana New"/>
          <w:sz w:val="30"/>
          <w:szCs w:val="30"/>
          <w:lang w:bidi="th-TH"/>
        </w:rPr>
        <w:t>15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เป็นครั้งแรกต่องบการเงินรวมและงบการเงินเฉพาะกิจการ</w:t>
      </w:r>
    </w:p>
    <w:p w:rsidR="00113F1B" w:rsidRPr="00BE144E" w:rsidRDefault="00113F1B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A7CF9" w:rsidRPr="00BE144E" w:rsidRDefault="00EA7CF9" w:rsidP="003028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907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990" w:hanging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 w:rsidR="00674668" w:rsidRPr="00BE144E">
        <w:rPr>
          <w:rFonts w:ascii="Angsana New" w:hAnsi="Angsana New"/>
          <w:sz w:val="30"/>
          <w:szCs w:val="30"/>
          <w:cs/>
          <w:lang w:bidi="th-TH"/>
        </w:rPr>
        <w:t>นธ์และการบัญชีป้องกันความเสี่ยง</w:t>
      </w: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7CF9" w:rsidRPr="00BE144E" w:rsidRDefault="00EA7CF9" w:rsidP="003028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907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990" w:hanging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bookmarkStart w:id="0" w:name="_GoBack"/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BE144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Pr="00BE144E">
        <w:rPr>
          <w:rFonts w:ascii="Angsana New" w:hAnsi="Angsana New"/>
          <w:sz w:val="30"/>
          <w:szCs w:val="30"/>
        </w:rPr>
        <w:t>16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ได้นำเสนอวิธีการบัญชีเดียวสำหรับผู้เช่า </w:t>
      </w:r>
      <w:r w:rsidRPr="00BE144E">
        <w:rPr>
          <w:rFonts w:ascii="Angsana New" w:hAnsi="Angsana New"/>
          <w:sz w:val="30"/>
          <w:szCs w:val="30"/>
          <w:rtl/>
          <w:cs/>
        </w:rPr>
        <w:t>(</w:t>
      </w:r>
      <w:r w:rsidRPr="00BE144E">
        <w:rPr>
          <w:rFonts w:ascii="Angsana New" w:hAnsi="Angsana New"/>
          <w:sz w:val="30"/>
          <w:szCs w:val="30"/>
        </w:rPr>
        <w:t xml:space="preserve">Single lessee accounting model) </w:t>
      </w:r>
      <w:r w:rsidRPr="00BE144E">
        <w:rPr>
          <w:rFonts w:ascii="Angsana New" w:hAnsi="Angsana New"/>
          <w:sz w:val="30"/>
          <w:szCs w:val="30"/>
          <w:cs/>
          <w:lang w:bidi="th-TH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</w:t>
      </w:r>
      <w:r w:rsidR="00FD2207" w:rsidRPr="00BE144E">
        <w:rPr>
          <w:rFonts w:ascii="Angsana New" w:hAnsi="Angsana New"/>
          <w:sz w:val="30"/>
          <w:szCs w:val="30"/>
          <w:cs/>
          <w:lang w:bidi="th-TH"/>
        </w:rPr>
        <w:t>การเงินหรือสัญญาเช่าดำเนินงาน</w:t>
      </w: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7CF9" w:rsidRPr="00BE144E" w:rsidRDefault="00EA7CF9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BE144E">
        <w:rPr>
          <w:rFonts w:ascii="Angsana New" w:hAnsi="Angsana New"/>
          <w:sz w:val="30"/>
          <w:szCs w:val="30"/>
        </w:rPr>
        <w:t>16</w:t>
      </w:r>
      <w:r w:rsidRPr="00BE144E">
        <w:rPr>
          <w:rFonts w:ascii="Angsana New" w:hAnsi="Angsana New"/>
          <w:sz w:val="30"/>
          <w:szCs w:val="30"/>
          <w:cs/>
          <w:lang w:bidi="th-TH"/>
        </w:rPr>
        <w:t xml:space="preserve"> เป็นครั้งแรกต่องบการเงินรวมและงบการเงินเฉพาะกิจการ</w:t>
      </w:r>
    </w:p>
    <w:bookmarkEnd w:id="0"/>
    <w:p w:rsidR="005325AA" w:rsidRPr="00BE144E" w:rsidRDefault="005325AA" w:rsidP="0030289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5325AA" w:rsidRPr="00BE144E" w:rsidSect="00F82E62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77" w:rsidRDefault="00165177" w:rsidP="004956B4">
      <w:r>
        <w:separator/>
      </w:r>
    </w:p>
  </w:endnote>
  <w:endnote w:type="continuationSeparator" w:id="0">
    <w:p w:rsidR="00165177" w:rsidRDefault="001651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6641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D40603" w:rsidRPr="00907AD2" w:rsidRDefault="00D4060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7AD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7AD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7AD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017AD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907AD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CD6667" w:rsidRDefault="00D40603">
    <w:pPr>
      <w:pStyle w:val="Footer"/>
      <w:jc w:val="center"/>
      <w:rPr>
        <w:rFonts w:ascii="Angsana New" w:hAnsi="Angsana New"/>
        <w:sz w:val="30"/>
        <w:szCs w:val="30"/>
      </w:rPr>
    </w:pPr>
    <w:r w:rsidRPr="00CD6667">
      <w:rPr>
        <w:rFonts w:ascii="Angsana New" w:hAnsi="Angsana New"/>
        <w:sz w:val="30"/>
        <w:szCs w:val="30"/>
      </w:rPr>
      <w:fldChar w:fldCharType="begin"/>
    </w:r>
    <w:r w:rsidRPr="00CD6667">
      <w:rPr>
        <w:rFonts w:ascii="Angsana New" w:hAnsi="Angsana New"/>
        <w:sz w:val="30"/>
        <w:szCs w:val="30"/>
      </w:rPr>
      <w:instrText xml:space="preserve"> PAGE   \* MERGEFORMAT </w:instrText>
    </w:r>
    <w:r w:rsidRPr="00CD6667">
      <w:rPr>
        <w:rFonts w:ascii="Angsana New" w:hAnsi="Angsana New"/>
        <w:sz w:val="30"/>
        <w:szCs w:val="30"/>
      </w:rPr>
      <w:fldChar w:fldCharType="separate"/>
    </w:r>
    <w:r w:rsidR="00E017AD">
      <w:rPr>
        <w:rFonts w:ascii="Angsana New" w:hAnsi="Angsana New"/>
        <w:noProof/>
        <w:sz w:val="30"/>
        <w:szCs w:val="30"/>
      </w:rPr>
      <w:t>82</w:t>
    </w:r>
    <w:r w:rsidRPr="00CD666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FD11A6" w:rsidRDefault="00D40603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E017AD">
      <w:rPr>
        <w:rStyle w:val="PageNumber"/>
        <w:rFonts w:ascii="Angsana New" w:hAnsi="Angsana New"/>
        <w:noProof/>
        <w:sz w:val="30"/>
        <w:szCs w:val="30"/>
      </w:rPr>
      <w:t>87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D40603" w:rsidRPr="009F1F22" w:rsidRDefault="00D40603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FD11A6" w:rsidRDefault="00D40603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E017AD">
      <w:rPr>
        <w:rStyle w:val="PageNumber"/>
        <w:rFonts w:ascii="Angsana New" w:hAnsi="Angsana New"/>
        <w:noProof/>
        <w:sz w:val="30"/>
        <w:szCs w:val="30"/>
      </w:rPr>
      <w:t>90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D40603" w:rsidRPr="009F1F22" w:rsidRDefault="00D40603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FD11A6" w:rsidRDefault="00D40603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E017AD">
      <w:rPr>
        <w:rStyle w:val="PageNumber"/>
        <w:rFonts w:ascii="Angsana New" w:hAnsi="Angsana New"/>
        <w:noProof/>
        <w:sz w:val="30"/>
        <w:szCs w:val="30"/>
      </w:rPr>
      <w:t>92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D40603" w:rsidRPr="009F1F22" w:rsidRDefault="00D40603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702A20" w:rsidRDefault="00D40603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017AD">
      <w:rPr>
        <w:rStyle w:val="PageNumber"/>
        <w:rFonts w:ascii="Angsana New" w:hAnsi="Angsana New"/>
        <w:noProof/>
        <w:sz w:val="30"/>
        <w:szCs w:val="30"/>
        <w:cs/>
      </w:rPr>
      <w:t>133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40603" w:rsidRPr="007A6941" w:rsidRDefault="00D40603" w:rsidP="00122AB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77" w:rsidRDefault="00165177" w:rsidP="004956B4">
      <w:r>
        <w:separator/>
      </w:r>
    </w:p>
  </w:footnote>
  <w:footnote w:type="continuationSeparator" w:id="0">
    <w:p w:rsidR="00165177" w:rsidRDefault="001651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83331B" w:rsidRDefault="00D40603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83331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3331B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83331B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3331B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3331B">
      <w:rPr>
        <w:rFonts w:ascii="Angsana New" w:hAnsi="Angsana New"/>
        <w:b/>
        <w:bCs/>
        <w:sz w:val="32"/>
        <w:szCs w:val="32"/>
      </w:rPr>
      <w:t>(</w:t>
    </w:r>
    <w:r w:rsidRPr="0083331B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83331B">
      <w:rPr>
        <w:rFonts w:ascii="Angsana New" w:hAnsi="Angsana New"/>
        <w:b/>
        <w:bCs/>
        <w:sz w:val="32"/>
        <w:szCs w:val="32"/>
      </w:rPr>
      <w:t xml:space="preserve">) </w:t>
    </w:r>
    <w:r w:rsidRPr="0083331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8C671F" w:rsidRDefault="00D40603" w:rsidP="00146E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C671F">
      <w:rPr>
        <w:rFonts w:ascii="Angsana New" w:hAnsi="Angsana New"/>
        <w:b/>
        <w:bCs/>
        <w:sz w:val="32"/>
        <w:szCs w:val="32"/>
      </w:rPr>
      <w:t>31</w:t>
    </w:r>
    <w:r w:rsidRPr="008C671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87836" w:rsidRDefault="00D40603" w:rsidP="008B05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987836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87836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87836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87836">
      <w:rPr>
        <w:rFonts w:ascii="Angsana New" w:hAnsi="Angsana New"/>
        <w:b/>
        <w:bCs/>
        <w:sz w:val="32"/>
        <w:szCs w:val="32"/>
      </w:rPr>
      <w:t>(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87836">
      <w:rPr>
        <w:rFonts w:ascii="Angsana New" w:hAnsi="Angsana New"/>
        <w:b/>
        <w:bCs/>
        <w:sz w:val="32"/>
        <w:szCs w:val="32"/>
      </w:rPr>
      <w:t xml:space="preserve">) </w:t>
    </w:r>
    <w:r w:rsidRPr="0098783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Pr="008C671F" w:rsidRDefault="00D40603" w:rsidP="008B05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8C671F" w:rsidRDefault="00D40603" w:rsidP="008B05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  <w:cs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C671F">
      <w:rPr>
        <w:rFonts w:ascii="Angsana New" w:hAnsi="Angsana New"/>
        <w:b/>
        <w:bCs/>
        <w:sz w:val="32"/>
        <w:szCs w:val="32"/>
      </w:rPr>
      <w:t>31</w:t>
    </w:r>
    <w:r w:rsidRPr="008C671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87836" w:rsidRDefault="00D40603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987836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87836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87836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87836">
      <w:rPr>
        <w:rFonts w:ascii="Angsana New" w:hAnsi="Angsana New"/>
        <w:b/>
        <w:bCs/>
        <w:sz w:val="32"/>
        <w:szCs w:val="32"/>
      </w:rPr>
      <w:t>(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87836">
      <w:rPr>
        <w:rFonts w:ascii="Angsana New" w:hAnsi="Angsana New"/>
        <w:b/>
        <w:bCs/>
        <w:sz w:val="32"/>
        <w:szCs w:val="32"/>
      </w:rPr>
      <w:t xml:space="preserve">) </w:t>
    </w:r>
    <w:r w:rsidRPr="0098783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8C671F" w:rsidRDefault="00D40603" w:rsidP="00146E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C671F">
      <w:rPr>
        <w:rFonts w:ascii="Angsana New" w:hAnsi="Angsana New"/>
        <w:b/>
        <w:bCs/>
        <w:sz w:val="32"/>
        <w:szCs w:val="32"/>
      </w:rPr>
      <w:t>31</w:t>
    </w:r>
    <w:r w:rsidRPr="008C671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87836" w:rsidRDefault="00D40603" w:rsidP="00203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987836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87836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87836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87836">
      <w:rPr>
        <w:rFonts w:ascii="Angsana New" w:hAnsi="Angsana New"/>
        <w:b/>
        <w:bCs/>
        <w:sz w:val="32"/>
        <w:szCs w:val="32"/>
      </w:rPr>
      <w:t>(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87836">
      <w:rPr>
        <w:rFonts w:ascii="Angsana New" w:hAnsi="Angsana New"/>
        <w:b/>
        <w:bCs/>
        <w:sz w:val="32"/>
        <w:szCs w:val="32"/>
      </w:rPr>
      <w:t xml:space="preserve">) </w:t>
    </w:r>
    <w:r w:rsidRPr="0098783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Pr="008C671F" w:rsidRDefault="00D40603" w:rsidP="00203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8C671F" w:rsidRDefault="00D40603" w:rsidP="00203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  <w:cs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C671F">
      <w:rPr>
        <w:rFonts w:ascii="Angsana New" w:hAnsi="Angsana New"/>
        <w:b/>
        <w:bCs/>
        <w:sz w:val="32"/>
        <w:szCs w:val="32"/>
      </w:rPr>
      <w:t>31</w:t>
    </w:r>
    <w:r w:rsidRPr="008C671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87836" w:rsidRDefault="00D40603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987836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87836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87836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87836">
      <w:rPr>
        <w:rFonts w:ascii="Angsana New" w:hAnsi="Angsana New"/>
        <w:b/>
        <w:bCs/>
        <w:sz w:val="32"/>
        <w:szCs w:val="32"/>
      </w:rPr>
      <w:t>(</w:t>
    </w:r>
    <w:r w:rsidRPr="00987836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87836">
      <w:rPr>
        <w:rFonts w:ascii="Angsana New" w:hAnsi="Angsana New"/>
        <w:b/>
        <w:bCs/>
        <w:sz w:val="32"/>
        <w:szCs w:val="32"/>
      </w:rPr>
      <w:t xml:space="preserve">) </w:t>
    </w:r>
    <w:r w:rsidRPr="0098783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8C671F" w:rsidRDefault="00D40603" w:rsidP="00146E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C671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C671F">
      <w:rPr>
        <w:rFonts w:ascii="Angsana New" w:hAnsi="Angsana New"/>
        <w:b/>
        <w:bCs/>
        <w:sz w:val="32"/>
        <w:szCs w:val="32"/>
      </w:rPr>
      <w:t>31</w:t>
    </w:r>
    <w:r w:rsidRPr="008C671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40603" w:rsidRPr="008C671F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2007B" w:rsidRDefault="00D40603" w:rsidP="007061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9200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2007B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2007B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2007B">
      <w:rPr>
        <w:rFonts w:ascii="Angsana New" w:hAnsi="Angsana New"/>
        <w:b/>
        <w:bCs/>
        <w:sz w:val="32"/>
        <w:szCs w:val="32"/>
      </w:rPr>
      <w:t>(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2007B">
      <w:rPr>
        <w:rFonts w:ascii="Angsana New" w:hAnsi="Angsana New"/>
        <w:b/>
        <w:bCs/>
        <w:sz w:val="32"/>
        <w:szCs w:val="32"/>
      </w:rPr>
      <w:t xml:space="preserve">) </w:t>
    </w:r>
    <w:r w:rsidRPr="0092007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Default="00D40603" w:rsidP="007061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40603" w:rsidRPr="0045138F" w:rsidRDefault="00D40603" w:rsidP="007061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ปีสิ้นสุดวันที่ 31 ธันวาคม 2561</w:t>
    </w:r>
  </w:p>
  <w:p w:rsidR="00D40603" w:rsidRPr="009873F3" w:rsidRDefault="00D4060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2007B" w:rsidRDefault="00D40603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9200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2007B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2007B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2007B">
      <w:rPr>
        <w:rFonts w:ascii="Angsana New" w:hAnsi="Angsana New"/>
        <w:b/>
        <w:bCs/>
        <w:sz w:val="32"/>
        <w:szCs w:val="32"/>
      </w:rPr>
      <w:t>(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2007B">
      <w:rPr>
        <w:rFonts w:ascii="Angsana New" w:hAnsi="Angsana New"/>
        <w:b/>
        <w:bCs/>
        <w:sz w:val="32"/>
        <w:szCs w:val="32"/>
      </w:rPr>
      <w:t xml:space="preserve">) </w:t>
    </w:r>
    <w:r w:rsidRPr="0092007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47AB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E47ABF" w:rsidRDefault="00D40603" w:rsidP="00146E57">
    <w:pPr>
      <w:pStyle w:val="Header"/>
      <w:rPr>
        <w:rFonts w:ascii="Angsana New" w:hAnsi="Angsana New"/>
        <w:b/>
        <w:bCs/>
        <w:sz w:val="32"/>
        <w:szCs w:val="32"/>
      </w:rPr>
    </w:pPr>
    <w:r w:rsidRPr="00D213C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13C2">
      <w:rPr>
        <w:rFonts w:ascii="Angsana New" w:hAnsi="Angsana New"/>
        <w:b/>
        <w:bCs/>
        <w:sz w:val="32"/>
        <w:szCs w:val="32"/>
      </w:rPr>
      <w:t>31</w:t>
    </w:r>
    <w:r w:rsidRPr="00D213C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</w:p>
  <w:p w:rsidR="00D40603" w:rsidRPr="00B710BD" w:rsidRDefault="00D4060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603" w:rsidRPr="0092007B" w:rsidRDefault="00D40603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9200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92007B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92007B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92007B">
      <w:rPr>
        <w:rFonts w:ascii="Angsana New" w:hAnsi="Angsana New"/>
        <w:b/>
        <w:bCs/>
        <w:sz w:val="32"/>
        <w:szCs w:val="32"/>
      </w:rPr>
      <w:t>(</w:t>
    </w:r>
    <w:r w:rsidRPr="0092007B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92007B">
      <w:rPr>
        <w:rFonts w:ascii="Angsana New" w:hAnsi="Angsana New"/>
        <w:b/>
        <w:bCs/>
        <w:sz w:val="32"/>
        <w:szCs w:val="32"/>
      </w:rPr>
      <w:t xml:space="preserve">) </w:t>
    </w:r>
    <w:r w:rsidRPr="0092007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40603" w:rsidRDefault="00D40603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47AB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40603" w:rsidRPr="00E47ABF" w:rsidRDefault="00D40603" w:rsidP="00146E57">
    <w:pPr>
      <w:pStyle w:val="Header"/>
      <w:rPr>
        <w:rFonts w:ascii="Angsana New" w:hAnsi="Angsana New"/>
        <w:b/>
        <w:bCs/>
        <w:sz w:val="32"/>
        <w:szCs w:val="32"/>
      </w:rPr>
    </w:pPr>
    <w:r w:rsidRPr="00D213C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13C2">
      <w:rPr>
        <w:rFonts w:ascii="Angsana New" w:hAnsi="Angsana New"/>
        <w:b/>
        <w:bCs/>
        <w:sz w:val="32"/>
        <w:szCs w:val="32"/>
      </w:rPr>
      <w:t>31</w:t>
    </w:r>
    <w:r w:rsidRPr="00D213C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1</w:t>
    </w:r>
  </w:p>
  <w:p w:rsidR="00D40603" w:rsidRPr="00B710BD" w:rsidRDefault="00D4060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2D4F786"/>
    <w:lvl w:ilvl="0" w:tplc="783AEA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A92BCA"/>
    <w:multiLevelType w:val="hybridMultilevel"/>
    <w:tmpl w:val="0A62B2EA"/>
    <w:lvl w:ilvl="0" w:tplc="62C23EB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5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6" w15:restartNumberingAfterBreak="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30"/>
  </w:num>
  <w:num w:numId="14">
    <w:abstractNumId w:val="17"/>
  </w:num>
  <w:num w:numId="15">
    <w:abstractNumId w:val="21"/>
  </w:num>
  <w:num w:numId="16">
    <w:abstractNumId w:val="33"/>
  </w:num>
  <w:num w:numId="17">
    <w:abstractNumId w:val="35"/>
  </w:num>
  <w:num w:numId="18">
    <w:abstractNumId w:val="23"/>
  </w:num>
  <w:num w:numId="19">
    <w:abstractNumId w:val="13"/>
  </w:num>
  <w:num w:numId="20">
    <w:abstractNumId w:val="10"/>
  </w:num>
  <w:num w:numId="21">
    <w:abstractNumId w:val="31"/>
  </w:num>
  <w:num w:numId="22">
    <w:abstractNumId w:val="18"/>
  </w:num>
  <w:num w:numId="23">
    <w:abstractNumId w:val="28"/>
  </w:num>
  <w:num w:numId="24">
    <w:abstractNumId w:val="22"/>
  </w:num>
  <w:num w:numId="25">
    <w:abstractNumId w:val="14"/>
  </w:num>
  <w:num w:numId="26">
    <w:abstractNumId w:val="12"/>
  </w:num>
  <w:num w:numId="27">
    <w:abstractNumId w:val="37"/>
  </w:num>
  <w:num w:numId="28">
    <w:abstractNumId w:val="27"/>
  </w:num>
  <w:num w:numId="29">
    <w:abstractNumId w:val="25"/>
  </w:num>
  <w:num w:numId="30">
    <w:abstractNumId w:val="24"/>
  </w:num>
  <w:num w:numId="31">
    <w:abstractNumId w:val="32"/>
  </w:num>
  <w:num w:numId="32">
    <w:abstractNumId w:val="26"/>
  </w:num>
  <w:num w:numId="33">
    <w:abstractNumId w:val="36"/>
  </w:num>
  <w:num w:numId="34">
    <w:abstractNumId w:val="29"/>
  </w:num>
  <w:num w:numId="35">
    <w:abstractNumId w:val="20"/>
  </w:num>
  <w:num w:numId="36">
    <w:abstractNumId w:val="34"/>
  </w:num>
  <w:num w:numId="37">
    <w:abstractNumId w:val="16"/>
  </w:num>
  <w:num w:numId="38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姭佨ധԕ찔嫀"/>
  </w:docVars>
  <w:rsids>
    <w:rsidRoot w:val="00127299"/>
    <w:rsid w:val="0000007D"/>
    <w:rsid w:val="000004E3"/>
    <w:rsid w:val="000005ED"/>
    <w:rsid w:val="0000063D"/>
    <w:rsid w:val="000007A2"/>
    <w:rsid w:val="000008D5"/>
    <w:rsid w:val="00000BB5"/>
    <w:rsid w:val="00000CE7"/>
    <w:rsid w:val="00000D56"/>
    <w:rsid w:val="00000D62"/>
    <w:rsid w:val="00000F24"/>
    <w:rsid w:val="00000F5E"/>
    <w:rsid w:val="0000104D"/>
    <w:rsid w:val="00001260"/>
    <w:rsid w:val="000013D1"/>
    <w:rsid w:val="000017C7"/>
    <w:rsid w:val="000019C7"/>
    <w:rsid w:val="00001BBD"/>
    <w:rsid w:val="00001E81"/>
    <w:rsid w:val="00002354"/>
    <w:rsid w:val="0000240E"/>
    <w:rsid w:val="000028E0"/>
    <w:rsid w:val="00002AF0"/>
    <w:rsid w:val="00002BC5"/>
    <w:rsid w:val="00002E2E"/>
    <w:rsid w:val="000031D3"/>
    <w:rsid w:val="0000357C"/>
    <w:rsid w:val="00003A9F"/>
    <w:rsid w:val="00003ACC"/>
    <w:rsid w:val="00003BE8"/>
    <w:rsid w:val="00003C49"/>
    <w:rsid w:val="00003CF4"/>
    <w:rsid w:val="00003E88"/>
    <w:rsid w:val="00004458"/>
    <w:rsid w:val="00004D38"/>
    <w:rsid w:val="000052FD"/>
    <w:rsid w:val="00005436"/>
    <w:rsid w:val="0000544C"/>
    <w:rsid w:val="000059D5"/>
    <w:rsid w:val="00005EFE"/>
    <w:rsid w:val="000063E0"/>
    <w:rsid w:val="0000651C"/>
    <w:rsid w:val="00006671"/>
    <w:rsid w:val="00006792"/>
    <w:rsid w:val="00006EDD"/>
    <w:rsid w:val="00007506"/>
    <w:rsid w:val="000075CB"/>
    <w:rsid w:val="00007766"/>
    <w:rsid w:val="00007770"/>
    <w:rsid w:val="00007DC7"/>
    <w:rsid w:val="00010561"/>
    <w:rsid w:val="00010665"/>
    <w:rsid w:val="0001071E"/>
    <w:rsid w:val="000107E1"/>
    <w:rsid w:val="000108F6"/>
    <w:rsid w:val="00010903"/>
    <w:rsid w:val="00010D91"/>
    <w:rsid w:val="00010E08"/>
    <w:rsid w:val="00010F72"/>
    <w:rsid w:val="00011119"/>
    <w:rsid w:val="0001194A"/>
    <w:rsid w:val="00011E5D"/>
    <w:rsid w:val="00012064"/>
    <w:rsid w:val="00012358"/>
    <w:rsid w:val="00012397"/>
    <w:rsid w:val="00012528"/>
    <w:rsid w:val="00012B85"/>
    <w:rsid w:val="00012BA4"/>
    <w:rsid w:val="00012F87"/>
    <w:rsid w:val="000131A6"/>
    <w:rsid w:val="000132EA"/>
    <w:rsid w:val="0001342C"/>
    <w:rsid w:val="000135F4"/>
    <w:rsid w:val="00013616"/>
    <w:rsid w:val="000136AF"/>
    <w:rsid w:val="00013704"/>
    <w:rsid w:val="00013BD8"/>
    <w:rsid w:val="000142B5"/>
    <w:rsid w:val="00014395"/>
    <w:rsid w:val="0001449E"/>
    <w:rsid w:val="000146F1"/>
    <w:rsid w:val="000149A6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9D7"/>
    <w:rsid w:val="00015C27"/>
    <w:rsid w:val="00015C96"/>
    <w:rsid w:val="00015D4A"/>
    <w:rsid w:val="00015E6D"/>
    <w:rsid w:val="00015F1A"/>
    <w:rsid w:val="00015FAA"/>
    <w:rsid w:val="00016256"/>
    <w:rsid w:val="0001635D"/>
    <w:rsid w:val="0001641A"/>
    <w:rsid w:val="0001654E"/>
    <w:rsid w:val="00016742"/>
    <w:rsid w:val="000167C6"/>
    <w:rsid w:val="00016DE4"/>
    <w:rsid w:val="0001700D"/>
    <w:rsid w:val="00017844"/>
    <w:rsid w:val="0002019C"/>
    <w:rsid w:val="0002058D"/>
    <w:rsid w:val="00020836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338"/>
    <w:rsid w:val="0002277D"/>
    <w:rsid w:val="00022861"/>
    <w:rsid w:val="00022944"/>
    <w:rsid w:val="00022E65"/>
    <w:rsid w:val="000232B1"/>
    <w:rsid w:val="000234E6"/>
    <w:rsid w:val="0002369A"/>
    <w:rsid w:val="00023813"/>
    <w:rsid w:val="00023A7E"/>
    <w:rsid w:val="00023E11"/>
    <w:rsid w:val="00023E63"/>
    <w:rsid w:val="00023ED3"/>
    <w:rsid w:val="0002426A"/>
    <w:rsid w:val="000242C9"/>
    <w:rsid w:val="000242F0"/>
    <w:rsid w:val="00024551"/>
    <w:rsid w:val="0002455A"/>
    <w:rsid w:val="000246A7"/>
    <w:rsid w:val="000246F2"/>
    <w:rsid w:val="00024960"/>
    <w:rsid w:val="00024B70"/>
    <w:rsid w:val="00024C24"/>
    <w:rsid w:val="00024E83"/>
    <w:rsid w:val="00025093"/>
    <w:rsid w:val="0002566A"/>
    <w:rsid w:val="00026125"/>
    <w:rsid w:val="00026143"/>
    <w:rsid w:val="00026267"/>
    <w:rsid w:val="000264DA"/>
    <w:rsid w:val="000265C4"/>
    <w:rsid w:val="00026923"/>
    <w:rsid w:val="00026944"/>
    <w:rsid w:val="000269A7"/>
    <w:rsid w:val="00026B8B"/>
    <w:rsid w:val="00026C27"/>
    <w:rsid w:val="00026CA3"/>
    <w:rsid w:val="00026E0D"/>
    <w:rsid w:val="00026F02"/>
    <w:rsid w:val="00027356"/>
    <w:rsid w:val="00027395"/>
    <w:rsid w:val="000277ED"/>
    <w:rsid w:val="00027A78"/>
    <w:rsid w:val="00027BB3"/>
    <w:rsid w:val="00027C1D"/>
    <w:rsid w:val="00027C8C"/>
    <w:rsid w:val="000301A8"/>
    <w:rsid w:val="000301F2"/>
    <w:rsid w:val="000302F7"/>
    <w:rsid w:val="000308D0"/>
    <w:rsid w:val="00030987"/>
    <w:rsid w:val="000309F0"/>
    <w:rsid w:val="00030CC8"/>
    <w:rsid w:val="00030E6F"/>
    <w:rsid w:val="00030EB5"/>
    <w:rsid w:val="00030FFA"/>
    <w:rsid w:val="0003102B"/>
    <w:rsid w:val="00031110"/>
    <w:rsid w:val="00031B7A"/>
    <w:rsid w:val="00031DFB"/>
    <w:rsid w:val="00031F31"/>
    <w:rsid w:val="00032008"/>
    <w:rsid w:val="000320CD"/>
    <w:rsid w:val="000323CB"/>
    <w:rsid w:val="000324F0"/>
    <w:rsid w:val="00032675"/>
    <w:rsid w:val="000326F5"/>
    <w:rsid w:val="000330BB"/>
    <w:rsid w:val="0003353C"/>
    <w:rsid w:val="000339B8"/>
    <w:rsid w:val="000339E3"/>
    <w:rsid w:val="00033C4E"/>
    <w:rsid w:val="00033CFB"/>
    <w:rsid w:val="00033D45"/>
    <w:rsid w:val="00033F70"/>
    <w:rsid w:val="00034182"/>
    <w:rsid w:val="000342B7"/>
    <w:rsid w:val="000346A2"/>
    <w:rsid w:val="0003483C"/>
    <w:rsid w:val="000348C9"/>
    <w:rsid w:val="00034A55"/>
    <w:rsid w:val="00034BEA"/>
    <w:rsid w:val="00034DFD"/>
    <w:rsid w:val="00034F3E"/>
    <w:rsid w:val="0003501C"/>
    <w:rsid w:val="00035149"/>
    <w:rsid w:val="00035372"/>
    <w:rsid w:val="00035514"/>
    <w:rsid w:val="00035AA5"/>
    <w:rsid w:val="00035B81"/>
    <w:rsid w:val="00035C3E"/>
    <w:rsid w:val="000369B8"/>
    <w:rsid w:val="000369D6"/>
    <w:rsid w:val="00036C19"/>
    <w:rsid w:val="00036CA0"/>
    <w:rsid w:val="00036E08"/>
    <w:rsid w:val="00036F11"/>
    <w:rsid w:val="00037483"/>
    <w:rsid w:val="000375B7"/>
    <w:rsid w:val="0003782E"/>
    <w:rsid w:val="0003793F"/>
    <w:rsid w:val="00037A37"/>
    <w:rsid w:val="00037A5C"/>
    <w:rsid w:val="00037B04"/>
    <w:rsid w:val="00037CF6"/>
    <w:rsid w:val="00037F1A"/>
    <w:rsid w:val="00040077"/>
    <w:rsid w:val="0004022C"/>
    <w:rsid w:val="000407D9"/>
    <w:rsid w:val="00040B55"/>
    <w:rsid w:val="00040BCC"/>
    <w:rsid w:val="00041159"/>
    <w:rsid w:val="0004129F"/>
    <w:rsid w:val="000412E1"/>
    <w:rsid w:val="00041576"/>
    <w:rsid w:val="0004162C"/>
    <w:rsid w:val="00041800"/>
    <w:rsid w:val="0004198F"/>
    <w:rsid w:val="00041DC1"/>
    <w:rsid w:val="00042059"/>
    <w:rsid w:val="0004263F"/>
    <w:rsid w:val="00042720"/>
    <w:rsid w:val="00042A34"/>
    <w:rsid w:val="00042FE9"/>
    <w:rsid w:val="000431BB"/>
    <w:rsid w:val="00043297"/>
    <w:rsid w:val="000437D4"/>
    <w:rsid w:val="00043B82"/>
    <w:rsid w:val="00043D94"/>
    <w:rsid w:val="00043F2F"/>
    <w:rsid w:val="00044312"/>
    <w:rsid w:val="000451FD"/>
    <w:rsid w:val="000458DE"/>
    <w:rsid w:val="00045F1F"/>
    <w:rsid w:val="00045F78"/>
    <w:rsid w:val="000466DB"/>
    <w:rsid w:val="00046A27"/>
    <w:rsid w:val="00046CB3"/>
    <w:rsid w:val="00046D0B"/>
    <w:rsid w:val="0004702B"/>
    <w:rsid w:val="000476B3"/>
    <w:rsid w:val="0004778F"/>
    <w:rsid w:val="000479BE"/>
    <w:rsid w:val="00047C6D"/>
    <w:rsid w:val="0005032F"/>
    <w:rsid w:val="0005037F"/>
    <w:rsid w:val="00050AFE"/>
    <w:rsid w:val="00050DF0"/>
    <w:rsid w:val="000512F3"/>
    <w:rsid w:val="000512F9"/>
    <w:rsid w:val="00051307"/>
    <w:rsid w:val="0005163C"/>
    <w:rsid w:val="000516EB"/>
    <w:rsid w:val="00051730"/>
    <w:rsid w:val="00051A69"/>
    <w:rsid w:val="00051F48"/>
    <w:rsid w:val="0005227E"/>
    <w:rsid w:val="00052408"/>
    <w:rsid w:val="000527C0"/>
    <w:rsid w:val="0005294E"/>
    <w:rsid w:val="00052D76"/>
    <w:rsid w:val="00053262"/>
    <w:rsid w:val="0005326C"/>
    <w:rsid w:val="000534E7"/>
    <w:rsid w:val="00053C4C"/>
    <w:rsid w:val="00053C55"/>
    <w:rsid w:val="00053CB3"/>
    <w:rsid w:val="00053E19"/>
    <w:rsid w:val="00053ED5"/>
    <w:rsid w:val="00053F27"/>
    <w:rsid w:val="00054651"/>
    <w:rsid w:val="000546EE"/>
    <w:rsid w:val="00054892"/>
    <w:rsid w:val="00054DC2"/>
    <w:rsid w:val="0005517C"/>
    <w:rsid w:val="00055234"/>
    <w:rsid w:val="00055468"/>
    <w:rsid w:val="00055482"/>
    <w:rsid w:val="00055528"/>
    <w:rsid w:val="0005577F"/>
    <w:rsid w:val="00055960"/>
    <w:rsid w:val="00055CFD"/>
    <w:rsid w:val="00055D63"/>
    <w:rsid w:val="00056671"/>
    <w:rsid w:val="00056843"/>
    <w:rsid w:val="000568F0"/>
    <w:rsid w:val="00056906"/>
    <w:rsid w:val="00056A22"/>
    <w:rsid w:val="00056C07"/>
    <w:rsid w:val="00056E66"/>
    <w:rsid w:val="000571CF"/>
    <w:rsid w:val="00057235"/>
    <w:rsid w:val="000574DA"/>
    <w:rsid w:val="000576D0"/>
    <w:rsid w:val="0005790E"/>
    <w:rsid w:val="00057C6E"/>
    <w:rsid w:val="000600B7"/>
    <w:rsid w:val="000603B8"/>
    <w:rsid w:val="00060457"/>
    <w:rsid w:val="000609F1"/>
    <w:rsid w:val="00061335"/>
    <w:rsid w:val="00061359"/>
    <w:rsid w:val="00061415"/>
    <w:rsid w:val="000615AB"/>
    <w:rsid w:val="00061A4F"/>
    <w:rsid w:val="00061AAE"/>
    <w:rsid w:val="00061AF2"/>
    <w:rsid w:val="00061D45"/>
    <w:rsid w:val="00061F0B"/>
    <w:rsid w:val="000622B0"/>
    <w:rsid w:val="0006264E"/>
    <w:rsid w:val="0006266C"/>
    <w:rsid w:val="00062F6B"/>
    <w:rsid w:val="0006311F"/>
    <w:rsid w:val="00063194"/>
    <w:rsid w:val="0006354B"/>
    <w:rsid w:val="0006358C"/>
    <w:rsid w:val="00063B6D"/>
    <w:rsid w:val="00063C92"/>
    <w:rsid w:val="00063FDE"/>
    <w:rsid w:val="000640A0"/>
    <w:rsid w:val="000643BB"/>
    <w:rsid w:val="000646A7"/>
    <w:rsid w:val="00064CAC"/>
    <w:rsid w:val="0006549F"/>
    <w:rsid w:val="00065525"/>
    <w:rsid w:val="000655C4"/>
    <w:rsid w:val="000656E1"/>
    <w:rsid w:val="0006573E"/>
    <w:rsid w:val="000658B2"/>
    <w:rsid w:val="0006590E"/>
    <w:rsid w:val="00065ADE"/>
    <w:rsid w:val="00065C80"/>
    <w:rsid w:val="00065EE4"/>
    <w:rsid w:val="00065FF6"/>
    <w:rsid w:val="00066089"/>
    <w:rsid w:val="00066403"/>
    <w:rsid w:val="0006640C"/>
    <w:rsid w:val="00066538"/>
    <w:rsid w:val="00066730"/>
    <w:rsid w:val="00066A24"/>
    <w:rsid w:val="00067412"/>
    <w:rsid w:val="00067554"/>
    <w:rsid w:val="00067D22"/>
    <w:rsid w:val="00067F09"/>
    <w:rsid w:val="00070119"/>
    <w:rsid w:val="00070443"/>
    <w:rsid w:val="00070920"/>
    <w:rsid w:val="00070C1C"/>
    <w:rsid w:val="00070E4A"/>
    <w:rsid w:val="00070E9F"/>
    <w:rsid w:val="00070ED0"/>
    <w:rsid w:val="00070F50"/>
    <w:rsid w:val="0007101C"/>
    <w:rsid w:val="00071129"/>
    <w:rsid w:val="00071261"/>
    <w:rsid w:val="000712AB"/>
    <w:rsid w:val="00071670"/>
    <w:rsid w:val="00071B2A"/>
    <w:rsid w:val="00071CCD"/>
    <w:rsid w:val="00071D38"/>
    <w:rsid w:val="00071FBA"/>
    <w:rsid w:val="0007225D"/>
    <w:rsid w:val="000722E1"/>
    <w:rsid w:val="0007232E"/>
    <w:rsid w:val="000725C1"/>
    <w:rsid w:val="0007277C"/>
    <w:rsid w:val="00072950"/>
    <w:rsid w:val="00073026"/>
    <w:rsid w:val="000730CF"/>
    <w:rsid w:val="000732BF"/>
    <w:rsid w:val="000738D8"/>
    <w:rsid w:val="00073E77"/>
    <w:rsid w:val="000744FA"/>
    <w:rsid w:val="00074971"/>
    <w:rsid w:val="00074D89"/>
    <w:rsid w:val="00074F5C"/>
    <w:rsid w:val="0007509B"/>
    <w:rsid w:val="000751B4"/>
    <w:rsid w:val="000754D3"/>
    <w:rsid w:val="0007557D"/>
    <w:rsid w:val="00075990"/>
    <w:rsid w:val="000759B4"/>
    <w:rsid w:val="00075A71"/>
    <w:rsid w:val="00075A8B"/>
    <w:rsid w:val="00075C9B"/>
    <w:rsid w:val="00076037"/>
    <w:rsid w:val="00076495"/>
    <w:rsid w:val="000766A2"/>
    <w:rsid w:val="0007679B"/>
    <w:rsid w:val="00076B13"/>
    <w:rsid w:val="00076BAB"/>
    <w:rsid w:val="0007725A"/>
    <w:rsid w:val="000772F4"/>
    <w:rsid w:val="00077954"/>
    <w:rsid w:val="000779C7"/>
    <w:rsid w:val="000800C4"/>
    <w:rsid w:val="000802BD"/>
    <w:rsid w:val="000807F7"/>
    <w:rsid w:val="000808A5"/>
    <w:rsid w:val="000808F4"/>
    <w:rsid w:val="00080972"/>
    <w:rsid w:val="00080A69"/>
    <w:rsid w:val="00080CE6"/>
    <w:rsid w:val="00080E2C"/>
    <w:rsid w:val="00081BD6"/>
    <w:rsid w:val="00081FD7"/>
    <w:rsid w:val="000824C7"/>
    <w:rsid w:val="00082523"/>
    <w:rsid w:val="00082576"/>
    <w:rsid w:val="000825FC"/>
    <w:rsid w:val="00082BA6"/>
    <w:rsid w:val="00082F02"/>
    <w:rsid w:val="0008327C"/>
    <w:rsid w:val="0008356D"/>
    <w:rsid w:val="000838F4"/>
    <w:rsid w:val="00083D69"/>
    <w:rsid w:val="00083F08"/>
    <w:rsid w:val="00083F7F"/>
    <w:rsid w:val="0008438A"/>
    <w:rsid w:val="0008445F"/>
    <w:rsid w:val="0008447A"/>
    <w:rsid w:val="00084539"/>
    <w:rsid w:val="00084563"/>
    <w:rsid w:val="00084CB7"/>
    <w:rsid w:val="000851AB"/>
    <w:rsid w:val="00085373"/>
    <w:rsid w:val="0008537C"/>
    <w:rsid w:val="00085548"/>
    <w:rsid w:val="00085726"/>
    <w:rsid w:val="000858B5"/>
    <w:rsid w:val="00086021"/>
    <w:rsid w:val="00086280"/>
    <w:rsid w:val="0008635F"/>
    <w:rsid w:val="000864E3"/>
    <w:rsid w:val="000864E6"/>
    <w:rsid w:val="00087121"/>
    <w:rsid w:val="00087126"/>
    <w:rsid w:val="00087576"/>
    <w:rsid w:val="00087765"/>
    <w:rsid w:val="000877F1"/>
    <w:rsid w:val="00087BCE"/>
    <w:rsid w:val="00087C6D"/>
    <w:rsid w:val="00087C9A"/>
    <w:rsid w:val="00087D46"/>
    <w:rsid w:val="00087F58"/>
    <w:rsid w:val="0009004B"/>
    <w:rsid w:val="000901E9"/>
    <w:rsid w:val="000903F5"/>
    <w:rsid w:val="000905B0"/>
    <w:rsid w:val="00090C4C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65"/>
    <w:rsid w:val="00092641"/>
    <w:rsid w:val="000926C1"/>
    <w:rsid w:val="0009279D"/>
    <w:rsid w:val="000928F0"/>
    <w:rsid w:val="00092E52"/>
    <w:rsid w:val="00093258"/>
    <w:rsid w:val="000932D3"/>
    <w:rsid w:val="000936D5"/>
    <w:rsid w:val="00093A25"/>
    <w:rsid w:val="00093A93"/>
    <w:rsid w:val="00093DFB"/>
    <w:rsid w:val="00094460"/>
    <w:rsid w:val="0009458D"/>
    <w:rsid w:val="00094891"/>
    <w:rsid w:val="000949AF"/>
    <w:rsid w:val="00094A02"/>
    <w:rsid w:val="00094B35"/>
    <w:rsid w:val="00094EB9"/>
    <w:rsid w:val="0009515F"/>
    <w:rsid w:val="000956FD"/>
    <w:rsid w:val="000957CE"/>
    <w:rsid w:val="00095847"/>
    <w:rsid w:val="000961B4"/>
    <w:rsid w:val="000961D4"/>
    <w:rsid w:val="00096568"/>
    <w:rsid w:val="00096694"/>
    <w:rsid w:val="00096700"/>
    <w:rsid w:val="00096712"/>
    <w:rsid w:val="000968E5"/>
    <w:rsid w:val="00096A05"/>
    <w:rsid w:val="00096E14"/>
    <w:rsid w:val="00096EB5"/>
    <w:rsid w:val="0009727B"/>
    <w:rsid w:val="000973DB"/>
    <w:rsid w:val="000974F3"/>
    <w:rsid w:val="0009756E"/>
    <w:rsid w:val="0009759B"/>
    <w:rsid w:val="000977BF"/>
    <w:rsid w:val="00097BFD"/>
    <w:rsid w:val="000A0034"/>
    <w:rsid w:val="000A0369"/>
    <w:rsid w:val="000A036D"/>
    <w:rsid w:val="000A0568"/>
    <w:rsid w:val="000A0586"/>
    <w:rsid w:val="000A080A"/>
    <w:rsid w:val="000A08C3"/>
    <w:rsid w:val="000A0ACC"/>
    <w:rsid w:val="000A0C9B"/>
    <w:rsid w:val="000A0EA3"/>
    <w:rsid w:val="000A14F8"/>
    <w:rsid w:val="000A1515"/>
    <w:rsid w:val="000A1623"/>
    <w:rsid w:val="000A1719"/>
    <w:rsid w:val="000A18F8"/>
    <w:rsid w:val="000A192A"/>
    <w:rsid w:val="000A1C51"/>
    <w:rsid w:val="000A2079"/>
    <w:rsid w:val="000A23A9"/>
    <w:rsid w:val="000A249C"/>
    <w:rsid w:val="000A259D"/>
    <w:rsid w:val="000A2B4E"/>
    <w:rsid w:val="000A2CB6"/>
    <w:rsid w:val="000A2E7A"/>
    <w:rsid w:val="000A2F7A"/>
    <w:rsid w:val="000A34F9"/>
    <w:rsid w:val="000A363B"/>
    <w:rsid w:val="000A38C4"/>
    <w:rsid w:val="000A3B93"/>
    <w:rsid w:val="000A3F22"/>
    <w:rsid w:val="000A43D0"/>
    <w:rsid w:val="000A47E2"/>
    <w:rsid w:val="000A4A06"/>
    <w:rsid w:val="000A4EFE"/>
    <w:rsid w:val="000A50CC"/>
    <w:rsid w:val="000A5216"/>
    <w:rsid w:val="000A54F5"/>
    <w:rsid w:val="000A5583"/>
    <w:rsid w:val="000A57BF"/>
    <w:rsid w:val="000A58A2"/>
    <w:rsid w:val="000A5AFE"/>
    <w:rsid w:val="000A5C37"/>
    <w:rsid w:val="000A5E02"/>
    <w:rsid w:val="000A608F"/>
    <w:rsid w:val="000A616D"/>
    <w:rsid w:val="000A6294"/>
    <w:rsid w:val="000A62C5"/>
    <w:rsid w:val="000A64B4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C30"/>
    <w:rsid w:val="000A7D06"/>
    <w:rsid w:val="000B018B"/>
    <w:rsid w:val="000B0503"/>
    <w:rsid w:val="000B0720"/>
    <w:rsid w:val="000B0BE6"/>
    <w:rsid w:val="000B0E74"/>
    <w:rsid w:val="000B13CC"/>
    <w:rsid w:val="000B1511"/>
    <w:rsid w:val="000B174E"/>
    <w:rsid w:val="000B184F"/>
    <w:rsid w:val="000B1B44"/>
    <w:rsid w:val="000B21DC"/>
    <w:rsid w:val="000B21FA"/>
    <w:rsid w:val="000B27A1"/>
    <w:rsid w:val="000B27C5"/>
    <w:rsid w:val="000B2A85"/>
    <w:rsid w:val="000B2D46"/>
    <w:rsid w:val="000B2D4E"/>
    <w:rsid w:val="000B2E70"/>
    <w:rsid w:val="000B2FCB"/>
    <w:rsid w:val="000B3193"/>
    <w:rsid w:val="000B3AAD"/>
    <w:rsid w:val="000B3C59"/>
    <w:rsid w:val="000B3DF7"/>
    <w:rsid w:val="000B3EA5"/>
    <w:rsid w:val="000B438E"/>
    <w:rsid w:val="000B447B"/>
    <w:rsid w:val="000B4621"/>
    <w:rsid w:val="000B4690"/>
    <w:rsid w:val="000B47C8"/>
    <w:rsid w:val="000B47EA"/>
    <w:rsid w:val="000B4934"/>
    <w:rsid w:val="000B4AD5"/>
    <w:rsid w:val="000B4E23"/>
    <w:rsid w:val="000B5088"/>
    <w:rsid w:val="000B53AB"/>
    <w:rsid w:val="000B5708"/>
    <w:rsid w:val="000B6005"/>
    <w:rsid w:val="000B6777"/>
    <w:rsid w:val="000B6837"/>
    <w:rsid w:val="000B695E"/>
    <w:rsid w:val="000B6998"/>
    <w:rsid w:val="000B6AFD"/>
    <w:rsid w:val="000B6BDA"/>
    <w:rsid w:val="000B6D89"/>
    <w:rsid w:val="000B6E22"/>
    <w:rsid w:val="000B6F05"/>
    <w:rsid w:val="000B743B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0ED7"/>
    <w:rsid w:val="000C1079"/>
    <w:rsid w:val="000C1159"/>
    <w:rsid w:val="000C129B"/>
    <w:rsid w:val="000C12BC"/>
    <w:rsid w:val="000C1320"/>
    <w:rsid w:val="000C1822"/>
    <w:rsid w:val="000C19ED"/>
    <w:rsid w:val="000C1A68"/>
    <w:rsid w:val="000C1F98"/>
    <w:rsid w:val="000C2123"/>
    <w:rsid w:val="000C222A"/>
    <w:rsid w:val="000C24B8"/>
    <w:rsid w:val="000C26F3"/>
    <w:rsid w:val="000C3201"/>
    <w:rsid w:val="000C3576"/>
    <w:rsid w:val="000C35C8"/>
    <w:rsid w:val="000C40CF"/>
    <w:rsid w:val="000C4178"/>
    <w:rsid w:val="000C41A4"/>
    <w:rsid w:val="000C4231"/>
    <w:rsid w:val="000C4D02"/>
    <w:rsid w:val="000C4F26"/>
    <w:rsid w:val="000C50CD"/>
    <w:rsid w:val="000C55D7"/>
    <w:rsid w:val="000C56FF"/>
    <w:rsid w:val="000C5898"/>
    <w:rsid w:val="000C5B32"/>
    <w:rsid w:val="000C5B66"/>
    <w:rsid w:val="000C5DC6"/>
    <w:rsid w:val="000C5F42"/>
    <w:rsid w:val="000C61C9"/>
    <w:rsid w:val="000C6393"/>
    <w:rsid w:val="000C66D7"/>
    <w:rsid w:val="000C699B"/>
    <w:rsid w:val="000C6D34"/>
    <w:rsid w:val="000C6E5B"/>
    <w:rsid w:val="000C6F1B"/>
    <w:rsid w:val="000C738F"/>
    <w:rsid w:val="000C74A7"/>
    <w:rsid w:val="000C75BD"/>
    <w:rsid w:val="000C771C"/>
    <w:rsid w:val="000C78AD"/>
    <w:rsid w:val="000C7A7D"/>
    <w:rsid w:val="000C7C75"/>
    <w:rsid w:val="000C7D2E"/>
    <w:rsid w:val="000C7F81"/>
    <w:rsid w:val="000D03D6"/>
    <w:rsid w:val="000D0517"/>
    <w:rsid w:val="000D05B1"/>
    <w:rsid w:val="000D0744"/>
    <w:rsid w:val="000D0825"/>
    <w:rsid w:val="000D0AC3"/>
    <w:rsid w:val="000D0B08"/>
    <w:rsid w:val="000D104A"/>
    <w:rsid w:val="000D1453"/>
    <w:rsid w:val="000D15F7"/>
    <w:rsid w:val="000D1636"/>
    <w:rsid w:val="000D17B3"/>
    <w:rsid w:val="000D191D"/>
    <w:rsid w:val="000D1AB9"/>
    <w:rsid w:val="000D1CA0"/>
    <w:rsid w:val="000D1D16"/>
    <w:rsid w:val="000D1F19"/>
    <w:rsid w:val="000D1F87"/>
    <w:rsid w:val="000D2210"/>
    <w:rsid w:val="000D2357"/>
    <w:rsid w:val="000D27A1"/>
    <w:rsid w:val="000D29FC"/>
    <w:rsid w:val="000D2A64"/>
    <w:rsid w:val="000D2A68"/>
    <w:rsid w:val="000D2C08"/>
    <w:rsid w:val="000D2DF1"/>
    <w:rsid w:val="000D3186"/>
    <w:rsid w:val="000D33B4"/>
    <w:rsid w:val="000D3A65"/>
    <w:rsid w:val="000D3ABF"/>
    <w:rsid w:val="000D3ED5"/>
    <w:rsid w:val="000D41FB"/>
    <w:rsid w:val="000D43D5"/>
    <w:rsid w:val="000D45D4"/>
    <w:rsid w:val="000D4731"/>
    <w:rsid w:val="000D4901"/>
    <w:rsid w:val="000D4B9B"/>
    <w:rsid w:val="000D50B1"/>
    <w:rsid w:val="000D5152"/>
    <w:rsid w:val="000D5189"/>
    <w:rsid w:val="000D535A"/>
    <w:rsid w:val="000D581D"/>
    <w:rsid w:val="000D5857"/>
    <w:rsid w:val="000D5B22"/>
    <w:rsid w:val="000D5D6D"/>
    <w:rsid w:val="000D5E6C"/>
    <w:rsid w:val="000D5E76"/>
    <w:rsid w:val="000D5FDB"/>
    <w:rsid w:val="000D6157"/>
    <w:rsid w:val="000D6266"/>
    <w:rsid w:val="000D63C1"/>
    <w:rsid w:val="000D65FE"/>
    <w:rsid w:val="000D7143"/>
    <w:rsid w:val="000D79DC"/>
    <w:rsid w:val="000D7B69"/>
    <w:rsid w:val="000D7B7A"/>
    <w:rsid w:val="000D7D23"/>
    <w:rsid w:val="000D7E2D"/>
    <w:rsid w:val="000E01EE"/>
    <w:rsid w:val="000E0645"/>
    <w:rsid w:val="000E0809"/>
    <w:rsid w:val="000E0BDD"/>
    <w:rsid w:val="000E0D04"/>
    <w:rsid w:val="000E0DD0"/>
    <w:rsid w:val="000E0EEE"/>
    <w:rsid w:val="000E0FB3"/>
    <w:rsid w:val="000E1112"/>
    <w:rsid w:val="000E11F9"/>
    <w:rsid w:val="000E13A4"/>
    <w:rsid w:val="000E16C9"/>
    <w:rsid w:val="000E1E65"/>
    <w:rsid w:val="000E24CC"/>
    <w:rsid w:val="000E25F5"/>
    <w:rsid w:val="000E2A26"/>
    <w:rsid w:val="000E2B53"/>
    <w:rsid w:val="000E2E18"/>
    <w:rsid w:val="000E302C"/>
    <w:rsid w:val="000E3296"/>
    <w:rsid w:val="000E33BB"/>
    <w:rsid w:val="000E38A8"/>
    <w:rsid w:val="000E38E0"/>
    <w:rsid w:val="000E3AD4"/>
    <w:rsid w:val="000E3F37"/>
    <w:rsid w:val="000E44E3"/>
    <w:rsid w:val="000E4629"/>
    <w:rsid w:val="000E49CB"/>
    <w:rsid w:val="000E4ABA"/>
    <w:rsid w:val="000E5042"/>
    <w:rsid w:val="000E511E"/>
    <w:rsid w:val="000E5549"/>
    <w:rsid w:val="000E57F4"/>
    <w:rsid w:val="000E5EB1"/>
    <w:rsid w:val="000E5F8F"/>
    <w:rsid w:val="000E61CC"/>
    <w:rsid w:val="000E640C"/>
    <w:rsid w:val="000E652E"/>
    <w:rsid w:val="000E68C9"/>
    <w:rsid w:val="000E6980"/>
    <w:rsid w:val="000E6A6E"/>
    <w:rsid w:val="000E6CEA"/>
    <w:rsid w:val="000E6FD0"/>
    <w:rsid w:val="000E7073"/>
    <w:rsid w:val="000E7488"/>
    <w:rsid w:val="000E74E0"/>
    <w:rsid w:val="000E7583"/>
    <w:rsid w:val="000E7BDB"/>
    <w:rsid w:val="000E7E13"/>
    <w:rsid w:val="000F0317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872"/>
    <w:rsid w:val="000F2E5D"/>
    <w:rsid w:val="000F2E6E"/>
    <w:rsid w:val="000F3319"/>
    <w:rsid w:val="000F3365"/>
    <w:rsid w:val="000F3457"/>
    <w:rsid w:val="000F36CE"/>
    <w:rsid w:val="000F3899"/>
    <w:rsid w:val="000F3C06"/>
    <w:rsid w:val="000F3E52"/>
    <w:rsid w:val="000F41C7"/>
    <w:rsid w:val="000F480A"/>
    <w:rsid w:val="000F4C7A"/>
    <w:rsid w:val="000F4CC7"/>
    <w:rsid w:val="000F4E8F"/>
    <w:rsid w:val="000F4FDD"/>
    <w:rsid w:val="000F52B1"/>
    <w:rsid w:val="000F52CD"/>
    <w:rsid w:val="000F5851"/>
    <w:rsid w:val="000F5897"/>
    <w:rsid w:val="000F607B"/>
    <w:rsid w:val="000F6109"/>
    <w:rsid w:val="000F6126"/>
    <w:rsid w:val="000F6235"/>
    <w:rsid w:val="000F6375"/>
    <w:rsid w:val="000F639B"/>
    <w:rsid w:val="000F64DA"/>
    <w:rsid w:val="000F6C79"/>
    <w:rsid w:val="000F6CFE"/>
    <w:rsid w:val="000F72B3"/>
    <w:rsid w:val="000F72C4"/>
    <w:rsid w:val="000F7503"/>
    <w:rsid w:val="000F7642"/>
    <w:rsid w:val="000F76CB"/>
    <w:rsid w:val="000F7B42"/>
    <w:rsid w:val="000F7CD6"/>
    <w:rsid w:val="000F7E9A"/>
    <w:rsid w:val="00100573"/>
    <w:rsid w:val="00100666"/>
    <w:rsid w:val="00100C2F"/>
    <w:rsid w:val="00100D3A"/>
    <w:rsid w:val="00100FD0"/>
    <w:rsid w:val="00100FFF"/>
    <w:rsid w:val="0010152A"/>
    <w:rsid w:val="00101600"/>
    <w:rsid w:val="00101B3F"/>
    <w:rsid w:val="00101E70"/>
    <w:rsid w:val="0010205F"/>
    <w:rsid w:val="001022A3"/>
    <w:rsid w:val="001022EB"/>
    <w:rsid w:val="001023A6"/>
    <w:rsid w:val="00102682"/>
    <w:rsid w:val="00102960"/>
    <w:rsid w:val="001029A7"/>
    <w:rsid w:val="00102CAA"/>
    <w:rsid w:val="00102CD6"/>
    <w:rsid w:val="00102D69"/>
    <w:rsid w:val="001031E6"/>
    <w:rsid w:val="00103521"/>
    <w:rsid w:val="0010352B"/>
    <w:rsid w:val="001039A5"/>
    <w:rsid w:val="00103C5C"/>
    <w:rsid w:val="00103DD1"/>
    <w:rsid w:val="00103FD7"/>
    <w:rsid w:val="00104539"/>
    <w:rsid w:val="0010457C"/>
    <w:rsid w:val="001045D0"/>
    <w:rsid w:val="001046BE"/>
    <w:rsid w:val="001048AD"/>
    <w:rsid w:val="00104C5B"/>
    <w:rsid w:val="00104DDE"/>
    <w:rsid w:val="00104EAD"/>
    <w:rsid w:val="00105648"/>
    <w:rsid w:val="00105795"/>
    <w:rsid w:val="0010597C"/>
    <w:rsid w:val="001059DD"/>
    <w:rsid w:val="00105BA0"/>
    <w:rsid w:val="00105CB6"/>
    <w:rsid w:val="00106168"/>
    <w:rsid w:val="001063D8"/>
    <w:rsid w:val="00106514"/>
    <w:rsid w:val="0010654F"/>
    <w:rsid w:val="001066F4"/>
    <w:rsid w:val="00106986"/>
    <w:rsid w:val="00106A4B"/>
    <w:rsid w:val="00106BB0"/>
    <w:rsid w:val="00106D23"/>
    <w:rsid w:val="001071C5"/>
    <w:rsid w:val="001071D1"/>
    <w:rsid w:val="00107594"/>
    <w:rsid w:val="001077C4"/>
    <w:rsid w:val="00107886"/>
    <w:rsid w:val="00107B27"/>
    <w:rsid w:val="00107EF7"/>
    <w:rsid w:val="001102F8"/>
    <w:rsid w:val="0011053B"/>
    <w:rsid w:val="0011063F"/>
    <w:rsid w:val="0011086B"/>
    <w:rsid w:val="00110942"/>
    <w:rsid w:val="00110CE0"/>
    <w:rsid w:val="0011137C"/>
    <w:rsid w:val="001118EC"/>
    <w:rsid w:val="0011228A"/>
    <w:rsid w:val="0011248E"/>
    <w:rsid w:val="001125BB"/>
    <w:rsid w:val="00112819"/>
    <w:rsid w:val="0011283C"/>
    <w:rsid w:val="00112BFC"/>
    <w:rsid w:val="00112EC0"/>
    <w:rsid w:val="0011354A"/>
    <w:rsid w:val="0011378F"/>
    <w:rsid w:val="00113B34"/>
    <w:rsid w:val="00113E1F"/>
    <w:rsid w:val="00113F1B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5A"/>
    <w:rsid w:val="00117B78"/>
    <w:rsid w:val="00117C37"/>
    <w:rsid w:val="00117C5C"/>
    <w:rsid w:val="00117CEB"/>
    <w:rsid w:val="00117D6F"/>
    <w:rsid w:val="001200B5"/>
    <w:rsid w:val="00120163"/>
    <w:rsid w:val="001202E8"/>
    <w:rsid w:val="00120302"/>
    <w:rsid w:val="001204B8"/>
    <w:rsid w:val="001204C7"/>
    <w:rsid w:val="0012070E"/>
    <w:rsid w:val="001208BB"/>
    <w:rsid w:val="00120BCF"/>
    <w:rsid w:val="00120C22"/>
    <w:rsid w:val="00121317"/>
    <w:rsid w:val="001214D5"/>
    <w:rsid w:val="0012194D"/>
    <w:rsid w:val="001219E3"/>
    <w:rsid w:val="00121AD0"/>
    <w:rsid w:val="00121D45"/>
    <w:rsid w:val="00122873"/>
    <w:rsid w:val="00122AB5"/>
    <w:rsid w:val="00122B8F"/>
    <w:rsid w:val="00122E06"/>
    <w:rsid w:val="00122E79"/>
    <w:rsid w:val="00122E9F"/>
    <w:rsid w:val="001231CC"/>
    <w:rsid w:val="001231D5"/>
    <w:rsid w:val="001232D2"/>
    <w:rsid w:val="00123336"/>
    <w:rsid w:val="001236F5"/>
    <w:rsid w:val="00123737"/>
    <w:rsid w:val="00123AC4"/>
    <w:rsid w:val="0012447F"/>
    <w:rsid w:val="001245F1"/>
    <w:rsid w:val="00124623"/>
    <w:rsid w:val="001246C9"/>
    <w:rsid w:val="00124B92"/>
    <w:rsid w:val="00124BFC"/>
    <w:rsid w:val="001257E3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85C"/>
    <w:rsid w:val="00126A20"/>
    <w:rsid w:val="00126A30"/>
    <w:rsid w:val="00126B43"/>
    <w:rsid w:val="00126C10"/>
    <w:rsid w:val="0012700E"/>
    <w:rsid w:val="001270DC"/>
    <w:rsid w:val="00127299"/>
    <w:rsid w:val="001272A0"/>
    <w:rsid w:val="00127356"/>
    <w:rsid w:val="0013000C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3"/>
    <w:rsid w:val="0013123A"/>
    <w:rsid w:val="00131345"/>
    <w:rsid w:val="00131392"/>
    <w:rsid w:val="0013142A"/>
    <w:rsid w:val="001314C0"/>
    <w:rsid w:val="0013174E"/>
    <w:rsid w:val="00131BCF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1AE"/>
    <w:rsid w:val="001332B2"/>
    <w:rsid w:val="00133335"/>
    <w:rsid w:val="00133635"/>
    <w:rsid w:val="00133844"/>
    <w:rsid w:val="00133973"/>
    <w:rsid w:val="00133B84"/>
    <w:rsid w:val="00133C37"/>
    <w:rsid w:val="00133D6A"/>
    <w:rsid w:val="00133E02"/>
    <w:rsid w:val="00133F1E"/>
    <w:rsid w:val="001341D9"/>
    <w:rsid w:val="001341DF"/>
    <w:rsid w:val="001342C9"/>
    <w:rsid w:val="00134A35"/>
    <w:rsid w:val="00134A4C"/>
    <w:rsid w:val="00134B53"/>
    <w:rsid w:val="00134BD8"/>
    <w:rsid w:val="00134C22"/>
    <w:rsid w:val="0013526B"/>
    <w:rsid w:val="001352C8"/>
    <w:rsid w:val="001357DA"/>
    <w:rsid w:val="001369B8"/>
    <w:rsid w:val="001372E4"/>
    <w:rsid w:val="00137413"/>
    <w:rsid w:val="00137494"/>
    <w:rsid w:val="00137742"/>
    <w:rsid w:val="00137780"/>
    <w:rsid w:val="00137CFC"/>
    <w:rsid w:val="00137D6E"/>
    <w:rsid w:val="001400ED"/>
    <w:rsid w:val="0014058B"/>
    <w:rsid w:val="001407B8"/>
    <w:rsid w:val="00140922"/>
    <w:rsid w:val="00140A31"/>
    <w:rsid w:val="00140C04"/>
    <w:rsid w:val="00140C7C"/>
    <w:rsid w:val="00140ED4"/>
    <w:rsid w:val="00140FB7"/>
    <w:rsid w:val="001412CD"/>
    <w:rsid w:val="0014137F"/>
    <w:rsid w:val="00142019"/>
    <w:rsid w:val="001423D0"/>
    <w:rsid w:val="001423D2"/>
    <w:rsid w:val="0014257A"/>
    <w:rsid w:val="001427E2"/>
    <w:rsid w:val="00142925"/>
    <w:rsid w:val="00143430"/>
    <w:rsid w:val="001434A2"/>
    <w:rsid w:val="0014359A"/>
    <w:rsid w:val="001439E9"/>
    <w:rsid w:val="00143C41"/>
    <w:rsid w:val="00143D1F"/>
    <w:rsid w:val="00144425"/>
    <w:rsid w:val="0014498D"/>
    <w:rsid w:val="00144E19"/>
    <w:rsid w:val="00144EFC"/>
    <w:rsid w:val="001453F2"/>
    <w:rsid w:val="00145673"/>
    <w:rsid w:val="001457B1"/>
    <w:rsid w:val="00145AB6"/>
    <w:rsid w:val="001462F6"/>
    <w:rsid w:val="001465D3"/>
    <w:rsid w:val="001465FE"/>
    <w:rsid w:val="00146600"/>
    <w:rsid w:val="00146856"/>
    <w:rsid w:val="00146E02"/>
    <w:rsid w:val="00146E57"/>
    <w:rsid w:val="00146E63"/>
    <w:rsid w:val="00146E97"/>
    <w:rsid w:val="001472BD"/>
    <w:rsid w:val="001477FB"/>
    <w:rsid w:val="00147905"/>
    <w:rsid w:val="0014791F"/>
    <w:rsid w:val="00147FC5"/>
    <w:rsid w:val="0015007F"/>
    <w:rsid w:val="001501C4"/>
    <w:rsid w:val="001502C5"/>
    <w:rsid w:val="001503B3"/>
    <w:rsid w:val="00150501"/>
    <w:rsid w:val="0015064F"/>
    <w:rsid w:val="00150803"/>
    <w:rsid w:val="00150A2B"/>
    <w:rsid w:val="00150BCA"/>
    <w:rsid w:val="00150FD7"/>
    <w:rsid w:val="00151345"/>
    <w:rsid w:val="0015166A"/>
    <w:rsid w:val="00151693"/>
    <w:rsid w:val="001516F0"/>
    <w:rsid w:val="00151F14"/>
    <w:rsid w:val="00151FED"/>
    <w:rsid w:val="0015205F"/>
    <w:rsid w:val="00152214"/>
    <w:rsid w:val="001524C3"/>
    <w:rsid w:val="0015267D"/>
    <w:rsid w:val="00152B69"/>
    <w:rsid w:val="00153203"/>
    <w:rsid w:val="0015344A"/>
    <w:rsid w:val="0015345A"/>
    <w:rsid w:val="00153470"/>
    <w:rsid w:val="00153579"/>
    <w:rsid w:val="001535DC"/>
    <w:rsid w:val="00153C41"/>
    <w:rsid w:val="00153E32"/>
    <w:rsid w:val="001544F1"/>
    <w:rsid w:val="00154633"/>
    <w:rsid w:val="00154842"/>
    <w:rsid w:val="00154989"/>
    <w:rsid w:val="00154B0E"/>
    <w:rsid w:val="00154B3F"/>
    <w:rsid w:val="00154C40"/>
    <w:rsid w:val="00154DB2"/>
    <w:rsid w:val="00154FF0"/>
    <w:rsid w:val="00155116"/>
    <w:rsid w:val="001558D9"/>
    <w:rsid w:val="0015591C"/>
    <w:rsid w:val="001559F5"/>
    <w:rsid w:val="00155E34"/>
    <w:rsid w:val="00155FD9"/>
    <w:rsid w:val="0015645F"/>
    <w:rsid w:val="001569D0"/>
    <w:rsid w:val="00156BAB"/>
    <w:rsid w:val="00156CF3"/>
    <w:rsid w:val="00156DB8"/>
    <w:rsid w:val="00156DE3"/>
    <w:rsid w:val="00157149"/>
    <w:rsid w:val="001571B2"/>
    <w:rsid w:val="001571B6"/>
    <w:rsid w:val="00157857"/>
    <w:rsid w:val="00157A4E"/>
    <w:rsid w:val="00157C74"/>
    <w:rsid w:val="00157DB5"/>
    <w:rsid w:val="00157E07"/>
    <w:rsid w:val="00157FD3"/>
    <w:rsid w:val="00160214"/>
    <w:rsid w:val="0016056B"/>
    <w:rsid w:val="00160B21"/>
    <w:rsid w:val="00160EA2"/>
    <w:rsid w:val="00160FCF"/>
    <w:rsid w:val="001618C8"/>
    <w:rsid w:val="00161DBE"/>
    <w:rsid w:val="00161EA9"/>
    <w:rsid w:val="001620C9"/>
    <w:rsid w:val="001621DA"/>
    <w:rsid w:val="00162AE9"/>
    <w:rsid w:val="00162CF5"/>
    <w:rsid w:val="0016339C"/>
    <w:rsid w:val="0016383F"/>
    <w:rsid w:val="00163F0F"/>
    <w:rsid w:val="00164109"/>
    <w:rsid w:val="0016429C"/>
    <w:rsid w:val="0016432D"/>
    <w:rsid w:val="00164655"/>
    <w:rsid w:val="00164AF2"/>
    <w:rsid w:val="00165177"/>
    <w:rsid w:val="00165237"/>
    <w:rsid w:val="0016530B"/>
    <w:rsid w:val="001654A6"/>
    <w:rsid w:val="0016555B"/>
    <w:rsid w:val="001667AB"/>
    <w:rsid w:val="00166BC3"/>
    <w:rsid w:val="0016711F"/>
    <w:rsid w:val="00167293"/>
    <w:rsid w:val="00167955"/>
    <w:rsid w:val="00167AC3"/>
    <w:rsid w:val="00167EE1"/>
    <w:rsid w:val="0017007F"/>
    <w:rsid w:val="00170712"/>
    <w:rsid w:val="001707FD"/>
    <w:rsid w:val="00170913"/>
    <w:rsid w:val="00171079"/>
    <w:rsid w:val="00171478"/>
    <w:rsid w:val="00171580"/>
    <w:rsid w:val="001715C8"/>
    <w:rsid w:val="0017192F"/>
    <w:rsid w:val="00171D05"/>
    <w:rsid w:val="00171F4F"/>
    <w:rsid w:val="00172395"/>
    <w:rsid w:val="00172914"/>
    <w:rsid w:val="00172C32"/>
    <w:rsid w:val="00172F9F"/>
    <w:rsid w:val="001730B7"/>
    <w:rsid w:val="001730DD"/>
    <w:rsid w:val="001733C6"/>
    <w:rsid w:val="00173C0F"/>
    <w:rsid w:val="00173FA1"/>
    <w:rsid w:val="00174171"/>
    <w:rsid w:val="00174217"/>
    <w:rsid w:val="00174254"/>
    <w:rsid w:val="0017429F"/>
    <w:rsid w:val="001748A6"/>
    <w:rsid w:val="001748BB"/>
    <w:rsid w:val="00174AA4"/>
    <w:rsid w:val="00174BBF"/>
    <w:rsid w:val="00174E60"/>
    <w:rsid w:val="00174EAD"/>
    <w:rsid w:val="00175109"/>
    <w:rsid w:val="0017522D"/>
    <w:rsid w:val="00175561"/>
    <w:rsid w:val="00175831"/>
    <w:rsid w:val="00175C3F"/>
    <w:rsid w:val="00175C59"/>
    <w:rsid w:val="00175FFA"/>
    <w:rsid w:val="001762AD"/>
    <w:rsid w:val="001762F1"/>
    <w:rsid w:val="001766D8"/>
    <w:rsid w:val="001767A4"/>
    <w:rsid w:val="001779F4"/>
    <w:rsid w:val="00177A91"/>
    <w:rsid w:val="00177C93"/>
    <w:rsid w:val="00177EFF"/>
    <w:rsid w:val="00180187"/>
    <w:rsid w:val="001803B2"/>
    <w:rsid w:val="00180863"/>
    <w:rsid w:val="00180865"/>
    <w:rsid w:val="001808BE"/>
    <w:rsid w:val="001808C6"/>
    <w:rsid w:val="00180B4E"/>
    <w:rsid w:val="00180DBE"/>
    <w:rsid w:val="00180FF1"/>
    <w:rsid w:val="00181182"/>
    <w:rsid w:val="00181461"/>
    <w:rsid w:val="0018159A"/>
    <w:rsid w:val="00181691"/>
    <w:rsid w:val="001819F8"/>
    <w:rsid w:val="00181A9D"/>
    <w:rsid w:val="00181B71"/>
    <w:rsid w:val="001821A9"/>
    <w:rsid w:val="001827E9"/>
    <w:rsid w:val="001829C5"/>
    <w:rsid w:val="00182A2A"/>
    <w:rsid w:val="00182A6F"/>
    <w:rsid w:val="00182D72"/>
    <w:rsid w:val="00182DC4"/>
    <w:rsid w:val="00182F4C"/>
    <w:rsid w:val="00182FD4"/>
    <w:rsid w:val="0018337C"/>
    <w:rsid w:val="001833FE"/>
    <w:rsid w:val="00183941"/>
    <w:rsid w:val="00183C63"/>
    <w:rsid w:val="00183DDE"/>
    <w:rsid w:val="00183FE7"/>
    <w:rsid w:val="00184022"/>
    <w:rsid w:val="001842AB"/>
    <w:rsid w:val="001845E0"/>
    <w:rsid w:val="001846A4"/>
    <w:rsid w:val="001847A0"/>
    <w:rsid w:val="00184878"/>
    <w:rsid w:val="0018495D"/>
    <w:rsid w:val="0018497D"/>
    <w:rsid w:val="00184AB3"/>
    <w:rsid w:val="00184B55"/>
    <w:rsid w:val="00184B97"/>
    <w:rsid w:val="00184DAA"/>
    <w:rsid w:val="00184DCC"/>
    <w:rsid w:val="00184F9D"/>
    <w:rsid w:val="0018524F"/>
    <w:rsid w:val="001853F3"/>
    <w:rsid w:val="0018541F"/>
    <w:rsid w:val="00185575"/>
    <w:rsid w:val="00185840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70E1"/>
    <w:rsid w:val="001874C6"/>
    <w:rsid w:val="00187861"/>
    <w:rsid w:val="00187C1D"/>
    <w:rsid w:val="00187DD6"/>
    <w:rsid w:val="00190055"/>
    <w:rsid w:val="0019009C"/>
    <w:rsid w:val="001904CA"/>
    <w:rsid w:val="00190953"/>
    <w:rsid w:val="00190B60"/>
    <w:rsid w:val="001910CB"/>
    <w:rsid w:val="001914EC"/>
    <w:rsid w:val="001915BA"/>
    <w:rsid w:val="001915BD"/>
    <w:rsid w:val="001916F0"/>
    <w:rsid w:val="00191A30"/>
    <w:rsid w:val="00191AF3"/>
    <w:rsid w:val="00191B63"/>
    <w:rsid w:val="00191C01"/>
    <w:rsid w:val="00191D6B"/>
    <w:rsid w:val="00192018"/>
    <w:rsid w:val="001920E9"/>
    <w:rsid w:val="0019233E"/>
    <w:rsid w:val="0019241A"/>
    <w:rsid w:val="00192E65"/>
    <w:rsid w:val="00192FA5"/>
    <w:rsid w:val="00193148"/>
    <w:rsid w:val="0019343D"/>
    <w:rsid w:val="00193BD8"/>
    <w:rsid w:val="00193D18"/>
    <w:rsid w:val="00193F8D"/>
    <w:rsid w:val="00194408"/>
    <w:rsid w:val="001947C3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71E4"/>
    <w:rsid w:val="001971F6"/>
    <w:rsid w:val="0019727B"/>
    <w:rsid w:val="001973CF"/>
    <w:rsid w:val="00197517"/>
    <w:rsid w:val="00197A64"/>
    <w:rsid w:val="00197B50"/>
    <w:rsid w:val="00197BA8"/>
    <w:rsid w:val="00197BC2"/>
    <w:rsid w:val="00197EC9"/>
    <w:rsid w:val="001A02CC"/>
    <w:rsid w:val="001A0369"/>
    <w:rsid w:val="001A0487"/>
    <w:rsid w:val="001A0CCD"/>
    <w:rsid w:val="001A1712"/>
    <w:rsid w:val="001A18BF"/>
    <w:rsid w:val="001A193F"/>
    <w:rsid w:val="001A1957"/>
    <w:rsid w:val="001A1BC8"/>
    <w:rsid w:val="001A1FAE"/>
    <w:rsid w:val="001A2627"/>
    <w:rsid w:val="001A2922"/>
    <w:rsid w:val="001A2A1C"/>
    <w:rsid w:val="001A2ACC"/>
    <w:rsid w:val="001A2C21"/>
    <w:rsid w:val="001A2E51"/>
    <w:rsid w:val="001A2EB1"/>
    <w:rsid w:val="001A3261"/>
    <w:rsid w:val="001A3358"/>
    <w:rsid w:val="001A350F"/>
    <w:rsid w:val="001A37A0"/>
    <w:rsid w:val="001A3A74"/>
    <w:rsid w:val="001A3B52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8B0"/>
    <w:rsid w:val="001A5AF1"/>
    <w:rsid w:val="001A5D27"/>
    <w:rsid w:val="001A65A4"/>
    <w:rsid w:val="001A65C2"/>
    <w:rsid w:val="001A65E2"/>
    <w:rsid w:val="001A67F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828"/>
    <w:rsid w:val="001B0889"/>
    <w:rsid w:val="001B0920"/>
    <w:rsid w:val="001B09A7"/>
    <w:rsid w:val="001B09D4"/>
    <w:rsid w:val="001B0B13"/>
    <w:rsid w:val="001B101F"/>
    <w:rsid w:val="001B103E"/>
    <w:rsid w:val="001B109E"/>
    <w:rsid w:val="001B1600"/>
    <w:rsid w:val="001B1C98"/>
    <w:rsid w:val="001B1C9D"/>
    <w:rsid w:val="001B20A9"/>
    <w:rsid w:val="001B22D2"/>
    <w:rsid w:val="001B2355"/>
    <w:rsid w:val="001B2416"/>
    <w:rsid w:val="001B25D8"/>
    <w:rsid w:val="001B27BA"/>
    <w:rsid w:val="001B27D6"/>
    <w:rsid w:val="001B33AE"/>
    <w:rsid w:val="001B356B"/>
    <w:rsid w:val="001B3CF9"/>
    <w:rsid w:val="001B4151"/>
    <w:rsid w:val="001B461D"/>
    <w:rsid w:val="001B4723"/>
    <w:rsid w:val="001B474A"/>
    <w:rsid w:val="001B4BA1"/>
    <w:rsid w:val="001B4F27"/>
    <w:rsid w:val="001B529A"/>
    <w:rsid w:val="001B535D"/>
    <w:rsid w:val="001B5569"/>
    <w:rsid w:val="001B56F5"/>
    <w:rsid w:val="001B5B39"/>
    <w:rsid w:val="001B5D0C"/>
    <w:rsid w:val="001B5D9F"/>
    <w:rsid w:val="001B5EED"/>
    <w:rsid w:val="001B5F63"/>
    <w:rsid w:val="001B6335"/>
    <w:rsid w:val="001B646D"/>
    <w:rsid w:val="001B69F0"/>
    <w:rsid w:val="001B6A80"/>
    <w:rsid w:val="001B6A8C"/>
    <w:rsid w:val="001B6B22"/>
    <w:rsid w:val="001B6B58"/>
    <w:rsid w:val="001B768B"/>
    <w:rsid w:val="001B76D1"/>
    <w:rsid w:val="001B7988"/>
    <w:rsid w:val="001B7CE3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02"/>
    <w:rsid w:val="001C16DA"/>
    <w:rsid w:val="001C1747"/>
    <w:rsid w:val="001C1810"/>
    <w:rsid w:val="001C1F60"/>
    <w:rsid w:val="001C20E3"/>
    <w:rsid w:val="001C27E3"/>
    <w:rsid w:val="001C2A20"/>
    <w:rsid w:val="001C2A75"/>
    <w:rsid w:val="001C2CE5"/>
    <w:rsid w:val="001C2D3A"/>
    <w:rsid w:val="001C2EB2"/>
    <w:rsid w:val="001C377C"/>
    <w:rsid w:val="001C3CBD"/>
    <w:rsid w:val="001C3DB6"/>
    <w:rsid w:val="001C3EB5"/>
    <w:rsid w:val="001C3F3F"/>
    <w:rsid w:val="001C4154"/>
    <w:rsid w:val="001C4265"/>
    <w:rsid w:val="001C4560"/>
    <w:rsid w:val="001C4BFB"/>
    <w:rsid w:val="001C4DB6"/>
    <w:rsid w:val="001C4FFD"/>
    <w:rsid w:val="001C5078"/>
    <w:rsid w:val="001C5172"/>
    <w:rsid w:val="001C52DE"/>
    <w:rsid w:val="001C5394"/>
    <w:rsid w:val="001C57B8"/>
    <w:rsid w:val="001C58AE"/>
    <w:rsid w:val="001C5A5D"/>
    <w:rsid w:val="001C5CF6"/>
    <w:rsid w:val="001C5EAE"/>
    <w:rsid w:val="001C6523"/>
    <w:rsid w:val="001C6BCF"/>
    <w:rsid w:val="001C6DCF"/>
    <w:rsid w:val="001C6F86"/>
    <w:rsid w:val="001C770E"/>
    <w:rsid w:val="001C7885"/>
    <w:rsid w:val="001C790F"/>
    <w:rsid w:val="001C7C95"/>
    <w:rsid w:val="001C7D0D"/>
    <w:rsid w:val="001C7E14"/>
    <w:rsid w:val="001C7EC1"/>
    <w:rsid w:val="001D02D0"/>
    <w:rsid w:val="001D0A04"/>
    <w:rsid w:val="001D0AC6"/>
    <w:rsid w:val="001D116D"/>
    <w:rsid w:val="001D1694"/>
    <w:rsid w:val="001D169B"/>
    <w:rsid w:val="001D1A0B"/>
    <w:rsid w:val="001D1B85"/>
    <w:rsid w:val="001D1BE7"/>
    <w:rsid w:val="001D1C2A"/>
    <w:rsid w:val="001D1DAD"/>
    <w:rsid w:val="001D2673"/>
    <w:rsid w:val="001D2791"/>
    <w:rsid w:val="001D2BE1"/>
    <w:rsid w:val="001D2EB6"/>
    <w:rsid w:val="001D2FD5"/>
    <w:rsid w:val="001D326A"/>
    <w:rsid w:val="001D3784"/>
    <w:rsid w:val="001D37E6"/>
    <w:rsid w:val="001D3B6C"/>
    <w:rsid w:val="001D3C2B"/>
    <w:rsid w:val="001D3EB0"/>
    <w:rsid w:val="001D4213"/>
    <w:rsid w:val="001D43C2"/>
    <w:rsid w:val="001D43E6"/>
    <w:rsid w:val="001D4854"/>
    <w:rsid w:val="001D4987"/>
    <w:rsid w:val="001D4D81"/>
    <w:rsid w:val="001D576E"/>
    <w:rsid w:val="001D5987"/>
    <w:rsid w:val="001D6667"/>
    <w:rsid w:val="001D6801"/>
    <w:rsid w:val="001D6BEA"/>
    <w:rsid w:val="001D6EAE"/>
    <w:rsid w:val="001D7275"/>
    <w:rsid w:val="001D7310"/>
    <w:rsid w:val="001D7384"/>
    <w:rsid w:val="001D75FE"/>
    <w:rsid w:val="001D7728"/>
    <w:rsid w:val="001D7B15"/>
    <w:rsid w:val="001D7C23"/>
    <w:rsid w:val="001D7FCB"/>
    <w:rsid w:val="001D7FEF"/>
    <w:rsid w:val="001E0310"/>
    <w:rsid w:val="001E03F6"/>
    <w:rsid w:val="001E0DC1"/>
    <w:rsid w:val="001E0F58"/>
    <w:rsid w:val="001E1BFE"/>
    <w:rsid w:val="001E1C75"/>
    <w:rsid w:val="001E288A"/>
    <w:rsid w:val="001E28DE"/>
    <w:rsid w:val="001E2A4F"/>
    <w:rsid w:val="001E2F49"/>
    <w:rsid w:val="001E3189"/>
    <w:rsid w:val="001E3275"/>
    <w:rsid w:val="001E329B"/>
    <w:rsid w:val="001E35A0"/>
    <w:rsid w:val="001E36AA"/>
    <w:rsid w:val="001E3D8B"/>
    <w:rsid w:val="001E3DD2"/>
    <w:rsid w:val="001E40D9"/>
    <w:rsid w:val="001E415A"/>
    <w:rsid w:val="001E43A8"/>
    <w:rsid w:val="001E453A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95F"/>
    <w:rsid w:val="001E6A64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F00C1"/>
    <w:rsid w:val="001F05AF"/>
    <w:rsid w:val="001F0898"/>
    <w:rsid w:val="001F0B05"/>
    <w:rsid w:val="001F0D57"/>
    <w:rsid w:val="001F0F18"/>
    <w:rsid w:val="001F1676"/>
    <w:rsid w:val="001F226F"/>
    <w:rsid w:val="001F22FE"/>
    <w:rsid w:val="001F257F"/>
    <w:rsid w:val="001F2B5D"/>
    <w:rsid w:val="001F2C51"/>
    <w:rsid w:val="001F2C59"/>
    <w:rsid w:val="001F2C66"/>
    <w:rsid w:val="001F2DB8"/>
    <w:rsid w:val="001F33D6"/>
    <w:rsid w:val="001F3544"/>
    <w:rsid w:val="001F3857"/>
    <w:rsid w:val="001F3915"/>
    <w:rsid w:val="001F397C"/>
    <w:rsid w:val="001F3986"/>
    <w:rsid w:val="001F3D3C"/>
    <w:rsid w:val="001F3E12"/>
    <w:rsid w:val="001F41EF"/>
    <w:rsid w:val="001F493D"/>
    <w:rsid w:val="001F499D"/>
    <w:rsid w:val="001F4D4C"/>
    <w:rsid w:val="001F4DDD"/>
    <w:rsid w:val="001F4ED8"/>
    <w:rsid w:val="001F4FEA"/>
    <w:rsid w:val="001F50FD"/>
    <w:rsid w:val="001F55B6"/>
    <w:rsid w:val="001F56B3"/>
    <w:rsid w:val="001F5C62"/>
    <w:rsid w:val="001F5D57"/>
    <w:rsid w:val="001F600D"/>
    <w:rsid w:val="001F61EC"/>
    <w:rsid w:val="001F6251"/>
    <w:rsid w:val="001F65C1"/>
    <w:rsid w:val="001F6651"/>
    <w:rsid w:val="001F67A8"/>
    <w:rsid w:val="001F746F"/>
    <w:rsid w:val="001F74F5"/>
    <w:rsid w:val="001F7667"/>
    <w:rsid w:val="001F7B2A"/>
    <w:rsid w:val="001F7FC3"/>
    <w:rsid w:val="002001AB"/>
    <w:rsid w:val="002002CE"/>
    <w:rsid w:val="00200408"/>
    <w:rsid w:val="002006A9"/>
    <w:rsid w:val="002010A8"/>
    <w:rsid w:val="0020128F"/>
    <w:rsid w:val="00201504"/>
    <w:rsid w:val="0020178D"/>
    <w:rsid w:val="0020192B"/>
    <w:rsid w:val="002020B4"/>
    <w:rsid w:val="00202292"/>
    <w:rsid w:val="00202860"/>
    <w:rsid w:val="00202AEC"/>
    <w:rsid w:val="00202D63"/>
    <w:rsid w:val="002035DE"/>
    <w:rsid w:val="002038E8"/>
    <w:rsid w:val="002039F5"/>
    <w:rsid w:val="00203DB0"/>
    <w:rsid w:val="00203DF7"/>
    <w:rsid w:val="0020440B"/>
    <w:rsid w:val="00204744"/>
    <w:rsid w:val="002047CB"/>
    <w:rsid w:val="00204B6D"/>
    <w:rsid w:val="00204D9D"/>
    <w:rsid w:val="002052A9"/>
    <w:rsid w:val="002056AE"/>
    <w:rsid w:val="002056B7"/>
    <w:rsid w:val="00205893"/>
    <w:rsid w:val="002059E9"/>
    <w:rsid w:val="00205B41"/>
    <w:rsid w:val="00205DAF"/>
    <w:rsid w:val="002060BB"/>
    <w:rsid w:val="0020635E"/>
    <w:rsid w:val="00206755"/>
    <w:rsid w:val="0020679D"/>
    <w:rsid w:val="00206CBD"/>
    <w:rsid w:val="00206EFC"/>
    <w:rsid w:val="002071DC"/>
    <w:rsid w:val="002071DD"/>
    <w:rsid w:val="002072DA"/>
    <w:rsid w:val="00207AEC"/>
    <w:rsid w:val="00207C55"/>
    <w:rsid w:val="00210096"/>
    <w:rsid w:val="002101BC"/>
    <w:rsid w:val="0021056F"/>
    <w:rsid w:val="00210791"/>
    <w:rsid w:val="00210822"/>
    <w:rsid w:val="00210900"/>
    <w:rsid w:val="00210B6C"/>
    <w:rsid w:val="002112FB"/>
    <w:rsid w:val="00211394"/>
    <w:rsid w:val="00211857"/>
    <w:rsid w:val="00211981"/>
    <w:rsid w:val="00211CD0"/>
    <w:rsid w:val="00212112"/>
    <w:rsid w:val="00212115"/>
    <w:rsid w:val="00212E8C"/>
    <w:rsid w:val="0021308C"/>
    <w:rsid w:val="00213435"/>
    <w:rsid w:val="002134D3"/>
    <w:rsid w:val="00213749"/>
    <w:rsid w:val="00213E26"/>
    <w:rsid w:val="00213EC2"/>
    <w:rsid w:val="00214001"/>
    <w:rsid w:val="002142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368"/>
    <w:rsid w:val="00215546"/>
    <w:rsid w:val="00215667"/>
    <w:rsid w:val="00215838"/>
    <w:rsid w:val="00215997"/>
    <w:rsid w:val="00215B43"/>
    <w:rsid w:val="00215C91"/>
    <w:rsid w:val="00215D05"/>
    <w:rsid w:val="00215E40"/>
    <w:rsid w:val="00215F32"/>
    <w:rsid w:val="0021634C"/>
    <w:rsid w:val="0021671D"/>
    <w:rsid w:val="0021692E"/>
    <w:rsid w:val="00216C6B"/>
    <w:rsid w:val="00216F1B"/>
    <w:rsid w:val="00217088"/>
    <w:rsid w:val="0021719C"/>
    <w:rsid w:val="002179C4"/>
    <w:rsid w:val="00217E88"/>
    <w:rsid w:val="00217FE8"/>
    <w:rsid w:val="00220154"/>
    <w:rsid w:val="00220190"/>
    <w:rsid w:val="00220226"/>
    <w:rsid w:val="00220290"/>
    <w:rsid w:val="0022078B"/>
    <w:rsid w:val="002207A2"/>
    <w:rsid w:val="0022086F"/>
    <w:rsid w:val="0022107A"/>
    <w:rsid w:val="0022151E"/>
    <w:rsid w:val="002217A5"/>
    <w:rsid w:val="00221929"/>
    <w:rsid w:val="00221EE6"/>
    <w:rsid w:val="00222122"/>
    <w:rsid w:val="00222144"/>
    <w:rsid w:val="002224A5"/>
    <w:rsid w:val="00222CA7"/>
    <w:rsid w:val="0022349F"/>
    <w:rsid w:val="0022370C"/>
    <w:rsid w:val="00223FB6"/>
    <w:rsid w:val="0022416C"/>
    <w:rsid w:val="002242B3"/>
    <w:rsid w:val="002243CB"/>
    <w:rsid w:val="00224795"/>
    <w:rsid w:val="002248FE"/>
    <w:rsid w:val="00224C4D"/>
    <w:rsid w:val="0022516B"/>
    <w:rsid w:val="00225A77"/>
    <w:rsid w:val="00225D3D"/>
    <w:rsid w:val="00225DF2"/>
    <w:rsid w:val="002264FA"/>
    <w:rsid w:val="00226840"/>
    <w:rsid w:val="002268BB"/>
    <w:rsid w:val="00226B6B"/>
    <w:rsid w:val="002270F5"/>
    <w:rsid w:val="002274F8"/>
    <w:rsid w:val="00227595"/>
    <w:rsid w:val="002277BE"/>
    <w:rsid w:val="0022789B"/>
    <w:rsid w:val="00227DC8"/>
    <w:rsid w:val="00227E9E"/>
    <w:rsid w:val="00227F0A"/>
    <w:rsid w:val="00227FC7"/>
    <w:rsid w:val="002300C6"/>
    <w:rsid w:val="00230204"/>
    <w:rsid w:val="00230B00"/>
    <w:rsid w:val="00230C6D"/>
    <w:rsid w:val="00230DDF"/>
    <w:rsid w:val="00231242"/>
    <w:rsid w:val="002312FC"/>
    <w:rsid w:val="002312FD"/>
    <w:rsid w:val="00231696"/>
    <w:rsid w:val="0023194E"/>
    <w:rsid w:val="00231E9A"/>
    <w:rsid w:val="002321E8"/>
    <w:rsid w:val="00232294"/>
    <w:rsid w:val="0023232F"/>
    <w:rsid w:val="00232755"/>
    <w:rsid w:val="00232760"/>
    <w:rsid w:val="002327D7"/>
    <w:rsid w:val="002331D7"/>
    <w:rsid w:val="002331F4"/>
    <w:rsid w:val="002338E8"/>
    <w:rsid w:val="002338EA"/>
    <w:rsid w:val="002338FA"/>
    <w:rsid w:val="00233E43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4B7F"/>
    <w:rsid w:val="002350CC"/>
    <w:rsid w:val="002350F8"/>
    <w:rsid w:val="00235302"/>
    <w:rsid w:val="002354CB"/>
    <w:rsid w:val="00235526"/>
    <w:rsid w:val="00235CB8"/>
    <w:rsid w:val="00235EDE"/>
    <w:rsid w:val="00236017"/>
    <w:rsid w:val="00236082"/>
    <w:rsid w:val="00236844"/>
    <w:rsid w:val="002373D1"/>
    <w:rsid w:val="002374BB"/>
    <w:rsid w:val="00237A23"/>
    <w:rsid w:val="00237B69"/>
    <w:rsid w:val="002400BF"/>
    <w:rsid w:val="002401A9"/>
    <w:rsid w:val="002401BF"/>
    <w:rsid w:val="002401CA"/>
    <w:rsid w:val="00240217"/>
    <w:rsid w:val="002405CE"/>
    <w:rsid w:val="00240816"/>
    <w:rsid w:val="002409C8"/>
    <w:rsid w:val="002411B8"/>
    <w:rsid w:val="002415DD"/>
    <w:rsid w:val="002415E3"/>
    <w:rsid w:val="00241682"/>
    <w:rsid w:val="002417F3"/>
    <w:rsid w:val="00241AF8"/>
    <w:rsid w:val="00241C75"/>
    <w:rsid w:val="00242298"/>
    <w:rsid w:val="00242313"/>
    <w:rsid w:val="00242E01"/>
    <w:rsid w:val="00242FC0"/>
    <w:rsid w:val="0024306E"/>
    <w:rsid w:val="00243250"/>
    <w:rsid w:val="0024333B"/>
    <w:rsid w:val="0024348E"/>
    <w:rsid w:val="0024377A"/>
    <w:rsid w:val="002437B3"/>
    <w:rsid w:val="002438DD"/>
    <w:rsid w:val="002439CB"/>
    <w:rsid w:val="00243D71"/>
    <w:rsid w:val="00243D8D"/>
    <w:rsid w:val="00243DA6"/>
    <w:rsid w:val="00243EBF"/>
    <w:rsid w:val="00243FA9"/>
    <w:rsid w:val="00243FAE"/>
    <w:rsid w:val="00244127"/>
    <w:rsid w:val="0024430A"/>
    <w:rsid w:val="0024449E"/>
    <w:rsid w:val="00244919"/>
    <w:rsid w:val="00244CAE"/>
    <w:rsid w:val="00244F4E"/>
    <w:rsid w:val="0024514C"/>
    <w:rsid w:val="0024524F"/>
    <w:rsid w:val="002453F8"/>
    <w:rsid w:val="002457DE"/>
    <w:rsid w:val="00245CA1"/>
    <w:rsid w:val="00245FAA"/>
    <w:rsid w:val="00245FDB"/>
    <w:rsid w:val="00246025"/>
    <w:rsid w:val="002462BC"/>
    <w:rsid w:val="00246630"/>
    <w:rsid w:val="002468CC"/>
    <w:rsid w:val="00246CCB"/>
    <w:rsid w:val="00246D3E"/>
    <w:rsid w:val="00246D7B"/>
    <w:rsid w:val="002470EB"/>
    <w:rsid w:val="00247173"/>
    <w:rsid w:val="00247423"/>
    <w:rsid w:val="0024759F"/>
    <w:rsid w:val="00247C20"/>
    <w:rsid w:val="00247FAA"/>
    <w:rsid w:val="00250164"/>
    <w:rsid w:val="00250699"/>
    <w:rsid w:val="002507CE"/>
    <w:rsid w:val="00250AC6"/>
    <w:rsid w:val="00250FAB"/>
    <w:rsid w:val="002510A2"/>
    <w:rsid w:val="00251274"/>
    <w:rsid w:val="00251507"/>
    <w:rsid w:val="00251690"/>
    <w:rsid w:val="00251C6C"/>
    <w:rsid w:val="00251C9C"/>
    <w:rsid w:val="00252301"/>
    <w:rsid w:val="002527F3"/>
    <w:rsid w:val="00253042"/>
    <w:rsid w:val="00253535"/>
    <w:rsid w:val="002535D9"/>
    <w:rsid w:val="00253671"/>
    <w:rsid w:val="002538E6"/>
    <w:rsid w:val="00253A2F"/>
    <w:rsid w:val="00253B35"/>
    <w:rsid w:val="00253F31"/>
    <w:rsid w:val="00254226"/>
    <w:rsid w:val="002542B7"/>
    <w:rsid w:val="002542FE"/>
    <w:rsid w:val="00254A78"/>
    <w:rsid w:val="00254AFC"/>
    <w:rsid w:val="00255371"/>
    <w:rsid w:val="00255613"/>
    <w:rsid w:val="002557C7"/>
    <w:rsid w:val="00255B1C"/>
    <w:rsid w:val="00255FE7"/>
    <w:rsid w:val="00256055"/>
    <w:rsid w:val="00256163"/>
    <w:rsid w:val="002564C9"/>
    <w:rsid w:val="002565CA"/>
    <w:rsid w:val="002565EE"/>
    <w:rsid w:val="002565FE"/>
    <w:rsid w:val="00256701"/>
    <w:rsid w:val="00256883"/>
    <w:rsid w:val="00256A9C"/>
    <w:rsid w:val="00256DE8"/>
    <w:rsid w:val="00256EAE"/>
    <w:rsid w:val="00257121"/>
    <w:rsid w:val="00257189"/>
    <w:rsid w:val="0025733D"/>
    <w:rsid w:val="00257BF5"/>
    <w:rsid w:val="00257C82"/>
    <w:rsid w:val="00257C99"/>
    <w:rsid w:val="00257E2F"/>
    <w:rsid w:val="0026078E"/>
    <w:rsid w:val="00260B1B"/>
    <w:rsid w:val="00260CCF"/>
    <w:rsid w:val="00261F1B"/>
    <w:rsid w:val="002620AE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52"/>
    <w:rsid w:val="00264D7D"/>
    <w:rsid w:val="002651BE"/>
    <w:rsid w:val="002655D6"/>
    <w:rsid w:val="002657EC"/>
    <w:rsid w:val="00265A63"/>
    <w:rsid w:val="00265DE1"/>
    <w:rsid w:val="00265F4B"/>
    <w:rsid w:val="00265FFB"/>
    <w:rsid w:val="00266364"/>
    <w:rsid w:val="002666D0"/>
    <w:rsid w:val="002666DA"/>
    <w:rsid w:val="002669ED"/>
    <w:rsid w:val="00266CA2"/>
    <w:rsid w:val="00266D6B"/>
    <w:rsid w:val="00266F06"/>
    <w:rsid w:val="00267100"/>
    <w:rsid w:val="002672EC"/>
    <w:rsid w:val="002674E6"/>
    <w:rsid w:val="00267599"/>
    <w:rsid w:val="00267800"/>
    <w:rsid w:val="00267C54"/>
    <w:rsid w:val="00267EA8"/>
    <w:rsid w:val="00267F7D"/>
    <w:rsid w:val="002702F8"/>
    <w:rsid w:val="002707C6"/>
    <w:rsid w:val="002707FD"/>
    <w:rsid w:val="00270AD3"/>
    <w:rsid w:val="00270C0D"/>
    <w:rsid w:val="00270E4F"/>
    <w:rsid w:val="00270F3F"/>
    <w:rsid w:val="00271180"/>
    <w:rsid w:val="00271285"/>
    <w:rsid w:val="00271A00"/>
    <w:rsid w:val="00271D89"/>
    <w:rsid w:val="0027240A"/>
    <w:rsid w:val="00272ADC"/>
    <w:rsid w:val="00272B15"/>
    <w:rsid w:val="00272F76"/>
    <w:rsid w:val="0027305D"/>
    <w:rsid w:val="00273443"/>
    <w:rsid w:val="002734E9"/>
    <w:rsid w:val="002736A6"/>
    <w:rsid w:val="002736F8"/>
    <w:rsid w:val="00273A78"/>
    <w:rsid w:val="00273EF5"/>
    <w:rsid w:val="0027413D"/>
    <w:rsid w:val="00274314"/>
    <w:rsid w:val="0027437E"/>
    <w:rsid w:val="0027478F"/>
    <w:rsid w:val="00274AD7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409"/>
    <w:rsid w:val="0027656E"/>
    <w:rsid w:val="00276874"/>
    <w:rsid w:val="00276B17"/>
    <w:rsid w:val="00276BC9"/>
    <w:rsid w:val="00276CBD"/>
    <w:rsid w:val="00276D51"/>
    <w:rsid w:val="002770A2"/>
    <w:rsid w:val="002770D5"/>
    <w:rsid w:val="002771CA"/>
    <w:rsid w:val="00277394"/>
    <w:rsid w:val="00277402"/>
    <w:rsid w:val="0027752B"/>
    <w:rsid w:val="00277576"/>
    <w:rsid w:val="0027764F"/>
    <w:rsid w:val="00277740"/>
    <w:rsid w:val="00277885"/>
    <w:rsid w:val="00277AA4"/>
    <w:rsid w:val="00277AD8"/>
    <w:rsid w:val="00277B52"/>
    <w:rsid w:val="00277C63"/>
    <w:rsid w:val="00277CB8"/>
    <w:rsid w:val="00277D10"/>
    <w:rsid w:val="00277D46"/>
    <w:rsid w:val="00277EF7"/>
    <w:rsid w:val="002802EC"/>
    <w:rsid w:val="00280495"/>
    <w:rsid w:val="002804F6"/>
    <w:rsid w:val="002806E8"/>
    <w:rsid w:val="00280798"/>
    <w:rsid w:val="002807A5"/>
    <w:rsid w:val="00280B65"/>
    <w:rsid w:val="00281237"/>
    <w:rsid w:val="0028127E"/>
    <w:rsid w:val="00281B7A"/>
    <w:rsid w:val="00281DDA"/>
    <w:rsid w:val="00281F6D"/>
    <w:rsid w:val="00282243"/>
    <w:rsid w:val="002823FE"/>
    <w:rsid w:val="00282405"/>
    <w:rsid w:val="00282570"/>
    <w:rsid w:val="002828E5"/>
    <w:rsid w:val="00282A55"/>
    <w:rsid w:val="00282EA4"/>
    <w:rsid w:val="00282FE5"/>
    <w:rsid w:val="00283109"/>
    <w:rsid w:val="00283549"/>
    <w:rsid w:val="00283608"/>
    <w:rsid w:val="00283626"/>
    <w:rsid w:val="00283640"/>
    <w:rsid w:val="00283668"/>
    <w:rsid w:val="00283880"/>
    <w:rsid w:val="00283BA5"/>
    <w:rsid w:val="00283EEF"/>
    <w:rsid w:val="00284072"/>
    <w:rsid w:val="002840F0"/>
    <w:rsid w:val="00284582"/>
    <w:rsid w:val="00284692"/>
    <w:rsid w:val="002848A4"/>
    <w:rsid w:val="00284B37"/>
    <w:rsid w:val="002853D9"/>
    <w:rsid w:val="00285885"/>
    <w:rsid w:val="00285A86"/>
    <w:rsid w:val="00285D52"/>
    <w:rsid w:val="00286003"/>
    <w:rsid w:val="00286513"/>
    <w:rsid w:val="00286BA0"/>
    <w:rsid w:val="00286C09"/>
    <w:rsid w:val="00286F09"/>
    <w:rsid w:val="0028771E"/>
    <w:rsid w:val="00287788"/>
    <w:rsid w:val="00287924"/>
    <w:rsid w:val="00287B0F"/>
    <w:rsid w:val="00287EE4"/>
    <w:rsid w:val="00290074"/>
    <w:rsid w:val="002901F6"/>
    <w:rsid w:val="0029055A"/>
    <w:rsid w:val="00290851"/>
    <w:rsid w:val="00291176"/>
    <w:rsid w:val="002913B6"/>
    <w:rsid w:val="002914AC"/>
    <w:rsid w:val="00291546"/>
    <w:rsid w:val="002917F3"/>
    <w:rsid w:val="00291A93"/>
    <w:rsid w:val="00291B78"/>
    <w:rsid w:val="00291C63"/>
    <w:rsid w:val="00291DCF"/>
    <w:rsid w:val="00292100"/>
    <w:rsid w:val="002922E6"/>
    <w:rsid w:val="002923BD"/>
    <w:rsid w:val="00292441"/>
    <w:rsid w:val="0029248F"/>
    <w:rsid w:val="002924DC"/>
    <w:rsid w:val="00292681"/>
    <w:rsid w:val="00292C73"/>
    <w:rsid w:val="00292D57"/>
    <w:rsid w:val="00292DF4"/>
    <w:rsid w:val="0029309E"/>
    <w:rsid w:val="00293708"/>
    <w:rsid w:val="00293792"/>
    <w:rsid w:val="00293CE1"/>
    <w:rsid w:val="0029401A"/>
    <w:rsid w:val="002942A6"/>
    <w:rsid w:val="00294BB1"/>
    <w:rsid w:val="00294F1D"/>
    <w:rsid w:val="002956FB"/>
    <w:rsid w:val="00295B46"/>
    <w:rsid w:val="00295F30"/>
    <w:rsid w:val="00296391"/>
    <w:rsid w:val="002963BC"/>
    <w:rsid w:val="00296552"/>
    <w:rsid w:val="00296EA0"/>
    <w:rsid w:val="002972D5"/>
    <w:rsid w:val="0029740E"/>
    <w:rsid w:val="0029752E"/>
    <w:rsid w:val="002976EE"/>
    <w:rsid w:val="002977EE"/>
    <w:rsid w:val="002979EE"/>
    <w:rsid w:val="002A0481"/>
    <w:rsid w:val="002A0BD8"/>
    <w:rsid w:val="002A0E89"/>
    <w:rsid w:val="002A0F20"/>
    <w:rsid w:val="002A1120"/>
    <w:rsid w:val="002A11D7"/>
    <w:rsid w:val="002A1295"/>
    <w:rsid w:val="002A13CB"/>
    <w:rsid w:val="002A15DF"/>
    <w:rsid w:val="002A19C1"/>
    <w:rsid w:val="002A1C09"/>
    <w:rsid w:val="002A1C39"/>
    <w:rsid w:val="002A1DF4"/>
    <w:rsid w:val="002A1E56"/>
    <w:rsid w:val="002A1F5A"/>
    <w:rsid w:val="002A26BE"/>
    <w:rsid w:val="002A2A6D"/>
    <w:rsid w:val="002A2C74"/>
    <w:rsid w:val="002A2CFE"/>
    <w:rsid w:val="002A2DBC"/>
    <w:rsid w:val="002A2F88"/>
    <w:rsid w:val="002A3117"/>
    <w:rsid w:val="002A33D2"/>
    <w:rsid w:val="002A3845"/>
    <w:rsid w:val="002A3848"/>
    <w:rsid w:val="002A3BB0"/>
    <w:rsid w:val="002A3CE8"/>
    <w:rsid w:val="002A443F"/>
    <w:rsid w:val="002A44C6"/>
    <w:rsid w:val="002A4D48"/>
    <w:rsid w:val="002A4D8B"/>
    <w:rsid w:val="002A4E36"/>
    <w:rsid w:val="002A4E81"/>
    <w:rsid w:val="002A4F72"/>
    <w:rsid w:val="002A5303"/>
    <w:rsid w:val="002A565F"/>
    <w:rsid w:val="002A5763"/>
    <w:rsid w:val="002A59D8"/>
    <w:rsid w:val="002A5AEC"/>
    <w:rsid w:val="002A5EA5"/>
    <w:rsid w:val="002A6208"/>
    <w:rsid w:val="002A62E2"/>
    <w:rsid w:val="002A6570"/>
    <w:rsid w:val="002A65CD"/>
    <w:rsid w:val="002A6C6A"/>
    <w:rsid w:val="002A6D87"/>
    <w:rsid w:val="002A7324"/>
    <w:rsid w:val="002A73AB"/>
    <w:rsid w:val="002A748E"/>
    <w:rsid w:val="002A76FB"/>
    <w:rsid w:val="002A7C1F"/>
    <w:rsid w:val="002A7CC9"/>
    <w:rsid w:val="002A7F7E"/>
    <w:rsid w:val="002B01CA"/>
    <w:rsid w:val="002B0254"/>
    <w:rsid w:val="002B02E9"/>
    <w:rsid w:val="002B04F0"/>
    <w:rsid w:val="002B068B"/>
    <w:rsid w:val="002B0757"/>
    <w:rsid w:val="002B090D"/>
    <w:rsid w:val="002B0C8D"/>
    <w:rsid w:val="002B0D30"/>
    <w:rsid w:val="002B13EC"/>
    <w:rsid w:val="002B19B9"/>
    <w:rsid w:val="002B1A11"/>
    <w:rsid w:val="002B1B28"/>
    <w:rsid w:val="002B1D75"/>
    <w:rsid w:val="002B1E6B"/>
    <w:rsid w:val="002B2358"/>
    <w:rsid w:val="002B2365"/>
    <w:rsid w:val="002B250F"/>
    <w:rsid w:val="002B26A7"/>
    <w:rsid w:val="002B27A9"/>
    <w:rsid w:val="002B2D04"/>
    <w:rsid w:val="002B30E0"/>
    <w:rsid w:val="002B373D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C5C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B7D63"/>
    <w:rsid w:val="002B7E62"/>
    <w:rsid w:val="002C039A"/>
    <w:rsid w:val="002C03E0"/>
    <w:rsid w:val="002C0476"/>
    <w:rsid w:val="002C06CF"/>
    <w:rsid w:val="002C0890"/>
    <w:rsid w:val="002C0C87"/>
    <w:rsid w:val="002C0F85"/>
    <w:rsid w:val="002C102A"/>
    <w:rsid w:val="002C1318"/>
    <w:rsid w:val="002C13BE"/>
    <w:rsid w:val="002C15C1"/>
    <w:rsid w:val="002C1698"/>
    <w:rsid w:val="002C170D"/>
    <w:rsid w:val="002C1759"/>
    <w:rsid w:val="002C1A18"/>
    <w:rsid w:val="002C1D2B"/>
    <w:rsid w:val="002C1D2F"/>
    <w:rsid w:val="002C1E96"/>
    <w:rsid w:val="002C1F0D"/>
    <w:rsid w:val="002C201E"/>
    <w:rsid w:val="002C2511"/>
    <w:rsid w:val="002C26B3"/>
    <w:rsid w:val="002C28EF"/>
    <w:rsid w:val="002C2977"/>
    <w:rsid w:val="002C2A75"/>
    <w:rsid w:val="002C2C15"/>
    <w:rsid w:val="002C2CD0"/>
    <w:rsid w:val="002C2FFC"/>
    <w:rsid w:val="002C3133"/>
    <w:rsid w:val="002C353A"/>
    <w:rsid w:val="002C358B"/>
    <w:rsid w:val="002C368C"/>
    <w:rsid w:val="002C36F1"/>
    <w:rsid w:val="002C3D36"/>
    <w:rsid w:val="002C3D92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58E"/>
    <w:rsid w:val="002C56D8"/>
    <w:rsid w:val="002C5728"/>
    <w:rsid w:val="002C57BD"/>
    <w:rsid w:val="002C5A05"/>
    <w:rsid w:val="002C5C17"/>
    <w:rsid w:val="002C5C74"/>
    <w:rsid w:val="002C6009"/>
    <w:rsid w:val="002C6300"/>
    <w:rsid w:val="002C6320"/>
    <w:rsid w:val="002C653B"/>
    <w:rsid w:val="002C67BB"/>
    <w:rsid w:val="002C67CA"/>
    <w:rsid w:val="002C6A38"/>
    <w:rsid w:val="002C70EA"/>
    <w:rsid w:val="002C72E6"/>
    <w:rsid w:val="002C7351"/>
    <w:rsid w:val="002C751A"/>
    <w:rsid w:val="002C7747"/>
    <w:rsid w:val="002C796E"/>
    <w:rsid w:val="002C79BA"/>
    <w:rsid w:val="002C7DC7"/>
    <w:rsid w:val="002C7FC6"/>
    <w:rsid w:val="002D000E"/>
    <w:rsid w:val="002D00D2"/>
    <w:rsid w:val="002D024A"/>
    <w:rsid w:val="002D045B"/>
    <w:rsid w:val="002D0A49"/>
    <w:rsid w:val="002D1446"/>
    <w:rsid w:val="002D16F2"/>
    <w:rsid w:val="002D1927"/>
    <w:rsid w:val="002D1A6F"/>
    <w:rsid w:val="002D23D2"/>
    <w:rsid w:val="002D24C5"/>
    <w:rsid w:val="002D2511"/>
    <w:rsid w:val="002D25BB"/>
    <w:rsid w:val="002D27D7"/>
    <w:rsid w:val="002D296A"/>
    <w:rsid w:val="002D3006"/>
    <w:rsid w:val="002D3278"/>
    <w:rsid w:val="002D339B"/>
    <w:rsid w:val="002D34DF"/>
    <w:rsid w:val="002D3540"/>
    <w:rsid w:val="002D38BA"/>
    <w:rsid w:val="002D3BF6"/>
    <w:rsid w:val="002D3E3C"/>
    <w:rsid w:val="002D41B9"/>
    <w:rsid w:val="002D437F"/>
    <w:rsid w:val="002D4565"/>
    <w:rsid w:val="002D4594"/>
    <w:rsid w:val="002D463B"/>
    <w:rsid w:val="002D47D5"/>
    <w:rsid w:val="002D50EF"/>
    <w:rsid w:val="002D51C9"/>
    <w:rsid w:val="002D5229"/>
    <w:rsid w:val="002D559C"/>
    <w:rsid w:val="002D599F"/>
    <w:rsid w:val="002D5B0A"/>
    <w:rsid w:val="002D5F76"/>
    <w:rsid w:val="002D6119"/>
    <w:rsid w:val="002D612A"/>
    <w:rsid w:val="002D642B"/>
    <w:rsid w:val="002D66EF"/>
    <w:rsid w:val="002D68ED"/>
    <w:rsid w:val="002D6AD6"/>
    <w:rsid w:val="002D6EAA"/>
    <w:rsid w:val="002D6EAD"/>
    <w:rsid w:val="002D706F"/>
    <w:rsid w:val="002D7817"/>
    <w:rsid w:val="002D7F6A"/>
    <w:rsid w:val="002E0630"/>
    <w:rsid w:val="002E0631"/>
    <w:rsid w:val="002E0821"/>
    <w:rsid w:val="002E0C1D"/>
    <w:rsid w:val="002E0C7B"/>
    <w:rsid w:val="002E0F92"/>
    <w:rsid w:val="002E10D2"/>
    <w:rsid w:val="002E10E9"/>
    <w:rsid w:val="002E188D"/>
    <w:rsid w:val="002E1C93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98B"/>
    <w:rsid w:val="002E3C5B"/>
    <w:rsid w:val="002E3E34"/>
    <w:rsid w:val="002E4090"/>
    <w:rsid w:val="002E4179"/>
    <w:rsid w:val="002E4350"/>
    <w:rsid w:val="002E57BD"/>
    <w:rsid w:val="002E595B"/>
    <w:rsid w:val="002E6094"/>
    <w:rsid w:val="002E60AF"/>
    <w:rsid w:val="002E61E4"/>
    <w:rsid w:val="002E62F9"/>
    <w:rsid w:val="002E6346"/>
    <w:rsid w:val="002E6483"/>
    <w:rsid w:val="002E65A3"/>
    <w:rsid w:val="002E662F"/>
    <w:rsid w:val="002E6781"/>
    <w:rsid w:val="002E6B5E"/>
    <w:rsid w:val="002E6EA4"/>
    <w:rsid w:val="002E6FD9"/>
    <w:rsid w:val="002E765B"/>
    <w:rsid w:val="002E7884"/>
    <w:rsid w:val="002E7983"/>
    <w:rsid w:val="002E7AC3"/>
    <w:rsid w:val="002F0015"/>
    <w:rsid w:val="002F0133"/>
    <w:rsid w:val="002F01AC"/>
    <w:rsid w:val="002F030B"/>
    <w:rsid w:val="002F0425"/>
    <w:rsid w:val="002F0572"/>
    <w:rsid w:val="002F06C8"/>
    <w:rsid w:val="002F06D6"/>
    <w:rsid w:val="002F0887"/>
    <w:rsid w:val="002F09E7"/>
    <w:rsid w:val="002F0CFE"/>
    <w:rsid w:val="002F0F2C"/>
    <w:rsid w:val="002F112D"/>
    <w:rsid w:val="002F137E"/>
    <w:rsid w:val="002F13DF"/>
    <w:rsid w:val="002F1BB2"/>
    <w:rsid w:val="002F1C7E"/>
    <w:rsid w:val="002F1CD1"/>
    <w:rsid w:val="002F1CF0"/>
    <w:rsid w:val="002F1CFF"/>
    <w:rsid w:val="002F1F99"/>
    <w:rsid w:val="002F20BA"/>
    <w:rsid w:val="002F222A"/>
    <w:rsid w:val="002F22A4"/>
    <w:rsid w:val="002F25CF"/>
    <w:rsid w:val="002F2634"/>
    <w:rsid w:val="002F2638"/>
    <w:rsid w:val="002F283C"/>
    <w:rsid w:val="002F29E0"/>
    <w:rsid w:val="002F2C7D"/>
    <w:rsid w:val="002F2EB3"/>
    <w:rsid w:val="002F2EBD"/>
    <w:rsid w:val="002F33B5"/>
    <w:rsid w:val="002F3D01"/>
    <w:rsid w:val="002F414D"/>
    <w:rsid w:val="002F42AE"/>
    <w:rsid w:val="002F4602"/>
    <w:rsid w:val="002F4DE8"/>
    <w:rsid w:val="002F4DFF"/>
    <w:rsid w:val="002F53BB"/>
    <w:rsid w:val="002F549B"/>
    <w:rsid w:val="002F556A"/>
    <w:rsid w:val="002F5AFD"/>
    <w:rsid w:val="002F5D32"/>
    <w:rsid w:val="002F60B1"/>
    <w:rsid w:val="002F6206"/>
    <w:rsid w:val="002F62A0"/>
    <w:rsid w:val="002F649C"/>
    <w:rsid w:val="002F6EC0"/>
    <w:rsid w:val="002F6FB6"/>
    <w:rsid w:val="002F7529"/>
    <w:rsid w:val="002F7943"/>
    <w:rsid w:val="002F7AB4"/>
    <w:rsid w:val="003000CD"/>
    <w:rsid w:val="00300121"/>
    <w:rsid w:val="003002E3"/>
    <w:rsid w:val="003004E1"/>
    <w:rsid w:val="003006BB"/>
    <w:rsid w:val="003007FC"/>
    <w:rsid w:val="00300BFF"/>
    <w:rsid w:val="00300EB9"/>
    <w:rsid w:val="00301141"/>
    <w:rsid w:val="00301B7C"/>
    <w:rsid w:val="00302038"/>
    <w:rsid w:val="0030208F"/>
    <w:rsid w:val="00302291"/>
    <w:rsid w:val="0030235C"/>
    <w:rsid w:val="003023F6"/>
    <w:rsid w:val="003024F3"/>
    <w:rsid w:val="0030257D"/>
    <w:rsid w:val="00302891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6A6"/>
    <w:rsid w:val="00304AE3"/>
    <w:rsid w:val="00304D26"/>
    <w:rsid w:val="00305033"/>
    <w:rsid w:val="00305126"/>
    <w:rsid w:val="00305228"/>
    <w:rsid w:val="003057D6"/>
    <w:rsid w:val="00305961"/>
    <w:rsid w:val="00305AA6"/>
    <w:rsid w:val="00305BC9"/>
    <w:rsid w:val="00305E7B"/>
    <w:rsid w:val="0030612B"/>
    <w:rsid w:val="00306158"/>
    <w:rsid w:val="0030624F"/>
    <w:rsid w:val="00306591"/>
    <w:rsid w:val="003066A6"/>
    <w:rsid w:val="0030671B"/>
    <w:rsid w:val="00306750"/>
    <w:rsid w:val="00306A6E"/>
    <w:rsid w:val="00306B04"/>
    <w:rsid w:val="00306CFA"/>
    <w:rsid w:val="0030724E"/>
    <w:rsid w:val="0030728F"/>
    <w:rsid w:val="003073D1"/>
    <w:rsid w:val="00307D09"/>
    <w:rsid w:val="00307DCA"/>
    <w:rsid w:val="00307F67"/>
    <w:rsid w:val="003102B5"/>
    <w:rsid w:val="00310731"/>
    <w:rsid w:val="003107B6"/>
    <w:rsid w:val="00310B2B"/>
    <w:rsid w:val="00310D5A"/>
    <w:rsid w:val="00310FA7"/>
    <w:rsid w:val="003110C8"/>
    <w:rsid w:val="0031141D"/>
    <w:rsid w:val="00311790"/>
    <w:rsid w:val="00311BB2"/>
    <w:rsid w:val="00311BDD"/>
    <w:rsid w:val="00311E87"/>
    <w:rsid w:val="00312162"/>
    <w:rsid w:val="00312239"/>
    <w:rsid w:val="0031296F"/>
    <w:rsid w:val="00312AC5"/>
    <w:rsid w:val="00312B77"/>
    <w:rsid w:val="00312BD1"/>
    <w:rsid w:val="00312BF7"/>
    <w:rsid w:val="00312FFB"/>
    <w:rsid w:val="00313076"/>
    <w:rsid w:val="003130D3"/>
    <w:rsid w:val="00313540"/>
    <w:rsid w:val="00313651"/>
    <w:rsid w:val="003139BD"/>
    <w:rsid w:val="00313C10"/>
    <w:rsid w:val="00314390"/>
    <w:rsid w:val="00314781"/>
    <w:rsid w:val="003148D5"/>
    <w:rsid w:val="00314BDD"/>
    <w:rsid w:val="00314E14"/>
    <w:rsid w:val="00314E9D"/>
    <w:rsid w:val="00314FD3"/>
    <w:rsid w:val="00314FF2"/>
    <w:rsid w:val="00315572"/>
    <w:rsid w:val="00315674"/>
    <w:rsid w:val="00315999"/>
    <w:rsid w:val="00315CEE"/>
    <w:rsid w:val="00315EB0"/>
    <w:rsid w:val="00316054"/>
    <w:rsid w:val="003162A2"/>
    <w:rsid w:val="00316456"/>
    <w:rsid w:val="003166A3"/>
    <w:rsid w:val="003167AD"/>
    <w:rsid w:val="00316B2E"/>
    <w:rsid w:val="00316C2F"/>
    <w:rsid w:val="00316F2F"/>
    <w:rsid w:val="00316F61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8A"/>
    <w:rsid w:val="00320EA3"/>
    <w:rsid w:val="0032120F"/>
    <w:rsid w:val="003212C1"/>
    <w:rsid w:val="003214BD"/>
    <w:rsid w:val="00321ADE"/>
    <w:rsid w:val="00321CA9"/>
    <w:rsid w:val="00322E2F"/>
    <w:rsid w:val="00323069"/>
    <w:rsid w:val="00323094"/>
    <w:rsid w:val="0032339C"/>
    <w:rsid w:val="003234DE"/>
    <w:rsid w:val="00323555"/>
    <w:rsid w:val="0032374C"/>
    <w:rsid w:val="003238FC"/>
    <w:rsid w:val="00323CC9"/>
    <w:rsid w:val="00323E38"/>
    <w:rsid w:val="0032418B"/>
    <w:rsid w:val="00324255"/>
    <w:rsid w:val="00324B77"/>
    <w:rsid w:val="00324CC3"/>
    <w:rsid w:val="00324E58"/>
    <w:rsid w:val="00324E8B"/>
    <w:rsid w:val="003250C7"/>
    <w:rsid w:val="003250D5"/>
    <w:rsid w:val="00325176"/>
    <w:rsid w:val="003251F6"/>
    <w:rsid w:val="0032525C"/>
    <w:rsid w:val="00325261"/>
    <w:rsid w:val="00325298"/>
    <w:rsid w:val="00325502"/>
    <w:rsid w:val="00325ADD"/>
    <w:rsid w:val="00325CC4"/>
    <w:rsid w:val="0032609C"/>
    <w:rsid w:val="003261D5"/>
    <w:rsid w:val="003262FC"/>
    <w:rsid w:val="0032679C"/>
    <w:rsid w:val="0032685F"/>
    <w:rsid w:val="00326B15"/>
    <w:rsid w:val="00326C49"/>
    <w:rsid w:val="00326DEF"/>
    <w:rsid w:val="00326E35"/>
    <w:rsid w:val="00327008"/>
    <w:rsid w:val="00327120"/>
    <w:rsid w:val="00327177"/>
    <w:rsid w:val="003271AC"/>
    <w:rsid w:val="003271F2"/>
    <w:rsid w:val="003274BB"/>
    <w:rsid w:val="003274E3"/>
    <w:rsid w:val="00327AE6"/>
    <w:rsid w:val="00327CE9"/>
    <w:rsid w:val="00327F6A"/>
    <w:rsid w:val="003301FA"/>
    <w:rsid w:val="00330227"/>
    <w:rsid w:val="00330940"/>
    <w:rsid w:val="00330F7A"/>
    <w:rsid w:val="00331274"/>
    <w:rsid w:val="00331301"/>
    <w:rsid w:val="00331418"/>
    <w:rsid w:val="00331A74"/>
    <w:rsid w:val="00331BFC"/>
    <w:rsid w:val="00331CC2"/>
    <w:rsid w:val="003324FE"/>
    <w:rsid w:val="0033279F"/>
    <w:rsid w:val="003327D1"/>
    <w:rsid w:val="00332A36"/>
    <w:rsid w:val="00332BF6"/>
    <w:rsid w:val="00332D2F"/>
    <w:rsid w:val="00332D55"/>
    <w:rsid w:val="00332E43"/>
    <w:rsid w:val="00333273"/>
    <w:rsid w:val="003333AA"/>
    <w:rsid w:val="00333BF0"/>
    <w:rsid w:val="00333C8C"/>
    <w:rsid w:val="00333D31"/>
    <w:rsid w:val="003347A2"/>
    <w:rsid w:val="003349F2"/>
    <w:rsid w:val="00334ED6"/>
    <w:rsid w:val="003351CA"/>
    <w:rsid w:val="003357B1"/>
    <w:rsid w:val="0033593F"/>
    <w:rsid w:val="00335980"/>
    <w:rsid w:val="003359EF"/>
    <w:rsid w:val="003361E5"/>
    <w:rsid w:val="00336218"/>
    <w:rsid w:val="003368FD"/>
    <w:rsid w:val="00336915"/>
    <w:rsid w:val="003369C6"/>
    <w:rsid w:val="00336F91"/>
    <w:rsid w:val="00336FD9"/>
    <w:rsid w:val="003371DD"/>
    <w:rsid w:val="003373C6"/>
    <w:rsid w:val="00337586"/>
    <w:rsid w:val="003377B5"/>
    <w:rsid w:val="003378A8"/>
    <w:rsid w:val="00340642"/>
    <w:rsid w:val="003407E9"/>
    <w:rsid w:val="00340AC2"/>
    <w:rsid w:val="00340F52"/>
    <w:rsid w:val="003412CB"/>
    <w:rsid w:val="003413AF"/>
    <w:rsid w:val="0034172B"/>
    <w:rsid w:val="0034204B"/>
    <w:rsid w:val="00342270"/>
    <w:rsid w:val="003424D2"/>
    <w:rsid w:val="00342649"/>
    <w:rsid w:val="00342B13"/>
    <w:rsid w:val="00342B1B"/>
    <w:rsid w:val="00342DDC"/>
    <w:rsid w:val="003430F2"/>
    <w:rsid w:val="003431C1"/>
    <w:rsid w:val="00343274"/>
    <w:rsid w:val="0034336E"/>
    <w:rsid w:val="003433CC"/>
    <w:rsid w:val="003435F3"/>
    <w:rsid w:val="00343A3F"/>
    <w:rsid w:val="00343AA5"/>
    <w:rsid w:val="00343B33"/>
    <w:rsid w:val="00343D74"/>
    <w:rsid w:val="00343DD0"/>
    <w:rsid w:val="0034431D"/>
    <w:rsid w:val="00344533"/>
    <w:rsid w:val="00344735"/>
    <w:rsid w:val="003447CA"/>
    <w:rsid w:val="003449B7"/>
    <w:rsid w:val="00344E34"/>
    <w:rsid w:val="003452E9"/>
    <w:rsid w:val="003452F2"/>
    <w:rsid w:val="003454FE"/>
    <w:rsid w:val="00345AB8"/>
    <w:rsid w:val="00345CBA"/>
    <w:rsid w:val="00346308"/>
    <w:rsid w:val="00346317"/>
    <w:rsid w:val="0034634A"/>
    <w:rsid w:val="00346616"/>
    <w:rsid w:val="003471E8"/>
    <w:rsid w:val="00347477"/>
    <w:rsid w:val="0034761E"/>
    <w:rsid w:val="00347B5A"/>
    <w:rsid w:val="00347D38"/>
    <w:rsid w:val="00347D4F"/>
    <w:rsid w:val="00347EC9"/>
    <w:rsid w:val="00350783"/>
    <w:rsid w:val="003513F2"/>
    <w:rsid w:val="0035153C"/>
    <w:rsid w:val="003516A5"/>
    <w:rsid w:val="00351711"/>
    <w:rsid w:val="0035173D"/>
    <w:rsid w:val="003517B5"/>
    <w:rsid w:val="00351874"/>
    <w:rsid w:val="00351CE4"/>
    <w:rsid w:val="0035270E"/>
    <w:rsid w:val="003528FC"/>
    <w:rsid w:val="00352D9F"/>
    <w:rsid w:val="0035348C"/>
    <w:rsid w:val="003534CE"/>
    <w:rsid w:val="003535C4"/>
    <w:rsid w:val="00353789"/>
    <w:rsid w:val="003539F8"/>
    <w:rsid w:val="00353BDD"/>
    <w:rsid w:val="00354024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92"/>
    <w:rsid w:val="003560D1"/>
    <w:rsid w:val="0035615A"/>
    <w:rsid w:val="003569B5"/>
    <w:rsid w:val="00356A46"/>
    <w:rsid w:val="003574C4"/>
    <w:rsid w:val="003575A7"/>
    <w:rsid w:val="00357670"/>
    <w:rsid w:val="0035779C"/>
    <w:rsid w:val="00357975"/>
    <w:rsid w:val="0035798A"/>
    <w:rsid w:val="003579AA"/>
    <w:rsid w:val="00357A4F"/>
    <w:rsid w:val="00357B33"/>
    <w:rsid w:val="00357BCB"/>
    <w:rsid w:val="00357C07"/>
    <w:rsid w:val="00357E55"/>
    <w:rsid w:val="00357F40"/>
    <w:rsid w:val="00357F41"/>
    <w:rsid w:val="003600DF"/>
    <w:rsid w:val="003602EE"/>
    <w:rsid w:val="0036071C"/>
    <w:rsid w:val="0036077E"/>
    <w:rsid w:val="003608CF"/>
    <w:rsid w:val="003608E6"/>
    <w:rsid w:val="00360958"/>
    <w:rsid w:val="00360BE0"/>
    <w:rsid w:val="00361440"/>
    <w:rsid w:val="00361980"/>
    <w:rsid w:val="003625CB"/>
    <w:rsid w:val="00362892"/>
    <w:rsid w:val="00363080"/>
    <w:rsid w:val="003632F5"/>
    <w:rsid w:val="00363367"/>
    <w:rsid w:val="003635BC"/>
    <w:rsid w:val="00363693"/>
    <w:rsid w:val="00363A91"/>
    <w:rsid w:val="00363DEB"/>
    <w:rsid w:val="00364123"/>
    <w:rsid w:val="0036422D"/>
    <w:rsid w:val="0036438C"/>
    <w:rsid w:val="0036446B"/>
    <w:rsid w:val="00364513"/>
    <w:rsid w:val="0036452A"/>
    <w:rsid w:val="00364724"/>
    <w:rsid w:val="00364805"/>
    <w:rsid w:val="0036484E"/>
    <w:rsid w:val="00364CD0"/>
    <w:rsid w:val="00364ED8"/>
    <w:rsid w:val="00365113"/>
    <w:rsid w:val="00365F2D"/>
    <w:rsid w:val="00365FC5"/>
    <w:rsid w:val="003660BF"/>
    <w:rsid w:val="003664F2"/>
    <w:rsid w:val="0036669C"/>
    <w:rsid w:val="00367769"/>
    <w:rsid w:val="003679F1"/>
    <w:rsid w:val="003679FD"/>
    <w:rsid w:val="00367BDA"/>
    <w:rsid w:val="00367C3C"/>
    <w:rsid w:val="00367D11"/>
    <w:rsid w:val="00367E27"/>
    <w:rsid w:val="00370007"/>
    <w:rsid w:val="003703EC"/>
    <w:rsid w:val="00370641"/>
    <w:rsid w:val="00370E95"/>
    <w:rsid w:val="003711B4"/>
    <w:rsid w:val="003714B6"/>
    <w:rsid w:val="00371856"/>
    <w:rsid w:val="00371890"/>
    <w:rsid w:val="00371904"/>
    <w:rsid w:val="0037198E"/>
    <w:rsid w:val="00371D0A"/>
    <w:rsid w:val="003720E6"/>
    <w:rsid w:val="00372183"/>
    <w:rsid w:val="003721E4"/>
    <w:rsid w:val="003721F4"/>
    <w:rsid w:val="00372276"/>
    <w:rsid w:val="00372278"/>
    <w:rsid w:val="00372626"/>
    <w:rsid w:val="00372733"/>
    <w:rsid w:val="003727E6"/>
    <w:rsid w:val="00372EE0"/>
    <w:rsid w:val="00372FAB"/>
    <w:rsid w:val="00372FD4"/>
    <w:rsid w:val="0037389C"/>
    <w:rsid w:val="00373A47"/>
    <w:rsid w:val="00373B1B"/>
    <w:rsid w:val="00373DCC"/>
    <w:rsid w:val="00373DD8"/>
    <w:rsid w:val="0037435E"/>
    <w:rsid w:val="0037442C"/>
    <w:rsid w:val="003744EF"/>
    <w:rsid w:val="003745A1"/>
    <w:rsid w:val="003745E9"/>
    <w:rsid w:val="0037466F"/>
    <w:rsid w:val="003746D7"/>
    <w:rsid w:val="00374939"/>
    <w:rsid w:val="00374A1D"/>
    <w:rsid w:val="00374A94"/>
    <w:rsid w:val="00374A96"/>
    <w:rsid w:val="00374AFA"/>
    <w:rsid w:val="00374DC9"/>
    <w:rsid w:val="00374E56"/>
    <w:rsid w:val="00374F7F"/>
    <w:rsid w:val="00375300"/>
    <w:rsid w:val="003754DE"/>
    <w:rsid w:val="003758E3"/>
    <w:rsid w:val="00375C14"/>
    <w:rsid w:val="00375F0D"/>
    <w:rsid w:val="00375F51"/>
    <w:rsid w:val="00375F5C"/>
    <w:rsid w:val="00376245"/>
    <w:rsid w:val="00376302"/>
    <w:rsid w:val="003764A9"/>
    <w:rsid w:val="0037668F"/>
    <w:rsid w:val="003766F4"/>
    <w:rsid w:val="00376805"/>
    <w:rsid w:val="00376D42"/>
    <w:rsid w:val="00376D49"/>
    <w:rsid w:val="00376F63"/>
    <w:rsid w:val="00376F88"/>
    <w:rsid w:val="00377080"/>
    <w:rsid w:val="00377356"/>
    <w:rsid w:val="00377A8B"/>
    <w:rsid w:val="00380078"/>
    <w:rsid w:val="003800A1"/>
    <w:rsid w:val="0038030A"/>
    <w:rsid w:val="00380749"/>
    <w:rsid w:val="00380A0E"/>
    <w:rsid w:val="00380B1E"/>
    <w:rsid w:val="00380C2D"/>
    <w:rsid w:val="00380EF3"/>
    <w:rsid w:val="00381154"/>
    <w:rsid w:val="00381226"/>
    <w:rsid w:val="003812E8"/>
    <w:rsid w:val="003813F6"/>
    <w:rsid w:val="00381505"/>
    <w:rsid w:val="0038156F"/>
    <w:rsid w:val="00381ABB"/>
    <w:rsid w:val="00381E60"/>
    <w:rsid w:val="00382141"/>
    <w:rsid w:val="003821BA"/>
    <w:rsid w:val="003821C1"/>
    <w:rsid w:val="0038239F"/>
    <w:rsid w:val="003823C7"/>
    <w:rsid w:val="003825B9"/>
    <w:rsid w:val="00382794"/>
    <w:rsid w:val="0038284D"/>
    <w:rsid w:val="0038285C"/>
    <w:rsid w:val="00382F2C"/>
    <w:rsid w:val="00383036"/>
    <w:rsid w:val="0038304D"/>
    <w:rsid w:val="00383061"/>
    <w:rsid w:val="003832C4"/>
    <w:rsid w:val="003834A6"/>
    <w:rsid w:val="00383835"/>
    <w:rsid w:val="0038398B"/>
    <w:rsid w:val="00383E06"/>
    <w:rsid w:val="00383E7C"/>
    <w:rsid w:val="00383E9C"/>
    <w:rsid w:val="00384057"/>
    <w:rsid w:val="00384411"/>
    <w:rsid w:val="003844F4"/>
    <w:rsid w:val="00384851"/>
    <w:rsid w:val="003848C6"/>
    <w:rsid w:val="00384CAC"/>
    <w:rsid w:val="00385477"/>
    <w:rsid w:val="0038576B"/>
    <w:rsid w:val="003857FF"/>
    <w:rsid w:val="00385967"/>
    <w:rsid w:val="00385E3D"/>
    <w:rsid w:val="003867A6"/>
    <w:rsid w:val="003869F1"/>
    <w:rsid w:val="00386B05"/>
    <w:rsid w:val="00386B4D"/>
    <w:rsid w:val="00386B94"/>
    <w:rsid w:val="00386F9A"/>
    <w:rsid w:val="00386FA1"/>
    <w:rsid w:val="00387081"/>
    <w:rsid w:val="003870AD"/>
    <w:rsid w:val="003874D5"/>
    <w:rsid w:val="00387848"/>
    <w:rsid w:val="00387B04"/>
    <w:rsid w:val="00387CA6"/>
    <w:rsid w:val="00387E3D"/>
    <w:rsid w:val="00387EE0"/>
    <w:rsid w:val="003900F6"/>
    <w:rsid w:val="0039011B"/>
    <w:rsid w:val="003903DF"/>
    <w:rsid w:val="00390613"/>
    <w:rsid w:val="00390A92"/>
    <w:rsid w:val="00390CAD"/>
    <w:rsid w:val="00390CB0"/>
    <w:rsid w:val="0039114B"/>
    <w:rsid w:val="0039120C"/>
    <w:rsid w:val="003912B7"/>
    <w:rsid w:val="00391580"/>
    <w:rsid w:val="0039162D"/>
    <w:rsid w:val="003916E9"/>
    <w:rsid w:val="0039178C"/>
    <w:rsid w:val="00391B71"/>
    <w:rsid w:val="00391D76"/>
    <w:rsid w:val="00391F85"/>
    <w:rsid w:val="00391FA3"/>
    <w:rsid w:val="00391FB7"/>
    <w:rsid w:val="00392381"/>
    <w:rsid w:val="00392B4D"/>
    <w:rsid w:val="00392B8B"/>
    <w:rsid w:val="00392BD8"/>
    <w:rsid w:val="00392F8B"/>
    <w:rsid w:val="0039323E"/>
    <w:rsid w:val="003933A2"/>
    <w:rsid w:val="0039412D"/>
    <w:rsid w:val="003944CF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D70"/>
    <w:rsid w:val="003974D1"/>
    <w:rsid w:val="003976C9"/>
    <w:rsid w:val="00397B54"/>
    <w:rsid w:val="00397B61"/>
    <w:rsid w:val="00397D8F"/>
    <w:rsid w:val="00397F91"/>
    <w:rsid w:val="003A0078"/>
    <w:rsid w:val="003A0184"/>
    <w:rsid w:val="003A04D5"/>
    <w:rsid w:val="003A0599"/>
    <w:rsid w:val="003A0C7D"/>
    <w:rsid w:val="003A0C8E"/>
    <w:rsid w:val="003A129E"/>
    <w:rsid w:val="003A131C"/>
    <w:rsid w:val="003A18CF"/>
    <w:rsid w:val="003A1CFC"/>
    <w:rsid w:val="003A1E61"/>
    <w:rsid w:val="003A1EF3"/>
    <w:rsid w:val="003A1EFF"/>
    <w:rsid w:val="003A2141"/>
    <w:rsid w:val="003A2283"/>
    <w:rsid w:val="003A23A3"/>
    <w:rsid w:val="003A2501"/>
    <w:rsid w:val="003A2760"/>
    <w:rsid w:val="003A277C"/>
    <w:rsid w:val="003A299D"/>
    <w:rsid w:val="003A2AF0"/>
    <w:rsid w:val="003A2BC8"/>
    <w:rsid w:val="003A2D1B"/>
    <w:rsid w:val="003A3154"/>
    <w:rsid w:val="003A3B8E"/>
    <w:rsid w:val="003A3C9A"/>
    <w:rsid w:val="003A3E24"/>
    <w:rsid w:val="003A3F23"/>
    <w:rsid w:val="003A40FA"/>
    <w:rsid w:val="003A42A5"/>
    <w:rsid w:val="003A442E"/>
    <w:rsid w:val="003A4448"/>
    <w:rsid w:val="003A46C1"/>
    <w:rsid w:val="003A4FD8"/>
    <w:rsid w:val="003A51AC"/>
    <w:rsid w:val="003A529B"/>
    <w:rsid w:val="003A5565"/>
    <w:rsid w:val="003A57EA"/>
    <w:rsid w:val="003A5848"/>
    <w:rsid w:val="003A5992"/>
    <w:rsid w:val="003A5EC9"/>
    <w:rsid w:val="003A634E"/>
    <w:rsid w:val="003A6455"/>
    <w:rsid w:val="003A66C2"/>
    <w:rsid w:val="003A6854"/>
    <w:rsid w:val="003A68EC"/>
    <w:rsid w:val="003A6A92"/>
    <w:rsid w:val="003A6D57"/>
    <w:rsid w:val="003A6F0C"/>
    <w:rsid w:val="003A7034"/>
    <w:rsid w:val="003A7298"/>
    <w:rsid w:val="003A76C1"/>
    <w:rsid w:val="003A7BE9"/>
    <w:rsid w:val="003B027C"/>
    <w:rsid w:val="003B0644"/>
    <w:rsid w:val="003B07E1"/>
    <w:rsid w:val="003B09E5"/>
    <w:rsid w:val="003B0A65"/>
    <w:rsid w:val="003B102F"/>
    <w:rsid w:val="003B107C"/>
    <w:rsid w:val="003B1081"/>
    <w:rsid w:val="003B141A"/>
    <w:rsid w:val="003B14DE"/>
    <w:rsid w:val="003B1805"/>
    <w:rsid w:val="003B1B10"/>
    <w:rsid w:val="003B1C7A"/>
    <w:rsid w:val="003B1C97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A89"/>
    <w:rsid w:val="003B3B33"/>
    <w:rsid w:val="003B4125"/>
    <w:rsid w:val="003B4161"/>
    <w:rsid w:val="003B4964"/>
    <w:rsid w:val="003B4D02"/>
    <w:rsid w:val="003B4E8C"/>
    <w:rsid w:val="003B4ED9"/>
    <w:rsid w:val="003B50D4"/>
    <w:rsid w:val="003B515F"/>
    <w:rsid w:val="003B5588"/>
    <w:rsid w:val="003B59E8"/>
    <w:rsid w:val="003B5AFE"/>
    <w:rsid w:val="003B5BAC"/>
    <w:rsid w:val="003B601A"/>
    <w:rsid w:val="003B609D"/>
    <w:rsid w:val="003B610E"/>
    <w:rsid w:val="003B61FC"/>
    <w:rsid w:val="003B66BA"/>
    <w:rsid w:val="003B6D1F"/>
    <w:rsid w:val="003B6D2E"/>
    <w:rsid w:val="003B6D63"/>
    <w:rsid w:val="003B6D7B"/>
    <w:rsid w:val="003B6E78"/>
    <w:rsid w:val="003B728F"/>
    <w:rsid w:val="003B74C2"/>
    <w:rsid w:val="003B7514"/>
    <w:rsid w:val="003B7B67"/>
    <w:rsid w:val="003B7C12"/>
    <w:rsid w:val="003B7E6F"/>
    <w:rsid w:val="003C001C"/>
    <w:rsid w:val="003C01C4"/>
    <w:rsid w:val="003C037C"/>
    <w:rsid w:val="003C03C7"/>
    <w:rsid w:val="003C043E"/>
    <w:rsid w:val="003C0BDB"/>
    <w:rsid w:val="003C0C5C"/>
    <w:rsid w:val="003C0E17"/>
    <w:rsid w:val="003C0EF5"/>
    <w:rsid w:val="003C0FD2"/>
    <w:rsid w:val="003C10DE"/>
    <w:rsid w:val="003C1588"/>
    <w:rsid w:val="003C1D04"/>
    <w:rsid w:val="003C1D1F"/>
    <w:rsid w:val="003C1E73"/>
    <w:rsid w:val="003C23E3"/>
    <w:rsid w:val="003C2437"/>
    <w:rsid w:val="003C27BB"/>
    <w:rsid w:val="003C27D1"/>
    <w:rsid w:val="003C294E"/>
    <w:rsid w:val="003C2AB3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732"/>
    <w:rsid w:val="003C48C4"/>
    <w:rsid w:val="003C4906"/>
    <w:rsid w:val="003C4B27"/>
    <w:rsid w:val="003C4C23"/>
    <w:rsid w:val="003C4CD3"/>
    <w:rsid w:val="003C4D93"/>
    <w:rsid w:val="003C4E37"/>
    <w:rsid w:val="003C4EA2"/>
    <w:rsid w:val="003C4F1D"/>
    <w:rsid w:val="003C50B0"/>
    <w:rsid w:val="003C5296"/>
    <w:rsid w:val="003C5377"/>
    <w:rsid w:val="003C54E1"/>
    <w:rsid w:val="003C5689"/>
    <w:rsid w:val="003C6034"/>
    <w:rsid w:val="003C6696"/>
    <w:rsid w:val="003C6935"/>
    <w:rsid w:val="003C6A50"/>
    <w:rsid w:val="003C6AEB"/>
    <w:rsid w:val="003C6B33"/>
    <w:rsid w:val="003C6BC0"/>
    <w:rsid w:val="003C6DE3"/>
    <w:rsid w:val="003C6E1C"/>
    <w:rsid w:val="003C6F4A"/>
    <w:rsid w:val="003C706A"/>
    <w:rsid w:val="003C71FC"/>
    <w:rsid w:val="003C720A"/>
    <w:rsid w:val="003C7237"/>
    <w:rsid w:val="003C7254"/>
    <w:rsid w:val="003C763B"/>
    <w:rsid w:val="003C79AD"/>
    <w:rsid w:val="003C7B4C"/>
    <w:rsid w:val="003C7B93"/>
    <w:rsid w:val="003C7FCF"/>
    <w:rsid w:val="003D0569"/>
    <w:rsid w:val="003D0745"/>
    <w:rsid w:val="003D08CC"/>
    <w:rsid w:val="003D0AED"/>
    <w:rsid w:val="003D0DA9"/>
    <w:rsid w:val="003D117B"/>
    <w:rsid w:val="003D139B"/>
    <w:rsid w:val="003D19AB"/>
    <w:rsid w:val="003D1B0D"/>
    <w:rsid w:val="003D1FA7"/>
    <w:rsid w:val="003D2369"/>
    <w:rsid w:val="003D299D"/>
    <w:rsid w:val="003D3251"/>
    <w:rsid w:val="003D325C"/>
    <w:rsid w:val="003D33B1"/>
    <w:rsid w:val="003D33EE"/>
    <w:rsid w:val="003D383A"/>
    <w:rsid w:val="003D3C48"/>
    <w:rsid w:val="003D3D0C"/>
    <w:rsid w:val="003D3FE2"/>
    <w:rsid w:val="003D4101"/>
    <w:rsid w:val="003D4414"/>
    <w:rsid w:val="003D4879"/>
    <w:rsid w:val="003D4A18"/>
    <w:rsid w:val="003D4CC7"/>
    <w:rsid w:val="003D4D3E"/>
    <w:rsid w:val="003D5225"/>
    <w:rsid w:val="003D5496"/>
    <w:rsid w:val="003D54FB"/>
    <w:rsid w:val="003D554D"/>
    <w:rsid w:val="003D55C3"/>
    <w:rsid w:val="003D5740"/>
    <w:rsid w:val="003D6504"/>
    <w:rsid w:val="003D6630"/>
    <w:rsid w:val="003D6A17"/>
    <w:rsid w:val="003D6CDC"/>
    <w:rsid w:val="003D76EC"/>
    <w:rsid w:val="003D77EA"/>
    <w:rsid w:val="003D7865"/>
    <w:rsid w:val="003D7B52"/>
    <w:rsid w:val="003D7BAF"/>
    <w:rsid w:val="003D7D4A"/>
    <w:rsid w:val="003D7F9F"/>
    <w:rsid w:val="003E0706"/>
    <w:rsid w:val="003E082C"/>
    <w:rsid w:val="003E0AC3"/>
    <w:rsid w:val="003E0B8C"/>
    <w:rsid w:val="003E0C0F"/>
    <w:rsid w:val="003E1300"/>
    <w:rsid w:val="003E171F"/>
    <w:rsid w:val="003E1949"/>
    <w:rsid w:val="003E1A75"/>
    <w:rsid w:val="003E1E8E"/>
    <w:rsid w:val="003E1EA4"/>
    <w:rsid w:val="003E2000"/>
    <w:rsid w:val="003E2202"/>
    <w:rsid w:val="003E2473"/>
    <w:rsid w:val="003E2931"/>
    <w:rsid w:val="003E2A16"/>
    <w:rsid w:val="003E2CD0"/>
    <w:rsid w:val="003E301A"/>
    <w:rsid w:val="003E30B4"/>
    <w:rsid w:val="003E3501"/>
    <w:rsid w:val="003E35B8"/>
    <w:rsid w:val="003E3A08"/>
    <w:rsid w:val="003E3B48"/>
    <w:rsid w:val="003E40B0"/>
    <w:rsid w:val="003E433A"/>
    <w:rsid w:val="003E44AA"/>
    <w:rsid w:val="003E49A4"/>
    <w:rsid w:val="003E4DD8"/>
    <w:rsid w:val="003E4E2A"/>
    <w:rsid w:val="003E5033"/>
    <w:rsid w:val="003E50E0"/>
    <w:rsid w:val="003E525B"/>
    <w:rsid w:val="003E5429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6EF0"/>
    <w:rsid w:val="003E710D"/>
    <w:rsid w:val="003E71C0"/>
    <w:rsid w:val="003E7563"/>
    <w:rsid w:val="003E781C"/>
    <w:rsid w:val="003E7AD5"/>
    <w:rsid w:val="003E7C31"/>
    <w:rsid w:val="003E7E70"/>
    <w:rsid w:val="003E7F58"/>
    <w:rsid w:val="003E7F5C"/>
    <w:rsid w:val="003F0685"/>
    <w:rsid w:val="003F07A1"/>
    <w:rsid w:val="003F0852"/>
    <w:rsid w:val="003F0B40"/>
    <w:rsid w:val="003F0BE6"/>
    <w:rsid w:val="003F0E8E"/>
    <w:rsid w:val="003F111F"/>
    <w:rsid w:val="003F15C2"/>
    <w:rsid w:val="003F1704"/>
    <w:rsid w:val="003F1712"/>
    <w:rsid w:val="003F18FF"/>
    <w:rsid w:val="003F1C99"/>
    <w:rsid w:val="003F1D17"/>
    <w:rsid w:val="003F1DA3"/>
    <w:rsid w:val="003F1DCE"/>
    <w:rsid w:val="003F1F20"/>
    <w:rsid w:val="003F210B"/>
    <w:rsid w:val="003F2371"/>
    <w:rsid w:val="003F257A"/>
    <w:rsid w:val="003F25AF"/>
    <w:rsid w:val="003F273E"/>
    <w:rsid w:val="003F288C"/>
    <w:rsid w:val="003F2D02"/>
    <w:rsid w:val="003F31C1"/>
    <w:rsid w:val="003F3206"/>
    <w:rsid w:val="003F3280"/>
    <w:rsid w:val="003F32C2"/>
    <w:rsid w:val="003F3647"/>
    <w:rsid w:val="003F36AA"/>
    <w:rsid w:val="003F3740"/>
    <w:rsid w:val="003F45D1"/>
    <w:rsid w:val="003F46E2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3B"/>
    <w:rsid w:val="003F6685"/>
    <w:rsid w:val="003F67FD"/>
    <w:rsid w:val="003F6E8D"/>
    <w:rsid w:val="003F6EC2"/>
    <w:rsid w:val="003F6FF0"/>
    <w:rsid w:val="003F70A9"/>
    <w:rsid w:val="003F747D"/>
    <w:rsid w:val="003F7853"/>
    <w:rsid w:val="004002BC"/>
    <w:rsid w:val="004002F2"/>
    <w:rsid w:val="004009D2"/>
    <w:rsid w:val="00400A65"/>
    <w:rsid w:val="00400BE2"/>
    <w:rsid w:val="00400D95"/>
    <w:rsid w:val="00400F42"/>
    <w:rsid w:val="0040122A"/>
    <w:rsid w:val="00401363"/>
    <w:rsid w:val="004015D9"/>
    <w:rsid w:val="00401741"/>
    <w:rsid w:val="00401872"/>
    <w:rsid w:val="00401C4E"/>
    <w:rsid w:val="00401DAA"/>
    <w:rsid w:val="00401EA5"/>
    <w:rsid w:val="00401EE8"/>
    <w:rsid w:val="0040209A"/>
    <w:rsid w:val="004023B1"/>
    <w:rsid w:val="00402F25"/>
    <w:rsid w:val="0040318F"/>
    <w:rsid w:val="0040329B"/>
    <w:rsid w:val="004032EC"/>
    <w:rsid w:val="0040353F"/>
    <w:rsid w:val="00403980"/>
    <w:rsid w:val="00403B3C"/>
    <w:rsid w:val="00403CFE"/>
    <w:rsid w:val="00403E00"/>
    <w:rsid w:val="004041DB"/>
    <w:rsid w:val="00404431"/>
    <w:rsid w:val="00404564"/>
    <w:rsid w:val="00404C5F"/>
    <w:rsid w:val="00404D25"/>
    <w:rsid w:val="00404EFF"/>
    <w:rsid w:val="004058F7"/>
    <w:rsid w:val="00405C12"/>
    <w:rsid w:val="00405D00"/>
    <w:rsid w:val="00405E98"/>
    <w:rsid w:val="00406177"/>
    <w:rsid w:val="004063A3"/>
    <w:rsid w:val="0040667D"/>
    <w:rsid w:val="0040675A"/>
    <w:rsid w:val="00406854"/>
    <w:rsid w:val="00406EF4"/>
    <w:rsid w:val="00406F7D"/>
    <w:rsid w:val="004076FF"/>
    <w:rsid w:val="0040772E"/>
    <w:rsid w:val="00407924"/>
    <w:rsid w:val="00407985"/>
    <w:rsid w:val="00407BCA"/>
    <w:rsid w:val="00407EDE"/>
    <w:rsid w:val="00407EE1"/>
    <w:rsid w:val="00407FAC"/>
    <w:rsid w:val="0041022B"/>
    <w:rsid w:val="00410272"/>
    <w:rsid w:val="004104C8"/>
    <w:rsid w:val="00410BB7"/>
    <w:rsid w:val="00410F11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41"/>
    <w:rsid w:val="00412079"/>
    <w:rsid w:val="004123D4"/>
    <w:rsid w:val="00412BE4"/>
    <w:rsid w:val="00412C9B"/>
    <w:rsid w:val="0041300E"/>
    <w:rsid w:val="0041305F"/>
    <w:rsid w:val="004130C9"/>
    <w:rsid w:val="0041361C"/>
    <w:rsid w:val="0041364C"/>
    <w:rsid w:val="00413897"/>
    <w:rsid w:val="00413C85"/>
    <w:rsid w:val="00413C94"/>
    <w:rsid w:val="00413EA7"/>
    <w:rsid w:val="00414066"/>
    <w:rsid w:val="00414080"/>
    <w:rsid w:val="004141B3"/>
    <w:rsid w:val="004141FB"/>
    <w:rsid w:val="00414249"/>
    <w:rsid w:val="00414687"/>
    <w:rsid w:val="004146D6"/>
    <w:rsid w:val="00414946"/>
    <w:rsid w:val="00414C00"/>
    <w:rsid w:val="00414F71"/>
    <w:rsid w:val="004152F2"/>
    <w:rsid w:val="0041542C"/>
    <w:rsid w:val="00415619"/>
    <w:rsid w:val="0041567B"/>
    <w:rsid w:val="004157EA"/>
    <w:rsid w:val="00415855"/>
    <w:rsid w:val="004159D5"/>
    <w:rsid w:val="00415DF4"/>
    <w:rsid w:val="0041630A"/>
    <w:rsid w:val="00416832"/>
    <w:rsid w:val="00416C19"/>
    <w:rsid w:val="00416C27"/>
    <w:rsid w:val="00416CB6"/>
    <w:rsid w:val="0041755E"/>
    <w:rsid w:val="00417BC9"/>
    <w:rsid w:val="00417E15"/>
    <w:rsid w:val="004201BE"/>
    <w:rsid w:val="004201D7"/>
    <w:rsid w:val="00420321"/>
    <w:rsid w:val="004204E8"/>
    <w:rsid w:val="004205F3"/>
    <w:rsid w:val="004206CD"/>
    <w:rsid w:val="00420741"/>
    <w:rsid w:val="00420AFE"/>
    <w:rsid w:val="00420F63"/>
    <w:rsid w:val="00420FAE"/>
    <w:rsid w:val="00420FBF"/>
    <w:rsid w:val="004212D5"/>
    <w:rsid w:val="00421690"/>
    <w:rsid w:val="00421934"/>
    <w:rsid w:val="00422147"/>
    <w:rsid w:val="004223B0"/>
    <w:rsid w:val="0042253F"/>
    <w:rsid w:val="00423290"/>
    <w:rsid w:val="004233A2"/>
    <w:rsid w:val="0042343D"/>
    <w:rsid w:val="0042348F"/>
    <w:rsid w:val="00423661"/>
    <w:rsid w:val="004237E5"/>
    <w:rsid w:val="00423C3D"/>
    <w:rsid w:val="00424203"/>
    <w:rsid w:val="00424359"/>
    <w:rsid w:val="0042436F"/>
    <w:rsid w:val="00424C80"/>
    <w:rsid w:val="004250DD"/>
    <w:rsid w:val="00425227"/>
    <w:rsid w:val="00425A17"/>
    <w:rsid w:val="00425CC4"/>
    <w:rsid w:val="00425EB0"/>
    <w:rsid w:val="00425F74"/>
    <w:rsid w:val="0042628D"/>
    <w:rsid w:val="00426540"/>
    <w:rsid w:val="004268E6"/>
    <w:rsid w:val="00426983"/>
    <w:rsid w:val="00426F43"/>
    <w:rsid w:val="00427184"/>
    <w:rsid w:val="0042745F"/>
    <w:rsid w:val="004276A0"/>
    <w:rsid w:val="00427AF8"/>
    <w:rsid w:val="00427EEA"/>
    <w:rsid w:val="00430491"/>
    <w:rsid w:val="00430BC2"/>
    <w:rsid w:val="00430E22"/>
    <w:rsid w:val="00430E48"/>
    <w:rsid w:val="0043117C"/>
    <w:rsid w:val="00431224"/>
    <w:rsid w:val="004312AD"/>
    <w:rsid w:val="00431463"/>
    <w:rsid w:val="004317A7"/>
    <w:rsid w:val="00431DC8"/>
    <w:rsid w:val="00432175"/>
    <w:rsid w:val="00432530"/>
    <w:rsid w:val="00432539"/>
    <w:rsid w:val="0043293D"/>
    <w:rsid w:val="00432A5F"/>
    <w:rsid w:val="00432D0A"/>
    <w:rsid w:val="00432F95"/>
    <w:rsid w:val="004332ED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E61"/>
    <w:rsid w:val="004360E1"/>
    <w:rsid w:val="00436159"/>
    <w:rsid w:val="004364B6"/>
    <w:rsid w:val="00436999"/>
    <w:rsid w:val="00436A95"/>
    <w:rsid w:val="00436EED"/>
    <w:rsid w:val="00437224"/>
    <w:rsid w:val="0043732D"/>
    <w:rsid w:val="00437929"/>
    <w:rsid w:val="00437B65"/>
    <w:rsid w:val="00440210"/>
    <w:rsid w:val="00440244"/>
    <w:rsid w:val="0044032D"/>
    <w:rsid w:val="0044037E"/>
    <w:rsid w:val="0044056B"/>
    <w:rsid w:val="004407D8"/>
    <w:rsid w:val="0044081C"/>
    <w:rsid w:val="00440873"/>
    <w:rsid w:val="004408CC"/>
    <w:rsid w:val="00440CE4"/>
    <w:rsid w:val="00440CE6"/>
    <w:rsid w:val="00441659"/>
    <w:rsid w:val="0044169B"/>
    <w:rsid w:val="0044184A"/>
    <w:rsid w:val="00441FDD"/>
    <w:rsid w:val="00442101"/>
    <w:rsid w:val="00442187"/>
    <w:rsid w:val="004425EB"/>
    <w:rsid w:val="00442688"/>
    <w:rsid w:val="00442769"/>
    <w:rsid w:val="00442AEC"/>
    <w:rsid w:val="00442C3A"/>
    <w:rsid w:val="00442E60"/>
    <w:rsid w:val="0044312A"/>
    <w:rsid w:val="00443304"/>
    <w:rsid w:val="00443405"/>
    <w:rsid w:val="004437D4"/>
    <w:rsid w:val="00443A11"/>
    <w:rsid w:val="00443AC1"/>
    <w:rsid w:val="00443C49"/>
    <w:rsid w:val="00443CB6"/>
    <w:rsid w:val="00443F11"/>
    <w:rsid w:val="00444068"/>
    <w:rsid w:val="0044478A"/>
    <w:rsid w:val="00444C5F"/>
    <w:rsid w:val="00444E4D"/>
    <w:rsid w:val="00444ECA"/>
    <w:rsid w:val="00444FDA"/>
    <w:rsid w:val="004456A5"/>
    <w:rsid w:val="00445870"/>
    <w:rsid w:val="00445B4B"/>
    <w:rsid w:val="00445B4F"/>
    <w:rsid w:val="00445BD7"/>
    <w:rsid w:val="00445CDC"/>
    <w:rsid w:val="004462C7"/>
    <w:rsid w:val="00446619"/>
    <w:rsid w:val="004466D3"/>
    <w:rsid w:val="00446AE0"/>
    <w:rsid w:val="00446ED4"/>
    <w:rsid w:val="00446FAC"/>
    <w:rsid w:val="004470C4"/>
    <w:rsid w:val="00447163"/>
    <w:rsid w:val="004471B4"/>
    <w:rsid w:val="004474AC"/>
    <w:rsid w:val="00447725"/>
    <w:rsid w:val="00447A5A"/>
    <w:rsid w:val="00447C38"/>
    <w:rsid w:val="00447DF1"/>
    <w:rsid w:val="00450089"/>
    <w:rsid w:val="004500CB"/>
    <w:rsid w:val="0045010C"/>
    <w:rsid w:val="00450234"/>
    <w:rsid w:val="00450574"/>
    <w:rsid w:val="004508D1"/>
    <w:rsid w:val="00450A34"/>
    <w:rsid w:val="00450B03"/>
    <w:rsid w:val="00450B9D"/>
    <w:rsid w:val="00450CAF"/>
    <w:rsid w:val="0045120B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AB5"/>
    <w:rsid w:val="00452AC5"/>
    <w:rsid w:val="00452D71"/>
    <w:rsid w:val="00452E55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BDD"/>
    <w:rsid w:val="00454C6D"/>
    <w:rsid w:val="00454D0F"/>
    <w:rsid w:val="00454D42"/>
    <w:rsid w:val="00454D44"/>
    <w:rsid w:val="00455071"/>
    <w:rsid w:val="004552A2"/>
    <w:rsid w:val="0045536C"/>
    <w:rsid w:val="004554D5"/>
    <w:rsid w:val="0045553B"/>
    <w:rsid w:val="004558BF"/>
    <w:rsid w:val="004558EE"/>
    <w:rsid w:val="00455CF3"/>
    <w:rsid w:val="00455E26"/>
    <w:rsid w:val="00456A9F"/>
    <w:rsid w:val="00456ABB"/>
    <w:rsid w:val="00456D9C"/>
    <w:rsid w:val="00456E25"/>
    <w:rsid w:val="00457120"/>
    <w:rsid w:val="0045718F"/>
    <w:rsid w:val="004575C8"/>
    <w:rsid w:val="004576D7"/>
    <w:rsid w:val="004576F3"/>
    <w:rsid w:val="00457F9F"/>
    <w:rsid w:val="004600CF"/>
    <w:rsid w:val="00460816"/>
    <w:rsid w:val="0046082C"/>
    <w:rsid w:val="00460BA4"/>
    <w:rsid w:val="00460F76"/>
    <w:rsid w:val="00461375"/>
    <w:rsid w:val="00461466"/>
    <w:rsid w:val="0046190A"/>
    <w:rsid w:val="00461A72"/>
    <w:rsid w:val="00461E7B"/>
    <w:rsid w:val="0046210A"/>
    <w:rsid w:val="0046213D"/>
    <w:rsid w:val="00462282"/>
    <w:rsid w:val="00462401"/>
    <w:rsid w:val="004625A1"/>
    <w:rsid w:val="00462A68"/>
    <w:rsid w:val="00462B69"/>
    <w:rsid w:val="004635DA"/>
    <w:rsid w:val="00463899"/>
    <w:rsid w:val="00463E50"/>
    <w:rsid w:val="004642F9"/>
    <w:rsid w:val="004644B5"/>
    <w:rsid w:val="0046469E"/>
    <w:rsid w:val="0046486F"/>
    <w:rsid w:val="00464A14"/>
    <w:rsid w:val="00464A3C"/>
    <w:rsid w:val="00465258"/>
    <w:rsid w:val="0046539B"/>
    <w:rsid w:val="00465C8B"/>
    <w:rsid w:val="00466448"/>
    <w:rsid w:val="00466470"/>
    <w:rsid w:val="004666EC"/>
    <w:rsid w:val="00466A5B"/>
    <w:rsid w:val="00466AD8"/>
    <w:rsid w:val="00466BE0"/>
    <w:rsid w:val="00466FDD"/>
    <w:rsid w:val="0046745A"/>
    <w:rsid w:val="004675D8"/>
    <w:rsid w:val="004675E1"/>
    <w:rsid w:val="0046769A"/>
    <w:rsid w:val="00467E66"/>
    <w:rsid w:val="0047001F"/>
    <w:rsid w:val="004700EE"/>
    <w:rsid w:val="00470228"/>
    <w:rsid w:val="0047060E"/>
    <w:rsid w:val="00470779"/>
    <w:rsid w:val="0047124D"/>
    <w:rsid w:val="00471691"/>
    <w:rsid w:val="00471FA0"/>
    <w:rsid w:val="004723C9"/>
    <w:rsid w:val="004725B8"/>
    <w:rsid w:val="0047260B"/>
    <w:rsid w:val="00472939"/>
    <w:rsid w:val="004733BA"/>
    <w:rsid w:val="00473665"/>
    <w:rsid w:val="004736A8"/>
    <w:rsid w:val="00473707"/>
    <w:rsid w:val="004737AD"/>
    <w:rsid w:val="004738DB"/>
    <w:rsid w:val="00473961"/>
    <w:rsid w:val="00473CD6"/>
    <w:rsid w:val="004742A3"/>
    <w:rsid w:val="004742E4"/>
    <w:rsid w:val="004747A6"/>
    <w:rsid w:val="00474AC8"/>
    <w:rsid w:val="00474B36"/>
    <w:rsid w:val="0047526D"/>
    <w:rsid w:val="0047539A"/>
    <w:rsid w:val="00475C84"/>
    <w:rsid w:val="00475E1E"/>
    <w:rsid w:val="00476067"/>
    <w:rsid w:val="00476279"/>
    <w:rsid w:val="004763AB"/>
    <w:rsid w:val="00476438"/>
    <w:rsid w:val="0047668F"/>
    <w:rsid w:val="00476859"/>
    <w:rsid w:val="004768D4"/>
    <w:rsid w:val="00476AE5"/>
    <w:rsid w:val="00476FD9"/>
    <w:rsid w:val="0047714F"/>
    <w:rsid w:val="0047726D"/>
    <w:rsid w:val="00477696"/>
    <w:rsid w:val="00477722"/>
    <w:rsid w:val="00477742"/>
    <w:rsid w:val="00477AB0"/>
    <w:rsid w:val="00477B20"/>
    <w:rsid w:val="00477C32"/>
    <w:rsid w:val="00477CAD"/>
    <w:rsid w:val="00477F30"/>
    <w:rsid w:val="00480011"/>
    <w:rsid w:val="004801DB"/>
    <w:rsid w:val="004804CB"/>
    <w:rsid w:val="00480507"/>
    <w:rsid w:val="00480665"/>
    <w:rsid w:val="004807F2"/>
    <w:rsid w:val="004809A6"/>
    <w:rsid w:val="00480B60"/>
    <w:rsid w:val="00480E51"/>
    <w:rsid w:val="00481BCD"/>
    <w:rsid w:val="00482075"/>
    <w:rsid w:val="004827C1"/>
    <w:rsid w:val="00482C5B"/>
    <w:rsid w:val="00482D28"/>
    <w:rsid w:val="004833F3"/>
    <w:rsid w:val="0048399E"/>
    <w:rsid w:val="00483C13"/>
    <w:rsid w:val="00484009"/>
    <w:rsid w:val="004843F3"/>
    <w:rsid w:val="004846C8"/>
    <w:rsid w:val="00484841"/>
    <w:rsid w:val="00484D0B"/>
    <w:rsid w:val="00484F54"/>
    <w:rsid w:val="00485794"/>
    <w:rsid w:val="00486357"/>
    <w:rsid w:val="004863B4"/>
    <w:rsid w:val="004864AE"/>
    <w:rsid w:val="00486564"/>
    <w:rsid w:val="004867EF"/>
    <w:rsid w:val="00487035"/>
    <w:rsid w:val="0048707F"/>
    <w:rsid w:val="00487176"/>
    <w:rsid w:val="0048757D"/>
    <w:rsid w:val="0049021F"/>
    <w:rsid w:val="004903B5"/>
    <w:rsid w:val="0049068A"/>
    <w:rsid w:val="004906F0"/>
    <w:rsid w:val="0049096E"/>
    <w:rsid w:val="00490C39"/>
    <w:rsid w:val="00490ECE"/>
    <w:rsid w:val="004912CE"/>
    <w:rsid w:val="00491311"/>
    <w:rsid w:val="00491734"/>
    <w:rsid w:val="00491F5E"/>
    <w:rsid w:val="00492174"/>
    <w:rsid w:val="0049223D"/>
    <w:rsid w:val="004924C0"/>
    <w:rsid w:val="004925FD"/>
    <w:rsid w:val="0049281E"/>
    <w:rsid w:val="00492967"/>
    <w:rsid w:val="004929D2"/>
    <w:rsid w:val="00492BAF"/>
    <w:rsid w:val="00492BF1"/>
    <w:rsid w:val="00493129"/>
    <w:rsid w:val="0049342E"/>
    <w:rsid w:val="004939B2"/>
    <w:rsid w:val="004939FA"/>
    <w:rsid w:val="00493BBB"/>
    <w:rsid w:val="00493E23"/>
    <w:rsid w:val="00493EEC"/>
    <w:rsid w:val="004945FD"/>
    <w:rsid w:val="004946AA"/>
    <w:rsid w:val="0049471E"/>
    <w:rsid w:val="0049489B"/>
    <w:rsid w:val="00494971"/>
    <w:rsid w:val="004950DF"/>
    <w:rsid w:val="004951A8"/>
    <w:rsid w:val="00495286"/>
    <w:rsid w:val="00495446"/>
    <w:rsid w:val="0049544A"/>
    <w:rsid w:val="004955AA"/>
    <w:rsid w:val="004956A0"/>
    <w:rsid w:val="004956B4"/>
    <w:rsid w:val="00495901"/>
    <w:rsid w:val="00495B07"/>
    <w:rsid w:val="00495B7B"/>
    <w:rsid w:val="00495CA6"/>
    <w:rsid w:val="00495CC1"/>
    <w:rsid w:val="00496192"/>
    <w:rsid w:val="004962C2"/>
    <w:rsid w:val="004964D6"/>
    <w:rsid w:val="004966E1"/>
    <w:rsid w:val="00496876"/>
    <w:rsid w:val="00496B31"/>
    <w:rsid w:val="00496DEC"/>
    <w:rsid w:val="00497007"/>
    <w:rsid w:val="00497146"/>
    <w:rsid w:val="00497265"/>
    <w:rsid w:val="004973DE"/>
    <w:rsid w:val="00497510"/>
    <w:rsid w:val="00497517"/>
    <w:rsid w:val="004975F2"/>
    <w:rsid w:val="0049766C"/>
    <w:rsid w:val="00497D80"/>
    <w:rsid w:val="00497EB1"/>
    <w:rsid w:val="004A010F"/>
    <w:rsid w:val="004A0412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6D8"/>
    <w:rsid w:val="004A192C"/>
    <w:rsid w:val="004A19AE"/>
    <w:rsid w:val="004A1A28"/>
    <w:rsid w:val="004A2126"/>
    <w:rsid w:val="004A21BF"/>
    <w:rsid w:val="004A2309"/>
    <w:rsid w:val="004A2734"/>
    <w:rsid w:val="004A27F7"/>
    <w:rsid w:val="004A2865"/>
    <w:rsid w:val="004A2933"/>
    <w:rsid w:val="004A29DD"/>
    <w:rsid w:val="004A2D89"/>
    <w:rsid w:val="004A2DC6"/>
    <w:rsid w:val="004A3085"/>
    <w:rsid w:val="004A38AE"/>
    <w:rsid w:val="004A3B8B"/>
    <w:rsid w:val="004A3C22"/>
    <w:rsid w:val="004A3D55"/>
    <w:rsid w:val="004A4532"/>
    <w:rsid w:val="004A4701"/>
    <w:rsid w:val="004A4878"/>
    <w:rsid w:val="004A54AB"/>
    <w:rsid w:val="004A55DE"/>
    <w:rsid w:val="004A5723"/>
    <w:rsid w:val="004A58EC"/>
    <w:rsid w:val="004A5C3E"/>
    <w:rsid w:val="004A5FA9"/>
    <w:rsid w:val="004A6736"/>
    <w:rsid w:val="004A68CE"/>
    <w:rsid w:val="004A6931"/>
    <w:rsid w:val="004A69E8"/>
    <w:rsid w:val="004A6A7D"/>
    <w:rsid w:val="004A6E47"/>
    <w:rsid w:val="004A6E8F"/>
    <w:rsid w:val="004A7194"/>
    <w:rsid w:val="004A72A8"/>
    <w:rsid w:val="004A7422"/>
    <w:rsid w:val="004A74B7"/>
    <w:rsid w:val="004A7CF6"/>
    <w:rsid w:val="004A7FFA"/>
    <w:rsid w:val="004B05E3"/>
    <w:rsid w:val="004B073F"/>
    <w:rsid w:val="004B07AD"/>
    <w:rsid w:val="004B089E"/>
    <w:rsid w:val="004B08A7"/>
    <w:rsid w:val="004B0AD0"/>
    <w:rsid w:val="004B0AE5"/>
    <w:rsid w:val="004B0CB5"/>
    <w:rsid w:val="004B1069"/>
    <w:rsid w:val="004B12C0"/>
    <w:rsid w:val="004B137D"/>
    <w:rsid w:val="004B206E"/>
    <w:rsid w:val="004B2159"/>
    <w:rsid w:val="004B2352"/>
    <w:rsid w:val="004B239A"/>
    <w:rsid w:val="004B2648"/>
    <w:rsid w:val="004B2FF5"/>
    <w:rsid w:val="004B3069"/>
    <w:rsid w:val="004B31A6"/>
    <w:rsid w:val="004B33DE"/>
    <w:rsid w:val="004B3460"/>
    <w:rsid w:val="004B3BD9"/>
    <w:rsid w:val="004B3D0C"/>
    <w:rsid w:val="004B439F"/>
    <w:rsid w:val="004B499E"/>
    <w:rsid w:val="004B4E64"/>
    <w:rsid w:val="004B4EFE"/>
    <w:rsid w:val="004B4FA2"/>
    <w:rsid w:val="004B541B"/>
    <w:rsid w:val="004B567B"/>
    <w:rsid w:val="004B5682"/>
    <w:rsid w:val="004B591B"/>
    <w:rsid w:val="004B5BEC"/>
    <w:rsid w:val="004B6BD0"/>
    <w:rsid w:val="004B6C0C"/>
    <w:rsid w:val="004B6C28"/>
    <w:rsid w:val="004B73CA"/>
    <w:rsid w:val="004B7A2E"/>
    <w:rsid w:val="004B7CD2"/>
    <w:rsid w:val="004B7D95"/>
    <w:rsid w:val="004C008D"/>
    <w:rsid w:val="004C0A80"/>
    <w:rsid w:val="004C0EB7"/>
    <w:rsid w:val="004C111A"/>
    <w:rsid w:val="004C13AE"/>
    <w:rsid w:val="004C1937"/>
    <w:rsid w:val="004C1A67"/>
    <w:rsid w:val="004C1CC3"/>
    <w:rsid w:val="004C1DB5"/>
    <w:rsid w:val="004C1EBD"/>
    <w:rsid w:val="004C1F03"/>
    <w:rsid w:val="004C210B"/>
    <w:rsid w:val="004C22C3"/>
    <w:rsid w:val="004C2528"/>
    <w:rsid w:val="004C2937"/>
    <w:rsid w:val="004C2D60"/>
    <w:rsid w:val="004C31AC"/>
    <w:rsid w:val="004C3378"/>
    <w:rsid w:val="004C33FD"/>
    <w:rsid w:val="004C36FA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8BD"/>
    <w:rsid w:val="004C49F9"/>
    <w:rsid w:val="004C4B32"/>
    <w:rsid w:val="004C4BC0"/>
    <w:rsid w:val="004C4D22"/>
    <w:rsid w:val="004C4D62"/>
    <w:rsid w:val="004C4E6C"/>
    <w:rsid w:val="004C4F95"/>
    <w:rsid w:val="004C5118"/>
    <w:rsid w:val="004C529F"/>
    <w:rsid w:val="004C579E"/>
    <w:rsid w:val="004C5B05"/>
    <w:rsid w:val="004C5BD2"/>
    <w:rsid w:val="004C5D3B"/>
    <w:rsid w:val="004C5E97"/>
    <w:rsid w:val="004C6646"/>
    <w:rsid w:val="004C677F"/>
    <w:rsid w:val="004C67F2"/>
    <w:rsid w:val="004C689E"/>
    <w:rsid w:val="004C68A5"/>
    <w:rsid w:val="004C6CD5"/>
    <w:rsid w:val="004C6F0A"/>
    <w:rsid w:val="004C76BE"/>
    <w:rsid w:val="004C776C"/>
    <w:rsid w:val="004C779A"/>
    <w:rsid w:val="004C77C2"/>
    <w:rsid w:val="004C7AAA"/>
    <w:rsid w:val="004C7B92"/>
    <w:rsid w:val="004C7D16"/>
    <w:rsid w:val="004D0024"/>
    <w:rsid w:val="004D026B"/>
    <w:rsid w:val="004D037F"/>
    <w:rsid w:val="004D03B6"/>
    <w:rsid w:val="004D0526"/>
    <w:rsid w:val="004D0682"/>
    <w:rsid w:val="004D071F"/>
    <w:rsid w:val="004D084C"/>
    <w:rsid w:val="004D0936"/>
    <w:rsid w:val="004D0996"/>
    <w:rsid w:val="004D0FF0"/>
    <w:rsid w:val="004D11A8"/>
    <w:rsid w:val="004D11B4"/>
    <w:rsid w:val="004D11F3"/>
    <w:rsid w:val="004D1856"/>
    <w:rsid w:val="004D19CC"/>
    <w:rsid w:val="004D1BFC"/>
    <w:rsid w:val="004D1F05"/>
    <w:rsid w:val="004D1F4E"/>
    <w:rsid w:val="004D2018"/>
    <w:rsid w:val="004D22CB"/>
    <w:rsid w:val="004D2405"/>
    <w:rsid w:val="004D24DA"/>
    <w:rsid w:val="004D25B0"/>
    <w:rsid w:val="004D2A4F"/>
    <w:rsid w:val="004D2C53"/>
    <w:rsid w:val="004D2C80"/>
    <w:rsid w:val="004D2E7E"/>
    <w:rsid w:val="004D2F54"/>
    <w:rsid w:val="004D3201"/>
    <w:rsid w:val="004D354A"/>
    <w:rsid w:val="004D379B"/>
    <w:rsid w:val="004D3955"/>
    <w:rsid w:val="004D3B30"/>
    <w:rsid w:val="004D3C34"/>
    <w:rsid w:val="004D4003"/>
    <w:rsid w:val="004D42BC"/>
    <w:rsid w:val="004D46E0"/>
    <w:rsid w:val="004D4741"/>
    <w:rsid w:val="004D48C8"/>
    <w:rsid w:val="004D4B67"/>
    <w:rsid w:val="004D4BE3"/>
    <w:rsid w:val="004D4D25"/>
    <w:rsid w:val="004D4E59"/>
    <w:rsid w:val="004D4EEF"/>
    <w:rsid w:val="004D4F01"/>
    <w:rsid w:val="004D5169"/>
    <w:rsid w:val="004D5482"/>
    <w:rsid w:val="004D54D0"/>
    <w:rsid w:val="004D563A"/>
    <w:rsid w:val="004D56EB"/>
    <w:rsid w:val="004D5A9A"/>
    <w:rsid w:val="004D5D40"/>
    <w:rsid w:val="004D5E4A"/>
    <w:rsid w:val="004D5E6D"/>
    <w:rsid w:val="004D65B2"/>
    <w:rsid w:val="004D6666"/>
    <w:rsid w:val="004D676A"/>
    <w:rsid w:val="004D6C41"/>
    <w:rsid w:val="004D6E16"/>
    <w:rsid w:val="004D6F95"/>
    <w:rsid w:val="004D71BC"/>
    <w:rsid w:val="004D766E"/>
    <w:rsid w:val="004D7D55"/>
    <w:rsid w:val="004D7F51"/>
    <w:rsid w:val="004E03A0"/>
    <w:rsid w:val="004E03DC"/>
    <w:rsid w:val="004E0527"/>
    <w:rsid w:val="004E0AC7"/>
    <w:rsid w:val="004E0B8A"/>
    <w:rsid w:val="004E0F89"/>
    <w:rsid w:val="004E1191"/>
    <w:rsid w:val="004E14D4"/>
    <w:rsid w:val="004E14ED"/>
    <w:rsid w:val="004E1685"/>
    <w:rsid w:val="004E16B7"/>
    <w:rsid w:val="004E16F1"/>
    <w:rsid w:val="004E176F"/>
    <w:rsid w:val="004E1EDD"/>
    <w:rsid w:val="004E1EE7"/>
    <w:rsid w:val="004E24B7"/>
    <w:rsid w:val="004E2525"/>
    <w:rsid w:val="004E26E1"/>
    <w:rsid w:val="004E27FA"/>
    <w:rsid w:val="004E282E"/>
    <w:rsid w:val="004E333C"/>
    <w:rsid w:val="004E336C"/>
    <w:rsid w:val="004E35FA"/>
    <w:rsid w:val="004E3674"/>
    <w:rsid w:val="004E36FE"/>
    <w:rsid w:val="004E3757"/>
    <w:rsid w:val="004E3958"/>
    <w:rsid w:val="004E3A1B"/>
    <w:rsid w:val="004E3AC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41C"/>
    <w:rsid w:val="004E5443"/>
    <w:rsid w:val="004E555B"/>
    <w:rsid w:val="004E593B"/>
    <w:rsid w:val="004E5950"/>
    <w:rsid w:val="004E5AE2"/>
    <w:rsid w:val="004E5D67"/>
    <w:rsid w:val="004E5E67"/>
    <w:rsid w:val="004E62D8"/>
    <w:rsid w:val="004E6A70"/>
    <w:rsid w:val="004E6BC9"/>
    <w:rsid w:val="004E7076"/>
    <w:rsid w:val="004E7398"/>
    <w:rsid w:val="004E764E"/>
    <w:rsid w:val="004E777E"/>
    <w:rsid w:val="004E7965"/>
    <w:rsid w:val="004E7C5C"/>
    <w:rsid w:val="004E7D99"/>
    <w:rsid w:val="004E7FBD"/>
    <w:rsid w:val="004F0160"/>
    <w:rsid w:val="004F04F0"/>
    <w:rsid w:val="004F0815"/>
    <w:rsid w:val="004F0871"/>
    <w:rsid w:val="004F104F"/>
    <w:rsid w:val="004F14D0"/>
    <w:rsid w:val="004F17B4"/>
    <w:rsid w:val="004F23A8"/>
    <w:rsid w:val="004F26ED"/>
    <w:rsid w:val="004F26F9"/>
    <w:rsid w:val="004F2861"/>
    <w:rsid w:val="004F2A88"/>
    <w:rsid w:val="004F2D23"/>
    <w:rsid w:val="004F2ED7"/>
    <w:rsid w:val="004F3348"/>
    <w:rsid w:val="004F35EC"/>
    <w:rsid w:val="004F36D9"/>
    <w:rsid w:val="004F3A98"/>
    <w:rsid w:val="004F3CFE"/>
    <w:rsid w:val="004F400A"/>
    <w:rsid w:val="004F4060"/>
    <w:rsid w:val="004F41FD"/>
    <w:rsid w:val="004F41FF"/>
    <w:rsid w:val="004F42D4"/>
    <w:rsid w:val="004F44B5"/>
    <w:rsid w:val="004F44EB"/>
    <w:rsid w:val="004F4656"/>
    <w:rsid w:val="004F484D"/>
    <w:rsid w:val="004F48FB"/>
    <w:rsid w:val="004F4D81"/>
    <w:rsid w:val="004F4DB8"/>
    <w:rsid w:val="004F4E83"/>
    <w:rsid w:val="004F4E87"/>
    <w:rsid w:val="004F5098"/>
    <w:rsid w:val="004F50A5"/>
    <w:rsid w:val="004F50B5"/>
    <w:rsid w:val="004F5337"/>
    <w:rsid w:val="004F553E"/>
    <w:rsid w:val="004F55C1"/>
    <w:rsid w:val="004F5603"/>
    <w:rsid w:val="004F56E0"/>
    <w:rsid w:val="004F590F"/>
    <w:rsid w:val="004F59D5"/>
    <w:rsid w:val="004F5AE3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78F"/>
    <w:rsid w:val="004F77F1"/>
    <w:rsid w:val="004F79F3"/>
    <w:rsid w:val="004F7A39"/>
    <w:rsid w:val="004F7BF8"/>
    <w:rsid w:val="004F7CF1"/>
    <w:rsid w:val="004F7E49"/>
    <w:rsid w:val="004F7E84"/>
    <w:rsid w:val="00500415"/>
    <w:rsid w:val="005009B8"/>
    <w:rsid w:val="00500AA3"/>
    <w:rsid w:val="00500BB5"/>
    <w:rsid w:val="00500DB2"/>
    <w:rsid w:val="00500E66"/>
    <w:rsid w:val="00500E67"/>
    <w:rsid w:val="0050137B"/>
    <w:rsid w:val="005016D3"/>
    <w:rsid w:val="00501BE1"/>
    <w:rsid w:val="00501E10"/>
    <w:rsid w:val="005021E6"/>
    <w:rsid w:val="0050237F"/>
    <w:rsid w:val="00502605"/>
    <w:rsid w:val="0050279F"/>
    <w:rsid w:val="005029E3"/>
    <w:rsid w:val="00502E4F"/>
    <w:rsid w:val="00502F3D"/>
    <w:rsid w:val="00503088"/>
    <w:rsid w:val="00503415"/>
    <w:rsid w:val="0050382F"/>
    <w:rsid w:val="005038FD"/>
    <w:rsid w:val="00503955"/>
    <w:rsid w:val="00503A58"/>
    <w:rsid w:val="00503C4D"/>
    <w:rsid w:val="00503CAC"/>
    <w:rsid w:val="00503DAA"/>
    <w:rsid w:val="0050440C"/>
    <w:rsid w:val="0050442A"/>
    <w:rsid w:val="00504435"/>
    <w:rsid w:val="005050C7"/>
    <w:rsid w:val="0050561D"/>
    <w:rsid w:val="005056A7"/>
    <w:rsid w:val="00505CFB"/>
    <w:rsid w:val="00505DCC"/>
    <w:rsid w:val="00506035"/>
    <w:rsid w:val="0050615E"/>
    <w:rsid w:val="005062B3"/>
    <w:rsid w:val="00506349"/>
    <w:rsid w:val="00506407"/>
    <w:rsid w:val="00506699"/>
    <w:rsid w:val="005066F6"/>
    <w:rsid w:val="00506B19"/>
    <w:rsid w:val="00506B47"/>
    <w:rsid w:val="00506D67"/>
    <w:rsid w:val="00506E7B"/>
    <w:rsid w:val="00506EF5"/>
    <w:rsid w:val="005074B2"/>
    <w:rsid w:val="00507677"/>
    <w:rsid w:val="00507781"/>
    <w:rsid w:val="005079CE"/>
    <w:rsid w:val="00507A9E"/>
    <w:rsid w:val="00510602"/>
    <w:rsid w:val="00510A42"/>
    <w:rsid w:val="00510E75"/>
    <w:rsid w:val="005111B8"/>
    <w:rsid w:val="005112EC"/>
    <w:rsid w:val="005116F8"/>
    <w:rsid w:val="0051184D"/>
    <w:rsid w:val="00511F77"/>
    <w:rsid w:val="00512163"/>
    <w:rsid w:val="0051225C"/>
    <w:rsid w:val="005128EB"/>
    <w:rsid w:val="00512946"/>
    <w:rsid w:val="00512F35"/>
    <w:rsid w:val="00513529"/>
    <w:rsid w:val="005135CB"/>
    <w:rsid w:val="00513AA3"/>
    <w:rsid w:val="00513AA9"/>
    <w:rsid w:val="00513B43"/>
    <w:rsid w:val="00513EE9"/>
    <w:rsid w:val="00513F72"/>
    <w:rsid w:val="00514106"/>
    <w:rsid w:val="00514776"/>
    <w:rsid w:val="0051486C"/>
    <w:rsid w:val="00515604"/>
    <w:rsid w:val="00515745"/>
    <w:rsid w:val="00515797"/>
    <w:rsid w:val="0051579B"/>
    <w:rsid w:val="00515ACD"/>
    <w:rsid w:val="00515D1D"/>
    <w:rsid w:val="00515DBD"/>
    <w:rsid w:val="005161CE"/>
    <w:rsid w:val="00516C9E"/>
    <w:rsid w:val="00516F5D"/>
    <w:rsid w:val="00517100"/>
    <w:rsid w:val="005173FF"/>
    <w:rsid w:val="00517521"/>
    <w:rsid w:val="00517613"/>
    <w:rsid w:val="00517942"/>
    <w:rsid w:val="00517A3C"/>
    <w:rsid w:val="00517B84"/>
    <w:rsid w:val="00520466"/>
    <w:rsid w:val="0052063C"/>
    <w:rsid w:val="00520EA0"/>
    <w:rsid w:val="00520F7E"/>
    <w:rsid w:val="00520FBE"/>
    <w:rsid w:val="00520FD4"/>
    <w:rsid w:val="005211B9"/>
    <w:rsid w:val="00521258"/>
    <w:rsid w:val="0052172D"/>
    <w:rsid w:val="00521874"/>
    <w:rsid w:val="00521A64"/>
    <w:rsid w:val="00521D45"/>
    <w:rsid w:val="00521F7D"/>
    <w:rsid w:val="00521FF2"/>
    <w:rsid w:val="005221FC"/>
    <w:rsid w:val="00522840"/>
    <w:rsid w:val="0052287F"/>
    <w:rsid w:val="00522989"/>
    <w:rsid w:val="00522BB0"/>
    <w:rsid w:val="00522C3A"/>
    <w:rsid w:val="00522FA9"/>
    <w:rsid w:val="00523483"/>
    <w:rsid w:val="0052389F"/>
    <w:rsid w:val="0052393E"/>
    <w:rsid w:val="00523C97"/>
    <w:rsid w:val="00523E5E"/>
    <w:rsid w:val="00523FA6"/>
    <w:rsid w:val="00524006"/>
    <w:rsid w:val="00524123"/>
    <w:rsid w:val="00524220"/>
    <w:rsid w:val="005245F6"/>
    <w:rsid w:val="005247AF"/>
    <w:rsid w:val="005248C9"/>
    <w:rsid w:val="00524C7D"/>
    <w:rsid w:val="00524D54"/>
    <w:rsid w:val="00525148"/>
    <w:rsid w:val="005255D3"/>
    <w:rsid w:val="00525CD8"/>
    <w:rsid w:val="00525F57"/>
    <w:rsid w:val="00526873"/>
    <w:rsid w:val="00526952"/>
    <w:rsid w:val="00526C82"/>
    <w:rsid w:val="00526F64"/>
    <w:rsid w:val="005271F4"/>
    <w:rsid w:val="005272C9"/>
    <w:rsid w:val="005273CE"/>
    <w:rsid w:val="005273F2"/>
    <w:rsid w:val="005274DA"/>
    <w:rsid w:val="00527B8C"/>
    <w:rsid w:val="00527D50"/>
    <w:rsid w:val="00527E63"/>
    <w:rsid w:val="00530010"/>
    <w:rsid w:val="00530127"/>
    <w:rsid w:val="005304CD"/>
    <w:rsid w:val="00530547"/>
    <w:rsid w:val="005307E2"/>
    <w:rsid w:val="00530852"/>
    <w:rsid w:val="00530886"/>
    <w:rsid w:val="00530ADB"/>
    <w:rsid w:val="00530ADE"/>
    <w:rsid w:val="00530D8B"/>
    <w:rsid w:val="00530FA9"/>
    <w:rsid w:val="0053191F"/>
    <w:rsid w:val="00531CED"/>
    <w:rsid w:val="00531F39"/>
    <w:rsid w:val="00532393"/>
    <w:rsid w:val="005323F9"/>
    <w:rsid w:val="005325AA"/>
    <w:rsid w:val="005329C5"/>
    <w:rsid w:val="005339EA"/>
    <w:rsid w:val="00533A13"/>
    <w:rsid w:val="00533E05"/>
    <w:rsid w:val="00533E28"/>
    <w:rsid w:val="005340F2"/>
    <w:rsid w:val="005345F4"/>
    <w:rsid w:val="005347C5"/>
    <w:rsid w:val="00534871"/>
    <w:rsid w:val="00534ABD"/>
    <w:rsid w:val="00534E8C"/>
    <w:rsid w:val="00534F27"/>
    <w:rsid w:val="00535296"/>
    <w:rsid w:val="005352D4"/>
    <w:rsid w:val="005353B1"/>
    <w:rsid w:val="00535561"/>
    <w:rsid w:val="005357E9"/>
    <w:rsid w:val="00535A9D"/>
    <w:rsid w:val="00535E53"/>
    <w:rsid w:val="005362A9"/>
    <w:rsid w:val="0053640B"/>
    <w:rsid w:val="00536437"/>
    <w:rsid w:val="005364AB"/>
    <w:rsid w:val="005367DA"/>
    <w:rsid w:val="00536C96"/>
    <w:rsid w:val="00536CA3"/>
    <w:rsid w:val="00536D35"/>
    <w:rsid w:val="0053735A"/>
    <w:rsid w:val="00537720"/>
    <w:rsid w:val="00537732"/>
    <w:rsid w:val="00537BEC"/>
    <w:rsid w:val="00537DAF"/>
    <w:rsid w:val="00537F5F"/>
    <w:rsid w:val="0054013B"/>
    <w:rsid w:val="005408E0"/>
    <w:rsid w:val="00540ADB"/>
    <w:rsid w:val="0054143F"/>
    <w:rsid w:val="005414B5"/>
    <w:rsid w:val="0054189E"/>
    <w:rsid w:val="00541B20"/>
    <w:rsid w:val="00541CE1"/>
    <w:rsid w:val="00541F9A"/>
    <w:rsid w:val="00541FBC"/>
    <w:rsid w:val="005420D2"/>
    <w:rsid w:val="005422EE"/>
    <w:rsid w:val="005424DB"/>
    <w:rsid w:val="005425F4"/>
    <w:rsid w:val="00542D89"/>
    <w:rsid w:val="00542DFA"/>
    <w:rsid w:val="00542E45"/>
    <w:rsid w:val="00542F53"/>
    <w:rsid w:val="0054306B"/>
    <w:rsid w:val="00543485"/>
    <w:rsid w:val="0054386F"/>
    <w:rsid w:val="00544373"/>
    <w:rsid w:val="00544460"/>
    <w:rsid w:val="005446FB"/>
    <w:rsid w:val="005447A6"/>
    <w:rsid w:val="00544909"/>
    <w:rsid w:val="00544B1A"/>
    <w:rsid w:val="00544D47"/>
    <w:rsid w:val="00544DC9"/>
    <w:rsid w:val="00545229"/>
    <w:rsid w:val="0054522C"/>
    <w:rsid w:val="0054577F"/>
    <w:rsid w:val="00545783"/>
    <w:rsid w:val="005459B7"/>
    <w:rsid w:val="00545B5F"/>
    <w:rsid w:val="00545B9E"/>
    <w:rsid w:val="00545BB8"/>
    <w:rsid w:val="00545EAB"/>
    <w:rsid w:val="00546079"/>
    <w:rsid w:val="0054609E"/>
    <w:rsid w:val="005460FB"/>
    <w:rsid w:val="005461B2"/>
    <w:rsid w:val="0054623C"/>
    <w:rsid w:val="005462A4"/>
    <w:rsid w:val="0054642E"/>
    <w:rsid w:val="005466DB"/>
    <w:rsid w:val="0054676B"/>
    <w:rsid w:val="00546789"/>
    <w:rsid w:val="00546847"/>
    <w:rsid w:val="005469E7"/>
    <w:rsid w:val="00546A05"/>
    <w:rsid w:val="00546A8D"/>
    <w:rsid w:val="00546B27"/>
    <w:rsid w:val="00546BE3"/>
    <w:rsid w:val="00546E44"/>
    <w:rsid w:val="00546F31"/>
    <w:rsid w:val="00546F96"/>
    <w:rsid w:val="00547421"/>
    <w:rsid w:val="00547478"/>
    <w:rsid w:val="00547687"/>
    <w:rsid w:val="005476D3"/>
    <w:rsid w:val="005477C4"/>
    <w:rsid w:val="0054787D"/>
    <w:rsid w:val="00547D03"/>
    <w:rsid w:val="00547D99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482"/>
    <w:rsid w:val="005515BA"/>
    <w:rsid w:val="005516AA"/>
    <w:rsid w:val="00551AF5"/>
    <w:rsid w:val="00551C3C"/>
    <w:rsid w:val="00551CF0"/>
    <w:rsid w:val="00551F00"/>
    <w:rsid w:val="0055206D"/>
    <w:rsid w:val="00552139"/>
    <w:rsid w:val="0055216B"/>
    <w:rsid w:val="00552196"/>
    <w:rsid w:val="005521C5"/>
    <w:rsid w:val="00552855"/>
    <w:rsid w:val="00552B02"/>
    <w:rsid w:val="00552BD7"/>
    <w:rsid w:val="00552C5F"/>
    <w:rsid w:val="00552E15"/>
    <w:rsid w:val="00553025"/>
    <w:rsid w:val="0055307B"/>
    <w:rsid w:val="00553149"/>
    <w:rsid w:val="00553825"/>
    <w:rsid w:val="005538CE"/>
    <w:rsid w:val="00553B1A"/>
    <w:rsid w:val="00553C95"/>
    <w:rsid w:val="00553D54"/>
    <w:rsid w:val="00553E01"/>
    <w:rsid w:val="00554109"/>
    <w:rsid w:val="00554500"/>
    <w:rsid w:val="005549A0"/>
    <w:rsid w:val="00554A42"/>
    <w:rsid w:val="00554CB4"/>
    <w:rsid w:val="00554E05"/>
    <w:rsid w:val="00554F04"/>
    <w:rsid w:val="0055505A"/>
    <w:rsid w:val="00555961"/>
    <w:rsid w:val="00555B09"/>
    <w:rsid w:val="0055622A"/>
    <w:rsid w:val="005563EF"/>
    <w:rsid w:val="00556402"/>
    <w:rsid w:val="00556A97"/>
    <w:rsid w:val="00556CD2"/>
    <w:rsid w:val="00556EA1"/>
    <w:rsid w:val="00557086"/>
    <w:rsid w:val="00557228"/>
    <w:rsid w:val="00557438"/>
    <w:rsid w:val="005577BC"/>
    <w:rsid w:val="00557975"/>
    <w:rsid w:val="005604FC"/>
    <w:rsid w:val="00560559"/>
    <w:rsid w:val="00560726"/>
    <w:rsid w:val="00560D10"/>
    <w:rsid w:val="00560DD0"/>
    <w:rsid w:val="00560E7E"/>
    <w:rsid w:val="005619C2"/>
    <w:rsid w:val="005619FA"/>
    <w:rsid w:val="00561EAD"/>
    <w:rsid w:val="00561F1F"/>
    <w:rsid w:val="00561F51"/>
    <w:rsid w:val="00562161"/>
    <w:rsid w:val="0056219D"/>
    <w:rsid w:val="00562377"/>
    <w:rsid w:val="005623E6"/>
    <w:rsid w:val="0056243F"/>
    <w:rsid w:val="005629B8"/>
    <w:rsid w:val="00562A19"/>
    <w:rsid w:val="00562A6E"/>
    <w:rsid w:val="00562AE2"/>
    <w:rsid w:val="00562EB4"/>
    <w:rsid w:val="00562FBB"/>
    <w:rsid w:val="005630A8"/>
    <w:rsid w:val="0056352D"/>
    <w:rsid w:val="005635D9"/>
    <w:rsid w:val="005637E5"/>
    <w:rsid w:val="0056392D"/>
    <w:rsid w:val="00563B7D"/>
    <w:rsid w:val="00563DC0"/>
    <w:rsid w:val="00563DFD"/>
    <w:rsid w:val="0056408A"/>
    <w:rsid w:val="005642C1"/>
    <w:rsid w:val="005644F3"/>
    <w:rsid w:val="005647EE"/>
    <w:rsid w:val="005655AD"/>
    <w:rsid w:val="005657E8"/>
    <w:rsid w:val="005658C9"/>
    <w:rsid w:val="00565D1C"/>
    <w:rsid w:val="00565EE4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610"/>
    <w:rsid w:val="00567B42"/>
    <w:rsid w:val="00567BDC"/>
    <w:rsid w:val="00567C66"/>
    <w:rsid w:val="0057029F"/>
    <w:rsid w:val="005705AD"/>
    <w:rsid w:val="005705B9"/>
    <w:rsid w:val="00570741"/>
    <w:rsid w:val="00570771"/>
    <w:rsid w:val="00570AB5"/>
    <w:rsid w:val="00570EF6"/>
    <w:rsid w:val="00570FE8"/>
    <w:rsid w:val="0057107A"/>
    <w:rsid w:val="00571095"/>
    <w:rsid w:val="00571177"/>
    <w:rsid w:val="00571570"/>
    <w:rsid w:val="00571DB0"/>
    <w:rsid w:val="00572062"/>
    <w:rsid w:val="00572113"/>
    <w:rsid w:val="0057212A"/>
    <w:rsid w:val="0057216B"/>
    <w:rsid w:val="005722B4"/>
    <w:rsid w:val="00572BA3"/>
    <w:rsid w:val="005733F9"/>
    <w:rsid w:val="00573641"/>
    <w:rsid w:val="00573649"/>
    <w:rsid w:val="00573814"/>
    <w:rsid w:val="00573841"/>
    <w:rsid w:val="00573BAC"/>
    <w:rsid w:val="00573BBF"/>
    <w:rsid w:val="0057431B"/>
    <w:rsid w:val="005744F6"/>
    <w:rsid w:val="00574660"/>
    <w:rsid w:val="005747F1"/>
    <w:rsid w:val="00574816"/>
    <w:rsid w:val="00574DEF"/>
    <w:rsid w:val="00574F13"/>
    <w:rsid w:val="00574F88"/>
    <w:rsid w:val="00575107"/>
    <w:rsid w:val="005756D1"/>
    <w:rsid w:val="00575714"/>
    <w:rsid w:val="00575918"/>
    <w:rsid w:val="00575A90"/>
    <w:rsid w:val="00575A9C"/>
    <w:rsid w:val="00575D67"/>
    <w:rsid w:val="00575E53"/>
    <w:rsid w:val="005762BF"/>
    <w:rsid w:val="005764A1"/>
    <w:rsid w:val="0057672C"/>
    <w:rsid w:val="005768F3"/>
    <w:rsid w:val="00576978"/>
    <w:rsid w:val="00576CF7"/>
    <w:rsid w:val="00576E42"/>
    <w:rsid w:val="00576EC9"/>
    <w:rsid w:val="0057783E"/>
    <w:rsid w:val="00577CF5"/>
    <w:rsid w:val="0058000D"/>
    <w:rsid w:val="00580474"/>
    <w:rsid w:val="00580777"/>
    <w:rsid w:val="00580925"/>
    <w:rsid w:val="00580979"/>
    <w:rsid w:val="00580A3A"/>
    <w:rsid w:val="00580F65"/>
    <w:rsid w:val="00581024"/>
    <w:rsid w:val="00581142"/>
    <w:rsid w:val="005813CB"/>
    <w:rsid w:val="00581464"/>
    <w:rsid w:val="00581A06"/>
    <w:rsid w:val="00581BA5"/>
    <w:rsid w:val="005821C2"/>
    <w:rsid w:val="00582910"/>
    <w:rsid w:val="00582E0B"/>
    <w:rsid w:val="00582FA5"/>
    <w:rsid w:val="00582FDB"/>
    <w:rsid w:val="005830E7"/>
    <w:rsid w:val="005830FD"/>
    <w:rsid w:val="0058311F"/>
    <w:rsid w:val="00583212"/>
    <w:rsid w:val="005832B1"/>
    <w:rsid w:val="005832DA"/>
    <w:rsid w:val="00583338"/>
    <w:rsid w:val="00583413"/>
    <w:rsid w:val="00583681"/>
    <w:rsid w:val="00583ACD"/>
    <w:rsid w:val="00584099"/>
    <w:rsid w:val="005840D4"/>
    <w:rsid w:val="00584C12"/>
    <w:rsid w:val="00584D9B"/>
    <w:rsid w:val="005852FA"/>
    <w:rsid w:val="0058598F"/>
    <w:rsid w:val="00585B63"/>
    <w:rsid w:val="00586762"/>
    <w:rsid w:val="00586BAB"/>
    <w:rsid w:val="00586D75"/>
    <w:rsid w:val="00586E03"/>
    <w:rsid w:val="00586E7D"/>
    <w:rsid w:val="00587310"/>
    <w:rsid w:val="00587419"/>
    <w:rsid w:val="00590718"/>
    <w:rsid w:val="0059084D"/>
    <w:rsid w:val="00590B0C"/>
    <w:rsid w:val="00591359"/>
    <w:rsid w:val="005914AF"/>
    <w:rsid w:val="00591B55"/>
    <w:rsid w:val="00591BCC"/>
    <w:rsid w:val="00591D0F"/>
    <w:rsid w:val="005923AE"/>
    <w:rsid w:val="005925D9"/>
    <w:rsid w:val="00592B06"/>
    <w:rsid w:val="00592B25"/>
    <w:rsid w:val="00592BAC"/>
    <w:rsid w:val="00592F63"/>
    <w:rsid w:val="0059339A"/>
    <w:rsid w:val="005933D9"/>
    <w:rsid w:val="005935DA"/>
    <w:rsid w:val="0059362D"/>
    <w:rsid w:val="005936A1"/>
    <w:rsid w:val="005936AF"/>
    <w:rsid w:val="00593788"/>
    <w:rsid w:val="00593BB7"/>
    <w:rsid w:val="00593EFA"/>
    <w:rsid w:val="0059428F"/>
    <w:rsid w:val="00594683"/>
    <w:rsid w:val="005948C1"/>
    <w:rsid w:val="00594D5B"/>
    <w:rsid w:val="00595228"/>
    <w:rsid w:val="00595A16"/>
    <w:rsid w:val="005962EE"/>
    <w:rsid w:val="0059653B"/>
    <w:rsid w:val="00596845"/>
    <w:rsid w:val="0059685B"/>
    <w:rsid w:val="00596992"/>
    <w:rsid w:val="00596E8A"/>
    <w:rsid w:val="00596F38"/>
    <w:rsid w:val="005972AC"/>
    <w:rsid w:val="005976B5"/>
    <w:rsid w:val="0059788F"/>
    <w:rsid w:val="00597A50"/>
    <w:rsid w:val="00597B6B"/>
    <w:rsid w:val="00597CBB"/>
    <w:rsid w:val="00597E97"/>
    <w:rsid w:val="005A00BD"/>
    <w:rsid w:val="005A0184"/>
    <w:rsid w:val="005A05C0"/>
    <w:rsid w:val="005A05F4"/>
    <w:rsid w:val="005A093C"/>
    <w:rsid w:val="005A0965"/>
    <w:rsid w:val="005A0CE1"/>
    <w:rsid w:val="005A0D81"/>
    <w:rsid w:val="005A0D83"/>
    <w:rsid w:val="005A105B"/>
    <w:rsid w:val="005A107C"/>
    <w:rsid w:val="005A185B"/>
    <w:rsid w:val="005A1C58"/>
    <w:rsid w:val="005A201E"/>
    <w:rsid w:val="005A211D"/>
    <w:rsid w:val="005A246E"/>
    <w:rsid w:val="005A2963"/>
    <w:rsid w:val="005A2AC6"/>
    <w:rsid w:val="005A2D07"/>
    <w:rsid w:val="005A2DB4"/>
    <w:rsid w:val="005A2E49"/>
    <w:rsid w:val="005A3198"/>
    <w:rsid w:val="005A3612"/>
    <w:rsid w:val="005A3802"/>
    <w:rsid w:val="005A394F"/>
    <w:rsid w:val="005A3A79"/>
    <w:rsid w:val="005A3CAC"/>
    <w:rsid w:val="005A3D69"/>
    <w:rsid w:val="005A3EDF"/>
    <w:rsid w:val="005A3F14"/>
    <w:rsid w:val="005A40E2"/>
    <w:rsid w:val="005A447D"/>
    <w:rsid w:val="005A45E5"/>
    <w:rsid w:val="005A4A12"/>
    <w:rsid w:val="005A4D1D"/>
    <w:rsid w:val="005A4D61"/>
    <w:rsid w:val="005A5289"/>
    <w:rsid w:val="005A53F4"/>
    <w:rsid w:val="005A5965"/>
    <w:rsid w:val="005A5A42"/>
    <w:rsid w:val="005A5CA4"/>
    <w:rsid w:val="005A6124"/>
    <w:rsid w:val="005A624E"/>
    <w:rsid w:val="005A6364"/>
    <w:rsid w:val="005A6457"/>
    <w:rsid w:val="005A689D"/>
    <w:rsid w:val="005A6AA4"/>
    <w:rsid w:val="005A6AF6"/>
    <w:rsid w:val="005A6C38"/>
    <w:rsid w:val="005A6FC4"/>
    <w:rsid w:val="005A7351"/>
    <w:rsid w:val="005A769C"/>
    <w:rsid w:val="005A76F3"/>
    <w:rsid w:val="005A77B7"/>
    <w:rsid w:val="005A78EE"/>
    <w:rsid w:val="005A7A3E"/>
    <w:rsid w:val="005A7CC6"/>
    <w:rsid w:val="005A7E64"/>
    <w:rsid w:val="005A7ED2"/>
    <w:rsid w:val="005B020E"/>
    <w:rsid w:val="005B029C"/>
    <w:rsid w:val="005B031C"/>
    <w:rsid w:val="005B04FF"/>
    <w:rsid w:val="005B0871"/>
    <w:rsid w:val="005B0A74"/>
    <w:rsid w:val="005B0D20"/>
    <w:rsid w:val="005B12DD"/>
    <w:rsid w:val="005B1303"/>
    <w:rsid w:val="005B17E1"/>
    <w:rsid w:val="005B1803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087"/>
    <w:rsid w:val="005B43C2"/>
    <w:rsid w:val="005B4648"/>
    <w:rsid w:val="005B47DF"/>
    <w:rsid w:val="005B4BD5"/>
    <w:rsid w:val="005B4E99"/>
    <w:rsid w:val="005B515E"/>
    <w:rsid w:val="005B5302"/>
    <w:rsid w:val="005B57B3"/>
    <w:rsid w:val="005B5AAD"/>
    <w:rsid w:val="005B5B38"/>
    <w:rsid w:val="005B5BB7"/>
    <w:rsid w:val="005B5DF6"/>
    <w:rsid w:val="005B6036"/>
    <w:rsid w:val="005B62BF"/>
    <w:rsid w:val="005B6398"/>
    <w:rsid w:val="005B63F0"/>
    <w:rsid w:val="005B6475"/>
    <w:rsid w:val="005B6726"/>
    <w:rsid w:val="005B68A8"/>
    <w:rsid w:val="005B6A5A"/>
    <w:rsid w:val="005B6B05"/>
    <w:rsid w:val="005B6B0A"/>
    <w:rsid w:val="005B71E2"/>
    <w:rsid w:val="005B7A08"/>
    <w:rsid w:val="005B7AF7"/>
    <w:rsid w:val="005B7BB7"/>
    <w:rsid w:val="005B7C07"/>
    <w:rsid w:val="005C06ED"/>
    <w:rsid w:val="005C0A5A"/>
    <w:rsid w:val="005C0CCF"/>
    <w:rsid w:val="005C1258"/>
    <w:rsid w:val="005C15DE"/>
    <w:rsid w:val="005C19BF"/>
    <w:rsid w:val="005C1A58"/>
    <w:rsid w:val="005C1CA7"/>
    <w:rsid w:val="005C1E7B"/>
    <w:rsid w:val="005C215A"/>
    <w:rsid w:val="005C21A8"/>
    <w:rsid w:val="005C21AE"/>
    <w:rsid w:val="005C224B"/>
    <w:rsid w:val="005C26D9"/>
    <w:rsid w:val="005C2A34"/>
    <w:rsid w:val="005C31B6"/>
    <w:rsid w:val="005C31FB"/>
    <w:rsid w:val="005C32D0"/>
    <w:rsid w:val="005C337B"/>
    <w:rsid w:val="005C34A4"/>
    <w:rsid w:val="005C34E6"/>
    <w:rsid w:val="005C3747"/>
    <w:rsid w:val="005C37FB"/>
    <w:rsid w:val="005C38FD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595C"/>
    <w:rsid w:val="005C59EE"/>
    <w:rsid w:val="005C5BF2"/>
    <w:rsid w:val="005C60B8"/>
    <w:rsid w:val="005C6139"/>
    <w:rsid w:val="005C65E1"/>
    <w:rsid w:val="005C66D3"/>
    <w:rsid w:val="005C694F"/>
    <w:rsid w:val="005C6BEC"/>
    <w:rsid w:val="005C6C05"/>
    <w:rsid w:val="005C6D86"/>
    <w:rsid w:val="005C70E8"/>
    <w:rsid w:val="005C7280"/>
    <w:rsid w:val="005C7500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0E64"/>
    <w:rsid w:val="005D108F"/>
    <w:rsid w:val="005D16EF"/>
    <w:rsid w:val="005D1749"/>
    <w:rsid w:val="005D1A3C"/>
    <w:rsid w:val="005D1B80"/>
    <w:rsid w:val="005D1CB2"/>
    <w:rsid w:val="005D1E27"/>
    <w:rsid w:val="005D2017"/>
    <w:rsid w:val="005D25C8"/>
    <w:rsid w:val="005D2BFE"/>
    <w:rsid w:val="005D2E3B"/>
    <w:rsid w:val="005D3133"/>
    <w:rsid w:val="005D327D"/>
    <w:rsid w:val="005D349F"/>
    <w:rsid w:val="005D3689"/>
    <w:rsid w:val="005D3753"/>
    <w:rsid w:val="005D3781"/>
    <w:rsid w:val="005D40ED"/>
    <w:rsid w:val="005D4336"/>
    <w:rsid w:val="005D45BB"/>
    <w:rsid w:val="005D4644"/>
    <w:rsid w:val="005D4E89"/>
    <w:rsid w:val="005D4EC5"/>
    <w:rsid w:val="005D5031"/>
    <w:rsid w:val="005D5846"/>
    <w:rsid w:val="005D5862"/>
    <w:rsid w:val="005D5AE8"/>
    <w:rsid w:val="005D5C02"/>
    <w:rsid w:val="005D5DCD"/>
    <w:rsid w:val="005D5EC8"/>
    <w:rsid w:val="005D5EE6"/>
    <w:rsid w:val="005D5FB1"/>
    <w:rsid w:val="005D5FD6"/>
    <w:rsid w:val="005D61CF"/>
    <w:rsid w:val="005D6311"/>
    <w:rsid w:val="005D699A"/>
    <w:rsid w:val="005D6C9C"/>
    <w:rsid w:val="005D70FB"/>
    <w:rsid w:val="005D7252"/>
    <w:rsid w:val="005D73B9"/>
    <w:rsid w:val="005D7625"/>
    <w:rsid w:val="005D7837"/>
    <w:rsid w:val="005D794B"/>
    <w:rsid w:val="005D79B8"/>
    <w:rsid w:val="005D7B16"/>
    <w:rsid w:val="005D7D28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1F3B"/>
    <w:rsid w:val="005E22D7"/>
    <w:rsid w:val="005E2619"/>
    <w:rsid w:val="005E2A86"/>
    <w:rsid w:val="005E2B43"/>
    <w:rsid w:val="005E2B6F"/>
    <w:rsid w:val="005E2F87"/>
    <w:rsid w:val="005E329B"/>
    <w:rsid w:val="005E348E"/>
    <w:rsid w:val="005E36D6"/>
    <w:rsid w:val="005E3750"/>
    <w:rsid w:val="005E378D"/>
    <w:rsid w:val="005E3881"/>
    <w:rsid w:val="005E3A37"/>
    <w:rsid w:val="005E3E43"/>
    <w:rsid w:val="005E3F8D"/>
    <w:rsid w:val="005E40CB"/>
    <w:rsid w:val="005E44C6"/>
    <w:rsid w:val="005E45DC"/>
    <w:rsid w:val="005E4ADB"/>
    <w:rsid w:val="005E4E8A"/>
    <w:rsid w:val="005E50A8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AF"/>
    <w:rsid w:val="005E69F7"/>
    <w:rsid w:val="005E6D18"/>
    <w:rsid w:val="005E711F"/>
    <w:rsid w:val="005E776F"/>
    <w:rsid w:val="005E7C1D"/>
    <w:rsid w:val="005E7C6B"/>
    <w:rsid w:val="005E7E96"/>
    <w:rsid w:val="005F025E"/>
    <w:rsid w:val="005F0433"/>
    <w:rsid w:val="005F08FA"/>
    <w:rsid w:val="005F0D9C"/>
    <w:rsid w:val="005F0E9E"/>
    <w:rsid w:val="005F0EBD"/>
    <w:rsid w:val="005F1580"/>
    <w:rsid w:val="005F1C33"/>
    <w:rsid w:val="005F1C5E"/>
    <w:rsid w:val="005F1C85"/>
    <w:rsid w:val="005F2012"/>
    <w:rsid w:val="005F22D0"/>
    <w:rsid w:val="005F2C7A"/>
    <w:rsid w:val="005F2D78"/>
    <w:rsid w:val="005F2FFF"/>
    <w:rsid w:val="005F300E"/>
    <w:rsid w:val="005F3207"/>
    <w:rsid w:val="005F338B"/>
    <w:rsid w:val="005F347D"/>
    <w:rsid w:val="005F369A"/>
    <w:rsid w:val="005F36D2"/>
    <w:rsid w:val="005F3818"/>
    <w:rsid w:val="005F383F"/>
    <w:rsid w:val="005F396F"/>
    <w:rsid w:val="005F3AFE"/>
    <w:rsid w:val="005F3B1F"/>
    <w:rsid w:val="005F3CDF"/>
    <w:rsid w:val="005F3E54"/>
    <w:rsid w:val="005F3FD3"/>
    <w:rsid w:val="005F43E8"/>
    <w:rsid w:val="005F45CB"/>
    <w:rsid w:val="005F4751"/>
    <w:rsid w:val="005F4B3B"/>
    <w:rsid w:val="005F4C33"/>
    <w:rsid w:val="005F4D09"/>
    <w:rsid w:val="005F4EB9"/>
    <w:rsid w:val="005F4F9D"/>
    <w:rsid w:val="005F5657"/>
    <w:rsid w:val="005F58BA"/>
    <w:rsid w:val="005F5FF8"/>
    <w:rsid w:val="005F627B"/>
    <w:rsid w:val="005F6382"/>
    <w:rsid w:val="005F6445"/>
    <w:rsid w:val="005F6554"/>
    <w:rsid w:val="005F6707"/>
    <w:rsid w:val="005F673A"/>
    <w:rsid w:val="005F702A"/>
    <w:rsid w:val="005F7495"/>
    <w:rsid w:val="005F791A"/>
    <w:rsid w:val="005F7A04"/>
    <w:rsid w:val="005F7EBC"/>
    <w:rsid w:val="0060006B"/>
    <w:rsid w:val="006001AA"/>
    <w:rsid w:val="00600225"/>
    <w:rsid w:val="006004D7"/>
    <w:rsid w:val="006005EB"/>
    <w:rsid w:val="00600864"/>
    <w:rsid w:val="00600AD6"/>
    <w:rsid w:val="00600C54"/>
    <w:rsid w:val="00600DFE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FD"/>
    <w:rsid w:val="00602714"/>
    <w:rsid w:val="00602766"/>
    <w:rsid w:val="0060279E"/>
    <w:rsid w:val="00602AA1"/>
    <w:rsid w:val="00602C21"/>
    <w:rsid w:val="00602D3F"/>
    <w:rsid w:val="00602DA6"/>
    <w:rsid w:val="006030D0"/>
    <w:rsid w:val="0060318A"/>
    <w:rsid w:val="00603820"/>
    <w:rsid w:val="006038B5"/>
    <w:rsid w:val="00603BAC"/>
    <w:rsid w:val="00603BDE"/>
    <w:rsid w:val="00603D5C"/>
    <w:rsid w:val="00603D96"/>
    <w:rsid w:val="00603E0A"/>
    <w:rsid w:val="00604088"/>
    <w:rsid w:val="00604120"/>
    <w:rsid w:val="0060433A"/>
    <w:rsid w:val="0060434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6987"/>
    <w:rsid w:val="00606AF6"/>
    <w:rsid w:val="00606D97"/>
    <w:rsid w:val="00606DC1"/>
    <w:rsid w:val="00606E47"/>
    <w:rsid w:val="0060708B"/>
    <w:rsid w:val="0060740F"/>
    <w:rsid w:val="00607688"/>
    <w:rsid w:val="006078DB"/>
    <w:rsid w:val="00607981"/>
    <w:rsid w:val="00607BB2"/>
    <w:rsid w:val="00610565"/>
    <w:rsid w:val="00610654"/>
    <w:rsid w:val="00610B8B"/>
    <w:rsid w:val="00610C74"/>
    <w:rsid w:val="00610D6F"/>
    <w:rsid w:val="00610E1C"/>
    <w:rsid w:val="006111FE"/>
    <w:rsid w:val="00611262"/>
    <w:rsid w:val="00611500"/>
    <w:rsid w:val="006116B6"/>
    <w:rsid w:val="006118E4"/>
    <w:rsid w:val="00611972"/>
    <w:rsid w:val="00611DE1"/>
    <w:rsid w:val="00612086"/>
    <w:rsid w:val="0061222C"/>
    <w:rsid w:val="006125CD"/>
    <w:rsid w:val="0061269A"/>
    <w:rsid w:val="00612A3C"/>
    <w:rsid w:val="00612BC8"/>
    <w:rsid w:val="00612BD2"/>
    <w:rsid w:val="00612DFE"/>
    <w:rsid w:val="00612EE2"/>
    <w:rsid w:val="00612F25"/>
    <w:rsid w:val="006135D7"/>
    <w:rsid w:val="00613A30"/>
    <w:rsid w:val="00613EF9"/>
    <w:rsid w:val="0061423D"/>
    <w:rsid w:val="00614361"/>
    <w:rsid w:val="006144BB"/>
    <w:rsid w:val="00614587"/>
    <w:rsid w:val="006145CB"/>
    <w:rsid w:val="0061460A"/>
    <w:rsid w:val="00614802"/>
    <w:rsid w:val="00614B00"/>
    <w:rsid w:val="00614C52"/>
    <w:rsid w:val="00614D6A"/>
    <w:rsid w:val="00614E45"/>
    <w:rsid w:val="00614F92"/>
    <w:rsid w:val="00615929"/>
    <w:rsid w:val="0061593A"/>
    <w:rsid w:val="00615B8A"/>
    <w:rsid w:val="00615FE0"/>
    <w:rsid w:val="006160B7"/>
    <w:rsid w:val="00616649"/>
    <w:rsid w:val="00616656"/>
    <w:rsid w:val="00616737"/>
    <w:rsid w:val="00616A47"/>
    <w:rsid w:val="00616D0F"/>
    <w:rsid w:val="00617200"/>
    <w:rsid w:val="006175D8"/>
    <w:rsid w:val="006175DE"/>
    <w:rsid w:val="00617728"/>
    <w:rsid w:val="00617AF7"/>
    <w:rsid w:val="00617CAB"/>
    <w:rsid w:val="00617DE9"/>
    <w:rsid w:val="00617F9F"/>
    <w:rsid w:val="00620195"/>
    <w:rsid w:val="00620510"/>
    <w:rsid w:val="00620A41"/>
    <w:rsid w:val="00620BA1"/>
    <w:rsid w:val="00620D24"/>
    <w:rsid w:val="00620E3F"/>
    <w:rsid w:val="00621174"/>
    <w:rsid w:val="0062159F"/>
    <w:rsid w:val="006216FA"/>
    <w:rsid w:val="0062197A"/>
    <w:rsid w:val="00621CB5"/>
    <w:rsid w:val="006220CA"/>
    <w:rsid w:val="0062229E"/>
    <w:rsid w:val="0062244F"/>
    <w:rsid w:val="006227A2"/>
    <w:rsid w:val="00622F8C"/>
    <w:rsid w:val="0062314F"/>
    <w:rsid w:val="006233F9"/>
    <w:rsid w:val="006234DD"/>
    <w:rsid w:val="0062366B"/>
    <w:rsid w:val="00623A3B"/>
    <w:rsid w:val="006242E6"/>
    <w:rsid w:val="0062499C"/>
    <w:rsid w:val="00624CB3"/>
    <w:rsid w:val="00624EA0"/>
    <w:rsid w:val="0062505D"/>
    <w:rsid w:val="00625094"/>
    <w:rsid w:val="006257BF"/>
    <w:rsid w:val="00625D45"/>
    <w:rsid w:val="00625DCB"/>
    <w:rsid w:val="0062608B"/>
    <w:rsid w:val="00626217"/>
    <w:rsid w:val="006263A0"/>
    <w:rsid w:val="006266CB"/>
    <w:rsid w:val="0062671F"/>
    <w:rsid w:val="00626B71"/>
    <w:rsid w:val="00626BB6"/>
    <w:rsid w:val="00626C51"/>
    <w:rsid w:val="00626D64"/>
    <w:rsid w:val="00626EB3"/>
    <w:rsid w:val="00627B2D"/>
    <w:rsid w:val="00627E75"/>
    <w:rsid w:val="00630157"/>
    <w:rsid w:val="0063060A"/>
    <w:rsid w:val="006307D9"/>
    <w:rsid w:val="006307E6"/>
    <w:rsid w:val="0063082B"/>
    <w:rsid w:val="00631089"/>
    <w:rsid w:val="006311B7"/>
    <w:rsid w:val="00631247"/>
    <w:rsid w:val="006317AF"/>
    <w:rsid w:val="00631998"/>
    <w:rsid w:val="00631DA5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2D5"/>
    <w:rsid w:val="006334A3"/>
    <w:rsid w:val="0063370E"/>
    <w:rsid w:val="006338A3"/>
    <w:rsid w:val="00633AB0"/>
    <w:rsid w:val="00633ADF"/>
    <w:rsid w:val="00633E1D"/>
    <w:rsid w:val="00633EEA"/>
    <w:rsid w:val="006347BF"/>
    <w:rsid w:val="006348BF"/>
    <w:rsid w:val="006349F9"/>
    <w:rsid w:val="00634AB0"/>
    <w:rsid w:val="0063572F"/>
    <w:rsid w:val="00635ACB"/>
    <w:rsid w:val="00635C70"/>
    <w:rsid w:val="00635E61"/>
    <w:rsid w:val="00635F68"/>
    <w:rsid w:val="006361A7"/>
    <w:rsid w:val="006368F1"/>
    <w:rsid w:val="00636988"/>
    <w:rsid w:val="00636989"/>
    <w:rsid w:val="00636A55"/>
    <w:rsid w:val="00636B1D"/>
    <w:rsid w:val="00636B54"/>
    <w:rsid w:val="00636BD7"/>
    <w:rsid w:val="00636CCA"/>
    <w:rsid w:val="00636D08"/>
    <w:rsid w:val="00636F05"/>
    <w:rsid w:val="0063737D"/>
    <w:rsid w:val="006377BB"/>
    <w:rsid w:val="006379D8"/>
    <w:rsid w:val="00637B47"/>
    <w:rsid w:val="00637BF0"/>
    <w:rsid w:val="00637CD6"/>
    <w:rsid w:val="00637DEF"/>
    <w:rsid w:val="00637FCD"/>
    <w:rsid w:val="0064008B"/>
    <w:rsid w:val="00640383"/>
    <w:rsid w:val="00640502"/>
    <w:rsid w:val="0064068C"/>
    <w:rsid w:val="00640737"/>
    <w:rsid w:val="0064087B"/>
    <w:rsid w:val="00640D5A"/>
    <w:rsid w:val="00640DC9"/>
    <w:rsid w:val="00640E08"/>
    <w:rsid w:val="00640F0C"/>
    <w:rsid w:val="00641206"/>
    <w:rsid w:val="00641429"/>
    <w:rsid w:val="00641796"/>
    <w:rsid w:val="00641B46"/>
    <w:rsid w:val="00641B76"/>
    <w:rsid w:val="00641BE3"/>
    <w:rsid w:val="00641D33"/>
    <w:rsid w:val="006422A5"/>
    <w:rsid w:val="00642319"/>
    <w:rsid w:val="00642851"/>
    <w:rsid w:val="00642A7B"/>
    <w:rsid w:val="00642EC6"/>
    <w:rsid w:val="0064318D"/>
    <w:rsid w:val="00643378"/>
    <w:rsid w:val="006434C8"/>
    <w:rsid w:val="00643AD1"/>
    <w:rsid w:val="00643ADA"/>
    <w:rsid w:val="00643B92"/>
    <w:rsid w:val="00643FB4"/>
    <w:rsid w:val="006441DC"/>
    <w:rsid w:val="00644233"/>
    <w:rsid w:val="006445E0"/>
    <w:rsid w:val="00644D26"/>
    <w:rsid w:val="00644F38"/>
    <w:rsid w:val="00644FF3"/>
    <w:rsid w:val="006453C6"/>
    <w:rsid w:val="0064540E"/>
    <w:rsid w:val="006458AC"/>
    <w:rsid w:val="00645E03"/>
    <w:rsid w:val="00645F8F"/>
    <w:rsid w:val="00646011"/>
    <w:rsid w:val="0064625B"/>
    <w:rsid w:val="006466A1"/>
    <w:rsid w:val="006467ED"/>
    <w:rsid w:val="00646AA6"/>
    <w:rsid w:val="00646CBF"/>
    <w:rsid w:val="00646D51"/>
    <w:rsid w:val="0064708B"/>
    <w:rsid w:val="00647431"/>
    <w:rsid w:val="006474E9"/>
    <w:rsid w:val="0064750F"/>
    <w:rsid w:val="0064763D"/>
    <w:rsid w:val="00647869"/>
    <w:rsid w:val="00647D26"/>
    <w:rsid w:val="006502BF"/>
    <w:rsid w:val="006504A8"/>
    <w:rsid w:val="00650658"/>
    <w:rsid w:val="0065085C"/>
    <w:rsid w:val="006508CE"/>
    <w:rsid w:val="00650A31"/>
    <w:rsid w:val="00650C44"/>
    <w:rsid w:val="00650E59"/>
    <w:rsid w:val="0065123D"/>
    <w:rsid w:val="00651367"/>
    <w:rsid w:val="00651620"/>
    <w:rsid w:val="00651626"/>
    <w:rsid w:val="00651AF1"/>
    <w:rsid w:val="00651D7C"/>
    <w:rsid w:val="006526D2"/>
    <w:rsid w:val="0065297D"/>
    <w:rsid w:val="006529A2"/>
    <w:rsid w:val="00652C88"/>
    <w:rsid w:val="00653435"/>
    <w:rsid w:val="0065407E"/>
    <w:rsid w:val="00654762"/>
    <w:rsid w:val="00654816"/>
    <w:rsid w:val="00654AE6"/>
    <w:rsid w:val="00654B76"/>
    <w:rsid w:val="00654BE3"/>
    <w:rsid w:val="00654C3C"/>
    <w:rsid w:val="00654C61"/>
    <w:rsid w:val="00654D0D"/>
    <w:rsid w:val="00654E88"/>
    <w:rsid w:val="00655261"/>
    <w:rsid w:val="006552CF"/>
    <w:rsid w:val="0065541C"/>
    <w:rsid w:val="00655422"/>
    <w:rsid w:val="00655B63"/>
    <w:rsid w:val="00655C11"/>
    <w:rsid w:val="00655CC7"/>
    <w:rsid w:val="00655DC0"/>
    <w:rsid w:val="00655E0E"/>
    <w:rsid w:val="00656276"/>
    <w:rsid w:val="006562AD"/>
    <w:rsid w:val="0065641D"/>
    <w:rsid w:val="006564B2"/>
    <w:rsid w:val="0065662A"/>
    <w:rsid w:val="0065663A"/>
    <w:rsid w:val="00656698"/>
    <w:rsid w:val="006567EC"/>
    <w:rsid w:val="006569C7"/>
    <w:rsid w:val="00656CB9"/>
    <w:rsid w:val="00656CF3"/>
    <w:rsid w:val="00656DE1"/>
    <w:rsid w:val="00656E8B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B52"/>
    <w:rsid w:val="00660E8C"/>
    <w:rsid w:val="00661033"/>
    <w:rsid w:val="00661097"/>
    <w:rsid w:val="0066116B"/>
    <w:rsid w:val="00661256"/>
    <w:rsid w:val="00661474"/>
    <w:rsid w:val="00661567"/>
    <w:rsid w:val="006617B5"/>
    <w:rsid w:val="0066188B"/>
    <w:rsid w:val="006625C7"/>
    <w:rsid w:val="006629D4"/>
    <w:rsid w:val="00662A56"/>
    <w:rsid w:val="00662AA1"/>
    <w:rsid w:val="00662C0C"/>
    <w:rsid w:val="00662E28"/>
    <w:rsid w:val="00662E61"/>
    <w:rsid w:val="006631D6"/>
    <w:rsid w:val="006632BC"/>
    <w:rsid w:val="006633CE"/>
    <w:rsid w:val="0066389F"/>
    <w:rsid w:val="00663AE1"/>
    <w:rsid w:val="00663F2A"/>
    <w:rsid w:val="006642B7"/>
    <w:rsid w:val="006647AC"/>
    <w:rsid w:val="006647FC"/>
    <w:rsid w:val="00664818"/>
    <w:rsid w:val="00664889"/>
    <w:rsid w:val="00664999"/>
    <w:rsid w:val="00664A4E"/>
    <w:rsid w:val="00664DBE"/>
    <w:rsid w:val="0066508F"/>
    <w:rsid w:val="006650F5"/>
    <w:rsid w:val="006651A8"/>
    <w:rsid w:val="0066533A"/>
    <w:rsid w:val="00665CD2"/>
    <w:rsid w:val="00665E6E"/>
    <w:rsid w:val="00666479"/>
    <w:rsid w:val="0066676B"/>
    <w:rsid w:val="00666848"/>
    <w:rsid w:val="00666BDA"/>
    <w:rsid w:val="00666D6B"/>
    <w:rsid w:val="00666EEC"/>
    <w:rsid w:val="006670FC"/>
    <w:rsid w:val="00667E5D"/>
    <w:rsid w:val="006700D4"/>
    <w:rsid w:val="006702DE"/>
    <w:rsid w:val="006704E3"/>
    <w:rsid w:val="00670557"/>
    <w:rsid w:val="006705C4"/>
    <w:rsid w:val="0067060A"/>
    <w:rsid w:val="00670819"/>
    <w:rsid w:val="006708E3"/>
    <w:rsid w:val="00670A05"/>
    <w:rsid w:val="00670B1B"/>
    <w:rsid w:val="00670E02"/>
    <w:rsid w:val="00671066"/>
    <w:rsid w:val="0067150F"/>
    <w:rsid w:val="006716B8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337"/>
    <w:rsid w:val="00674668"/>
    <w:rsid w:val="00674932"/>
    <w:rsid w:val="00674E4C"/>
    <w:rsid w:val="00675231"/>
    <w:rsid w:val="00675538"/>
    <w:rsid w:val="00675DEA"/>
    <w:rsid w:val="0067635E"/>
    <w:rsid w:val="00676523"/>
    <w:rsid w:val="006768DD"/>
    <w:rsid w:val="00676B55"/>
    <w:rsid w:val="00676B6A"/>
    <w:rsid w:val="00676D9D"/>
    <w:rsid w:val="00676DED"/>
    <w:rsid w:val="00677112"/>
    <w:rsid w:val="006771FB"/>
    <w:rsid w:val="00677F1C"/>
    <w:rsid w:val="00677FA6"/>
    <w:rsid w:val="00677FD1"/>
    <w:rsid w:val="0068003D"/>
    <w:rsid w:val="006800B0"/>
    <w:rsid w:val="00680202"/>
    <w:rsid w:val="006804F6"/>
    <w:rsid w:val="00680629"/>
    <w:rsid w:val="00680826"/>
    <w:rsid w:val="00680836"/>
    <w:rsid w:val="00680996"/>
    <w:rsid w:val="00680B77"/>
    <w:rsid w:val="00680E2E"/>
    <w:rsid w:val="00680F79"/>
    <w:rsid w:val="00680F95"/>
    <w:rsid w:val="00681516"/>
    <w:rsid w:val="006816C0"/>
    <w:rsid w:val="006817C0"/>
    <w:rsid w:val="00681813"/>
    <w:rsid w:val="006818EE"/>
    <w:rsid w:val="00681A91"/>
    <w:rsid w:val="006820B7"/>
    <w:rsid w:val="00682464"/>
    <w:rsid w:val="00682645"/>
    <w:rsid w:val="006826BF"/>
    <w:rsid w:val="00682796"/>
    <w:rsid w:val="00682CDF"/>
    <w:rsid w:val="00683058"/>
    <w:rsid w:val="00683416"/>
    <w:rsid w:val="006836CC"/>
    <w:rsid w:val="006837B2"/>
    <w:rsid w:val="00683818"/>
    <w:rsid w:val="00683AC0"/>
    <w:rsid w:val="00683E00"/>
    <w:rsid w:val="00683E10"/>
    <w:rsid w:val="00683EF4"/>
    <w:rsid w:val="006840AD"/>
    <w:rsid w:val="006841AC"/>
    <w:rsid w:val="00684237"/>
    <w:rsid w:val="006844C1"/>
    <w:rsid w:val="00684561"/>
    <w:rsid w:val="006847AA"/>
    <w:rsid w:val="00684BD2"/>
    <w:rsid w:val="00684C84"/>
    <w:rsid w:val="00684CF6"/>
    <w:rsid w:val="00684F23"/>
    <w:rsid w:val="0068526B"/>
    <w:rsid w:val="00685444"/>
    <w:rsid w:val="00685638"/>
    <w:rsid w:val="006858F9"/>
    <w:rsid w:val="00685B96"/>
    <w:rsid w:val="00686044"/>
    <w:rsid w:val="00686249"/>
    <w:rsid w:val="00686979"/>
    <w:rsid w:val="00686A7A"/>
    <w:rsid w:val="00686FB7"/>
    <w:rsid w:val="006872A5"/>
    <w:rsid w:val="006877A0"/>
    <w:rsid w:val="0069011E"/>
    <w:rsid w:val="00690124"/>
    <w:rsid w:val="00690248"/>
    <w:rsid w:val="0069029B"/>
    <w:rsid w:val="00690468"/>
    <w:rsid w:val="00690544"/>
    <w:rsid w:val="00690859"/>
    <w:rsid w:val="00690A54"/>
    <w:rsid w:val="00690E14"/>
    <w:rsid w:val="00691341"/>
    <w:rsid w:val="00691646"/>
    <w:rsid w:val="00691892"/>
    <w:rsid w:val="006918FA"/>
    <w:rsid w:val="00691947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899"/>
    <w:rsid w:val="00693925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C7C"/>
    <w:rsid w:val="00697E72"/>
    <w:rsid w:val="006A076C"/>
    <w:rsid w:val="006A07CA"/>
    <w:rsid w:val="006A09A9"/>
    <w:rsid w:val="006A09B4"/>
    <w:rsid w:val="006A0AC0"/>
    <w:rsid w:val="006A0E67"/>
    <w:rsid w:val="006A0F6C"/>
    <w:rsid w:val="006A102F"/>
    <w:rsid w:val="006A11BA"/>
    <w:rsid w:val="006A1750"/>
    <w:rsid w:val="006A1839"/>
    <w:rsid w:val="006A1907"/>
    <w:rsid w:val="006A1DBB"/>
    <w:rsid w:val="006A1FD6"/>
    <w:rsid w:val="006A2009"/>
    <w:rsid w:val="006A21C2"/>
    <w:rsid w:val="006A2271"/>
    <w:rsid w:val="006A23D5"/>
    <w:rsid w:val="006A27C3"/>
    <w:rsid w:val="006A2BD6"/>
    <w:rsid w:val="006A2CF7"/>
    <w:rsid w:val="006A2FD9"/>
    <w:rsid w:val="006A3033"/>
    <w:rsid w:val="006A3267"/>
    <w:rsid w:val="006A36E0"/>
    <w:rsid w:val="006A38A1"/>
    <w:rsid w:val="006A38A7"/>
    <w:rsid w:val="006A3935"/>
    <w:rsid w:val="006A4010"/>
    <w:rsid w:val="006A40CF"/>
    <w:rsid w:val="006A421A"/>
    <w:rsid w:val="006A449E"/>
    <w:rsid w:val="006A4B1A"/>
    <w:rsid w:val="006A5B76"/>
    <w:rsid w:val="006A6276"/>
    <w:rsid w:val="006A6581"/>
    <w:rsid w:val="006A66B6"/>
    <w:rsid w:val="006A673B"/>
    <w:rsid w:val="006A69A9"/>
    <w:rsid w:val="006A6C05"/>
    <w:rsid w:val="006A6D16"/>
    <w:rsid w:val="006A70DB"/>
    <w:rsid w:val="006A721C"/>
    <w:rsid w:val="006A724B"/>
    <w:rsid w:val="006A747C"/>
    <w:rsid w:val="006A78B5"/>
    <w:rsid w:val="006A7A3F"/>
    <w:rsid w:val="006A7AB9"/>
    <w:rsid w:val="006A7C0B"/>
    <w:rsid w:val="006B06F7"/>
    <w:rsid w:val="006B0886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9EC"/>
    <w:rsid w:val="006B1A39"/>
    <w:rsid w:val="006B1D52"/>
    <w:rsid w:val="006B1E67"/>
    <w:rsid w:val="006B1FA9"/>
    <w:rsid w:val="006B2043"/>
    <w:rsid w:val="006B2065"/>
    <w:rsid w:val="006B2581"/>
    <w:rsid w:val="006B26AF"/>
    <w:rsid w:val="006B2B83"/>
    <w:rsid w:val="006B2BB7"/>
    <w:rsid w:val="006B3489"/>
    <w:rsid w:val="006B357E"/>
    <w:rsid w:val="006B3DBD"/>
    <w:rsid w:val="006B3F69"/>
    <w:rsid w:val="006B4014"/>
    <w:rsid w:val="006B440F"/>
    <w:rsid w:val="006B465E"/>
    <w:rsid w:val="006B4794"/>
    <w:rsid w:val="006B4C07"/>
    <w:rsid w:val="006B4DA1"/>
    <w:rsid w:val="006B4DD4"/>
    <w:rsid w:val="006B50F5"/>
    <w:rsid w:val="006B51A3"/>
    <w:rsid w:val="006B51FE"/>
    <w:rsid w:val="006B5207"/>
    <w:rsid w:val="006B53F6"/>
    <w:rsid w:val="006B5460"/>
    <w:rsid w:val="006B55F4"/>
    <w:rsid w:val="006B5840"/>
    <w:rsid w:val="006B5E84"/>
    <w:rsid w:val="006B5F7E"/>
    <w:rsid w:val="006B6118"/>
    <w:rsid w:val="006B61E2"/>
    <w:rsid w:val="006B62A6"/>
    <w:rsid w:val="006B646D"/>
    <w:rsid w:val="006B694F"/>
    <w:rsid w:val="006B6AC1"/>
    <w:rsid w:val="006B6B43"/>
    <w:rsid w:val="006B6D51"/>
    <w:rsid w:val="006B6E0B"/>
    <w:rsid w:val="006B6F5E"/>
    <w:rsid w:val="006B7203"/>
    <w:rsid w:val="006B7395"/>
    <w:rsid w:val="006B7675"/>
    <w:rsid w:val="006B783E"/>
    <w:rsid w:val="006B78C7"/>
    <w:rsid w:val="006B79BE"/>
    <w:rsid w:val="006B7C24"/>
    <w:rsid w:val="006B7D86"/>
    <w:rsid w:val="006B7DFE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117"/>
    <w:rsid w:val="006C221E"/>
    <w:rsid w:val="006C2314"/>
    <w:rsid w:val="006C23E1"/>
    <w:rsid w:val="006C24D9"/>
    <w:rsid w:val="006C24FD"/>
    <w:rsid w:val="006C2562"/>
    <w:rsid w:val="006C27F1"/>
    <w:rsid w:val="006C2A0F"/>
    <w:rsid w:val="006C2CBC"/>
    <w:rsid w:val="006C30BF"/>
    <w:rsid w:val="006C30D8"/>
    <w:rsid w:val="006C30F8"/>
    <w:rsid w:val="006C3295"/>
    <w:rsid w:val="006C3444"/>
    <w:rsid w:val="006C3643"/>
    <w:rsid w:val="006C3879"/>
    <w:rsid w:val="006C39DC"/>
    <w:rsid w:val="006C3CFD"/>
    <w:rsid w:val="006C3E60"/>
    <w:rsid w:val="006C478D"/>
    <w:rsid w:val="006C4850"/>
    <w:rsid w:val="006C4902"/>
    <w:rsid w:val="006C4B30"/>
    <w:rsid w:val="006C4B9F"/>
    <w:rsid w:val="006C4CD4"/>
    <w:rsid w:val="006C517D"/>
    <w:rsid w:val="006C53C8"/>
    <w:rsid w:val="006C54C2"/>
    <w:rsid w:val="006C570E"/>
    <w:rsid w:val="006C5841"/>
    <w:rsid w:val="006C58AD"/>
    <w:rsid w:val="006C5B17"/>
    <w:rsid w:val="006C5C0D"/>
    <w:rsid w:val="006C66CB"/>
    <w:rsid w:val="006C67DA"/>
    <w:rsid w:val="006C695E"/>
    <w:rsid w:val="006C6A8F"/>
    <w:rsid w:val="006C6AD7"/>
    <w:rsid w:val="006C6C6D"/>
    <w:rsid w:val="006C6F28"/>
    <w:rsid w:val="006C6F4E"/>
    <w:rsid w:val="006C7552"/>
    <w:rsid w:val="006C761C"/>
    <w:rsid w:val="006C7945"/>
    <w:rsid w:val="006C7A3A"/>
    <w:rsid w:val="006C7BF7"/>
    <w:rsid w:val="006C7C45"/>
    <w:rsid w:val="006C7CE6"/>
    <w:rsid w:val="006D04ED"/>
    <w:rsid w:val="006D05B8"/>
    <w:rsid w:val="006D0691"/>
    <w:rsid w:val="006D0733"/>
    <w:rsid w:val="006D07E1"/>
    <w:rsid w:val="006D08BF"/>
    <w:rsid w:val="006D0C83"/>
    <w:rsid w:val="006D0D65"/>
    <w:rsid w:val="006D0ECF"/>
    <w:rsid w:val="006D10CE"/>
    <w:rsid w:val="006D12BA"/>
    <w:rsid w:val="006D1607"/>
    <w:rsid w:val="006D25BE"/>
    <w:rsid w:val="006D2933"/>
    <w:rsid w:val="006D2A16"/>
    <w:rsid w:val="006D2A48"/>
    <w:rsid w:val="006D2B0E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FD2"/>
    <w:rsid w:val="006D702B"/>
    <w:rsid w:val="006D7262"/>
    <w:rsid w:val="006D73B8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86E"/>
    <w:rsid w:val="006E09E1"/>
    <w:rsid w:val="006E0E5A"/>
    <w:rsid w:val="006E0F60"/>
    <w:rsid w:val="006E1216"/>
    <w:rsid w:val="006E1A7A"/>
    <w:rsid w:val="006E1B7F"/>
    <w:rsid w:val="006E25B8"/>
    <w:rsid w:val="006E2675"/>
    <w:rsid w:val="006E29BC"/>
    <w:rsid w:val="006E2A6A"/>
    <w:rsid w:val="006E2BB9"/>
    <w:rsid w:val="006E2FC4"/>
    <w:rsid w:val="006E340F"/>
    <w:rsid w:val="006E350F"/>
    <w:rsid w:val="006E3ABB"/>
    <w:rsid w:val="006E3BDC"/>
    <w:rsid w:val="006E3CEE"/>
    <w:rsid w:val="006E3E30"/>
    <w:rsid w:val="006E413B"/>
    <w:rsid w:val="006E4632"/>
    <w:rsid w:val="006E47DB"/>
    <w:rsid w:val="006E4814"/>
    <w:rsid w:val="006E4B70"/>
    <w:rsid w:val="006E4CE3"/>
    <w:rsid w:val="006E4D2B"/>
    <w:rsid w:val="006E4E2E"/>
    <w:rsid w:val="006E4FCB"/>
    <w:rsid w:val="006E4FE6"/>
    <w:rsid w:val="006E53EE"/>
    <w:rsid w:val="006E5614"/>
    <w:rsid w:val="006E5901"/>
    <w:rsid w:val="006E6070"/>
    <w:rsid w:val="006E6254"/>
    <w:rsid w:val="006E6528"/>
    <w:rsid w:val="006E68B6"/>
    <w:rsid w:val="006E68D6"/>
    <w:rsid w:val="006E6A8F"/>
    <w:rsid w:val="006E6ABC"/>
    <w:rsid w:val="006E6C89"/>
    <w:rsid w:val="006E6F8A"/>
    <w:rsid w:val="006E702B"/>
    <w:rsid w:val="006E78E1"/>
    <w:rsid w:val="006E79C7"/>
    <w:rsid w:val="006E7A22"/>
    <w:rsid w:val="006E7D34"/>
    <w:rsid w:val="006E7F37"/>
    <w:rsid w:val="006F0271"/>
    <w:rsid w:val="006F0607"/>
    <w:rsid w:val="006F0758"/>
    <w:rsid w:val="006F09B3"/>
    <w:rsid w:val="006F0FE9"/>
    <w:rsid w:val="006F102F"/>
    <w:rsid w:val="006F16DE"/>
    <w:rsid w:val="006F181F"/>
    <w:rsid w:val="006F1938"/>
    <w:rsid w:val="006F19C6"/>
    <w:rsid w:val="006F1ADC"/>
    <w:rsid w:val="006F1D74"/>
    <w:rsid w:val="006F1D8A"/>
    <w:rsid w:val="006F20A5"/>
    <w:rsid w:val="006F2385"/>
    <w:rsid w:val="006F23CF"/>
    <w:rsid w:val="006F26CD"/>
    <w:rsid w:val="006F295A"/>
    <w:rsid w:val="006F2B02"/>
    <w:rsid w:val="006F2BB5"/>
    <w:rsid w:val="006F3288"/>
    <w:rsid w:val="006F3458"/>
    <w:rsid w:val="006F372F"/>
    <w:rsid w:val="006F3D0E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431"/>
    <w:rsid w:val="006F55CF"/>
    <w:rsid w:val="006F569D"/>
    <w:rsid w:val="006F56AF"/>
    <w:rsid w:val="006F573E"/>
    <w:rsid w:val="006F57A5"/>
    <w:rsid w:val="006F5CB1"/>
    <w:rsid w:val="006F5F48"/>
    <w:rsid w:val="006F613C"/>
    <w:rsid w:val="006F62B3"/>
    <w:rsid w:val="006F6600"/>
    <w:rsid w:val="006F6693"/>
    <w:rsid w:val="006F67F0"/>
    <w:rsid w:val="006F681C"/>
    <w:rsid w:val="006F6885"/>
    <w:rsid w:val="006F6BEE"/>
    <w:rsid w:val="006F6E36"/>
    <w:rsid w:val="006F6EEB"/>
    <w:rsid w:val="006F70C0"/>
    <w:rsid w:val="006F7336"/>
    <w:rsid w:val="006F7B62"/>
    <w:rsid w:val="006F7D8C"/>
    <w:rsid w:val="006F7DC0"/>
    <w:rsid w:val="00700009"/>
    <w:rsid w:val="00700120"/>
    <w:rsid w:val="00700253"/>
    <w:rsid w:val="0070073E"/>
    <w:rsid w:val="00700CB4"/>
    <w:rsid w:val="00700E36"/>
    <w:rsid w:val="00700E7A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119"/>
    <w:rsid w:val="00702352"/>
    <w:rsid w:val="007024E1"/>
    <w:rsid w:val="007025A2"/>
    <w:rsid w:val="00702A20"/>
    <w:rsid w:val="007030E6"/>
    <w:rsid w:val="007030E9"/>
    <w:rsid w:val="0070328B"/>
    <w:rsid w:val="00703366"/>
    <w:rsid w:val="00703583"/>
    <w:rsid w:val="00703C81"/>
    <w:rsid w:val="00703F66"/>
    <w:rsid w:val="00704161"/>
    <w:rsid w:val="00704274"/>
    <w:rsid w:val="0070493C"/>
    <w:rsid w:val="00704E9E"/>
    <w:rsid w:val="0070520F"/>
    <w:rsid w:val="0070549A"/>
    <w:rsid w:val="0070562B"/>
    <w:rsid w:val="00705CC1"/>
    <w:rsid w:val="00705EDA"/>
    <w:rsid w:val="0070604A"/>
    <w:rsid w:val="00706114"/>
    <w:rsid w:val="00706261"/>
    <w:rsid w:val="00706858"/>
    <w:rsid w:val="007070B9"/>
    <w:rsid w:val="00707698"/>
    <w:rsid w:val="00707B4D"/>
    <w:rsid w:val="00707D68"/>
    <w:rsid w:val="00707EA0"/>
    <w:rsid w:val="00707F53"/>
    <w:rsid w:val="00707FAB"/>
    <w:rsid w:val="007105E4"/>
    <w:rsid w:val="007109AD"/>
    <w:rsid w:val="00710BF2"/>
    <w:rsid w:val="00710EAC"/>
    <w:rsid w:val="007116D0"/>
    <w:rsid w:val="0071192F"/>
    <w:rsid w:val="00711A18"/>
    <w:rsid w:val="00711F23"/>
    <w:rsid w:val="00712008"/>
    <w:rsid w:val="0071205B"/>
    <w:rsid w:val="0071247B"/>
    <w:rsid w:val="007126F5"/>
    <w:rsid w:val="00712910"/>
    <w:rsid w:val="00712AA0"/>
    <w:rsid w:val="00712F28"/>
    <w:rsid w:val="00712F2B"/>
    <w:rsid w:val="00713112"/>
    <w:rsid w:val="00713430"/>
    <w:rsid w:val="007136A0"/>
    <w:rsid w:val="00713A43"/>
    <w:rsid w:val="00713A70"/>
    <w:rsid w:val="00713AB7"/>
    <w:rsid w:val="00713C0C"/>
    <w:rsid w:val="007142C7"/>
    <w:rsid w:val="007145ED"/>
    <w:rsid w:val="007147F9"/>
    <w:rsid w:val="00714942"/>
    <w:rsid w:val="007149AC"/>
    <w:rsid w:val="007149CF"/>
    <w:rsid w:val="00714C64"/>
    <w:rsid w:val="00714E9B"/>
    <w:rsid w:val="00714E9C"/>
    <w:rsid w:val="007154A2"/>
    <w:rsid w:val="0071555E"/>
    <w:rsid w:val="007158BD"/>
    <w:rsid w:val="00715984"/>
    <w:rsid w:val="007159DF"/>
    <w:rsid w:val="00715CD8"/>
    <w:rsid w:val="00715D91"/>
    <w:rsid w:val="007161D2"/>
    <w:rsid w:val="007161D8"/>
    <w:rsid w:val="007162C6"/>
    <w:rsid w:val="00716947"/>
    <w:rsid w:val="00716983"/>
    <w:rsid w:val="00716C9B"/>
    <w:rsid w:val="00716CBF"/>
    <w:rsid w:val="00716D52"/>
    <w:rsid w:val="00716DC8"/>
    <w:rsid w:val="00717295"/>
    <w:rsid w:val="00717878"/>
    <w:rsid w:val="00717895"/>
    <w:rsid w:val="00717BD1"/>
    <w:rsid w:val="00717D3A"/>
    <w:rsid w:val="00717D6C"/>
    <w:rsid w:val="00717E58"/>
    <w:rsid w:val="00720526"/>
    <w:rsid w:val="007205D0"/>
    <w:rsid w:val="007206CE"/>
    <w:rsid w:val="0072076D"/>
    <w:rsid w:val="007207F0"/>
    <w:rsid w:val="00720B79"/>
    <w:rsid w:val="00720B93"/>
    <w:rsid w:val="00720D1F"/>
    <w:rsid w:val="00720E46"/>
    <w:rsid w:val="00720FD4"/>
    <w:rsid w:val="007210CB"/>
    <w:rsid w:val="007210DC"/>
    <w:rsid w:val="00721589"/>
    <w:rsid w:val="007215C0"/>
    <w:rsid w:val="00721B83"/>
    <w:rsid w:val="00721C91"/>
    <w:rsid w:val="00721FF8"/>
    <w:rsid w:val="00722073"/>
    <w:rsid w:val="00722245"/>
    <w:rsid w:val="0072237C"/>
    <w:rsid w:val="007225DE"/>
    <w:rsid w:val="00722CDD"/>
    <w:rsid w:val="00723524"/>
    <w:rsid w:val="00723598"/>
    <w:rsid w:val="00723C92"/>
    <w:rsid w:val="00723CDD"/>
    <w:rsid w:val="00723D5C"/>
    <w:rsid w:val="007240F5"/>
    <w:rsid w:val="007241E0"/>
    <w:rsid w:val="007246B9"/>
    <w:rsid w:val="00724E68"/>
    <w:rsid w:val="00724FFB"/>
    <w:rsid w:val="007252E4"/>
    <w:rsid w:val="007252F9"/>
    <w:rsid w:val="00725350"/>
    <w:rsid w:val="0072551E"/>
    <w:rsid w:val="00725591"/>
    <w:rsid w:val="007255E7"/>
    <w:rsid w:val="00725A0B"/>
    <w:rsid w:val="00725C95"/>
    <w:rsid w:val="00725D94"/>
    <w:rsid w:val="00726146"/>
    <w:rsid w:val="00726190"/>
    <w:rsid w:val="0072678D"/>
    <w:rsid w:val="00726E43"/>
    <w:rsid w:val="00726E47"/>
    <w:rsid w:val="00726EAA"/>
    <w:rsid w:val="00726F0D"/>
    <w:rsid w:val="0072705A"/>
    <w:rsid w:val="00727132"/>
    <w:rsid w:val="007274D8"/>
    <w:rsid w:val="00727620"/>
    <w:rsid w:val="00727639"/>
    <w:rsid w:val="00727852"/>
    <w:rsid w:val="00727863"/>
    <w:rsid w:val="00727B5D"/>
    <w:rsid w:val="00727CFF"/>
    <w:rsid w:val="00727F21"/>
    <w:rsid w:val="0073009F"/>
    <w:rsid w:val="0073020F"/>
    <w:rsid w:val="0073029D"/>
    <w:rsid w:val="00730838"/>
    <w:rsid w:val="00730B67"/>
    <w:rsid w:val="00730C8E"/>
    <w:rsid w:val="00730DC2"/>
    <w:rsid w:val="00731180"/>
    <w:rsid w:val="007315D3"/>
    <w:rsid w:val="00731673"/>
    <w:rsid w:val="007318D3"/>
    <w:rsid w:val="00731954"/>
    <w:rsid w:val="00731D02"/>
    <w:rsid w:val="0073232E"/>
    <w:rsid w:val="007328AB"/>
    <w:rsid w:val="0073332F"/>
    <w:rsid w:val="00733CA3"/>
    <w:rsid w:val="00733E22"/>
    <w:rsid w:val="00733E7B"/>
    <w:rsid w:val="00733F4C"/>
    <w:rsid w:val="00734128"/>
    <w:rsid w:val="0073451B"/>
    <w:rsid w:val="0073456B"/>
    <w:rsid w:val="00734BA7"/>
    <w:rsid w:val="00734F12"/>
    <w:rsid w:val="0073506D"/>
    <w:rsid w:val="007354CE"/>
    <w:rsid w:val="0073562C"/>
    <w:rsid w:val="00735875"/>
    <w:rsid w:val="00735987"/>
    <w:rsid w:val="007359AD"/>
    <w:rsid w:val="00735B08"/>
    <w:rsid w:val="00735B4B"/>
    <w:rsid w:val="00735C37"/>
    <w:rsid w:val="00735FE3"/>
    <w:rsid w:val="00736203"/>
    <w:rsid w:val="007362B2"/>
    <w:rsid w:val="00736628"/>
    <w:rsid w:val="00736850"/>
    <w:rsid w:val="00736EC4"/>
    <w:rsid w:val="00736FFA"/>
    <w:rsid w:val="0073719D"/>
    <w:rsid w:val="007376F4"/>
    <w:rsid w:val="00737AE1"/>
    <w:rsid w:val="00737CE0"/>
    <w:rsid w:val="007400E4"/>
    <w:rsid w:val="007401BB"/>
    <w:rsid w:val="00740272"/>
    <w:rsid w:val="00740BF1"/>
    <w:rsid w:val="00740DC6"/>
    <w:rsid w:val="007410C1"/>
    <w:rsid w:val="007411FD"/>
    <w:rsid w:val="0074136C"/>
    <w:rsid w:val="00741400"/>
    <w:rsid w:val="00741783"/>
    <w:rsid w:val="007417FA"/>
    <w:rsid w:val="00741B5A"/>
    <w:rsid w:val="00741D5E"/>
    <w:rsid w:val="00742197"/>
    <w:rsid w:val="0074263E"/>
    <w:rsid w:val="0074279E"/>
    <w:rsid w:val="007428A2"/>
    <w:rsid w:val="007428FE"/>
    <w:rsid w:val="00742B88"/>
    <w:rsid w:val="00742F51"/>
    <w:rsid w:val="0074305A"/>
    <w:rsid w:val="00743332"/>
    <w:rsid w:val="007436AD"/>
    <w:rsid w:val="007439FD"/>
    <w:rsid w:val="00743B01"/>
    <w:rsid w:val="00743E7F"/>
    <w:rsid w:val="0074411F"/>
    <w:rsid w:val="007441CC"/>
    <w:rsid w:val="00744238"/>
    <w:rsid w:val="0074434B"/>
    <w:rsid w:val="0074457F"/>
    <w:rsid w:val="007445A6"/>
    <w:rsid w:val="00744679"/>
    <w:rsid w:val="00744762"/>
    <w:rsid w:val="0074495F"/>
    <w:rsid w:val="00744A01"/>
    <w:rsid w:val="007454B5"/>
    <w:rsid w:val="00745654"/>
    <w:rsid w:val="00745C03"/>
    <w:rsid w:val="00745D39"/>
    <w:rsid w:val="007463EE"/>
    <w:rsid w:val="00746779"/>
    <w:rsid w:val="007468D6"/>
    <w:rsid w:val="007468D7"/>
    <w:rsid w:val="007469C1"/>
    <w:rsid w:val="0074733C"/>
    <w:rsid w:val="007473D9"/>
    <w:rsid w:val="007476D7"/>
    <w:rsid w:val="00747791"/>
    <w:rsid w:val="00747864"/>
    <w:rsid w:val="00747FFD"/>
    <w:rsid w:val="00750201"/>
    <w:rsid w:val="00750F5A"/>
    <w:rsid w:val="0075106D"/>
    <w:rsid w:val="00751127"/>
    <w:rsid w:val="0075126B"/>
    <w:rsid w:val="007515F8"/>
    <w:rsid w:val="0075169C"/>
    <w:rsid w:val="00751B49"/>
    <w:rsid w:val="00751DA5"/>
    <w:rsid w:val="007521CC"/>
    <w:rsid w:val="0075267C"/>
    <w:rsid w:val="007527BB"/>
    <w:rsid w:val="00752960"/>
    <w:rsid w:val="00752B6A"/>
    <w:rsid w:val="00752C0D"/>
    <w:rsid w:val="00752F78"/>
    <w:rsid w:val="007532B1"/>
    <w:rsid w:val="00753439"/>
    <w:rsid w:val="0075349A"/>
    <w:rsid w:val="007539ED"/>
    <w:rsid w:val="00753AC1"/>
    <w:rsid w:val="007540FB"/>
    <w:rsid w:val="00755034"/>
    <w:rsid w:val="0075532F"/>
    <w:rsid w:val="007553D2"/>
    <w:rsid w:val="007554EE"/>
    <w:rsid w:val="0075553F"/>
    <w:rsid w:val="00755E4C"/>
    <w:rsid w:val="007563F9"/>
    <w:rsid w:val="00756622"/>
    <w:rsid w:val="00756665"/>
    <w:rsid w:val="00756A3C"/>
    <w:rsid w:val="00756A46"/>
    <w:rsid w:val="007571B8"/>
    <w:rsid w:val="0075744C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0DF5"/>
    <w:rsid w:val="007612F3"/>
    <w:rsid w:val="007614FB"/>
    <w:rsid w:val="0076186B"/>
    <w:rsid w:val="00761A57"/>
    <w:rsid w:val="00761AE4"/>
    <w:rsid w:val="00761EE2"/>
    <w:rsid w:val="00761FDB"/>
    <w:rsid w:val="007621E7"/>
    <w:rsid w:val="007624D9"/>
    <w:rsid w:val="00762785"/>
    <w:rsid w:val="0076283E"/>
    <w:rsid w:val="0076289E"/>
    <w:rsid w:val="00762CE4"/>
    <w:rsid w:val="00762D87"/>
    <w:rsid w:val="00762FDB"/>
    <w:rsid w:val="00763382"/>
    <w:rsid w:val="00763492"/>
    <w:rsid w:val="0076376E"/>
    <w:rsid w:val="00763829"/>
    <w:rsid w:val="00763935"/>
    <w:rsid w:val="0076404C"/>
    <w:rsid w:val="0076437B"/>
    <w:rsid w:val="007643C4"/>
    <w:rsid w:val="00764BFF"/>
    <w:rsid w:val="00764F71"/>
    <w:rsid w:val="00765292"/>
    <w:rsid w:val="00765507"/>
    <w:rsid w:val="00765B34"/>
    <w:rsid w:val="00765BBC"/>
    <w:rsid w:val="00765CF2"/>
    <w:rsid w:val="00765F06"/>
    <w:rsid w:val="0076606A"/>
    <w:rsid w:val="007660BB"/>
    <w:rsid w:val="007663EF"/>
    <w:rsid w:val="007664B1"/>
    <w:rsid w:val="007665B8"/>
    <w:rsid w:val="00766D26"/>
    <w:rsid w:val="007673D7"/>
    <w:rsid w:val="007675B5"/>
    <w:rsid w:val="00767838"/>
    <w:rsid w:val="00767A07"/>
    <w:rsid w:val="00767E44"/>
    <w:rsid w:val="0077034C"/>
    <w:rsid w:val="007703AA"/>
    <w:rsid w:val="00770422"/>
    <w:rsid w:val="00770566"/>
    <w:rsid w:val="007706EB"/>
    <w:rsid w:val="0077073F"/>
    <w:rsid w:val="00770970"/>
    <w:rsid w:val="00770B08"/>
    <w:rsid w:val="00770CF9"/>
    <w:rsid w:val="00770DE5"/>
    <w:rsid w:val="0077127E"/>
    <w:rsid w:val="007712E1"/>
    <w:rsid w:val="00771987"/>
    <w:rsid w:val="00771C2E"/>
    <w:rsid w:val="00771FD9"/>
    <w:rsid w:val="007722B0"/>
    <w:rsid w:val="007723F0"/>
    <w:rsid w:val="007725BF"/>
    <w:rsid w:val="007726DC"/>
    <w:rsid w:val="00772827"/>
    <w:rsid w:val="007728C5"/>
    <w:rsid w:val="00772BD9"/>
    <w:rsid w:val="00772F13"/>
    <w:rsid w:val="00772F68"/>
    <w:rsid w:val="00773114"/>
    <w:rsid w:val="007737F9"/>
    <w:rsid w:val="00773D1E"/>
    <w:rsid w:val="00774326"/>
    <w:rsid w:val="007743DF"/>
    <w:rsid w:val="007746F5"/>
    <w:rsid w:val="007751D9"/>
    <w:rsid w:val="00775287"/>
    <w:rsid w:val="0077561F"/>
    <w:rsid w:val="00775903"/>
    <w:rsid w:val="00775B9C"/>
    <w:rsid w:val="00775BA3"/>
    <w:rsid w:val="007764D3"/>
    <w:rsid w:val="007765AA"/>
    <w:rsid w:val="007767F0"/>
    <w:rsid w:val="007769DE"/>
    <w:rsid w:val="00776C03"/>
    <w:rsid w:val="00776D9F"/>
    <w:rsid w:val="00776EB3"/>
    <w:rsid w:val="00776FB4"/>
    <w:rsid w:val="00777053"/>
    <w:rsid w:val="007770DF"/>
    <w:rsid w:val="007775FF"/>
    <w:rsid w:val="0077770B"/>
    <w:rsid w:val="007777E0"/>
    <w:rsid w:val="00777A69"/>
    <w:rsid w:val="00777E8E"/>
    <w:rsid w:val="00777FE3"/>
    <w:rsid w:val="00780142"/>
    <w:rsid w:val="007802F6"/>
    <w:rsid w:val="007804B6"/>
    <w:rsid w:val="0078092C"/>
    <w:rsid w:val="0078095E"/>
    <w:rsid w:val="00780DE8"/>
    <w:rsid w:val="00780F23"/>
    <w:rsid w:val="0078146E"/>
    <w:rsid w:val="00781FEA"/>
    <w:rsid w:val="007822C7"/>
    <w:rsid w:val="00782346"/>
    <w:rsid w:val="0078245E"/>
    <w:rsid w:val="00782616"/>
    <w:rsid w:val="007828DE"/>
    <w:rsid w:val="0078298B"/>
    <w:rsid w:val="00782AD9"/>
    <w:rsid w:val="00782FAC"/>
    <w:rsid w:val="00783567"/>
    <w:rsid w:val="007836AF"/>
    <w:rsid w:val="00783752"/>
    <w:rsid w:val="00783B1E"/>
    <w:rsid w:val="00783C46"/>
    <w:rsid w:val="00783F90"/>
    <w:rsid w:val="00783F97"/>
    <w:rsid w:val="007842CE"/>
    <w:rsid w:val="007842E0"/>
    <w:rsid w:val="0078493D"/>
    <w:rsid w:val="00784A5C"/>
    <w:rsid w:val="007853C3"/>
    <w:rsid w:val="00785474"/>
    <w:rsid w:val="007858EF"/>
    <w:rsid w:val="00785A90"/>
    <w:rsid w:val="00785FC3"/>
    <w:rsid w:val="00785FCE"/>
    <w:rsid w:val="00785FDE"/>
    <w:rsid w:val="007864AC"/>
    <w:rsid w:val="007868FF"/>
    <w:rsid w:val="007869CA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7AB"/>
    <w:rsid w:val="00790BC3"/>
    <w:rsid w:val="00790C3F"/>
    <w:rsid w:val="00790DBF"/>
    <w:rsid w:val="0079107F"/>
    <w:rsid w:val="0079129C"/>
    <w:rsid w:val="0079137A"/>
    <w:rsid w:val="007914D1"/>
    <w:rsid w:val="007915C9"/>
    <w:rsid w:val="00791B11"/>
    <w:rsid w:val="00791BBA"/>
    <w:rsid w:val="00791DD7"/>
    <w:rsid w:val="00791E8C"/>
    <w:rsid w:val="00792053"/>
    <w:rsid w:val="0079205D"/>
    <w:rsid w:val="00792312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B80"/>
    <w:rsid w:val="00793C1D"/>
    <w:rsid w:val="00793DF3"/>
    <w:rsid w:val="00793EF4"/>
    <w:rsid w:val="00793FE2"/>
    <w:rsid w:val="00794025"/>
    <w:rsid w:val="0079415A"/>
    <w:rsid w:val="0079444A"/>
    <w:rsid w:val="0079463E"/>
    <w:rsid w:val="007948AF"/>
    <w:rsid w:val="00794A04"/>
    <w:rsid w:val="00795013"/>
    <w:rsid w:val="0079533E"/>
    <w:rsid w:val="00795810"/>
    <w:rsid w:val="00795920"/>
    <w:rsid w:val="00795ABC"/>
    <w:rsid w:val="00795CF7"/>
    <w:rsid w:val="00796042"/>
    <w:rsid w:val="0079617C"/>
    <w:rsid w:val="00796898"/>
    <w:rsid w:val="007969A2"/>
    <w:rsid w:val="00796C1E"/>
    <w:rsid w:val="00796FA5"/>
    <w:rsid w:val="00797063"/>
    <w:rsid w:val="007973A7"/>
    <w:rsid w:val="00797AD6"/>
    <w:rsid w:val="00797BE6"/>
    <w:rsid w:val="00797CF6"/>
    <w:rsid w:val="007A01C8"/>
    <w:rsid w:val="007A029A"/>
    <w:rsid w:val="007A06A3"/>
    <w:rsid w:val="007A07F5"/>
    <w:rsid w:val="007A0863"/>
    <w:rsid w:val="007A090B"/>
    <w:rsid w:val="007A0A78"/>
    <w:rsid w:val="007A0CD1"/>
    <w:rsid w:val="007A0E65"/>
    <w:rsid w:val="007A1238"/>
    <w:rsid w:val="007A14AB"/>
    <w:rsid w:val="007A1564"/>
    <w:rsid w:val="007A1A18"/>
    <w:rsid w:val="007A1AFE"/>
    <w:rsid w:val="007A1B27"/>
    <w:rsid w:val="007A232F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8F1"/>
    <w:rsid w:val="007A3A8C"/>
    <w:rsid w:val="007A3B34"/>
    <w:rsid w:val="007A3DB7"/>
    <w:rsid w:val="007A3E40"/>
    <w:rsid w:val="007A41D2"/>
    <w:rsid w:val="007A42F2"/>
    <w:rsid w:val="007A451C"/>
    <w:rsid w:val="007A4790"/>
    <w:rsid w:val="007A49F5"/>
    <w:rsid w:val="007A4B77"/>
    <w:rsid w:val="007A4D9A"/>
    <w:rsid w:val="007A4E00"/>
    <w:rsid w:val="007A50E1"/>
    <w:rsid w:val="007A532B"/>
    <w:rsid w:val="007A5397"/>
    <w:rsid w:val="007A53FE"/>
    <w:rsid w:val="007A56E8"/>
    <w:rsid w:val="007A57B0"/>
    <w:rsid w:val="007A5823"/>
    <w:rsid w:val="007A5B4B"/>
    <w:rsid w:val="007A5C12"/>
    <w:rsid w:val="007A63B1"/>
    <w:rsid w:val="007A6448"/>
    <w:rsid w:val="007A6593"/>
    <w:rsid w:val="007A6941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D15"/>
    <w:rsid w:val="007B0D48"/>
    <w:rsid w:val="007B0E61"/>
    <w:rsid w:val="007B100A"/>
    <w:rsid w:val="007B1271"/>
    <w:rsid w:val="007B13CB"/>
    <w:rsid w:val="007B1693"/>
    <w:rsid w:val="007B1BBE"/>
    <w:rsid w:val="007B2389"/>
    <w:rsid w:val="007B23E6"/>
    <w:rsid w:val="007B29C9"/>
    <w:rsid w:val="007B2C9D"/>
    <w:rsid w:val="007B2D79"/>
    <w:rsid w:val="007B3B89"/>
    <w:rsid w:val="007B3D56"/>
    <w:rsid w:val="007B3ED9"/>
    <w:rsid w:val="007B3EEA"/>
    <w:rsid w:val="007B449B"/>
    <w:rsid w:val="007B46AF"/>
    <w:rsid w:val="007B48AA"/>
    <w:rsid w:val="007B4B8D"/>
    <w:rsid w:val="007B4E7F"/>
    <w:rsid w:val="007B50DE"/>
    <w:rsid w:val="007B5123"/>
    <w:rsid w:val="007B5342"/>
    <w:rsid w:val="007B54A3"/>
    <w:rsid w:val="007B5C40"/>
    <w:rsid w:val="007B6064"/>
    <w:rsid w:val="007B6258"/>
    <w:rsid w:val="007B62DA"/>
    <w:rsid w:val="007B63CF"/>
    <w:rsid w:val="007B64D7"/>
    <w:rsid w:val="007B6673"/>
    <w:rsid w:val="007B7506"/>
    <w:rsid w:val="007B760D"/>
    <w:rsid w:val="007B7628"/>
    <w:rsid w:val="007B7749"/>
    <w:rsid w:val="007B7F89"/>
    <w:rsid w:val="007C04AB"/>
    <w:rsid w:val="007C089C"/>
    <w:rsid w:val="007C095B"/>
    <w:rsid w:val="007C0A84"/>
    <w:rsid w:val="007C0BCB"/>
    <w:rsid w:val="007C0C29"/>
    <w:rsid w:val="007C0FEE"/>
    <w:rsid w:val="007C135E"/>
    <w:rsid w:val="007C154B"/>
    <w:rsid w:val="007C15DD"/>
    <w:rsid w:val="007C1A7A"/>
    <w:rsid w:val="007C1E98"/>
    <w:rsid w:val="007C20A3"/>
    <w:rsid w:val="007C2233"/>
    <w:rsid w:val="007C223F"/>
    <w:rsid w:val="007C2642"/>
    <w:rsid w:val="007C29AF"/>
    <w:rsid w:val="007C2AFD"/>
    <w:rsid w:val="007C2FAA"/>
    <w:rsid w:val="007C30FD"/>
    <w:rsid w:val="007C3439"/>
    <w:rsid w:val="007C350E"/>
    <w:rsid w:val="007C39A2"/>
    <w:rsid w:val="007C3DD0"/>
    <w:rsid w:val="007C3FDE"/>
    <w:rsid w:val="007C4352"/>
    <w:rsid w:val="007C4565"/>
    <w:rsid w:val="007C48A2"/>
    <w:rsid w:val="007C4C62"/>
    <w:rsid w:val="007C4C8B"/>
    <w:rsid w:val="007C511C"/>
    <w:rsid w:val="007C519A"/>
    <w:rsid w:val="007C536A"/>
    <w:rsid w:val="007C543F"/>
    <w:rsid w:val="007C57CD"/>
    <w:rsid w:val="007C5B0E"/>
    <w:rsid w:val="007C5C52"/>
    <w:rsid w:val="007C5CD0"/>
    <w:rsid w:val="007C60A2"/>
    <w:rsid w:val="007C61B2"/>
    <w:rsid w:val="007C6311"/>
    <w:rsid w:val="007C6494"/>
    <w:rsid w:val="007C64E8"/>
    <w:rsid w:val="007C6651"/>
    <w:rsid w:val="007C6956"/>
    <w:rsid w:val="007C6C0F"/>
    <w:rsid w:val="007C70B7"/>
    <w:rsid w:val="007C72E8"/>
    <w:rsid w:val="007C7680"/>
    <w:rsid w:val="007C774E"/>
    <w:rsid w:val="007C7B50"/>
    <w:rsid w:val="007D042C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A8A"/>
    <w:rsid w:val="007D1FDB"/>
    <w:rsid w:val="007D2024"/>
    <w:rsid w:val="007D23FA"/>
    <w:rsid w:val="007D2415"/>
    <w:rsid w:val="007D2549"/>
    <w:rsid w:val="007D26F1"/>
    <w:rsid w:val="007D2767"/>
    <w:rsid w:val="007D2D8C"/>
    <w:rsid w:val="007D2E96"/>
    <w:rsid w:val="007D325C"/>
    <w:rsid w:val="007D3287"/>
    <w:rsid w:val="007D337C"/>
    <w:rsid w:val="007D3735"/>
    <w:rsid w:val="007D39D1"/>
    <w:rsid w:val="007D3B09"/>
    <w:rsid w:val="007D3E25"/>
    <w:rsid w:val="007D41CC"/>
    <w:rsid w:val="007D4985"/>
    <w:rsid w:val="007D4B2E"/>
    <w:rsid w:val="007D4E56"/>
    <w:rsid w:val="007D52AE"/>
    <w:rsid w:val="007D5694"/>
    <w:rsid w:val="007D5A42"/>
    <w:rsid w:val="007D5DD4"/>
    <w:rsid w:val="007D5E00"/>
    <w:rsid w:val="007D628D"/>
    <w:rsid w:val="007D6428"/>
    <w:rsid w:val="007D6447"/>
    <w:rsid w:val="007D6B0A"/>
    <w:rsid w:val="007D6B73"/>
    <w:rsid w:val="007D6BFE"/>
    <w:rsid w:val="007D74B0"/>
    <w:rsid w:val="007D778A"/>
    <w:rsid w:val="007D7D56"/>
    <w:rsid w:val="007D7DC3"/>
    <w:rsid w:val="007E00F5"/>
    <w:rsid w:val="007E0233"/>
    <w:rsid w:val="007E0325"/>
    <w:rsid w:val="007E0331"/>
    <w:rsid w:val="007E03B5"/>
    <w:rsid w:val="007E03C1"/>
    <w:rsid w:val="007E04A2"/>
    <w:rsid w:val="007E0D0B"/>
    <w:rsid w:val="007E0DC0"/>
    <w:rsid w:val="007E13A0"/>
    <w:rsid w:val="007E14C2"/>
    <w:rsid w:val="007E1687"/>
    <w:rsid w:val="007E16CF"/>
    <w:rsid w:val="007E1907"/>
    <w:rsid w:val="007E1959"/>
    <w:rsid w:val="007E1D7E"/>
    <w:rsid w:val="007E1F7B"/>
    <w:rsid w:val="007E2632"/>
    <w:rsid w:val="007E28A5"/>
    <w:rsid w:val="007E28E1"/>
    <w:rsid w:val="007E2AB2"/>
    <w:rsid w:val="007E2C69"/>
    <w:rsid w:val="007E2EF8"/>
    <w:rsid w:val="007E2F2E"/>
    <w:rsid w:val="007E31BD"/>
    <w:rsid w:val="007E3616"/>
    <w:rsid w:val="007E3668"/>
    <w:rsid w:val="007E3A85"/>
    <w:rsid w:val="007E3DF9"/>
    <w:rsid w:val="007E3F03"/>
    <w:rsid w:val="007E4357"/>
    <w:rsid w:val="007E4365"/>
    <w:rsid w:val="007E4398"/>
    <w:rsid w:val="007E4C8A"/>
    <w:rsid w:val="007E4D11"/>
    <w:rsid w:val="007E5126"/>
    <w:rsid w:val="007E5226"/>
    <w:rsid w:val="007E58BF"/>
    <w:rsid w:val="007E6184"/>
    <w:rsid w:val="007E64C8"/>
    <w:rsid w:val="007E6744"/>
    <w:rsid w:val="007E67F2"/>
    <w:rsid w:val="007E683B"/>
    <w:rsid w:val="007E6A1F"/>
    <w:rsid w:val="007E6D01"/>
    <w:rsid w:val="007E6E67"/>
    <w:rsid w:val="007E709E"/>
    <w:rsid w:val="007E7107"/>
    <w:rsid w:val="007E711C"/>
    <w:rsid w:val="007E72B5"/>
    <w:rsid w:val="007E752E"/>
    <w:rsid w:val="007E75CA"/>
    <w:rsid w:val="007E76B1"/>
    <w:rsid w:val="007E77A4"/>
    <w:rsid w:val="007E7E6F"/>
    <w:rsid w:val="007E7ED3"/>
    <w:rsid w:val="007E7F62"/>
    <w:rsid w:val="007F0284"/>
    <w:rsid w:val="007F0631"/>
    <w:rsid w:val="007F086C"/>
    <w:rsid w:val="007F0906"/>
    <w:rsid w:val="007F094C"/>
    <w:rsid w:val="007F0B60"/>
    <w:rsid w:val="007F0CDD"/>
    <w:rsid w:val="007F0EF2"/>
    <w:rsid w:val="007F0F19"/>
    <w:rsid w:val="007F18A6"/>
    <w:rsid w:val="007F1912"/>
    <w:rsid w:val="007F1C3F"/>
    <w:rsid w:val="007F1CEE"/>
    <w:rsid w:val="007F1D1C"/>
    <w:rsid w:val="007F1E00"/>
    <w:rsid w:val="007F1EFC"/>
    <w:rsid w:val="007F217C"/>
    <w:rsid w:val="007F2271"/>
    <w:rsid w:val="007F2470"/>
    <w:rsid w:val="007F2B5B"/>
    <w:rsid w:val="007F2BA7"/>
    <w:rsid w:val="007F322A"/>
    <w:rsid w:val="007F32A0"/>
    <w:rsid w:val="007F3377"/>
    <w:rsid w:val="007F3395"/>
    <w:rsid w:val="007F3615"/>
    <w:rsid w:val="007F3DBE"/>
    <w:rsid w:val="007F3F72"/>
    <w:rsid w:val="007F4112"/>
    <w:rsid w:val="007F41B4"/>
    <w:rsid w:val="007F48E4"/>
    <w:rsid w:val="007F4A34"/>
    <w:rsid w:val="007F4E0E"/>
    <w:rsid w:val="007F511F"/>
    <w:rsid w:val="007F5157"/>
    <w:rsid w:val="007F51AF"/>
    <w:rsid w:val="007F5351"/>
    <w:rsid w:val="007F5BF5"/>
    <w:rsid w:val="007F5C11"/>
    <w:rsid w:val="007F5CD3"/>
    <w:rsid w:val="007F5DCF"/>
    <w:rsid w:val="007F60AD"/>
    <w:rsid w:val="007F63C7"/>
    <w:rsid w:val="007F63D7"/>
    <w:rsid w:val="007F6582"/>
    <w:rsid w:val="007F65D2"/>
    <w:rsid w:val="007F6796"/>
    <w:rsid w:val="007F6938"/>
    <w:rsid w:val="007F72D4"/>
    <w:rsid w:val="007F73DF"/>
    <w:rsid w:val="007F7747"/>
    <w:rsid w:val="007F7909"/>
    <w:rsid w:val="007F7B97"/>
    <w:rsid w:val="007F7BA7"/>
    <w:rsid w:val="007F7E56"/>
    <w:rsid w:val="007F7E79"/>
    <w:rsid w:val="008001AE"/>
    <w:rsid w:val="0080026A"/>
    <w:rsid w:val="008005B6"/>
    <w:rsid w:val="00800A5D"/>
    <w:rsid w:val="00801027"/>
    <w:rsid w:val="008015B4"/>
    <w:rsid w:val="00801CC9"/>
    <w:rsid w:val="00801F90"/>
    <w:rsid w:val="00802614"/>
    <w:rsid w:val="00802A03"/>
    <w:rsid w:val="00803807"/>
    <w:rsid w:val="0080398A"/>
    <w:rsid w:val="00803B91"/>
    <w:rsid w:val="00803C10"/>
    <w:rsid w:val="008040B2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589"/>
    <w:rsid w:val="00805B2E"/>
    <w:rsid w:val="00805C91"/>
    <w:rsid w:val="00805E6A"/>
    <w:rsid w:val="00805E6E"/>
    <w:rsid w:val="00806112"/>
    <w:rsid w:val="008061AB"/>
    <w:rsid w:val="008062CB"/>
    <w:rsid w:val="008064F1"/>
    <w:rsid w:val="008067CF"/>
    <w:rsid w:val="00806A92"/>
    <w:rsid w:val="00806AD9"/>
    <w:rsid w:val="008073C5"/>
    <w:rsid w:val="008078E8"/>
    <w:rsid w:val="00807D3F"/>
    <w:rsid w:val="00807E49"/>
    <w:rsid w:val="00807FC0"/>
    <w:rsid w:val="0081003A"/>
    <w:rsid w:val="0081030D"/>
    <w:rsid w:val="00810374"/>
    <w:rsid w:val="008103C1"/>
    <w:rsid w:val="0081099C"/>
    <w:rsid w:val="008109C3"/>
    <w:rsid w:val="00810A38"/>
    <w:rsid w:val="008116A1"/>
    <w:rsid w:val="0081178E"/>
    <w:rsid w:val="00811819"/>
    <w:rsid w:val="00811A54"/>
    <w:rsid w:val="00811AEE"/>
    <w:rsid w:val="00811DA4"/>
    <w:rsid w:val="00812104"/>
    <w:rsid w:val="0081274E"/>
    <w:rsid w:val="0081289C"/>
    <w:rsid w:val="00812C8B"/>
    <w:rsid w:val="00812D46"/>
    <w:rsid w:val="00813062"/>
    <w:rsid w:val="0081325B"/>
    <w:rsid w:val="008132B0"/>
    <w:rsid w:val="00813640"/>
    <w:rsid w:val="0081369D"/>
    <w:rsid w:val="0081378C"/>
    <w:rsid w:val="008139FD"/>
    <w:rsid w:val="00813A58"/>
    <w:rsid w:val="00813C85"/>
    <w:rsid w:val="00813D75"/>
    <w:rsid w:val="00814170"/>
    <w:rsid w:val="00814209"/>
    <w:rsid w:val="00814229"/>
    <w:rsid w:val="00814408"/>
    <w:rsid w:val="00814519"/>
    <w:rsid w:val="00814577"/>
    <w:rsid w:val="0081477C"/>
    <w:rsid w:val="00814881"/>
    <w:rsid w:val="008149FD"/>
    <w:rsid w:val="00814AB9"/>
    <w:rsid w:val="00814D99"/>
    <w:rsid w:val="00814E95"/>
    <w:rsid w:val="008151C9"/>
    <w:rsid w:val="00815286"/>
    <w:rsid w:val="0081534E"/>
    <w:rsid w:val="0081575A"/>
    <w:rsid w:val="00815A03"/>
    <w:rsid w:val="00815A65"/>
    <w:rsid w:val="00816497"/>
    <w:rsid w:val="008167DA"/>
    <w:rsid w:val="008168B8"/>
    <w:rsid w:val="00816A08"/>
    <w:rsid w:val="00816C45"/>
    <w:rsid w:val="00816EDF"/>
    <w:rsid w:val="0081706B"/>
    <w:rsid w:val="00817333"/>
    <w:rsid w:val="00817A8F"/>
    <w:rsid w:val="00817B2E"/>
    <w:rsid w:val="00817F6B"/>
    <w:rsid w:val="00820007"/>
    <w:rsid w:val="00820360"/>
    <w:rsid w:val="00820505"/>
    <w:rsid w:val="0082059D"/>
    <w:rsid w:val="00820761"/>
    <w:rsid w:val="00820A65"/>
    <w:rsid w:val="00820F17"/>
    <w:rsid w:val="008210F6"/>
    <w:rsid w:val="008210FD"/>
    <w:rsid w:val="008212F0"/>
    <w:rsid w:val="008218EA"/>
    <w:rsid w:val="00821C70"/>
    <w:rsid w:val="00821D5D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4337"/>
    <w:rsid w:val="008245E9"/>
    <w:rsid w:val="0082460B"/>
    <w:rsid w:val="008247AA"/>
    <w:rsid w:val="00824FC8"/>
    <w:rsid w:val="008254B1"/>
    <w:rsid w:val="008255D8"/>
    <w:rsid w:val="00825761"/>
    <w:rsid w:val="00825AF8"/>
    <w:rsid w:val="00825CD2"/>
    <w:rsid w:val="008262A6"/>
    <w:rsid w:val="0082630F"/>
    <w:rsid w:val="00826434"/>
    <w:rsid w:val="008265DC"/>
    <w:rsid w:val="00826883"/>
    <w:rsid w:val="00826B84"/>
    <w:rsid w:val="00827130"/>
    <w:rsid w:val="008271CF"/>
    <w:rsid w:val="008275F8"/>
    <w:rsid w:val="0082792B"/>
    <w:rsid w:val="00827BAF"/>
    <w:rsid w:val="00827E53"/>
    <w:rsid w:val="008300A4"/>
    <w:rsid w:val="00830922"/>
    <w:rsid w:val="00830A34"/>
    <w:rsid w:val="00830CB0"/>
    <w:rsid w:val="00831089"/>
    <w:rsid w:val="00831A7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30B7"/>
    <w:rsid w:val="0083325D"/>
    <w:rsid w:val="0083331B"/>
    <w:rsid w:val="00833358"/>
    <w:rsid w:val="0083365C"/>
    <w:rsid w:val="00833A94"/>
    <w:rsid w:val="00833C38"/>
    <w:rsid w:val="00833DEA"/>
    <w:rsid w:val="00833E43"/>
    <w:rsid w:val="00833EEF"/>
    <w:rsid w:val="00834076"/>
    <w:rsid w:val="00834205"/>
    <w:rsid w:val="008342BA"/>
    <w:rsid w:val="0083452A"/>
    <w:rsid w:val="00834532"/>
    <w:rsid w:val="0083461B"/>
    <w:rsid w:val="0083495C"/>
    <w:rsid w:val="00834991"/>
    <w:rsid w:val="008349E8"/>
    <w:rsid w:val="00834B2D"/>
    <w:rsid w:val="00834F23"/>
    <w:rsid w:val="00834F52"/>
    <w:rsid w:val="008356FC"/>
    <w:rsid w:val="0083572A"/>
    <w:rsid w:val="00835ABC"/>
    <w:rsid w:val="00835ACB"/>
    <w:rsid w:val="008360FE"/>
    <w:rsid w:val="0083610F"/>
    <w:rsid w:val="0083635A"/>
    <w:rsid w:val="00836708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60F"/>
    <w:rsid w:val="00840A81"/>
    <w:rsid w:val="00840C40"/>
    <w:rsid w:val="00840E02"/>
    <w:rsid w:val="00841163"/>
    <w:rsid w:val="00841200"/>
    <w:rsid w:val="00841619"/>
    <w:rsid w:val="00841731"/>
    <w:rsid w:val="00841817"/>
    <w:rsid w:val="0084186D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8BB"/>
    <w:rsid w:val="00843C45"/>
    <w:rsid w:val="00843F5B"/>
    <w:rsid w:val="0084483B"/>
    <w:rsid w:val="008449EB"/>
    <w:rsid w:val="0084512F"/>
    <w:rsid w:val="008455E8"/>
    <w:rsid w:val="008456A5"/>
    <w:rsid w:val="0084583D"/>
    <w:rsid w:val="0084616D"/>
    <w:rsid w:val="008467A2"/>
    <w:rsid w:val="00846B4D"/>
    <w:rsid w:val="00846CC8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1A2B"/>
    <w:rsid w:val="00852794"/>
    <w:rsid w:val="008527EA"/>
    <w:rsid w:val="00852E4E"/>
    <w:rsid w:val="0085354A"/>
    <w:rsid w:val="0085395A"/>
    <w:rsid w:val="008539F8"/>
    <w:rsid w:val="00853CBC"/>
    <w:rsid w:val="00853EBC"/>
    <w:rsid w:val="00853EEE"/>
    <w:rsid w:val="0085439B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60"/>
    <w:rsid w:val="00856BE5"/>
    <w:rsid w:val="00856F53"/>
    <w:rsid w:val="00857391"/>
    <w:rsid w:val="008573BB"/>
    <w:rsid w:val="0085746D"/>
    <w:rsid w:val="008576B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D74"/>
    <w:rsid w:val="0086148E"/>
    <w:rsid w:val="00861553"/>
    <w:rsid w:val="00861DD4"/>
    <w:rsid w:val="008624E5"/>
    <w:rsid w:val="0086270E"/>
    <w:rsid w:val="00862840"/>
    <w:rsid w:val="008629A9"/>
    <w:rsid w:val="00862A90"/>
    <w:rsid w:val="00862C18"/>
    <w:rsid w:val="00862C5F"/>
    <w:rsid w:val="00862D32"/>
    <w:rsid w:val="00862F86"/>
    <w:rsid w:val="008630D7"/>
    <w:rsid w:val="00863179"/>
    <w:rsid w:val="008632CE"/>
    <w:rsid w:val="00863353"/>
    <w:rsid w:val="0086379E"/>
    <w:rsid w:val="008637D4"/>
    <w:rsid w:val="00863901"/>
    <w:rsid w:val="00863AC9"/>
    <w:rsid w:val="00863CF8"/>
    <w:rsid w:val="00864130"/>
    <w:rsid w:val="00864C7B"/>
    <w:rsid w:val="00864D78"/>
    <w:rsid w:val="00864E7E"/>
    <w:rsid w:val="0086551B"/>
    <w:rsid w:val="00865554"/>
    <w:rsid w:val="00865DF8"/>
    <w:rsid w:val="00866323"/>
    <w:rsid w:val="008664EA"/>
    <w:rsid w:val="00866EF8"/>
    <w:rsid w:val="00867423"/>
    <w:rsid w:val="00867D96"/>
    <w:rsid w:val="00870485"/>
    <w:rsid w:val="00870523"/>
    <w:rsid w:val="008706D8"/>
    <w:rsid w:val="008709B9"/>
    <w:rsid w:val="008709F5"/>
    <w:rsid w:val="0087116F"/>
    <w:rsid w:val="00871301"/>
    <w:rsid w:val="00871751"/>
    <w:rsid w:val="0087178B"/>
    <w:rsid w:val="00871B88"/>
    <w:rsid w:val="00871E22"/>
    <w:rsid w:val="00871FDA"/>
    <w:rsid w:val="00872027"/>
    <w:rsid w:val="00872150"/>
    <w:rsid w:val="008721A7"/>
    <w:rsid w:val="008728BD"/>
    <w:rsid w:val="00872D4F"/>
    <w:rsid w:val="00872E4F"/>
    <w:rsid w:val="00872E67"/>
    <w:rsid w:val="00873524"/>
    <w:rsid w:val="00873621"/>
    <w:rsid w:val="00873A56"/>
    <w:rsid w:val="00873B0A"/>
    <w:rsid w:val="00873D92"/>
    <w:rsid w:val="008744F1"/>
    <w:rsid w:val="00874963"/>
    <w:rsid w:val="00874BE1"/>
    <w:rsid w:val="00874D3B"/>
    <w:rsid w:val="00875229"/>
    <w:rsid w:val="00875273"/>
    <w:rsid w:val="008753E8"/>
    <w:rsid w:val="00875755"/>
    <w:rsid w:val="00875876"/>
    <w:rsid w:val="00875B60"/>
    <w:rsid w:val="00875BCA"/>
    <w:rsid w:val="00875D99"/>
    <w:rsid w:val="00876121"/>
    <w:rsid w:val="00876426"/>
    <w:rsid w:val="00876859"/>
    <w:rsid w:val="008768DF"/>
    <w:rsid w:val="00876E59"/>
    <w:rsid w:val="008776BB"/>
    <w:rsid w:val="00877768"/>
    <w:rsid w:val="00877780"/>
    <w:rsid w:val="00877BE7"/>
    <w:rsid w:val="00877BFF"/>
    <w:rsid w:val="00877D7B"/>
    <w:rsid w:val="00877E27"/>
    <w:rsid w:val="00877F6C"/>
    <w:rsid w:val="00877F82"/>
    <w:rsid w:val="00880048"/>
    <w:rsid w:val="00880097"/>
    <w:rsid w:val="00880486"/>
    <w:rsid w:val="008804A1"/>
    <w:rsid w:val="008804B8"/>
    <w:rsid w:val="0088059D"/>
    <w:rsid w:val="008805F7"/>
    <w:rsid w:val="00880B33"/>
    <w:rsid w:val="00880F1E"/>
    <w:rsid w:val="0088104F"/>
    <w:rsid w:val="00881097"/>
    <w:rsid w:val="00881361"/>
    <w:rsid w:val="0088136D"/>
    <w:rsid w:val="0088186F"/>
    <w:rsid w:val="008818DB"/>
    <w:rsid w:val="00881923"/>
    <w:rsid w:val="00881D09"/>
    <w:rsid w:val="00881D0C"/>
    <w:rsid w:val="00881E27"/>
    <w:rsid w:val="00882162"/>
    <w:rsid w:val="00882198"/>
    <w:rsid w:val="0088287D"/>
    <w:rsid w:val="00882A1C"/>
    <w:rsid w:val="00882AB7"/>
    <w:rsid w:val="00882C92"/>
    <w:rsid w:val="00882CE3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4B6B"/>
    <w:rsid w:val="00884FCB"/>
    <w:rsid w:val="008853C9"/>
    <w:rsid w:val="008853F6"/>
    <w:rsid w:val="0088564B"/>
    <w:rsid w:val="008856C5"/>
    <w:rsid w:val="008859FF"/>
    <w:rsid w:val="00886430"/>
    <w:rsid w:val="008867FC"/>
    <w:rsid w:val="00886C10"/>
    <w:rsid w:val="00886E0B"/>
    <w:rsid w:val="00886EC3"/>
    <w:rsid w:val="00887508"/>
    <w:rsid w:val="00887AFD"/>
    <w:rsid w:val="00887C4F"/>
    <w:rsid w:val="00887FE0"/>
    <w:rsid w:val="00890077"/>
    <w:rsid w:val="008905BA"/>
    <w:rsid w:val="008907E6"/>
    <w:rsid w:val="008909E6"/>
    <w:rsid w:val="00890FA6"/>
    <w:rsid w:val="00891136"/>
    <w:rsid w:val="0089129A"/>
    <w:rsid w:val="00891426"/>
    <w:rsid w:val="00891947"/>
    <w:rsid w:val="00891E92"/>
    <w:rsid w:val="00892038"/>
    <w:rsid w:val="008927A7"/>
    <w:rsid w:val="0089281A"/>
    <w:rsid w:val="00892844"/>
    <w:rsid w:val="00892A7F"/>
    <w:rsid w:val="00892A8F"/>
    <w:rsid w:val="00892D35"/>
    <w:rsid w:val="00892E2A"/>
    <w:rsid w:val="00892FF9"/>
    <w:rsid w:val="00893008"/>
    <w:rsid w:val="00893067"/>
    <w:rsid w:val="0089312C"/>
    <w:rsid w:val="008938A4"/>
    <w:rsid w:val="0089395B"/>
    <w:rsid w:val="00893F81"/>
    <w:rsid w:val="008940EF"/>
    <w:rsid w:val="008942AE"/>
    <w:rsid w:val="00894516"/>
    <w:rsid w:val="0089459F"/>
    <w:rsid w:val="0089480C"/>
    <w:rsid w:val="008949DB"/>
    <w:rsid w:val="00895543"/>
    <w:rsid w:val="0089566F"/>
    <w:rsid w:val="008956F4"/>
    <w:rsid w:val="00895715"/>
    <w:rsid w:val="00895CAA"/>
    <w:rsid w:val="00895DBA"/>
    <w:rsid w:val="00895E31"/>
    <w:rsid w:val="00895FE1"/>
    <w:rsid w:val="008960D2"/>
    <w:rsid w:val="00896379"/>
    <w:rsid w:val="008965EA"/>
    <w:rsid w:val="00896BC9"/>
    <w:rsid w:val="00896CE4"/>
    <w:rsid w:val="008970AB"/>
    <w:rsid w:val="008970E0"/>
    <w:rsid w:val="00897146"/>
    <w:rsid w:val="00897564"/>
    <w:rsid w:val="008979C6"/>
    <w:rsid w:val="00897D1C"/>
    <w:rsid w:val="00897E85"/>
    <w:rsid w:val="00897ED1"/>
    <w:rsid w:val="00897F8A"/>
    <w:rsid w:val="008A0031"/>
    <w:rsid w:val="008A027B"/>
    <w:rsid w:val="008A03EF"/>
    <w:rsid w:val="008A06C2"/>
    <w:rsid w:val="008A06C6"/>
    <w:rsid w:val="008A093C"/>
    <w:rsid w:val="008A0E1A"/>
    <w:rsid w:val="008A109B"/>
    <w:rsid w:val="008A1193"/>
    <w:rsid w:val="008A11B5"/>
    <w:rsid w:val="008A1635"/>
    <w:rsid w:val="008A1817"/>
    <w:rsid w:val="008A1A2D"/>
    <w:rsid w:val="008A1B02"/>
    <w:rsid w:val="008A1CE6"/>
    <w:rsid w:val="008A227F"/>
    <w:rsid w:val="008A2886"/>
    <w:rsid w:val="008A2A4E"/>
    <w:rsid w:val="008A2B0A"/>
    <w:rsid w:val="008A2C52"/>
    <w:rsid w:val="008A2EF5"/>
    <w:rsid w:val="008A2F07"/>
    <w:rsid w:val="008A320C"/>
    <w:rsid w:val="008A464E"/>
    <w:rsid w:val="008A46B0"/>
    <w:rsid w:val="008A4D8F"/>
    <w:rsid w:val="008A4D97"/>
    <w:rsid w:val="008A500E"/>
    <w:rsid w:val="008A51AA"/>
    <w:rsid w:val="008A51B7"/>
    <w:rsid w:val="008A5B88"/>
    <w:rsid w:val="008A5D16"/>
    <w:rsid w:val="008A5E12"/>
    <w:rsid w:val="008A5F3E"/>
    <w:rsid w:val="008A5F7F"/>
    <w:rsid w:val="008A62CD"/>
    <w:rsid w:val="008A6E07"/>
    <w:rsid w:val="008A7A84"/>
    <w:rsid w:val="008A7B71"/>
    <w:rsid w:val="008A7CFF"/>
    <w:rsid w:val="008A7E1F"/>
    <w:rsid w:val="008B0506"/>
    <w:rsid w:val="008B0782"/>
    <w:rsid w:val="008B0AB1"/>
    <w:rsid w:val="008B0DF7"/>
    <w:rsid w:val="008B1740"/>
    <w:rsid w:val="008B1A65"/>
    <w:rsid w:val="008B1EB2"/>
    <w:rsid w:val="008B233C"/>
    <w:rsid w:val="008B266D"/>
    <w:rsid w:val="008B291A"/>
    <w:rsid w:val="008B29E8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CD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5EDA"/>
    <w:rsid w:val="008B64FE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92C"/>
    <w:rsid w:val="008C09F2"/>
    <w:rsid w:val="008C0E72"/>
    <w:rsid w:val="008C0F1B"/>
    <w:rsid w:val="008C157B"/>
    <w:rsid w:val="008C18E9"/>
    <w:rsid w:val="008C19C1"/>
    <w:rsid w:val="008C1A65"/>
    <w:rsid w:val="008C1C6A"/>
    <w:rsid w:val="008C1D8F"/>
    <w:rsid w:val="008C1FA8"/>
    <w:rsid w:val="008C23B6"/>
    <w:rsid w:val="008C2507"/>
    <w:rsid w:val="008C2847"/>
    <w:rsid w:val="008C2A30"/>
    <w:rsid w:val="008C30EE"/>
    <w:rsid w:val="008C355A"/>
    <w:rsid w:val="008C35AA"/>
    <w:rsid w:val="008C368F"/>
    <w:rsid w:val="008C3ADB"/>
    <w:rsid w:val="008C435C"/>
    <w:rsid w:val="008C45BC"/>
    <w:rsid w:val="008C4818"/>
    <w:rsid w:val="008C4B71"/>
    <w:rsid w:val="008C4B91"/>
    <w:rsid w:val="008C4BD5"/>
    <w:rsid w:val="008C4CAE"/>
    <w:rsid w:val="008C4E0E"/>
    <w:rsid w:val="008C50AE"/>
    <w:rsid w:val="008C50E9"/>
    <w:rsid w:val="008C55BA"/>
    <w:rsid w:val="008C5884"/>
    <w:rsid w:val="008C5FB3"/>
    <w:rsid w:val="008C6497"/>
    <w:rsid w:val="008C6582"/>
    <w:rsid w:val="008C6646"/>
    <w:rsid w:val="008C6865"/>
    <w:rsid w:val="008C69C0"/>
    <w:rsid w:val="008C6BE2"/>
    <w:rsid w:val="008C6CB4"/>
    <w:rsid w:val="008C6DDD"/>
    <w:rsid w:val="008C6E8A"/>
    <w:rsid w:val="008C6E9D"/>
    <w:rsid w:val="008C700D"/>
    <w:rsid w:val="008C707D"/>
    <w:rsid w:val="008C7143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4D9"/>
    <w:rsid w:val="008D0759"/>
    <w:rsid w:val="008D07A3"/>
    <w:rsid w:val="008D08EF"/>
    <w:rsid w:val="008D0C59"/>
    <w:rsid w:val="008D0DA9"/>
    <w:rsid w:val="008D0E93"/>
    <w:rsid w:val="008D1187"/>
    <w:rsid w:val="008D11BB"/>
    <w:rsid w:val="008D1242"/>
    <w:rsid w:val="008D13AB"/>
    <w:rsid w:val="008D13E7"/>
    <w:rsid w:val="008D1710"/>
    <w:rsid w:val="008D1DD5"/>
    <w:rsid w:val="008D2342"/>
    <w:rsid w:val="008D2549"/>
    <w:rsid w:val="008D25FD"/>
    <w:rsid w:val="008D295F"/>
    <w:rsid w:val="008D2AEB"/>
    <w:rsid w:val="008D2B5B"/>
    <w:rsid w:val="008D2CCC"/>
    <w:rsid w:val="008D2E1C"/>
    <w:rsid w:val="008D2F88"/>
    <w:rsid w:val="008D336F"/>
    <w:rsid w:val="008D3692"/>
    <w:rsid w:val="008D3706"/>
    <w:rsid w:val="008D383C"/>
    <w:rsid w:val="008D3AA4"/>
    <w:rsid w:val="008D3FF6"/>
    <w:rsid w:val="008D4215"/>
    <w:rsid w:val="008D45DB"/>
    <w:rsid w:val="008D4775"/>
    <w:rsid w:val="008D53D9"/>
    <w:rsid w:val="008D5407"/>
    <w:rsid w:val="008D55B0"/>
    <w:rsid w:val="008D568D"/>
    <w:rsid w:val="008D5745"/>
    <w:rsid w:val="008D599A"/>
    <w:rsid w:val="008D5C01"/>
    <w:rsid w:val="008D5C70"/>
    <w:rsid w:val="008D5DC2"/>
    <w:rsid w:val="008D5F59"/>
    <w:rsid w:val="008D631A"/>
    <w:rsid w:val="008D65DD"/>
    <w:rsid w:val="008D6632"/>
    <w:rsid w:val="008D679C"/>
    <w:rsid w:val="008D6893"/>
    <w:rsid w:val="008D6AE0"/>
    <w:rsid w:val="008D6C7E"/>
    <w:rsid w:val="008D6EC9"/>
    <w:rsid w:val="008D708E"/>
    <w:rsid w:val="008D71DB"/>
    <w:rsid w:val="008D723D"/>
    <w:rsid w:val="008D763F"/>
    <w:rsid w:val="008D76F3"/>
    <w:rsid w:val="008D7BC9"/>
    <w:rsid w:val="008D7FDE"/>
    <w:rsid w:val="008E0115"/>
    <w:rsid w:val="008E0214"/>
    <w:rsid w:val="008E08C5"/>
    <w:rsid w:val="008E0A85"/>
    <w:rsid w:val="008E0E1B"/>
    <w:rsid w:val="008E1009"/>
    <w:rsid w:val="008E1296"/>
    <w:rsid w:val="008E16E3"/>
    <w:rsid w:val="008E1781"/>
    <w:rsid w:val="008E19C5"/>
    <w:rsid w:val="008E19F4"/>
    <w:rsid w:val="008E1D3C"/>
    <w:rsid w:val="008E1F60"/>
    <w:rsid w:val="008E1F80"/>
    <w:rsid w:val="008E1F86"/>
    <w:rsid w:val="008E234C"/>
    <w:rsid w:val="008E2650"/>
    <w:rsid w:val="008E26E5"/>
    <w:rsid w:val="008E2846"/>
    <w:rsid w:val="008E286D"/>
    <w:rsid w:val="008E2C8B"/>
    <w:rsid w:val="008E2D4E"/>
    <w:rsid w:val="008E2E6B"/>
    <w:rsid w:val="008E2F2C"/>
    <w:rsid w:val="008E2F33"/>
    <w:rsid w:val="008E31F1"/>
    <w:rsid w:val="008E3669"/>
    <w:rsid w:val="008E3932"/>
    <w:rsid w:val="008E3D64"/>
    <w:rsid w:val="008E3E7D"/>
    <w:rsid w:val="008E457D"/>
    <w:rsid w:val="008E49D4"/>
    <w:rsid w:val="008E5005"/>
    <w:rsid w:val="008E541B"/>
    <w:rsid w:val="008E549D"/>
    <w:rsid w:val="008E5556"/>
    <w:rsid w:val="008E5558"/>
    <w:rsid w:val="008E5CD4"/>
    <w:rsid w:val="008E5E2B"/>
    <w:rsid w:val="008E6001"/>
    <w:rsid w:val="008E60AD"/>
    <w:rsid w:val="008E616E"/>
    <w:rsid w:val="008E6218"/>
    <w:rsid w:val="008E62C5"/>
    <w:rsid w:val="008E6F17"/>
    <w:rsid w:val="008E757D"/>
    <w:rsid w:val="008E763A"/>
    <w:rsid w:val="008E7659"/>
    <w:rsid w:val="008E7666"/>
    <w:rsid w:val="008E77B4"/>
    <w:rsid w:val="008E7B7C"/>
    <w:rsid w:val="008E7BC5"/>
    <w:rsid w:val="008E7BF7"/>
    <w:rsid w:val="008E7DE5"/>
    <w:rsid w:val="008F07A2"/>
    <w:rsid w:val="008F08C5"/>
    <w:rsid w:val="008F0A06"/>
    <w:rsid w:val="008F0BAB"/>
    <w:rsid w:val="008F14E5"/>
    <w:rsid w:val="008F150E"/>
    <w:rsid w:val="008F1B85"/>
    <w:rsid w:val="008F1C18"/>
    <w:rsid w:val="008F1CF6"/>
    <w:rsid w:val="008F1D15"/>
    <w:rsid w:val="008F2138"/>
    <w:rsid w:val="008F226B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4098"/>
    <w:rsid w:val="008F409A"/>
    <w:rsid w:val="008F44DC"/>
    <w:rsid w:val="008F46FC"/>
    <w:rsid w:val="008F50E2"/>
    <w:rsid w:val="008F53A5"/>
    <w:rsid w:val="008F5B86"/>
    <w:rsid w:val="008F5E93"/>
    <w:rsid w:val="008F5F3E"/>
    <w:rsid w:val="008F6064"/>
    <w:rsid w:val="008F60CC"/>
    <w:rsid w:val="008F60E3"/>
    <w:rsid w:val="008F616A"/>
    <w:rsid w:val="008F63C9"/>
    <w:rsid w:val="008F6545"/>
    <w:rsid w:val="008F6562"/>
    <w:rsid w:val="008F6647"/>
    <w:rsid w:val="008F69ED"/>
    <w:rsid w:val="008F6C5D"/>
    <w:rsid w:val="008F6D01"/>
    <w:rsid w:val="008F705C"/>
    <w:rsid w:val="008F731A"/>
    <w:rsid w:val="008F749E"/>
    <w:rsid w:val="008F75A7"/>
    <w:rsid w:val="008F769E"/>
    <w:rsid w:val="008F7853"/>
    <w:rsid w:val="008F7B11"/>
    <w:rsid w:val="008F7C18"/>
    <w:rsid w:val="008F7DD0"/>
    <w:rsid w:val="008F7E55"/>
    <w:rsid w:val="008F7F94"/>
    <w:rsid w:val="00900232"/>
    <w:rsid w:val="00900434"/>
    <w:rsid w:val="00900613"/>
    <w:rsid w:val="009006E7"/>
    <w:rsid w:val="00900ADA"/>
    <w:rsid w:val="00900C15"/>
    <w:rsid w:val="00900E8C"/>
    <w:rsid w:val="00900F3B"/>
    <w:rsid w:val="00901409"/>
    <w:rsid w:val="00901449"/>
    <w:rsid w:val="0090168F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C36"/>
    <w:rsid w:val="00902C58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7C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37B"/>
    <w:rsid w:val="00905EE3"/>
    <w:rsid w:val="00906208"/>
    <w:rsid w:val="0090635F"/>
    <w:rsid w:val="00906722"/>
    <w:rsid w:val="00906B20"/>
    <w:rsid w:val="00907038"/>
    <w:rsid w:val="00907998"/>
    <w:rsid w:val="009079C6"/>
    <w:rsid w:val="00907AD2"/>
    <w:rsid w:val="009100A0"/>
    <w:rsid w:val="009100F6"/>
    <w:rsid w:val="009100F8"/>
    <w:rsid w:val="00910113"/>
    <w:rsid w:val="00910BAA"/>
    <w:rsid w:val="009112B6"/>
    <w:rsid w:val="00911553"/>
    <w:rsid w:val="0091155A"/>
    <w:rsid w:val="00911950"/>
    <w:rsid w:val="009119E8"/>
    <w:rsid w:val="00912170"/>
    <w:rsid w:val="00912650"/>
    <w:rsid w:val="00912691"/>
    <w:rsid w:val="009127FF"/>
    <w:rsid w:val="00912863"/>
    <w:rsid w:val="00912D11"/>
    <w:rsid w:val="00912D28"/>
    <w:rsid w:val="00912E66"/>
    <w:rsid w:val="00913A74"/>
    <w:rsid w:val="009141ED"/>
    <w:rsid w:val="00914607"/>
    <w:rsid w:val="0091464F"/>
    <w:rsid w:val="0091475A"/>
    <w:rsid w:val="009147D9"/>
    <w:rsid w:val="009149C7"/>
    <w:rsid w:val="00914FC1"/>
    <w:rsid w:val="00914FCC"/>
    <w:rsid w:val="00915447"/>
    <w:rsid w:val="0091554F"/>
    <w:rsid w:val="0091573B"/>
    <w:rsid w:val="00915770"/>
    <w:rsid w:val="00915D73"/>
    <w:rsid w:val="0091621D"/>
    <w:rsid w:val="00916A1D"/>
    <w:rsid w:val="00916AA3"/>
    <w:rsid w:val="0091701E"/>
    <w:rsid w:val="009170F4"/>
    <w:rsid w:val="0091741D"/>
    <w:rsid w:val="00917C3F"/>
    <w:rsid w:val="0092007B"/>
    <w:rsid w:val="00920767"/>
    <w:rsid w:val="00920A08"/>
    <w:rsid w:val="00920DD9"/>
    <w:rsid w:val="00920EF6"/>
    <w:rsid w:val="00920F45"/>
    <w:rsid w:val="0092128B"/>
    <w:rsid w:val="00921341"/>
    <w:rsid w:val="00921539"/>
    <w:rsid w:val="009215C5"/>
    <w:rsid w:val="00921622"/>
    <w:rsid w:val="00921710"/>
    <w:rsid w:val="00921B62"/>
    <w:rsid w:val="00922328"/>
    <w:rsid w:val="00922338"/>
    <w:rsid w:val="009223D9"/>
    <w:rsid w:val="00922753"/>
    <w:rsid w:val="00922FCB"/>
    <w:rsid w:val="00923452"/>
    <w:rsid w:val="0092359E"/>
    <w:rsid w:val="00923B91"/>
    <w:rsid w:val="00923E5A"/>
    <w:rsid w:val="009245E4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6D5"/>
    <w:rsid w:val="00925882"/>
    <w:rsid w:val="00925A32"/>
    <w:rsid w:val="00925A68"/>
    <w:rsid w:val="00925C75"/>
    <w:rsid w:val="00926724"/>
    <w:rsid w:val="00926735"/>
    <w:rsid w:val="0092689C"/>
    <w:rsid w:val="00926B72"/>
    <w:rsid w:val="00926F56"/>
    <w:rsid w:val="0092721B"/>
    <w:rsid w:val="0092748E"/>
    <w:rsid w:val="0092777E"/>
    <w:rsid w:val="0092783D"/>
    <w:rsid w:val="00927D29"/>
    <w:rsid w:val="00927D67"/>
    <w:rsid w:val="0093012D"/>
    <w:rsid w:val="009301ED"/>
    <w:rsid w:val="009304CD"/>
    <w:rsid w:val="00930A83"/>
    <w:rsid w:val="00930A84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C81"/>
    <w:rsid w:val="00932C97"/>
    <w:rsid w:val="00932CC1"/>
    <w:rsid w:val="00932DE8"/>
    <w:rsid w:val="0093302F"/>
    <w:rsid w:val="009333D1"/>
    <w:rsid w:val="00933407"/>
    <w:rsid w:val="0093348C"/>
    <w:rsid w:val="00933661"/>
    <w:rsid w:val="009337C8"/>
    <w:rsid w:val="0093409B"/>
    <w:rsid w:val="009340D7"/>
    <w:rsid w:val="009343B7"/>
    <w:rsid w:val="00934B10"/>
    <w:rsid w:val="00935145"/>
    <w:rsid w:val="0093519D"/>
    <w:rsid w:val="0093528E"/>
    <w:rsid w:val="0093545B"/>
    <w:rsid w:val="009355CA"/>
    <w:rsid w:val="0093569F"/>
    <w:rsid w:val="00935E33"/>
    <w:rsid w:val="00935F3F"/>
    <w:rsid w:val="0093607D"/>
    <w:rsid w:val="0093639F"/>
    <w:rsid w:val="009365D3"/>
    <w:rsid w:val="009368AA"/>
    <w:rsid w:val="00936D9E"/>
    <w:rsid w:val="0093745A"/>
    <w:rsid w:val="00937E16"/>
    <w:rsid w:val="00937F63"/>
    <w:rsid w:val="009400B3"/>
    <w:rsid w:val="00940207"/>
    <w:rsid w:val="009403A9"/>
    <w:rsid w:val="00940698"/>
    <w:rsid w:val="00940D35"/>
    <w:rsid w:val="00940E41"/>
    <w:rsid w:val="009410B0"/>
    <w:rsid w:val="00941129"/>
    <w:rsid w:val="009411BE"/>
    <w:rsid w:val="00941ACC"/>
    <w:rsid w:val="00941AFF"/>
    <w:rsid w:val="00941BB8"/>
    <w:rsid w:val="00941C26"/>
    <w:rsid w:val="00942320"/>
    <w:rsid w:val="009423A1"/>
    <w:rsid w:val="00942587"/>
    <w:rsid w:val="00942973"/>
    <w:rsid w:val="009429F6"/>
    <w:rsid w:val="00942DC2"/>
    <w:rsid w:val="00942F39"/>
    <w:rsid w:val="0094306B"/>
    <w:rsid w:val="0094348D"/>
    <w:rsid w:val="009434AD"/>
    <w:rsid w:val="00943916"/>
    <w:rsid w:val="00943920"/>
    <w:rsid w:val="00943C35"/>
    <w:rsid w:val="00943FC5"/>
    <w:rsid w:val="00944294"/>
    <w:rsid w:val="009445AF"/>
    <w:rsid w:val="0094468D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3C2"/>
    <w:rsid w:val="00945466"/>
    <w:rsid w:val="0094552C"/>
    <w:rsid w:val="0094568F"/>
    <w:rsid w:val="009456C5"/>
    <w:rsid w:val="00945C99"/>
    <w:rsid w:val="00945EE5"/>
    <w:rsid w:val="00946233"/>
    <w:rsid w:val="00946686"/>
    <w:rsid w:val="009466D1"/>
    <w:rsid w:val="009467BB"/>
    <w:rsid w:val="0094686B"/>
    <w:rsid w:val="00946A98"/>
    <w:rsid w:val="009472D2"/>
    <w:rsid w:val="0094776C"/>
    <w:rsid w:val="00947775"/>
    <w:rsid w:val="00947979"/>
    <w:rsid w:val="0095013F"/>
    <w:rsid w:val="0095036E"/>
    <w:rsid w:val="009509B5"/>
    <w:rsid w:val="00950A70"/>
    <w:rsid w:val="009512B7"/>
    <w:rsid w:val="009512FA"/>
    <w:rsid w:val="00951769"/>
    <w:rsid w:val="009517CA"/>
    <w:rsid w:val="00951A5B"/>
    <w:rsid w:val="00951A91"/>
    <w:rsid w:val="00951C77"/>
    <w:rsid w:val="0095223F"/>
    <w:rsid w:val="009522A4"/>
    <w:rsid w:val="009522E6"/>
    <w:rsid w:val="00952853"/>
    <w:rsid w:val="009528F9"/>
    <w:rsid w:val="00952933"/>
    <w:rsid w:val="009529F1"/>
    <w:rsid w:val="00952CC6"/>
    <w:rsid w:val="0095302C"/>
    <w:rsid w:val="0095340E"/>
    <w:rsid w:val="009534AE"/>
    <w:rsid w:val="009534C6"/>
    <w:rsid w:val="00953791"/>
    <w:rsid w:val="00953C0E"/>
    <w:rsid w:val="00953C62"/>
    <w:rsid w:val="00953E21"/>
    <w:rsid w:val="0095405B"/>
    <w:rsid w:val="009540AC"/>
    <w:rsid w:val="009540FD"/>
    <w:rsid w:val="00954361"/>
    <w:rsid w:val="00954381"/>
    <w:rsid w:val="00954808"/>
    <w:rsid w:val="0095497B"/>
    <w:rsid w:val="00954AB5"/>
    <w:rsid w:val="00954CC4"/>
    <w:rsid w:val="00954DE0"/>
    <w:rsid w:val="00955374"/>
    <w:rsid w:val="009553B3"/>
    <w:rsid w:val="009559D4"/>
    <w:rsid w:val="00955BB9"/>
    <w:rsid w:val="00955C3C"/>
    <w:rsid w:val="00955C88"/>
    <w:rsid w:val="00955D7B"/>
    <w:rsid w:val="00955E66"/>
    <w:rsid w:val="00955FA7"/>
    <w:rsid w:val="00956000"/>
    <w:rsid w:val="009562A5"/>
    <w:rsid w:val="00956543"/>
    <w:rsid w:val="00956CF2"/>
    <w:rsid w:val="00957308"/>
    <w:rsid w:val="009578F3"/>
    <w:rsid w:val="00957E3C"/>
    <w:rsid w:val="0096019C"/>
    <w:rsid w:val="00960767"/>
    <w:rsid w:val="00960AE4"/>
    <w:rsid w:val="00961027"/>
    <w:rsid w:val="00961249"/>
    <w:rsid w:val="00961382"/>
    <w:rsid w:val="0096150B"/>
    <w:rsid w:val="0096158B"/>
    <w:rsid w:val="00961762"/>
    <w:rsid w:val="00961BB8"/>
    <w:rsid w:val="00961CC0"/>
    <w:rsid w:val="00961CE0"/>
    <w:rsid w:val="00961D52"/>
    <w:rsid w:val="00962833"/>
    <w:rsid w:val="00962DC7"/>
    <w:rsid w:val="00962E56"/>
    <w:rsid w:val="00962ECF"/>
    <w:rsid w:val="0096304D"/>
    <w:rsid w:val="0096344A"/>
    <w:rsid w:val="009635C5"/>
    <w:rsid w:val="0096370C"/>
    <w:rsid w:val="009637AC"/>
    <w:rsid w:val="009638E4"/>
    <w:rsid w:val="0096393B"/>
    <w:rsid w:val="00963C9F"/>
    <w:rsid w:val="00963CF1"/>
    <w:rsid w:val="009640E3"/>
    <w:rsid w:val="00964390"/>
    <w:rsid w:val="00964441"/>
    <w:rsid w:val="0096450F"/>
    <w:rsid w:val="0096489C"/>
    <w:rsid w:val="00964A02"/>
    <w:rsid w:val="00964D2A"/>
    <w:rsid w:val="00964EA2"/>
    <w:rsid w:val="009650C7"/>
    <w:rsid w:val="0096570A"/>
    <w:rsid w:val="00965D1B"/>
    <w:rsid w:val="00965D63"/>
    <w:rsid w:val="00966746"/>
    <w:rsid w:val="00966815"/>
    <w:rsid w:val="00966988"/>
    <w:rsid w:val="00966BC4"/>
    <w:rsid w:val="00966FF5"/>
    <w:rsid w:val="009675C9"/>
    <w:rsid w:val="0096761D"/>
    <w:rsid w:val="009678D7"/>
    <w:rsid w:val="00967B04"/>
    <w:rsid w:val="00967B16"/>
    <w:rsid w:val="00967B35"/>
    <w:rsid w:val="00967DF3"/>
    <w:rsid w:val="009702ED"/>
    <w:rsid w:val="0097047E"/>
    <w:rsid w:val="0097059C"/>
    <w:rsid w:val="00970637"/>
    <w:rsid w:val="00970711"/>
    <w:rsid w:val="009709DB"/>
    <w:rsid w:val="00970B0A"/>
    <w:rsid w:val="00970DEA"/>
    <w:rsid w:val="0097144B"/>
    <w:rsid w:val="00971DED"/>
    <w:rsid w:val="009726B3"/>
    <w:rsid w:val="009727AE"/>
    <w:rsid w:val="00972952"/>
    <w:rsid w:val="00972ACA"/>
    <w:rsid w:val="00972BE0"/>
    <w:rsid w:val="00972D8F"/>
    <w:rsid w:val="00972E44"/>
    <w:rsid w:val="00973401"/>
    <w:rsid w:val="00973619"/>
    <w:rsid w:val="00973DBA"/>
    <w:rsid w:val="00974020"/>
    <w:rsid w:val="0097458D"/>
    <w:rsid w:val="00974AEA"/>
    <w:rsid w:val="00974E4A"/>
    <w:rsid w:val="00974F1B"/>
    <w:rsid w:val="00974FC5"/>
    <w:rsid w:val="00975827"/>
    <w:rsid w:val="00975C3B"/>
    <w:rsid w:val="00975C9A"/>
    <w:rsid w:val="00975E46"/>
    <w:rsid w:val="00975ECB"/>
    <w:rsid w:val="00976098"/>
    <w:rsid w:val="009760C0"/>
    <w:rsid w:val="009765CF"/>
    <w:rsid w:val="00976781"/>
    <w:rsid w:val="00976A1C"/>
    <w:rsid w:val="00976B86"/>
    <w:rsid w:val="00976F32"/>
    <w:rsid w:val="00976F5C"/>
    <w:rsid w:val="00976F68"/>
    <w:rsid w:val="00976FE8"/>
    <w:rsid w:val="00977175"/>
    <w:rsid w:val="009778D3"/>
    <w:rsid w:val="009779F7"/>
    <w:rsid w:val="0098038D"/>
    <w:rsid w:val="0098064E"/>
    <w:rsid w:val="00980737"/>
    <w:rsid w:val="00980CD0"/>
    <w:rsid w:val="00980DFB"/>
    <w:rsid w:val="00980E8A"/>
    <w:rsid w:val="00980ED5"/>
    <w:rsid w:val="00981171"/>
    <w:rsid w:val="009813DB"/>
    <w:rsid w:val="0098158B"/>
    <w:rsid w:val="0098178C"/>
    <w:rsid w:val="00981852"/>
    <w:rsid w:val="00982404"/>
    <w:rsid w:val="0098260C"/>
    <w:rsid w:val="00982E15"/>
    <w:rsid w:val="00982F6F"/>
    <w:rsid w:val="00982FB5"/>
    <w:rsid w:val="009831CC"/>
    <w:rsid w:val="009832CD"/>
    <w:rsid w:val="009832D0"/>
    <w:rsid w:val="00983442"/>
    <w:rsid w:val="00983479"/>
    <w:rsid w:val="00983875"/>
    <w:rsid w:val="00983924"/>
    <w:rsid w:val="00983988"/>
    <w:rsid w:val="00983A8E"/>
    <w:rsid w:val="00983C0D"/>
    <w:rsid w:val="00984150"/>
    <w:rsid w:val="009841E1"/>
    <w:rsid w:val="00984488"/>
    <w:rsid w:val="0098463A"/>
    <w:rsid w:val="00984734"/>
    <w:rsid w:val="00984867"/>
    <w:rsid w:val="00984EDC"/>
    <w:rsid w:val="00985029"/>
    <w:rsid w:val="0098571E"/>
    <w:rsid w:val="00985C0B"/>
    <w:rsid w:val="00985FBA"/>
    <w:rsid w:val="009862BD"/>
    <w:rsid w:val="00986771"/>
    <w:rsid w:val="009868FA"/>
    <w:rsid w:val="00986947"/>
    <w:rsid w:val="00986D71"/>
    <w:rsid w:val="00986E10"/>
    <w:rsid w:val="00986F54"/>
    <w:rsid w:val="009873F3"/>
    <w:rsid w:val="00987468"/>
    <w:rsid w:val="00987836"/>
    <w:rsid w:val="00987AF3"/>
    <w:rsid w:val="0099042B"/>
    <w:rsid w:val="009906E0"/>
    <w:rsid w:val="0099077D"/>
    <w:rsid w:val="009909E3"/>
    <w:rsid w:val="00990D08"/>
    <w:rsid w:val="00990E8B"/>
    <w:rsid w:val="00990EB1"/>
    <w:rsid w:val="00991D9E"/>
    <w:rsid w:val="00992320"/>
    <w:rsid w:val="00992730"/>
    <w:rsid w:val="00992866"/>
    <w:rsid w:val="00992FD8"/>
    <w:rsid w:val="00993800"/>
    <w:rsid w:val="00993A03"/>
    <w:rsid w:val="00993E24"/>
    <w:rsid w:val="009940FF"/>
    <w:rsid w:val="009941CC"/>
    <w:rsid w:val="00994815"/>
    <w:rsid w:val="00994B83"/>
    <w:rsid w:val="00994CAC"/>
    <w:rsid w:val="00994F23"/>
    <w:rsid w:val="0099507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B67"/>
    <w:rsid w:val="00996D52"/>
    <w:rsid w:val="00996F68"/>
    <w:rsid w:val="00997280"/>
    <w:rsid w:val="00997289"/>
    <w:rsid w:val="0099737A"/>
    <w:rsid w:val="009973FB"/>
    <w:rsid w:val="00997B57"/>
    <w:rsid w:val="009A00BA"/>
    <w:rsid w:val="009A011B"/>
    <w:rsid w:val="009A0355"/>
    <w:rsid w:val="009A036E"/>
    <w:rsid w:val="009A0472"/>
    <w:rsid w:val="009A0652"/>
    <w:rsid w:val="009A07A7"/>
    <w:rsid w:val="009A0EB6"/>
    <w:rsid w:val="009A0EC8"/>
    <w:rsid w:val="009A10A7"/>
    <w:rsid w:val="009A10FA"/>
    <w:rsid w:val="009A17FE"/>
    <w:rsid w:val="009A1AA2"/>
    <w:rsid w:val="009A1DB4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3DEA"/>
    <w:rsid w:val="009A3E3D"/>
    <w:rsid w:val="009A4005"/>
    <w:rsid w:val="009A40DD"/>
    <w:rsid w:val="009A426B"/>
    <w:rsid w:val="009A4385"/>
    <w:rsid w:val="009A46CA"/>
    <w:rsid w:val="009A4835"/>
    <w:rsid w:val="009A4B48"/>
    <w:rsid w:val="009A4D72"/>
    <w:rsid w:val="009A4D9B"/>
    <w:rsid w:val="009A5179"/>
    <w:rsid w:val="009A5229"/>
    <w:rsid w:val="009A5281"/>
    <w:rsid w:val="009A5393"/>
    <w:rsid w:val="009A5432"/>
    <w:rsid w:val="009A5495"/>
    <w:rsid w:val="009A5771"/>
    <w:rsid w:val="009A57EA"/>
    <w:rsid w:val="009A58F6"/>
    <w:rsid w:val="009A5CA9"/>
    <w:rsid w:val="009A5CC1"/>
    <w:rsid w:val="009A62AA"/>
    <w:rsid w:val="009A68D2"/>
    <w:rsid w:val="009A6ABD"/>
    <w:rsid w:val="009A6B5A"/>
    <w:rsid w:val="009A6B99"/>
    <w:rsid w:val="009A6C34"/>
    <w:rsid w:val="009A6E65"/>
    <w:rsid w:val="009A7024"/>
    <w:rsid w:val="009A72E0"/>
    <w:rsid w:val="009A768B"/>
    <w:rsid w:val="009A77F5"/>
    <w:rsid w:val="009A7CE2"/>
    <w:rsid w:val="009A7E6F"/>
    <w:rsid w:val="009B02B1"/>
    <w:rsid w:val="009B0594"/>
    <w:rsid w:val="009B0717"/>
    <w:rsid w:val="009B080E"/>
    <w:rsid w:val="009B0AA5"/>
    <w:rsid w:val="009B0C45"/>
    <w:rsid w:val="009B171C"/>
    <w:rsid w:val="009B199C"/>
    <w:rsid w:val="009B1B56"/>
    <w:rsid w:val="009B1C74"/>
    <w:rsid w:val="009B1E12"/>
    <w:rsid w:val="009B1ECF"/>
    <w:rsid w:val="009B210F"/>
    <w:rsid w:val="009B2149"/>
    <w:rsid w:val="009B2482"/>
    <w:rsid w:val="009B2657"/>
    <w:rsid w:val="009B2658"/>
    <w:rsid w:val="009B2B1B"/>
    <w:rsid w:val="009B2BEB"/>
    <w:rsid w:val="009B2C3B"/>
    <w:rsid w:val="009B2C46"/>
    <w:rsid w:val="009B2DB8"/>
    <w:rsid w:val="009B2E3B"/>
    <w:rsid w:val="009B2E6F"/>
    <w:rsid w:val="009B2F03"/>
    <w:rsid w:val="009B3195"/>
    <w:rsid w:val="009B342B"/>
    <w:rsid w:val="009B3670"/>
    <w:rsid w:val="009B3ED8"/>
    <w:rsid w:val="009B44FF"/>
    <w:rsid w:val="009B468F"/>
    <w:rsid w:val="009B471B"/>
    <w:rsid w:val="009B4D48"/>
    <w:rsid w:val="009B51ED"/>
    <w:rsid w:val="009B5396"/>
    <w:rsid w:val="009B5F40"/>
    <w:rsid w:val="009B65C8"/>
    <w:rsid w:val="009B65D6"/>
    <w:rsid w:val="009B6E9C"/>
    <w:rsid w:val="009B6F2C"/>
    <w:rsid w:val="009B7183"/>
    <w:rsid w:val="009B72D7"/>
    <w:rsid w:val="009B7681"/>
    <w:rsid w:val="009B7A47"/>
    <w:rsid w:val="009B7C91"/>
    <w:rsid w:val="009B7F06"/>
    <w:rsid w:val="009C021E"/>
    <w:rsid w:val="009C03A5"/>
    <w:rsid w:val="009C067C"/>
    <w:rsid w:val="009C06EB"/>
    <w:rsid w:val="009C0899"/>
    <w:rsid w:val="009C0BAB"/>
    <w:rsid w:val="009C0CF3"/>
    <w:rsid w:val="009C1021"/>
    <w:rsid w:val="009C10A4"/>
    <w:rsid w:val="009C110B"/>
    <w:rsid w:val="009C1381"/>
    <w:rsid w:val="009C13EB"/>
    <w:rsid w:val="009C14D8"/>
    <w:rsid w:val="009C1740"/>
    <w:rsid w:val="009C198C"/>
    <w:rsid w:val="009C1B92"/>
    <w:rsid w:val="009C1BFD"/>
    <w:rsid w:val="009C2130"/>
    <w:rsid w:val="009C23AF"/>
    <w:rsid w:val="009C2419"/>
    <w:rsid w:val="009C29AD"/>
    <w:rsid w:val="009C2BDE"/>
    <w:rsid w:val="009C2CE9"/>
    <w:rsid w:val="009C2F24"/>
    <w:rsid w:val="009C30AE"/>
    <w:rsid w:val="009C3181"/>
    <w:rsid w:val="009C32F1"/>
    <w:rsid w:val="009C34AB"/>
    <w:rsid w:val="009C3727"/>
    <w:rsid w:val="009C3A8F"/>
    <w:rsid w:val="009C3A97"/>
    <w:rsid w:val="009C3C9D"/>
    <w:rsid w:val="009C40ED"/>
    <w:rsid w:val="009C418F"/>
    <w:rsid w:val="009C4372"/>
    <w:rsid w:val="009C45DD"/>
    <w:rsid w:val="009C460D"/>
    <w:rsid w:val="009C47CA"/>
    <w:rsid w:val="009C5059"/>
    <w:rsid w:val="009C5AF0"/>
    <w:rsid w:val="009C5BD5"/>
    <w:rsid w:val="009C5C62"/>
    <w:rsid w:val="009C606D"/>
    <w:rsid w:val="009C6134"/>
    <w:rsid w:val="009C61B3"/>
    <w:rsid w:val="009C6B02"/>
    <w:rsid w:val="009C6C07"/>
    <w:rsid w:val="009C6D27"/>
    <w:rsid w:val="009C707E"/>
    <w:rsid w:val="009C71DF"/>
    <w:rsid w:val="009C7369"/>
    <w:rsid w:val="009C73F3"/>
    <w:rsid w:val="009C7921"/>
    <w:rsid w:val="009D003B"/>
    <w:rsid w:val="009D025B"/>
    <w:rsid w:val="009D062C"/>
    <w:rsid w:val="009D069A"/>
    <w:rsid w:val="009D1049"/>
    <w:rsid w:val="009D11A8"/>
    <w:rsid w:val="009D11DF"/>
    <w:rsid w:val="009D146D"/>
    <w:rsid w:val="009D173C"/>
    <w:rsid w:val="009D17F9"/>
    <w:rsid w:val="009D1995"/>
    <w:rsid w:val="009D19CE"/>
    <w:rsid w:val="009D1E03"/>
    <w:rsid w:val="009D1E18"/>
    <w:rsid w:val="009D1E6E"/>
    <w:rsid w:val="009D1F69"/>
    <w:rsid w:val="009D2134"/>
    <w:rsid w:val="009D226B"/>
    <w:rsid w:val="009D247E"/>
    <w:rsid w:val="009D2632"/>
    <w:rsid w:val="009D27CC"/>
    <w:rsid w:val="009D2B20"/>
    <w:rsid w:val="009D2C11"/>
    <w:rsid w:val="009D328F"/>
    <w:rsid w:val="009D3296"/>
    <w:rsid w:val="009D357B"/>
    <w:rsid w:val="009D36FD"/>
    <w:rsid w:val="009D37B8"/>
    <w:rsid w:val="009D3A19"/>
    <w:rsid w:val="009D3C64"/>
    <w:rsid w:val="009D3D83"/>
    <w:rsid w:val="009D40BE"/>
    <w:rsid w:val="009D48E9"/>
    <w:rsid w:val="009D494E"/>
    <w:rsid w:val="009D4C8A"/>
    <w:rsid w:val="009D50CF"/>
    <w:rsid w:val="009D5206"/>
    <w:rsid w:val="009D5890"/>
    <w:rsid w:val="009D58AD"/>
    <w:rsid w:val="009D5C85"/>
    <w:rsid w:val="009D6092"/>
    <w:rsid w:val="009D6175"/>
    <w:rsid w:val="009D61E5"/>
    <w:rsid w:val="009D631D"/>
    <w:rsid w:val="009D638C"/>
    <w:rsid w:val="009D64A9"/>
    <w:rsid w:val="009D6836"/>
    <w:rsid w:val="009D6B50"/>
    <w:rsid w:val="009D71DA"/>
    <w:rsid w:val="009D7574"/>
    <w:rsid w:val="009D783A"/>
    <w:rsid w:val="009D7D4E"/>
    <w:rsid w:val="009D7D9F"/>
    <w:rsid w:val="009D7DA8"/>
    <w:rsid w:val="009E033C"/>
    <w:rsid w:val="009E0579"/>
    <w:rsid w:val="009E07A7"/>
    <w:rsid w:val="009E087C"/>
    <w:rsid w:val="009E090A"/>
    <w:rsid w:val="009E105A"/>
    <w:rsid w:val="009E10EB"/>
    <w:rsid w:val="009E1556"/>
    <w:rsid w:val="009E17B6"/>
    <w:rsid w:val="009E223A"/>
    <w:rsid w:val="009E227C"/>
    <w:rsid w:val="009E2831"/>
    <w:rsid w:val="009E2B87"/>
    <w:rsid w:val="009E35FE"/>
    <w:rsid w:val="009E3635"/>
    <w:rsid w:val="009E3A1C"/>
    <w:rsid w:val="009E3C8E"/>
    <w:rsid w:val="009E4043"/>
    <w:rsid w:val="009E4125"/>
    <w:rsid w:val="009E4156"/>
    <w:rsid w:val="009E43F3"/>
    <w:rsid w:val="009E471A"/>
    <w:rsid w:val="009E47FA"/>
    <w:rsid w:val="009E4870"/>
    <w:rsid w:val="009E4ADC"/>
    <w:rsid w:val="009E4E44"/>
    <w:rsid w:val="009E4EA3"/>
    <w:rsid w:val="009E51D1"/>
    <w:rsid w:val="009E535D"/>
    <w:rsid w:val="009E58F1"/>
    <w:rsid w:val="009E5B0D"/>
    <w:rsid w:val="009E5CF0"/>
    <w:rsid w:val="009E5E1E"/>
    <w:rsid w:val="009E5EFF"/>
    <w:rsid w:val="009E62D4"/>
    <w:rsid w:val="009E64CA"/>
    <w:rsid w:val="009E6724"/>
    <w:rsid w:val="009E6894"/>
    <w:rsid w:val="009E6B00"/>
    <w:rsid w:val="009E6B52"/>
    <w:rsid w:val="009E7A30"/>
    <w:rsid w:val="009E7A4B"/>
    <w:rsid w:val="009E7AB8"/>
    <w:rsid w:val="009E7D00"/>
    <w:rsid w:val="009E7F9F"/>
    <w:rsid w:val="009F063C"/>
    <w:rsid w:val="009F06A2"/>
    <w:rsid w:val="009F0828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CA0"/>
    <w:rsid w:val="009F2D16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626"/>
    <w:rsid w:val="009F476F"/>
    <w:rsid w:val="009F4912"/>
    <w:rsid w:val="009F4BF0"/>
    <w:rsid w:val="009F4C7D"/>
    <w:rsid w:val="009F4CF7"/>
    <w:rsid w:val="009F526A"/>
    <w:rsid w:val="009F5797"/>
    <w:rsid w:val="009F5B93"/>
    <w:rsid w:val="009F5D4D"/>
    <w:rsid w:val="009F5DD9"/>
    <w:rsid w:val="009F60F5"/>
    <w:rsid w:val="009F62F3"/>
    <w:rsid w:val="009F63FE"/>
    <w:rsid w:val="009F67B7"/>
    <w:rsid w:val="009F6942"/>
    <w:rsid w:val="009F6EAD"/>
    <w:rsid w:val="009F7156"/>
    <w:rsid w:val="009F7344"/>
    <w:rsid w:val="009F735D"/>
    <w:rsid w:val="009F747A"/>
    <w:rsid w:val="00A001EC"/>
    <w:rsid w:val="00A0035F"/>
    <w:rsid w:val="00A0044E"/>
    <w:rsid w:val="00A0076D"/>
    <w:rsid w:val="00A0089A"/>
    <w:rsid w:val="00A00AD8"/>
    <w:rsid w:val="00A00DDD"/>
    <w:rsid w:val="00A010A9"/>
    <w:rsid w:val="00A010E4"/>
    <w:rsid w:val="00A01327"/>
    <w:rsid w:val="00A01416"/>
    <w:rsid w:val="00A015A1"/>
    <w:rsid w:val="00A01E51"/>
    <w:rsid w:val="00A01E7E"/>
    <w:rsid w:val="00A020ED"/>
    <w:rsid w:val="00A020FF"/>
    <w:rsid w:val="00A0228B"/>
    <w:rsid w:val="00A02583"/>
    <w:rsid w:val="00A0300F"/>
    <w:rsid w:val="00A03123"/>
    <w:rsid w:val="00A031CA"/>
    <w:rsid w:val="00A0338D"/>
    <w:rsid w:val="00A036FC"/>
    <w:rsid w:val="00A037CD"/>
    <w:rsid w:val="00A03849"/>
    <w:rsid w:val="00A0399D"/>
    <w:rsid w:val="00A03EBD"/>
    <w:rsid w:val="00A04081"/>
    <w:rsid w:val="00A04094"/>
    <w:rsid w:val="00A043FD"/>
    <w:rsid w:val="00A04433"/>
    <w:rsid w:val="00A04BC4"/>
    <w:rsid w:val="00A04C55"/>
    <w:rsid w:val="00A055C3"/>
    <w:rsid w:val="00A0563F"/>
    <w:rsid w:val="00A05686"/>
    <w:rsid w:val="00A05AB4"/>
    <w:rsid w:val="00A05B23"/>
    <w:rsid w:val="00A05B60"/>
    <w:rsid w:val="00A06292"/>
    <w:rsid w:val="00A06437"/>
    <w:rsid w:val="00A06827"/>
    <w:rsid w:val="00A06983"/>
    <w:rsid w:val="00A06EE2"/>
    <w:rsid w:val="00A06EED"/>
    <w:rsid w:val="00A0702D"/>
    <w:rsid w:val="00A0707C"/>
    <w:rsid w:val="00A073CA"/>
    <w:rsid w:val="00A075A0"/>
    <w:rsid w:val="00A076C1"/>
    <w:rsid w:val="00A07BF1"/>
    <w:rsid w:val="00A103BF"/>
    <w:rsid w:val="00A108E3"/>
    <w:rsid w:val="00A10BC4"/>
    <w:rsid w:val="00A11792"/>
    <w:rsid w:val="00A11947"/>
    <w:rsid w:val="00A11D06"/>
    <w:rsid w:val="00A11DEE"/>
    <w:rsid w:val="00A11F03"/>
    <w:rsid w:val="00A12087"/>
    <w:rsid w:val="00A12370"/>
    <w:rsid w:val="00A12399"/>
    <w:rsid w:val="00A1251D"/>
    <w:rsid w:val="00A12AB4"/>
    <w:rsid w:val="00A12D3C"/>
    <w:rsid w:val="00A12D9F"/>
    <w:rsid w:val="00A12FD6"/>
    <w:rsid w:val="00A12FDA"/>
    <w:rsid w:val="00A1341F"/>
    <w:rsid w:val="00A13B1A"/>
    <w:rsid w:val="00A13C6E"/>
    <w:rsid w:val="00A14128"/>
    <w:rsid w:val="00A14554"/>
    <w:rsid w:val="00A14712"/>
    <w:rsid w:val="00A14768"/>
    <w:rsid w:val="00A1489E"/>
    <w:rsid w:val="00A14BC2"/>
    <w:rsid w:val="00A14C78"/>
    <w:rsid w:val="00A14DB1"/>
    <w:rsid w:val="00A15244"/>
    <w:rsid w:val="00A155B6"/>
    <w:rsid w:val="00A155FF"/>
    <w:rsid w:val="00A157A1"/>
    <w:rsid w:val="00A158A0"/>
    <w:rsid w:val="00A15C29"/>
    <w:rsid w:val="00A15C41"/>
    <w:rsid w:val="00A15EDB"/>
    <w:rsid w:val="00A1612C"/>
    <w:rsid w:val="00A163FC"/>
    <w:rsid w:val="00A1645D"/>
    <w:rsid w:val="00A16709"/>
    <w:rsid w:val="00A168AC"/>
    <w:rsid w:val="00A16B40"/>
    <w:rsid w:val="00A16DBB"/>
    <w:rsid w:val="00A17001"/>
    <w:rsid w:val="00A170D6"/>
    <w:rsid w:val="00A17506"/>
    <w:rsid w:val="00A1765E"/>
    <w:rsid w:val="00A179C1"/>
    <w:rsid w:val="00A17C99"/>
    <w:rsid w:val="00A17EA9"/>
    <w:rsid w:val="00A20347"/>
    <w:rsid w:val="00A205A5"/>
    <w:rsid w:val="00A20CDE"/>
    <w:rsid w:val="00A20D41"/>
    <w:rsid w:val="00A20E25"/>
    <w:rsid w:val="00A20E6A"/>
    <w:rsid w:val="00A211E5"/>
    <w:rsid w:val="00A212DF"/>
    <w:rsid w:val="00A22110"/>
    <w:rsid w:val="00A22761"/>
    <w:rsid w:val="00A22860"/>
    <w:rsid w:val="00A22929"/>
    <w:rsid w:val="00A22B78"/>
    <w:rsid w:val="00A22CD2"/>
    <w:rsid w:val="00A22D61"/>
    <w:rsid w:val="00A22FC5"/>
    <w:rsid w:val="00A23169"/>
    <w:rsid w:val="00A2395D"/>
    <w:rsid w:val="00A23A4B"/>
    <w:rsid w:val="00A23B9A"/>
    <w:rsid w:val="00A23F5C"/>
    <w:rsid w:val="00A2414B"/>
    <w:rsid w:val="00A243CD"/>
    <w:rsid w:val="00A2445C"/>
    <w:rsid w:val="00A248CB"/>
    <w:rsid w:val="00A2498E"/>
    <w:rsid w:val="00A25650"/>
    <w:rsid w:val="00A2589B"/>
    <w:rsid w:val="00A25C11"/>
    <w:rsid w:val="00A25EC5"/>
    <w:rsid w:val="00A260B4"/>
    <w:rsid w:val="00A26458"/>
    <w:rsid w:val="00A268B8"/>
    <w:rsid w:val="00A26983"/>
    <w:rsid w:val="00A26D14"/>
    <w:rsid w:val="00A26FBC"/>
    <w:rsid w:val="00A27081"/>
    <w:rsid w:val="00A270A1"/>
    <w:rsid w:val="00A271CB"/>
    <w:rsid w:val="00A27252"/>
    <w:rsid w:val="00A27268"/>
    <w:rsid w:val="00A27607"/>
    <w:rsid w:val="00A27739"/>
    <w:rsid w:val="00A27C28"/>
    <w:rsid w:val="00A30384"/>
    <w:rsid w:val="00A30581"/>
    <w:rsid w:val="00A306F6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3BD"/>
    <w:rsid w:val="00A324FF"/>
    <w:rsid w:val="00A325F5"/>
    <w:rsid w:val="00A32622"/>
    <w:rsid w:val="00A33472"/>
    <w:rsid w:val="00A33914"/>
    <w:rsid w:val="00A33A58"/>
    <w:rsid w:val="00A33DD6"/>
    <w:rsid w:val="00A34142"/>
    <w:rsid w:val="00A34378"/>
    <w:rsid w:val="00A34691"/>
    <w:rsid w:val="00A34695"/>
    <w:rsid w:val="00A346C8"/>
    <w:rsid w:val="00A34A4A"/>
    <w:rsid w:val="00A34A52"/>
    <w:rsid w:val="00A34C14"/>
    <w:rsid w:val="00A34D75"/>
    <w:rsid w:val="00A352E2"/>
    <w:rsid w:val="00A35549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E00"/>
    <w:rsid w:val="00A36F0B"/>
    <w:rsid w:val="00A36FEE"/>
    <w:rsid w:val="00A3712C"/>
    <w:rsid w:val="00A3729F"/>
    <w:rsid w:val="00A37519"/>
    <w:rsid w:val="00A376AA"/>
    <w:rsid w:val="00A376B2"/>
    <w:rsid w:val="00A3776D"/>
    <w:rsid w:val="00A37778"/>
    <w:rsid w:val="00A37791"/>
    <w:rsid w:val="00A37B96"/>
    <w:rsid w:val="00A37C3B"/>
    <w:rsid w:val="00A37C40"/>
    <w:rsid w:val="00A37CE6"/>
    <w:rsid w:val="00A37EEB"/>
    <w:rsid w:val="00A40036"/>
    <w:rsid w:val="00A40329"/>
    <w:rsid w:val="00A40553"/>
    <w:rsid w:val="00A4071E"/>
    <w:rsid w:val="00A40A78"/>
    <w:rsid w:val="00A40AFE"/>
    <w:rsid w:val="00A40BC1"/>
    <w:rsid w:val="00A40E75"/>
    <w:rsid w:val="00A411C7"/>
    <w:rsid w:val="00A41273"/>
    <w:rsid w:val="00A413CF"/>
    <w:rsid w:val="00A418BC"/>
    <w:rsid w:val="00A41F28"/>
    <w:rsid w:val="00A41F4A"/>
    <w:rsid w:val="00A41F6B"/>
    <w:rsid w:val="00A42138"/>
    <w:rsid w:val="00A42152"/>
    <w:rsid w:val="00A4253A"/>
    <w:rsid w:val="00A428CB"/>
    <w:rsid w:val="00A429A7"/>
    <w:rsid w:val="00A42BE8"/>
    <w:rsid w:val="00A430BB"/>
    <w:rsid w:val="00A43885"/>
    <w:rsid w:val="00A43A54"/>
    <w:rsid w:val="00A43AD1"/>
    <w:rsid w:val="00A43B27"/>
    <w:rsid w:val="00A43CAF"/>
    <w:rsid w:val="00A43CEB"/>
    <w:rsid w:val="00A43D65"/>
    <w:rsid w:val="00A4408A"/>
    <w:rsid w:val="00A4463D"/>
    <w:rsid w:val="00A44791"/>
    <w:rsid w:val="00A44883"/>
    <w:rsid w:val="00A448AD"/>
    <w:rsid w:val="00A44973"/>
    <w:rsid w:val="00A44ADD"/>
    <w:rsid w:val="00A44B3E"/>
    <w:rsid w:val="00A44D2C"/>
    <w:rsid w:val="00A44F62"/>
    <w:rsid w:val="00A44FA2"/>
    <w:rsid w:val="00A45518"/>
    <w:rsid w:val="00A4557E"/>
    <w:rsid w:val="00A45B12"/>
    <w:rsid w:val="00A4626F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5040D"/>
    <w:rsid w:val="00A50473"/>
    <w:rsid w:val="00A507E6"/>
    <w:rsid w:val="00A50A1D"/>
    <w:rsid w:val="00A50A94"/>
    <w:rsid w:val="00A51160"/>
    <w:rsid w:val="00A51641"/>
    <w:rsid w:val="00A5173C"/>
    <w:rsid w:val="00A51FD7"/>
    <w:rsid w:val="00A5286C"/>
    <w:rsid w:val="00A52C31"/>
    <w:rsid w:val="00A5322A"/>
    <w:rsid w:val="00A53333"/>
    <w:rsid w:val="00A53A83"/>
    <w:rsid w:val="00A53BF4"/>
    <w:rsid w:val="00A54103"/>
    <w:rsid w:val="00A5417C"/>
    <w:rsid w:val="00A548D2"/>
    <w:rsid w:val="00A54AD7"/>
    <w:rsid w:val="00A54CD3"/>
    <w:rsid w:val="00A54E34"/>
    <w:rsid w:val="00A54F20"/>
    <w:rsid w:val="00A54FBA"/>
    <w:rsid w:val="00A55714"/>
    <w:rsid w:val="00A56583"/>
    <w:rsid w:val="00A56617"/>
    <w:rsid w:val="00A56D4C"/>
    <w:rsid w:val="00A56DB3"/>
    <w:rsid w:val="00A5704E"/>
    <w:rsid w:val="00A57237"/>
    <w:rsid w:val="00A572B2"/>
    <w:rsid w:val="00A5738C"/>
    <w:rsid w:val="00A577FB"/>
    <w:rsid w:val="00A57806"/>
    <w:rsid w:val="00A57C4F"/>
    <w:rsid w:val="00A57DC4"/>
    <w:rsid w:val="00A57E84"/>
    <w:rsid w:val="00A57F66"/>
    <w:rsid w:val="00A601B5"/>
    <w:rsid w:val="00A606DB"/>
    <w:rsid w:val="00A60821"/>
    <w:rsid w:val="00A60E71"/>
    <w:rsid w:val="00A60FFF"/>
    <w:rsid w:val="00A61318"/>
    <w:rsid w:val="00A61460"/>
    <w:rsid w:val="00A61B95"/>
    <w:rsid w:val="00A61D68"/>
    <w:rsid w:val="00A62114"/>
    <w:rsid w:val="00A62567"/>
    <w:rsid w:val="00A62994"/>
    <w:rsid w:val="00A62A33"/>
    <w:rsid w:val="00A62AFC"/>
    <w:rsid w:val="00A62DDB"/>
    <w:rsid w:val="00A634B4"/>
    <w:rsid w:val="00A63845"/>
    <w:rsid w:val="00A63C2A"/>
    <w:rsid w:val="00A6407B"/>
    <w:rsid w:val="00A64291"/>
    <w:rsid w:val="00A64461"/>
    <w:rsid w:val="00A64599"/>
    <w:rsid w:val="00A648C4"/>
    <w:rsid w:val="00A64997"/>
    <w:rsid w:val="00A6524B"/>
    <w:rsid w:val="00A652F6"/>
    <w:rsid w:val="00A6537B"/>
    <w:rsid w:val="00A65AEE"/>
    <w:rsid w:val="00A65BED"/>
    <w:rsid w:val="00A65CC1"/>
    <w:rsid w:val="00A65DCD"/>
    <w:rsid w:val="00A65E01"/>
    <w:rsid w:val="00A65E76"/>
    <w:rsid w:val="00A66474"/>
    <w:rsid w:val="00A664F6"/>
    <w:rsid w:val="00A665BC"/>
    <w:rsid w:val="00A665D0"/>
    <w:rsid w:val="00A6661A"/>
    <w:rsid w:val="00A666CE"/>
    <w:rsid w:val="00A668CC"/>
    <w:rsid w:val="00A669E5"/>
    <w:rsid w:val="00A66B45"/>
    <w:rsid w:val="00A66D85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415"/>
    <w:rsid w:val="00A70459"/>
    <w:rsid w:val="00A706E7"/>
    <w:rsid w:val="00A70894"/>
    <w:rsid w:val="00A708DA"/>
    <w:rsid w:val="00A70E09"/>
    <w:rsid w:val="00A71237"/>
    <w:rsid w:val="00A713B8"/>
    <w:rsid w:val="00A718FB"/>
    <w:rsid w:val="00A71928"/>
    <w:rsid w:val="00A719FB"/>
    <w:rsid w:val="00A71BA4"/>
    <w:rsid w:val="00A71E73"/>
    <w:rsid w:val="00A724EC"/>
    <w:rsid w:val="00A72961"/>
    <w:rsid w:val="00A72C18"/>
    <w:rsid w:val="00A730DD"/>
    <w:rsid w:val="00A731A2"/>
    <w:rsid w:val="00A73214"/>
    <w:rsid w:val="00A735F8"/>
    <w:rsid w:val="00A73CA4"/>
    <w:rsid w:val="00A744BD"/>
    <w:rsid w:val="00A746EC"/>
    <w:rsid w:val="00A748F6"/>
    <w:rsid w:val="00A74A18"/>
    <w:rsid w:val="00A750A0"/>
    <w:rsid w:val="00A7535A"/>
    <w:rsid w:val="00A7567F"/>
    <w:rsid w:val="00A75687"/>
    <w:rsid w:val="00A75E24"/>
    <w:rsid w:val="00A76565"/>
    <w:rsid w:val="00A76913"/>
    <w:rsid w:val="00A76955"/>
    <w:rsid w:val="00A76AB9"/>
    <w:rsid w:val="00A76CAA"/>
    <w:rsid w:val="00A76D71"/>
    <w:rsid w:val="00A76ED0"/>
    <w:rsid w:val="00A77409"/>
    <w:rsid w:val="00A77573"/>
    <w:rsid w:val="00A77BF8"/>
    <w:rsid w:val="00A77F40"/>
    <w:rsid w:val="00A801F7"/>
    <w:rsid w:val="00A8074C"/>
    <w:rsid w:val="00A80813"/>
    <w:rsid w:val="00A8088C"/>
    <w:rsid w:val="00A80A6A"/>
    <w:rsid w:val="00A80AEF"/>
    <w:rsid w:val="00A80D48"/>
    <w:rsid w:val="00A80F01"/>
    <w:rsid w:val="00A81016"/>
    <w:rsid w:val="00A8105F"/>
    <w:rsid w:val="00A81726"/>
    <w:rsid w:val="00A81E76"/>
    <w:rsid w:val="00A81EC9"/>
    <w:rsid w:val="00A824D3"/>
    <w:rsid w:val="00A82926"/>
    <w:rsid w:val="00A82E61"/>
    <w:rsid w:val="00A82F20"/>
    <w:rsid w:val="00A82F28"/>
    <w:rsid w:val="00A8374F"/>
    <w:rsid w:val="00A838DC"/>
    <w:rsid w:val="00A83E3F"/>
    <w:rsid w:val="00A8414F"/>
    <w:rsid w:val="00A841BD"/>
    <w:rsid w:val="00A8433C"/>
    <w:rsid w:val="00A848B8"/>
    <w:rsid w:val="00A84A50"/>
    <w:rsid w:val="00A84AAE"/>
    <w:rsid w:val="00A84C2B"/>
    <w:rsid w:val="00A84CE3"/>
    <w:rsid w:val="00A851E1"/>
    <w:rsid w:val="00A85257"/>
    <w:rsid w:val="00A85426"/>
    <w:rsid w:val="00A854AE"/>
    <w:rsid w:val="00A85FFE"/>
    <w:rsid w:val="00A86207"/>
    <w:rsid w:val="00A86526"/>
    <w:rsid w:val="00A867AF"/>
    <w:rsid w:val="00A86A14"/>
    <w:rsid w:val="00A86AA8"/>
    <w:rsid w:val="00A86BB2"/>
    <w:rsid w:val="00A86D20"/>
    <w:rsid w:val="00A86FBC"/>
    <w:rsid w:val="00A8728C"/>
    <w:rsid w:val="00A872A9"/>
    <w:rsid w:val="00A872B2"/>
    <w:rsid w:val="00A87B93"/>
    <w:rsid w:val="00A87E46"/>
    <w:rsid w:val="00A90145"/>
    <w:rsid w:val="00A901FA"/>
    <w:rsid w:val="00A90562"/>
    <w:rsid w:val="00A90AE7"/>
    <w:rsid w:val="00A90C7C"/>
    <w:rsid w:val="00A90DE6"/>
    <w:rsid w:val="00A90DEB"/>
    <w:rsid w:val="00A90FAB"/>
    <w:rsid w:val="00A912EF"/>
    <w:rsid w:val="00A913D6"/>
    <w:rsid w:val="00A916C6"/>
    <w:rsid w:val="00A91984"/>
    <w:rsid w:val="00A91B40"/>
    <w:rsid w:val="00A91CD6"/>
    <w:rsid w:val="00A91DFA"/>
    <w:rsid w:val="00A9223C"/>
    <w:rsid w:val="00A92497"/>
    <w:rsid w:val="00A92949"/>
    <w:rsid w:val="00A92DF5"/>
    <w:rsid w:val="00A92E94"/>
    <w:rsid w:val="00A933A5"/>
    <w:rsid w:val="00A934B3"/>
    <w:rsid w:val="00A934B7"/>
    <w:rsid w:val="00A938DF"/>
    <w:rsid w:val="00A93B2D"/>
    <w:rsid w:val="00A93F5C"/>
    <w:rsid w:val="00A94750"/>
    <w:rsid w:val="00A95054"/>
    <w:rsid w:val="00A95201"/>
    <w:rsid w:val="00A95202"/>
    <w:rsid w:val="00A956A8"/>
    <w:rsid w:val="00A95880"/>
    <w:rsid w:val="00A95B5F"/>
    <w:rsid w:val="00A961D4"/>
    <w:rsid w:val="00A96442"/>
    <w:rsid w:val="00A96486"/>
    <w:rsid w:val="00A966A4"/>
    <w:rsid w:val="00A96731"/>
    <w:rsid w:val="00A96896"/>
    <w:rsid w:val="00A96B80"/>
    <w:rsid w:val="00A96FF9"/>
    <w:rsid w:val="00A970F6"/>
    <w:rsid w:val="00A971F1"/>
    <w:rsid w:val="00A972DE"/>
    <w:rsid w:val="00A975E9"/>
    <w:rsid w:val="00A97F3C"/>
    <w:rsid w:val="00AA013E"/>
    <w:rsid w:val="00AA028B"/>
    <w:rsid w:val="00AA052A"/>
    <w:rsid w:val="00AA0A09"/>
    <w:rsid w:val="00AA0AC8"/>
    <w:rsid w:val="00AA0BC3"/>
    <w:rsid w:val="00AA0DE2"/>
    <w:rsid w:val="00AA0E46"/>
    <w:rsid w:val="00AA1192"/>
    <w:rsid w:val="00AA1305"/>
    <w:rsid w:val="00AA142F"/>
    <w:rsid w:val="00AA14E2"/>
    <w:rsid w:val="00AA1559"/>
    <w:rsid w:val="00AA1944"/>
    <w:rsid w:val="00AA1A09"/>
    <w:rsid w:val="00AA1BF9"/>
    <w:rsid w:val="00AA1DA3"/>
    <w:rsid w:val="00AA20EF"/>
    <w:rsid w:val="00AA226E"/>
    <w:rsid w:val="00AA228E"/>
    <w:rsid w:val="00AA2295"/>
    <w:rsid w:val="00AA247E"/>
    <w:rsid w:val="00AA2612"/>
    <w:rsid w:val="00AA283A"/>
    <w:rsid w:val="00AA2900"/>
    <w:rsid w:val="00AA2FED"/>
    <w:rsid w:val="00AA33AC"/>
    <w:rsid w:val="00AA364F"/>
    <w:rsid w:val="00AA367F"/>
    <w:rsid w:val="00AA37B0"/>
    <w:rsid w:val="00AA40A7"/>
    <w:rsid w:val="00AA4500"/>
    <w:rsid w:val="00AA4657"/>
    <w:rsid w:val="00AA4742"/>
    <w:rsid w:val="00AA47B0"/>
    <w:rsid w:val="00AA4879"/>
    <w:rsid w:val="00AA4B47"/>
    <w:rsid w:val="00AA4E7A"/>
    <w:rsid w:val="00AA509D"/>
    <w:rsid w:val="00AA50DC"/>
    <w:rsid w:val="00AA550A"/>
    <w:rsid w:val="00AA5DAE"/>
    <w:rsid w:val="00AA5DD4"/>
    <w:rsid w:val="00AA5E1A"/>
    <w:rsid w:val="00AA6046"/>
    <w:rsid w:val="00AA6106"/>
    <w:rsid w:val="00AA62AF"/>
    <w:rsid w:val="00AA6636"/>
    <w:rsid w:val="00AA6A37"/>
    <w:rsid w:val="00AA6AEE"/>
    <w:rsid w:val="00AA6DDA"/>
    <w:rsid w:val="00AA6E92"/>
    <w:rsid w:val="00AA6EF5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4E"/>
    <w:rsid w:val="00AB0B86"/>
    <w:rsid w:val="00AB10CB"/>
    <w:rsid w:val="00AB12F6"/>
    <w:rsid w:val="00AB1390"/>
    <w:rsid w:val="00AB13D7"/>
    <w:rsid w:val="00AB171D"/>
    <w:rsid w:val="00AB1CC2"/>
    <w:rsid w:val="00AB1EF0"/>
    <w:rsid w:val="00AB215B"/>
    <w:rsid w:val="00AB2311"/>
    <w:rsid w:val="00AB26BB"/>
    <w:rsid w:val="00AB27F1"/>
    <w:rsid w:val="00AB28DF"/>
    <w:rsid w:val="00AB2A68"/>
    <w:rsid w:val="00AB2CAA"/>
    <w:rsid w:val="00AB2D1C"/>
    <w:rsid w:val="00AB2DBF"/>
    <w:rsid w:val="00AB30BD"/>
    <w:rsid w:val="00AB3142"/>
    <w:rsid w:val="00AB334D"/>
    <w:rsid w:val="00AB33F2"/>
    <w:rsid w:val="00AB385F"/>
    <w:rsid w:val="00AB3A8E"/>
    <w:rsid w:val="00AB3E6D"/>
    <w:rsid w:val="00AB3F18"/>
    <w:rsid w:val="00AB4229"/>
    <w:rsid w:val="00AB47B2"/>
    <w:rsid w:val="00AB4C0E"/>
    <w:rsid w:val="00AB5253"/>
    <w:rsid w:val="00AB55B9"/>
    <w:rsid w:val="00AB56FD"/>
    <w:rsid w:val="00AB575C"/>
    <w:rsid w:val="00AB57DB"/>
    <w:rsid w:val="00AB5DB6"/>
    <w:rsid w:val="00AB62DC"/>
    <w:rsid w:val="00AB64E2"/>
    <w:rsid w:val="00AB66CC"/>
    <w:rsid w:val="00AB67AD"/>
    <w:rsid w:val="00AB6C62"/>
    <w:rsid w:val="00AB6CAE"/>
    <w:rsid w:val="00AB713D"/>
    <w:rsid w:val="00AB7BDC"/>
    <w:rsid w:val="00AB7F18"/>
    <w:rsid w:val="00AB7FFB"/>
    <w:rsid w:val="00AC014B"/>
    <w:rsid w:val="00AC0266"/>
    <w:rsid w:val="00AC0337"/>
    <w:rsid w:val="00AC0392"/>
    <w:rsid w:val="00AC1301"/>
    <w:rsid w:val="00AC1439"/>
    <w:rsid w:val="00AC15F2"/>
    <w:rsid w:val="00AC163E"/>
    <w:rsid w:val="00AC16C9"/>
    <w:rsid w:val="00AC1868"/>
    <w:rsid w:val="00AC18F1"/>
    <w:rsid w:val="00AC1B9B"/>
    <w:rsid w:val="00AC1BD3"/>
    <w:rsid w:val="00AC1D00"/>
    <w:rsid w:val="00AC1D67"/>
    <w:rsid w:val="00AC1F92"/>
    <w:rsid w:val="00AC2192"/>
    <w:rsid w:val="00AC2383"/>
    <w:rsid w:val="00AC2527"/>
    <w:rsid w:val="00AC2612"/>
    <w:rsid w:val="00AC2633"/>
    <w:rsid w:val="00AC2655"/>
    <w:rsid w:val="00AC2865"/>
    <w:rsid w:val="00AC28FA"/>
    <w:rsid w:val="00AC3243"/>
    <w:rsid w:val="00AC347B"/>
    <w:rsid w:val="00AC3B1C"/>
    <w:rsid w:val="00AC403E"/>
    <w:rsid w:val="00AC422D"/>
    <w:rsid w:val="00AC489C"/>
    <w:rsid w:val="00AC4DC0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6BFE"/>
    <w:rsid w:val="00AC714C"/>
    <w:rsid w:val="00AC71FC"/>
    <w:rsid w:val="00AC7563"/>
    <w:rsid w:val="00AC759F"/>
    <w:rsid w:val="00AC7942"/>
    <w:rsid w:val="00AC79F9"/>
    <w:rsid w:val="00AC7A3D"/>
    <w:rsid w:val="00AD0227"/>
    <w:rsid w:val="00AD0526"/>
    <w:rsid w:val="00AD0BC5"/>
    <w:rsid w:val="00AD1103"/>
    <w:rsid w:val="00AD11C2"/>
    <w:rsid w:val="00AD1328"/>
    <w:rsid w:val="00AD1A6F"/>
    <w:rsid w:val="00AD1B91"/>
    <w:rsid w:val="00AD1CC0"/>
    <w:rsid w:val="00AD1CCB"/>
    <w:rsid w:val="00AD1D41"/>
    <w:rsid w:val="00AD1F38"/>
    <w:rsid w:val="00AD1F55"/>
    <w:rsid w:val="00AD2160"/>
    <w:rsid w:val="00AD22F6"/>
    <w:rsid w:val="00AD23D4"/>
    <w:rsid w:val="00AD2406"/>
    <w:rsid w:val="00AD2411"/>
    <w:rsid w:val="00AD2439"/>
    <w:rsid w:val="00AD27D2"/>
    <w:rsid w:val="00AD28CC"/>
    <w:rsid w:val="00AD2B8D"/>
    <w:rsid w:val="00AD304A"/>
    <w:rsid w:val="00AD3451"/>
    <w:rsid w:val="00AD3526"/>
    <w:rsid w:val="00AD3538"/>
    <w:rsid w:val="00AD3765"/>
    <w:rsid w:val="00AD38CE"/>
    <w:rsid w:val="00AD42AC"/>
    <w:rsid w:val="00AD47A4"/>
    <w:rsid w:val="00AD48A5"/>
    <w:rsid w:val="00AD4955"/>
    <w:rsid w:val="00AD4BE5"/>
    <w:rsid w:val="00AD5112"/>
    <w:rsid w:val="00AD51F4"/>
    <w:rsid w:val="00AD5B4D"/>
    <w:rsid w:val="00AD6295"/>
    <w:rsid w:val="00AD62AC"/>
    <w:rsid w:val="00AD63AC"/>
    <w:rsid w:val="00AD6459"/>
    <w:rsid w:val="00AD64CD"/>
    <w:rsid w:val="00AD657E"/>
    <w:rsid w:val="00AD6A6E"/>
    <w:rsid w:val="00AD6D5C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B66"/>
    <w:rsid w:val="00AE1C1F"/>
    <w:rsid w:val="00AE2282"/>
    <w:rsid w:val="00AE228F"/>
    <w:rsid w:val="00AE23FB"/>
    <w:rsid w:val="00AE26A2"/>
    <w:rsid w:val="00AE28A9"/>
    <w:rsid w:val="00AE2983"/>
    <w:rsid w:val="00AE2C5F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6D"/>
    <w:rsid w:val="00AE60DD"/>
    <w:rsid w:val="00AE60FD"/>
    <w:rsid w:val="00AE622F"/>
    <w:rsid w:val="00AE6532"/>
    <w:rsid w:val="00AE65B9"/>
    <w:rsid w:val="00AE6892"/>
    <w:rsid w:val="00AE700B"/>
    <w:rsid w:val="00AE74F8"/>
    <w:rsid w:val="00AE7785"/>
    <w:rsid w:val="00AE787E"/>
    <w:rsid w:val="00AE7A33"/>
    <w:rsid w:val="00AE7A76"/>
    <w:rsid w:val="00AE7C81"/>
    <w:rsid w:val="00AE7E71"/>
    <w:rsid w:val="00AF019A"/>
    <w:rsid w:val="00AF022B"/>
    <w:rsid w:val="00AF0366"/>
    <w:rsid w:val="00AF055E"/>
    <w:rsid w:val="00AF0D52"/>
    <w:rsid w:val="00AF0EAD"/>
    <w:rsid w:val="00AF1068"/>
    <w:rsid w:val="00AF16AE"/>
    <w:rsid w:val="00AF188C"/>
    <w:rsid w:val="00AF19B2"/>
    <w:rsid w:val="00AF1A55"/>
    <w:rsid w:val="00AF1C5D"/>
    <w:rsid w:val="00AF1CAE"/>
    <w:rsid w:val="00AF1E6C"/>
    <w:rsid w:val="00AF1E77"/>
    <w:rsid w:val="00AF1FB3"/>
    <w:rsid w:val="00AF22CB"/>
    <w:rsid w:val="00AF23E7"/>
    <w:rsid w:val="00AF2513"/>
    <w:rsid w:val="00AF2EBC"/>
    <w:rsid w:val="00AF2FC3"/>
    <w:rsid w:val="00AF3065"/>
    <w:rsid w:val="00AF30E0"/>
    <w:rsid w:val="00AF32CA"/>
    <w:rsid w:val="00AF3593"/>
    <w:rsid w:val="00AF38FD"/>
    <w:rsid w:val="00AF39F4"/>
    <w:rsid w:val="00AF3AC2"/>
    <w:rsid w:val="00AF478C"/>
    <w:rsid w:val="00AF48BA"/>
    <w:rsid w:val="00AF4A27"/>
    <w:rsid w:val="00AF4BB6"/>
    <w:rsid w:val="00AF4DEA"/>
    <w:rsid w:val="00AF4FCF"/>
    <w:rsid w:val="00AF539E"/>
    <w:rsid w:val="00AF550E"/>
    <w:rsid w:val="00AF5797"/>
    <w:rsid w:val="00AF5FAD"/>
    <w:rsid w:val="00AF5FF0"/>
    <w:rsid w:val="00AF622A"/>
    <w:rsid w:val="00AF6404"/>
    <w:rsid w:val="00AF668E"/>
    <w:rsid w:val="00AF6737"/>
    <w:rsid w:val="00AF68B1"/>
    <w:rsid w:val="00AF699C"/>
    <w:rsid w:val="00AF6A8B"/>
    <w:rsid w:val="00AF6AC2"/>
    <w:rsid w:val="00AF6D59"/>
    <w:rsid w:val="00AF6EE2"/>
    <w:rsid w:val="00AF705B"/>
    <w:rsid w:val="00AF7243"/>
    <w:rsid w:val="00AF74CF"/>
    <w:rsid w:val="00AF74FB"/>
    <w:rsid w:val="00AF75B6"/>
    <w:rsid w:val="00AF77F0"/>
    <w:rsid w:val="00AF7FF0"/>
    <w:rsid w:val="00B0038C"/>
    <w:rsid w:val="00B006AC"/>
    <w:rsid w:val="00B01188"/>
    <w:rsid w:val="00B01426"/>
    <w:rsid w:val="00B01639"/>
    <w:rsid w:val="00B01671"/>
    <w:rsid w:val="00B017DC"/>
    <w:rsid w:val="00B019E5"/>
    <w:rsid w:val="00B01CBB"/>
    <w:rsid w:val="00B01CD6"/>
    <w:rsid w:val="00B01F26"/>
    <w:rsid w:val="00B01F9E"/>
    <w:rsid w:val="00B0207B"/>
    <w:rsid w:val="00B0211C"/>
    <w:rsid w:val="00B02183"/>
    <w:rsid w:val="00B0245E"/>
    <w:rsid w:val="00B02B0A"/>
    <w:rsid w:val="00B03188"/>
    <w:rsid w:val="00B032EF"/>
    <w:rsid w:val="00B03387"/>
    <w:rsid w:val="00B03A78"/>
    <w:rsid w:val="00B03AE8"/>
    <w:rsid w:val="00B03C82"/>
    <w:rsid w:val="00B03D51"/>
    <w:rsid w:val="00B03E01"/>
    <w:rsid w:val="00B03F47"/>
    <w:rsid w:val="00B0410D"/>
    <w:rsid w:val="00B046BA"/>
    <w:rsid w:val="00B047E5"/>
    <w:rsid w:val="00B04B3C"/>
    <w:rsid w:val="00B04B58"/>
    <w:rsid w:val="00B04E8D"/>
    <w:rsid w:val="00B05060"/>
    <w:rsid w:val="00B05111"/>
    <w:rsid w:val="00B051FF"/>
    <w:rsid w:val="00B05684"/>
    <w:rsid w:val="00B05E4E"/>
    <w:rsid w:val="00B05F37"/>
    <w:rsid w:val="00B05FF7"/>
    <w:rsid w:val="00B060F6"/>
    <w:rsid w:val="00B06463"/>
    <w:rsid w:val="00B064E3"/>
    <w:rsid w:val="00B06610"/>
    <w:rsid w:val="00B0678E"/>
    <w:rsid w:val="00B06A75"/>
    <w:rsid w:val="00B06F85"/>
    <w:rsid w:val="00B07230"/>
    <w:rsid w:val="00B072D5"/>
    <w:rsid w:val="00B075A2"/>
    <w:rsid w:val="00B07603"/>
    <w:rsid w:val="00B078EA"/>
    <w:rsid w:val="00B1056E"/>
    <w:rsid w:val="00B10631"/>
    <w:rsid w:val="00B109E8"/>
    <w:rsid w:val="00B10C44"/>
    <w:rsid w:val="00B11041"/>
    <w:rsid w:val="00B11305"/>
    <w:rsid w:val="00B113E1"/>
    <w:rsid w:val="00B114C1"/>
    <w:rsid w:val="00B119F1"/>
    <w:rsid w:val="00B11AF0"/>
    <w:rsid w:val="00B11E8D"/>
    <w:rsid w:val="00B11F56"/>
    <w:rsid w:val="00B122A2"/>
    <w:rsid w:val="00B126CB"/>
    <w:rsid w:val="00B1296B"/>
    <w:rsid w:val="00B12987"/>
    <w:rsid w:val="00B129A7"/>
    <w:rsid w:val="00B12D0C"/>
    <w:rsid w:val="00B12EC2"/>
    <w:rsid w:val="00B12FE2"/>
    <w:rsid w:val="00B13287"/>
    <w:rsid w:val="00B136E7"/>
    <w:rsid w:val="00B138FD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3E5"/>
    <w:rsid w:val="00B1540D"/>
    <w:rsid w:val="00B15652"/>
    <w:rsid w:val="00B15C44"/>
    <w:rsid w:val="00B15E55"/>
    <w:rsid w:val="00B15FF2"/>
    <w:rsid w:val="00B164A3"/>
    <w:rsid w:val="00B1656E"/>
    <w:rsid w:val="00B167A3"/>
    <w:rsid w:val="00B168A3"/>
    <w:rsid w:val="00B16CC2"/>
    <w:rsid w:val="00B16F35"/>
    <w:rsid w:val="00B1753E"/>
    <w:rsid w:val="00B1769B"/>
    <w:rsid w:val="00B205B2"/>
    <w:rsid w:val="00B20AA0"/>
    <w:rsid w:val="00B20EBC"/>
    <w:rsid w:val="00B20EE4"/>
    <w:rsid w:val="00B21048"/>
    <w:rsid w:val="00B216A6"/>
    <w:rsid w:val="00B216D6"/>
    <w:rsid w:val="00B21B39"/>
    <w:rsid w:val="00B21B84"/>
    <w:rsid w:val="00B21E37"/>
    <w:rsid w:val="00B21FC7"/>
    <w:rsid w:val="00B22039"/>
    <w:rsid w:val="00B220C1"/>
    <w:rsid w:val="00B227DE"/>
    <w:rsid w:val="00B22840"/>
    <w:rsid w:val="00B23094"/>
    <w:rsid w:val="00B23957"/>
    <w:rsid w:val="00B23D6E"/>
    <w:rsid w:val="00B240A9"/>
    <w:rsid w:val="00B241F7"/>
    <w:rsid w:val="00B24420"/>
    <w:rsid w:val="00B24916"/>
    <w:rsid w:val="00B25279"/>
    <w:rsid w:val="00B25476"/>
    <w:rsid w:val="00B2563F"/>
    <w:rsid w:val="00B25E09"/>
    <w:rsid w:val="00B26326"/>
    <w:rsid w:val="00B26453"/>
    <w:rsid w:val="00B26B13"/>
    <w:rsid w:val="00B26B21"/>
    <w:rsid w:val="00B26CE5"/>
    <w:rsid w:val="00B26FD6"/>
    <w:rsid w:val="00B27260"/>
    <w:rsid w:val="00B272CF"/>
    <w:rsid w:val="00B273F1"/>
    <w:rsid w:val="00B27640"/>
    <w:rsid w:val="00B27856"/>
    <w:rsid w:val="00B278D9"/>
    <w:rsid w:val="00B27A49"/>
    <w:rsid w:val="00B27B73"/>
    <w:rsid w:val="00B27B82"/>
    <w:rsid w:val="00B30AAD"/>
    <w:rsid w:val="00B30BB8"/>
    <w:rsid w:val="00B30CDE"/>
    <w:rsid w:val="00B3107A"/>
    <w:rsid w:val="00B31228"/>
    <w:rsid w:val="00B31468"/>
    <w:rsid w:val="00B314E1"/>
    <w:rsid w:val="00B31567"/>
    <w:rsid w:val="00B317B2"/>
    <w:rsid w:val="00B31952"/>
    <w:rsid w:val="00B319CE"/>
    <w:rsid w:val="00B31AE7"/>
    <w:rsid w:val="00B31C23"/>
    <w:rsid w:val="00B31E21"/>
    <w:rsid w:val="00B326B5"/>
    <w:rsid w:val="00B32734"/>
    <w:rsid w:val="00B328C5"/>
    <w:rsid w:val="00B32A4C"/>
    <w:rsid w:val="00B330B5"/>
    <w:rsid w:val="00B331AF"/>
    <w:rsid w:val="00B33327"/>
    <w:rsid w:val="00B338D5"/>
    <w:rsid w:val="00B339E4"/>
    <w:rsid w:val="00B34114"/>
    <w:rsid w:val="00B345F5"/>
    <w:rsid w:val="00B34B24"/>
    <w:rsid w:val="00B34BBF"/>
    <w:rsid w:val="00B35C5A"/>
    <w:rsid w:val="00B3610D"/>
    <w:rsid w:val="00B3671B"/>
    <w:rsid w:val="00B36854"/>
    <w:rsid w:val="00B369C1"/>
    <w:rsid w:val="00B369F4"/>
    <w:rsid w:val="00B370A4"/>
    <w:rsid w:val="00B3737F"/>
    <w:rsid w:val="00B374F2"/>
    <w:rsid w:val="00B377A1"/>
    <w:rsid w:val="00B3795A"/>
    <w:rsid w:val="00B37960"/>
    <w:rsid w:val="00B37BFD"/>
    <w:rsid w:val="00B37D63"/>
    <w:rsid w:val="00B37E89"/>
    <w:rsid w:val="00B37EC1"/>
    <w:rsid w:val="00B37F6C"/>
    <w:rsid w:val="00B37FC6"/>
    <w:rsid w:val="00B40082"/>
    <w:rsid w:val="00B40233"/>
    <w:rsid w:val="00B40395"/>
    <w:rsid w:val="00B40580"/>
    <w:rsid w:val="00B407B5"/>
    <w:rsid w:val="00B40E0C"/>
    <w:rsid w:val="00B40F8E"/>
    <w:rsid w:val="00B4135A"/>
    <w:rsid w:val="00B414A1"/>
    <w:rsid w:val="00B4181D"/>
    <w:rsid w:val="00B41839"/>
    <w:rsid w:val="00B419DC"/>
    <w:rsid w:val="00B41A77"/>
    <w:rsid w:val="00B420F2"/>
    <w:rsid w:val="00B42B25"/>
    <w:rsid w:val="00B42CC9"/>
    <w:rsid w:val="00B42EA3"/>
    <w:rsid w:val="00B43013"/>
    <w:rsid w:val="00B431D1"/>
    <w:rsid w:val="00B43690"/>
    <w:rsid w:val="00B43B64"/>
    <w:rsid w:val="00B43E6B"/>
    <w:rsid w:val="00B442B8"/>
    <w:rsid w:val="00B444CD"/>
    <w:rsid w:val="00B445B3"/>
    <w:rsid w:val="00B44A47"/>
    <w:rsid w:val="00B44BEF"/>
    <w:rsid w:val="00B44D60"/>
    <w:rsid w:val="00B453D7"/>
    <w:rsid w:val="00B45870"/>
    <w:rsid w:val="00B45E7B"/>
    <w:rsid w:val="00B45EBE"/>
    <w:rsid w:val="00B46163"/>
    <w:rsid w:val="00B46489"/>
    <w:rsid w:val="00B46540"/>
    <w:rsid w:val="00B4666E"/>
    <w:rsid w:val="00B46B43"/>
    <w:rsid w:val="00B46BB7"/>
    <w:rsid w:val="00B46C69"/>
    <w:rsid w:val="00B46D41"/>
    <w:rsid w:val="00B46D88"/>
    <w:rsid w:val="00B46DA4"/>
    <w:rsid w:val="00B46E14"/>
    <w:rsid w:val="00B46F47"/>
    <w:rsid w:val="00B46FC0"/>
    <w:rsid w:val="00B47697"/>
    <w:rsid w:val="00B47868"/>
    <w:rsid w:val="00B47D5C"/>
    <w:rsid w:val="00B47D7B"/>
    <w:rsid w:val="00B47E77"/>
    <w:rsid w:val="00B47FB9"/>
    <w:rsid w:val="00B50104"/>
    <w:rsid w:val="00B507EF"/>
    <w:rsid w:val="00B509EC"/>
    <w:rsid w:val="00B50B6B"/>
    <w:rsid w:val="00B50E4E"/>
    <w:rsid w:val="00B50FFC"/>
    <w:rsid w:val="00B51093"/>
    <w:rsid w:val="00B52048"/>
    <w:rsid w:val="00B524C6"/>
    <w:rsid w:val="00B525E3"/>
    <w:rsid w:val="00B52888"/>
    <w:rsid w:val="00B52CA9"/>
    <w:rsid w:val="00B52D02"/>
    <w:rsid w:val="00B52F00"/>
    <w:rsid w:val="00B52F2B"/>
    <w:rsid w:val="00B53206"/>
    <w:rsid w:val="00B5331D"/>
    <w:rsid w:val="00B534C8"/>
    <w:rsid w:val="00B53521"/>
    <w:rsid w:val="00B536CC"/>
    <w:rsid w:val="00B53710"/>
    <w:rsid w:val="00B5394F"/>
    <w:rsid w:val="00B53BF8"/>
    <w:rsid w:val="00B53C9F"/>
    <w:rsid w:val="00B53EEC"/>
    <w:rsid w:val="00B53F4F"/>
    <w:rsid w:val="00B54090"/>
    <w:rsid w:val="00B540CC"/>
    <w:rsid w:val="00B5424D"/>
    <w:rsid w:val="00B54901"/>
    <w:rsid w:val="00B5497C"/>
    <w:rsid w:val="00B54D75"/>
    <w:rsid w:val="00B54DC7"/>
    <w:rsid w:val="00B54E95"/>
    <w:rsid w:val="00B5549C"/>
    <w:rsid w:val="00B5568D"/>
    <w:rsid w:val="00B55D33"/>
    <w:rsid w:val="00B55D47"/>
    <w:rsid w:val="00B56A26"/>
    <w:rsid w:val="00B56BA5"/>
    <w:rsid w:val="00B577DF"/>
    <w:rsid w:val="00B57A62"/>
    <w:rsid w:val="00B57B84"/>
    <w:rsid w:val="00B57E24"/>
    <w:rsid w:val="00B57E51"/>
    <w:rsid w:val="00B60509"/>
    <w:rsid w:val="00B60540"/>
    <w:rsid w:val="00B609A7"/>
    <w:rsid w:val="00B60B45"/>
    <w:rsid w:val="00B60C27"/>
    <w:rsid w:val="00B60E21"/>
    <w:rsid w:val="00B617BB"/>
    <w:rsid w:val="00B61E65"/>
    <w:rsid w:val="00B621BA"/>
    <w:rsid w:val="00B621BE"/>
    <w:rsid w:val="00B62458"/>
    <w:rsid w:val="00B624DE"/>
    <w:rsid w:val="00B6260A"/>
    <w:rsid w:val="00B62DA5"/>
    <w:rsid w:val="00B62E76"/>
    <w:rsid w:val="00B62F23"/>
    <w:rsid w:val="00B631DE"/>
    <w:rsid w:val="00B632F3"/>
    <w:rsid w:val="00B632FD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FE0"/>
    <w:rsid w:val="00B6560A"/>
    <w:rsid w:val="00B657FE"/>
    <w:rsid w:val="00B65E6E"/>
    <w:rsid w:val="00B6615A"/>
    <w:rsid w:val="00B66316"/>
    <w:rsid w:val="00B669D2"/>
    <w:rsid w:val="00B66BA1"/>
    <w:rsid w:val="00B66C1E"/>
    <w:rsid w:val="00B66D53"/>
    <w:rsid w:val="00B66F57"/>
    <w:rsid w:val="00B6739E"/>
    <w:rsid w:val="00B676B1"/>
    <w:rsid w:val="00B67AE9"/>
    <w:rsid w:val="00B67CDF"/>
    <w:rsid w:val="00B7001A"/>
    <w:rsid w:val="00B70171"/>
    <w:rsid w:val="00B703A0"/>
    <w:rsid w:val="00B704BA"/>
    <w:rsid w:val="00B70B66"/>
    <w:rsid w:val="00B70BBC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73A"/>
    <w:rsid w:val="00B72866"/>
    <w:rsid w:val="00B72E06"/>
    <w:rsid w:val="00B730CC"/>
    <w:rsid w:val="00B7317C"/>
    <w:rsid w:val="00B732A6"/>
    <w:rsid w:val="00B73697"/>
    <w:rsid w:val="00B7392C"/>
    <w:rsid w:val="00B73C19"/>
    <w:rsid w:val="00B73F4E"/>
    <w:rsid w:val="00B7402B"/>
    <w:rsid w:val="00B744A2"/>
    <w:rsid w:val="00B7466F"/>
    <w:rsid w:val="00B74A00"/>
    <w:rsid w:val="00B7512D"/>
    <w:rsid w:val="00B751E7"/>
    <w:rsid w:val="00B753A2"/>
    <w:rsid w:val="00B7563F"/>
    <w:rsid w:val="00B759AE"/>
    <w:rsid w:val="00B75E06"/>
    <w:rsid w:val="00B75ED8"/>
    <w:rsid w:val="00B75F84"/>
    <w:rsid w:val="00B764ED"/>
    <w:rsid w:val="00B76719"/>
    <w:rsid w:val="00B7671F"/>
    <w:rsid w:val="00B7689E"/>
    <w:rsid w:val="00B77191"/>
    <w:rsid w:val="00B77333"/>
    <w:rsid w:val="00B773A2"/>
    <w:rsid w:val="00B77DC4"/>
    <w:rsid w:val="00B77E9F"/>
    <w:rsid w:val="00B77FD4"/>
    <w:rsid w:val="00B80087"/>
    <w:rsid w:val="00B801A1"/>
    <w:rsid w:val="00B80C4C"/>
    <w:rsid w:val="00B81024"/>
    <w:rsid w:val="00B810A8"/>
    <w:rsid w:val="00B81103"/>
    <w:rsid w:val="00B8118B"/>
    <w:rsid w:val="00B81197"/>
    <w:rsid w:val="00B815BA"/>
    <w:rsid w:val="00B817A8"/>
    <w:rsid w:val="00B81908"/>
    <w:rsid w:val="00B81A77"/>
    <w:rsid w:val="00B81E05"/>
    <w:rsid w:val="00B81ED5"/>
    <w:rsid w:val="00B820B8"/>
    <w:rsid w:val="00B82206"/>
    <w:rsid w:val="00B822DC"/>
    <w:rsid w:val="00B82463"/>
    <w:rsid w:val="00B82864"/>
    <w:rsid w:val="00B82975"/>
    <w:rsid w:val="00B82C2C"/>
    <w:rsid w:val="00B82DD3"/>
    <w:rsid w:val="00B82EDF"/>
    <w:rsid w:val="00B82FFF"/>
    <w:rsid w:val="00B830E8"/>
    <w:rsid w:val="00B83308"/>
    <w:rsid w:val="00B83382"/>
    <w:rsid w:val="00B835B6"/>
    <w:rsid w:val="00B83699"/>
    <w:rsid w:val="00B83AFA"/>
    <w:rsid w:val="00B83BFA"/>
    <w:rsid w:val="00B83F71"/>
    <w:rsid w:val="00B84366"/>
    <w:rsid w:val="00B84585"/>
    <w:rsid w:val="00B845AB"/>
    <w:rsid w:val="00B846B4"/>
    <w:rsid w:val="00B84716"/>
    <w:rsid w:val="00B847EC"/>
    <w:rsid w:val="00B84896"/>
    <w:rsid w:val="00B84A1B"/>
    <w:rsid w:val="00B84B3F"/>
    <w:rsid w:val="00B84DBD"/>
    <w:rsid w:val="00B84E19"/>
    <w:rsid w:val="00B84FED"/>
    <w:rsid w:val="00B85031"/>
    <w:rsid w:val="00B851EF"/>
    <w:rsid w:val="00B853D3"/>
    <w:rsid w:val="00B85415"/>
    <w:rsid w:val="00B8543B"/>
    <w:rsid w:val="00B854E9"/>
    <w:rsid w:val="00B8553E"/>
    <w:rsid w:val="00B85590"/>
    <w:rsid w:val="00B85845"/>
    <w:rsid w:val="00B85CCD"/>
    <w:rsid w:val="00B85EDF"/>
    <w:rsid w:val="00B8639A"/>
    <w:rsid w:val="00B866A2"/>
    <w:rsid w:val="00B869B9"/>
    <w:rsid w:val="00B86CAF"/>
    <w:rsid w:val="00B874C7"/>
    <w:rsid w:val="00B87500"/>
    <w:rsid w:val="00B87556"/>
    <w:rsid w:val="00B876BD"/>
    <w:rsid w:val="00B87BE5"/>
    <w:rsid w:val="00B87F79"/>
    <w:rsid w:val="00B904C2"/>
    <w:rsid w:val="00B908D7"/>
    <w:rsid w:val="00B909B4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328"/>
    <w:rsid w:val="00B9332C"/>
    <w:rsid w:val="00B9357E"/>
    <w:rsid w:val="00B9392B"/>
    <w:rsid w:val="00B93A32"/>
    <w:rsid w:val="00B93B66"/>
    <w:rsid w:val="00B93C59"/>
    <w:rsid w:val="00B9400F"/>
    <w:rsid w:val="00B943D6"/>
    <w:rsid w:val="00B94422"/>
    <w:rsid w:val="00B94676"/>
    <w:rsid w:val="00B9471F"/>
    <w:rsid w:val="00B9494F"/>
    <w:rsid w:val="00B94B9F"/>
    <w:rsid w:val="00B94DAC"/>
    <w:rsid w:val="00B94EF9"/>
    <w:rsid w:val="00B94F91"/>
    <w:rsid w:val="00B95312"/>
    <w:rsid w:val="00B95439"/>
    <w:rsid w:val="00B9577F"/>
    <w:rsid w:val="00B95A05"/>
    <w:rsid w:val="00B95D69"/>
    <w:rsid w:val="00B96552"/>
    <w:rsid w:val="00B968A9"/>
    <w:rsid w:val="00B96B80"/>
    <w:rsid w:val="00B9733A"/>
    <w:rsid w:val="00B973BA"/>
    <w:rsid w:val="00B974B0"/>
    <w:rsid w:val="00B97616"/>
    <w:rsid w:val="00B976BA"/>
    <w:rsid w:val="00B97E08"/>
    <w:rsid w:val="00BA02D3"/>
    <w:rsid w:val="00BA0301"/>
    <w:rsid w:val="00BA03F4"/>
    <w:rsid w:val="00BA0691"/>
    <w:rsid w:val="00BA0852"/>
    <w:rsid w:val="00BA0A20"/>
    <w:rsid w:val="00BA0D63"/>
    <w:rsid w:val="00BA0D92"/>
    <w:rsid w:val="00BA0F83"/>
    <w:rsid w:val="00BA10A7"/>
    <w:rsid w:val="00BA1464"/>
    <w:rsid w:val="00BA1678"/>
    <w:rsid w:val="00BA17E5"/>
    <w:rsid w:val="00BA1A2C"/>
    <w:rsid w:val="00BA2257"/>
    <w:rsid w:val="00BA26AD"/>
    <w:rsid w:val="00BA2793"/>
    <w:rsid w:val="00BA2798"/>
    <w:rsid w:val="00BA2930"/>
    <w:rsid w:val="00BA2EC6"/>
    <w:rsid w:val="00BA3180"/>
    <w:rsid w:val="00BA3825"/>
    <w:rsid w:val="00BA3DE5"/>
    <w:rsid w:val="00BA40F5"/>
    <w:rsid w:val="00BA4443"/>
    <w:rsid w:val="00BA4472"/>
    <w:rsid w:val="00BA4603"/>
    <w:rsid w:val="00BA4608"/>
    <w:rsid w:val="00BA4611"/>
    <w:rsid w:val="00BA4932"/>
    <w:rsid w:val="00BA49BD"/>
    <w:rsid w:val="00BA4D56"/>
    <w:rsid w:val="00BA52E2"/>
    <w:rsid w:val="00BA542E"/>
    <w:rsid w:val="00BA58C1"/>
    <w:rsid w:val="00BA5C0F"/>
    <w:rsid w:val="00BA5D35"/>
    <w:rsid w:val="00BA5E1E"/>
    <w:rsid w:val="00BA61CD"/>
    <w:rsid w:val="00BA6269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6BA"/>
    <w:rsid w:val="00BA7813"/>
    <w:rsid w:val="00BA7F1A"/>
    <w:rsid w:val="00BB0015"/>
    <w:rsid w:val="00BB0048"/>
    <w:rsid w:val="00BB0112"/>
    <w:rsid w:val="00BB0327"/>
    <w:rsid w:val="00BB09BA"/>
    <w:rsid w:val="00BB0A4E"/>
    <w:rsid w:val="00BB0CE3"/>
    <w:rsid w:val="00BB0DCC"/>
    <w:rsid w:val="00BB1561"/>
    <w:rsid w:val="00BB198F"/>
    <w:rsid w:val="00BB1B95"/>
    <w:rsid w:val="00BB1C69"/>
    <w:rsid w:val="00BB1F06"/>
    <w:rsid w:val="00BB21FB"/>
    <w:rsid w:val="00BB2C3D"/>
    <w:rsid w:val="00BB2CB0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70E"/>
    <w:rsid w:val="00BB4870"/>
    <w:rsid w:val="00BB4C4A"/>
    <w:rsid w:val="00BB4CD8"/>
    <w:rsid w:val="00BB4E92"/>
    <w:rsid w:val="00BB4F78"/>
    <w:rsid w:val="00BB5047"/>
    <w:rsid w:val="00BB535A"/>
    <w:rsid w:val="00BB5409"/>
    <w:rsid w:val="00BB59AE"/>
    <w:rsid w:val="00BB60D5"/>
    <w:rsid w:val="00BB67F2"/>
    <w:rsid w:val="00BB684B"/>
    <w:rsid w:val="00BB6D5E"/>
    <w:rsid w:val="00BB6D76"/>
    <w:rsid w:val="00BB6E26"/>
    <w:rsid w:val="00BB6F52"/>
    <w:rsid w:val="00BB6FF8"/>
    <w:rsid w:val="00BB704C"/>
    <w:rsid w:val="00BB71B4"/>
    <w:rsid w:val="00BB7839"/>
    <w:rsid w:val="00BB790E"/>
    <w:rsid w:val="00BB7DEE"/>
    <w:rsid w:val="00BB7E1F"/>
    <w:rsid w:val="00BC02A5"/>
    <w:rsid w:val="00BC05BD"/>
    <w:rsid w:val="00BC06AF"/>
    <w:rsid w:val="00BC0929"/>
    <w:rsid w:val="00BC0AB3"/>
    <w:rsid w:val="00BC0EDC"/>
    <w:rsid w:val="00BC108C"/>
    <w:rsid w:val="00BC1531"/>
    <w:rsid w:val="00BC183B"/>
    <w:rsid w:val="00BC19DE"/>
    <w:rsid w:val="00BC1C9A"/>
    <w:rsid w:val="00BC1F61"/>
    <w:rsid w:val="00BC211E"/>
    <w:rsid w:val="00BC2698"/>
    <w:rsid w:val="00BC2804"/>
    <w:rsid w:val="00BC28C6"/>
    <w:rsid w:val="00BC2DA6"/>
    <w:rsid w:val="00BC2F2B"/>
    <w:rsid w:val="00BC3052"/>
    <w:rsid w:val="00BC3CCF"/>
    <w:rsid w:val="00BC3D34"/>
    <w:rsid w:val="00BC3D39"/>
    <w:rsid w:val="00BC3EA3"/>
    <w:rsid w:val="00BC4052"/>
    <w:rsid w:val="00BC41A0"/>
    <w:rsid w:val="00BC41CD"/>
    <w:rsid w:val="00BC4379"/>
    <w:rsid w:val="00BC4772"/>
    <w:rsid w:val="00BC4B5B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6F39"/>
    <w:rsid w:val="00BC7188"/>
    <w:rsid w:val="00BC72E8"/>
    <w:rsid w:val="00BC7612"/>
    <w:rsid w:val="00BC795E"/>
    <w:rsid w:val="00BD0444"/>
    <w:rsid w:val="00BD075C"/>
    <w:rsid w:val="00BD07A1"/>
    <w:rsid w:val="00BD0A36"/>
    <w:rsid w:val="00BD0A5B"/>
    <w:rsid w:val="00BD0BB9"/>
    <w:rsid w:val="00BD1D9A"/>
    <w:rsid w:val="00BD2235"/>
    <w:rsid w:val="00BD286C"/>
    <w:rsid w:val="00BD2954"/>
    <w:rsid w:val="00BD2AA3"/>
    <w:rsid w:val="00BD2DC2"/>
    <w:rsid w:val="00BD2F75"/>
    <w:rsid w:val="00BD349C"/>
    <w:rsid w:val="00BD3C0C"/>
    <w:rsid w:val="00BD4593"/>
    <w:rsid w:val="00BD47E5"/>
    <w:rsid w:val="00BD4A0A"/>
    <w:rsid w:val="00BD4AE1"/>
    <w:rsid w:val="00BD4B70"/>
    <w:rsid w:val="00BD50D6"/>
    <w:rsid w:val="00BD5151"/>
    <w:rsid w:val="00BD52B0"/>
    <w:rsid w:val="00BD5343"/>
    <w:rsid w:val="00BD5678"/>
    <w:rsid w:val="00BD58DE"/>
    <w:rsid w:val="00BD5DA5"/>
    <w:rsid w:val="00BD644A"/>
    <w:rsid w:val="00BD64C9"/>
    <w:rsid w:val="00BD6AEE"/>
    <w:rsid w:val="00BD6D99"/>
    <w:rsid w:val="00BD6EAE"/>
    <w:rsid w:val="00BD7121"/>
    <w:rsid w:val="00BD71C7"/>
    <w:rsid w:val="00BD73F7"/>
    <w:rsid w:val="00BD743C"/>
    <w:rsid w:val="00BD777F"/>
    <w:rsid w:val="00BD7968"/>
    <w:rsid w:val="00BD7B20"/>
    <w:rsid w:val="00BD7EB7"/>
    <w:rsid w:val="00BD7F3A"/>
    <w:rsid w:val="00BE000D"/>
    <w:rsid w:val="00BE02B5"/>
    <w:rsid w:val="00BE03B6"/>
    <w:rsid w:val="00BE08CB"/>
    <w:rsid w:val="00BE0993"/>
    <w:rsid w:val="00BE0A5B"/>
    <w:rsid w:val="00BE0D09"/>
    <w:rsid w:val="00BE0D0C"/>
    <w:rsid w:val="00BE0ED8"/>
    <w:rsid w:val="00BE113E"/>
    <w:rsid w:val="00BE1369"/>
    <w:rsid w:val="00BE144E"/>
    <w:rsid w:val="00BE1480"/>
    <w:rsid w:val="00BE14BF"/>
    <w:rsid w:val="00BE1573"/>
    <w:rsid w:val="00BE19E8"/>
    <w:rsid w:val="00BE1D5A"/>
    <w:rsid w:val="00BE1D61"/>
    <w:rsid w:val="00BE1E1A"/>
    <w:rsid w:val="00BE1E6B"/>
    <w:rsid w:val="00BE26B9"/>
    <w:rsid w:val="00BE2826"/>
    <w:rsid w:val="00BE2A27"/>
    <w:rsid w:val="00BE2F36"/>
    <w:rsid w:val="00BE3018"/>
    <w:rsid w:val="00BE3079"/>
    <w:rsid w:val="00BE30EA"/>
    <w:rsid w:val="00BE32B0"/>
    <w:rsid w:val="00BE3A5E"/>
    <w:rsid w:val="00BE3E20"/>
    <w:rsid w:val="00BE4727"/>
    <w:rsid w:val="00BE47F7"/>
    <w:rsid w:val="00BE4830"/>
    <w:rsid w:val="00BE497E"/>
    <w:rsid w:val="00BE514C"/>
    <w:rsid w:val="00BE544D"/>
    <w:rsid w:val="00BE5924"/>
    <w:rsid w:val="00BE5B80"/>
    <w:rsid w:val="00BE5BC0"/>
    <w:rsid w:val="00BE5BD6"/>
    <w:rsid w:val="00BE5C37"/>
    <w:rsid w:val="00BE5D8A"/>
    <w:rsid w:val="00BE624D"/>
    <w:rsid w:val="00BE63A0"/>
    <w:rsid w:val="00BE6D71"/>
    <w:rsid w:val="00BE6DC7"/>
    <w:rsid w:val="00BE7440"/>
    <w:rsid w:val="00BE7629"/>
    <w:rsid w:val="00BE7910"/>
    <w:rsid w:val="00BE7A84"/>
    <w:rsid w:val="00BE7F92"/>
    <w:rsid w:val="00BE7FCE"/>
    <w:rsid w:val="00BF0339"/>
    <w:rsid w:val="00BF03D9"/>
    <w:rsid w:val="00BF04A8"/>
    <w:rsid w:val="00BF07EA"/>
    <w:rsid w:val="00BF09EF"/>
    <w:rsid w:val="00BF0D4B"/>
    <w:rsid w:val="00BF108B"/>
    <w:rsid w:val="00BF1148"/>
    <w:rsid w:val="00BF11C9"/>
    <w:rsid w:val="00BF136E"/>
    <w:rsid w:val="00BF1717"/>
    <w:rsid w:val="00BF1B10"/>
    <w:rsid w:val="00BF1FA2"/>
    <w:rsid w:val="00BF2331"/>
    <w:rsid w:val="00BF238C"/>
    <w:rsid w:val="00BF2BD5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23A"/>
    <w:rsid w:val="00BF639A"/>
    <w:rsid w:val="00BF6AB2"/>
    <w:rsid w:val="00BF6BAE"/>
    <w:rsid w:val="00BF6CE1"/>
    <w:rsid w:val="00BF6DA8"/>
    <w:rsid w:val="00BF6F2C"/>
    <w:rsid w:val="00BF72BE"/>
    <w:rsid w:val="00BF7523"/>
    <w:rsid w:val="00BF752E"/>
    <w:rsid w:val="00BF7590"/>
    <w:rsid w:val="00BF76C2"/>
    <w:rsid w:val="00BF798A"/>
    <w:rsid w:val="00BF7B99"/>
    <w:rsid w:val="00BF7E67"/>
    <w:rsid w:val="00C00156"/>
    <w:rsid w:val="00C0015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7A"/>
    <w:rsid w:val="00C01437"/>
    <w:rsid w:val="00C01B65"/>
    <w:rsid w:val="00C01B8B"/>
    <w:rsid w:val="00C01BD8"/>
    <w:rsid w:val="00C01C2B"/>
    <w:rsid w:val="00C020E6"/>
    <w:rsid w:val="00C02723"/>
    <w:rsid w:val="00C02802"/>
    <w:rsid w:val="00C02A69"/>
    <w:rsid w:val="00C031C6"/>
    <w:rsid w:val="00C03215"/>
    <w:rsid w:val="00C033F0"/>
    <w:rsid w:val="00C03857"/>
    <w:rsid w:val="00C038B1"/>
    <w:rsid w:val="00C0391F"/>
    <w:rsid w:val="00C03982"/>
    <w:rsid w:val="00C03E10"/>
    <w:rsid w:val="00C03F5C"/>
    <w:rsid w:val="00C04137"/>
    <w:rsid w:val="00C042B0"/>
    <w:rsid w:val="00C047C9"/>
    <w:rsid w:val="00C04A6C"/>
    <w:rsid w:val="00C04B84"/>
    <w:rsid w:val="00C05061"/>
    <w:rsid w:val="00C05100"/>
    <w:rsid w:val="00C05147"/>
    <w:rsid w:val="00C05533"/>
    <w:rsid w:val="00C0569A"/>
    <w:rsid w:val="00C057D2"/>
    <w:rsid w:val="00C05D14"/>
    <w:rsid w:val="00C062DF"/>
    <w:rsid w:val="00C06413"/>
    <w:rsid w:val="00C064D7"/>
    <w:rsid w:val="00C06939"/>
    <w:rsid w:val="00C0696C"/>
    <w:rsid w:val="00C069CC"/>
    <w:rsid w:val="00C06AEF"/>
    <w:rsid w:val="00C06DBE"/>
    <w:rsid w:val="00C06E49"/>
    <w:rsid w:val="00C071AB"/>
    <w:rsid w:val="00C072B2"/>
    <w:rsid w:val="00C07337"/>
    <w:rsid w:val="00C0774E"/>
    <w:rsid w:val="00C078E6"/>
    <w:rsid w:val="00C07EC6"/>
    <w:rsid w:val="00C103C1"/>
    <w:rsid w:val="00C107C1"/>
    <w:rsid w:val="00C10A76"/>
    <w:rsid w:val="00C10B61"/>
    <w:rsid w:val="00C10CE0"/>
    <w:rsid w:val="00C10D9A"/>
    <w:rsid w:val="00C10EB6"/>
    <w:rsid w:val="00C10F48"/>
    <w:rsid w:val="00C115D9"/>
    <w:rsid w:val="00C117B6"/>
    <w:rsid w:val="00C11D9D"/>
    <w:rsid w:val="00C11FC1"/>
    <w:rsid w:val="00C1233C"/>
    <w:rsid w:val="00C12391"/>
    <w:rsid w:val="00C125EB"/>
    <w:rsid w:val="00C127E1"/>
    <w:rsid w:val="00C12AF5"/>
    <w:rsid w:val="00C1314F"/>
    <w:rsid w:val="00C13209"/>
    <w:rsid w:val="00C13298"/>
    <w:rsid w:val="00C13537"/>
    <w:rsid w:val="00C1355D"/>
    <w:rsid w:val="00C135D9"/>
    <w:rsid w:val="00C13AEF"/>
    <w:rsid w:val="00C13C0B"/>
    <w:rsid w:val="00C13DFD"/>
    <w:rsid w:val="00C13E94"/>
    <w:rsid w:val="00C14110"/>
    <w:rsid w:val="00C143AF"/>
    <w:rsid w:val="00C144B2"/>
    <w:rsid w:val="00C1470C"/>
    <w:rsid w:val="00C147DD"/>
    <w:rsid w:val="00C15176"/>
    <w:rsid w:val="00C153B7"/>
    <w:rsid w:val="00C1563C"/>
    <w:rsid w:val="00C156A7"/>
    <w:rsid w:val="00C15BBD"/>
    <w:rsid w:val="00C15CCF"/>
    <w:rsid w:val="00C16363"/>
    <w:rsid w:val="00C1648E"/>
    <w:rsid w:val="00C1679F"/>
    <w:rsid w:val="00C167EE"/>
    <w:rsid w:val="00C16E16"/>
    <w:rsid w:val="00C16E4E"/>
    <w:rsid w:val="00C16E53"/>
    <w:rsid w:val="00C17860"/>
    <w:rsid w:val="00C17AF6"/>
    <w:rsid w:val="00C17D72"/>
    <w:rsid w:val="00C17EF3"/>
    <w:rsid w:val="00C17F95"/>
    <w:rsid w:val="00C2005C"/>
    <w:rsid w:val="00C200E9"/>
    <w:rsid w:val="00C20255"/>
    <w:rsid w:val="00C20353"/>
    <w:rsid w:val="00C20618"/>
    <w:rsid w:val="00C20E37"/>
    <w:rsid w:val="00C20E99"/>
    <w:rsid w:val="00C20F91"/>
    <w:rsid w:val="00C21049"/>
    <w:rsid w:val="00C216C7"/>
    <w:rsid w:val="00C21806"/>
    <w:rsid w:val="00C218CE"/>
    <w:rsid w:val="00C21AC8"/>
    <w:rsid w:val="00C21DDA"/>
    <w:rsid w:val="00C21EE4"/>
    <w:rsid w:val="00C22015"/>
    <w:rsid w:val="00C221E1"/>
    <w:rsid w:val="00C224D8"/>
    <w:rsid w:val="00C2250D"/>
    <w:rsid w:val="00C22559"/>
    <w:rsid w:val="00C226A7"/>
    <w:rsid w:val="00C226B2"/>
    <w:rsid w:val="00C22995"/>
    <w:rsid w:val="00C229BA"/>
    <w:rsid w:val="00C22B2F"/>
    <w:rsid w:val="00C22BFE"/>
    <w:rsid w:val="00C22E3B"/>
    <w:rsid w:val="00C232A7"/>
    <w:rsid w:val="00C23A61"/>
    <w:rsid w:val="00C23D45"/>
    <w:rsid w:val="00C23E43"/>
    <w:rsid w:val="00C23FD7"/>
    <w:rsid w:val="00C241AC"/>
    <w:rsid w:val="00C24262"/>
    <w:rsid w:val="00C245FA"/>
    <w:rsid w:val="00C24821"/>
    <w:rsid w:val="00C248B4"/>
    <w:rsid w:val="00C24E38"/>
    <w:rsid w:val="00C252ED"/>
    <w:rsid w:val="00C256A4"/>
    <w:rsid w:val="00C257F4"/>
    <w:rsid w:val="00C25865"/>
    <w:rsid w:val="00C25956"/>
    <w:rsid w:val="00C25A4C"/>
    <w:rsid w:val="00C25BAE"/>
    <w:rsid w:val="00C26412"/>
    <w:rsid w:val="00C26442"/>
    <w:rsid w:val="00C26612"/>
    <w:rsid w:val="00C2684F"/>
    <w:rsid w:val="00C27322"/>
    <w:rsid w:val="00C276CE"/>
    <w:rsid w:val="00C27BBF"/>
    <w:rsid w:val="00C27E64"/>
    <w:rsid w:val="00C3014A"/>
    <w:rsid w:val="00C30656"/>
    <w:rsid w:val="00C30F00"/>
    <w:rsid w:val="00C31033"/>
    <w:rsid w:val="00C31093"/>
    <w:rsid w:val="00C310A5"/>
    <w:rsid w:val="00C317DB"/>
    <w:rsid w:val="00C31AEB"/>
    <w:rsid w:val="00C322F6"/>
    <w:rsid w:val="00C32916"/>
    <w:rsid w:val="00C32B2C"/>
    <w:rsid w:val="00C32F49"/>
    <w:rsid w:val="00C32FAC"/>
    <w:rsid w:val="00C331C9"/>
    <w:rsid w:val="00C33703"/>
    <w:rsid w:val="00C33893"/>
    <w:rsid w:val="00C338C1"/>
    <w:rsid w:val="00C338D7"/>
    <w:rsid w:val="00C33954"/>
    <w:rsid w:val="00C33F42"/>
    <w:rsid w:val="00C34008"/>
    <w:rsid w:val="00C3453A"/>
    <w:rsid w:val="00C35DB1"/>
    <w:rsid w:val="00C36133"/>
    <w:rsid w:val="00C36296"/>
    <w:rsid w:val="00C3658E"/>
    <w:rsid w:val="00C36788"/>
    <w:rsid w:val="00C36B7F"/>
    <w:rsid w:val="00C36D1E"/>
    <w:rsid w:val="00C3715B"/>
    <w:rsid w:val="00C3715F"/>
    <w:rsid w:val="00C37678"/>
    <w:rsid w:val="00C40043"/>
    <w:rsid w:val="00C400DA"/>
    <w:rsid w:val="00C400DD"/>
    <w:rsid w:val="00C401A5"/>
    <w:rsid w:val="00C40291"/>
    <w:rsid w:val="00C403FA"/>
    <w:rsid w:val="00C406E0"/>
    <w:rsid w:val="00C409DE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3CCE"/>
    <w:rsid w:val="00C43D18"/>
    <w:rsid w:val="00C43D53"/>
    <w:rsid w:val="00C44012"/>
    <w:rsid w:val="00C44097"/>
    <w:rsid w:val="00C44456"/>
    <w:rsid w:val="00C446FA"/>
    <w:rsid w:val="00C44722"/>
    <w:rsid w:val="00C44745"/>
    <w:rsid w:val="00C44969"/>
    <w:rsid w:val="00C449F3"/>
    <w:rsid w:val="00C44A3F"/>
    <w:rsid w:val="00C4516D"/>
    <w:rsid w:val="00C4539F"/>
    <w:rsid w:val="00C4547E"/>
    <w:rsid w:val="00C456A4"/>
    <w:rsid w:val="00C45C9C"/>
    <w:rsid w:val="00C45C9D"/>
    <w:rsid w:val="00C45D9C"/>
    <w:rsid w:val="00C45E57"/>
    <w:rsid w:val="00C45F61"/>
    <w:rsid w:val="00C46291"/>
    <w:rsid w:val="00C466FF"/>
    <w:rsid w:val="00C4690D"/>
    <w:rsid w:val="00C47DC9"/>
    <w:rsid w:val="00C50404"/>
    <w:rsid w:val="00C504DA"/>
    <w:rsid w:val="00C506D4"/>
    <w:rsid w:val="00C50A81"/>
    <w:rsid w:val="00C510A6"/>
    <w:rsid w:val="00C5139E"/>
    <w:rsid w:val="00C51667"/>
    <w:rsid w:val="00C517FC"/>
    <w:rsid w:val="00C5191E"/>
    <w:rsid w:val="00C51B4C"/>
    <w:rsid w:val="00C51B6F"/>
    <w:rsid w:val="00C51EF5"/>
    <w:rsid w:val="00C52237"/>
    <w:rsid w:val="00C52338"/>
    <w:rsid w:val="00C524A9"/>
    <w:rsid w:val="00C52BC7"/>
    <w:rsid w:val="00C52D33"/>
    <w:rsid w:val="00C52D3B"/>
    <w:rsid w:val="00C52DD2"/>
    <w:rsid w:val="00C52FF3"/>
    <w:rsid w:val="00C530C8"/>
    <w:rsid w:val="00C53358"/>
    <w:rsid w:val="00C534D6"/>
    <w:rsid w:val="00C536C8"/>
    <w:rsid w:val="00C536D9"/>
    <w:rsid w:val="00C536E0"/>
    <w:rsid w:val="00C5389A"/>
    <w:rsid w:val="00C538AA"/>
    <w:rsid w:val="00C53BE4"/>
    <w:rsid w:val="00C53C0F"/>
    <w:rsid w:val="00C53C28"/>
    <w:rsid w:val="00C5435D"/>
    <w:rsid w:val="00C54554"/>
    <w:rsid w:val="00C54B32"/>
    <w:rsid w:val="00C54ED1"/>
    <w:rsid w:val="00C5504B"/>
    <w:rsid w:val="00C551C8"/>
    <w:rsid w:val="00C555AE"/>
    <w:rsid w:val="00C55863"/>
    <w:rsid w:val="00C55A51"/>
    <w:rsid w:val="00C55A93"/>
    <w:rsid w:val="00C55EE8"/>
    <w:rsid w:val="00C563BA"/>
    <w:rsid w:val="00C5642D"/>
    <w:rsid w:val="00C56CD8"/>
    <w:rsid w:val="00C56D0A"/>
    <w:rsid w:val="00C56DDD"/>
    <w:rsid w:val="00C57166"/>
    <w:rsid w:val="00C573F9"/>
    <w:rsid w:val="00C57A90"/>
    <w:rsid w:val="00C60211"/>
    <w:rsid w:val="00C6068A"/>
    <w:rsid w:val="00C60817"/>
    <w:rsid w:val="00C60C5D"/>
    <w:rsid w:val="00C614B6"/>
    <w:rsid w:val="00C61745"/>
    <w:rsid w:val="00C6182C"/>
    <w:rsid w:val="00C6184F"/>
    <w:rsid w:val="00C6189E"/>
    <w:rsid w:val="00C61B84"/>
    <w:rsid w:val="00C61B8E"/>
    <w:rsid w:val="00C61C97"/>
    <w:rsid w:val="00C61F18"/>
    <w:rsid w:val="00C61F66"/>
    <w:rsid w:val="00C61F81"/>
    <w:rsid w:val="00C625B0"/>
    <w:rsid w:val="00C626F0"/>
    <w:rsid w:val="00C62C1B"/>
    <w:rsid w:val="00C630B1"/>
    <w:rsid w:val="00C63290"/>
    <w:rsid w:val="00C6337C"/>
    <w:rsid w:val="00C633FE"/>
    <w:rsid w:val="00C636E1"/>
    <w:rsid w:val="00C63A10"/>
    <w:rsid w:val="00C63A2A"/>
    <w:rsid w:val="00C64376"/>
    <w:rsid w:val="00C647A7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2A"/>
    <w:rsid w:val="00C6594A"/>
    <w:rsid w:val="00C65BE7"/>
    <w:rsid w:val="00C65E39"/>
    <w:rsid w:val="00C66BBA"/>
    <w:rsid w:val="00C66D33"/>
    <w:rsid w:val="00C66F07"/>
    <w:rsid w:val="00C66FC8"/>
    <w:rsid w:val="00C67059"/>
    <w:rsid w:val="00C671BE"/>
    <w:rsid w:val="00C678D4"/>
    <w:rsid w:val="00C67C7F"/>
    <w:rsid w:val="00C700F6"/>
    <w:rsid w:val="00C7042E"/>
    <w:rsid w:val="00C7046B"/>
    <w:rsid w:val="00C70BFE"/>
    <w:rsid w:val="00C70D8A"/>
    <w:rsid w:val="00C70DB9"/>
    <w:rsid w:val="00C70FC1"/>
    <w:rsid w:val="00C71C26"/>
    <w:rsid w:val="00C71DCC"/>
    <w:rsid w:val="00C71FC4"/>
    <w:rsid w:val="00C723DB"/>
    <w:rsid w:val="00C7245A"/>
    <w:rsid w:val="00C72505"/>
    <w:rsid w:val="00C7266B"/>
    <w:rsid w:val="00C7281F"/>
    <w:rsid w:val="00C72913"/>
    <w:rsid w:val="00C72A0B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A2A"/>
    <w:rsid w:val="00C74B47"/>
    <w:rsid w:val="00C74DAF"/>
    <w:rsid w:val="00C74EAB"/>
    <w:rsid w:val="00C7524B"/>
    <w:rsid w:val="00C753BB"/>
    <w:rsid w:val="00C754B4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9B0"/>
    <w:rsid w:val="00C77C04"/>
    <w:rsid w:val="00C77ED6"/>
    <w:rsid w:val="00C80142"/>
    <w:rsid w:val="00C8016F"/>
    <w:rsid w:val="00C8066D"/>
    <w:rsid w:val="00C80806"/>
    <w:rsid w:val="00C80AB2"/>
    <w:rsid w:val="00C80BE3"/>
    <w:rsid w:val="00C80D60"/>
    <w:rsid w:val="00C8100E"/>
    <w:rsid w:val="00C81031"/>
    <w:rsid w:val="00C8182B"/>
    <w:rsid w:val="00C81B25"/>
    <w:rsid w:val="00C81DFA"/>
    <w:rsid w:val="00C81F01"/>
    <w:rsid w:val="00C821F9"/>
    <w:rsid w:val="00C822CD"/>
    <w:rsid w:val="00C824C8"/>
    <w:rsid w:val="00C824D1"/>
    <w:rsid w:val="00C82C05"/>
    <w:rsid w:val="00C82CD5"/>
    <w:rsid w:val="00C82D06"/>
    <w:rsid w:val="00C82DF4"/>
    <w:rsid w:val="00C82FA3"/>
    <w:rsid w:val="00C83020"/>
    <w:rsid w:val="00C83219"/>
    <w:rsid w:val="00C8349A"/>
    <w:rsid w:val="00C835A8"/>
    <w:rsid w:val="00C83614"/>
    <w:rsid w:val="00C839C5"/>
    <w:rsid w:val="00C83B1C"/>
    <w:rsid w:val="00C83C51"/>
    <w:rsid w:val="00C83DAA"/>
    <w:rsid w:val="00C83E0A"/>
    <w:rsid w:val="00C83FDD"/>
    <w:rsid w:val="00C8414D"/>
    <w:rsid w:val="00C8425B"/>
    <w:rsid w:val="00C8462C"/>
    <w:rsid w:val="00C84F1E"/>
    <w:rsid w:val="00C85562"/>
    <w:rsid w:val="00C85601"/>
    <w:rsid w:val="00C85834"/>
    <w:rsid w:val="00C85AE6"/>
    <w:rsid w:val="00C85B18"/>
    <w:rsid w:val="00C85C30"/>
    <w:rsid w:val="00C85E05"/>
    <w:rsid w:val="00C85EDF"/>
    <w:rsid w:val="00C8636E"/>
    <w:rsid w:val="00C86475"/>
    <w:rsid w:val="00C86AAD"/>
    <w:rsid w:val="00C86F9B"/>
    <w:rsid w:val="00C86FF9"/>
    <w:rsid w:val="00C8714D"/>
    <w:rsid w:val="00C8722C"/>
    <w:rsid w:val="00C8731D"/>
    <w:rsid w:val="00C878F2"/>
    <w:rsid w:val="00C87D61"/>
    <w:rsid w:val="00C904F9"/>
    <w:rsid w:val="00C906D5"/>
    <w:rsid w:val="00C909F8"/>
    <w:rsid w:val="00C90CBD"/>
    <w:rsid w:val="00C90E34"/>
    <w:rsid w:val="00C90ED4"/>
    <w:rsid w:val="00C90FBD"/>
    <w:rsid w:val="00C91212"/>
    <w:rsid w:val="00C9128D"/>
    <w:rsid w:val="00C91470"/>
    <w:rsid w:val="00C914FA"/>
    <w:rsid w:val="00C9165E"/>
    <w:rsid w:val="00C91697"/>
    <w:rsid w:val="00C917D8"/>
    <w:rsid w:val="00C9185C"/>
    <w:rsid w:val="00C91D65"/>
    <w:rsid w:val="00C91F9C"/>
    <w:rsid w:val="00C9219C"/>
    <w:rsid w:val="00C9226E"/>
    <w:rsid w:val="00C923BB"/>
    <w:rsid w:val="00C9250F"/>
    <w:rsid w:val="00C925E4"/>
    <w:rsid w:val="00C9283F"/>
    <w:rsid w:val="00C92860"/>
    <w:rsid w:val="00C92956"/>
    <w:rsid w:val="00C92FFD"/>
    <w:rsid w:val="00C9313A"/>
    <w:rsid w:val="00C93287"/>
    <w:rsid w:val="00C93670"/>
    <w:rsid w:val="00C9385D"/>
    <w:rsid w:val="00C93B89"/>
    <w:rsid w:val="00C93DA5"/>
    <w:rsid w:val="00C93DD4"/>
    <w:rsid w:val="00C94322"/>
    <w:rsid w:val="00C9456A"/>
    <w:rsid w:val="00C94645"/>
    <w:rsid w:val="00C948B2"/>
    <w:rsid w:val="00C94A6B"/>
    <w:rsid w:val="00C94A9A"/>
    <w:rsid w:val="00C94BAB"/>
    <w:rsid w:val="00C94D4B"/>
    <w:rsid w:val="00C94E44"/>
    <w:rsid w:val="00C94F86"/>
    <w:rsid w:val="00C95018"/>
    <w:rsid w:val="00C9520F"/>
    <w:rsid w:val="00C95401"/>
    <w:rsid w:val="00C95BEC"/>
    <w:rsid w:val="00C95E40"/>
    <w:rsid w:val="00C968DE"/>
    <w:rsid w:val="00C9690B"/>
    <w:rsid w:val="00C96B80"/>
    <w:rsid w:val="00C96C31"/>
    <w:rsid w:val="00C96D42"/>
    <w:rsid w:val="00C97205"/>
    <w:rsid w:val="00C97869"/>
    <w:rsid w:val="00C979D4"/>
    <w:rsid w:val="00C97A5D"/>
    <w:rsid w:val="00C97B39"/>
    <w:rsid w:val="00C97F00"/>
    <w:rsid w:val="00C97FBE"/>
    <w:rsid w:val="00CA020D"/>
    <w:rsid w:val="00CA07E8"/>
    <w:rsid w:val="00CA0C80"/>
    <w:rsid w:val="00CA0E8B"/>
    <w:rsid w:val="00CA0E91"/>
    <w:rsid w:val="00CA13B2"/>
    <w:rsid w:val="00CA1707"/>
    <w:rsid w:val="00CA18AD"/>
    <w:rsid w:val="00CA1BC4"/>
    <w:rsid w:val="00CA1D29"/>
    <w:rsid w:val="00CA1ED6"/>
    <w:rsid w:val="00CA1F45"/>
    <w:rsid w:val="00CA20E0"/>
    <w:rsid w:val="00CA21FE"/>
    <w:rsid w:val="00CA2221"/>
    <w:rsid w:val="00CA22F0"/>
    <w:rsid w:val="00CA237E"/>
    <w:rsid w:val="00CA2800"/>
    <w:rsid w:val="00CA2AFD"/>
    <w:rsid w:val="00CA2B37"/>
    <w:rsid w:val="00CA2D66"/>
    <w:rsid w:val="00CA2F7D"/>
    <w:rsid w:val="00CA3094"/>
    <w:rsid w:val="00CA32DA"/>
    <w:rsid w:val="00CA33CF"/>
    <w:rsid w:val="00CA34FA"/>
    <w:rsid w:val="00CA3998"/>
    <w:rsid w:val="00CA3A27"/>
    <w:rsid w:val="00CA3A9C"/>
    <w:rsid w:val="00CA3AC3"/>
    <w:rsid w:val="00CA3AF0"/>
    <w:rsid w:val="00CA3CA9"/>
    <w:rsid w:val="00CA3F98"/>
    <w:rsid w:val="00CA420E"/>
    <w:rsid w:val="00CA4621"/>
    <w:rsid w:val="00CA4831"/>
    <w:rsid w:val="00CA4F19"/>
    <w:rsid w:val="00CA4FB4"/>
    <w:rsid w:val="00CA53FD"/>
    <w:rsid w:val="00CA553B"/>
    <w:rsid w:val="00CA56EB"/>
    <w:rsid w:val="00CA59A1"/>
    <w:rsid w:val="00CA5A9E"/>
    <w:rsid w:val="00CA5B43"/>
    <w:rsid w:val="00CA5E56"/>
    <w:rsid w:val="00CA5E76"/>
    <w:rsid w:val="00CA5EAB"/>
    <w:rsid w:val="00CA5F5F"/>
    <w:rsid w:val="00CA6050"/>
    <w:rsid w:val="00CA6127"/>
    <w:rsid w:val="00CA61A2"/>
    <w:rsid w:val="00CA660F"/>
    <w:rsid w:val="00CA67B1"/>
    <w:rsid w:val="00CA67ED"/>
    <w:rsid w:val="00CA6B82"/>
    <w:rsid w:val="00CA6EEE"/>
    <w:rsid w:val="00CA71DB"/>
    <w:rsid w:val="00CA73D9"/>
    <w:rsid w:val="00CA7C31"/>
    <w:rsid w:val="00CA7E3F"/>
    <w:rsid w:val="00CA7EBA"/>
    <w:rsid w:val="00CA7F5B"/>
    <w:rsid w:val="00CB02DE"/>
    <w:rsid w:val="00CB06B6"/>
    <w:rsid w:val="00CB0780"/>
    <w:rsid w:val="00CB0CBF"/>
    <w:rsid w:val="00CB1291"/>
    <w:rsid w:val="00CB1485"/>
    <w:rsid w:val="00CB14E7"/>
    <w:rsid w:val="00CB15DE"/>
    <w:rsid w:val="00CB1821"/>
    <w:rsid w:val="00CB183E"/>
    <w:rsid w:val="00CB191D"/>
    <w:rsid w:val="00CB1AD5"/>
    <w:rsid w:val="00CB1EDB"/>
    <w:rsid w:val="00CB213E"/>
    <w:rsid w:val="00CB27AB"/>
    <w:rsid w:val="00CB2B04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07D"/>
    <w:rsid w:val="00CB42CA"/>
    <w:rsid w:val="00CB47CB"/>
    <w:rsid w:val="00CB48EC"/>
    <w:rsid w:val="00CB49A8"/>
    <w:rsid w:val="00CB4AA6"/>
    <w:rsid w:val="00CB4B79"/>
    <w:rsid w:val="00CB4D80"/>
    <w:rsid w:val="00CB5040"/>
    <w:rsid w:val="00CB5106"/>
    <w:rsid w:val="00CB51A6"/>
    <w:rsid w:val="00CB5322"/>
    <w:rsid w:val="00CB5D0E"/>
    <w:rsid w:val="00CB6500"/>
    <w:rsid w:val="00CB65FF"/>
    <w:rsid w:val="00CB6810"/>
    <w:rsid w:val="00CB6AB5"/>
    <w:rsid w:val="00CB6BCF"/>
    <w:rsid w:val="00CB6D1E"/>
    <w:rsid w:val="00CB6F11"/>
    <w:rsid w:val="00CB756F"/>
    <w:rsid w:val="00CB76CC"/>
    <w:rsid w:val="00CB7C71"/>
    <w:rsid w:val="00CB7EC4"/>
    <w:rsid w:val="00CC0086"/>
    <w:rsid w:val="00CC0186"/>
    <w:rsid w:val="00CC01CF"/>
    <w:rsid w:val="00CC033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651"/>
    <w:rsid w:val="00CC17A3"/>
    <w:rsid w:val="00CC1975"/>
    <w:rsid w:val="00CC1A03"/>
    <w:rsid w:val="00CC1AA7"/>
    <w:rsid w:val="00CC1AAB"/>
    <w:rsid w:val="00CC1B83"/>
    <w:rsid w:val="00CC1E49"/>
    <w:rsid w:val="00CC1F9C"/>
    <w:rsid w:val="00CC1FCB"/>
    <w:rsid w:val="00CC2616"/>
    <w:rsid w:val="00CC2B54"/>
    <w:rsid w:val="00CC2C37"/>
    <w:rsid w:val="00CC2E38"/>
    <w:rsid w:val="00CC2ED4"/>
    <w:rsid w:val="00CC30CE"/>
    <w:rsid w:val="00CC3171"/>
    <w:rsid w:val="00CC3355"/>
    <w:rsid w:val="00CC3557"/>
    <w:rsid w:val="00CC38BE"/>
    <w:rsid w:val="00CC3921"/>
    <w:rsid w:val="00CC42C5"/>
    <w:rsid w:val="00CC463D"/>
    <w:rsid w:val="00CC46B0"/>
    <w:rsid w:val="00CC4705"/>
    <w:rsid w:val="00CC4819"/>
    <w:rsid w:val="00CC4A63"/>
    <w:rsid w:val="00CC4B14"/>
    <w:rsid w:val="00CC4C14"/>
    <w:rsid w:val="00CC4EC6"/>
    <w:rsid w:val="00CC4ECB"/>
    <w:rsid w:val="00CC4EF9"/>
    <w:rsid w:val="00CC51EE"/>
    <w:rsid w:val="00CC53EE"/>
    <w:rsid w:val="00CC56FC"/>
    <w:rsid w:val="00CC5924"/>
    <w:rsid w:val="00CC5BF6"/>
    <w:rsid w:val="00CC5FC3"/>
    <w:rsid w:val="00CC5FC4"/>
    <w:rsid w:val="00CC6065"/>
    <w:rsid w:val="00CC6242"/>
    <w:rsid w:val="00CC629C"/>
    <w:rsid w:val="00CC658E"/>
    <w:rsid w:val="00CC65E8"/>
    <w:rsid w:val="00CC6739"/>
    <w:rsid w:val="00CC673A"/>
    <w:rsid w:val="00CC689A"/>
    <w:rsid w:val="00CC6ACF"/>
    <w:rsid w:val="00CC7118"/>
    <w:rsid w:val="00CC785B"/>
    <w:rsid w:val="00CC7970"/>
    <w:rsid w:val="00CC7B1C"/>
    <w:rsid w:val="00CD01F5"/>
    <w:rsid w:val="00CD02D9"/>
    <w:rsid w:val="00CD04A7"/>
    <w:rsid w:val="00CD050B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2F88"/>
    <w:rsid w:val="00CD31B1"/>
    <w:rsid w:val="00CD35B0"/>
    <w:rsid w:val="00CD3DEE"/>
    <w:rsid w:val="00CD3F4E"/>
    <w:rsid w:val="00CD3FFA"/>
    <w:rsid w:val="00CD4047"/>
    <w:rsid w:val="00CD450F"/>
    <w:rsid w:val="00CD45E9"/>
    <w:rsid w:val="00CD46E9"/>
    <w:rsid w:val="00CD4B4E"/>
    <w:rsid w:val="00CD5698"/>
    <w:rsid w:val="00CD5B37"/>
    <w:rsid w:val="00CD613D"/>
    <w:rsid w:val="00CD6206"/>
    <w:rsid w:val="00CD6667"/>
    <w:rsid w:val="00CD6DE6"/>
    <w:rsid w:val="00CD6E86"/>
    <w:rsid w:val="00CD7185"/>
    <w:rsid w:val="00CE0686"/>
    <w:rsid w:val="00CE07FA"/>
    <w:rsid w:val="00CE0CD5"/>
    <w:rsid w:val="00CE0EB7"/>
    <w:rsid w:val="00CE10C6"/>
    <w:rsid w:val="00CE1286"/>
    <w:rsid w:val="00CE12DB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C9D"/>
    <w:rsid w:val="00CE3CA5"/>
    <w:rsid w:val="00CE3FC7"/>
    <w:rsid w:val="00CE4119"/>
    <w:rsid w:val="00CE4213"/>
    <w:rsid w:val="00CE4A2B"/>
    <w:rsid w:val="00CE4A88"/>
    <w:rsid w:val="00CE4ABD"/>
    <w:rsid w:val="00CE4B43"/>
    <w:rsid w:val="00CE4C52"/>
    <w:rsid w:val="00CE5324"/>
    <w:rsid w:val="00CE54F3"/>
    <w:rsid w:val="00CE55C2"/>
    <w:rsid w:val="00CE59AF"/>
    <w:rsid w:val="00CE5C4C"/>
    <w:rsid w:val="00CE6174"/>
    <w:rsid w:val="00CE652C"/>
    <w:rsid w:val="00CE65B0"/>
    <w:rsid w:val="00CE6806"/>
    <w:rsid w:val="00CE68D4"/>
    <w:rsid w:val="00CE6978"/>
    <w:rsid w:val="00CE6C36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6BD"/>
    <w:rsid w:val="00CF071D"/>
    <w:rsid w:val="00CF0A3C"/>
    <w:rsid w:val="00CF0E86"/>
    <w:rsid w:val="00CF0F4D"/>
    <w:rsid w:val="00CF118A"/>
    <w:rsid w:val="00CF1291"/>
    <w:rsid w:val="00CF14AB"/>
    <w:rsid w:val="00CF15B4"/>
    <w:rsid w:val="00CF17E4"/>
    <w:rsid w:val="00CF17E8"/>
    <w:rsid w:val="00CF19AB"/>
    <w:rsid w:val="00CF1E6B"/>
    <w:rsid w:val="00CF1F2A"/>
    <w:rsid w:val="00CF1F2D"/>
    <w:rsid w:val="00CF20DC"/>
    <w:rsid w:val="00CF2863"/>
    <w:rsid w:val="00CF2C33"/>
    <w:rsid w:val="00CF2C50"/>
    <w:rsid w:val="00CF2E9F"/>
    <w:rsid w:val="00CF3069"/>
    <w:rsid w:val="00CF3528"/>
    <w:rsid w:val="00CF3722"/>
    <w:rsid w:val="00CF3B69"/>
    <w:rsid w:val="00CF3C7D"/>
    <w:rsid w:val="00CF3D7F"/>
    <w:rsid w:val="00CF4148"/>
    <w:rsid w:val="00CF4246"/>
    <w:rsid w:val="00CF46CA"/>
    <w:rsid w:val="00CF4789"/>
    <w:rsid w:val="00CF4A22"/>
    <w:rsid w:val="00CF4A36"/>
    <w:rsid w:val="00CF4A5C"/>
    <w:rsid w:val="00CF4ADB"/>
    <w:rsid w:val="00CF4BC3"/>
    <w:rsid w:val="00CF4C56"/>
    <w:rsid w:val="00CF4DC9"/>
    <w:rsid w:val="00CF5568"/>
    <w:rsid w:val="00CF6436"/>
    <w:rsid w:val="00CF6474"/>
    <w:rsid w:val="00CF6695"/>
    <w:rsid w:val="00CF6A15"/>
    <w:rsid w:val="00CF6A86"/>
    <w:rsid w:val="00CF6B23"/>
    <w:rsid w:val="00CF6E2A"/>
    <w:rsid w:val="00CF6F6D"/>
    <w:rsid w:val="00CF7050"/>
    <w:rsid w:val="00CF71CA"/>
    <w:rsid w:val="00CF7551"/>
    <w:rsid w:val="00CF7635"/>
    <w:rsid w:val="00CF77A7"/>
    <w:rsid w:val="00CF79D2"/>
    <w:rsid w:val="00CF7B4B"/>
    <w:rsid w:val="00D0056E"/>
    <w:rsid w:val="00D006E6"/>
    <w:rsid w:val="00D0082F"/>
    <w:rsid w:val="00D0083C"/>
    <w:rsid w:val="00D00D6D"/>
    <w:rsid w:val="00D012CC"/>
    <w:rsid w:val="00D012CD"/>
    <w:rsid w:val="00D014A4"/>
    <w:rsid w:val="00D014EB"/>
    <w:rsid w:val="00D01B68"/>
    <w:rsid w:val="00D01C68"/>
    <w:rsid w:val="00D01D95"/>
    <w:rsid w:val="00D01D99"/>
    <w:rsid w:val="00D020B2"/>
    <w:rsid w:val="00D021EF"/>
    <w:rsid w:val="00D0228A"/>
    <w:rsid w:val="00D02778"/>
    <w:rsid w:val="00D02A89"/>
    <w:rsid w:val="00D02E9D"/>
    <w:rsid w:val="00D0324E"/>
    <w:rsid w:val="00D036DF"/>
    <w:rsid w:val="00D036F8"/>
    <w:rsid w:val="00D038A0"/>
    <w:rsid w:val="00D03C91"/>
    <w:rsid w:val="00D04189"/>
    <w:rsid w:val="00D0430F"/>
    <w:rsid w:val="00D04404"/>
    <w:rsid w:val="00D049A1"/>
    <w:rsid w:val="00D04BA3"/>
    <w:rsid w:val="00D04E8B"/>
    <w:rsid w:val="00D050F7"/>
    <w:rsid w:val="00D052E2"/>
    <w:rsid w:val="00D0564D"/>
    <w:rsid w:val="00D05C68"/>
    <w:rsid w:val="00D05CA9"/>
    <w:rsid w:val="00D05E20"/>
    <w:rsid w:val="00D06135"/>
    <w:rsid w:val="00D06390"/>
    <w:rsid w:val="00D06524"/>
    <w:rsid w:val="00D0665A"/>
    <w:rsid w:val="00D066ED"/>
    <w:rsid w:val="00D06AB2"/>
    <w:rsid w:val="00D06B4A"/>
    <w:rsid w:val="00D06B4F"/>
    <w:rsid w:val="00D06DAD"/>
    <w:rsid w:val="00D07110"/>
    <w:rsid w:val="00D07523"/>
    <w:rsid w:val="00D0752C"/>
    <w:rsid w:val="00D0792A"/>
    <w:rsid w:val="00D07CAB"/>
    <w:rsid w:val="00D07E08"/>
    <w:rsid w:val="00D07E0A"/>
    <w:rsid w:val="00D07EE8"/>
    <w:rsid w:val="00D07F2B"/>
    <w:rsid w:val="00D100C9"/>
    <w:rsid w:val="00D1037C"/>
    <w:rsid w:val="00D103A4"/>
    <w:rsid w:val="00D10637"/>
    <w:rsid w:val="00D10840"/>
    <w:rsid w:val="00D10C14"/>
    <w:rsid w:val="00D10C2E"/>
    <w:rsid w:val="00D10C62"/>
    <w:rsid w:val="00D10D90"/>
    <w:rsid w:val="00D111BD"/>
    <w:rsid w:val="00D112FE"/>
    <w:rsid w:val="00D114E8"/>
    <w:rsid w:val="00D1188D"/>
    <w:rsid w:val="00D119B9"/>
    <w:rsid w:val="00D11BED"/>
    <w:rsid w:val="00D11F60"/>
    <w:rsid w:val="00D121D4"/>
    <w:rsid w:val="00D121F0"/>
    <w:rsid w:val="00D1225A"/>
    <w:rsid w:val="00D123B3"/>
    <w:rsid w:val="00D125DA"/>
    <w:rsid w:val="00D12BDE"/>
    <w:rsid w:val="00D1351A"/>
    <w:rsid w:val="00D13C9F"/>
    <w:rsid w:val="00D13E8C"/>
    <w:rsid w:val="00D1410E"/>
    <w:rsid w:val="00D142F3"/>
    <w:rsid w:val="00D1433C"/>
    <w:rsid w:val="00D143C1"/>
    <w:rsid w:val="00D14674"/>
    <w:rsid w:val="00D147C8"/>
    <w:rsid w:val="00D14945"/>
    <w:rsid w:val="00D14AA1"/>
    <w:rsid w:val="00D14F5A"/>
    <w:rsid w:val="00D1526C"/>
    <w:rsid w:val="00D1572D"/>
    <w:rsid w:val="00D1577D"/>
    <w:rsid w:val="00D158F4"/>
    <w:rsid w:val="00D15979"/>
    <w:rsid w:val="00D15B96"/>
    <w:rsid w:val="00D16189"/>
    <w:rsid w:val="00D163F2"/>
    <w:rsid w:val="00D16735"/>
    <w:rsid w:val="00D16764"/>
    <w:rsid w:val="00D1685B"/>
    <w:rsid w:val="00D16B08"/>
    <w:rsid w:val="00D16FB9"/>
    <w:rsid w:val="00D172C2"/>
    <w:rsid w:val="00D1781F"/>
    <w:rsid w:val="00D17B85"/>
    <w:rsid w:val="00D17C0C"/>
    <w:rsid w:val="00D17C12"/>
    <w:rsid w:val="00D17C62"/>
    <w:rsid w:val="00D17CBC"/>
    <w:rsid w:val="00D17E3E"/>
    <w:rsid w:val="00D20083"/>
    <w:rsid w:val="00D201F1"/>
    <w:rsid w:val="00D203D4"/>
    <w:rsid w:val="00D207DF"/>
    <w:rsid w:val="00D20CED"/>
    <w:rsid w:val="00D20DEE"/>
    <w:rsid w:val="00D21394"/>
    <w:rsid w:val="00D214E8"/>
    <w:rsid w:val="00D21B1C"/>
    <w:rsid w:val="00D21CA4"/>
    <w:rsid w:val="00D21DA6"/>
    <w:rsid w:val="00D2205A"/>
    <w:rsid w:val="00D222AA"/>
    <w:rsid w:val="00D22849"/>
    <w:rsid w:val="00D22954"/>
    <w:rsid w:val="00D22973"/>
    <w:rsid w:val="00D22C20"/>
    <w:rsid w:val="00D2303E"/>
    <w:rsid w:val="00D23424"/>
    <w:rsid w:val="00D238D0"/>
    <w:rsid w:val="00D23A40"/>
    <w:rsid w:val="00D23FB3"/>
    <w:rsid w:val="00D24100"/>
    <w:rsid w:val="00D245A4"/>
    <w:rsid w:val="00D245BE"/>
    <w:rsid w:val="00D2476A"/>
    <w:rsid w:val="00D24DDD"/>
    <w:rsid w:val="00D250BA"/>
    <w:rsid w:val="00D25739"/>
    <w:rsid w:val="00D25F23"/>
    <w:rsid w:val="00D263EC"/>
    <w:rsid w:val="00D2659A"/>
    <w:rsid w:val="00D269FA"/>
    <w:rsid w:val="00D26B1F"/>
    <w:rsid w:val="00D26B38"/>
    <w:rsid w:val="00D26EA6"/>
    <w:rsid w:val="00D27269"/>
    <w:rsid w:val="00D27639"/>
    <w:rsid w:val="00D277F7"/>
    <w:rsid w:val="00D27A75"/>
    <w:rsid w:val="00D27B44"/>
    <w:rsid w:val="00D27D9C"/>
    <w:rsid w:val="00D27DAE"/>
    <w:rsid w:val="00D30071"/>
    <w:rsid w:val="00D301B1"/>
    <w:rsid w:val="00D3020B"/>
    <w:rsid w:val="00D30247"/>
    <w:rsid w:val="00D30342"/>
    <w:rsid w:val="00D303AF"/>
    <w:rsid w:val="00D305F9"/>
    <w:rsid w:val="00D30BB0"/>
    <w:rsid w:val="00D30DA0"/>
    <w:rsid w:val="00D31003"/>
    <w:rsid w:val="00D3144A"/>
    <w:rsid w:val="00D3187C"/>
    <w:rsid w:val="00D3190E"/>
    <w:rsid w:val="00D31F4E"/>
    <w:rsid w:val="00D31F82"/>
    <w:rsid w:val="00D32013"/>
    <w:rsid w:val="00D320AC"/>
    <w:rsid w:val="00D32447"/>
    <w:rsid w:val="00D3254D"/>
    <w:rsid w:val="00D32570"/>
    <w:rsid w:val="00D326DA"/>
    <w:rsid w:val="00D32B86"/>
    <w:rsid w:val="00D32BB8"/>
    <w:rsid w:val="00D333E9"/>
    <w:rsid w:val="00D33626"/>
    <w:rsid w:val="00D3362E"/>
    <w:rsid w:val="00D33646"/>
    <w:rsid w:val="00D336B6"/>
    <w:rsid w:val="00D33799"/>
    <w:rsid w:val="00D3388C"/>
    <w:rsid w:val="00D33F13"/>
    <w:rsid w:val="00D33F45"/>
    <w:rsid w:val="00D34022"/>
    <w:rsid w:val="00D3413B"/>
    <w:rsid w:val="00D342F8"/>
    <w:rsid w:val="00D34348"/>
    <w:rsid w:val="00D3467A"/>
    <w:rsid w:val="00D346F6"/>
    <w:rsid w:val="00D3472F"/>
    <w:rsid w:val="00D347D6"/>
    <w:rsid w:val="00D347E4"/>
    <w:rsid w:val="00D35186"/>
    <w:rsid w:val="00D35433"/>
    <w:rsid w:val="00D354E7"/>
    <w:rsid w:val="00D35A2F"/>
    <w:rsid w:val="00D3603E"/>
    <w:rsid w:val="00D363DD"/>
    <w:rsid w:val="00D36439"/>
    <w:rsid w:val="00D3661C"/>
    <w:rsid w:val="00D36771"/>
    <w:rsid w:val="00D369E9"/>
    <w:rsid w:val="00D36E61"/>
    <w:rsid w:val="00D37D83"/>
    <w:rsid w:val="00D37EE7"/>
    <w:rsid w:val="00D400F3"/>
    <w:rsid w:val="00D40281"/>
    <w:rsid w:val="00D40603"/>
    <w:rsid w:val="00D40DC1"/>
    <w:rsid w:val="00D41138"/>
    <w:rsid w:val="00D41266"/>
    <w:rsid w:val="00D4162E"/>
    <w:rsid w:val="00D41854"/>
    <w:rsid w:val="00D41A34"/>
    <w:rsid w:val="00D41FAB"/>
    <w:rsid w:val="00D42193"/>
    <w:rsid w:val="00D4292B"/>
    <w:rsid w:val="00D42F47"/>
    <w:rsid w:val="00D43464"/>
    <w:rsid w:val="00D434E7"/>
    <w:rsid w:val="00D43583"/>
    <w:rsid w:val="00D4400D"/>
    <w:rsid w:val="00D4424A"/>
    <w:rsid w:val="00D4456E"/>
    <w:rsid w:val="00D449BD"/>
    <w:rsid w:val="00D44CC0"/>
    <w:rsid w:val="00D44CFD"/>
    <w:rsid w:val="00D4507E"/>
    <w:rsid w:val="00D4517F"/>
    <w:rsid w:val="00D45873"/>
    <w:rsid w:val="00D45B3B"/>
    <w:rsid w:val="00D45C4B"/>
    <w:rsid w:val="00D45EFB"/>
    <w:rsid w:val="00D460AE"/>
    <w:rsid w:val="00D4623A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47131"/>
    <w:rsid w:val="00D4788D"/>
    <w:rsid w:val="00D47B4A"/>
    <w:rsid w:val="00D50151"/>
    <w:rsid w:val="00D501C4"/>
    <w:rsid w:val="00D506A2"/>
    <w:rsid w:val="00D50731"/>
    <w:rsid w:val="00D50790"/>
    <w:rsid w:val="00D507DE"/>
    <w:rsid w:val="00D50814"/>
    <w:rsid w:val="00D509EB"/>
    <w:rsid w:val="00D50BD2"/>
    <w:rsid w:val="00D50CD9"/>
    <w:rsid w:val="00D50D65"/>
    <w:rsid w:val="00D50DA6"/>
    <w:rsid w:val="00D50FCA"/>
    <w:rsid w:val="00D51077"/>
    <w:rsid w:val="00D51420"/>
    <w:rsid w:val="00D515BA"/>
    <w:rsid w:val="00D51921"/>
    <w:rsid w:val="00D521BB"/>
    <w:rsid w:val="00D52606"/>
    <w:rsid w:val="00D52711"/>
    <w:rsid w:val="00D529F6"/>
    <w:rsid w:val="00D52B07"/>
    <w:rsid w:val="00D52B15"/>
    <w:rsid w:val="00D52CE1"/>
    <w:rsid w:val="00D530CD"/>
    <w:rsid w:val="00D532FC"/>
    <w:rsid w:val="00D5333B"/>
    <w:rsid w:val="00D536B1"/>
    <w:rsid w:val="00D53925"/>
    <w:rsid w:val="00D540C4"/>
    <w:rsid w:val="00D54291"/>
    <w:rsid w:val="00D545F2"/>
    <w:rsid w:val="00D54607"/>
    <w:rsid w:val="00D54B60"/>
    <w:rsid w:val="00D54C97"/>
    <w:rsid w:val="00D551BE"/>
    <w:rsid w:val="00D55946"/>
    <w:rsid w:val="00D55987"/>
    <w:rsid w:val="00D55E96"/>
    <w:rsid w:val="00D55F1C"/>
    <w:rsid w:val="00D5616F"/>
    <w:rsid w:val="00D5629E"/>
    <w:rsid w:val="00D564A4"/>
    <w:rsid w:val="00D56820"/>
    <w:rsid w:val="00D5684F"/>
    <w:rsid w:val="00D568D5"/>
    <w:rsid w:val="00D56B41"/>
    <w:rsid w:val="00D56B6E"/>
    <w:rsid w:val="00D56D3B"/>
    <w:rsid w:val="00D56D83"/>
    <w:rsid w:val="00D56ED4"/>
    <w:rsid w:val="00D5709C"/>
    <w:rsid w:val="00D57140"/>
    <w:rsid w:val="00D57462"/>
    <w:rsid w:val="00D577C6"/>
    <w:rsid w:val="00D57AEB"/>
    <w:rsid w:val="00D57C78"/>
    <w:rsid w:val="00D57CB8"/>
    <w:rsid w:val="00D57F23"/>
    <w:rsid w:val="00D6004F"/>
    <w:rsid w:val="00D60109"/>
    <w:rsid w:val="00D60150"/>
    <w:rsid w:val="00D60176"/>
    <w:rsid w:val="00D605DF"/>
    <w:rsid w:val="00D60B79"/>
    <w:rsid w:val="00D60C0E"/>
    <w:rsid w:val="00D61291"/>
    <w:rsid w:val="00D612B9"/>
    <w:rsid w:val="00D61491"/>
    <w:rsid w:val="00D614E4"/>
    <w:rsid w:val="00D617FF"/>
    <w:rsid w:val="00D61967"/>
    <w:rsid w:val="00D61A53"/>
    <w:rsid w:val="00D61C5A"/>
    <w:rsid w:val="00D621C6"/>
    <w:rsid w:val="00D624E9"/>
    <w:rsid w:val="00D625E7"/>
    <w:rsid w:val="00D6269E"/>
    <w:rsid w:val="00D6270E"/>
    <w:rsid w:val="00D62822"/>
    <w:rsid w:val="00D62B5C"/>
    <w:rsid w:val="00D62C04"/>
    <w:rsid w:val="00D62C07"/>
    <w:rsid w:val="00D62CC8"/>
    <w:rsid w:val="00D638BC"/>
    <w:rsid w:val="00D63A0B"/>
    <w:rsid w:val="00D63C18"/>
    <w:rsid w:val="00D63E9A"/>
    <w:rsid w:val="00D63F74"/>
    <w:rsid w:val="00D640A0"/>
    <w:rsid w:val="00D64296"/>
    <w:rsid w:val="00D645C5"/>
    <w:rsid w:val="00D648FB"/>
    <w:rsid w:val="00D64C34"/>
    <w:rsid w:val="00D64F9D"/>
    <w:rsid w:val="00D650B6"/>
    <w:rsid w:val="00D65230"/>
    <w:rsid w:val="00D65546"/>
    <w:rsid w:val="00D6577E"/>
    <w:rsid w:val="00D65B90"/>
    <w:rsid w:val="00D65D1B"/>
    <w:rsid w:val="00D66375"/>
    <w:rsid w:val="00D664C4"/>
    <w:rsid w:val="00D66586"/>
    <w:rsid w:val="00D668F3"/>
    <w:rsid w:val="00D669C3"/>
    <w:rsid w:val="00D66A40"/>
    <w:rsid w:val="00D66DEB"/>
    <w:rsid w:val="00D6736D"/>
    <w:rsid w:val="00D673DD"/>
    <w:rsid w:val="00D673E8"/>
    <w:rsid w:val="00D6768F"/>
    <w:rsid w:val="00D67C01"/>
    <w:rsid w:val="00D67E0C"/>
    <w:rsid w:val="00D70048"/>
    <w:rsid w:val="00D706A1"/>
    <w:rsid w:val="00D70789"/>
    <w:rsid w:val="00D708E6"/>
    <w:rsid w:val="00D709E3"/>
    <w:rsid w:val="00D70CAE"/>
    <w:rsid w:val="00D70D07"/>
    <w:rsid w:val="00D71209"/>
    <w:rsid w:val="00D712AC"/>
    <w:rsid w:val="00D71375"/>
    <w:rsid w:val="00D71408"/>
    <w:rsid w:val="00D71531"/>
    <w:rsid w:val="00D71549"/>
    <w:rsid w:val="00D716A7"/>
    <w:rsid w:val="00D7176B"/>
    <w:rsid w:val="00D71892"/>
    <w:rsid w:val="00D7225D"/>
    <w:rsid w:val="00D722BB"/>
    <w:rsid w:val="00D7232B"/>
    <w:rsid w:val="00D72404"/>
    <w:rsid w:val="00D725FD"/>
    <w:rsid w:val="00D7289B"/>
    <w:rsid w:val="00D73113"/>
    <w:rsid w:val="00D731B7"/>
    <w:rsid w:val="00D7339C"/>
    <w:rsid w:val="00D73451"/>
    <w:rsid w:val="00D7350B"/>
    <w:rsid w:val="00D73704"/>
    <w:rsid w:val="00D73836"/>
    <w:rsid w:val="00D738AA"/>
    <w:rsid w:val="00D73D87"/>
    <w:rsid w:val="00D73F46"/>
    <w:rsid w:val="00D741DD"/>
    <w:rsid w:val="00D74212"/>
    <w:rsid w:val="00D74403"/>
    <w:rsid w:val="00D7445F"/>
    <w:rsid w:val="00D749F9"/>
    <w:rsid w:val="00D74E33"/>
    <w:rsid w:val="00D74EB7"/>
    <w:rsid w:val="00D74F84"/>
    <w:rsid w:val="00D7521A"/>
    <w:rsid w:val="00D754BC"/>
    <w:rsid w:val="00D7555F"/>
    <w:rsid w:val="00D759DC"/>
    <w:rsid w:val="00D75E2F"/>
    <w:rsid w:val="00D760CA"/>
    <w:rsid w:val="00D7629E"/>
    <w:rsid w:val="00D764EA"/>
    <w:rsid w:val="00D76A77"/>
    <w:rsid w:val="00D76A94"/>
    <w:rsid w:val="00D76ADC"/>
    <w:rsid w:val="00D76EAD"/>
    <w:rsid w:val="00D773D4"/>
    <w:rsid w:val="00D77502"/>
    <w:rsid w:val="00D779F0"/>
    <w:rsid w:val="00D77AAD"/>
    <w:rsid w:val="00D77C35"/>
    <w:rsid w:val="00D77CC3"/>
    <w:rsid w:val="00D77DDF"/>
    <w:rsid w:val="00D77F4C"/>
    <w:rsid w:val="00D80239"/>
    <w:rsid w:val="00D80563"/>
    <w:rsid w:val="00D807CF"/>
    <w:rsid w:val="00D80888"/>
    <w:rsid w:val="00D80E01"/>
    <w:rsid w:val="00D80E94"/>
    <w:rsid w:val="00D81126"/>
    <w:rsid w:val="00D81234"/>
    <w:rsid w:val="00D813EC"/>
    <w:rsid w:val="00D81483"/>
    <w:rsid w:val="00D81583"/>
    <w:rsid w:val="00D8159E"/>
    <w:rsid w:val="00D81D60"/>
    <w:rsid w:val="00D81F47"/>
    <w:rsid w:val="00D82049"/>
    <w:rsid w:val="00D82067"/>
    <w:rsid w:val="00D820F6"/>
    <w:rsid w:val="00D821F9"/>
    <w:rsid w:val="00D8231C"/>
    <w:rsid w:val="00D8251D"/>
    <w:rsid w:val="00D82CB8"/>
    <w:rsid w:val="00D82DC1"/>
    <w:rsid w:val="00D82DF4"/>
    <w:rsid w:val="00D834C5"/>
    <w:rsid w:val="00D835EC"/>
    <w:rsid w:val="00D837F4"/>
    <w:rsid w:val="00D83B3B"/>
    <w:rsid w:val="00D83DBA"/>
    <w:rsid w:val="00D83E09"/>
    <w:rsid w:val="00D83FF5"/>
    <w:rsid w:val="00D84356"/>
    <w:rsid w:val="00D843EF"/>
    <w:rsid w:val="00D843FB"/>
    <w:rsid w:val="00D8450C"/>
    <w:rsid w:val="00D845E6"/>
    <w:rsid w:val="00D84780"/>
    <w:rsid w:val="00D8494E"/>
    <w:rsid w:val="00D84E5E"/>
    <w:rsid w:val="00D84F16"/>
    <w:rsid w:val="00D850E7"/>
    <w:rsid w:val="00D8519E"/>
    <w:rsid w:val="00D8572F"/>
    <w:rsid w:val="00D85973"/>
    <w:rsid w:val="00D85CA4"/>
    <w:rsid w:val="00D85D22"/>
    <w:rsid w:val="00D8607B"/>
    <w:rsid w:val="00D861F3"/>
    <w:rsid w:val="00D86632"/>
    <w:rsid w:val="00D86639"/>
    <w:rsid w:val="00D866BC"/>
    <w:rsid w:val="00D86941"/>
    <w:rsid w:val="00D86A09"/>
    <w:rsid w:val="00D86A84"/>
    <w:rsid w:val="00D86D76"/>
    <w:rsid w:val="00D86E66"/>
    <w:rsid w:val="00D8742D"/>
    <w:rsid w:val="00D87523"/>
    <w:rsid w:val="00D875C8"/>
    <w:rsid w:val="00D8762C"/>
    <w:rsid w:val="00D8773C"/>
    <w:rsid w:val="00D87916"/>
    <w:rsid w:val="00D87BC1"/>
    <w:rsid w:val="00D87DFA"/>
    <w:rsid w:val="00D90055"/>
    <w:rsid w:val="00D90350"/>
    <w:rsid w:val="00D90398"/>
    <w:rsid w:val="00D903AD"/>
    <w:rsid w:val="00D90823"/>
    <w:rsid w:val="00D90B11"/>
    <w:rsid w:val="00D91241"/>
    <w:rsid w:val="00D91462"/>
    <w:rsid w:val="00D915FC"/>
    <w:rsid w:val="00D91986"/>
    <w:rsid w:val="00D91B6C"/>
    <w:rsid w:val="00D920E9"/>
    <w:rsid w:val="00D921BF"/>
    <w:rsid w:val="00D92209"/>
    <w:rsid w:val="00D923E2"/>
    <w:rsid w:val="00D9256B"/>
    <w:rsid w:val="00D929B8"/>
    <w:rsid w:val="00D92A49"/>
    <w:rsid w:val="00D92DA8"/>
    <w:rsid w:val="00D92F2F"/>
    <w:rsid w:val="00D92F7B"/>
    <w:rsid w:val="00D9309B"/>
    <w:rsid w:val="00D9312F"/>
    <w:rsid w:val="00D9320B"/>
    <w:rsid w:val="00D932E1"/>
    <w:rsid w:val="00D93567"/>
    <w:rsid w:val="00D93AFF"/>
    <w:rsid w:val="00D93BCE"/>
    <w:rsid w:val="00D93EE0"/>
    <w:rsid w:val="00D942F1"/>
    <w:rsid w:val="00D945B6"/>
    <w:rsid w:val="00D9471E"/>
    <w:rsid w:val="00D94756"/>
    <w:rsid w:val="00D94B56"/>
    <w:rsid w:val="00D94EA1"/>
    <w:rsid w:val="00D94EE3"/>
    <w:rsid w:val="00D95005"/>
    <w:rsid w:val="00D950DE"/>
    <w:rsid w:val="00D95103"/>
    <w:rsid w:val="00D95648"/>
    <w:rsid w:val="00D95866"/>
    <w:rsid w:val="00D95AAA"/>
    <w:rsid w:val="00D95B7B"/>
    <w:rsid w:val="00D95CDB"/>
    <w:rsid w:val="00D95E16"/>
    <w:rsid w:val="00D962A2"/>
    <w:rsid w:val="00D9667F"/>
    <w:rsid w:val="00D966C2"/>
    <w:rsid w:val="00D96888"/>
    <w:rsid w:val="00D969E4"/>
    <w:rsid w:val="00D96EDA"/>
    <w:rsid w:val="00D9787D"/>
    <w:rsid w:val="00D97A69"/>
    <w:rsid w:val="00D97D94"/>
    <w:rsid w:val="00DA0716"/>
    <w:rsid w:val="00DA0DCF"/>
    <w:rsid w:val="00DA16EA"/>
    <w:rsid w:val="00DA1D42"/>
    <w:rsid w:val="00DA1F91"/>
    <w:rsid w:val="00DA214E"/>
    <w:rsid w:val="00DA25B2"/>
    <w:rsid w:val="00DA290A"/>
    <w:rsid w:val="00DA2957"/>
    <w:rsid w:val="00DA29E8"/>
    <w:rsid w:val="00DA2ACD"/>
    <w:rsid w:val="00DA33B5"/>
    <w:rsid w:val="00DA342C"/>
    <w:rsid w:val="00DA3494"/>
    <w:rsid w:val="00DA352B"/>
    <w:rsid w:val="00DA3F9F"/>
    <w:rsid w:val="00DA4482"/>
    <w:rsid w:val="00DA4C2A"/>
    <w:rsid w:val="00DA4F27"/>
    <w:rsid w:val="00DA4F4B"/>
    <w:rsid w:val="00DA4FB2"/>
    <w:rsid w:val="00DA5078"/>
    <w:rsid w:val="00DA50C7"/>
    <w:rsid w:val="00DA52D4"/>
    <w:rsid w:val="00DA5BD8"/>
    <w:rsid w:val="00DA5C9E"/>
    <w:rsid w:val="00DA5F2D"/>
    <w:rsid w:val="00DA6250"/>
    <w:rsid w:val="00DA63DC"/>
    <w:rsid w:val="00DA6903"/>
    <w:rsid w:val="00DA6A25"/>
    <w:rsid w:val="00DA6C1E"/>
    <w:rsid w:val="00DA6C3D"/>
    <w:rsid w:val="00DA6D78"/>
    <w:rsid w:val="00DA6E28"/>
    <w:rsid w:val="00DA6F17"/>
    <w:rsid w:val="00DA71A0"/>
    <w:rsid w:val="00DA74A2"/>
    <w:rsid w:val="00DA76DF"/>
    <w:rsid w:val="00DA796F"/>
    <w:rsid w:val="00DA7A72"/>
    <w:rsid w:val="00DA7C0E"/>
    <w:rsid w:val="00DA7D29"/>
    <w:rsid w:val="00DB07A7"/>
    <w:rsid w:val="00DB0A1F"/>
    <w:rsid w:val="00DB0ABE"/>
    <w:rsid w:val="00DB0B88"/>
    <w:rsid w:val="00DB0C4A"/>
    <w:rsid w:val="00DB0C6E"/>
    <w:rsid w:val="00DB0D2D"/>
    <w:rsid w:val="00DB0E9F"/>
    <w:rsid w:val="00DB1195"/>
    <w:rsid w:val="00DB125D"/>
    <w:rsid w:val="00DB1378"/>
    <w:rsid w:val="00DB189D"/>
    <w:rsid w:val="00DB19E8"/>
    <w:rsid w:val="00DB1F56"/>
    <w:rsid w:val="00DB1FD8"/>
    <w:rsid w:val="00DB202E"/>
    <w:rsid w:val="00DB23E6"/>
    <w:rsid w:val="00DB24FD"/>
    <w:rsid w:val="00DB2C38"/>
    <w:rsid w:val="00DB30CB"/>
    <w:rsid w:val="00DB38F4"/>
    <w:rsid w:val="00DB3901"/>
    <w:rsid w:val="00DB3C6C"/>
    <w:rsid w:val="00DB3F39"/>
    <w:rsid w:val="00DB4673"/>
    <w:rsid w:val="00DB487C"/>
    <w:rsid w:val="00DB49DA"/>
    <w:rsid w:val="00DB4F1E"/>
    <w:rsid w:val="00DB5850"/>
    <w:rsid w:val="00DB587E"/>
    <w:rsid w:val="00DB589E"/>
    <w:rsid w:val="00DB5A1E"/>
    <w:rsid w:val="00DB6335"/>
    <w:rsid w:val="00DB63CE"/>
    <w:rsid w:val="00DB6451"/>
    <w:rsid w:val="00DB6B2A"/>
    <w:rsid w:val="00DB70C2"/>
    <w:rsid w:val="00DB7165"/>
    <w:rsid w:val="00DB7429"/>
    <w:rsid w:val="00DB7556"/>
    <w:rsid w:val="00DB7661"/>
    <w:rsid w:val="00DB766B"/>
    <w:rsid w:val="00DB77DC"/>
    <w:rsid w:val="00DB7881"/>
    <w:rsid w:val="00DB7A19"/>
    <w:rsid w:val="00DB7B18"/>
    <w:rsid w:val="00DB7D5D"/>
    <w:rsid w:val="00DC037C"/>
    <w:rsid w:val="00DC0667"/>
    <w:rsid w:val="00DC08F3"/>
    <w:rsid w:val="00DC09D1"/>
    <w:rsid w:val="00DC0BE4"/>
    <w:rsid w:val="00DC0D0F"/>
    <w:rsid w:val="00DC1041"/>
    <w:rsid w:val="00DC12FF"/>
    <w:rsid w:val="00DC1939"/>
    <w:rsid w:val="00DC1FF3"/>
    <w:rsid w:val="00DC2788"/>
    <w:rsid w:val="00DC2AD8"/>
    <w:rsid w:val="00DC2BEB"/>
    <w:rsid w:val="00DC2CBB"/>
    <w:rsid w:val="00DC2DD4"/>
    <w:rsid w:val="00DC31D4"/>
    <w:rsid w:val="00DC3594"/>
    <w:rsid w:val="00DC3924"/>
    <w:rsid w:val="00DC3DC0"/>
    <w:rsid w:val="00DC4051"/>
    <w:rsid w:val="00DC4505"/>
    <w:rsid w:val="00DC46AC"/>
    <w:rsid w:val="00DC46CA"/>
    <w:rsid w:val="00DC4A6B"/>
    <w:rsid w:val="00DC4D48"/>
    <w:rsid w:val="00DC4E32"/>
    <w:rsid w:val="00DC4FB2"/>
    <w:rsid w:val="00DC553E"/>
    <w:rsid w:val="00DC5693"/>
    <w:rsid w:val="00DC6611"/>
    <w:rsid w:val="00DC66B2"/>
    <w:rsid w:val="00DC6A3C"/>
    <w:rsid w:val="00DC6F6B"/>
    <w:rsid w:val="00DC7131"/>
    <w:rsid w:val="00DC7196"/>
    <w:rsid w:val="00DC76B4"/>
    <w:rsid w:val="00DC7802"/>
    <w:rsid w:val="00DC7CF0"/>
    <w:rsid w:val="00DD0375"/>
    <w:rsid w:val="00DD06D0"/>
    <w:rsid w:val="00DD0BA8"/>
    <w:rsid w:val="00DD0BDA"/>
    <w:rsid w:val="00DD0D78"/>
    <w:rsid w:val="00DD13A1"/>
    <w:rsid w:val="00DD1488"/>
    <w:rsid w:val="00DD1787"/>
    <w:rsid w:val="00DD18F5"/>
    <w:rsid w:val="00DD1F44"/>
    <w:rsid w:val="00DD2070"/>
    <w:rsid w:val="00DD229F"/>
    <w:rsid w:val="00DD2369"/>
    <w:rsid w:val="00DD2B28"/>
    <w:rsid w:val="00DD2B8E"/>
    <w:rsid w:val="00DD4091"/>
    <w:rsid w:val="00DD409A"/>
    <w:rsid w:val="00DD40D1"/>
    <w:rsid w:val="00DD41C2"/>
    <w:rsid w:val="00DD4210"/>
    <w:rsid w:val="00DD4686"/>
    <w:rsid w:val="00DD4E20"/>
    <w:rsid w:val="00DD5591"/>
    <w:rsid w:val="00DD5597"/>
    <w:rsid w:val="00DD57D6"/>
    <w:rsid w:val="00DD5989"/>
    <w:rsid w:val="00DD5D65"/>
    <w:rsid w:val="00DD6358"/>
    <w:rsid w:val="00DD6491"/>
    <w:rsid w:val="00DD68EC"/>
    <w:rsid w:val="00DD6CA1"/>
    <w:rsid w:val="00DD6E24"/>
    <w:rsid w:val="00DD6F72"/>
    <w:rsid w:val="00DD6FEC"/>
    <w:rsid w:val="00DD7078"/>
    <w:rsid w:val="00DD72A1"/>
    <w:rsid w:val="00DD737B"/>
    <w:rsid w:val="00DD73A4"/>
    <w:rsid w:val="00DD74CC"/>
    <w:rsid w:val="00DD7F28"/>
    <w:rsid w:val="00DE01B7"/>
    <w:rsid w:val="00DE0358"/>
    <w:rsid w:val="00DE057D"/>
    <w:rsid w:val="00DE140B"/>
    <w:rsid w:val="00DE150D"/>
    <w:rsid w:val="00DE1693"/>
    <w:rsid w:val="00DE1B23"/>
    <w:rsid w:val="00DE1BA7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8B4"/>
    <w:rsid w:val="00DE3E53"/>
    <w:rsid w:val="00DE3F55"/>
    <w:rsid w:val="00DE4463"/>
    <w:rsid w:val="00DE455A"/>
    <w:rsid w:val="00DE459C"/>
    <w:rsid w:val="00DE46BE"/>
    <w:rsid w:val="00DE48AD"/>
    <w:rsid w:val="00DE4B5D"/>
    <w:rsid w:val="00DE5244"/>
    <w:rsid w:val="00DE552C"/>
    <w:rsid w:val="00DE58AF"/>
    <w:rsid w:val="00DE5B07"/>
    <w:rsid w:val="00DE5C20"/>
    <w:rsid w:val="00DE5DD6"/>
    <w:rsid w:val="00DE5E80"/>
    <w:rsid w:val="00DE61E3"/>
    <w:rsid w:val="00DE628C"/>
    <w:rsid w:val="00DE630B"/>
    <w:rsid w:val="00DE6433"/>
    <w:rsid w:val="00DE6657"/>
    <w:rsid w:val="00DE6F39"/>
    <w:rsid w:val="00DE6FBA"/>
    <w:rsid w:val="00DE721A"/>
    <w:rsid w:val="00DE726E"/>
    <w:rsid w:val="00DE7C2E"/>
    <w:rsid w:val="00DE7C57"/>
    <w:rsid w:val="00DF003F"/>
    <w:rsid w:val="00DF0254"/>
    <w:rsid w:val="00DF0516"/>
    <w:rsid w:val="00DF0554"/>
    <w:rsid w:val="00DF0882"/>
    <w:rsid w:val="00DF0899"/>
    <w:rsid w:val="00DF08B8"/>
    <w:rsid w:val="00DF12CB"/>
    <w:rsid w:val="00DF1576"/>
    <w:rsid w:val="00DF19C4"/>
    <w:rsid w:val="00DF1CBE"/>
    <w:rsid w:val="00DF1D34"/>
    <w:rsid w:val="00DF1E13"/>
    <w:rsid w:val="00DF1E90"/>
    <w:rsid w:val="00DF1FEF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3B7"/>
    <w:rsid w:val="00DF3443"/>
    <w:rsid w:val="00DF34D8"/>
    <w:rsid w:val="00DF368A"/>
    <w:rsid w:val="00DF3A25"/>
    <w:rsid w:val="00DF3FCD"/>
    <w:rsid w:val="00DF402A"/>
    <w:rsid w:val="00DF412B"/>
    <w:rsid w:val="00DF4261"/>
    <w:rsid w:val="00DF480D"/>
    <w:rsid w:val="00DF4E48"/>
    <w:rsid w:val="00DF4E84"/>
    <w:rsid w:val="00DF539E"/>
    <w:rsid w:val="00DF53A2"/>
    <w:rsid w:val="00DF53F5"/>
    <w:rsid w:val="00DF5493"/>
    <w:rsid w:val="00DF5651"/>
    <w:rsid w:val="00DF5D7E"/>
    <w:rsid w:val="00DF6EF9"/>
    <w:rsid w:val="00DF701B"/>
    <w:rsid w:val="00DF712A"/>
    <w:rsid w:val="00DF73C6"/>
    <w:rsid w:val="00DF74B4"/>
    <w:rsid w:val="00DF7546"/>
    <w:rsid w:val="00DF7988"/>
    <w:rsid w:val="00DF7EDA"/>
    <w:rsid w:val="00E00026"/>
    <w:rsid w:val="00E00307"/>
    <w:rsid w:val="00E0031C"/>
    <w:rsid w:val="00E00353"/>
    <w:rsid w:val="00E00817"/>
    <w:rsid w:val="00E0097F"/>
    <w:rsid w:val="00E00AE4"/>
    <w:rsid w:val="00E00CAC"/>
    <w:rsid w:val="00E00F7F"/>
    <w:rsid w:val="00E01179"/>
    <w:rsid w:val="00E01543"/>
    <w:rsid w:val="00E017AD"/>
    <w:rsid w:val="00E018AB"/>
    <w:rsid w:val="00E01E74"/>
    <w:rsid w:val="00E0201E"/>
    <w:rsid w:val="00E021C3"/>
    <w:rsid w:val="00E02368"/>
    <w:rsid w:val="00E024E8"/>
    <w:rsid w:val="00E02617"/>
    <w:rsid w:val="00E02693"/>
    <w:rsid w:val="00E02736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5C2"/>
    <w:rsid w:val="00E04916"/>
    <w:rsid w:val="00E04BC8"/>
    <w:rsid w:val="00E04E95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D57"/>
    <w:rsid w:val="00E05E71"/>
    <w:rsid w:val="00E05EB2"/>
    <w:rsid w:val="00E0601F"/>
    <w:rsid w:val="00E06352"/>
    <w:rsid w:val="00E063E7"/>
    <w:rsid w:val="00E0653B"/>
    <w:rsid w:val="00E06740"/>
    <w:rsid w:val="00E06BD1"/>
    <w:rsid w:val="00E06E29"/>
    <w:rsid w:val="00E06F22"/>
    <w:rsid w:val="00E06FFF"/>
    <w:rsid w:val="00E0709F"/>
    <w:rsid w:val="00E078C7"/>
    <w:rsid w:val="00E07CA8"/>
    <w:rsid w:val="00E100A6"/>
    <w:rsid w:val="00E103B8"/>
    <w:rsid w:val="00E108E5"/>
    <w:rsid w:val="00E109EE"/>
    <w:rsid w:val="00E10B32"/>
    <w:rsid w:val="00E10C1B"/>
    <w:rsid w:val="00E10D7B"/>
    <w:rsid w:val="00E10FDB"/>
    <w:rsid w:val="00E111AE"/>
    <w:rsid w:val="00E113F7"/>
    <w:rsid w:val="00E116F4"/>
    <w:rsid w:val="00E117AD"/>
    <w:rsid w:val="00E117B0"/>
    <w:rsid w:val="00E117F3"/>
    <w:rsid w:val="00E1185E"/>
    <w:rsid w:val="00E1199D"/>
    <w:rsid w:val="00E11F99"/>
    <w:rsid w:val="00E1242C"/>
    <w:rsid w:val="00E124D2"/>
    <w:rsid w:val="00E128E2"/>
    <w:rsid w:val="00E12B2F"/>
    <w:rsid w:val="00E12BC6"/>
    <w:rsid w:val="00E12C5F"/>
    <w:rsid w:val="00E12F37"/>
    <w:rsid w:val="00E12FD2"/>
    <w:rsid w:val="00E1310C"/>
    <w:rsid w:val="00E13335"/>
    <w:rsid w:val="00E1361C"/>
    <w:rsid w:val="00E13976"/>
    <w:rsid w:val="00E13AC7"/>
    <w:rsid w:val="00E13D18"/>
    <w:rsid w:val="00E13E42"/>
    <w:rsid w:val="00E14178"/>
    <w:rsid w:val="00E14560"/>
    <w:rsid w:val="00E14D5E"/>
    <w:rsid w:val="00E14D63"/>
    <w:rsid w:val="00E14D9B"/>
    <w:rsid w:val="00E14E4B"/>
    <w:rsid w:val="00E154FE"/>
    <w:rsid w:val="00E15651"/>
    <w:rsid w:val="00E1599F"/>
    <w:rsid w:val="00E15C19"/>
    <w:rsid w:val="00E16062"/>
    <w:rsid w:val="00E16214"/>
    <w:rsid w:val="00E1622B"/>
    <w:rsid w:val="00E16731"/>
    <w:rsid w:val="00E16825"/>
    <w:rsid w:val="00E169F7"/>
    <w:rsid w:val="00E16ABF"/>
    <w:rsid w:val="00E16B79"/>
    <w:rsid w:val="00E16B8D"/>
    <w:rsid w:val="00E16B8F"/>
    <w:rsid w:val="00E16E19"/>
    <w:rsid w:val="00E1701F"/>
    <w:rsid w:val="00E17254"/>
    <w:rsid w:val="00E17358"/>
    <w:rsid w:val="00E1757D"/>
    <w:rsid w:val="00E17725"/>
    <w:rsid w:val="00E17827"/>
    <w:rsid w:val="00E179A4"/>
    <w:rsid w:val="00E17B38"/>
    <w:rsid w:val="00E204BE"/>
    <w:rsid w:val="00E20706"/>
    <w:rsid w:val="00E2097F"/>
    <w:rsid w:val="00E209B6"/>
    <w:rsid w:val="00E20C2D"/>
    <w:rsid w:val="00E20DF4"/>
    <w:rsid w:val="00E20FD9"/>
    <w:rsid w:val="00E21110"/>
    <w:rsid w:val="00E2113B"/>
    <w:rsid w:val="00E21276"/>
    <w:rsid w:val="00E213EC"/>
    <w:rsid w:val="00E21450"/>
    <w:rsid w:val="00E21489"/>
    <w:rsid w:val="00E215AA"/>
    <w:rsid w:val="00E21862"/>
    <w:rsid w:val="00E21B7A"/>
    <w:rsid w:val="00E21F0C"/>
    <w:rsid w:val="00E21F33"/>
    <w:rsid w:val="00E22150"/>
    <w:rsid w:val="00E221C3"/>
    <w:rsid w:val="00E2230D"/>
    <w:rsid w:val="00E2237D"/>
    <w:rsid w:val="00E22885"/>
    <w:rsid w:val="00E228A1"/>
    <w:rsid w:val="00E230B2"/>
    <w:rsid w:val="00E2366C"/>
    <w:rsid w:val="00E23936"/>
    <w:rsid w:val="00E23AD1"/>
    <w:rsid w:val="00E23DCE"/>
    <w:rsid w:val="00E23DE5"/>
    <w:rsid w:val="00E23E6D"/>
    <w:rsid w:val="00E241CA"/>
    <w:rsid w:val="00E242E3"/>
    <w:rsid w:val="00E243B0"/>
    <w:rsid w:val="00E244E3"/>
    <w:rsid w:val="00E24BEF"/>
    <w:rsid w:val="00E24F66"/>
    <w:rsid w:val="00E24F7A"/>
    <w:rsid w:val="00E25193"/>
    <w:rsid w:val="00E251B1"/>
    <w:rsid w:val="00E25264"/>
    <w:rsid w:val="00E255B6"/>
    <w:rsid w:val="00E257E7"/>
    <w:rsid w:val="00E259CB"/>
    <w:rsid w:val="00E259F6"/>
    <w:rsid w:val="00E26332"/>
    <w:rsid w:val="00E263E1"/>
    <w:rsid w:val="00E26658"/>
    <w:rsid w:val="00E2672E"/>
    <w:rsid w:val="00E26890"/>
    <w:rsid w:val="00E269EF"/>
    <w:rsid w:val="00E26A2C"/>
    <w:rsid w:val="00E26B82"/>
    <w:rsid w:val="00E26D75"/>
    <w:rsid w:val="00E26F23"/>
    <w:rsid w:val="00E270D7"/>
    <w:rsid w:val="00E2785E"/>
    <w:rsid w:val="00E2787A"/>
    <w:rsid w:val="00E278F4"/>
    <w:rsid w:val="00E27A34"/>
    <w:rsid w:val="00E27CBF"/>
    <w:rsid w:val="00E27F8C"/>
    <w:rsid w:val="00E30623"/>
    <w:rsid w:val="00E30734"/>
    <w:rsid w:val="00E30831"/>
    <w:rsid w:val="00E30BCF"/>
    <w:rsid w:val="00E30D08"/>
    <w:rsid w:val="00E30E5C"/>
    <w:rsid w:val="00E31457"/>
    <w:rsid w:val="00E31880"/>
    <w:rsid w:val="00E31C30"/>
    <w:rsid w:val="00E32064"/>
    <w:rsid w:val="00E3230A"/>
    <w:rsid w:val="00E324C3"/>
    <w:rsid w:val="00E3265B"/>
    <w:rsid w:val="00E32718"/>
    <w:rsid w:val="00E32B1C"/>
    <w:rsid w:val="00E332D8"/>
    <w:rsid w:val="00E33337"/>
    <w:rsid w:val="00E333F9"/>
    <w:rsid w:val="00E33785"/>
    <w:rsid w:val="00E33A0F"/>
    <w:rsid w:val="00E33F25"/>
    <w:rsid w:val="00E33FD7"/>
    <w:rsid w:val="00E341D2"/>
    <w:rsid w:val="00E3432A"/>
    <w:rsid w:val="00E345AB"/>
    <w:rsid w:val="00E3503A"/>
    <w:rsid w:val="00E3534A"/>
    <w:rsid w:val="00E3536F"/>
    <w:rsid w:val="00E35676"/>
    <w:rsid w:val="00E359FD"/>
    <w:rsid w:val="00E35C8B"/>
    <w:rsid w:val="00E3643B"/>
    <w:rsid w:val="00E364F0"/>
    <w:rsid w:val="00E36D39"/>
    <w:rsid w:val="00E36D95"/>
    <w:rsid w:val="00E36F3D"/>
    <w:rsid w:val="00E37193"/>
    <w:rsid w:val="00E372D9"/>
    <w:rsid w:val="00E37653"/>
    <w:rsid w:val="00E37737"/>
    <w:rsid w:val="00E3778A"/>
    <w:rsid w:val="00E37BA8"/>
    <w:rsid w:val="00E37C96"/>
    <w:rsid w:val="00E37F4E"/>
    <w:rsid w:val="00E40168"/>
    <w:rsid w:val="00E402A5"/>
    <w:rsid w:val="00E407D8"/>
    <w:rsid w:val="00E40812"/>
    <w:rsid w:val="00E40837"/>
    <w:rsid w:val="00E40978"/>
    <w:rsid w:val="00E40C26"/>
    <w:rsid w:val="00E40D84"/>
    <w:rsid w:val="00E416CC"/>
    <w:rsid w:val="00E416F8"/>
    <w:rsid w:val="00E41938"/>
    <w:rsid w:val="00E4194B"/>
    <w:rsid w:val="00E41A58"/>
    <w:rsid w:val="00E41AE2"/>
    <w:rsid w:val="00E41B95"/>
    <w:rsid w:val="00E41D65"/>
    <w:rsid w:val="00E41D86"/>
    <w:rsid w:val="00E41E6A"/>
    <w:rsid w:val="00E423D7"/>
    <w:rsid w:val="00E42431"/>
    <w:rsid w:val="00E42779"/>
    <w:rsid w:val="00E42C4B"/>
    <w:rsid w:val="00E42E64"/>
    <w:rsid w:val="00E42E7D"/>
    <w:rsid w:val="00E434C7"/>
    <w:rsid w:val="00E4395B"/>
    <w:rsid w:val="00E43D04"/>
    <w:rsid w:val="00E4409A"/>
    <w:rsid w:val="00E44248"/>
    <w:rsid w:val="00E44AC1"/>
    <w:rsid w:val="00E44AD9"/>
    <w:rsid w:val="00E45062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2AE"/>
    <w:rsid w:val="00E46573"/>
    <w:rsid w:val="00E465BF"/>
    <w:rsid w:val="00E46824"/>
    <w:rsid w:val="00E46826"/>
    <w:rsid w:val="00E4697D"/>
    <w:rsid w:val="00E46C98"/>
    <w:rsid w:val="00E46F50"/>
    <w:rsid w:val="00E472C8"/>
    <w:rsid w:val="00E47457"/>
    <w:rsid w:val="00E47673"/>
    <w:rsid w:val="00E47ABF"/>
    <w:rsid w:val="00E47BF3"/>
    <w:rsid w:val="00E47C97"/>
    <w:rsid w:val="00E47D91"/>
    <w:rsid w:val="00E47E6E"/>
    <w:rsid w:val="00E501B7"/>
    <w:rsid w:val="00E50BE9"/>
    <w:rsid w:val="00E50F01"/>
    <w:rsid w:val="00E51282"/>
    <w:rsid w:val="00E51311"/>
    <w:rsid w:val="00E5159F"/>
    <w:rsid w:val="00E51729"/>
    <w:rsid w:val="00E517B9"/>
    <w:rsid w:val="00E518C8"/>
    <w:rsid w:val="00E51A9E"/>
    <w:rsid w:val="00E51B68"/>
    <w:rsid w:val="00E51CBB"/>
    <w:rsid w:val="00E51DA3"/>
    <w:rsid w:val="00E51E1F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2C2"/>
    <w:rsid w:val="00E53D04"/>
    <w:rsid w:val="00E53DB6"/>
    <w:rsid w:val="00E540FA"/>
    <w:rsid w:val="00E5413F"/>
    <w:rsid w:val="00E5447A"/>
    <w:rsid w:val="00E54657"/>
    <w:rsid w:val="00E54AB8"/>
    <w:rsid w:val="00E54CF3"/>
    <w:rsid w:val="00E54D05"/>
    <w:rsid w:val="00E54D2E"/>
    <w:rsid w:val="00E552F7"/>
    <w:rsid w:val="00E55871"/>
    <w:rsid w:val="00E55D51"/>
    <w:rsid w:val="00E55DAE"/>
    <w:rsid w:val="00E55FBE"/>
    <w:rsid w:val="00E55FEC"/>
    <w:rsid w:val="00E5652C"/>
    <w:rsid w:val="00E5660A"/>
    <w:rsid w:val="00E568BB"/>
    <w:rsid w:val="00E569D8"/>
    <w:rsid w:val="00E56DD3"/>
    <w:rsid w:val="00E57063"/>
    <w:rsid w:val="00E570E2"/>
    <w:rsid w:val="00E57134"/>
    <w:rsid w:val="00E5720C"/>
    <w:rsid w:val="00E57552"/>
    <w:rsid w:val="00E575C5"/>
    <w:rsid w:val="00E57673"/>
    <w:rsid w:val="00E57A51"/>
    <w:rsid w:val="00E57D51"/>
    <w:rsid w:val="00E60572"/>
    <w:rsid w:val="00E61206"/>
    <w:rsid w:val="00E6163A"/>
    <w:rsid w:val="00E619DA"/>
    <w:rsid w:val="00E61AA4"/>
    <w:rsid w:val="00E61BA5"/>
    <w:rsid w:val="00E61DA9"/>
    <w:rsid w:val="00E61DF0"/>
    <w:rsid w:val="00E620EE"/>
    <w:rsid w:val="00E625A0"/>
    <w:rsid w:val="00E62727"/>
    <w:rsid w:val="00E62B13"/>
    <w:rsid w:val="00E62C86"/>
    <w:rsid w:val="00E62F71"/>
    <w:rsid w:val="00E633CA"/>
    <w:rsid w:val="00E634B2"/>
    <w:rsid w:val="00E63580"/>
    <w:rsid w:val="00E639B3"/>
    <w:rsid w:val="00E63B5F"/>
    <w:rsid w:val="00E63C86"/>
    <w:rsid w:val="00E63FFA"/>
    <w:rsid w:val="00E64310"/>
    <w:rsid w:val="00E644AE"/>
    <w:rsid w:val="00E644BA"/>
    <w:rsid w:val="00E6460D"/>
    <w:rsid w:val="00E64690"/>
    <w:rsid w:val="00E64706"/>
    <w:rsid w:val="00E6475D"/>
    <w:rsid w:val="00E64C22"/>
    <w:rsid w:val="00E64DE4"/>
    <w:rsid w:val="00E64E9A"/>
    <w:rsid w:val="00E650B6"/>
    <w:rsid w:val="00E650F1"/>
    <w:rsid w:val="00E65588"/>
    <w:rsid w:val="00E6579D"/>
    <w:rsid w:val="00E65D67"/>
    <w:rsid w:val="00E66112"/>
    <w:rsid w:val="00E66153"/>
    <w:rsid w:val="00E66AF0"/>
    <w:rsid w:val="00E67874"/>
    <w:rsid w:val="00E67A63"/>
    <w:rsid w:val="00E67D4D"/>
    <w:rsid w:val="00E67D6D"/>
    <w:rsid w:val="00E67EA7"/>
    <w:rsid w:val="00E70022"/>
    <w:rsid w:val="00E7008B"/>
    <w:rsid w:val="00E700ED"/>
    <w:rsid w:val="00E70122"/>
    <w:rsid w:val="00E70128"/>
    <w:rsid w:val="00E7021E"/>
    <w:rsid w:val="00E70327"/>
    <w:rsid w:val="00E703FB"/>
    <w:rsid w:val="00E709F7"/>
    <w:rsid w:val="00E70B59"/>
    <w:rsid w:val="00E70E0A"/>
    <w:rsid w:val="00E70F9D"/>
    <w:rsid w:val="00E7119E"/>
    <w:rsid w:val="00E712FA"/>
    <w:rsid w:val="00E716A6"/>
    <w:rsid w:val="00E716E3"/>
    <w:rsid w:val="00E71926"/>
    <w:rsid w:val="00E71A2D"/>
    <w:rsid w:val="00E71B72"/>
    <w:rsid w:val="00E71C6A"/>
    <w:rsid w:val="00E71E41"/>
    <w:rsid w:val="00E71EDC"/>
    <w:rsid w:val="00E728A6"/>
    <w:rsid w:val="00E72CCD"/>
    <w:rsid w:val="00E73877"/>
    <w:rsid w:val="00E73885"/>
    <w:rsid w:val="00E73BDE"/>
    <w:rsid w:val="00E73C5A"/>
    <w:rsid w:val="00E73E2A"/>
    <w:rsid w:val="00E73EE2"/>
    <w:rsid w:val="00E73F34"/>
    <w:rsid w:val="00E74192"/>
    <w:rsid w:val="00E748D9"/>
    <w:rsid w:val="00E74E9C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5D13"/>
    <w:rsid w:val="00E768C9"/>
    <w:rsid w:val="00E76A41"/>
    <w:rsid w:val="00E77080"/>
    <w:rsid w:val="00E77103"/>
    <w:rsid w:val="00E77381"/>
    <w:rsid w:val="00E774A1"/>
    <w:rsid w:val="00E77BDC"/>
    <w:rsid w:val="00E802C7"/>
    <w:rsid w:val="00E80304"/>
    <w:rsid w:val="00E8046F"/>
    <w:rsid w:val="00E80554"/>
    <w:rsid w:val="00E808A1"/>
    <w:rsid w:val="00E80A08"/>
    <w:rsid w:val="00E80DF1"/>
    <w:rsid w:val="00E80EBA"/>
    <w:rsid w:val="00E813FD"/>
    <w:rsid w:val="00E815CF"/>
    <w:rsid w:val="00E8161A"/>
    <w:rsid w:val="00E8171A"/>
    <w:rsid w:val="00E8175E"/>
    <w:rsid w:val="00E81E8A"/>
    <w:rsid w:val="00E81FA9"/>
    <w:rsid w:val="00E8220F"/>
    <w:rsid w:val="00E822BE"/>
    <w:rsid w:val="00E82386"/>
    <w:rsid w:val="00E825FF"/>
    <w:rsid w:val="00E82714"/>
    <w:rsid w:val="00E82D2E"/>
    <w:rsid w:val="00E82F28"/>
    <w:rsid w:val="00E83024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314"/>
    <w:rsid w:val="00E84420"/>
    <w:rsid w:val="00E846D8"/>
    <w:rsid w:val="00E84871"/>
    <w:rsid w:val="00E84E0B"/>
    <w:rsid w:val="00E84EA9"/>
    <w:rsid w:val="00E84FFB"/>
    <w:rsid w:val="00E85256"/>
    <w:rsid w:val="00E8537F"/>
    <w:rsid w:val="00E85514"/>
    <w:rsid w:val="00E85AEC"/>
    <w:rsid w:val="00E86560"/>
    <w:rsid w:val="00E867CA"/>
    <w:rsid w:val="00E869FB"/>
    <w:rsid w:val="00E86BE2"/>
    <w:rsid w:val="00E86C5D"/>
    <w:rsid w:val="00E86C9D"/>
    <w:rsid w:val="00E874A4"/>
    <w:rsid w:val="00E878A3"/>
    <w:rsid w:val="00E87B32"/>
    <w:rsid w:val="00E90079"/>
    <w:rsid w:val="00E9016F"/>
    <w:rsid w:val="00E90393"/>
    <w:rsid w:val="00E903D9"/>
    <w:rsid w:val="00E90481"/>
    <w:rsid w:val="00E90654"/>
    <w:rsid w:val="00E907AB"/>
    <w:rsid w:val="00E909A3"/>
    <w:rsid w:val="00E90BAB"/>
    <w:rsid w:val="00E90D7D"/>
    <w:rsid w:val="00E90E4B"/>
    <w:rsid w:val="00E91012"/>
    <w:rsid w:val="00E91092"/>
    <w:rsid w:val="00E91B5B"/>
    <w:rsid w:val="00E91F6B"/>
    <w:rsid w:val="00E92426"/>
    <w:rsid w:val="00E92552"/>
    <w:rsid w:val="00E92A65"/>
    <w:rsid w:val="00E92AC4"/>
    <w:rsid w:val="00E92F1C"/>
    <w:rsid w:val="00E93379"/>
    <w:rsid w:val="00E9350A"/>
    <w:rsid w:val="00E936E9"/>
    <w:rsid w:val="00E937C3"/>
    <w:rsid w:val="00E93808"/>
    <w:rsid w:val="00E93A47"/>
    <w:rsid w:val="00E942C6"/>
    <w:rsid w:val="00E943B8"/>
    <w:rsid w:val="00E9446F"/>
    <w:rsid w:val="00E947A4"/>
    <w:rsid w:val="00E94943"/>
    <w:rsid w:val="00E94A29"/>
    <w:rsid w:val="00E94B79"/>
    <w:rsid w:val="00E94C67"/>
    <w:rsid w:val="00E94EC3"/>
    <w:rsid w:val="00E94FAC"/>
    <w:rsid w:val="00E95160"/>
    <w:rsid w:val="00E951AF"/>
    <w:rsid w:val="00E95380"/>
    <w:rsid w:val="00E9541D"/>
    <w:rsid w:val="00E95571"/>
    <w:rsid w:val="00E956D9"/>
    <w:rsid w:val="00E956EE"/>
    <w:rsid w:val="00E95A64"/>
    <w:rsid w:val="00E95D0D"/>
    <w:rsid w:val="00E96362"/>
    <w:rsid w:val="00E964A5"/>
    <w:rsid w:val="00E9663F"/>
    <w:rsid w:val="00E9691B"/>
    <w:rsid w:val="00E96D1E"/>
    <w:rsid w:val="00E96F4E"/>
    <w:rsid w:val="00E97472"/>
    <w:rsid w:val="00E975D8"/>
    <w:rsid w:val="00E977A5"/>
    <w:rsid w:val="00E9798D"/>
    <w:rsid w:val="00E97C16"/>
    <w:rsid w:val="00E97D00"/>
    <w:rsid w:val="00E97E6A"/>
    <w:rsid w:val="00E97EA5"/>
    <w:rsid w:val="00EA00A6"/>
    <w:rsid w:val="00EA00D6"/>
    <w:rsid w:val="00EA01BA"/>
    <w:rsid w:val="00EA0299"/>
    <w:rsid w:val="00EA0611"/>
    <w:rsid w:val="00EA086D"/>
    <w:rsid w:val="00EA09CB"/>
    <w:rsid w:val="00EA0B51"/>
    <w:rsid w:val="00EA0CB4"/>
    <w:rsid w:val="00EA0D5D"/>
    <w:rsid w:val="00EA1399"/>
    <w:rsid w:val="00EA1478"/>
    <w:rsid w:val="00EA156E"/>
    <w:rsid w:val="00EA16D2"/>
    <w:rsid w:val="00EA1CE6"/>
    <w:rsid w:val="00EA1D2A"/>
    <w:rsid w:val="00EA1DAA"/>
    <w:rsid w:val="00EA23F4"/>
    <w:rsid w:val="00EA2746"/>
    <w:rsid w:val="00EA296C"/>
    <w:rsid w:val="00EA2C77"/>
    <w:rsid w:val="00EA2D0B"/>
    <w:rsid w:val="00EA2DB1"/>
    <w:rsid w:val="00EA2DC2"/>
    <w:rsid w:val="00EA3033"/>
    <w:rsid w:val="00EA327A"/>
    <w:rsid w:val="00EA3718"/>
    <w:rsid w:val="00EA3A1E"/>
    <w:rsid w:val="00EA3F37"/>
    <w:rsid w:val="00EA4225"/>
    <w:rsid w:val="00EA422B"/>
    <w:rsid w:val="00EA44A6"/>
    <w:rsid w:val="00EA49B6"/>
    <w:rsid w:val="00EA49D6"/>
    <w:rsid w:val="00EA4DB4"/>
    <w:rsid w:val="00EA4F74"/>
    <w:rsid w:val="00EA4FD1"/>
    <w:rsid w:val="00EA51F0"/>
    <w:rsid w:val="00EA5246"/>
    <w:rsid w:val="00EA525F"/>
    <w:rsid w:val="00EA52BE"/>
    <w:rsid w:val="00EA53F6"/>
    <w:rsid w:val="00EA542C"/>
    <w:rsid w:val="00EA55D5"/>
    <w:rsid w:val="00EA55E7"/>
    <w:rsid w:val="00EA56AC"/>
    <w:rsid w:val="00EA5710"/>
    <w:rsid w:val="00EA584E"/>
    <w:rsid w:val="00EA59E8"/>
    <w:rsid w:val="00EA5B21"/>
    <w:rsid w:val="00EA5B5A"/>
    <w:rsid w:val="00EA5F01"/>
    <w:rsid w:val="00EA5F73"/>
    <w:rsid w:val="00EA63C1"/>
    <w:rsid w:val="00EA648D"/>
    <w:rsid w:val="00EA69FF"/>
    <w:rsid w:val="00EA6C49"/>
    <w:rsid w:val="00EA6DD0"/>
    <w:rsid w:val="00EA6FA8"/>
    <w:rsid w:val="00EA708E"/>
    <w:rsid w:val="00EA7427"/>
    <w:rsid w:val="00EA756B"/>
    <w:rsid w:val="00EA7BCC"/>
    <w:rsid w:val="00EA7CD4"/>
    <w:rsid w:val="00EA7CF9"/>
    <w:rsid w:val="00EB0044"/>
    <w:rsid w:val="00EB02C0"/>
    <w:rsid w:val="00EB0649"/>
    <w:rsid w:val="00EB0AF1"/>
    <w:rsid w:val="00EB148D"/>
    <w:rsid w:val="00EB18AA"/>
    <w:rsid w:val="00EB1AFA"/>
    <w:rsid w:val="00EB1D8E"/>
    <w:rsid w:val="00EB20CC"/>
    <w:rsid w:val="00EB2138"/>
    <w:rsid w:val="00EB21AF"/>
    <w:rsid w:val="00EB21B5"/>
    <w:rsid w:val="00EB2400"/>
    <w:rsid w:val="00EB2950"/>
    <w:rsid w:val="00EB2A9E"/>
    <w:rsid w:val="00EB36F1"/>
    <w:rsid w:val="00EB3F27"/>
    <w:rsid w:val="00EB4077"/>
    <w:rsid w:val="00EB41A5"/>
    <w:rsid w:val="00EB4509"/>
    <w:rsid w:val="00EB45CC"/>
    <w:rsid w:val="00EB4D70"/>
    <w:rsid w:val="00EB500E"/>
    <w:rsid w:val="00EB503D"/>
    <w:rsid w:val="00EB50DF"/>
    <w:rsid w:val="00EB5167"/>
    <w:rsid w:val="00EB5212"/>
    <w:rsid w:val="00EB57FC"/>
    <w:rsid w:val="00EB58DF"/>
    <w:rsid w:val="00EB5944"/>
    <w:rsid w:val="00EB59E1"/>
    <w:rsid w:val="00EB5CAE"/>
    <w:rsid w:val="00EB5ED4"/>
    <w:rsid w:val="00EB609C"/>
    <w:rsid w:val="00EB60E5"/>
    <w:rsid w:val="00EB6372"/>
    <w:rsid w:val="00EB6381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870"/>
    <w:rsid w:val="00EB79A5"/>
    <w:rsid w:val="00EB7A96"/>
    <w:rsid w:val="00EB7D5E"/>
    <w:rsid w:val="00EC0194"/>
    <w:rsid w:val="00EC04B0"/>
    <w:rsid w:val="00EC097C"/>
    <w:rsid w:val="00EC0B24"/>
    <w:rsid w:val="00EC0B8B"/>
    <w:rsid w:val="00EC0DDE"/>
    <w:rsid w:val="00EC0F40"/>
    <w:rsid w:val="00EC1099"/>
    <w:rsid w:val="00EC16B4"/>
    <w:rsid w:val="00EC1B29"/>
    <w:rsid w:val="00EC1B96"/>
    <w:rsid w:val="00EC1C56"/>
    <w:rsid w:val="00EC1D34"/>
    <w:rsid w:val="00EC1DF5"/>
    <w:rsid w:val="00EC1F3D"/>
    <w:rsid w:val="00EC27FB"/>
    <w:rsid w:val="00EC2B3D"/>
    <w:rsid w:val="00EC2DE9"/>
    <w:rsid w:val="00EC310F"/>
    <w:rsid w:val="00EC3AF1"/>
    <w:rsid w:val="00EC3D4B"/>
    <w:rsid w:val="00EC3E22"/>
    <w:rsid w:val="00EC3FC8"/>
    <w:rsid w:val="00EC42EE"/>
    <w:rsid w:val="00EC431E"/>
    <w:rsid w:val="00EC44F4"/>
    <w:rsid w:val="00EC455C"/>
    <w:rsid w:val="00EC465A"/>
    <w:rsid w:val="00EC48C0"/>
    <w:rsid w:val="00EC48E8"/>
    <w:rsid w:val="00EC4C7C"/>
    <w:rsid w:val="00EC4E0A"/>
    <w:rsid w:val="00EC5575"/>
    <w:rsid w:val="00EC582E"/>
    <w:rsid w:val="00EC5933"/>
    <w:rsid w:val="00EC5977"/>
    <w:rsid w:val="00EC5C56"/>
    <w:rsid w:val="00EC5D0E"/>
    <w:rsid w:val="00EC6240"/>
    <w:rsid w:val="00EC67E3"/>
    <w:rsid w:val="00EC72A5"/>
    <w:rsid w:val="00EC75B6"/>
    <w:rsid w:val="00EC7837"/>
    <w:rsid w:val="00EC7923"/>
    <w:rsid w:val="00EC7E75"/>
    <w:rsid w:val="00EC7FE3"/>
    <w:rsid w:val="00ED0064"/>
    <w:rsid w:val="00ED0847"/>
    <w:rsid w:val="00ED0933"/>
    <w:rsid w:val="00ED0D3A"/>
    <w:rsid w:val="00ED0DDF"/>
    <w:rsid w:val="00ED10CB"/>
    <w:rsid w:val="00ED1226"/>
    <w:rsid w:val="00ED154C"/>
    <w:rsid w:val="00ED17DE"/>
    <w:rsid w:val="00ED1C45"/>
    <w:rsid w:val="00ED1DED"/>
    <w:rsid w:val="00ED1EFB"/>
    <w:rsid w:val="00ED2358"/>
    <w:rsid w:val="00ED26AC"/>
    <w:rsid w:val="00ED29ED"/>
    <w:rsid w:val="00ED2CA8"/>
    <w:rsid w:val="00ED330C"/>
    <w:rsid w:val="00ED394D"/>
    <w:rsid w:val="00ED39B9"/>
    <w:rsid w:val="00ED3A08"/>
    <w:rsid w:val="00ED3ACC"/>
    <w:rsid w:val="00ED3CC7"/>
    <w:rsid w:val="00ED3D48"/>
    <w:rsid w:val="00ED3F7D"/>
    <w:rsid w:val="00ED41E3"/>
    <w:rsid w:val="00ED4626"/>
    <w:rsid w:val="00ED46F0"/>
    <w:rsid w:val="00ED4795"/>
    <w:rsid w:val="00ED4B95"/>
    <w:rsid w:val="00ED4C9C"/>
    <w:rsid w:val="00ED4D48"/>
    <w:rsid w:val="00ED5566"/>
    <w:rsid w:val="00ED55AF"/>
    <w:rsid w:val="00ED56D6"/>
    <w:rsid w:val="00ED5742"/>
    <w:rsid w:val="00ED59A9"/>
    <w:rsid w:val="00ED5C22"/>
    <w:rsid w:val="00ED5C59"/>
    <w:rsid w:val="00ED5D7B"/>
    <w:rsid w:val="00ED5E72"/>
    <w:rsid w:val="00ED5E95"/>
    <w:rsid w:val="00ED60D1"/>
    <w:rsid w:val="00ED6114"/>
    <w:rsid w:val="00ED6544"/>
    <w:rsid w:val="00ED669A"/>
    <w:rsid w:val="00ED6841"/>
    <w:rsid w:val="00ED6E5E"/>
    <w:rsid w:val="00ED6EC3"/>
    <w:rsid w:val="00ED717B"/>
    <w:rsid w:val="00ED74EB"/>
    <w:rsid w:val="00ED788B"/>
    <w:rsid w:val="00ED7976"/>
    <w:rsid w:val="00ED7B1C"/>
    <w:rsid w:val="00EE0310"/>
    <w:rsid w:val="00EE0429"/>
    <w:rsid w:val="00EE0734"/>
    <w:rsid w:val="00EE09F6"/>
    <w:rsid w:val="00EE0C04"/>
    <w:rsid w:val="00EE0EC4"/>
    <w:rsid w:val="00EE129A"/>
    <w:rsid w:val="00EE13B8"/>
    <w:rsid w:val="00EE15F2"/>
    <w:rsid w:val="00EE1D28"/>
    <w:rsid w:val="00EE1D67"/>
    <w:rsid w:val="00EE1F5C"/>
    <w:rsid w:val="00EE2198"/>
    <w:rsid w:val="00EE21AF"/>
    <w:rsid w:val="00EE256C"/>
    <w:rsid w:val="00EE2AC7"/>
    <w:rsid w:val="00EE2C56"/>
    <w:rsid w:val="00EE2CCA"/>
    <w:rsid w:val="00EE2F58"/>
    <w:rsid w:val="00EE2F5B"/>
    <w:rsid w:val="00EE3095"/>
    <w:rsid w:val="00EE333E"/>
    <w:rsid w:val="00EE3420"/>
    <w:rsid w:val="00EE3476"/>
    <w:rsid w:val="00EE34A9"/>
    <w:rsid w:val="00EE3880"/>
    <w:rsid w:val="00EE3AC3"/>
    <w:rsid w:val="00EE3CB2"/>
    <w:rsid w:val="00EE3DAC"/>
    <w:rsid w:val="00EE3FD6"/>
    <w:rsid w:val="00EE43BE"/>
    <w:rsid w:val="00EE481E"/>
    <w:rsid w:val="00EE49EC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8F6"/>
    <w:rsid w:val="00EE68FE"/>
    <w:rsid w:val="00EE697D"/>
    <w:rsid w:val="00EE6B35"/>
    <w:rsid w:val="00EE6CAA"/>
    <w:rsid w:val="00EE6CE0"/>
    <w:rsid w:val="00EE6F42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D9C"/>
    <w:rsid w:val="00EF177F"/>
    <w:rsid w:val="00EF19B7"/>
    <w:rsid w:val="00EF19DB"/>
    <w:rsid w:val="00EF20D3"/>
    <w:rsid w:val="00EF2711"/>
    <w:rsid w:val="00EF2842"/>
    <w:rsid w:val="00EF2945"/>
    <w:rsid w:val="00EF3471"/>
    <w:rsid w:val="00EF362C"/>
    <w:rsid w:val="00EF36F3"/>
    <w:rsid w:val="00EF3700"/>
    <w:rsid w:val="00EF3B64"/>
    <w:rsid w:val="00EF3C22"/>
    <w:rsid w:val="00EF3CAA"/>
    <w:rsid w:val="00EF401F"/>
    <w:rsid w:val="00EF4661"/>
    <w:rsid w:val="00EF4CCC"/>
    <w:rsid w:val="00EF51DF"/>
    <w:rsid w:val="00EF522A"/>
    <w:rsid w:val="00EF526A"/>
    <w:rsid w:val="00EF59C2"/>
    <w:rsid w:val="00EF5BB1"/>
    <w:rsid w:val="00EF6540"/>
    <w:rsid w:val="00EF6614"/>
    <w:rsid w:val="00EF67DA"/>
    <w:rsid w:val="00EF69B8"/>
    <w:rsid w:val="00EF6AA6"/>
    <w:rsid w:val="00EF6B00"/>
    <w:rsid w:val="00EF6FBC"/>
    <w:rsid w:val="00EF7010"/>
    <w:rsid w:val="00EF7135"/>
    <w:rsid w:val="00EF71DE"/>
    <w:rsid w:val="00EF7287"/>
    <w:rsid w:val="00EF72E1"/>
    <w:rsid w:val="00EF7C7C"/>
    <w:rsid w:val="00EF7CEF"/>
    <w:rsid w:val="00F0041B"/>
    <w:rsid w:val="00F00486"/>
    <w:rsid w:val="00F0049A"/>
    <w:rsid w:val="00F004A7"/>
    <w:rsid w:val="00F008A4"/>
    <w:rsid w:val="00F00D2B"/>
    <w:rsid w:val="00F01430"/>
    <w:rsid w:val="00F01677"/>
    <w:rsid w:val="00F01CA0"/>
    <w:rsid w:val="00F02E4A"/>
    <w:rsid w:val="00F0342A"/>
    <w:rsid w:val="00F034E0"/>
    <w:rsid w:val="00F035B4"/>
    <w:rsid w:val="00F038C0"/>
    <w:rsid w:val="00F03976"/>
    <w:rsid w:val="00F0422E"/>
    <w:rsid w:val="00F046D7"/>
    <w:rsid w:val="00F0480E"/>
    <w:rsid w:val="00F048AD"/>
    <w:rsid w:val="00F04B37"/>
    <w:rsid w:val="00F04F34"/>
    <w:rsid w:val="00F0536F"/>
    <w:rsid w:val="00F05777"/>
    <w:rsid w:val="00F058CB"/>
    <w:rsid w:val="00F05AE0"/>
    <w:rsid w:val="00F05CB1"/>
    <w:rsid w:val="00F05F6C"/>
    <w:rsid w:val="00F06115"/>
    <w:rsid w:val="00F06772"/>
    <w:rsid w:val="00F067AB"/>
    <w:rsid w:val="00F067E2"/>
    <w:rsid w:val="00F06D90"/>
    <w:rsid w:val="00F070BA"/>
    <w:rsid w:val="00F07369"/>
    <w:rsid w:val="00F0747B"/>
    <w:rsid w:val="00F07976"/>
    <w:rsid w:val="00F07990"/>
    <w:rsid w:val="00F07ABA"/>
    <w:rsid w:val="00F07B9F"/>
    <w:rsid w:val="00F07E53"/>
    <w:rsid w:val="00F07FA9"/>
    <w:rsid w:val="00F100B3"/>
    <w:rsid w:val="00F10743"/>
    <w:rsid w:val="00F10D4F"/>
    <w:rsid w:val="00F10F32"/>
    <w:rsid w:val="00F11078"/>
    <w:rsid w:val="00F1111D"/>
    <w:rsid w:val="00F11225"/>
    <w:rsid w:val="00F1129E"/>
    <w:rsid w:val="00F113A4"/>
    <w:rsid w:val="00F11848"/>
    <w:rsid w:val="00F11885"/>
    <w:rsid w:val="00F118A0"/>
    <w:rsid w:val="00F118FB"/>
    <w:rsid w:val="00F11A7C"/>
    <w:rsid w:val="00F11C21"/>
    <w:rsid w:val="00F121D2"/>
    <w:rsid w:val="00F121FB"/>
    <w:rsid w:val="00F122D8"/>
    <w:rsid w:val="00F122ED"/>
    <w:rsid w:val="00F1237E"/>
    <w:rsid w:val="00F12746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AEE"/>
    <w:rsid w:val="00F15C94"/>
    <w:rsid w:val="00F15D44"/>
    <w:rsid w:val="00F15FBE"/>
    <w:rsid w:val="00F16252"/>
    <w:rsid w:val="00F16366"/>
    <w:rsid w:val="00F16705"/>
    <w:rsid w:val="00F16ADE"/>
    <w:rsid w:val="00F16CD6"/>
    <w:rsid w:val="00F17801"/>
    <w:rsid w:val="00F17835"/>
    <w:rsid w:val="00F179B0"/>
    <w:rsid w:val="00F17B17"/>
    <w:rsid w:val="00F17E46"/>
    <w:rsid w:val="00F17EB3"/>
    <w:rsid w:val="00F2019D"/>
    <w:rsid w:val="00F203D0"/>
    <w:rsid w:val="00F20427"/>
    <w:rsid w:val="00F205C1"/>
    <w:rsid w:val="00F207AF"/>
    <w:rsid w:val="00F207D1"/>
    <w:rsid w:val="00F20E7B"/>
    <w:rsid w:val="00F214BC"/>
    <w:rsid w:val="00F21718"/>
    <w:rsid w:val="00F21F46"/>
    <w:rsid w:val="00F2208B"/>
    <w:rsid w:val="00F221DE"/>
    <w:rsid w:val="00F223E5"/>
    <w:rsid w:val="00F2248B"/>
    <w:rsid w:val="00F22893"/>
    <w:rsid w:val="00F22ECB"/>
    <w:rsid w:val="00F2312F"/>
    <w:rsid w:val="00F23208"/>
    <w:rsid w:val="00F234AE"/>
    <w:rsid w:val="00F234F4"/>
    <w:rsid w:val="00F23914"/>
    <w:rsid w:val="00F23C14"/>
    <w:rsid w:val="00F23E1D"/>
    <w:rsid w:val="00F23E89"/>
    <w:rsid w:val="00F24098"/>
    <w:rsid w:val="00F24370"/>
    <w:rsid w:val="00F2444E"/>
    <w:rsid w:val="00F2462E"/>
    <w:rsid w:val="00F247CA"/>
    <w:rsid w:val="00F247FC"/>
    <w:rsid w:val="00F2484D"/>
    <w:rsid w:val="00F24916"/>
    <w:rsid w:val="00F24C71"/>
    <w:rsid w:val="00F24E6C"/>
    <w:rsid w:val="00F25002"/>
    <w:rsid w:val="00F250DC"/>
    <w:rsid w:val="00F251F7"/>
    <w:rsid w:val="00F2575B"/>
    <w:rsid w:val="00F25A94"/>
    <w:rsid w:val="00F25AE6"/>
    <w:rsid w:val="00F25B65"/>
    <w:rsid w:val="00F25CB7"/>
    <w:rsid w:val="00F25DB6"/>
    <w:rsid w:val="00F261C8"/>
    <w:rsid w:val="00F261E4"/>
    <w:rsid w:val="00F26954"/>
    <w:rsid w:val="00F26BDF"/>
    <w:rsid w:val="00F26C0C"/>
    <w:rsid w:val="00F26DA6"/>
    <w:rsid w:val="00F26DF5"/>
    <w:rsid w:val="00F26E06"/>
    <w:rsid w:val="00F26F2B"/>
    <w:rsid w:val="00F27353"/>
    <w:rsid w:val="00F2735D"/>
    <w:rsid w:val="00F27416"/>
    <w:rsid w:val="00F27487"/>
    <w:rsid w:val="00F276C0"/>
    <w:rsid w:val="00F2785E"/>
    <w:rsid w:val="00F27BBF"/>
    <w:rsid w:val="00F27EA1"/>
    <w:rsid w:val="00F3000E"/>
    <w:rsid w:val="00F3026A"/>
    <w:rsid w:val="00F30E52"/>
    <w:rsid w:val="00F312B2"/>
    <w:rsid w:val="00F31A1F"/>
    <w:rsid w:val="00F31A5D"/>
    <w:rsid w:val="00F31C01"/>
    <w:rsid w:val="00F31DAB"/>
    <w:rsid w:val="00F32473"/>
    <w:rsid w:val="00F32566"/>
    <w:rsid w:val="00F326AA"/>
    <w:rsid w:val="00F32758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AC"/>
    <w:rsid w:val="00F34AC1"/>
    <w:rsid w:val="00F34BAD"/>
    <w:rsid w:val="00F3510E"/>
    <w:rsid w:val="00F35B53"/>
    <w:rsid w:val="00F35E00"/>
    <w:rsid w:val="00F3604A"/>
    <w:rsid w:val="00F36065"/>
    <w:rsid w:val="00F36089"/>
    <w:rsid w:val="00F36190"/>
    <w:rsid w:val="00F361C3"/>
    <w:rsid w:val="00F361D0"/>
    <w:rsid w:val="00F36254"/>
    <w:rsid w:val="00F36945"/>
    <w:rsid w:val="00F36D1D"/>
    <w:rsid w:val="00F36FD3"/>
    <w:rsid w:val="00F37191"/>
    <w:rsid w:val="00F37541"/>
    <w:rsid w:val="00F37576"/>
    <w:rsid w:val="00F376C6"/>
    <w:rsid w:val="00F37749"/>
    <w:rsid w:val="00F3776C"/>
    <w:rsid w:val="00F377EB"/>
    <w:rsid w:val="00F37BFF"/>
    <w:rsid w:val="00F37FFD"/>
    <w:rsid w:val="00F402AD"/>
    <w:rsid w:val="00F4037A"/>
    <w:rsid w:val="00F40507"/>
    <w:rsid w:val="00F4066E"/>
    <w:rsid w:val="00F40830"/>
    <w:rsid w:val="00F40A8A"/>
    <w:rsid w:val="00F40B48"/>
    <w:rsid w:val="00F40F61"/>
    <w:rsid w:val="00F411D9"/>
    <w:rsid w:val="00F42175"/>
    <w:rsid w:val="00F42B72"/>
    <w:rsid w:val="00F42B85"/>
    <w:rsid w:val="00F42FEB"/>
    <w:rsid w:val="00F432CE"/>
    <w:rsid w:val="00F435D4"/>
    <w:rsid w:val="00F43D7E"/>
    <w:rsid w:val="00F43FB7"/>
    <w:rsid w:val="00F440E6"/>
    <w:rsid w:val="00F443A9"/>
    <w:rsid w:val="00F447D4"/>
    <w:rsid w:val="00F448CA"/>
    <w:rsid w:val="00F44920"/>
    <w:rsid w:val="00F44EF7"/>
    <w:rsid w:val="00F44F59"/>
    <w:rsid w:val="00F44FBF"/>
    <w:rsid w:val="00F454EA"/>
    <w:rsid w:val="00F455A7"/>
    <w:rsid w:val="00F45BB5"/>
    <w:rsid w:val="00F45CAF"/>
    <w:rsid w:val="00F45CB3"/>
    <w:rsid w:val="00F45D42"/>
    <w:rsid w:val="00F45F08"/>
    <w:rsid w:val="00F46234"/>
    <w:rsid w:val="00F46596"/>
    <w:rsid w:val="00F4689D"/>
    <w:rsid w:val="00F46D99"/>
    <w:rsid w:val="00F46DE5"/>
    <w:rsid w:val="00F46E92"/>
    <w:rsid w:val="00F47862"/>
    <w:rsid w:val="00F47877"/>
    <w:rsid w:val="00F478DF"/>
    <w:rsid w:val="00F47F62"/>
    <w:rsid w:val="00F47F70"/>
    <w:rsid w:val="00F503AB"/>
    <w:rsid w:val="00F507FF"/>
    <w:rsid w:val="00F509C4"/>
    <w:rsid w:val="00F50A8A"/>
    <w:rsid w:val="00F50AEE"/>
    <w:rsid w:val="00F50AF2"/>
    <w:rsid w:val="00F50BA1"/>
    <w:rsid w:val="00F50D2A"/>
    <w:rsid w:val="00F50EE1"/>
    <w:rsid w:val="00F50F35"/>
    <w:rsid w:val="00F51137"/>
    <w:rsid w:val="00F511D7"/>
    <w:rsid w:val="00F51302"/>
    <w:rsid w:val="00F51409"/>
    <w:rsid w:val="00F518DF"/>
    <w:rsid w:val="00F51960"/>
    <w:rsid w:val="00F51CE5"/>
    <w:rsid w:val="00F51E01"/>
    <w:rsid w:val="00F51F4B"/>
    <w:rsid w:val="00F51F4E"/>
    <w:rsid w:val="00F52007"/>
    <w:rsid w:val="00F520A1"/>
    <w:rsid w:val="00F52107"/>
    <w:rsid w:val="00F52227"/>
    <w:rsid w:val="00F522A9"/>
    <w:rsid w:val="00F524AE"/>
    <w:rsid w:val="00F524E3"/>
    <w:rsid w:val="00F5258D"/>
    <w:rsid w:val="00F529F6"/>
    <w:rsid w:val="00F52A33"/>
    <w:rsid w:val="00F52B2D"/>
    <w:rsid w:val="00F52C10"/>
    <w:rsid w:val="00F53055"/>
    <w:rsid w:val="00F53C39"/>
    <w:rsid w:val="00F53C4C"/>
    <w:rsid w:val="00F53E29"/>
    <w:rsid w:val="00F549DA"/>
    <w:rsid w:val="00F5529D"/>
    <w:rsid w:val="00F553CA"/>
    <w:rsid w:val="00F557FA"/>
    <w:rsid w:val="00F55956"/>
    <w:rsid w:val="00F56254"/>
    <w:rsid w:val="00F5644A"/>
    <w:rsid w:val="00F5672B"/>
    <w:rsid w:val="00F5678F"/>
    <w:rsid w:val="00F56C19"/>
    <w:rsid w:val="00F5727B"/>
    <w:rsid w:val="00F572C5"/>
    <w:rsid w:val="00F57390"/>
    <w:rsid w:val="00F573AD"/>
    <w:rsid w:val="00F574E9"/>
    <w:rsid w:val="00F579CA"/>
    <w:rsid w:val="00F57E6D"/>
    <w:rsid w:val="00F6000B"/>
    <w:rsid w:val="00F601BB"/>
    <w:rsid w:val="00F60345"/>
    <w:rsid w:val="00F605B9"/>
    <w:rsid w:val="00F6078F"/>
    <w:rsid w:val="00F60B2C"/>
    <w:rsid w:val="00F60B43"/>
    <w:rsid w:val="00F60BD7"/>
    <w:rsid w:val="00F60FE9"/>
    <w:rsid w:val="00F61165"/>
    <w:rsid w:val="00F61452"/>
    <w:rsid w:val="00F61983"/>
    <w:rsid w:val="00F61D4F"/>
    <w:rsid w:val="00F6211E"/>
    <w:rsid w:val="00F62370"/>
    <w:rsid w:val="00F6242D"/>
    <w:rsid w:val="00F62693"/>
    <w:rsid w:val="00F629FC"/>
    <w:rsid w:val="00F62A98"/>
    <w:rsid w:val="00F62C51"/>
    <w:rsid w:val="00F62D1E"/>
    <w:rsid w:val="00F62DFC"/>
    <w:rsid w:val="00F62EEE"/>
    <w:rsid w:val="00F6339E"/>
    <w:rsid w:val="00F63407"/>
    <w:rsid w:val="00F63536"/>
    <w:rsid w:val="00F63674"/>
    <w:rsid w:val="00F63AF9"/>
    <w:rsid w:val="00F6403B"/>
    <w:rsid w:val="00F640D3"/>
    <w:rsid w:val="00F6455F"/>
    <w:rsid w:val="00F6468F"/>
    <w:rsid w:val="00F646EE"/>
    <w:rsid w:val="00F64802"/>
    <w:rsid w:val="00F649AA"/>
    <w:rsid w:val="00F64C24"/>
    <w:rsid w:val="00F64DA1"/>
    <w:rsid w:val="00F64F3E"/>
    <w:rsid w:val="00F65056"/>
    <w:rsid w:val="00F65313"/>
    <w:rsid w:val="00F65405"/>
    <w:rsid w:val="00F6592E"/>
    <w:rsid w:val="00F65988"/>
    <w:rsid w:val="00F659C9"/>
    <w:rsid w:val="00F65C43"/>
    <w:rsid w:val="00F65EDB"/>
    <w:rsid w:val="00F65F7D"/>
    <w:rsid w:val="00F6637C"/>
    <w:rsid w:val="00F6666C"/>
    <w:rsid w:val="00F66BE8"/>
    <w:rsid w:val="00F66E0A"/>
    <w:rsid w:val="00F67935"/>
    <w:rsid w:val="00F67ECA"/>
    <w:rsid w:val="00F67F24"/>
    <w:rsid w:val="00F701E3"/>
    <w:rsid w:val="00F70360"/>
    <w:rsid w:val="00F70589"/>
    <w:rsid w:val="00F7069C"/>
    <w:rsid w:val="00F70BA7"/>
    <w:rsid w:val="00F710E4"/>
    <w:rsid w:val="00F71858"/>
    <w:rsid w:val="00F718D0"/>
    <w:rsid w:val="00F71969"/>
    <w:rsid w:val="00F719B1"/>
    <w:rsid w:val="00F72275"/>
    <w:rsid w:val="00F724BB"/>
    <w:rsid w:val="00F7281D"/>
    <w:rsid w:val="00F72A4A"/>
    <w:rsid w:val="00F72AF7"/>
    <w:rsid w:val="00F72D77"/>
    <w:rsid w:val="00F72DFC"/>
    <w:rsid w:val="00F735D7"/>
    <w:rsid w:val="00F73758"/>
    <w:rsid w:val="00F739D1"/>
    <w:rsid w:val="00F73E48"/>
    <w:rsid w:val="00F745C6"/>
    <w:rsid w:val="00F747C6"/>
    <w:rsid w:val="00F74A76"/>
    <w:rsid w:val="00F74D6D"/>
    <w:rsid w:val="00F74EF5"/>
    <w:rsid w:val="00F74F78"/>
    <w:rsid w:val="00F74FF4"/>
    <w:rsid w:val="00F751CD"/>
    <w:rsid w:val="00F75241"/>
    <w:rsid w:val="00F75450"/>
    <w:rsid w:val="00F75B45"/>
    <w:rsid w:val="00F75BAE"/>
    <w:rsid w:val="00F75DB0"/>
    <w:rsid w:val="00F75EA3"/>
    <w:rsid w:val="00F75FCA"/>
    <w:rsid w:val="00F7606C"/>
    <w:rsid w:val="00F7628F"/>
    <w:rsid w:val="00F7638D"/>
    <w:rsid w:val="00F7650A"/>
    <w:rsid w:val="00F76635"/>
    <w:rsid w:val="00F76746"/>
    <w:rsid w:val="00F76F48"/>
    <w:rsid w:val="00F7753C"/>
    <w:rsid w:val="00F7786D"/>
    <w:rsid w:val="00F77A09"/>
    <w:rsid w:val="00F77BAF"/>
    <w:rsid w:val="00F77C3E"/>
    <w:rsid w:val="00F8045A"/>
    <w:rsid w:val="00F806DD"/>
    <w:rsid w:val="00F8086C"/>
    <w:rsid w:val="00F80953"/>
    <w:rsid w:val="00F80C13"/>
    <w:rsid w:val="00F80E0E"/>
    <w:rsid w:val="00F80E96"/>
    <w:rsid w:val="00F81058"/>
    <w:rsid w:val="00F810FF"/>
    <w:rsid w:val="00F8111B"/>
    <w:rsid w:val="00F8149A"/>
    <w:rsid w:val="00F819C6"/>
    <w:rsid w:val="00F81AD2"/>
    <w:rsid w:val="00F81AE7"/>
    <w:rsid w:val="00F81BCF"/>
    <w:rsid w:val="00F81DD4"/>
    <w:rsid w:val="00F81E28"/>
    <w:rsid w:val="00F8211D"/>
    <w:rsid w:val="00F8224D"/>
    <w:rsid w:val="00F82E62"/>
    <w:rsid w:val="00F8307A"/>
    <w:rsid w:val="00F8351E"/>
    <w:rsid w:val="00F8391B"/>
    <w:rsid w:val="00F83A36"/>
    <w:rsid w:val="00F83B62"/>
    <w:rsid w:val="00F83EA2"/>
    <w:rsid w:val="00F83F1C"/>
    <w:rsid w:val="00F8475E"/>
    <w:rsid w:val="00F84800"/>
    <w:rsid w:val="00F8490C"/>
    <w:rsid w:val="00F84E2A"/>
    <w:rsid w:val="00F84F34"/>
    <w:rsid w:val="00F85269"/>
    <w:rsid w:val="00F852BF"/>
    <w:rsid w:val="00F85327"/>
    <w:rsid w:val="00F858EE"/>
    <w:rsid w:val="00F85CB2"/>
    <w:rsid w:val="00F85DAD"/>
    <w:rsid w:val="00F85F5D"/>
    <w:rsid w:val="00F863E4"/>
    <w:rsid w:val="00F864E1"/>
    <w:rsid w:val="00F86799"/>
    <w:rsid w:val="00F8696F"/>
    <w:rsid w:val="00F86D87"/>
    <w:rsid w:val="00F86F94"/>
    <w:rsid w:val="00F86F96"/>
    <w:rsid w:val="00F86FA4"/>
    <w:rsid w:val="00F87480"/>
    <w:rsid w:val="00F8758F"/>
    <w:rsid w:val="00F87670"/>
    <w:rsid w:val="00F8771E"/>
    <w:rsid w:val="00F87870"/>
    <w:rsid w:val="00F87D9A"/>
    <w:rsid w:val="00F901B6"/>
    <w:rsid w:val="00F901FA"/>
    <w:rsid w:val="00F9020A"/>
    <w:rsid w:val="00F90246"/>
    <w:rsid w:val="00F902A2"/>
    <w:rsid w:val="00F904FC"/>
    <w:rsid w:val="00F90926"/>
    <w:rsid w:val="00F90DDC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2E3B"/>
    <w:rsid w:val="00F93528"/>
    <w:rsid w:val="00F93741"/>
    <w:rsid w:val="00F937EB"/>
    <w:rsid w:val="00F93804"/>
    <w:rsid w:val="00F93866"/>
    <w:rsid w:val="00F94047"/>
    <w:rsid w:val="00F94221"/>
    <w:rsid w:val="00F942F1"/>
    <w:rsid w:val="00F94664"/>
    <w:rsid w:val="00F946CE"/>
    <w:rsid w:val="00F9499F"/>
    <w:rsid w:val="00F94BB0"/>
    <w:rsid w:val="00F94F07"/>
    <w:rsid w:val="00F95110"/>
    <w:rsid w:val="00F956E8"/>
    <w:rsid w:val="00F95720"/>
    <w:rsid w:val="00F958C3"/>
    <w:rsid w:val="00F95953"/>
    <w:rsid w:val="00F95B35"/>
    <w:rsid w:val="00F95D19"/>
    <w:rsid w:val="00F965F1"/>
    <w:rsid w:val="00F96B56"/>
    <w:rsid w:val="00F96DA6"/>
    <w:rsid w:val="00F96DF9"/>
    <w:rsid w:val="00F976B7"/>
    <w:rsid w:val="00F97712"/>
    <w:rsid w:val="00F97A31"/>
    <w:rsid w:val="00F97CBA"/>
    <w:rsid w:val="00F97F99"/>
    <w:rsid w:val="00F97FDB"/>
    <w:rsid w:val="00FA0160"/>
    <w:rsid w:val="00FA01F3"/>
    <w:rsid w:val="00FA03A0"/>
    <w:rsid w:val="00FA06D4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FA0"/>
    <w:rsid w:val="00FA3A60"/>
    <w:rsid w:val="00FA3B80"/>
    <w:rsid w:val="00FA3BDA"/>
    <w:rsid w:val="00FA3DD3"/>
    <w:rsid w:val="00FA3E5F"/>
    <w:rsid w:val="00FA4061"/>
    <w:rsid w:val="00FA4275"/>
    <w:rsid w:val="00FA4A84"/>
    <w:rsid w:val="00FA4CA5"/>
    <w:rsid w:val="00FA4D31"/>
    <w:rsid w:val="00FA4FFC"/>
    <w:rsid w:val="00FA5108"/>
    <w:rsid w:val="00FA54DA"/>
    <w:rsid w:val="00FA54E7"/>
    <w:rsid w:val="00FA55AC"/>
    <w:rsid w:val="00FA5680"/>
    <w:rsid w:val="00FA5A43"/>
    <w:rsid w:val="00FA5AB9"/>
    <w:rsid w:val="00FA5D0B"/>
    <w:rsid w:val="00FA609D"/>
    <w:rsid w:val="00FA60F9"/>
    <w:rsid w:val="00FA6288"/>
    <w:rsid w:val="00FA6474"/>
    <w:rsid w:val="00FA653D"/>
    <w:rsid w:val="00FA6578"/>
    <w:rsid w:val="00FA65A8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070A"/>
    <w:rsid w:val="00FB072B"/>
    <w:rsid w:val="00FB100F"/>
    <w:rsid w:val="00FB167D"/>
    <w:rsid w:val="00FB1857"/>
    <w:rsid w:val="00FB1991"/>
    <w:rsid w:val="00FB1EC9"/>
    <w:rsid w:val="00FB209B"/>
    <w:rsid w:val="00FB2519"/>
    <w:rsid w:val="00FB27FA"/>
    <w:rsid w:val="00FB2BD6"/>
    <w:rsid w:val="00FB2ED9"/>
    <w:rsid w:val="00FB3435"/>
    <w:rsid w:val="00FB346C"/>
    <w:rsid w:val="00FB35BE"/>
    <w:rsid w:val="00FB361C"/>
    <w:rsid w:val="00FB3A7E"/>
    <w:rsid w:val="00FB3D4E"/>
    <w:rsid w:val="00FB3E1F"/>
    <w:rsid w:val="00FB3E71"/>
    <w:rsid w:val="00FB3EF9"/>
    <w:rsid w:val="00FB40A8"/>
    <w:rsid w:val="00FB4183"/>
    <w:rsid w:val="00FB44F1"/>
    <w:rsid w:val="00FB4FF8"/>
    <w:rsid w:val="00FB5150"/>
    <w:rsid w:val="00FB5378"/>
    <w:rsid w:val="00FB59F6"/>
    <w:rsid w:val="00FB5B09"/>
    <w:rsid w:val="00FB61DF"/>
    <w:rsid w:val="00FB62ED"/>
    <w:rsid w:val="00FB644A"/>
    <w:rsid w:val="00FB68FC"/>
    <w:rsid w:val="00FB6D27"/>
    <w:rsid w:val="00FB6F55"/>
    <w:rsid w:val="00FB75AA"/>
    <w:rsid w:val="00FB7993"/>
    <w:rsid w:val="00FB7A1D"/>
    <w:rsid w:val="00FB7AB1"/>
    <w:rsid w:val="00FB7BDC"/>
    <w:rsid w:val="00FB7EF8"/>
    <w:rsid w:val="00FC008D"/>
    <w:rsid w:val="00FC0523"/>
    <w:rsid w:val="00FC0833"/>
    <w:rsid w:val="00FC0D0B"/>
    <w:rsid w:val="00FC124F"/>
    <w:rsid w:val="00FC168C"/>
    <w:rsid w:val="00FC19C6"/>
    <w:rsid w:val="00FC1C7B"/>
    <w:rsid w:val="00FC1E21"/>
    <w:rsid w:val="00FC217F"/>
    <w:rsid w:val="00FC2186"/>
    <w:rsid w:val="00FC228F"/>
    <w:rsid w:val="00FC2483"/>
    <w:rsid w:val="00FC252B"/>
    <w:rsid w:val="00FC260B"/>
    <w:rsid w:val="00FC2821"/>
    <w:rsid w:val="00FC2C86"/>
    <w:rsid w:val="00FC2CC0"/>
    <w:rsid w:val="00FC2F84"/>
    <w:rsid w:val="00FC3252"/>
    <w:rsid w:val="00FC33A3"/>
    <w:rsid w:val="00FC34D0"/>
    <w:rsid w:val="00FC35DB"/>
    <w:rsid w:val="00FC371A"/>
    <w:rsid w:val="00FC3A5F"/>
    <w:rsid w:val="00FC4450"/>
    <w:rsid w:val="00FC44F0"/>
    <w:rsid w:val="00FC45CD"/>
    <w:rsid w:val="00FC49FF"/>
    <w:rsid w:val="00FC4A2E"/>
    <w:rsid w:val="00FC51C5"/>
    <w:rsid w:val="00FC51F4"/>
    <w:rsid w:val="00FC532E"/>
    <w:rsid w:val="00FC5C78"/>
    <w:rsid w:val="00FC64BC"/>
    <w:rsid w:val="00FC6A57"/>
    <w:rsid w:val="00FC713B"/>
    <w:rsid w:val="00FC7831"/>
    <w:rsid w:val="00FC7B9F"/>
    <w:rsid w:val="00FC7E69"/>
    <w:rsid w:val="00FC7FB9"/>
    <w:rsid w:val="00FD0226"/>
    <w:rsid w:val="00FD07BF"/>
    <w:rsid w:val="00FD08FE"/>
    <w:rsid w:val="00FD0A35"/>
    <w:rsid w:val="00FD0C47"/>
    <w:rsid w:val="00FD0F14"/>
    <w:rsid w:val="00FD10EE"/>
    <w:rsid w:val="00FD1131"/>
    <w:rsid w:val="00FD11A6"/>
    <w:rsid w:val="00FD14BC"/>
    <w:rsid w:val="00FD18B1"/>
    <w:rsid w:val="00FD1DD0"/>
    <w:rsid w:val="00FD2013"/>
    <w:rsid w:val="00FD2207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85"/>
    <w:rsid w:val="00FD4E26"/>
    <w:rsid w:val="00FD4F5D"/>
    <w:rsid w:val="00FD5101"/>
    <w:rsid w:val="00FD52D3"/>
    <w:rsid w:val="00FD564A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7FC"/>
    <w:rsid w:val="00FE00D8"/>
    <w:rsid w:val="00FE04A7"/>
    <w:rsid w:val="00FE05A2"/>
    <w:rsid w:val="00FE067E"/>
    <w:rsid w:val="00FE0B16"/>
    <w:rsid w:val="00FE0C6A"/>
    <w:rsid w:val="00FE0D1E"/>
    <w:rsid w:val="00FE10C7"/>
    <w:rsid w:val="00FE1245"/>
    <w:rsid w:val="00FE129D"/>
    <w:rsid w:val="00FE12A9"/>
    <w:rsid w:val="00FE130D"/>
    <w:rsid w:val="00FE18C0"/>
    <w:rsid w:val="00FE1993"/>
    <w:rsid w:val="00FE1D37"/>
    <w:rsid w:val="00FE1EBE"/>
    <w:rsid w:val="00FE22A4"/>
    <w:rsid w:val="00FE286B"/>
    <w:rsid w:val="00FE28F4"/>
    <w:rsid w:val="00FE2915"/>
    <w:rsid w:val="00FE2A45"/>
    <w:rsid w:val="00FE2CCD"/>
    <w:rsid w:val="00FE30CF"/>
    <w:rsid w:val="00FE332A"/>
    <w:rsid w:val="00FE375D"/>
    <w:rsid w:val="00FE3BBB"/>
    <w:rsid w:val="00FE3DD3"/>
    <w:rsid w:val="00FE3F76"/>
    <w:rsid w:val="00FE419F"/>
    <w:rsid w:val="00FE46AF"/>
    <w:rsid w:val="00FE480C"/>
    <w:rsid w:val="00FE486E"/>
    <w:rsid w:val="00FE4B17"/>
    <w:rsid w:val="00FE4CC3"/>
    <w:rsid w:val="00FE50C5"/>
    <w:rsid w:val="00FE5CC4"/>
    <w:rsid w:val="00FE5CCA"/>
    <w:rsid w:val="00FE5E42"/>
    <w:rsid w:val="00FE631D"/>
    <w:rsid w:val="00FE6404"/>
    <w:rsid w:val="00FE652A"/>
    <w:rsid w:val="00FE656D"/>
    <w:rsid w:val="00FE67C8"/>
    <w:rsid w:val="00FE694A"/>
    <w:rsid w:val="00FE731F"/>
    <w:rsid w:val="00FE7454"/>
    <w:rsid w:val="00FE75BF"/>
    <w:rsid w:val="00FE76CE"/>
    <w:rsid w:val="00FE76E8"/>
    <w:rsid w:val="00FE79D8"/>
    <w:rsid w:val="00FE79FE"/>
    <w:rsid w:val="00FE7BB2"/>
    <w:rsid w:val="00FF004E"/>
    <w:rsid w:val="00FF02A9"/>
    <w:rsid w:val="00FF0A6E"/>
    <w:rsid w:val="00FF0B0E"/>
    <w:rsid w:val="00FF0C46"/>
    <w:rsid w:val="00FF0D7C"/>
    <w:rsid w:val="00FF0F60"/>
    <w:rsid w:val="00FF1253"/>
    <w:rsid w:val="00FF16B5"/>
    <w:rsid w:val="00FF174B"/>
    <w:rsid w:val="00FF1925"/>
    <w:rsid w:val="00FF1CFB"/>
    <w:rsid w:val="00FF1DC6"/>
    <w:rsid w:val="00FF1F04"/>
    <w:rsid w:val="00FF2142"/>
    <w:rsid w:val="00FF2176"/>
    <w:rsid w:val="00FF2752"/>
    <w:rsid w:val="00FF28BF"/>
    <w:rsid w:val="00FF2A4B"/>
    <w:rsid w:val="00FF2D87"/>
    <w:rsid w:val="00FF30A3"/>
    <w:rsid w:val="00FF33C1"/>
    <w:rsid w:val="00FF3834"/>
    <w:rsid w:val="00FF3C9D"/>
    <w:rsid w:val="00FF42CC"/>
    <w:rsid w:val="00FF4A19"/>
    <w:rsid w:val="00FF4B09"/>
    <w:rsid w:val="00FF4FB3"/>
    <w:rsid w:val="00FF5132"/>
    <w:rsid w:val="00FF54C7"/>
    <w:rsid w:val="00FF5559"/>
    <w:rsid w:val="00FF56FF"/>
    <w:rsid w:val="00FF593C"/>
    <w:rsid w:val="00FF5CD4"/>
    <w:rsid w:val="00FF5FCC"/>
    <w:rsid w:val="00FF6114"/>
    <w:rsid w:val="00FF6153"/>
    <w:rsid w:val="00FF635A"/>
    <w:rsid w:val="00FF63A3"/>
    <w:rsid w:val="00FF6423"/>
    <w:rsid w:val="00FF6482"/>
    <w:rsid w:val="00FF666F"/>
    <w:rsid w:val="00FF6A59"/>
    <w:rsid w:val="00FF6D2B"/>
    <w:rsid w:val="00FF6D90"/>
    <w:rsid w:val="00FF6D9E"/>
    <w:rsid w:val="00FF72FB"/>
    <w:rsid w:val="00FF76BC"/>
    <w:rsid w:val="00FF792C"/>
    <w:rsid w:val="00FF79E9"/>
    <w:rsid w:val="00FF7F85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6E30ED-6885-4DE1-A980-93694D03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table" w:customStyle="1" w:styleId="TableGridLight1">
    <w:name w:val="Table Grid Light1"/>
    <w:basedOn w:val="TableNormal"/>
    <w:uiPriority w:val="40"/>
    <w:rsid w:val="0060279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60279E"/>
    <w:rPr>
      <w:strike w:val="0"/>
      <w:dstrike w:val="0"/>
      <w:color w:val="1C62B9"/>
      <w:u w:val="none"/>
      <w:effect w:val="none"/>
    </w:rPr>
  </w:style>
  <w:style w:type="character" w:customStyle="1" w:styleId="st">
    <w:name w:val="st"/>
    <w:basedOn w:val="DefaultParagraphFont"/>
    <w:rsid w:val="00F3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1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9B51-5DFC-412C-AFE1-08352189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122</Pages>
  <Words>24334</Words>
  <Characters>138708</Characters>
  <Application>Microsoft Office Word</Application>
  <DocSecurity>0</DocSecurity>
  <Lines>1155</Lines>
  <Paragraphs>325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162717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cp:lastModifiedBy>Asamaporn, Tongyoy</cp:lastModifiedBy>
  <cp:revision>3</cp:revision>
  <cp:lastPrinted>2019-02-18T03:26:00Z</cp:lastPrinted>
  <dcterms:created xsi:type="dcterms:W3CDTF">2019-02-18T14:27:00Z</dcterms:created>
  <dcterms:modified xsi:type="dcterms:W3CDTF">2019-02-18T14:38:00Z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