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352" w:rsidRDefault="0057435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CF7270" w:rsidRPr="00BA3B87" w:rsidRDefault="00F8335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:rsidR="008F5A46" w:rsidRPr="004E1990" w:rsidRDefault="008F5A46" w:rsidP="008F5A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EF3A5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1252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12524E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8F5A46" w:rsidRPr="00AD6A6E" w:rsidRDefault="008F5A46" w:rsidP="008F5A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8F5A46" w:rsidRDefault="008F5A46" w:rsidP="008F5A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CF7270" w:rsidRPr="00BA3B87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BA3B87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17BAB" w:rsidRPr="00A410D7" w:rsidRDefault="002A60D8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รายงานของ</w:t>
      </w:r>
      <w:r w:rsidR="00AC04FA" w:rsidRPr="00A410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AC04FA" w:rsidRPr="009F42BD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17BAB" w:rsidRPr="009F42BD" w:rsidRDefault="002D02A0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="00517BAB" w:rsidRPr="009F42BD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="00196E59" w:rsidRPr="009F42B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9F42BD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9F42B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9F42BD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="00517BAB" w:rsidRPr="009F42BD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517BAB" w:rsidRPr="009F42BD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:rsidR="004B2ACF" w:rsidRDefault="004B2ACF" w:rsidP="004B2A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F42BD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9F42BD" w:rsidRPr="009F42BD" w:rsidRDefault="009F42BD" w:rsidP="004B2A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4B2ACF" w:rsidRPr="009F42BD" w:rsidRDefault="004B2ACF" w:rsidP="009F42B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F42BD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1D111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F42BD">
        <w:rPr>
          <w:rFonts w:ascii="Angsana New" w:eastAsia="Calibri" w:hAnsi="Angsana New" w:hint="cs"/>
          <w:sz w:val="30"/>
          <w:szCs w:val="30"/>
          <w:cs/>
        </w:rPr>
        <w:t>สแกน อินเตอร์ จำกัด</w:t>
      </w:r>
      <w:r w:rsidR="002A60D8" w:rsidRPr="009F42BD">
        <w:rPr>
          <w:rFonts w:ascii="Angsana New" w:eastAsia="Calibri" w:hAnsi="Angsana New" w:hint="cs"/>
          <w:sz w:val="30"/>
          <w:szCs w:val="30"/>
          <w:cs/>
        </w:rPr>
        <w:t xml:space="preserve"> (มหาชน)</w:t>
      </w:r>
      <w:r w:rsidRPr="009F42B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2A60D8" w:rsidRPr="009F42BD">
        <w:rPr>
          <w:rFonts w:ascii="Angsana New" w:hAnsi="Angsana New" w:hint="cs"/>
          <w:sz w:val="30"/>
          <w:szCs w:val="30"/>
          <w:cs/>
        </w:rPr>
        <w:t>สแกน อินเตอร์ จำกัด (มหาชน)</w:t>
      </w:r>
      <w:r w:rsidRPr="009F42BD">
        <w:rPr>
          <w:rFonts w:ascii="Angsana New" w:hAnsi="Angsana New"/>
          <w:sz w:val="30"/>
          <w:szCs w:val="30"/>
          <w:cs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ณ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วันที่</w:t>
      </w:r>
      <w:r w:rsidR="002A60D8" w:rsidRPr="009F42BD">
        <w:rPr>
          <w:rFonts w:ascii="Angsana New" w:hAnsi="Angsana New" w:hint="cs"/>
          <w:sz w:val="30"/>
          <w:szCs w:val="30"/>
          <w:cs/>
        </w:rPr>
        <w:t xml:space="preserve"> </w:t>
      </w:r>
      <w:r w:rsidR="002A60D8" w:rsidRPr="009F42BD">
        <w:rPr>
          <w:rFonts w:ascii="Angsana New" w:hAnsi="Angsana New"/>
          <w:sz w:val="30"/>
          <w:szCs w:val="30"/>
        </w:rPr>
        <w:t>31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2A60D8" w:rsidRPr="009F42B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A60D8" w:rsidRPr="009F42BD">
        <w:rPr>
          <w:rFonts w:ascii="Angsana New" w:hAnsi="Angsana New"/>
          <w:sz w:val="30"/>
          <w:szCs w:val="30"/>
        </w:rPr>
        <w:t>2561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1E75DE">
        <w:rPr>
          <w:rFonts w:ascii="Angsana New" w:hAnsi="Angsana New"/>
          <w:sz w:val="30"/>
          <w:szCs w:val="30"/>
          <w:cs/>
        </w:rPr>
        <w:br/>
      </w:r>
      <w:r w:rsidRPr="009F42BD">
        <w:rPr>
          <w:rFonts w:ascii="Angsana New" w:hAnsi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9F42BD">
        <w:rPr>
          <w:rFonts w:ascii="Angsana New" w:hAnsi="Angsana New" w:hint="cs"/>
          <w:sz w:val="30"/>
          <w:szCs w:val="30"/>
          <w:cs/>
        </w:rPr>
        <w:t>รวมถึง</w:t>
      </w:r>
      <w:r w:rsidRPr="009F42BD">
        <w:rPr>
          <w:rFonts w:ascii="Angsana New" w:hAnsi="Angsana New"/>
          <w:sz w:val="30"/>
          <w:szCs w:val="30"/>
          <w:cs/>
        </w:rPr>
        <w:t>หมายเหตุ</w:t>
      </w:r>
      <w:r w:rsidRPr="009F42BD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9F42BD">
        <w:rPr>
          <w:rFonts w:ascii="Angsana New" w:hAnsi="Angsana New"/>
          <w:sz w:val="30"/>
          <w:szCs w:val="30"/>
          <w:cs/>
        </w:rPr>
        <w:t>สรุปนโยบาย</w:t>
      </w:r>
      <w:r w:rsidRPr="009F42BD">
        <w:rPr>
          <w:rFonts w:ascii="Angsana New" w:eastAsia="Calibri" w:hAnsi="Angsana New"/>
          <w:sz w:val="30"/>
          <w:szCs w:val="30"/>
          <w:cs/>
        </w:rPr>
        <w:t>การบัญชีที่สำคั</w:t>
      </w:r>
      <w:r w:rsidRPr="009F42BD">
        <w:rPr>
          <w:rFonts w:ascii="Angsana New" w:hAnsi="Angsana New"/>
          <w:sz w:val="30"/>
          <w:szCs w:val="30"/>
          <w:cs/>
        </w:rPr>
        <w:t>ญ</w:t>
      </w:r>
      <w:r w:rsidRPr="009F42BD">
        <w:rPr>
          <w:rFonts w:ascii="Angsana New" w:hAnsi="Angsana New" w:hint="cs"/>
          <w:sz w:val="30"/>
          <w:szCs w:val="30"/>
          <w:cs/>
        </w:rPr>
        <w:t>และเรื่องอื่น ๆ</w:t>
      </w:r>
    </w:p>
    <w:p w:rsidR="004B2ACF" w:rsidRPr="009F42BD" w:rsidRDefault="004B2ACF" w:rsidP="004B2ACF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4B2ACF" w:rsidRPr="009F42BD" w:rsidRDefault="004B2ACF" w:rsidP="004B2ACF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F42BD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9F42BD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วันที่</w:t>
      </w:r>
      <w:r w:rsidR="00E054B3" w:rsidRPr="009F42BD">
        <w:rPr>
          <w:rFonts w:ascii="Angsana New" w:hAnsi="Angsana New" w:hint="cs"/>
          <w:sz w:val="30"/>
          <w:szCs w:val="30"/>
          <w:cs/>
        </w:rPr>
        <w:t xml:space="preserve"> </w:t>
      </w:r>
      <w:r w:rsidR="00E054B3" w:rsidRPr="009F42BD">
        <w:rPr>
          <w:rFonts w:ascii="Angsana New" w:hAnsi="Angsana New"/>
          <w:sz w:val="30"/>
          <w:szCs w:val="30"/>
        </w:rPr>
        <w:t>31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E054B3" w:rsidRPr="009F42B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054B3" w:rsidRPr="009F42BD">
        <w:rPr>
          <w:rFonts w:ascii="Angsana New" w:hAnsi="Angsana New"/>
          <w:sz w:val="30"/>
          <w:szCs w:val="30"/>
        </w:rPr>
        <w:t>2561</w:t>
      </w:r>
      <w:r w:rsidRPr="009F42BD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9F42BD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9F42BD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F42BD">
        <w:rPr>
          <w:rFonts w:ascii="Angsana New" w:hAnsi="Angsana New"/>
          <w:sz w:val="30"/>
          <w:szCs w:val="30"/>
          <w:cs/>
        </w:rPr>
        <w:t>น</w:t>
      </w:r>
    </w:p>
    <w:p w:rsidR="004B2ACF" w:rsidRPr="009F42BD" w:rsidRDefault="004B2ACF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E054B3" w:rsidRPr="009F42BD" w:rsidRDefault="00E054B3" w:rsidP="00E054B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F42BD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E054B3" w:rsidRPr="009F42BD" w:rsidRDefault="00E054B3" w:rsidP="00E054B3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E054B3" w:rsidRPr="00C101D5" w:rsidRDefault="00E054B3" w:rsidP="00E054B3">
      <w:pPr>
        <w:jc w:val="thaiDistribute"/>
        <w:rPr>
          <w:rFonts w:ascii="Angsana New" w:hAnsi="Angsana New"/>
          <w:sz w:val="30"/>
          <w:szCs w:val="30"/>
        </w:rPr>
      </w:pPr>
      <w:r w:rsidRPr="009F42B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F42BD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9F42B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F42BD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F42B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1E75DE">
        <w:rPr>
          <w:rFonts w:ascii="Angsana New" w:eastAsia="Calibri" w:hAnsi="Angsana New"/>
          <w:spacing w:val="-6"/>
          <w:sz w:val="30"/>
          <w:szCs w:val="30"/>
          <w:cs/>
        </w:rPr>
        <w:t>ความเป็นอิสระจาก</w:t>
      </w:r>
      <w:r w:rsidRPr="001E75DE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กลุ่มบริษัทและ</w:t>
      </w:r>
      <w:r w:rsidRPr="001E75DE">
        <w:rPr>
          <w:rFonts w:ascii="Angsana New" w:eastAsia="Calibri" w:hAnsi="Angsana New"/>
          <w:spacing w:val="-6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9F42BD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</w:t>
      </w:r>
      <w:r w:rsidRPr="007616B3">
        <w:rPr>
          <w:rFonts w:ascii="Angsana New" w:eastAsia="Calibri" w:hAnsi="Angsana New"/>
          <w:sz w:val="30"/>
          <w:szCs w:val="30"/>
          <w:cs/>
        </w:rPr>
        <w:t>รรณอื่น</w:t>
      </w:r>
      <w:r w:rsidR="001D111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054B3" w:rsidRPr="00C101D5" w:rsidRDefault="00E054B3" w:rsidP="00E054B3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F42BD" w:rsidRDefault="009F42BD" w:rsidP="00E054B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F42BD" w:rsidRDefault="009F42BD" w:rsidP="00E054B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9F42BD" w:rsidSect="00A5139C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0C3C8E" w:rsidRPr="000C3C8E" w:rsidRDefault="000C3C8E" w:rsidP="00E054B3">
      <w:pPr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E054B3" w:rsidRPr="00C101D5" w:rsidRDefault="00E054B3" w:rsidP="00E054B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E054B3" w:rsidRPr="00C101D5" w:rsidRDefault="00E054B3" w:rsidP="00E054B3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E054B3" w:rsidRPr="003E3D71" w:rsidRDefault="00E054B3" w:rsidP="00E054B3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</w:t>
      </w:r>
      <w:r w:rsidRPr="003E3D71">
        <w:rPr>
          <w:rFonts w:ascii="Angsana New" w:eastAsia="Calibri" w:hAnsi="Angsana New"/>
          <w:sz w:val="30"/>
          <w:szCs w:val="30"/>
          <w:cs/>
        </w:rPr>
        <w:t>รื่องสำคัญในการตรวจสอบคือเรื่องต่าง</w:t>
      </w:r>
      <w:r w:rsidR="00A56109" w:rsidRPr="003E3D7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E3D71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3E3D71">
        <w:rPr>
          <w:rFonts w:ascii="Angsana New" w:hAnsi="Angsana New"/>
          <w:sz w:val="30"/>
          <w:szCs w:val="30"/>
          <w:cs/>
        </w:rPr>
        <w:t>ข้าพเจ้า</w:t>
      </w:r>
      <w:r w:rsidRPr="003E3D71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3E3D71">
        <w:rPr>
          <w:rFonts w:ascii="Angsana New" w:hAnsi="Angsana New"/>
          <w:sz w:val="30"/>
          <w:szCs w:val="30"/>
          <w:cs/>
        </w:rPr>
        <w:t>ข้าพเจ้า</w:t>
      </w:r>
      <w:r w:rsidRPr="003E3D71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863D85" w:rsidRPr="003E3D71" w:rsidRDefault="00863D85" w:rsidP="00863D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1"/>
        <w:tblW w:w="9810" w:type="dxa"/>
        <w:tblInd w:w="-95" w:type="dxa"/>
        <w:tblLook w:val="04A0" w:firstRow="1" w:lastRow="0" w:firstColumn="1" w:lastColumn="0" w:noHBand="0" w:noVBand="1"/>
      </w:tblPr>
      <w:tblGrid>
        <w:gridCol w:w="4950"/>
        <w:gridCol w:w="4860"/>
      </w:tblGrid>
      <w:tr w:rsidR="00885744" w:rsidRPr="003E3D71" w:rsidTr="00D43733">
        <w:tc>
          <w:tcPr>
            <w:tcW w:w="9810" w:type="dxa"/>
            <w:gridSpan w:val="2"/>
          </w:tcPr>
          <w:p w:rsidR="00885744" w:rsidRPr="00F946EF" w:rsidRDefault="00885744" w:rsidP="00D6221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="00D62212"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 w:rsidR="00D62212" w:rsidRPr="00F946EF">
              <w:rPr>
                <w:rFonts w:ascii="Angsana New" w:hAnsi="Angsana New" w:cs="Angsana New"/>
                <w:sz w:val="30"/>
                <w:szCs w:val="30"/>
                <w:cs/>
              </w:rPr>
              <w:t>และเงินลงทุนในบริษัทร่วม</w:t>
            </w:r>
          </w:p>
        </w:tc>
      </w:tr>
      <w:tr w:rsidR="00AA612D" w:rsidRPr="003E3D71" w:rsidTr="00D02ED4">
        <w:tc>
          <w:tcPr>
            <w:tcW w:w="9810" w:type="dxa"/>
            <w:gridSpan w:val="2"/>
          </w:tcPr>
          <w:p w:rsidR="00AA612D" w:rsidRPr="00F946EF" w:rsidRDefault="00AA612D" w:rsidP="00F168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F168C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14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F946EF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</w:p>
        </w:tc>
      </w:tr>
      <w:tr w:rsidR="000E190B" w:rsidRPr="003E3D71" w:rsidTr="002F6AD2">
        <w:tc>
          <w:tcPr>
            <w:tcW w:w="4950" w:type="dxa"/>
          </w:tcPr>
          <w:p w:rsidR="000E190B" w:rsidRPr="00F946EF" w:rsidRDefault="000E190B" w:rsidP="00926DF7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:rsidR="000E190B" w:rsidRPr="00F946EF" w:rsidRDefault="000E190B" w:rsidP="00926DF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F6AD2" w:rsidRPr="003E3D71" w:rsidTr="002F6AD2">
        <w:tc>
          <w:tcPr>
            <w:tcW w:w="4950" w:type="dxa"/>
          </w:tcPr>
          <w:p w:rsidR="002F6AD2" w:rsidRPr="00F946EF" w:rsidRDefault="002F6AD2" w:rsidP="00926DF7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กลุ่มบริษัทต้องพิจารณาการด้อยค่าของค่าความนิยมอย่างสม่ำเสมอ</w:t>
            </w:r>
            <w:r w:rsidR="00EF3A5D" w:rsidRPr="00F946EF">
              <w:rPr>
                <w:rFonts w:ascii="Angsana New" w:hAnsi="Angsana New" w:cs="Angsana New"/>
                <w:sz w:val="30"/>
                <w:szCs w:val="30"/>
                <w:cs/>
              </w:rPr>
              <w:t>รวมถึงพิจารณาการด้อยค่าของเงินลงทุนในบริษัทย่อย</w:t>
            </w:r>
            <w:r w:rsidR="00F47F3C" w:rsidRPr="00F946EF">
              <w:rPr>
                <w:rFonts w:ascii="Angsana New" w:hAnsi="Angsana New" w:cs="Angsana New"/>
                <w:sz w:val="30"/>
                <w:szCs w:val="30"/>
                <w:cs/>
              </w:rPr>
              <w:t>และเงินลงทุนในบริษัทร่วม</w:t>
            </w:r>
            <w:r w:rsidR="00E61283" w:rsidRPr="00F946EF">
              <w:rPr>
                <w:rFonts w:ascii="Angsana New" w:hAnsi="Angsana New" w:cs="Angsana New"/>
                <w:sz w:val="30"/>
                <w:szCs w:val="30"/>
                <w:cs/>
              </w:rPr>
              <w:t>เมื่อมีข้อบ่งชี้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ซึ่งปัจจัยหลักที่กระทบต่อการด้อยค่าของค่าความนิยม</w:t>
            </w:r>
            <w:r w:rsidR="00C62820"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61283"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 w:rsidR="00F47F3C" w:rsidRPr="00F946E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C62820" w:rsidRPr="00F946E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นั้นเกี่ยวข้องกับ</w:t>
            </w:r>
            <w:r w:rsidR="00C62820" w:rsidRPr="00F946EF">
              <w:rPr>
                <w:rFonts w:ascii="Angsana New" w:hAnsi="Angsana New" w:cs="Angsana New"/>
                <w:sz w:val="30"/>
                <w:szCs w:val="30"/>
                <w:cs/>
              </w:rPr>
              <w:t>ภาวการณ์ของตลาด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:rsidR="002F6AD2" w:rsidRPr="00F946EF" w:rsidRDefault="002F6AD2" w:rsidP="00926DF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:rsidR="002F6AD2" w:rsidRPr="00F946EF" w:rsidRDefault="002F6AD2" w:rsidP="00926DF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2F6AD2" w:rsidRPr="00F946EF" w:rsidRDefault="002F6AD2" w:rsidP="002F6AD2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:rsidR="002F6AD2" w:rsidRPr="00F946EF" w:rsidRDefault="002F6AD2" w:rsidP="002F6AD2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</w:t>
            </w:r>
            <w:r w:rsidRPr="00F946E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อุตสาหกรรม และข้อมูลอื่นที่ได้รับ</w:t>
            </w:r>
            <w:r w:rsidR="001D1116"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2F6AD2" w:rsidRPr="00F946EF" w:rsidRDefault="002F6AD2" w:rsidP="002F6AD2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:rsidR="002F6AD2" w:rsidRPr="00F946EF" w:rsidRDefault="002F6AD2" w:rsidP="002F6AD2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:rsidR="002F6AD2" w:rsidRPr="00F946EF" w:rsidRDefault="002F6AD2" w:rsidP="00926DF7">
            <w:pPr>
              <w:rPr>
                <w:rFonts w:ascii="Angsana New" w:hAnsi="Angsana New" w:cs="Angsana New"/>
                <w:cs/>
              </w:rPr>
            </w:pPr>
          </w:p>
        </w:tc>
      </w:tr>
    </w:tbl>
    <w:p w:rsidR="00E054B3" w:rsidRPr="003E3D71" w:rsidRDefault="00E054B3" w:rsidP="00863D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62820" w:rsidRPr="003E3D71" w:rsidRDefault="00C6282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62820" w:rsidRPr="003E3D71" w:rsidRDefault="00C6282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62820" w:rsidRPr="003E3D71" w:rsidRDefault="00C6282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62820" w:rsidRPr="003E3D71" w:rsidRDefault="00C6282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62820" w:rsidRPr="003E3D71" w:rsidRDefault="00C6282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62820" w:rsidRPr="003E3D71" w:rsidRDefault="00C6282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62820" w:rsidRPr="003E3D71" w:rsidRDefault="00C6282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62820" w:rsidRDefault="00C6282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EE2043" w:rsidRPr="003E3D71" w:rsidRDefault="00EE2043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1"/>
        <w:tblW w:w="9810" w:type="dxa"/>
        <w:tblInd w:w="-95" w:type="dxa"/>
        <w:tblLook w:val="04A0" w:firstRow="1" w:lastRow="0" w:firstColumn="1" w:lastColumn="0" w:noHBand="0" w:noVBand="1"/>
      </w:tblPr>
      <w:tblGrid>
        <w:gridCol w:w="4950"/>
        <w:gridCol w:w="4860"/>
      </w:tblGrid>
      <w:tr w:rsidR="00C62820" w:rsidRPr="003E3D71" w:rsidTr="00C62820">
        <w:tc>
          <w:tcPr>
            <w:tcW w:w="9810" w:type="dxa"/>
            <w:gridSpan w:val="2"/>
          </w:tcPr>
          <w:p w:rsidR="00C62820" w:rsidRPr="00FA6731" w:rsidRDefault="00C62820" w:rsidP="00C628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>การบัญชีสำหรับการร่วมการงานประเภทการดำเนินงานร่วมกัน</w:t>
            </w:r>
          </w:p>
        </w:tc>
      </w:tr>
      <w:tr w:rsidR="00AA612D" w:rsidRPr="003E3D71" w:rsidTr="00D02ED4">
        <w:tc>
          <w:tcPr>
            <w:tcW w:w="9810" w:type="dxa"/>
            <w:gridSpan w:val="2"/>
          </w:tcPr>
          <w:p w:rsidR="00AA612D" w:rsidRPr="00FA6731" w:rsidRDefault="00AA612D" w:rsidP="00C628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FA67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และข้อ </w:t>
            </w:r>
            <w:r w:rsidRPr="00FA6731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</w:p>
        </w:tc>
      </w:tr>
      <w:tr w:rsidR="00C62820" w:rsidRPr="003E3D71" w:rsidTr="00C62820">
        <w:tc>
          <w:tcPr>
            <w:tcW w:w="4950" w:type="dxa"/>
          </w:tcPr>
          <w:p w:rsidR="00C62820" w:rsidRPr="00FA6731" w:rsidRDefault="00C62820" w:rsidP="00C62820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67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:rsidR="00C62820" w:rsidRPr="00FA6731" w:rsidRDefault="00C62820" w:rsidP="00C628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67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62820" w:rsidRPr="003E3D71" w:rsidTr="00C62820">
        <w:tc>
          <w:tcPr>
            <w:tcW w:w="4950" w:type="dxa"/>
          </w:tcPr>
          <w:p w:rsidR="00C62820" w:rsidRPr="00FA6731" w:rsidRDefault="00984522" w:rsidP="0098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บริษัทได้ร่วมกับบริษัทแห่งหนึ่งเพื่อตั้ง </w:t>
            </w:r>
            <w:r w:rsidR="00F47F3C" w:rsidRPr="00FA6731">
              <w:rPr>
                <w:rFonts w:ascii="Angsana New" w:eastAsia="Arial" w:hAnsi="Angsana New" w:cs="Angsana New"/>
                <w:sz w:val="30"/>
                <w:szCs w:val="30"/>
              </w:rPr>
              <w:t>“</w:t>
            </w:r>
            <w:r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กิจการร่วมค้ากลุ่มร่วมทำงาน </w:t>
            </w:r>
            <w:r w:rsidRPr="00FA6731">
              <w:rPr>
                <w:rFonts w:ascii="Angsana New" w:eastAsia="Arial" w:hAnsi="Angsana New" w:cs="Angsana New"/>
                <w:sz w:val="30"/>
                <w:szCs w:val="30"/>
              </w:rPr>
              <w:t xml:space="preserve">SCN-CHO” </w:t>
            </w:r>
            <w:r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>ซึ่ง</w:t>
            </w:r>
            <w:r w:rsidR="00D62212"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>ผู้บริหาร</w:t>
            </w:r>
            <w:r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>ต้องใ</w:t>
            </w:r>
            <w:r w:rsidR="00C62820"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>ช้ดุลยพินิจในการกำหนดประเภทของการร่วมการงาน โดยพิจารณาจากสิทธิและภาระผูกพันของบริษัทที่เ</w:t>
            </w:r>
            <w:r w:rsidR="00D62212"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>กิดจากการร่วมการงานนั้น ทั้งนี้</w:t>
            </w:r>
            <w:r w:rsidR="00C62820"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>ผู้บริหารของบริษัทพิจารณาว่า การลงทุนตามข้อตกลงดำเนินงานร่วมกันดังกล่าว เป็นการร่วมการงานประเภทการดำเนินงานร่วมกัน</w:t>
            </w:r>
            <w:r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</w:t>
            </w:r>
            <w:r w:rsidR="00C62820" w:rsidRPr="00FA6731">
              <w:rPr>
                <w:rFonts w:ascii="Angsana New" w:eastAsia="Arial" w:hAnsi="Angsana New" w:cs="Angsana New"/>
                <w:sz w:val="30"/>
                <w:szCs w:val="30"/>
              </w:rPr>
              <w:t xml:space="preserve">(Joint Operation) </w:t>
            </w:r>
            <w:r w:rsidR="00C62820"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>ระหว่างบริษัทและ</w:t>
            </w:r>
            <w:r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     </w:t>
            </w:r>
            <w:r w:rsidR="00C62820" w:rsidRPr="00FA6731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ผู้ดำเนินงานอื่น </w:t>
            </w:r>
            <w:r w:rsidR="00C62820" w:rsidRPr="00FA6731">
              <w:rPr>
                <w:rFonts w:ascii="Angsana New" w:eastAsia="Arial" w:hAnsi="Angsana New" w:cs="Angsana New"/>
                <w:sz w:val="30"/>
                <w:szCs w:val="30"/>
              </w:rPr>
              <w:t xml:space="preserve">(Other joint operator) </w:t>
            </w: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:rsidR="00C62820" w:rsidRPr="00FA6731" w:rsidRDefault="00C62820" w:rsidP="00C628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860" w:type="dxa"/>
          </w:tcPr>
          <w:p w:rsidR="00C62820" w:rsidRPr="00FA6731" w:rsidRDefault="00C62820" w:rsidP="001F0821">
            <w:pPr>
              <w:tabs>
                <w:tab w:val="clear" w:pos="4451"/>
                <w:tab w:val="left" w:pos="4572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0C1FD1" w:rsidRPr="00FA6731" w:rsidRDefault="000C1FD1" w:rsidP="001F0821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2"/>
                <w:tab w:val="left" w:pos="7170"/>
              </w:tabs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>การสอบถามเพื่อทำความเข้าใจลักษณะของการร่วมการงาน สิทธิ และภาระผูกพัน รวมถึงการวิเคราะห์การกำหนดประเภทของการร่วมการงานโดย</w:t>
            </w:r>
            <w:r w:rsidR="00C914E6" w:rsidRPr="00FA6731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</w:t>
            </w:r>
          </w:p>
          <w:p w:rsidR="00F47F3C" w:rsidRPr="00FA6731" w:rsidRDefault="00F47F3C" w:rsidP="001F0821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2"/>
                <w:tab w:val="left" w:pos="7170"/>
              </w:tabs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การอ่านสัญญาจัดตั้ง </w:t>
            </w:r>
            <w:r w:rsidRPr="00FA6731">
              <w:rPr>
                <w:rFonts w:ascii="Angsana New" w:hAnsi="Angsana New" w:cs="Angsana New"/>
                <w:sz w:val="30"/>
                <w:szCs w:val="30"/>
              </w:rPr>
              <w:t>“</w:t>
            </w: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กิจการร่วมค้ากลุ่มร่วมทำงาน </w:t>
            </w:r>
            <w:r w:rsidRPr="00FA6731">
              <w:rPr>
                <w:rFonts w:ascii="Angsana New" w:hAnsi="Angsana New" w:cs="Angsana New"/>
                <w:sz w:val="30"/>
                <w:szCs w:val="30"/>
              </w:rPr>
              <w:t xml:space="preserve">SCN-CHO”  </w:t>
            </w: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>เพื่อทำความเข้าใจถึงข้อกำหนดและเงื่อนไขที่สำคัญ</w:t>
            </w:r>
            <w:r w:rsidRPr="00FA67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:rsidR="00F47F3C" w:rsidRPr="00FA6731" w:rsidRDefault="00F47F3C" w:rsidP="001F0821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2"/>
                <w:tab w:val="left" w:pos="717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การประเมินการระบุประเภท</w:t>
            </w:r>
            <w:r w:rsidR="00C914E6" w:rsidRPr="00FA6731">
              <w:rPr>
                <w:rFonts w:ascii="Angsana New" w:hAnsi="Angsana New" w:cs="Angsana New"/>
                <w:sz w:val="30"/>
                <w:szCs w:val="30"/>
                <w:cs/>
              </w:rPr>
              <w:t>และการรับรู้รายการ</w:t>
            </w: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ของการร่วมการงานและข้อกำหนดในมาตรฐานการรายงานทางการเงินฉบับที่ </w:t>
            </w:r>
            <w:r w:rsidRPr="00FA6731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>เรื่อง การร่วมการงาน</w:t>
            </w:r>
          </w:p>
          <w:p w:rsidR="00C62820" w:rsidRPr="00FA6731" w:rsidRDefault="00F47F3C" w:rsidP="001F0821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731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</w:tc>
      </w:tr>
    </w:tbl>
    <w:p w:rsidR="00C62820" w:rsidRPr="002A2E39" w:rsidRDefault="00C6282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CA71D0" w:rsidRPr="002A2E39" w:rsidRDefault="00CA71D0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2A2E39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  <w:r w:rsidR="00AA56F5" w:rsidRPr="002A2E39">
        <w:rPr>
          <w:rFonts w:ascii="Angsana New" w:hAnsi="Angsana New" w:hint="cs"/>
          <w:i/>
          <w:iCs/>
          <w:sz w:val="30"/>
          <w:szCs w:val="30"/>
          <w:cs/>
        </w:rPr>
        <w:t>ๆ</w:t>
      </w:r>
    </w:p>
    <w:p w:rsidR="00536D35" w:rsidRPr="002A2E39" w:rsidRDefault="00536D35" w:rsidP="00536D3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A627B" w:rsidRPr="002A2E39" w:rsidRDefault="00E61283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2E39">
        <w:rPr>
          <w:rFonts w:ascii="Angsana New" w:hAnsi="Angsana New"/>
          <w:spacing w:val="-2"/>
          <w:sz w:val="30"/>
          <w:szCs w:val="30"/>
          <w:cs/>
        </w:rPr>
        <w:t>งบ</w:t>
      </w:r>
      <w:r w:rsidR="00CA71D0" w:rsidRPr="002A2E39">
        <w:rPr>
          <w:rFonts w:ascii="Angsana New" w:hAnsi="Angsana New"/>
          <w:spacing w:val="-2"/>
          <w:sz w:val="30"/>
          <w:szCs w:val="30"/>
          <w:cs/>
        </w:rPr>
        <w:t>ก</w:t>
      </w:r>
      <w:r w:rsidR="00CA71D0" w:rsidRPr="002A2E39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="00CA71D0" w:rsidRPr="002A2E39">
        <w:rPr>
          <w:rFonts w:ascii="Angsana New" w:hAnsi="Angsana New"/>
          <w:spacing w:val="-2"/>
          <w:sz w:val="30"/>
          <w:szCs w:val="30"/>
          <w:cs/>
        </w:rPr>
        <w:t>รเงิน</w:t>
      </w:r>
      <w:r w:rsidRPr="002A2E39">
        <w:rPr>
          <w:rFonts w:ascii="Angsana New" w:hAnsi="Angsana New" w:hint="cs"/>
          <w:spacing w:val="-2"/>
          <w:sz w:val="30"/>
          <w:szCs w:val="30"/>
          <w:cs/>
        </w:rPr>
        <w:t>รวมและงบ</w:t>
      </w:r>
      <w:r w:rsidR="00CA71D0" w:rsidRPr="002A2E39">
        <w:rPr>
          <w:rFonts w:ascii="Angsana New" w:hAnsi="Angsana New" w:hint="cs"/>
          <w:spacing w:val="-2"/>
          <w:sz w:val="30"/>
          <w:szCs w:val="30"/>
          <w:cs/>
        </w:rPr>
        <w:t>การเงินเฉพาะกิจการ</w:t>
      </w:r>
      <w:r w:rsidR="00EF3A5D" w:rsidRPr="002A2E39">
        <w:rPr>
          <w:rFonts w:ascii="Angsana New" w:hAnsi="Angsana New" w:hint="cs"/>
          <w:spacing w:val="-2"/>
          <w:sz w:val="30"/>
          <w:szCs w:val="30"/>
          <w:cs/>
        </w:rPr>
        <w:t>ของกลุ่มบริษัทและบริษัท</w:t>
      </w:r>
      <w:r w:rsidR="00EF3A5D" w:rsidRPr="002A2E3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4021B" w:rsidRPr="002A2E39">
        <w:rPr>
          <w:rFonts w:ascii="Angsana New" w:hAnsi="Angsana New"/>
          <w:sz w:val="30"/>
          <w:szCs w:val="30"/>
          <w:cs/>
        </w:rPr>
        <w:t>สำหรับ</w:t>
      </w:r>
      <w:r w:rsidR="001E75DE" w:rsidRPr="002A2E39">
        <w:rPr>
          <w:rFonts w:ascii="Angsana New" w:hAnsi="Angsana New" w:hint="cs"/>
          <w:sz w:val="30"/>
          <w:szCs w:val="30"/>
          <w:cs/>
        </w:rPr>
        <w:t>ปี</w:t>
      </w:r>
      <w:r w:rsidR="00B4021B" w:rsidRPr="002A2E3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4021B" w:rsidRPr="002A2E39">
        <w:rPr>
          <w:rFonts w:ascii="Angsana New" w:hAnsi="Angsana New"/>
          <w:sz w:val="30"/>
          <w:szCs w:val="30"/>
        </w:rPr>
        <w:t>3</w:t>
      </w:r>
      <w:r w:rsidR="001E75DE" w:rsidRPr="002A2E39">
        <w:rPr>
          <w:rFonts w:ascii="Angsana New" w:hAnsi="Angsana New"/>
          <w:sz w:val="30"/>
          <w:szCs w:val="30"/>
        </w:rPr>
        <w:t>1</w:t>
      </w:r>
      <w:r w:rsidR="001E75DE" w:rsidRPr="002A2E3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4021B" w:rsidRPr="002A2E39">
        <w:rPr>
          <w:rFonts w:ascii="Angsana New" w:hAnsi="Angsana New"/>
          <w:sz w:val="30"/>
          <w:szCs w:val="30"/>
          <w:cs/>
        </w:rPr>
        <w:t xml:space="preserve"> </w:t>
      </w:r>
      <w:r w:rsidR="00B4021B" w:rsidRPr="002A2E39">
        <w:rPr>
          <w:rFonts w:ascii="Angsana New" w:hAnsi="Angsana New"/>
          <w:sz w:val="30"/>
          <w:szCs w:val="30"/>
        </w:rPr>
        <w:t>2560</w:t>
      </w:r>
      <w:r w:rsidR="00B4021B" w:rsidRPr="002A2E39">
        <w:rPr>
          <w:rFonts w:ascii="Angsana New" w:hAnsi="Angsana New" w:hint="cs"/>
          <w:sz w:val="30"/>
          <w:szCs w:val="30"/>
          <w:cs/>
        </w:rPr>
        <w:t xml:space="preserve"> </w:t>
      </w:r>
      <w:r w:rsidR="001E75DE" w:rsidRPr="002A2E39">
        <w:rPr>
          <w:rFonts w:ascii="Angsana New" w:hAnsi="Angsana New"/>
          <w:spacing w:val="4"/>
          <w:sz w:val="30"/>
          <w:szCs w:val="30"/>
          <w:cs/>
        </w:rPr>
        <w:t>ตรวจสอบ</w:t>
      </w:r>
      <w:r w:rsidR="001E75DE" w:rsidRPr="002A2E39">
        <w:rPr>
          <w:rFonts w:ascii="Angsana New" w:hAnsi="Angsana New"/>
          <w:sz w:val="30"/>
          <w:szCs w:val="30"/>
          <w:cs/>
        </w:rPr>
        <w:t>โดยผู้สอบบัญชีอื่</w:t>
      </w:r>
      <w:r w:rsidR="001E75DE" w:rsidRPr="002A2E39">
        <w:rPr>
          <w:rFonts w:ascii="Angsana New" w:hAnsi="Angsana New" w:hint="cs"/>
          <w:sz w:val="30"/>
          <w:szCs w:val="30"/>
          <w:cs/>
        </w:rPr>
        <w:t xml:space="preserve">น </w:t>
      </w:r>
      <w:r w:rsidR="001E75DE" w:rsidRPr="002A2E39">
        <w:rPr>
          <w:rFonts w:ascii="Angsana New" w:hAnsi="Angsana New"/>
          <w:sz w:val="30"/>
          <w:szCs w:val="30"/>
          <w:cs/>
        </w:rPr>
        <w:t>ซึ่งแสดงคว</w:t>
      </w:r>
      <w:r w:rsidR="001E75DE" w:rsidRPr="002A2E39">
        <w:rPr>
          <w:rFonts w:ascii="Angsana New" w:hAnsi="Angsana New" w:hint="cs"/>
          <w:sz w:val="30"/>
          <w:szCs w:val="30"/>
          <w:cs/>
        </w:rPr>
        <w:t>า</w:t>
      </w:r>
      <w:r w:rsidR="001E75DE" w:rsidRPr="002A2E39">
        <w:rPr>
          <w:rFonts w:ascii="Angsana New" w:hAnsi="Angsana New"/>
          <w:sz w:val="30"/>
          <w:szCs w:val="30"/>
          <w:cs/>
        </w:rPr>
        <w:t>มเห็นอย่</w:t>
      </w:r>
      <w:r w:rsidR="001E75DE" w:rsidRPr="002A2E39">
        <w:rPr>
          <w:rFonts w:ascii="Angsana New" w:hAnsi="Angsana New" w:hint="cs"/>
          <w:sz w:val="30"/>
          <w:szCs w:val="30"/>
          <w:cs/>
        </w:rPr>
        <w:t>า</w:t>
      </w:r>
      <w:r w:rsidR="001E75DE" w:rsidRPr="002A2E39">
        <w:rPr>
          <w:rFonts w:ascii="Angsana New" w:hAnsi="Angsana New"/>
          <w:sz w:val="30"/>
          <w:szCs w:val="30"/>
          <w:cs/>
        </w:rPr>
        <w:t>งไม่มีเงื่อนไขต</w:t>
      </w:r>
      <w:r w:rsidR="001E75DE" w:rsidRPr="002A2E39">
        <w:rPr>
          <w:rFonts w:ascii="Angsana New" w:hAnsi="Angsana New" w:hint="cs"/>
          <w:sz w:val="30"/>
          <w:szCs w:val="30"/>
          <w:cs/>
        </w:rPr>
        <w:t>า</w:t>
      </w:r>
      <w:r w:rsidR="001E75DE" w:rsidRPr="002A2E39">
        <w:rPr>
          <w:rFonts w:ascii="Angsana New" w:hAnsi="Angsana New"/>
          <w:sz w:val="30"/>
          <w:szCs w:val="30"/>
          <w:cs/>
        </w:rPr>
        <w:t>มร</w:t>
      </w:r>
      <w:r w:rsidR="001E75DE" w:rsidRPr="002A2E39">
        <w:rPr>
          <w:rFonts w:ascii="Angsana New" w:hAnsi="Angsana New" w:hint="cs"/>
          <w:sz w:val="30"/>
          <w:szCs w:val="30"/>
          <w:cs/>
        </w:rPr>
        <w:t>า</w:t>
      </w:r>
      <w:r w:rsidR="001E75DE" w:rsidRPr="002A2E39">
        <w:rPr>
          <w:rFonts w:ascii="Angsana New" w:hAnsi="Angsana New"/>
          <w:sz w:val="30"/>
          <w:szCs w:val="30"/>
          <w:cs/>
        </w:rPr>
        <w:t>ยง</w:t>
      </w:r>
      <w:r w:rsidR="001E75DE" w:rsidRPr="002A2E39">
        <w:rPr>
          <w:rFonts w:ascii="Angsana New" w:hAnsi="Angsana New" w:hint="cs"/>
          <w:sz w:val="30"/>
          <w:szCs w:val="30"/>
          <w:cs/>
        </w:rPr>
        <w:t>า</w:t>
      </w:r>
      <w:r w:rsidR="001E75DE" w:rsidRPr="002A2E39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1E75DE" w:rsidRPr="002A2E39">
        <w:rPr>
          <w:rFonts w:ascii="Angsana New" w:hAnsi="Angsana New"/>
          <w:sz w:val="30"/>
          <w:szCs w:val="30"/>
        </w:rPr>
        <w:t>22</w:t>
      </w:r>
      <w:r w:rsidR="001E75DE" w:rsidRPr="002A2E39">
        <w:rPr>
          <w:rFonts w:ascii="Angsana New" w:hAnsi="Angsana New"/>
          <w:sz w:val="30"/>
          <w:szCs w:val="30"/>
          <w:cs/>
        </w:rPr>
        <w:t xml:space="preserve"> </w:t>
      </w:r>
      <w:r w:rsidR="001E75DE" w:rsidRPr="002A2E39">
        <w:rPr>
          <w:rFonts w:ascii="Angsana New" w:hAnsi="Angsana New" w:hint="cs"/>
          <w:sz w:val="30"/>
          <w:szCs w:val="30"/>
          <w:cs/>
        </w:rPr>
        <w:t>กุมภาพันธ์</w:t>
      </w:r>
      <w:r w:rsidR="001E75DE" w:rsidRPr="002A2E39">
        <w:rPr>
          <w:rFonts w:ascii="Angsana New" w:hAnsi="Angsana New"/>
          <w:sz w:val="30"/>
          <w:szCs w:val="30"/>
          <w:cs/>
        </w:rPr>
        <w:t xml:space="preserve"> </w:t>
      </w:r>
      <w:r w:rsidR="001E75DE" w:rsidRPr="002A2E39">
        <w:rPr>
          <w:rFonts w:ascii="Angsana New" w:hAnsi="Angsana New"/>
          <w:sz w:val="30"/>
          <w:szCs w:val="30"/>
        </w:rPr>
        <w:t>2561</w:t>
      </w:r>
    </w:p>
    <w:p w:rsidR="00146F19" w:rsidRPr="002A2E39" w:rsidRDefault="00146F19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46F19" w:rsidRPr="002A2E39" w:rsidRDefault="00146F19" w:rsidP="009655D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A2E39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2A2E39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ผู้บริหาร</w:t>
      </w:r>
      <w:r w:rsidRPr="002A2E39">
        <w:rPr>
          <w:rFonts w:ascii="Angsana New" w:eastAsiaTheme="minorHAnsi" w:hAnsi="Angsana New"/>
          <w:spacing w:val="-4"/>
          <w:sz w:val="30"/>
          <w:szCs w:val="30"/>
          <w:cs/>
        </w:rPr>
        <w:t>เป็นผู้รับผิดชอบต่อข้อมูลอื่น</w:t>
      </w:r>
      <w:r w:rsidR="001D1116" w:rsidRPr="002A2E39">
        <w:rPr>
          <w:rFonts w:ascii="Angsana New" w:eastAsiaTheme="minorHAnsi" w:hAnsi="Angsana New"/>
          <w:spacing w:val="-4"/>
          <w:sz w:val="30"/>
          <w:szCs w:val="30"/>
          <w:cs/>
        </w:rPr>
        <w:t xml:space="preserve"> </w:t>
      </w:r>
      <w:r w:rsidRPr="002A2E39">
        <w:rPr>
          <w:rFonts w:ascii="Angsana New" w:eastAsiaTheme="minorHAns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1D1116" w:rsidRPr="002A2E39">
        <w:rPr>
          <w:rFonts w:ascii="Angsana New" w:eastAsiaTheme="minorHAnsi" w:hAnsi="Angsana New"/>
          <w:spacing w:val="-4"/>
          <w:sz w:val="30"/>
          <w:szCs w:val="30"/>
          <w:cs/>
        </w:rPr>
        <w:t xml:space="preserve"> </w:t>
      </w:r>
      <w:r w:rsidRPr="002A2E39">
        <w:rPr>
          <w:rFonts w:ascii="Angsana New" w:eastAsiaTheme="minorHAnsi" w:hAnsi="Angsana New"/>
          <w:spacing w:val="-4"/>
          <w:sz w:val="30"/>
          <w:szCs w:val="30"/>
          <w:cs/>
        </w:rPr>
        <w:t>แต่ไม่รวมถึงงบการเงิน</w:t>
      </w:r>
      <w:r w:rsidRPr="002A2E39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2A2E39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2A2E39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1D1116" w:rsidRPr="002A2E39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2A2E39">
        <w:rPr>
          <w:rFonts w:ascii="Angsana New" w:eastAsiaTheme="minorHAns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2A2E39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2A2E3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2E39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0C3C8E" w:rsidRPr="002A2E39">
        <w:rPr>
          <w:rFonts w:ascii="Angsana New" w:eastAsiaTheme="minorHAnsi" w:hAnsi="Angsana New"/>
          <w:sz w:val="30"/>
          <w:szCs w:val="30"/>
          <w:cs/>
        </w:rPr>
        <w:br/>
      </w:r>
      <w:r w:rsidRPr="002A2E39">
        <w:rPr>
          <w:rFonts w:ascii="Angsana New" w:eastAsiaTheme="minorHAnsi" w:hAnsi="Angsana New"/>
          <w:sz w:val="30"/>
          <w:szCs w:val="30"/>
          <w:cs/>
        </w:rPr>
        <w:t>ความเชื่อมั่นต่อข้อมูลอื่น</w:t>
      </w:r>
      <w:r w:rsidR="001D1116" w:rsidRPr="002A2E39">
        <w:rPr>
          <w:rFonts w:ascii="Angsana New" w:eastAsiaTheme="minorHAnsi" w:hAnsi="Angsana New"/>
          <w:sz w:val="30"/>
          <w:szCs w:val="30"/>
          <w:cs/>
        </w:rPr>
        <w:t xml:space="preserve"> </w:t>
      </w:r>
    </w:p>
    <w:p w:rsidR="00146F19" w:rsidRPr="002A2E3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:rsidR="00146F19" w:rsidRPr="00146F19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2A2E39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A2E39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A2E39">
        <w:rPr>
          <w:rFonts w:ascii="Angsana New" w:eastAsiaTheme="minorHAnsi" w:hAnsi="Angsana New"/>
          <w:sz w:val="30"/>
          <w:szCs w:val="30"/>
          <w:cs/>
        </w:rPr>
        <w:t>คือ</w:t>
      </w:r>
      <w:r w:rsidR="001D1116" w:rsidRPr="002A2E39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2A2E39">
        <w:rPr>
          <w:rFonts w:ascii="Angsana New" w:eastAsiaTheme="minorHAnsi" w:hAnsi="Angsana New"/>
          <w:sz w:val="30"/>
          <w:szCs w:val="30"/>
          <w:cs/>
        </w:rPr>
        <w:t>การอ่าน</w:t>
      </w:r>
      <w:r w:rsidRPr="002A2E39">
        <w:rPr>
          <w:rFonts w:ascii="Angsana New" w:eastAsiaTheme="minorHAnsi" w:hAnsi="Angsana New" w:hint="cs"/>
          <w:sz w:val="30"/>
          <w:szCs w:val="30"/>
          <w:cs/>
        </w:rPr>
        <w:t>ข้อมูลอื่นตามที่ระบุข้างต้นเมื่อจัดทำ</w:t>
      </w:r>
      <w:r w:rsidRPr="00146F19">
        <w:rPr>
          <w:rFonts w:ascii="Angsana New" w:eastAsiaTheme="minorHAnsi" w:hAnsi="Angsana New" w:hint="cs"/>
          <w:sz w:val="30"/>
          <w:szCs w:val="30"/>
          <w:cs/>
        </w:rPr>
        <w:t xml:space="preserve">แล้ว </w:t>
      </w:r>
      <w:r w:rsidRPr="00146F19">
        <w:rPr>
          <w:rFonts w:ascii="Angsana New" w:eastAsiaTheme="minorHAns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146F1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1D1116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146F19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D1116">
        <w:rPr>
          <w:rFonts w:ascii="Angsana New" w:eastAsiaTheme="minorHAnsi" w:hAnsi="Angsana New"/>
          <w:sz w:val="30"/>
          <w:szCs w:val="30"/>
          <w:cs/>
        </w:rPr>
        <w:t xml:space="preserve"> </w:t>
      </w:r>
    </w:p>
    <w:p w:rsidR="008D1427" w:rsidRDefault="008D1427" w:rsidP="00146F1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46F19" w:rsidRPr="00146F19" w:rsidRDefault="00146F19" w:rsidP="00146F1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46F19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146F19" w:rsidRPr="00146F19" w:rsidRDefault="00146F19" w:rsidP="00146F1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46F19" w:rsidRPr="00146F19" w:rsidRDefault="00146F19" w:rsidP="00146F1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46F1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46F19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146F19" w:rsidRP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46F1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7616B3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</w:t>
      </w:r>
      <w:r w:rsidRPr="00146F19">
        <w:rPr>
          <w:rFonts w:ascii="Angsana New" w:eastAsia="Calibri" w:hAnsi="Angsan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46F1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0C3C8E" w:rsidRPr="00146F19" w:rsidRDefault="000C3C8E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146F19" w:rsidRP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  <w:r w:rsidRPr="00146F19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46F1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6F19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6F19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46F19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46F19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46F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6F19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146F19" w:rsidRP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146F19" w:rsidRPr="00146F19" w:rsidRDefault="00146F19" w:rsidP="00146F1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146F19">
        <w:rPr>
          <w:rFonts w:ascii="Angsana New" w:eastAsia="Calibri" w:hAnsi="Angsana New" w:hint="cs"/>
          <w:sz w:val="30"/>
          <w:szCs w:val="30"/>
          <w:cs/>
        </w:rPr>
        <w:t>สอดส่อง</w:t>
      </w:r>
      <w:r w:rsidRPr="00146F19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46F19">
        <w:rPr>
          <w:rFonts w:ascii="Angsana New" w:hAnsi="Angsana New"/>
          <w:sz w:val="30"/>
          <w:szCs w:val="30"/>
          <w:cs/>
        </w:rPr>
        <w:t>กลุ่มบริษัท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146F19">
        <w:rPr>
          <w:rFonts w:ascii="Angsana New" w:hAnsi="Angsana New"/>
          <w:sz w:val="30"/>
          <w:szCs w:val="30"/>
          <w:cs/>
        </w:rPr>
        <w:t>และบริษัท</w:t>
      </w:r>
    </w:p>
    <w:p w:rsidR="00146F19" w:rsidRDefault="00146F19" w:rsidP="00146F1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46F19" w:rsidRPr="00146F19" w:rsidRDefault="00146F19" w:rsidP="00146F1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46F1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146F19" w:rsidRP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146F19" w:rsidRPr="00146F19" w:rsidRDefault="00146F19" w:rsidP="00146F1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</w:t>
      </w:r>
      <w:r w:rsidRPr="00146F19">
        <w:rPr>
          <w:rFonts w:ascii="Angsana New" w:eastAsia="Calibri" w:hAnsi="Angsana New"/>
          <w:sz w:val="30"/>
          <w:szCs w:val="30"/>
          <w:cs/>
        </w:rPr>
        <w:t>การเงิน</w:t>
      </w:r>
      <w:r w:rsidRPr="00146F1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46F19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0C3C8E">
        <w:rPr>
          <w:rFonts w:ascii="Angsana New" w:eastAsia="Calibri" w:hAnsi="Angsana New"/>
          <w:sz w:val="30"/>
          <w:szCs w:val="30"/>
          <w:cs/>
        </w:rPr>
        <w:br/>
      </w:r>
      <w:r w:rsidRPr="00146F19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146F19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146F19" w:rsidRDefault="00146F19" w:rsidP="00146F19">
      <w:pPr>
        <w:jc w:val="thaiDistribute"/>
        <w:rPr>
          <w:rFonts w:ascii="Angsana New" w:hAnsi="Angsana New"/>
          <w:sz w:val="30"/>
          <w:szCs w:val="30"/>
        </w:rPr>
      </w:pPr>
      <w:r w:rsidRPr="00146F19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C62820" w:rsidRDefault="00C62820" w:rsidP="00146F19">
      <w:pPr>
        <w:jc w:val="thaiDistribute"/>
        <w:rPr>
          <w:rFonts w:ascii="Angsana New" w:hAnsi="Angsana New"/>
          <w:sz w:val="30"/>
          <w:szCs w:val="30"/>
        </w:rPr>
      </w:pPr>
    </w:p>
    <w:p w:rsidR="00C62820" w:rsidRDefault="00C62820" w:rsidP="00146F19">
      <w:pPr>
        <w:jc w:val="thaiDistribute"/>
        <w:rPr>
          <w:rFonts w:ascii="Angsana New" w:hAnsi="Angsana New"/>
          <w:sz w:val="30"/>
          <w:szCs w:val="30"/>
        </w:rPr>
      </w:pPr>
    </w:p>
    <w:p w:rsidR="00C62820" w:rsidRDefault="00C62820" w:rsidP="00146F19">
      <w:pPr>
        <w:jc w:val="thaiDistribute"/>
        <w:rPr>
          <w:rFonts w:ascii="Angsana New" w:hAnsi="Angsana New"/>
          <w:sz w:val="30"/>
          <w:szCs w:val="30"/>
        </w:rPr>
      </w:pPr>
    </w:p>
    <w:p w:rsidR="00C62820" w:rsidRDefault="00C62820" w:rsidP="00146F19">
      <w:pPr>
        <w:jc w:val="thaiDistribute"/>
        <w:rPr>
          <w:rFonts w:ascii="Angsana New" w:hAnsi="Angsana New"/>
          <w:sz w:val="30"/>
          <w:szCs w:val="30"/>
        </w:rPr>
      </w:pPr>
    </w:p>
    <w:p w:rsidR="00C62820" w:rsidRDefault="00C62820" w:rsidP="00146F19">
      <w:pPr>
        <w:jc w:val="thaiDistribute"/>
        <w:rPr>
          <w:rFonts w:ascii="Angsana New" w:hAnsi="Angsana New"/>
          <w:sz w:val="30"/>
          <w:szCs w:val="30"/>
        </w:rPr>
      </w:pPr>
    </w:p>
    <w:p w:rsidR="00C62820" w:rsidRPr="00146F19" w:rsidRDefault="00C62820" w:rsidP="00146F19">
      <w:pPr>
        <w:jc w:val="thaiDistribute"/>
        <w:rPr>
          <w:rFonts w:ascii="Angsana New" w:hAnsi="Angsana New"/>
          <w:sz w:val="30"/>
          <w:szCs w:val="30"/>
        </w:rPr>
      </w:pPr>
    </w:p>
    <w:p w:rsidR="00146F19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CB6598" w:rsidRPr="00146F19" w:rsidRDefault="00CB6598" w:rsidP="00146F19">
      <w:pPr>
        <w:jc w:val="thaiDistribute"/>
        <w:rPr>
          <w:rFonts w:ascii="Angsana New" w:hAnsi="Angsana New"/>
          <w:sz w:val="30"/>
          <w:szCs w:val="30"/>
        </w:rPr>
      </w:pPr>
    </w:p>
    <w:p w:rsidR="000C3C8E" w:rsidRPr="00EF3A5D" w:rsidRDefault="00146F19" w:rsidP="00786B6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0"/>
          <w:szCs w:val="20"/>
        </w:rPr>
      </w:pPr>
      <w:r w:rsidRPr="00EF3A5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3A5D">
        <w:rPr>
          <w:rFonts w:ascii="Angsana New" w:hAnsi="Angsana New"/>
          <w:sz w:val="30"/>
          <w:szCs w:val="30"/>
          <w:cs/>
        </w:rPr>
        <w:t>รวมและ</w:t>
      </w:r>
      <w:r w:rsidRPr="00EF3A5D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EF3A5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F3A5D">
        <w:rPr>
          <w:rFonts w:ascii="Angsana New" w:hAnsi="Angsana New"/>
          <w:sz w:val="30"/>
          <w:szCs w:val="30"/>
          <w:cs/>
        </w:rPr>
        <w:t>ายใน</w:t>
      </w:r>
    </w:p>
    <w:p w:rsidR="00146F19" w:rsidRPr="00146F19" w:rsidRDefault="00146F19" w:rsidP="00C8335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46F1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46F19">
        <w:rPr>
          <w:rFonts w:ascii="Angsana New" w:hAnsi="Angsana New"/>
          <w:sz w:val="30"/>
          <w:szCs w:val="30"/>
          <w:cs/>
        </w:rPr>
        <w:t>บริษัท</w:t>
      </w:r>
    </w:p>
    <w:p w:rsidR="00146F19" w:rsidRPr="00405D26" w:rsidRDefault="00146F19" w:rsidP="00C8335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46F1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</w:t>
      </w:r>
      <w:r w:rsidRPr="00405D26">
        <w:rPr>
          <w:rFonts w:ascii="Angsana New" w:eastAsia="Calibri" w:hAnsi="Angsana New"/>
          <w:sz w:val="30"/>
          <w:szCs w:val="30"/>
          <w:cs/>
        </w:rPr>
        <w:t>ของประมาณการทางบัญชีและการเปิดเ</w:t>
      </w:r>
      <w:r w:rsidRPr="00405D26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146F19" w:rsidRDefault="00146F19" w:rsidP="00C8335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</w:t>
      </w:r>
      <w:r w:rsidRPr="000C3C8E">
        <w:rPr>
          <w:rFonts w:ascii="Angsana New" w:hAnsi="Angsana New"/>
          <w:sz w:val="30"/>
          <w:szCs w:val="30"/>
          <w:cs/>
        </w:rPr>
        <w:t>ความสามารถของ</w:t>
      </w:r>
      <w:r w:rsidRPr="000C3C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C3C8E">
        <w:rPr>
          <w:rFonts w:ascii="Angsana New" w:hAnsi="Angsana New"/>
          <w:sz w:val="30"/>
          <w:szCs w:val="30"/>
          <w:cs/>
        </w:rPr>
        <w:t>บริษั</w:t>
      </w:r>
      <w:r w:rsidR="000C3C8E">
        <w:rPr>
          <w:rFonts w:ascii="Angsana New" w:hAnsi="Angsana New"/>
          <w:sz w:val="30"/>
          <w:szCs w:val="30"/>
          <w:cs/>
        </w:rPr>
        <w:t>ทในการดำเนินงานต่อเนื่องหรือไม่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0C3C8E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0C3C8E">
        <w:rPr>
          <w:rFonts w:ascii="Angsana New" w:hAnsi="Angsana New" w:hint="cs"/>
          <w:sz w:val="30"/>
          <w:szCs w:val="30"/>
          <w:cs/>
        </w:rPr>
        <w:t xml:space="preserve"> </w:t>
      </w:r>
      <w:r w:rsidRPr="000C3C8E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C3C8E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C3C8E">
        <w:rPr>
          <w:rFonts w:ascii="Angsana New" w:hAnsi="Angsana New"/>
          <w:sz w:val="30"/>
          <w:szCs w:val="30"/>
          <w:cs/>
        </w:rPr>
        <w:t>ถึงการเปิดเผย</w:t>
      </w:r>
      <w:r w:rsidRPr="000C3C8E">
        <w:rPr>
          <w:rFonts w:ascii="Angsana New" w:hAnsi="Angsana New" w:hint="cs"/>
          <w:sz w:val="30"/>
          <w:szCs w:val="30"/>
          <w:cs/>
        </w:rPr>
        <w:t>ข้อมูล</w:t>
      </w:r>
      <w:r w:rsidRPr="000C3C8E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0C3C8E">
        <w:rPr>
          <w:rFonts w:ascii="Angsana New" w:hAnsi="Angsana New" w:hint="cs"/>
          <w:sz w:val="30"/>
          <w:szCs w:val="30"/>
          <w:cs/>
        </w:rPr>
        <w:t xml:space="preserve"> </w:t>
      </w:r>
      <w:r w:rsidRPr="000C3C8E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0C3C8E">
        <w:rPr>
          <w:rFonts w:ascii="Angsana New" w:hAnsi="Angsana New" w:hint="cs"/>
          <w:sz w:val="30"/>
          <w:szCs w:val="30"/>
          <w:cs/>
        </w:rPr>
        <w:t>ข้อมูล</w:t>
      </w:r>
      <w:r w:rsidRPr="000C3C8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0C3C8E">
        <w:rPr>
          <w:rFonts w:ascii="Angsana New" w:hAnsi="Angsana New"/>
          <w:sz w:val="30"/>
          <w:szCs w:val="30"/>
          <w:cs/>
        </w:rPr>
        <w:t>ในอนาคตอาจเป็นเหตุให้</w:t>
      </w:r>
      <w:r w:rsidRPr="000C3C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C3C8E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146F19" w:rsidRPr="000C3C8E" w:rsidRDefault="00146F19" w:rsidP="00C8335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C3C8E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0C3C8E">
        <w:rPr>
          <w:rFonts w:ascii="Angsana New" w:hAnsi="Angsana New" w:hint="cs"/>
          <w:sz w:val="30"/>
          <w:szCs w:val="30"/>
          <w:cs/>
        </w:rPr>
        <w:t>ข้อมูล</w:t>
      </w:r>
      <w:r w:rsidRPr="000C3C8E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C3C8E">
        <w:rPr>
          <w:rFonts w:ascii="Angsana New" w:hAnsi="Angsana New" w:hint="cs"/>
          <w:sz w:val="30"/>
          <w:szCs w:val="30"/>
          <w:cs/>
        </w:rPr>
        <w:t>หรือไม่</w:t>
      </w:r>
      <w:r w:rsidRPr="000C3C8E">
        <w:rPr>
          <w:rFonts w:ascii="Angsana New" w:hAnsi="Angsana New"/>
          <w:sz w:val="30"/>
          <w:szCs w:val="30"/>
          <w:cs/>
        </w:rPr>
        <w:t xml:space="preserve">   </w:t>
      </w:r>
    </w:p>
    <w:p w:rsidR="00146F19" w:rsidRDefault="00146F19" w:rsidP="00C8335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370B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36370B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36370B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0C3C8E">
        <w:rPr>
          <w:rFonts w:ascii="Angsana New" w:hAnsi="Angsana New"/>
          <w:sz w:val="30"/>
          <w:szCs w:val="30"/>
          <w:cs/>
        </w:rPr>
        <w:t>ภายในกลุ่มบริษัทเพื่อแสดงความเห็นต่องบการเงินรวม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0C3C8E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="000C3C8E">
        <w:rPr>
          <w:rFonts w:ascii="Angsana New" w:hAnsi="Angsana New" w:hint="cs"/>
          <w:sz w:val="30"/>
          <w:szCs w:val="30"/>
          <w:cs/>
        </w:rPr>
        <w:t>การกำหนดแนวทาง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0C3C8E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0C3C8E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0C3C8E">
        <w:rPr>
          <w:rFonts w:ascii="Angsana New" w:hAnsi="Angsana New"/>
          <w:sz w:val="30"/>
          <w:szCs w:val="30"/>
          <w:cs/>
        </w:rPr>
        <w:t>ข้าพเจ้าเป็นผู้รับผิดชอบ</w:t>
      </w:r>
      <w:r w:rsidRPr="0036370B">
        <w:rPr>
          <w:rFonts w:ascii="Angsana New" w:hAnsi="Angsana New"/>
          <w:color w:val="000000"/>
          <w:sz w:val="30"/>
          <w:szCs w:val="30"/>
          <w:cs/>
        </w:rPr>
        <w:t>แต่เพียงผู้เดียวต่อความเห็นของข้าพเจ้า</w:t>
      </w:r>
    </w:p>
    <w:p w:rsidR="000C3C8E" w:rsidRPr="0036370B" w:rsidRDefault="000C3C8E" w:rsidP="000C3C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46F19" w:rsidRPr="00C101D5" w:rsidRDefault="00146F19" w:rsidP="00146F19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6370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6370B">
        <w:rPr>
          <w:rFonts w:ascii="Angsana New" w:hAnsi="Angsana New"/>
          <w:sz w:val="30"/>
          <w:szCs w:val="30"/>
          <w:cs/>
        </w:rPr>
        <w:t>งข้าพเจ้า</w:t>
      </w:r>
    </w:p>
    <w:p w:rsidR="00C62820" w:rsidRPr="000C3C8E" w:rsidRDefault="00C62820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146F19" w:rsidRPr="000C3C8E" w:rsidRDefault="00146F19" w:rsidP="00146F19">
      <w:pPr>
        <w:jc w:val="thaiDistribute"/>
        <w:rPr>
          <w:rFonts w:ascii="Angsana New" w:hAnsi="Angsana New"/>
          <w:sz w:val="30"/>
          <w:szCs w:val="30"/>
        </w:rPr>
      </w:pPr>
      <w:r w:rsidRPr="000C3C8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0C3C8E" w:rsidRPr="000C3C8E">
        <w:rPr>
          <w:rFonts w:ascii="Angsana New" w:eastAsia="Calibri" w:hAnsi="Angsana New"/>
          <w:sz w:val="30"/>
          <w:szCs w:val="30"/>
          <w:cs/>
        </w:rPr>
        <w:br/>
      </w:r>
      <w:r w:rsidRPr="000C3C8E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C3C8E">
        <w:rPr>
          <w:rFonts w:ascii="Angsana New" w:hAnsi="Angsana New"/>
          <w:sz w:val="30"/>
          <w:szCs w:val="30"/>
          <w:cs/>
        </w:rPr>
        <w:t>อิสระ</w:t>
      </w:r>
    </w:p>
    <w:p w:rsidR="000C3C8E" w:rsidRDefault="000C3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146F19" w:rsidRPr="00D87F6C" w:rsidRDefault="00146F19" w:rsidP="00146F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C8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0C3C8E" w:rsidRPr="000C3C8E">
        <w:rPr>
          <w:rFonts w:ascii="Angsana New" w:hAnsi="Angsana New"/>
          <w:sz w:val="30"/>
          <w:szCs w:val="30"/>
          <w:cs/>
        </w:rPr>
        <w:br/>
      </w:r>
      <w:r w:rsidRPr="000C3C8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</w:t>
      </w:r>
      <w:r w:rsidR="000C3C8E" w:rsidRPr="000C3C8E">
        <w:rPr>
          <w:rFonts w:ascii="Angsana New" w:hAnsi="Angsana New"/>
          <w:sz w:val="30"/>
          <w:szCs w:val="30"/>
          <w:cs/>
        </w:rPr>
        <w:t>เป็นเรื่องสำคัญในการตรวจสอบ</w:t>
      </w:r>
      <w:r w:rsidRPr="000C3C8E">
        <w:rPr>
          <w:rFonts w:ascii="Angsana New" w:hAnsi="Angsana New"/>
          <w:sz w:val="30"/>
          <w:szCs w:val="30"/>
          <w:cs/>
        </w:rPr>
        <w:t xml:space="preserve"> ข้าพเจ้าได้อธิบายเรื่องเหล่านี้ใน</w:t>
      </w:r>
      <w:r w:rsidRPr="00405D26">
        <w:rPr>
          <w:rFonts w:ascii="Angsana New" w:hAnsi="Angsana New"/>
          <w:sz w:val="30"/>
          <w:szCs w:val="30"/>
          <w:cs/>
        </w:rPr>
        <w:t>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0C3C8E">
        <w:rPr>
          <w:rFonts w:ascii="Angsana New" w:hAnsi="Angsana New"/>
          <w:sz w:val="30"/>
          <w:szCs w:val="30"/>
          <w:cs/>
        </w:rPr>
        <w:br/>
      </w:r>
      <w:r w:rsidRPr="007616B3">
        <w:rPr>
          <w:rFonts w:ascii="Angsana New" w:hAnsi="Angsana New"/>
          <w:sz w:val="30"/>
          <w:szCs w:val="30"/>
          <w:cs/>
        </w:rPr>
        <w:t>จากการสื่อสารดังกล่าว</w:t>
      </w:r>
    </w:p>
    <w:p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63D85" w:rsidRPr="00A410D7" w:rsidRDefault="00863D85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96D32" w:rsidRPr="00A410D7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</w:rPr>
        <w:t>(</w:t>
      </w:r>
      <w:proofErr w:type="spellStart"/>
      <w:r w:rsidR="009E09A7" w:rsidRPr="00A410D7">
        <w:rPr>
          <w:rFonts w:ascii="Angsana New" w:hAnsi="Angsana New" w:hint="cs"/>
          <w:sz w:val="30"/>
          <w:szCs w:val="30"/>
          <w:cs/>
          <w:lang w:val="th-TH"/>
        </w:rPr>
        <w:t>ดุษณี</w:t>
      </w:r>
      <w:r w:rsidR="00296D32" w:rsidRPr="00A410D7">
        <w:rPr>
          <w:rFonts w:ascii="Angsana New" w:hAnsi="Angsana New" w:hint="cs"/>
          <w:sz w:val="30"/>
          <w:szCs w:val="30"/>
          <w:cs/>
          <w:lang w:val="th-TH"/>
        </w:rPr>
        <w:t>ย์</w:t>
      </w:r>
      <w:proofErr w:type="spellEnd"/>
      <w:r w:rsidR="009E09A7" w:rsidRPr="00A410D7">
        <w:rPr>
          <w:rFonts w:ascii="Angsana New" w:hAnsi="Angsana New" w:hint="cs"/>
          <w:sz w:val="30"/>
          <w:szCs w:val="30"/>
          <w:cs/>
          <w:lang w:val="th-TH"/>
        </w:rPr>
        <w:t xml:space="preserve"> ยิ้มสุวรรณ</w:t>
      </w:r>
      <w:r w:rsidRPr="00A410D7">
        <w:rPr>
          <w:rFonts w:ascii="Angsana New" w:hAnsi="Angsana New"/>
          <w:sz w:val="30"/>
          <w:szCs w:val="30"/>
        </w:rPr>
        <w:t>)</w:t>
      </w:r>
    </w:p>
    <w:p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E74FD2" w:rsidRPr="00A410D7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620B8" w:rsidRPr="008620B8">
        <w:rPr>
          <w:rFonts w:ascii="Angsana New" w:hAnsi="Angsana New"/>
          <w:sz w:val="30"/>
          <w:szCs w:val="30"/>
        </w:rPr>
        <w:t>10235</w:t>
      </w:r>
    </w:p>
    <w:p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A410D7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A410D7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A410D7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A410D7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E74FD2" w:rsidRPr="00A410D7" w:rsidRDefault="00971692" w:rsidP="0011291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18</w:t>
      </w:r>
      <w:r w:rsidR="001D1116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952B83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กุมภาพันธ์</w:t>
      </w:r>
      <w:r w:rsidR="000242CC" w:rsidRPr="00C52ED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E26D10" w:rsidRPr="00C52ED1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="00952B83">
        <w:rPr>
          <w:rFonts w:ascii="Angsana New" w:hAnsi="Angsana New" w:hint="cs"/>
          <w:b w:val="0"/>
          <w:sz w:val="30"/>
          <w:szCs w:val="30"/>
          <w:lang w:val="en-US" w:bidi="th-TH"/>
        </w:rPr>
        <w:t>2</w:t>
      </w:r>
      <w:bookmarkStart w:id="0" w:name="_GoBack"/>
      <w:bookmarkEnd w:id="0"/>
    </w:p>
    <w:p w:rsidR="003B51B3" w:rsidRPr="00095DAA" w:rsidRDefault="003B51B3" w:rsidP="00095DAA">
      <w:pPr>
        <w:tabs>
          <w:tab w:val="clear" w:pos="6322"/>
          <w:tab w:val="left" w:pos="6390"/>
        </w:tabs>
        <w:rPr>
          <w:rFonts w:ascii="Angsana New" w:hAnsi="Angsana New"/>
          <w:vanish/>
          <w:sz w:val="2"/>
          <w:szCs w:val="2"/>
          <w:cs/>
        </w:rPr>
      </w:pPr>
    </w:p>
    <w:sectPr w:rsidR="003B51B3" w:rsidRPr="00095DAA" w:rsidSect="00A5139C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4F0" w:rsidRDefault="00FB04F0">
      <w:r>
        <w:separator/>
      </w:r>
    </w:p>
  </w:endnote>
  <w:endnote w:type="continuationSeparator" w:id="0">
    <w:p w:rsidR="00FB04F0" w:rsidRDefault="00FB0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Default="00374E05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:rsidR="00374E05" w:rsidRDefault="00374E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CB24EB" w:rsidRDefault="00374E05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:rsidR="00374E05" w:rsidRPr="006C798A" w:rsidRDefault="00374E05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136FE4" w:rsidRDefault="00374E05" w:rsidP="00136FE4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136FE4" w:rsidRDefault="00374E05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="0037431B" w:rsidRPr="0037431B">
      <w:rPr>
        <w:rFonts w:ascii="Angsana New" w:hAnsi="Angsana New"/>
        <w:noProof/>
        <w:sz w:val="30"/>
        <w:szCs w:val="30"/>
        <w:lang w:val="en-US"/>
      </w:rPr>
      <w:t>6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4F0" w:rsidRDefault="00FB04F0">
      <w:r>
        <w:separator/>
      </w:r>
    </w:p>
  </w:footnote>
  <w:footnote w:type="continuationSeparator" w:id="0">
    <w:p w:rsidR="00FB04F0" w:rsidRDefault="00FB0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Default="00FB04F0">
    <w:pPr>
      <w:pStyle w:val="Header"/>
    </w:pPr>
    <w:r>
      <w:rPr>
        <w:noProof/>
      </w:rPr>
      <w:pict w14:anchorId="6AD3F3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Pr="00F9367B" w:rsidRDefault="00374E05">
    <w:pPr>
      <w:pStyle w:val="Header"/>
      <w:rPr>
        <w:sz w:val="16"/>
        <w:szCs w:val="16"/>
      </w:rPr>
    </w:pPr>
  </w:p>
  <w:p w:rsidR="00374E05" w:rsidRPr="00F9367B" w:rsidRDefault="00374E05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05" w:rsidRDefault="00374E0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374E05" w:rsidRDefault="00374E0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374E05" w:rsidRDefault="00374E0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374E05" w:rsidRDefault="00374E0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374E05" w:rsidRDefault="00374E0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374E05" w:rsidRDefault="00374E0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374E05" w:rsidRPr="002C7FD1" w:rsidRDefault="00374E0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0B39A1"/>
    <w:multiLevelType w:val="hybridMultilevel"/>
    <w:tmpl w:val="AB4ADBDC"/>
    <w:lvl w:ilvl="0" w:tplc="7ABAA2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3E5B94"/>
    <w:multiLevelType w:val="multilevel"/>
    <w:tmpl w:val="8F08AA5C"/>
    <w:lvl w:ilvl="0">
      <w:start w:val="3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234"/>
        </w:tabs>
        <w:ind w:left="23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hint="default"/>
      </w:rPr>
    </w:lvl>
  </w:abstractNum>
  <w:abstractNum w:abstractNumId="14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C78FF3A"/>
    <w:lvl w:ilvl="0" w:tplc="EE9C746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CB83F24"/>
    <w:multiLevelType w:val="hybridMultilevel"/>
    <w:tmpl w:val="10A01EEA"/>
    <w:lvl w:ilvl="0" w:tplc="46848F16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017274"/>
    <w:multiLevelType w:val="singleLevel"/>
    <w:tmpl w:val="D988C1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978CA"/>
    <w:multiLevelType w:val="hybridMultilevel"/>
    <w:tmpl w:val="D5DE5874"/>
    <w:lvl w:ilvl="0" w:tplc="DE560CB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EBC4927"/>
    <w:multiLevelType w:val="hybridMultilevel"/>
    <w:tmpl w:val="9A147F70"/>
    <w:lvl w:ilvl="0" w:tplc="A4C6CBA0">
      <w:start w:val="1"/>
      <w:numFmt w:val="bullet"/>
      <w:lvlText w:val="-"/>
      <w:lvlJc w:val="left"/>
      <w:pPr>
        <w:ind w:left="702" w:hanging="360"/>
      </w:pPr>
      <w:rPr>
        <w:rFonts w:ascii="Angsana New" w:hAnsi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E0B8C"/>
    <w:multiLevelType w:val="hybridMultilevel"/>
    <w:tmpl w:val="7F02EDE8"/>
    <w:lvl w:ilvl="0" w:tplc="DF70764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EA1DB4"/>
    <w:multiLevelType w:val="hybridMultilevel"/>
    <w:tmpl w:val="3C2277C0"/>
    <w:lvl w:ilvl="0" w:tplc="7F0ED058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C3D3672"/>
    <w:multiLevelType w:val="hybridMultilevel"/>
    <w:tmpl w:val="D714D08E"/>
    <w:lvl w:ilvl="0" w:tplc="42728E1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EF5330"/>
    <w:multiLevelType w:val="hybridMultilevel"/>
    <w:tmpl w:val="4A204608"/>
    <w:lvl w:ilvl="0" w:tplc="A942F22A">
      <w:start w:val="26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8"/>
  </w:num>
  <w:num w:numId="14">
    <w:abstractNumId w:val="22"/>
  </w:num>
  <w:num w:numId="15">
    <w:abstractNumId w:val="26"/>
  </w:num>
  <w:num w:numId="16">
    <w:abstractNumId w:val="40"/>
  </w:num>
  <w:num w:numId="17">
    <w:abstractNumId w:val="42"/>
  </w:num>
  <w:num w:numId="18">
    <w:abstractNumId w:val="28"/>
  </w:num>
  <w:num w:numId="19">
    <w:abstractNumId w:val="27"/>
  </w:num>
  <w:num w:numId="20">
    <w:abstractNumId w:val="32"/>
  </w:num>
  <w:num w:numId="21">
    <w:abstractNumId w:val="17"/>
  </w:num>
  <w:num w:numId="22">
    <w:abstractNumId w:val="36"/>
  </w:num>
  <w:num w:numId="23">
    <w:abstractNumId w:val="15"/>
  </w:num>
  <w:num w:numId="24">
    <w:abstractNumId w:val="43"/>
  </w:num>
  <w:num w:numId="25">
    <w:abstractNumId w:val="12"/>
  </w:num>
  <w:num w:numId="26">
    <w:abstractNumId w:val="10"/>
  </w:num>
  <w:num w:numId="27">
    <w:abstractNumId w:val="31"/>
  </w:num>
  <w:num w:numId="28">
    <w:abstractNumId w:val="33"/>
  </w:num>
  <w:num w:numId="29">
    <w:abstractNumId w:val="13"/>
  </w:num>
  <w:num w:numId="30">
    <w:abstractNumId w:val="14"/>
  </w:num>
  <w:num w:numId="31">
    <w:abstractNumId w:val="16"/>
  </w:num>
  <w:num w:numId="32">
    <w:abstractNumId w:val="37"/>
  </w:num>
  <w:num w:numId="33">
    <w:abstractNumId w:val="30"/>
  </w:num>
  <w:num w:numId="34">
    <w:abstractNumId w:val="21"/>
  </w:num>
  <w:num w:numId="35">
    <w:abstractNumId w:val="18"/>
  </w:num>
  <w:num w:numId="36">
    <w:abstractNumId w:val="35"/>
  </w:num>
  <w:num w:numId="37">
    <w:abstractNumId w:val="11"/>
  </w:num>
  <w:num w:numId="38">
    <w:abstractNumId w:val="19"/>
  </w:num>
  <w:num w:numId="39">
    <w:abstractNumId w:val="25"/>
  </w:num>
  <w:num w:numId="40">
    <w:abstractNumId w:val="39"/>
  </w:num>
  <w:num w:numId="41">
    <w:abstractNumId w:val="34"/>
  </w:num>
  <w:num w:numId="42">
    <w:abstractNumId w:val="29"/>
  </w:num>
  <w:num w:numId="43">
    <w:abstractNumId w:val="23"/>
  </w:num>
  <w:num w:numId="44">
    <w:abstractNumId w:val="4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533"/>
    <w:rsid w:val="00000646"/>
    <w:rsid w:val="00000835"/>
    <w:rsid w:val="00000CAE"/>
    <w:rsid w:val="00000D00"/>
    <w:rsid w:val="00000F80"/>
    <w:rsid w:val="0000124A"/>
    <w:rsid w:val="000013CE"/>
    <w:rsid w:val="00001828"/>
    <w:rsid w:val="00001BE7"/>
    <w:rsid w:val="00002544"/>
    <w:rsid w:val="000025E7"/>
    <w:rsid w:val="0000296B"/>
    <w:rsid w:val="00002EF8"/>
    <w:rsid w:val="00003E4C"/>
    <w:rsid w:val="00003EC0"/>
    <w:rsid w:val="0000414B"/>
    <w:rsid w:val="000046C2"/>
    <w:rsid w:val="0000481B"/>
    <w:rsid w:val="0000505B"/>
    <w:rsid w:val="00005144"/>
    <w:rsid w:val="00005173"/>
    <w:rsid w:val="0000518E"/>
    <w:rsid w:val="00005218"/>
    <w:rsid w:val="00005E88"/>
    <w:rsid w:val="00006056"/>
    <w:rsid w:val="00006270"/>
    <w:rsid w:val="00006398"/>
    <w:rsid w:val="00006482"/>
    <w:rsid w:val="000066FF"/>
    <w:rsid w:val="00006A97"/>
    <w:rsid w:val="00006C25"/>
    <w:rsid w:val="00006D8F"/>
    <w:rsid w:val="00006E55"/>
    <w:rsid w:val="000072BA"/>
    <w:rsid w:val="000073B9"/>
    <w:rsid w:val="0000796E"/>
    <w:rsid w:val="00010063"/>
    <w:rsid w:val="00010482"/>
    <w:rsid w:val="00010826"/>
    <w:rsid w:val="00010C8C"/>
    <w:rsid w:val="00010E04"/>
    <w:rsid w:val="00011195"/>
    <w:rsid w:val="0001189B"/>
    <w:rsid w:val="000118B0"/>
    <w:rsid w:val="00011934"/>
    <w:rsid w:val="00011F69"/>
    <w:rsid w:val="000131EC"/>
    <w:rsid w:val="0001330E"/>
    <w:rsid w:val="00013682"/>
    <w:rsid w:val="00013D36"/>
    <w:rsid w:val="00013D4F"/>
    <w:rsid w:val="00013D9D"/>
    <w:rsid w:val="00013E8C"/>
    <w:rsid w:val="00013EE1"/>
    <w:rsid w:val="0001448B"/>
    <w:rsid w:val="00014ED6"/>
    <w:rsid w:val="0001516F"/>
    <w:rsid w:val="0001523D"/>
    <w:rsid w:val="000156A3"/>
    <w:rsid w:val="00015766"/>
    <w:rsid w:val="00015CDA"/>
    <w:rsid w:val="00015DF2"/>
    <w:rsid w:val="00015E0E"/>
    <w:rsid w:val="000161B1"/>
    <w:rsid w:val="00016235"/>
    <w:rsid w:val="000162BA"/>
    <w:rsid w:val="00016FBB"/>
    <w:rsid w:val="000171A8"/>
    <w:rsid w:val="0001721D"/>
    <w:rsid w:val="00017243"/>
    <w:rsid w:val="00017314"/>
    <w:rsid w:val="00017C5A"/>
    <w:rsid w:val="00017DCC"/>
    <w:rsid w:val="00017FAC"/>
    <w:rsid w:val="0002034C"/>
    <w:rsid w:val="000205E4"/>
    <w:rsid w:val="0002085B"/>
    <w:rsid w:val="00020913"/>
    <w:rsid w:val="00020CB7"/>
    <w:rsid w:val="00020D51"/>
    <w:rsid w:val="000212FC"/>
    <w:rsid w:val="00021412"/>
    <w:rsid w:val="0002189C"/>
    <w:rsid w:val="000227DB"/>
    <w:rsid w:val="000233EE"/>
    <w:rsid w:val="00023407"/>
    <w:rsid w:val="0002370E"/>
    <w:rsid w:val="00023A10"/>
    <w:rsid w:val="00023A77"/>
    <w:rsid w:val="00023AEC"/>
    <w:rsid w:val="00024006"/>
    <w:rsid w:val="000240F9"/>
    <w:rsid w:val="000242CC"/>
    <w:rsid w:val="00024486"/>
    <w:rsid w:val="0002477D"/>
    <w:rsid w:val="00024AB2"/>
    <w:rsid w:val="00024CE6"/>
    <w:rsid w:val="00024F6A"/>
    <w:rsid w:val="000251DD"/>
    <w:rsid w:val="00025587"/>
    <w:rsid w:val="00025BCA"/>
    <w:rsid w:val="00025BFA"/>
    <w:rsid w:val="00025F0B"/>
    <w:rsid w:val="000267F3"/>
    <w:rsid w:val="00027701"/>
    <w:rsid w:val="00027A4F"/>
    <w:rsid w:val="00030326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28FB"/>
    <w:rsid w:val="0003295A"/>
    <w:rsid w:val="00032A0B"/>
    <w:rsid w:val="00032C89"/>
    <w:rsid w:val="00032E07"/>
    <w:rsid w:val="0003363B"/>
    <w:rsid w:val="00033A6A"/>
    <w:rsid w:val="00033BDA"/>
    <w:rsid w:val="00033E6B"/>
    <w:rsid w:val="000344A9"/>
    <w:rsid w:val="00034B35"/>
    <w:rsid w:val="00034DDD"/>
    <w:rsid w:val="000350F8"/>
    <w:rsid w:val="000351C3"/>
    <w:rsid w:val="00035427"/>
    <w:rsid w:val="000357D8"/>
    <w:rsid w:val="0003582A"/>
    <w:rsid w:val="00035930"/>
    <w:rsid w:val="00036188"/>
    <w:rsid w:val="000366A2"/>
    <w:rsid w:val="0003673C"/>
    <w:rsid w:val="00036C97"/>
    <w:rsid w:val="00036DD0"/>
    <w:rsid w:val="00036F17"/>
    <w:rsid w:val="000372BE"/>
    <w:rsid w:val="00037B3A"/>
    <w:rsid w:val="00037DC8"/>
    <w:rsid w:val="0004021C"/>
    <w:rsid w:val="00040229"/>
    <w:rsid w:val="0004046C"/>
    <w:rsid w:val="0004048C"/>
    <w:rsid w:val="00040512"/>
    <w:rsid w:val="0004068B"/>
    <w:rsid w:val="0004072C"/>
    <w:rsid w:val="00040CB2"/>
    <w:rsid w:val="0004160A"/>
    <w:rsid w:val="00041697"/>
    <w:rsid w:val="00041C99"/>
    <w:rsid w:val="000424F2"/>
    <w:rsid w:val="0004277E"/>
    <w:rsid w:val="000428FE"/>
    <w:rsid w:val="000431D8"/>
    <w:rsid w:val="00043561"/>
    <w:rsid w:val="0004379D"/>
    <w:rsid w:val="000439F7"/>
    <w:rsid w:val="00043A75"/>
    <w:rsid w:val="00043D2E"/>
    <w:rsid w:val="000447B7"/>
    <w:rsid w:val="000447B8"/>
    <w:rsid w:val="00044BEA"/>
    <w:rsid w:val="00045126"/>
    <w:rsid w:val="00045186"/>
    <w:rsid w:val="0004539A"/>
    <w:rsid w:val="000453BC"/>
    <w:rsid w:val="0004560C"/>
    <w:rsid w:val="0004570C"/>
    <w:rsid w:val="000459F3"/>
    <w:rsid w:val="00045B61"/>
    <w:rsid w:val="00045C80"/>
    <w:rsid w:val="00045DD1"/>
    <w:rsid w:val="00045EBB"/>
    <w:rsid w:val="0004662B"/>
    <w:rsid w:val="0004683A"/>
    <w:rsid w:val="00046899"/>
    <w:rsid w:val="00046CD4"/>
    <w:rsid w:val="00047962"/>
    <w:rsid w:val="00047DFA"/>
    <w:rsid w:val="00047E31"/>
    <w:rsid w:val="00050015"/>
    <w:rsid w:val="00050040"/>
    <w:rsid w:val="000503E7"/>
    <w:rsid w:val="00050760"/>
    <w:rsid w:val="000507AA"/>
    <w:rsid w:val="000508E7"/>
    <w:rsid w:val="00050AE9"/>
    <w:rsid w:val="00050E3D"/>
    <w:rsid w:val="00051079"/>
    <w:rsid w:val="0005109F"/>
    <w:rsid w:val="00052831"/>
    <w:rsid w:val="00052AAE"/>
    <w:rsid w:val="00052C43"/>
    <w:rsid w:val="00052D2C"/>
    <w:rsid w:val="00052DC7"/>
    <w:rsid w:val="00052F3E"/>
    <w:rsid w:val="000539B9"/>
    <w:rsid w:val="00053AEE"/>
    <w:rsid w:val="00054000"/>
    <w:rsid w:val="000543AC"/>
    <w:rsid w:val="00054E9A"/>
    <w:rsid w:val="00054FB7"/>
    <w:rsid w:val="00055276"/>
    <w:rsid w:val="0005591D"/>
    <w:rsid w:val="000559A0"/>
    <w:rsid w:val="00055FE1"/>
    <w:rsid w:val="00056318"/>
    <w:rsid w:val="000563A1"/>
    <w:rsid w:val="00056557"/>
    <w:rsid w:val="00056815"/>
    <w:rsid w:val="0005762A"/>
    <w:rsid w:val="000579C8"/>
    <w:rsid w:val="00057A96"/>
    <w:rsid w:val="00057B67"/>
    <w:rsid w:val="00060600"/>
    <w:rsid w:val="0006060D"/>
    <w:rsid w:val="00060AA7"/>
    <w:rsid w:val="00060AD0"/>
    <w:rsid w:val="00060E6E"/>
    <w:rsid w:val="00061302"/>
    <w:rsid w:val="00061503"/>
    <w:rsid w:val="0006189A"/>
    <w:rsid w:val="00061EB7"/>
    <w:rsid w:val="0006235E"/>
    <w:rsid w:val="0006242A"/>
    <w:rsid w:val="00062B9E"/>
    <w:rsid w:val="00062DBC"/>
    <w:rsid w:val="00063026"/>
    <w:rsid w:val="000630B6"/>
    <w:rsid w:val="00063CB4"/>
    <w:rsid w:val="00063CF4"/>
    <w:rsid w:val="00063E4C"/>
    <w:rsid w:val="000641B3"/>
    <w:rsid w:val="00064784"/>
    <w:rsid w:val="00064ABA"/>
    <w:rsid w:val="00064B8B"/>
    <w:rsid w:val="00064FCF"/>
    <w:rsid w:val="000651B1"/>
    <w:rsid w:val="000651E6"/>
    <w:rsid w:val="00065233"/>
    <w:rsid w:val="000653B7"/>
    <w:rsid w:val="00065847"/>
    <w:rsid w:val="00065D88"/>
    <w:rsid w:val="00065E1F"/>
    <w:rsid w:val="00065E3A"/>
    <w:rsid w:val="000668FC"/>
    <w:rsid w:val="00066B57"/>
    <w:rsid w:val="00066EAF"/>
    <w:rsid w:val="00066F3A"/>
    <w:rsid w:val="00067363"/>
    <w:rsid w:val="00067739"/>
    <w:rsid w:val="00067AD8"/>
    <w:rsid w:val="00067BA5"/>
    <w:rsid w:val="00070355"/>
    <w:rsid w:val="0007049C"/>
    <w:rsid w:val="00070792"/>
    <w:rsid w:val="000708D0"/>
    <w:rsid w:val="00070916"/>
    <w:rsid w:val="00070C00"/>
    <w:rsid w:val="000717D5"/>
    <w:rsid w:val="0007191E"/>
    <w:rsid w:val="00071FC6"/>
    <w:rsid w:val="0007255C"/>
    <w:rsid w:val="00072B79"/>
    <w:rsid w:val="00072CBA"/>
    <w:rsid w:val="0007346C"/>
    <w:rsid w:val="000735A3"/>
    <w:rsid w:val="000737FA"/>
    <w:rsid w:val="00073B38"/>
    <w:rsid w:val="00074C22"/>
    <w:rsid w:val="00074FF3"/>
    <w:rsid w:val="00075675"/>
    <w:rsid w:val="00075ABC"/>
    <w:rsid w:val="00075CA7"/>
    <w:rsid w:val="00075CB3"/>
    <w:rsid w:val="00076391"/>
    <w:rsid w:val="000763DA"/>
    <w:rsid w:val="000771C7"/>
    <w:rsid w:val="000774D8"/>
    <w:rsid w:val="000778C5"/>
    <w:rsid w:val="000779B6"/>
    <w:rsid w:val="000779C5"/>
    <w:rsid w:val="00077D2D"/>
    <w:rsid w:val="00077EEF"/>
    <w:rsid w:val="00080EF3"/>
    <w:rsid w:val="00081141"/>
    <w:rsid w:val="0008123C"/>
    <w:rsid w:val="00081618"/>
    <w:rsid w:val="00081F48"/>
    <w:rsid w:val="00082176"/>
    <w:rsid w:val="000823DB"/>
    <w:rsid w:val="000824E7"/>
    <w:rsid w:val="000826ED"/>
    <w:rsid w:val="00082CB4"/>
    <w:rsid w:val="00082D49"/>
    <w:rsid w:val="00082D79"/>
    <w:rsid w:val="00083356"/>
    <w:rsid w:val="000838CE"/>
    <w:rsid w:val="000839F7"/>
    <w:rsid w:val="00083E5A"/>
    <w:rsid w:val="00084C07"/>
    <w:rsid w:val="00084EC4"/>
    <w:rsid w:val="00085AFC"/>
    <w:rsid w:val="00085BCA"/>
    <w:rsid w:val="00086094"/>
    <w:rsid w:val="000866C6"/>
    <w:rsid w:val="0008686B"/>
    <w:rsid w:val="00086C66"/>
    <w:rsid w:val="00086DF9"/>
    <w:rsid w:val="00086E2D"/>
    <w:rsid w:val="00086F03"/>
    <w:rsid w:val="00086FB6"/>
    <w:rsid w:val="0008702A"/>
    <w:rsid w:val="000872E4"/>
    <w:rsid w:val="00087698"/>
    <w:rsid w:val="00087771"/>
    <w:rsid w:val="00087AAB"/>
    <w:rsid w:val="00087CF8"/>
    <w:rsid w:val="00087DB5"/>
    <w:rsid w:val="00087E02"/>
    <w:rsid w:val="00087EA8"/>
    <w:rsid w:val="00087FD1"/>
    <w:rsid w:val="000900C0"/>
    <w:rsid w:val="0009010F"/>
    <w:rsid w:val="00090294"/>
    <w:rsid w:val="00090466"/>
    <w:rsid w:val="0009061F"/>
    <w:rsid w:val="0009089C"/>
    <w:rsid w:val="00090C71"/>
    <w:rsid w:val="00091252"/>
    <w:rsid w:val="00091293"/>
    <w:rsid w:val="0009191D"/>
    <w:rsid w:val="00091B61"/>
    <w:rsid w:val="00091CF4"/>
    <w:rsid w:val="00091E98"/>
    <w:rsid w:val="000920DC"/>
    <w:rsid w:val="00092593"/>
    <w:rsid w:val="000929FC"/>
    <w:rsid w:val="00092E3F"/>
    <w:rsid w:val="00092EB8"/>
    <w:rsid w:val="00092FFB"/>
    <w:rsid w:val="0009325E"/>
    <w:rsid w:val="000934A0"/>
    <w:rsid w:val="00093881"/>
    <w:rsid w:val="00093E4B"/>
    <w:rsid w:val="00093E7A"/>
    <w:rsid w:val="000941AA"/>
    <w:rsid w:val="000944F9"/>
    <w:rsid w:val="00094D07"/>
    <w:rsid w:val="000957B0"/>
    <w:rsid w:val="00095BE5"/>
    <w:rsid w:val="00095CAE"/>
    <w:rsid w:val="00095CD4"/>
    <w:rsid w:val="00095DAA"/>
    <w:rsid w:val="000960D5"/>
    <w:rsid w:val="00096333"/>
    <w:rsid w:val="00096528"/>
    <w:rsid w:val="000969D5"/>
    <w:rsid w:val="00096BD0"/>
    <w:rsid w:val="00096C0D"/>
    <w:rsid w:val="000970D5"/>
    <w:rsid w:val="00097421"/>
    <w:rsid w:val="00097500"/>
    <w:rsid w:val="00097A59"/>
    <w:rsid w:val="00097B03"/>
    <w:rsid w:val="00097DAB"/>
    <w:rsid w:val="00097F05"/>
    <w:rsid w:val="000A0947"/>
    <w:rsid w:val="000A099D"/>
    <w:rsid w:val="000A0B7F"/>
    <w:rsid w:val="000A0BEC"/>
    <w:rsid w:val="000A13B7"/>
    <w:rsid w:val="000A18E6"/>
    <w:rsid w:val="000A198C"/>
    <w:rsid w:val="000A1BE0"/>
    <w:rsid w:val="000A2350"/>
    <w:rsid w:val="000A2DA2"/>
    <w:rsid w:val="000A2DC1"/>
    <w:rsid w:val="000A2FC6"/>
    <w:rsid w:val="000A35BD"/>
    <w:rsid w:val="000A3917"/>
    <w:rsid w:val="000A3A4C"/>
    <w:rsid w:val="000A3D77"/>
    <w:rsid w:val="000A435D"/>
    <w:rsid w:val="000A45E8"/>
    <w:rsid w:val="000A4C33"/>
    <w:rsid w:val="000A5192"/>
    <w:rsid w:val="000A5261"/>
    <w:rsid w:val="000A5FA5"/>
    <w:rsid w:val="000A642E"/>
    <w:rsid w:val="000A65BC"/>
    <w:rsid w:val="000A7164"/>
    <w:rsid w:val="000A75C3"/>
    <w:rsid w:val="000A7688"/>
    <w:rsid w:val="000A7946"/>
    <w:rsid w:val="000B0370"/>
    <w:rsid w:val="000B054E"/>
    <w:rsid w:val="000B0631"/>
    <w:rsid w:val="000B0B23"/>
    <w:rsid w:val="000B0D72"/>
    <w:rsid w:val="000B1BCF"/>
    <w:rsid w:val="000B1D42"/>
    <w:rsid w:val="000B27FB"/>
    <w:rsid w:val="000B28CF"/>
    <w:rsid w:val="000B2BED"/>
    <w:rsid w:val="000B3287"/>
    <w:rsid w:val="000B3549"/>
    <w:rsid w:val="000B35BC"/>
    <w:rsid w:val="000B3794"/>
    <w:rsid w:val="000B3945"/>
    <w:rsid w:val="000B3ACB"/>
    <w:rsid w:val="000B3B42"/>
    <w:rsid w:val="000B407D"/>
    <w:rsid w:val="000B433C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9AD"/>
    <w:rsid w:val="000B5C77"/>
    <w:rsid w:val="000B65F7"/>
    <w:rsid w:val="000B6699"/>
    <w:rsid w:val="000B6B71"/>
    <w:rsid w:val="000B7127"/>
    <w:rsid w:val="000B74C7"/>
    <w:rsid w:val="000B78F7"/>
    <w:rsid w:val="000B7CAE"/>
    <w:rsid w:val="000C021B"/>
    <w:rsid w:val="000C04B5"/>
    <w:rsid w:val="000C0B73"/>
    <w:rsid w:val="000C0C35"/>
    <w:rsid w:val="000C11BF"/>
    <w:rsid w:val="000C1261"/>
    <w:rsid w:val="000C13D5"/>
    <w:rsid w:val="000C1434"/>
    <w:rsid w:val="000C1AB6"/>
    <w:rsid w:val="000C1C29"/>
    <w:rsid w:val="000C1C6C"/>
    <w:rsid w:val="000C1FD1"/>
    <w:rsid w:val="000C2385"/>
    <w:rsid w:val="000C24E6"/>
    <w:rsid w:val="000C260D"/>
    <w:rsid w:val="000C2855"/>
    <w:rsid w:val="000C2965"/>
    <w:rsid w:val="000C312E"/>
    <w:rsid w:val="000C3306"/>
    <w:rsid w:val="000C361C"/>
    <w:rsid w:val="000C3816"/>
    <w:rsid w:val="000C38BD"/>
    <w:rsid w:val="000C3B0A"/>
    <w:rsid w:val="000C3C8E"/>
    <w:rsid w:val="000C44F5"/>
    <w:rsid w:val="000C5200"/>
    <w:rsid w:val="000C524B"/>
    <w:rsid w:val="000C52F3"/>
    <w:rsid w:val="000C540B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3"/>
    <w:rsid w:val="000C616A"/>
    <w:rsid w:val="000C6363"/>
    <w:rsid w:val="000C648A"/>
    <w:rsid w:val="000C66E6"/>
    <w:rsid w:val="000C6901"/>
    <w:rsid w:val="000C6935"/>
    <w:rsid w:val="000C78AF"/>
    <w:rsid w:val="000D0159"/>
    <w:rsid w:val="000D0EDF"/>
    <w:rsid w:val="000D1463"/>
    <w:rsid w:val="000D1782"/>
    <w:rsid w:val="000D1925"/>
    <w:rsid w:val="000D252E"/>
    <w:rsid w:val="000D27EE"/>
    <w:rsid w:val="000D3019"/>
    <w:rsid w:val="000D3189"/>
    <w:rsid w:val="000D3B36"/>
    <w:rsid w:val="000D3C8D"/>
    <w:rsid w:val="000D45DD"/>
    <w:rsid w:val="000D4640"/>
    <w:rsid w:val="000D46B0"/>
    <w:rsid w:val="000D4EA8"/>
    <w:rsid w:val="000D5068"/>
    <w:rsid w:val="000D56FA"/>
    <w:rsid w:val="000D5970"/>
    <w:rsid w:val="000D5BBA"/>
    <w:rsid w:val="000D6438"/>
    <w:rsid w:val="000D666A"/>
    <w:rsid w:val="000D6896"/>
    <w:rsid w:val="000D68D4"/>
    <w:rsid w:val="000D69DF"/>
    <w:rsid w:val="000D6B87"/>
    <w:rsid w:val="000D6D1F"/>
    <w:rsid w:val="000D6F10"/>
    <w:rsid w:val="000D7924"/>
    <w:rsid w:val="000E02A6"/>
    <w:rsid w:val="000E049A"/>
    <w:rsid w:val="000E09F3"/>
    <w:rsid w:val="000E0AF5"/>
    <w:rsid w:val="000E12CF"/>
    <w:rsid w:val="000E190B"/>
    <w:rsid w:val="000E19DE"/>
    <w:rsid w:val="000E1A93"/>
    <w:rsid w:val="000E20F7"/>
    <w:rsid w:val="000E255A"/>
    <w:rsid w:val="000E3706"/>
    <w:rsid w:val="000E3A23"/>
    <w:rsid w:val="000E3EE5"/>
    <w:rsid w:val="000E42C3"/>
    <w:rsid w:val="000E4618"/>
    <w:rsid w:val="000E4751"/>
    <w:rsid w:val="000E4798"/>
    <w:rsid w:val="000E483C"/>
    <w:rsid w:val="000E48A5"/>
    <w:rsid w:val="000E4BB6"/>
    <w:rsid w:val="000E4DF1"/>
    <w:rsid w:val="000E5418"/>
    <w:rsid w:val="000E5601"/>
    <w:rsid w:val="000E5BAA"/>
    <w:rsid w:val="000E5E98"/>
    <w:rsid w:val="000E6117"/>
    <w:rsid w:val="000E6210"/>
    <w:rsid w:val="000E69D9"/>
    <w:rsid w:val="000E720A"/>
    <w:rsid w:val="000E73B6"/>
    <w:rsid w:val="000E786B"/>
    <w:rsid w:val="000E7D75"/>
    <w:rsid w:val="000F017F"/>
    <w:rsid w:val="000F01E9"/>
    <w:rsid w:val="000F0837"/>
    <w:rsid w:val="000F0F93"/>
    <w:rsid w:val="000F13D7"/>
    <w:rsid w:val="000F16E1"/>
    <w:rsid w:val="000F175D"/>
    <w:rsid w:val="000F1D3D"/>
    <w:rsid w:val="000F1F65"/>
    <w:rsid w:val="000F249B"/>
    <w:rsid w:val="000F290C"/>
    <w:rsid w:val="000F2960"/>
    <w:rsid w:val="000F2A50"/>
    <w:rsid w:val="000F3093"/>
    <w:rsid w:val="000F3136"/>
    <w:rsid w:val="000F32B1"/>
    <w:rsid w:val="000F3877"/>
    <w:rsid w:val="000F39E1"/>
    <w:rsid w:val="000F3D1D"/>
    <w:rsid w:val="000F4B64"/>
    <w:rsid w:val="000F4D17"/>
    <w:rsid w:val="000F4E27"/>
    <w:rsid w:val="000F54A1"/>
    <w:rsid w:val="000F5522"/>
    <w:rsid w:val="000F55BE"/>
    <w:rsid w:val="000F56CF"/>
    <w:rsid w:val="000F579D"/>
    <w:rsid w:val="000F5816"/>
    <w:rsid w:val="000F59B8"/>
    <w:rsid w:val="000F5E15"/>
    <w:rsid w:val="000F609E"/>
    <w:rsid w:val="000F6405"/>
    <w:rsid w:val="000F675A"/>
    <w:rsid w:val="000F6A64"/>
    <w:rsid w:val="000F6C17"/>
    <w:rsid w:val="000F72BB"/>
    <w:rsid w:val="000F7761"/>
    <w:rsid w:val="000F7A31"/>
    <w:rsid w:val="000F7C1F"/>
    <w:rsid w:val="001000D4"/>
    <w:rsid w:val="001003D0"/>
    <w:rsid w:val="00101352"/>
    <w:rsid w:val="00101481"/>
    <w:rsid w:val="0010150D"/>
    <w:rsid w:val="00101576"/>
    <w:rsid w:val="001018AD"/>
    <w:rsid w:val="00101D23"/>
    <w:rsid w:val="00101E73"/>
    <w:rsid w:val="001022B4"/>
    <w:rsid w:val="001022EC"/>
    <w:rsid w:val="00102BE5"/>
    <w:rsid w:val="0010326D"/>
    <w:rsid w:val="0010330A"/>
    <w:rsid w:val="0010363D"/>
    <w:rsid w:val="00103861"/>
    <w:rsid w:val="0010386E"/>
    <w:rsid w:val="00103AD6"/>
    <w:rsid w:val="00103D75"/>
    <w:rsid w:val="001042F3"/>
    <w:rsid w:val="00104377"/>
    <w:rsid w:val="0010463A"/>
    <w:rsid w:val="00104CF2"/>
    <w:rsid w:val="00104DE9"/>
    <w:rsid w:val="0010550F"/>
    <w:rsid w:val="00105617"/>
    <w:rsid w:val="001056F1"/>
    <w:rsid w:val="00105C87"/>
    <w:rsid w:val="00105E15"/>
    <w:rsid w:val="00106401"/>
    <w:rsid w:val="001067C2"/>
    <w:rsid w:val="00106B31"/>
    <w:rsid w:val="00107118"/>
    <w:rsid w:val="00107EC0"/>
    <w:rsid w:val="001101F3"/>
    <w:rsid w:val="00110253"/>
    <w:rsid w:val="001103BB"/>
    <w:rsid w:val="0011062F"/>
    <w:rsid w:val="00111416"/>
    <w:rsid w:val="0011158A"/>
    <w:rsid w:val="00111614"/>
    <w:rsid w:val="0011197B"/>
    <w:rsid w:val="00111B28"/>
    <w:rsid w:val="00111C81"/>
    <w:rsid w:val="00112708"/>
    <w:rsid w:val="00112763"/>
    <w:rsid w:val="00112916"/>
    <w:rsid w:val="00112A67"/>
    <w:rsid w:val="00112CFD"/>
    <w:rsid w:val="00112F85"/>
    <w:rsid w:val="00112FDE"/>
    <w:rsid w:val="00113008"/>
    <w:rsid w:val="00113044"/>
    <w:rsid w:val="0011329F"/>
    <w:rsid w:val="00113BA2"/>
    <w:rsid w:val="00113BBF"/>
    <w:rsid w:val="00113D5D"/>
    <w:rsid w:val="0011460E"/>
    <w:rsid w:val="00114C40"/>
    <w:rsid w:val="001155D5"/>
    <w:rsid w:val="0011562D"/>
    <w:rsid w:val="001159AB"/>
    <w:rsid w:val="00115A54"/>
    <w:rsid w:val="00115BD0"/>
    <w:rsid w:val="00115D81"/>
    <w:rsid w:val="00115DDE"/>
    <w:rsid w:val="00116284"/>
    <w:rsid w:val="0011660D"/>
    <w:rsid w:val="0011689F"/>
    <w:rsid w:val="001169FA"/>
    <w:rsid w:val="00116C76"/>
    <w:rsid w:val="00117209"/>
    <w:rsid w:val="00117303"/>
    <w:rsid w:val="001174A8"/>
    <w:rsid w:val="00117C00"/>
    <w:rsid w:val="001201C4"/>
    <w:rsid w:val="00120881"/>
    <w:rsid w:val="00120921"/>
    <w:rsid w:val="00120DED"/>
    <w:rsid w:val="00121337"/>
    <w:rsid w:val="00121AAD"/>
    <w:rsid w:val="00121C11"/>
    <w:rsid w:val="0012210C"/>
    <w:rsid w:val="001225CC"/>
    <w:rsid w:val="001228E0"/>
    <w:rsid w:val="001229C5"/>
    <w:rsid w:val="00122C75"/>
    <w:rsid w:val="00123177"/>
    <w:rsid w:val="001232BD"/>
    <w:rsid w:val="00123433"/>
    <w:rsid w:val="001238B0"/>
    <w:rsid w:val="00123947"/>
    <w:rsid w:val="001242DF"/>
    <w:rsid w:val="001247DD"/>
    <w:rsid w:val="00124C47"/>
    <w:rsid w:val="00124DF3"/>
    <w:rsid w:val="0012524E"/>
    <w:rsid w:val="001255ED"/>
    <w:rsid w:val="00125673"/>
    <w:rsid w:val="001260FB"/>
    <w:rsid w:val="00126155"/>
    <w:rsid w:val="001266D2"/>
    <w:rsid w:val="00126722"/>
    <w:rsid w:val="00126B4F"/>
    <w:rsid w:val="00127586"/>
    <w:rsid w:val="00127697"/>
    <w:rsid w:val="00127EB0"/>
    <w:rsid w:val="00127FA0"/>
    <w:rsid w:val="00130229"/>
    <w:rsid w:val="0013027C"/>
    <w:rsid w:val="001303E7"/>
    <w:rsid w:val="00130487"/>
    <w:rsid w:val="0013075F"/>
    <w:rsid w:val="00130FF9"/>
    <w:rsid w:val="0013101C"/>
    <w:rsid w:val="0013106B"/>
    <w:rsid w:val="001313BB"/>
    <w:rsid w:val="00131689"/>
    <w:rsid w:val="00131755"/>
    <w:rsid w:val="00131E2C"/>
    <w:rsid w:val="001322CE"/>
    <w:rsid w:val="001324D5"/>
    <w:rsid w:val="001326A6"/>
    <w:rsid w:val="001330D0"/>
    <w:rsid w:val="00133523"/>
    <w:rsid w:val="00133AC7"/>
    <w:rsid w:val="00133E5F"/>
    <w:rsid w:val="001345F0"/>
    <w:rsid w:val="0013467C"/>
    <w:rsid w:val="00134D08"/>
    <w:rsid w:val="00134E8C"/>
    <w:rsid w:val="00134F04"/>
    <w:rsid w:val="001354BD"/>
    <w:rsid w:val="001358B1"/>
    <w:rsid w:val="00135CE1"/>
    <w:rsid w:val="00135D11"/>
    <w:rsid w:val="00136469"/>
    <w:rsid w:val="00136482"/>
    <w:rsid w:val="001365A3"/>
    <w:rsid w:val="001368CC"/>
    <w:rsid w:val="001368DD"/>
    <w:rsid w:val="00136E62"/>
    <w:rsid w:val="00136FE4"/>
    <w:rsid w:val="00137245"/>
    <w:rsid w:val="00137748"/>
    <w:rsid w:val="0013799A"/>
    <w:rsid w:val="001379C9"/>
    <w:rsid w:val="00137C73"/>
    <w:rsid w:val="00137DE9"/>
    <w:rsid w:val="0014041E"/>
    <w:rsid w:val="00140513"/>
    <w:rsid w:val="00140A29"/>
    <w:rsid w:val="00140FA9"/>
    <w:rsid w:val="00141102"/>
    <w:rsid w:val="001417BC"/>
    <w:rsid w:val="00141BB6"/>
    <w:rsid w:val="00141BC1"/>
    <w:rsid w:val="00142168"/>
    <w:rsid w:val="001425BC"/>
    <w:rsid w:val="00142E91"/>
    <w:rsid w:val="0014301C"/>
    <w:rsid w:val="0014332B"/>
    <w:rsid w:val="00143466"/>
    <w:rsid w:val="001435EA"/>
    <w:rsid w:val="00143F59"/>
    <w:rsid w:val="00144239"/>
    <w:rsid w:val="00144504"/>
    <w:rsid w:val="00144569"/>
    <w:rsid w:val="00144783"/>
    <w:rsid w:val="00144883"/>
    <w:rsid w:val="00144B4D"/>
    <w:rsid w:val="0014533D"/>
    <w:rsid w:val="0014535F"/>
    <w:rsid w:val="00145875"/>
    <w:rsid w:val="00145AB2"/>
    <w:rsid w:val="0014606C"/>
    <w:rsid w:val="001460BA"/>
    <w:rsid w:val="00146587"/>
    <w:rsid w:val="00146898"/>
    <w:rsid w:val="00146F19"/>
    <w:rsid w:val="0014702F"/>
    <w:rsid w:val="00147634"/>
    <w:rsid w:val="0014777E"/>
    <w:rsid w:val="00147AAA"/>
    <w:rsid w:val="00147D7B"/>
    <w:rsid w:val="00147EAE"/>
    <w:rsid w:val="00150BC8"/>
    <w:rsid w:val="0015119A"/>
    <w:rsid w:val="001512B4"/>
    <w:rsid w:val="001512F9"/>
    <w:rsid w:val="001514ED"/>
    <w:rsid w:val="0015152C"/>
    <w:rsid w:val="00151A28"/>
    <w:rsid w:val="00151C04"/>
    <w:rsid w:val="00151DCE"/>
    <w:rsid w:val="00151FFF"/>
    <w:rsid w:val="00152232"/>
    <w:rsid w:val="0015273A"/>
    <w:rsid w:val="00152A56"/>
    <w:rsid w:val="00152ACF"/>
    <w:rsid w:val="00152B13"/>
    <w:rsid w:val="00153394"/>
    <w:rsid w:val="001533DA"/>
    <w:rsid w:val="0015368B"/>
    <w:rsid w:val="00153772"/>
    <w:rsid w:val="00154160"/>
    <w:rsid w:val="00154B5C"/>
    <w:rsid w:val="00154F60"/>
    <w:rsid w:val="00155053"/>
    <w:rsid w:val="0015535B"/>
    <w:rsid w:val="00155721"/>
    <w:rsid w:val="0015578E"/>
    <w:rsid w:val="00155B43"/>
    <w:rsid w:val="00155F6D"/>
    <w:rsid w:val="001562C6"/>
    <w:rsid w:val="00156714"/>
    <w:rsid w:val="00156BCE"/>
    <w:rsid w:val="00156D8E"/>
    <w:rsid w:val="00156EA4"/>
    <w:rsid w:val="00156FE2"/>
    <w:rsid w:val="00157389"/>
    <w:rsid w:val="00160613"/>
    <w:rsid w:val="0016090C"/>
    <w:rsid w:val="0016091E"/>
    <w:rsid w:val="00160952"/>
    <w:rsid w:val="0016158D"/>
    <w:rsid w:val="00161623"/>
    <w:rsid w:val="00161796"/>
    <w:rsid w:val="001618A9"/>
    <w:rsid w:val="00161DE8"/>
    <w:rsid w:val="00161FA4"/>
    <w:rsid w:val="001623C7"/>
    <w:rsid w:val="0016272D"/>
    <w:rsid w:val="0016276F"/>
    <w:rsid w:val="0016295B"/>
    <w:rsid w:val="001632D0"/>
    <w:rsid w:val="00163995"/>
    <w:rsid w:val="00164B4D"/>
    <w:rsid w:val="00164E07"/>
    <w:rsid w:val="00164E75"/>
    <w:rsid w:val="00165672"/>
    <w:rsid w:val="00165B77"/>
    <w:rsid w:val="00165D9D"/>
    <w:rsid w:val="00165EB6"/>
    <w:rsid w:val="00165EEC"/>
    <w:rsid w:val="00166156"/>
    <w:rsid w:val="0016621C"/>
    <w:rsid w:val="0016624B"/>
    <w:rsid w:val="0016628F"/>
    <w:rsid w:val="00166402"/>
    <w:rsid w:val="001664C4"/>
    <w:rsid w:val="0016661B"/>
    <w:rsid w:val="00166923"/>
    <w:rsid w:val="00166E4C"/>
    <w:rsid w:val="0016714D"/>
    <w:rsid w:val="001676AF"/>
    <w:rsid w:val="001677EB"/>
    <w:rsid w:val="0016786C"/>
    <w:rsid w:val="0016792D"/>
    <w:rsid w:val="00167AF9"/>
    <w:rsid w:val="0017026D"/>
    <w:rsid w:val="001705DE"/>
    <w:rsid w:val="00170617"/>
    <w:rsid w:val="001706FA"/>
    <w:rsid w:val="001709B5"/>
    <w:rsid w:val="00170D0D"/>
    <w:rsid w:val="00170D3B"/>
    <w:rsid w:val="00170EFD"/>
    <w:rsid w:val="001713CE"/>
    <w:rsid w:val="0017162A"/>
    <w:rsid w:val="00171803"/>
    <w:rsid w:val="00171BBA"/>
    <w:rsid w:val="00171CAD"/>
    <w:rsid w:val="00172254"/>
    <w:rsid w:val="001727E6"/>
    <w:rsid w:val="00172BF0"/>
    <w:rsid w:val="00172F89"/>
    <w:rsid w:val="0017314A"/>
    <w:rsid w:val="001733E0"/>
    <w:rsid w:val="001737E2"/>
    <w:rsid w:val="001739E5"/>
    <w:rsid w:val="00173B8E"/>
    <w:rsid w:val="0017436B"/>
    <w:rsid w:val="001748B0"/>
    <w:rsid w:val="00175132"/>
    <w:rsid w:val="001753DF"/>
    <w:rsid w:val="001755C2"/>
    <w:rsid w:val="00175751"/>
    <w:rsid w:val="00175DC8"/>
    <w:rsid w:val="00175EC3"/>
    <w:rsid w:val="00176023"/>
    <w:rsid w:val="0017653E"/>
    <w:rsid w:val="0017695B"/>
    <w:rsid w:val="00177382"/>
    <w:rsid w:val="00177CEB"/>
    <w:rsid w:val="00181159"/>
    <w:rsid w:val="001812E9"/>
    <w:rsid w:val="001815B4"/>
    <w:rsid w:val="0018181A"/>
    <w:rsid w:val="00181A6F"/>
    <w:rsid w:val="001825FB"/>
    <w:rsid w:val="0018296C"/>
    <w:rsid w:val="00182973"/>
    <w:rsid w:val="00182EC6"/>
    <w:rsid w:val="00183097"/>
    <w:rsid w:val="0018346B"/>
    <w:rsid w:val="001834CF"/>
    <w:rsid w:val="0018372C"/>
    <w:rsid w:val="001838FC"/>
    <w:rsid w:val="00184166"/>
    <w:rsid w:val="0018434C"/>
    <w:rsid w:val="00184376"/>
    <w:rsid w:val="0018480A"/>
    <w:rsid w:val="00184881"/>
    <w:rsid w:val="0018571B"/>
    <w:rsid w:val="00185813"/>
    <w:rsid w:val="00185A57"/>
    <w:rsid w:val="00185B5F"/>
    <w:rsid w:val="00186501"/>
    <w:rsid w:val="00186575"/>
    <w:rsid w:val="00186704"/>
    <w:rsid w:val="001868CC"/>
    <w:rsid w:val="00186AB1"/>
    <w:rsid w:val="00186B36"/>
    <w:rsid w:val="00186D15"/>
    <w:rsid w:val="00186DB3"/>
    <w:rsid w:val="0018727D"/>
    <w:rsid w:val="00187A0D"/>
    <w:rsid w:val="00190598"/>
    <w:rsid w:val="001914DC"/>
    <w:rsid w:val="00191547"/>
    <w:rsid w:val="00191AF1"/>
    <w:rsid w:val="0019210E"/>
    <w:rsid w:val="00192366"/>
    <w:rsid w:val="001923F8"/>
    <w:rsid w:val="001924CD"/>
    <w:rsid w:val="0019279A"/>
    <w:rsid w:val="001928D0"/>
    <w:rsid w:val="00192F3F"/>
    <w:rsid w:val="001933C2"/>
    <w:rsid w:val="0019345E"/>
    <w:rsid w:val="0019384A"/>
    <w:rsid w:val="001939E4"/>
    <w:rsid w:val="001940B5"/>
    <w:rsid w:val="00194507"/>
    <w:rsid w:val="001949A1"/>
    <w:rsid w:val="00194C38"/>
    <w:rsid w:val="00195252"/>
    <w:rsid w:val="00195644"/>
    <w:rsid w:val="001956B8"/>
    <w:rsid w:val="001962AA"/>
    <w:rsid w:val="001967E5"/>
    <w:rsid w:val="00196E59"/>
    <w:rsid w:val="0019756C"/>
    <w:rsid w:val="001977D9"/>
    <w:rsid w:val="00197874"/>
    <w:rsid w:val="00197B05"/>
    <w:rsid w:val="00197EB4"/>
    <w:rsid w:val="00197F35"/>
    <w:rsid w:val="00197FD6"/>
    <w:rsid w:val="001A0082"/>
    <w:rsid w:val="001A015A"/>
    <w:rsid w:val="001A0202"/>
    <w:rsid w:val="001A0B0C"/>
    <w:rsid w:val="001A0F79"/>
    <w:rsid w:val="001A1238"/>
    <w:rsid w:val="001A1475"/>
    <w:rsid w:val="001A18C5"/>
    <w:rsid w:val="001A1C98"/>
    <w:rsid w:val="001A1D83"/>
    <w:rsid w:val="001A1FDC"/>
    <w:rsid w:val="001A1FFF"/>
    <w:rsid w:val="001A28D1"/>
    <w:rsid w:val="001A2E16"/>
    <w:rsid w:val="001A2F00"/>
    <w:rsid w:val="001A3123"/>
    <w:rsid w:val="001A31B4"/>
    <w:rsid w:val="001A31F6"/>
    <w:rsid w:val="001A43B3"/>
    <w:rsid w:val="001A479F"/>
    <w:rsid w:val="001A4812"/>
    <w:rsid w:val="001A49F1"/>
    <w:rsid w:val="001A4A70"/>
    <w:rsid w:val="001A4DA1"/>
    <w:rsid w:val="001A5206"/>
    <w:rsid w:val="001A52D5"/>
    <w:rsid w:val="001A52E9"/>
    <w:rsid w:val="001A5626"/>
    <w:rsid w:val="001A593B"/>
    <w:rsid w:val="001A59E9"/>
    <w:rsid w:val="001A5DF6"/>
    <w:rsid w:val="001A5F5B"/>
    <w:rsid w:val="001A5FC2"/>
    <w:rsid w:val="001A641A"/>
    <w:rsid w:val="001A6439"/>
    <w:rsid w:val="001A6576"/>
    <w:rsid w:val="001A65C9"/>
    <w:rsid w:val="001A6CB0"/>
    <w:rsid w:val="001A6CF4"/>
    <w:rsid w:val="001A735A"/>
    <w:rsid w:val="001A774B"/>
    <w:rsid w:val="001A77D7"/>
    <w:rsid w:val="001A7A85"/>
    <w:rsid w:val="001A7F83"/>
    <w:rsid w:val="001B0392"/>
    <w:rsid w:val="001B05C8"/>
    <w:rsid w:val="001B06C1"/>
    <w:rsid w:val="001B09E7"/>
    <w:rsid w:val="001B09FD"/>
    <w:rsid w:val="001B0C8B"/>
    <w:rsid w:val="001B0CC2"/>
    <w:rsid w:val="001B0D7E"/>
    <w:rsid w:val="001B1697"/>
    <w:rsid w:val="001B1A81"/>
    <w:rsid w:val="001B1B05"/>
    <w:rsid w:val="001B24CE"/>
    <w:rsid w:val="001B3178"/>
    <w:rsid w:val="001B446B"/>
    <w:rsid w:val="001B44BD"/>
    <w:rsid w:val="001B4BA2"/>
    <w:rsid w:val="001B4CB3"/>
    <w:rsid w:val="001B4FCF"/>
    <w:rsid w:val="001B5F79"/>
    <w:rsid w:val="001B60B3"/>
    <w:rsid w:val="001B62FE"/>
    <w:rsid w:val="001B6379"/>
    <w:rsid w:val="001B6456"/>
    <w:rsid w:val="001B72FB"/>
    <w:rsid w:val="001B7309"/>
    <w:rsid w:val="001B74AD"/>
    <w:rsid w:val="001B7847"/>
    <w:rsid w:val="001B7944"/>
    <w:rsid w:val="001B7C8F"/>
    <w:rsid w:val="001B7F17"/>
    <w:rsid w:val="001B7F30"/>
    <w:rsid w:val="001C0619"/>
    <w:rsid w:val="001C0829"/>
    <w:rsid w:val="001C0B2C"/>
    <w:rsid w:val="001C10FA"/>
    <w:rsid w:val="001C2020"/>
    <w:rsid w:val="001C2283"/>
    <w:rsid w:val="001C22A4"/>
    <w:rsid w:val="001C23FF"/>
    <w:rsid w:val="001C2527"/>
    <w:rsid w:val="001C28CF"/>
    <w:rsid w:val="001C29EA"/>
    <w:rsid w:val="001C3525"/>
    <w:rsid w:val="001C3769"/>
    <w:rsid w:val="001C3AF9"/>
    <w:rsid w:val="001C3B3F"/>
    <w:rsid w:val="001C3D06"/>
    <w:rsid w:val="001C487B"/>
    <w:rsid w:val="001C4FBC"/>
    <w:rsid w:val="001C5256"/>
    <w:rsid w:val="001C5742"/>
    <w:rsid w:val="001C5A1B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6DA"/>
    <w:rsid w:val="001C7770"/>
    <w:rsid w:val="001C7D59"/>
    <w:rsid w:val="001C7E12"/>
    <w:rsid w:val="001C7E97"/>
    <w:rsid w:val="001D01A1"/>
    <w:rsid w:val="001D02F9"/>
    <w:rsid w:val="001D0B95"/>
    <w:rsid w:val="001D0E0A"/>
    <w:rsid w:val="001D1116"/>
    <w:rsid w:val="001D15D7"/>
    <w:rsid w:val="001D174F"/>
    <w:rsid w:val="001D2017"/>
    <w:rsid w:val="001D213E"/>
    <w:rsid w:val="001D21CA"/>
    <w:rsid w:val="001D29BC"/>
    <w:rsid w:val="001D2F4A"/>
    <w:rsid w:val="001D311E"/>
    <w:rsid w:val="001D371D"/>
    <w:rsid w:val="001D3CFD"/>
    <w:rsid w:val="001D49CC"/>
    <w:rsid w:val="001D51C7"/>
    <w:rsid w:val="001D54D5"/>
    <w:rsid w:val="001D585D"/>
    <w:rsid w:val="001D624D"/>
    <w:rsid w:val="001D6286"/>
    <w:rsid w:val="001D6B6A"/>
    <w:rsid w:val="001D6E5F"/>
    <w:rsid w:val="001D720A"/>
    <w:rsid w:val="001D7270"/>
    <w:rsid w:val="001D744A"/>
    <w:rsid w:val="001D75DA"/>
    <w:rsid w:val="001D7645"/>
    <w:rsid w:val="001D7AB1"/>
    <w:rsid w:val="001D7D35"/>
    <w:rsid w:val="001D7DFA"/>
    <w:rsid w:val="001E036B"/>
    <w:rsid w:val="001E072E"/>
    <w:rsid w:val="001E0C2D"/>
    <w:rsid w:val="001E1B56"/>
    <w:rsid w:val="001E21C4"/>
    <w:rsid w:val="001E25AC"/>
    <w:rsid w:val="001E264F"/>
    <w:rsid w:val="001E2A3C"/>
    <w:rsid w:val="001E2A7F"/>
    <w:rsid w:val="001E2C5F"/>
    <w:rsid w:val="001E2D8C"/>
    <w:rsid w:val="001E2DBD"/>
    <w:rsid w:val="001E2DC5"/>
    <w:rsid w:val="001E341F"/>
    <w:rsid w:val="001E3510"/>
    <w:rsid w:val="001E3A07"/>
    <w:rsid w:val="001E3C0C"/>
    <w:rsid w:val="001E40B9"/>
    <w:rsid w:val="001E428F"/>
    <w:rsid w:val="001E52AE"/>
    <w:rsid w:val="001E536A"/>
    <w:rsid w:val="001E537F"/>
    <w:rsid w:val="001E588B"/>
    <w:rsid w:val="001E5E85"/>
    <w:rsid w:val="001E6690"/>
    <w:rsid w:val="001E6899"/>
    <w:rsid w:val="001E6E89"/>
    <w:rsid w:val="001E6FFD"/>
    <w:rsid w:val="001E75DE"/>
    <w:rsid w:val="001E76CA"/>
    <w:rsid w:val="001F0276"/>
    <w:rsid w:val="001F05F8"/>
    <w:rsid w:val="001F0821"/>
    <w:rsid w:val="001F0A31"/>
    <w:rsid w:val="001F0CBD"/>
    <w:rsid w:val="001F13D4"/>
    <w:rsid w:val="001F16B0"/>
    <w:rsid w:val="001F1937"/>
    <w:rsid w:val="001F1B69"/>
    <w:rsid w:val="001F1F48"/>
    <w:rsid w:val="001F23B3"/>
    <w:rsid w:val="001F2446"/>
    <w:rsid w:val="001F26BF"/>
    <w:rsid w:val="001F2717"/>
    <w:rsid w:val="001F28ED"/>
    <w:rsid w:val="001F2DBE"/>
    <w:rsid w:val="001F3889"/>
    <w:rsid w:val="001F3C29"/>
    <w:rsid w:val="001F3E98"/>
    <w:rsid w:val="001F438F"/>
    <w:rsid w:val="001F44C6"/>
    <w:rsid w:val="001F4A8A"/>
    <w:rsid w:val="001F4D40"/>
    <w:rsid w:val="001F5465"/>
    <w:rsid w:val="001F555C"/>
    <w:rsid w:val="001F5E02"/>
    <w:rsid w:val="001F61F4"/>
    <w:rsid w:val="001F63DA"/>
    <w:rsid w:val="001F64AC"/>
    <w:rsid w:val="001F6BA2"/>
    <w:rsid w:val="001F6EB9"/>
    <w:rsid w:val="001F71AF"/>
    <w:rsid w:val="001F7311"/>
    <w:rsid w:val="001F774B"/>
    <w:rsid w:val="001F7E2D"/>
    <w:rsid w:val="0020080E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EE7"/>
    <w:rsid w:val="00202F87"/>
    <w:rsid w:val="00203290"/>
    <w:rsid w:val="002032AE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E15"/>
    <w:rsid w:val="00205EC3"/>
    <w:rsid w:val="00205F03"/>
    <w:rsid w:val="0020652D"/>
    <w:rsid w:val="002065C1"/>
    <w:rsid w:val="00206637"/>
    <w:rsid w:val="0020690B"/>
    <w:rsid w:val="00206D49"/>
    <w:rsid w:val="00206E3E"/>
    <w:rsid w:val="00207272"/>
    <w:rsid w:val="0020796B"/>
    <w:rsid w:val="00207CB8"/>
    <w:rsid w:val="002103FA"/>
    <w:rsid w:val="002104F0"/>
    <w:rsid w:val="00210599"/>
    <w:rsid w:val="0021065B"/>
    <w:rsid w:val="00210A49"/>
    <w:rsid w:val="00211DD3"/>
    <w:rsid w:val="00211E6A"/>
    <w:rsid w:val="00211FCE"/>
    <w:rsid w:val="002123A2"/>
    <w:rsid w:val="002125B3"/>
    <w:rsid w:val="0021288D"/>
    <w:rsid w:val="00212A50"/>
    <w:rsid w:val="00212BF4"/>
    <w:rsid w:val="00213245"/>
    <w:rsid w:val="002138BA"/>
    <w:rsid w:val="00213C37"/>
    <w:rsid w:val="00213E67"/>
    <w:rsid w:val="00213F76"/>
    <w:rsid w:val="00214011"/>
    <w:rsid w:val="002141FF"/>
    <w:rsid w:val="00214318"/>
    <w:rsid w:val="002146FD"/>
    <w:rsid w:val="00214809"/>
    <w:rsid w:val="002148E9"/>
    <w:rsid w:val="0021491F"/>
    <w:rsid w:val="00214C19"/>
    <w:rsid w:val="00214EE7"/>
    <w:rsid w:val="00214FD9"/>
    <w:rsid w:val="0021551A"/>
    <w:rsid w:val="0021563D"/>
    <w:rsid w:val="0021566B"/>
    <w:rsid w:val="0021580A"/>
    <w:rsid w:val="0021580C"/>
    <w:rsid w:val="002159C8"/>
    <w:rsid w:val="00215BD0"/>
    <w:rsid w:val="00215CAD"/>
    <w:rsid w:val="002161EA"/>
    <w:rsid w:val="00216582"/>
    <w:rsid w:val="00216D00"/>
    <w:rsid w:val="00216EF8"/>
    <w:rsid w:val="00217294"/>
    <w:rsid w:val="0021751F"/>
    <w:rsid w:val="002177EB"/>
    <w:rsid w:val="0021792C"/>
    <w:rsid w:val="00217C29"/>
    <w:rsid w:val="00217D6D"/>
    <w:rsid w:val="00217DDD"/>
    <w:rsid w:val="00220645"/>
    <w:rsid w:val="00220646"/>
    <w:rsid w:val="002207B1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CFA"/>
    <w:rsid w:val="00221E29"/>
    <w:rsid w:val="00221FA1"/>
    <w:rsid w:val="0022215C"/>
    <w:rsid w:val="002222E4"/>
    <w:rsid w:val="00223651"/>
    <w:rsid w:val="002237A7"/>
    <w:rsid w:val="00223BAD"/>
    <w:rsid w:val="002256B4"/>
    <w:rsid w:val="00225EC1"/>
    <w:rsid w:val="00225ED4"/>
    <w:rsid w:val="00226266"/>
    <w:rsid w:val="002265F1"/>
    <w:rsid w:val="002269C3"/>
    <w:rsid w:val="002270A6"/>
    <w:rsid w:val="002274E3"/>
    <w:rsid w:val="00227CAE"/>
    <w:rsid w:val="002302EF"/>
    <w:rsid w:val="002304C4"/>
    <w:rsid w:val="00230ED5"/>
    <w:rsid w:val="002316D9"/>
    <w:rsid w:val="002318B1"/>
    <w:rsid w:val="00231A71"/>
    <w:rsid w:val="00231C38"/>
    <w:rsid w:val="00232181"/>
    <w:rsid w:val="002321F2"/>
    <w:rsid w:val="00232446"/>
    <w:rsid w:val="002324A3"/>
    <w:rsid w:val="00232568"/>
    <w:rsid w:val="0023265A"/>
    <w:rsid w:val="002327B4"/>
    <w:rsid w:val="00232AA5"/>
    <w:rsid w:val="00232F11"/>
    <w:rsid w:val="00233586"/>
    <w:rsid w:val="00233652"/>
    <w:rsid w:val="002337A5"/>
    <w:rsid w:val="00233AD5"/>
    <w:rsid w:val="00233C2F"/>
    <w:rsid w:val="002342C0"/>
    <w:rsid w:val="002342D5"/>
    <w:rsid w:val="002342D9"/>
    <w:rsid w:val="002343FF"/>
    <w:rsid w:val="00234822"/>
    <w:rsid w:val="00234947"/>
    <w:rsid w:val="00234DA6"/>
    <w:rsid w:val="00234F4A"/>
    <w:rsid w:val="0023523F"/>
    <w:rsid w:val="002352FD"/>
    <w:rsid w:val="00235903"/>
    <w:rsid w:val="00235EED"/>
    <w:rsid w:val="0023640F"/>
    <w:rsid w:val="002365DF"/>
    <w:rsid w:val="00237930"/>
    <w:rsid w:val="0023794F"/>
    <w:rsid w:val="00237BE0"/>
    <w:rsid w:val="00237EBC"/>
    <w:rsid w:val="00237EF0"/>
    <w:rsid w:val="00240062"/>
    <w:rsid w:val="002401AC"/>
    <w:rsid w:val="00240564"/>
    <w:rsid w:val="0024074F"/>
    <w:rsid w:val="00240CEF"/>
    <w:rsid w:val="00241336"/>
    <w:rsid w:val="00241E0F"/>
    <w:rsid w:val="00242127"/>
    <w:rsid w:val="00242DCF"/>
    <w:rsid w:val="00242F12"/>
    <w:rsid w:val="00242F51"/>
    <w:rsid w:val="002434B9"/>
    <w:rsid w:val="002436C1"/>
    <w:rsid w:val="002438B8"/>
    <w:rsid w:val="002438FA"/>
    <w:rsid w:val="00243A30"/>
    <w:rsid w:val="00243B15"/>
    <w:rsid w:val="00243D66"/>
    <w:rsid w:val="00244499"/>
    <w:rsid w:val="00244741"/>
    <w:rsid w:val="002449EC"/>
    <w:rsid w:val="00245146"/>
    <w:rsid w:val="00245E95"/>
    <w:rsid w:val="00245EDE"/>
    <w:rsid w:val="00246281"/>
    <w:rsid w:val="00246708"/>
    <w:rsid w:val="002469D6"/>
    <w:rsid w:val="00247310"/>
    <w:rsid w:val="00247377"/>
    <w:rsid w:val="0024747E"/>
    <w:rsid w:val="00247C48"/>
    <w:rsid w:val="00247C8F"/>
    <w:rsid w:val="00247CC3"/>
    <w:rsid w:val="00247FEE"/>
    <w:rsid w:val="002502CE"/>
    <w:rsid w:val="00250943"/>
    <w:rsid w:val="002509D6"/>
    <w:rsid w:val="0025127C"/>
    <w:rsid w:val="00251362"/>
    <w:rsid w:val="002515A4"/>
    <w:rsid w:val="002518CC"/>
    <w:rsid w:val="00251B3B"/>
    <w:rsid w:val="00251B81"/>
    <w:rsid w:val="002520FA"/>
    <w:rsid w:val="002521AE"/>
    <w:rsid w:val="002523BA"/>
    <w:rsid w:val="00252456"/>
    <w:rsid w:val="00252E82"/>
    <w:rsid w:val="002531A2"/>
    <w:rsid w:val="002535D2"/>
    <w:rsid w:val="00253635"/>
    <w:rsid w:val="00253780"/>
    <w:rsid w:val="00253B9B"/>
    <w:rsid w:val="00253EA8"/>
    <w:rsid w:val="00254377"/>
    <w:rsid w:val="002543A0"/>
    <w:rsid w:val="002548A1"/>
    <w:rsid w:val="00254CB2"/>
    <w:rsid w:val="00254FE9"/>
    <w:rsid w:val="00254FF7"/>
    <w:rsid w:val="002550E0"/>
    <w:rsid w:val="002551BB"/>
    <w:rsid w:val="002555FD"/>
    <w:rsid w:val="00255A6A"/>
    <w:rsid w:val="00256709"/>
    <w:rsid w:val="002569B3"/>
    <w:rsid w:val="00256F35"/>
    <w:rsid w:val="00256F8E"/>
    <w:rsid w:val="00257186"/>
    <w:rsid w:val="00257229"/>
    <w:rsid w:val="002576F0"/>
    <w:rsid w:val="00257F3E"/>
    <w:rsid w:val="00260155"/>
    <w:rsid w:val="00260C7F"/>
    <w:rsid w:val="00260EAA"/>
    <w:rsid w:val="002612A5"/>
    <w:rsid w:val="0026183B"/>
    <w:rsid w:val="00261B86"/>
    <w:rsid w:val="002623C2"/>
    <w:rsid w:val="00263117"/>
    <w:rsid w:val="00263337"/>
    <w:rsid w:val="0026377F"/>
    <w:rsid w:val="002639A0"/>
    <w:rsid w:val="00263BF5"/>
    <w:rsid w:val="00263E45"/>
    <w:rsid w:val="002649CC"/>
    <w:rsid w:val="0026504B"/>
    <w:rsid w:val="00265C2E"/>
    <w:rsid w:val="00265F27"/>
    <w:rsid w:val="00265FCE"/>
    <w:rsid w:val="00266AA6"/>
    <w:rsid w:val="00266CCF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6F6"/>
    <w:rsid w:val="00271C14"/>
    <w:rsid w:val="00271F27"/>
    <w:rsid w:val="00271FD3"/>
    <w:rsid w:val="002722C3"/>
    <w:rsid w:val="0027295D"/>
    <w:rsid w:val="002737CE"/>
    <w:rsid w:val="00273847"/>
    <w:rsid w:val="00273A9A"/>
    <w:rsid w:val="002741BE"/>
    <w:rsid w:val="002745E4"/>
    <w:rsid w:val="00274FC5"/>
    <w:rsid w:val="002752D6"/>
    <w:rsid w:val="00275424"/>
    <w:rsid w:val="0027546F"/>
    <w:rsid w:val="00275505"/>
    <w:rsid w:val="002756D3"/>
    <w:rsid w:val="00275A96"/>
    <w:rsid w:val="00275F61"/>
    <w:rsid w:val="002760D3"/>
    <w:rsid w:val="0027616E"/>
    <w:rsid w:val="0027633B"/>
    <w:rsid w:val="0027635B"/>
    <w:rsid w:val="00276C26"/>
    <w:rsid w:val="00277064"/>
    <w:rsid w:val="00277387"/>
    <w:rsid w:val="0027765B"/>
    <w:rsid w:val="00277985"/>
    <w:rsid w:val="00280462"/>
    <w:rsid w:val="00280807"/>
    <w:rsid w:val="0028104B"/>
    <w:rsid w:val="00281581"/>
    <w:rsid w:val="00281C9E"/>
    <w:rsid w:val="00282330"/>
    <w:rsid w:val="0028236E"/>
    <w:rsid w:val="0028244D"/>
    <w:rsid w:val="002826C4"/>
    <w:rsid w:val="00282831"/>
    <w:rsid w:val="00282CE1"/>
    <w:rsid w:val="002835BA"/>
    <w:rsid w:val="00283B03"/>
    <w:rsid w:val="00284000"/>
    <w:rsid w:val="00284AA0"/>
    <w:rsid w:val="00285725"/>
    <w:rsid w:val="002858EF"/>
    <w:rsid w:val="00285AF1"/>
    <w:rsid w:val="00285ECD"/>
    <w:rsid w:val="00286159"/>
    <w:rsid w:val="002864C5"/>
    <w:rsid w:val="002865DF"/>
    <w:rsid w:val="00286708"/>
    <w:rsid w:val="00286A7F"/>
    <w:rsid w:val="00286FB6"/>
    <w:rsid w:val="002873AB"/>
    <w:rsid w:val="002879EE"/>
    <w:rsid w:val="00287CAB"/>
    <w:rsid w:val="002903AF"/>
    <w:rsid w:val="002904EE"/>
    <w:rsid w:val="002904EF"/>
    <w:rsid w:val="002905F1"/>
    <w:rsid w:val="002906FE"/>
    <w:rsid w:val="00290BA4"/>
    <w:rsid w:val="00290C70"/>
    <w:rsid w:val="00290D62"/>
    <w:rsid w:val="002913F1"/>
    <w:rsid w:val="002914F6"/>
    <w:rsid w:val="00291516"/>
    <w:rsid w:val="00291793"/>
    <w:rsid w:val="00291A4E"/>
    <w:rsid w:val="00291A6D"/>
    <w:rsid w:val="002920FC"/>
    <w:rsid w:val="002925CB"/>
    <w:rsid w:val="0029282D"/>
    <w:rsid w:val="002928DB"/>
    <w:rsid w:val="00292C76"/>
    <w:rsid w:val="00292F19"/>
    <w:rsid w:val="00293227"/>
    <w:rsid w:val="002938A0"/>
    <w:rsid w:val="00293E62"/>
    <w:rsid w:val="00293EA4"/>
    <w:rsid w:val="002941ED"/>
    <w:rsid w:val="002942C2"/>
    <w:rsid w:val="00294518"/>
    <w:rsid w:val="002948B1"/>
    <w:rsid w:val="00294FF3"/>
    <w:rsid w:val="00295C7E"/>
    <w:rsid w:val="00295D7E"/>
    <w:rsid w:val="00295D9B"/>
    <w:rsid w:val="00295FA1"/>
    <w:rsid w:val="0029602D"/>
    <w:rsid w:val="00296175"/>
    <w:rsid w:val="002962F0"/>
    <w:rsid w:val="00296D32"/>
    <w:rsid w:val="00296E70"/>
    <w:rsid w:val="00297089"/>
    <w:rsid w:val="0029731F"/>
    <w:rsid w:val="00297A37"/>
    <w:rsid w:val="002A03BF"/>
    <w:rsid w:val="002A0952"/>
    <w:rsid w:val="002A099D"/>
    <w:rsid w:val="002A0B76"/>
    <w:rsid w:val="002A1019"/>
    <w:rsid w:val="002A1567"/>
    <w:rsid w:val="002A161C"/>
    <w:rsid w:val="002A16D4"/>
    <w:rsid w:val="002A2548"/>
    <w:rsid w:val="002A28CB"/>
    <w:rsid w:val="002A2BAC"/>
    <w:rsid w:val="002A2D9D"/>
    <w:rsid w:val="002A2E39"/>
    <w:rsid w:val="002A33C7"/>
    <w:rsid w:val="002A3556"/>
    <w:rsid w:val="002A3D07"/>
    <w:rsid w:val="002A41ED"/>
    <w:rsid w:val="002A47E7"/>
    <w:rsid w:val="002A493B"/>
    <w:rsid w:val="002A4AC5"/>
    <w:rsid w:val="002A4C4A"/>
    <w:rsid w:val="002A4F5D"/>
    <w:rsid w:val="002A4F66"/>
    <w:rsid w:val="002A536A"/>
    <w:rsid w:val="002A60D8"/>
    <w:rsid w:val="002A6429"/>
    <w:rsid w:val="002A6506"/>
    <w:rsid w:val="002A6AE3"/>
    <w:rsid w:val="002A6CCC"/>
    <w:rsid w:val="002A6F30"/>
    <w:rsid w:val="002A768A"/>
    <w:rsid w:val="002A7918"/>
    <w:rsid w:val="002A7A71"/>
    <w:rsid w:val="002A7C81"/>
    <w:rsid w:val="002A7F3D"/>
    <w:rsid w:val="002B011F"/>
    <w:rsid w:val="002B04F6"/>
    <w:rsid w:val="002B08C4"/>
    <w:rsid w:val="002B0A5D"/>
    <w:rsid w:val="002B0C85"/>
    <w:rsid w:val="002B0FFC"/>
    <w:rsid w:val="002B10BC"/>
    <w:rsid w:val="002B12EC"/>
    <w:rsid w:val="002B184E"/>
    <w:rsid w:val="002B1A50"/>
    <w:rsid w:val="002B1D4B"/>
    <w:rsid w:val="002B1EFD"/>
    <w:rsid w:val="002B21EB"/>
    <w:rsid w:val="002B2333"/>
    <w:rsid w:val="002B24BA"/>
    <w:rsid w:val="002B27A1"/>
    <w:rsid w:val="002B2995"/>
    <w:rsid w:val="002B3107"/>
    <w:rsid w:val="002B33EF"/>
    <w:rsid w:val="002B35A5"/>
    <w:rsid w:val="002B367F"/>
    <w:rsid w:val="002B3A4E"/>
    <w:rsid w:val="002B3B05"/>
    <w:rsid w:val="002B3F33"/>
    <w:rsid w:val="002B3F9C"/>
    <w:rsid w:val="002B408C"/>
    <w:rsid w:val="002B4472"/>
    <w:rsid w:val="002B46EA"/>
    <w:rsid w:val="002B51CB"/>
    <w:rsid w:val="002B5568"/>
    <w:rsid w:val="002B5778"/>
    <w:rsid w:val="002B589F"/>
    <w:rsid w:val="002B5AF1"/>
    <w:rsid w:val="002B5D59"/>
    <w:rsid w:val="002B6087"/>
    <w:rsid w:val="002B6371"/>
    <w:rsid w:val="002B6CA8"/>
    <w:rsid w:val="002B6D08"/>
    <w:rsid w:val="002B6D7D"/>
    <w:rsid w:val="002B72A3"/>
    <w:rsid w:val="002B7406"/>
    <w:rsid w:val="002B768F"/>
    <w:rsid w:val="002B7914"/>
    <w:rsid w:val="002B7A60"/>
    <w:rsid w:val="002C025F"/>
    <w:rsid w:val="002C071C"/>
    <w:rsid w:val="002C0C47"/>
    <w:rsid w:val="002C12BC"/>
    <w:rsid w:val="002C19EA"/>
    <w:rsid w:val="002C2031"/>
    <w:rsid w:val="002C2748"/>
    <w:rsid w:val="002C284C"/>
    <w:rsid w:val="002C351B"/>
    <w:rsid w:val="002C3665"/>
    <w:rsid w:val="002C3B9F"/>
    <w:rsid w:val="002C3EB3"/>
    <w:rsid w:val="002C3EE9"/>
    <w:rsid w:val="002C4168"/>
    <w:rsid w:val="002C4361"/>
    <w:rsid w:val="002C44D5"/>
    <w:rsid w:val="002C4580"/>
    <w:rsid w:val="002C4C10"/>
    <w:rsid w:val="002C4D7A"/>
    <w:rsid w:val="002C4DEE"/>
    <w:rsid w:val="002C5087"/>
    <w:rsid w:val="002C5163"/>
    <w:rsid w:val="002C55E6"/>
    <w:rsid w:val="002C55F5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F88"/>
    <w:rsid w:val="002C7FD1"/>
    <w:rsid w:val="002D0135"/>
    <w:rsid w:val="002D02A0"/>
    <w:rsid w:val="002D09DA"/>
    <w:rsid w:val="002D1182"/>
    <w:rsid w:val="002D1610"/>
    <w:rsid w:val="002D1753"/>
    <w:rsid w:val="002D1804"/>
    <w:rsid w:val="002D1BE9"/>
    <w:rsid w:val="002D1D51"/>
    <w:rsid w:val="002D2003"/>
    <w:rsid w:val="002D29D9"/>
    <w:rsid w:val="002D2BC7"/>
    <w:rsid w:val="002D2CB3"/>
    <w:rsid w:val="002D3265"/>
    <w:rsid w:val="002D3724"/>
    <w:rsid w:val="002D4A06"/>
    <w:rsid w:val="002D4EF1"/>
    <w:rsid w:val="002D5A45"/>
    <w:rsid w:val="002D5D17"/>
    <w:rsid w:val="002D5D18"/>
    <w:rsid w:val="002D60F2"/>
    <w:rsid w:val="002D6909"/>
    <w:rsid w:val="002D69F4"/>
    <w:rsid w:val="002D6D55"/>
    <w:rsid w:val="002D71C4"/>
    <w:rsid w:val="002D7611"/>
    <w:rsid w:val="002E0630"/>
    <w:rsid w:val="002E0852"/>
    <w:rsid w:val="002E0953"/>
    <w:rsid w:val="002E0B5C"/>
    <w:rsid w:val="002E0CFC"/>
    <w:rsid w:val="002E0EFA"/>
    <w:rsid w:val="002E11F7"/>
    <w:rsid w:val="002E1433"/>
    <w:rsid w:val="002E1489"/>
    <w:rsid w:val="002E2174"/>
    <w:rsid w:val="002E25C1"/>
    <w:rsid w:val="002E297C"/>
    <w:rsid w:val="002E2DDA"/>
    <w:rsid w:val="002E2DE2"/>
    <w:rsid w:val="002E37C0"/>
    <w:rsid w:val="002E3CEF"/>
    <w:rsid w:val="002E3D97"/>
    <w:rsid w:val="002E449D"/>
    <w:rsid w:val="002E49D7"/>
    <w:rsid w:val="002E4BC6"/>
    <w:rsid w:val="002E4F4A"/>
    <w:rsid w:val="002E520D"/>
    <w:rsid w:val="002E5502"/>
    <w:rsid w:val="002E5999"/>
    <w:rsid w:val="002E5B07"/>
    <w:rsid w:val="002E5F8C"/>
    <w:rsid w:val="002E62E3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A83"/>
    <w:rsid w:val="002F02A5"/>
    <w:rsid w:val="002F030B"/>
    <w:rsid w:val="002F0999"/>
    <w:rsid w:val="002F0FE9"/>
    <w:rsid w:val="002F2027"/>
    <w:rsid w:val="002F2033"/>
    <w:rsid w:val="002F2209"/>
    <w:rsid w:val="002F25B9"/>
    <w:rsid w:val="002F27A4"/>
    <w:rsid w:val="002F29E7"/>
    <w:rsid w:val="002F3041"/>
    <w:rsid w:val="002F34FD"/>
    <w:rsid w:val="002F3698"/>
    <w:rsid w:val="002F3AF5"/>
    <w:rsid w:val="002F3C25"/>
    <w:rsid w:val="002F3C6C"/>
    <w:rsid w:val="002F3D10"/>
    <w:rsid w:val="002F3E0A"/>
    <w:rsid w:val="002F4A3C"/>
    <w:rsid w:val="002F4A5E"/>
    <w:rsid w:val="002F54C2"/>
    <w:rsid w:val="002F5D29"/>
    <w:rsid w:val="002F5DC4"/>
    <w:rsid w:val="002F658B"/>
    <w:rsid w:val="002F675C"/>
    <w:rsid w:val="002F67E5"/>
    <w:rsid w:val="002F6AD2"/>
    <w:rsid w:val="002F6ECF"/>
    <w:rsid w:val="002F7665"/>
    <w:rsid w:val="00300129"/>
    <w:rsid w:val="0030059F"/>
    <w:rsid w:val="00300784"/>
    <w:rsid w:val="003009CD"/>
    <w:rsid w:val="00300D60"/>
    <w:rsid w:val="00301082"/>
    <w:rsid w:val="00301215"/>
    <w:rsid w:val="0030126B"/>
    <w:rsid w:val="00301630"/>
    <w:rsid w:val="003017AA"/>
    <w:rsid w:val="00301A5E"/>
    <w:rsid w:val="00301CC6"/>
    <w:rsid w:val="00301FB7"/>
    <w:rsid w:val="00302411"/>
    <w:rsid w:val="00302AD0"/>
    <w:rsid w:val="00302F4B"/>
    <w:rsid w:val="00303067"/>
    <w:rsid w:val="003037E5"/>
    <w:rsid w:val="0030393F"/>
    <w:rsid w:val="003041D9"/>
    <w:rsid w:val="0030478A"/>
    <w:rsid w:val="003048C3"/>
    <w:rsid w:val="00304E36"/>
    <w:rsid w:val="00304EAD"/>
    <w:rsid w:val="00305BE7"/>
    <w:rsid w:val="0030605F"/>
    <w:rsid w:val="003060A6"/>
    <w:rsid w:val="00306246"/>
    <w:rsid w:val="00306267"/>
    <w:rsid w:val="0030630A"/>
    <w:rsid w:val="003066E0"/>
    <w:rsid w:val="003067CA"/>
    <w:rsid w:val="003067D6"/>
    <w:rsid w:val="00306B96"/>
    <w:rsid w:val="00306BCF"/>
    <w:rsid w:val="00306F1C"/>
    <w:rsid w:val="003070A0"/>
    <w:rsid w:val="00307261"/>
    <w:rsid w:val="0030731E"/>
    <w:rsid w:val="00307407"/>
    <w:rsid w:val="0030793F"/>
    <w:rsid w:val="00307A43"/>
    <w:rsid w:val="00307B8D"/>
    <w:rsid w:val="00307BD7"/>
    <w:rsid w:val="00307D66"/>
    <w:rsid w:val="003103EC"/>
    <w:rsid w:val="0031059D"/>
    <w:rsid w:val="00310C5B"/>
    <w:rsid w:val="00311026"/>
    <w:rsid w:val="0031141B"/>
    <w:rsid w:val="00311432"/>
    <w:rsid w:val="003118FC"/>
    <w:rsid w:val="003118FE"/>
    <w:rsid w:val="00312D02"/>
    <w:rsid w:val="00312F2D"/>
    <w:rsid w:val="003132D8"/>
    <w:rsid w:val="003132F9"/>
    <w:rsid w:val="003138D3"/>
    <w:rsid w:val="00313EA3"/>
    <w:rsid w:val="00314116"/>
    <w:rsid w:val="0031455E"/>
    <w:rsid w:val="00314678"/>
    <w:rsid w:val="00314A16"/>
    <w:rsid w:val="00314F53"/>
    <w:rsid w:val="00316820"/>
    <w:rsid w:val="003168F1"/>
    <w:rsid w:val="00316925"/>
    <w:rsid w:val="00316BA3"/>
    <w:rsid w:val="00316CE3"/>
    <w:rsid w:val="003170A4"/>
    <w:rsid w:val="003173ED"/>
    <w:rsid w:val="0031768E"/>
    <w:rsid w:val="00317878"/>
    <w:rsid w:val="003178DA"/>
    <w:rsid w:val="0032015C"/>
    <w:rsid w:val="003205BF"/>
    <w:rsid w:val="0032065D"/>
    <w:rsid w:val="00320B7D"/>
    <w:rsid w:val="00320D52"/>
    <w:rsid w:val="00320D7E"/>
    <w:rsid w:val="00320F8D"/>
    <w:rsid w:val="00320FA8"/>
    <w:rsid w:val="0032110C"/>
    <w:rsid w:val="00321382"/>
    <w:rsid w:val="003214BC"/>
    <w:rsid w:val="003214F0"/>
    <w:rsid w:val="00321934"/>
    <w:rsid w:val="00321B17"/>
    <w:rsid w:val="00321DBC"/>
    <w:rsid w:val="00321FC8"/>
    <w:rsid w:val="0032220C"/>
    <w:rsid w:val="0032237B"/>
    <w:rsid w:val="00322842"/>
    <w:rsid w:val="00323012"/>
    <w:rsid w:val="00323E5C"/>
    <w:rsid w:val="00323EE8"/>
    <w:rsid w:val="003243B6"/>
    <w:rsid w:val="003247D9"/>
    <w:rsid w:val="003249AE"/>
    <w:rsid w:val="00325171"/>
    <w:rsid w:val="00325351"/>
    <w:rsid w:val="00325601"/>
    <w:rsid w:val="00325C57"/>
    <w:rsid w:val="00325C97"/>
    <w:rsid w:val="00325E13"/>
    <w:rsid w:val="00325E36"/>
    <w:rsid w:val="00326C90"/>
    <w:rsid w:val="00326F36"/>
    <w:rsid w:val="00327347"/>
    <w:rsid w:val="0032740F"/>
    <w:rsid w:val="003279E0"/>
    <w:rsid w:val="00327B98"/>
    <w:rsid w:val="00327F50"/>
    <w:rsid w:val="00330598"/>
    <w:rsid w:val="00330C19"/>
    <w:rsid w:val="00330D56"/>
    <w:rsid w:val="00330F4D"/>
    <w:rsid w:val="003311F9"/>
    <w:rsid w:val="00331213"/>
    <w:rsid w:val="0033188C"/>
    <w:rsid w:val="003318AF"/>
    <w:rsid w:val="003321BB"/>
    <w:rsid w:val="00332381"/>
    <w:rsid w:val="003324D0"/>
    <w:rsid w:val="003326A7"/>
    <w:rsid w:val="00332757"/>
    <w:rsid w:val="00332B2B"/>
    <w:rsid w:val="00332BDD"/>
    <w:rsid w:val="00333BC9"/>
    <w:rsid w:val="00333CF5"/>
    <w:rsid w:val="00333D08"/>
    <w:rsid w:val="00333F3C"/>
    <w:rsid w:val="0033407C"/>
    <w:rsid w:val="00334C8C"/>
    <w:rsid w:val="00334D6E"/>
    <w:rsid w:val="00334D99"/>
    <w:rsid w:val="00335015"/>
    <w:rsid w:val="00335846"/>
    <w:rsid w:val="00336F77"/>
    <w:rsid w:val="0033733C"/>
    <w:rsid w:val="00337519"/>
    <w:rsid w:val="0033759A"/>
    <w:rsid w:val="00337B19"/>
    <w:rsid w:val="00340307"/>
    <w:rsid w:val="0034079C"/>
    <w:rsid w:val="003409FE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899"/>
    <w:rsid w:val="0034191B"/>
    <w:rsid w:val="00341D96"/>
    <w:rsid w:val="0034206B"/>
    <w:rsid w:val="003421CE"/>
    <w:rsid w:val="0034272A"/>
    <w:rsid w:val="00343876"/>
    <w:rsid w:val="00343E75"/>
    <w:rsid w:val="00343EA3"/>
    <w:rsid w:val="00344030"/>
    <w:rsid w:val="00344873"/>
    <w:rsid w:val="00344EB9"/>
    <w:rsid w:val="003450F6"/>
    <w:rsid w:val="00345273"/>
    <w:rsid w:val="0034574C"/>
    <w:rsid w:val="00345938"/>
    <w:rsid w:val="00345973"/>
    <w:rsid w:val="00345E67"/>
    <w:rsid w:val="00346E38"/>
    <w:rsid w:val="00346FF4"/>
    <w:rsid w:val="00347051"/>
    <w:rsid w:val="0034732C"/>
    <w:rsid w:val="0034767B"/>
    <w:rsid w:val="00347B12"/>
    <w:rsid w:val="00347B51"/>
    <w:rsid w:val="0035039A"/>
    <w:rsid w:val="00350958"/>
    <w:rsid w:val="00350BFB"/>
    <w:rsid w:val="00351A87"/>
    <w:rsid w:val="00352778"/>
    <w:rsid w:val="00352947"/>
    <w:rsid w:val="00352968"/>
    <w:rsid w:val="003529D6"/>
    <w:rsid w:val="00353285"/>
    <w:rsid w:val="0035330B"/>
    <w:rsid w:val="003535F7"/>
    <w:rsid w:val="0035475C"/>
    <w:rsid w:val="00354AE6"/>
    <w:rsid w:val="0035519D"/>
    <w:rsid w:val="0035529A"/>
    <w:rsid w:val="00355524"/>
    <w:rsid w:val="00355750"/>
    <w:rsid w:val="00356818"/>
    <w:rsid w:val="0035711B"/>
    <w:rsid w:val="0035759D"/>
    <w:rsid w:val="0035765A"/>
    <w:rsid w:val="003577C0"/>
    <w:rsid w:val="00357855"/>
    <w:rsid w:val="00357DFD"/>
    <w:rsid w:val="00357E93"/>
    <w:rsid w:val="00357F84"/>
    <w:rsid w:val="00360C3A"/>
    <w:rsid w:val="00360E8A"/>
    <w:rsid w:val="00361193"/>
    <w:rsid w:val="003611E1"/>
    <w:rsid w:val="0036128C"/>
    <w:rsid w:val="0036151E"/>
    <w:rsid w:val="00361778"/>
    <w:rsid w:val="00361C42"/>
    <w:rsid w:val="003621D9"/>
    <w:rsid w:val="003629DE"/>
    <w:rsid w:val="00362CDB"/>
    <w:rsid w:val="0036378F"/>
    <w:rsid w:val="00363B4C"/>
    <w:rsid w:val="0036421F"/>
    <w:rsid w:val="003645EF"/>
    <w:rsid w:val="003647CD"/>
    <w:rsid w:val="00364810"/>
    <w:rsid w:val="00364870"/>
    <w:rsid w:val="00364ADD"/>
    <w:rsid w:val="00365045"/>
    <w:rsid w:val="00365384"/>
    <w:rsid w:val="003654EA"/>
    <w:rsid w:val="003657B8"/>
    <w:rsid w:val="00365AB9"/>
    <w:rsid w:val="00365E85"/>
    <w:rsid w:val="00366040"/>
    <w:rsid w:val="003662A5"/>
    <w:rsid w:val="003662BF"/>
    <w:rsid w:val="003663FA"/>
    <w:rsid w:val="00366E59"/>
    <w:rsid w:val="003676AD"/>
    <w:rsid w:val="00367974"/>
    <w:rsid w:val="00367A66"/>
    <w:rsid w:val="0037064D"/>
    <w:rsid w:val="00370723"/>
    <w:rsid w:val="003718DD"/>
    <w:rsid w:val="00371A31"/>
    <w:rsid w:val="00371F78"/>
    <w:rsid w:val="00372067"/>
    <w:rsid w:val="003722D6"/>
    <w:rsid w:val="0037231B"/>
    <w:rsid w:val="0037287D"/>
    <w:rsid w:val="00372895"/>
    <w:rsid w:val="00372898"/>
    <w:rsid w:val="003728B4"/>
    <w:rsid w:val="0037297D"/>
    <w:rsid w:val="00372AE7"/>
    <w:rsid w:val="00372F04"/>
    <w:rsid w:val="00373548"/>
    <w:rsid w:val="00373ABD"/>
    <w:rsid w:val="00373D3F"/>
    <w:rsid w:val="00373F04"/>
    <w:rsid w:val="0037431B"/>
    <w:rsid w:val="0037441E"/>
    <w:rsid w:val="003744E0"/>
    <w:rsid w:val="003745F0"/>
    <w:rsid w:val="00374BFA"/>
    <w:rsid w:val="00374C0A"/>
    <w:rsid w:val="00374DB7"/>
    <w:rsid w:val="00374E05"/>
    <w:rsid w:val="00374EC7"/>
    <w:rsid w:val="0037500D"/>
    <w:rsid w:val="0037533E"/>
    <w:rsid w:val="003756F9"/>
    <w:rsid w:val="00375A84"/>
    <w:rsid w:val="00375D0E"/>
    <w:rsid w:val="00376649"/>
    <w:rsid w:val="00376679"/>
    <w:rsid w:val="00380110"/>
    <w:rsid w:val="0038014D"/>
    <w:rsid w:val="0038029F"/>
    <w:rsid w:val="003803DD"/>
    <w:rsid w:val="003806A8"/>
    <w:rsid w:val="003807DC"/>
    <w:rsid w:val="00380C1C"/>
    <w:rsid w:val="00380F59"/>
    <w:rsid w:val="0038108B"/>
    <w:rsid w:val="0038124D"/>
    <w:rsid w:val="0038149A"/>
    <w:rsid w:val="003814D7"/>
    <w:rsid w:val="0038154E"/>
    <w:rsid w:val="003816E3"/>
    <w:rsid w:val="00381F12"/>
    <w:rsid w:val="00382ACC"/>
    <w:rsid w:val="00382EC1"/>
    <w:rsid w:val="003831CE"/>
    <w:rsid w:val="0038358E"/>
    <w:rsid w:val="00383FB7"/>
    <w:rsid w:val="00384775"/>
    <w:rsid w:val="0038518F"/>
    <w:rsid w:val="00386865"/>
    <w:rsid w:val="00386975"/>
    <w:rsid w:val="003876B9"/>
    <w:rsid w:val="00387830"/>
    <w:rsid w:val="00387856"/>
    <w:rsid w:val="00387B1B"/>
    <w:rsid w:val="00387B39"/>
    <w:rsid w:val="00387F7C"/>
    <w:rsid w:val="00390381"/>
    <w:rsid w:val="003904F8"/>
    <w:rsid w:val="003914A2"/>
    <w:rsid w:val="003916AF"/>
    <w:rsid w:val="00391753"/>
    <w:rsid w:val="00391A7F"/>
    <w:rsid w:val="00391AF5"/>
    <w:rsid w:val="00391EA3"/>
    <w:rsid w:val="00392376"/>
    <w:rsid w:val="00392629"/>
    <w:rsid w:val="00392A59"/>
    <w:rsid w:val="00392EE0"/>
    <w:rsid w:val="00393108"/>
    <w:rsid w:val="0039317E"/>
    <w:rsid w:val="00393219"/>
    <w:rsid w:val="0039332D"/>
    <w:rsid w:val="00393C81"/>
    <w:rsid w:val="00393E22"/>
    <w:rsid w:val="00393F9B"/>
    <w:rsid w:val="003940BF"/>
    <w:rsid w:val="003944A8"/>
    <w:rsid w:val="003944CE"/>
    <w:rsid w:val="00394569"/>
    <w:rsid w:val="003945A9"/>
    <w:rsid w:val="003949E3"/>
    <w:rsid w:val="00394D10"/>
    <w:rsid w:val="00394EF2"/>
    <w:rsid w:val="00395250"/>
    <w:rsid w:val="003954C7"/>
    <w:rsid w:val="003955E4"/>
    <w:rsid w:val="00395668"/>
    <w:rsid w:val="00395733"/>
    <w:rsid w:val="003957D3"/>
    <w:rsid w:val="003958EE"/>
    <w:rsid w:val="00395E5F"/>
    <w:rsid w:val="003960D6"/>
    <w:rsid w:val="00397473"/>
    <w:rsid w:val="00397A8B"/>
    <w:rsid w:val="00397A9E"/>
    <w:rsid w:val="00397AF7"/>
    <w:rsid w:val="003A08F5"/>
    <w:rsid w:val="003A125D"/>
    <w:rsid w:val="003A17B0"/>
    <w:rsid w:val="003A1F37"/>
    <w:rsid w:val="003A23D9"/>
    <w:rsid w:val="003A2A23"/>
    <w:rsid w:val="003A2C25"/>
    <w:rsid w:val="003A2CCC"/>
    <w:rsid w:val="003A3058"/>
    <w:rsid w:val="003A319B"/>
    <w:rsid w:val="003A3366"/>
    <w:rsid w:val="003A339D"/>
    <w:rsid w:val="003A3FD2"/>
    <w:rsid w:val="003A440C"/>
    <w:rsid w:val="003A47A0"/>
    <w:rsid w:val="003A4897"/>
    <w:rsid w:val="003A4A49"/>
    <w:rsid w:val="003A535E"/>
    <w:rsid w:val="003A59F3"/>
    <w:rsid w:val="003A5C30"/>
    <w:rsid w:val="003A64D6"/>
    <w:rsid w:val="003A6CD2"/>
    <w:rsid w:val="003A6E67"/>
    <w:rsid w:val="003A74AE"/>
    <w:rsid w:val="003A7DCF"/>
    <w:rsid w:val="003B0876"/>
    <w:rsid w:val="003B0A9F"/>
    <w:rsid w:val="003B166B"/>
    <w:rsid w:val="003B17CF"/>
    <w:rsid w:val="003B2481"/>
    <w:rsid w:val="003B25C5"/>
    <w:rsid w:val="003B2800"/>
    <w:rsid w:val="003B2844"/>
    <w:rsid w:val="003B28FD"/>
    <w:rsid w:val="003B2905"/>
    <w:rsid w:val="003B2907"/>
    <w:rsid w:val="003B3DA5"/>
    <w:rsid w:val="003B452B"/>
    <w:rsid w:val="003B4F77"/>
    <w:rsid w:val="003B51B3"/>
    <w:rsid w:val="003B51F1"/>
    <w:rsid w:val="003B5C8F"/>
    <w:rsid w:val="003B5E44"/>
    <w:rsid w:val="003B65AD"/>
    <w:rsid w:val="003B6775"/>
    <w:rsid w:val="003B68C6"/>
    <w:rsid w:val="003B6D6D"/>
    <w:rsid w:val="003B6FF0"/>
    <w:rsid w:val="003B72FD"/>
    <w:rsid w:val="003B747D"/>
    <w:rsid w:val="003B751D"/>
    <w:rsid w:val="003B7AA0"/>
    <w:rsid w:val="003B7C01"/>
    <w:rsid w:val="003C0368"/>
    <w:rsid w:val="003C04AF"/>
    <w:rsid w:val="003C0607"/>
    <w:rsid w:val="003C073A"/>
    <w:rsid w:val="003C0CE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31D2"/>
    <w:rsid w:val="003C384B"/>
    <w:rsid w:val="003C3CD4"/>
    <w:rsid w:val="003C3D85"/>
    <w:rsid w:val="003C447F"/>
    <w:rsid w:val="003C4E25"/>
    <w:rsid w:val="003C515B"/>
    <w:rsid w:val="003C5207"/>
    <w:rsid w:val="003C547B"/>
    <w:rsid w:val="003C559C"/>
    <w:rsid w:val="003C5789"/>
    <w:rsid w:val="003C583C"/>
    <w:rsid w:val="003C5A05"/>
    <w:rsid w:val="003C5F2F"/>
    <w:rsid w:val="003C6033"/>
    <w:rsid w:val="003C61A7"/>
    <w:rsid w:val="003C6279"/>
    <w:rsid w:val="003C6BEB"/>
    <w:rsid w:val="003C6C49"/>
    <w:rsid w:val="003C6F50"/>
    <w:rsid w:val="003C72C7"/>
    <w:rsid w:val="003C741F"/>
    <w:rsid w:val="003C7565"/>
    <w:rsid w:val="003C778E"/>
    <w:rsid w:val="003C7AB7"/>
    <w:rsid w:val="003C7D8E"/>
    <w:rsid w:val="003D02A1"/>
    <w:rsid w:val="003D0463"/>
    <w:rsid w:val="003D0540"/>
    <w:rsid w:val="003D0AB9"/>
    <w:rsid w:val="003D0C28"/>
    <w:rsid w:val="003D0EAE"/>
    <w:rsid w:val="003D13AE"/>
    <w:rsid w:val="003D1464"/>
    <w:rsid w:val="003D14AE"/>
    <w:rsid w:val="003D167A"/>
    <w:rsid w:val="003D2108"/>
    <w:rsid w:val="003D284D"/>
    <w:rsid w:val="003D2DB4"/>
    <w:rsid w:val="003D3007"/>
    <w:rsid w:val="003D333D"/>
    <w:rsid w:val="003D34B8"/>
    <w:rsid w:val="003D35F4"/>
    <w:rsid w:val="003D3606"/>
    <w:rsid w:val="003D3B0F"/>
    <w:rsid w:val="003D3E6B"/>
    <w:rsid w:val="003D3F92"/>
    <w:rsid w:val="003D412D"/>
    <w:rsid w:val="003D42AE"/>
    <w:rsid w:val="003D43A8"/>
    <w:rsid w:val="003D4448"/>
    <w:rsid w:val="003D4A64"/>
    <w:rsid w:val="003D4BCB"/>
    <w:rsid w:val="003D4EB7"/>
    <w:rsid w:val="003D4FA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3AE"/>
    <w:rsid w:val="003D6B6E"/>
    <w:rsid w:val="003D6F1F"/>
    <w:rsid w:val="003D7213"/>
    <w:rsid w:val="003D733F"/>
    <w:rsid w:val="003D7C8E"/>
    <w:rsid w:val="003E004C"/>
    <w:rsid w:val="003E012A"/>
    <w:rsid w:val="003E0777"/>
    <w:rsid w:val="003E085D"/>
    <w:rsid w:val="003E0AE0"/>
    <w:rsid w:val="003E1003"/>
    <w:rsid w:val="003E13C4"/>
    <w:rsid w:val="003E1609"/>
    <w:rsid w:val="003E20E4"/>
    <w:rsid w:val="003E21B6"/>
    <w:rsid w:val="003E2253"/>
    <w:rsid w:val="003E286A"/>
    <w:rsid w:val="003E295F"/>
    <w:rsid w:val="003E2C86"/>
    <w:rsid w:val="003E2E4A"/>
    <w:rsid w:val="003E2F0D"/>
    <w:rsid w:val="003E3020"/>
    <w:rsid w:val="003E31B2"/>
    <w:rsid w:val="003E35FD"/>
    <w:rsid w:val="003E3919"/>
    <w:rsid w:val="003E3958"/>
    <w:rsid w:val="003E3D71"/>
    <w:rsid w:val="003E3D8B"/>
    <w:rsid w:val="003E3DDE"/>
    <w:rsid w:val="003E3F15"/>
    <w:rsid w:val="003E4674"/>
    <w:rsid w:val="003E4CF3"/>
    <w:rsid w:val="003E4DFB"/>
    <w:rsid w:val="003E4F84"/>
    <w:rsid w:val="003E51C4"/>
    <w:rsid w:val="003E5434"/>
    <w:rsid w:val="003E5A42"/>
    <w:rsid w:val="003E5DDE"/>
    <w:rsid w:val="003E60D7"/>
    <w:rsid w:val="003E6821"/>
    <w:rsid w:val="003E6877"/>
    <w:rsid w:val="003E6E38"/>
    <w:rsid w:val="003E6F1E"/>
    <w:rsid w:val="003E7076"/>
    <w:rsid w:val="003E71F2"/>
    <w:rsid w:val="003E71F8"/>
    <w:rsid w:val="003E734D"/>
    <w:rsid w:val="003E73F5"/>
    <w:rsid w:val="003E786D"/>
    <w:rsid w:val="003E7AAE"/>
    <w:rsid w:val="003E7B65"/>
    <w:rsid w:val="003F015E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711"/>
    <w:rsid w:val="003F2A9C"/>
    <w:rsid w:val="003F2AD8"/>
    <w:rsid w:val="003F2B44"/>
    <w:rsid w:val="003F2B4D"/>
    <w:rsid w:val="003F3B18"/>
    <w:rsid w:val="003F3E22"/>
    <w:rsid w:val="003F4336"/>
    <w:rsid w:val="003F43FE"/>
    <w:rsid w:val="003F55ED"/>
    <w:rsid w:val="003F5EC0"/>
    <w:rsid w:val="003F6486"/>
    <w:rsid w:val="003F6CE4"/>
    <w:rsid w:val="003F6D5E"/>
    <w:rsid w:val="003F7236"/>
    <w:rsid w:val="003F7438"/>
    <w:rsid w:val="003F78B7"/>
    <w:rsid w:val="003F7B0E"/>
    <w:rsid w:val="003F7F8C"/>
    <w:rsid w:val="003F7FDE"/>
    <w:rsid w:val="00400043"/>
    <w:rsid w:val="00400154"/>
    <w:rsid w:val="004002B0"/>
    <w:rsid w:val="004003B0"/>
    <w:rsid w:val="00400435"/>
    <w:rsid w:val="004004C1"/>
    <w:rsid w:val="00400C52"/>
    <w:rsid w:val="00400D12"/>
    <w:rsid w:val="004012A7"/>
    <w:rsid w:val="004015BB"/>
    <w:rsid w:val="00401931"/>
    <w:rsid w:val="00402068"/>
    <w:rsid w:val="00402166"/>
    <w:rsid w:val="004023E6"/>
    <w:rsid w:val="00402659"/>
    <w:rsid w:val="00402EE7"/>
    <w:rsid w:val="00402F8A"/>
    <w:rsid w:val="00403A05"/>
    <w:rsid w:val="00404071"/>
    <w:rsid w:val="00404A0E"/>
    <w:rsid w:val="00404A52"/>
    <w:rsid w:val="00404CFC"/>
    <w:rsid w:val="0040515F"/>
    <w:rsid w:val="004056D9"/>
    <w:rsid w:val="00405723"/>
    <w:rsid w:val="00405A80"/>
    <w:rsid w:val="00405A86"/>
    <w:rsid w:val="00405E05"/>
    <w:rsid w:val="004064EF"/>
    <w:rsid w:val="00406509"/>
    <w:rsid w:val="004069AA"/>
    <w:rsid w:val="00406E4C"/>
    <w:rsid w:val="00407010"/>
    <w:rsid w:val="004077EF"/>
    <w:rsid w:val="00407B35"/>
    <w:rsid w:val="00407C75"/>
    <w:rsid w:val="00407F67"/>
    <w:rsid w:val="00410431"/>
    <w:rsid w:val="004104A8"/>
    <w:rsid w:val="00410B4C"/>
    <w:rsid w:val="00410E69"/>
    <w:rsid w:val="00411206"/>
    <w:rsid w:val="00411568"/>
    <w:rsid w:val="00411FE5"/>
    <w:rsid w:val="00412018"/>
    <w:rsid w:val="0041235E"/>
    <w:rsid w:val="0041307B"/>
    <w:rsid w:val="00413468"/>
    <w:rsid w:val="00413A8B"/>
    <w:rsid w:val="00413C29"/>
    <w:rsid w:val="004140B1"/>
    <w:rsid w:val="004141D1"/>
    <w:rsid w:val="004141F6"/>
    <w:rsid w:val="00414690"/>
    <w:rsid w:val="00414819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EA"/>
    <w:rsid w:val="00416095"/>
    <w:rsid w:val="004164FB"/>
    <w:rsid w:val="004166F8"/>
    <w:rsid w:val="0041699A"/>
    <w:rsid w:val="00416B6D"/>
    <w:rsid w:val="00416BFA"/>
    <w:rsid w:val="00416D76"/>
    <w:rsid w:val="00416FA3"/>
    <w:rsid w:val="0041700E"/>
    <w:rsid w:val="004175E4"/>
    <w:rsid w:val="0041770F"/>
    <w:rsid w:val="004177C0"/>
    <w:rsid w:val="004177D9"/>
    <w:rsid w:val="00417CD6"/>
    <w:rsid w:val="0042036F"/>
    <w:rsid w:val="004204CB"/>
    <w:rsid w:val="004209FE"/>
    <w:rsid w:val="0042178E"/>
    <w:rsid w:val="004218A6"/>
    <w:rsid w:val="00421B96"/>
    <w:rsid w:val="00421B9D"/>
    <w:rsid w:val="00421EDE"/>
    <w:rsid w:val="0042249B"/>
    <w:rsid w:val="004227AB"/>
    <w:rsid w:val="00422C1B"/>
    <w:rsid w:val="0042330F"/>
    <w:rsid w:val="00423398"/>
    <w:rsid w:val="004236AB"/>
    <w:rsid w:val="004238DD"/>
    <w:rsid w:val="00423E86"/>
    <w:rsid w:val="0042499C"/>
    <w:rsid w:val="00424CF8"/>
    <w:rsid w:val="00424D9D"/>
    <w:rsid w:val="00424EB0"/>
    <w:rsid w:val="004251CD"/>
    <w:rsid w:val="00425328"/>
    <w:rsid w:val="0042533D"/>
    <w:rsid w:val="00425776"/>
    <w:rsid w:val="004259AA"/>
    <w:rsid w:val="00425BAA"/>
    <w:rsid w:val="00426215"/>
    <w:rsid w:val="0042680A"/>
    <w:rsid w:val="00426FBA"/>
    <w:rsid w:val="0042717E"/>
    <w:rsid w:val="0042728C"/>
    <w:rsid w:val="004274D7"/>
    <w:rsid w:val="00427A84"/>
    <w:rsid w:val="00427B5B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C1F"/>
    <w:rsid w:val="00430E03"/>
    <w:rsid w:val="00430ED4"/>
    <w:rsid w:val="00431044"/>
    <w:rsid w:val="00431054"/>
    <w:rsid w:val="0043133A"/>
    <w:rsid w:val="004319B5"/>
    <w:rsid w:val="00431EDE"/>
    <w:rsid w:val="00431F34"/>
    <w:rsid w:val="0043251A"/>
    <w:rsid w:val="00432A01"/>
    <w:rsid w:val="0043341C"/>
    <w:rsid w:val="00433458"/>
    <w:rsid w:val="00433C86"/>
    <w:rsid w:val="00433DEB"/>
    <w:rsid w:val="004341C8"/>
    <w:rsid w:val="0043464B"/>
    <w:rsid w:val="004349CA"/>
    <w:rsid w:val="00434A03"/>
    <w:rsid w:val="004351E4"/>
    <w:rsid w:val="004356F4"/>
    <w:rsid w:val="0043585E"/>
    <w:rsid w:val="00435AEB"/>
    <w:rsid w:val="00435B06"/>
    <w:rsid w:val="00436224"/>
    <w:rsid w:val="00436781"/>
    <w:rsid w:val="004373A2"/>
    <w:rsid w:val="0043795C"/>
    <w:rsid w:val="0043796B"/>
    <w:rsid w:val="00437C77"/>
    <w:rsid w:val="00437D55"/>
    <w:rsid w:val="004402F0"/>
    <w:rsid w:val="004406E0"/>
    <w:rsid w:val="0044085B"/>
    <w:rsid w:val="00440CBF"/>
    <w:rsid w:val="00441219"/>
    <w:rsid w:val="00441233"/>
    <w:rsid w:val="0044153D"/>
    <w:rsid w:val="0044166F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46A"/>
    <w:rsid w:val="004435EC"/>
    <w:rsid w:val="004437BF"/>
    <w:rsid w:val="00443BF7"/>
    <w:rsid w:val="00443ECC"/>
    <w:rsid w:val="00444131"/>
    <w:rsid w:val="0044469F"/>
    <w:rsid w:val="00444A90"/>
    <w:rsid w:val="004450BB"/>
    <w:rsid w:val="00445380"/>
    <w:rsid w:val="00445912"/>
    <w:rsid w:val="00445A47"/>
    <w:rsid w:val="00445CF0"/>
    <w:rsid w:val="00445D51"/>
    <w:rsid w:val="00445E50"/>
    <w:rsid w:val="00446830"/>
    <w:rsid w:val="00446962"/>
    <w:rsid w:val="00446AD1"/>
    <w:rsid w:val="00446D04"/>
    <w:rsid w:val="00446DC8"/>
    <w:rsid w:val="00446E91"/>
    <w:rsid w:val="00446FB1"/>
    <w:rsid w:val="004477AD"/>
    <w:rsid w:val="00447F89"/>
    <w:rsid w:val="0045077B"/>
    <w:rsid w:val="00450950"/>
    <w:rsid w:val="00450AE6"/>
    <w:rsid w:val="00450EE7"/>
    <w:rsid w:val="004512D4"/>
    <w:rsid w:val="004513BF"/>
    <w:rsid w:val="00451460"/>
    <w:rsid w:val="00451E38"/>
    <w:rsid w:val="00452071"/>
    <w:rsid w:val="004521B0"/>
    <w:rsid w:val="0045291C"/>
    <w:rsid w:val="00453FC4"/>
    <w:rsid w:val="0045435A"/>
    <w:rsid w:val="00454498"/>
    <w:rsid w:val="00454FFC"/>
    <w:rsid w:val="004555CE"/>
    <w:rsid w:val="00455696"/>
    <w:rsid w:val="0045585E"/>
    <w:rsid w:val="0045598E"/>
    <w:rsid w:val="00455CEF"/>
    <w:rsid w:val="00455F61"/>
    <w:rsid w:val="004563AF"/>
    <w:rsid w:val="0045670E"/>
    <w:rsid w:val="00456C28"/>
    <w:rsid w:val="0046020B"/>
    <w:rsid w:val="0046058F"/>
    <w:rsid w:val="00460C99"/>
    <w:rsid w:val="00460E0E"/>
    <w:rsid w:val="0046102B"/>
    <w:rsid w:val="004614B8"/>
    <w:rsid w:val="00461A33"/>
    <w:rsid w:val="00461BB7"/>
    <w:rsid w:val="0046252B"/>
    <w:rsid w:val="00462559"/>
    <w:rsid w:val="004628AD"/>
    <w:rsid w:val="00462B98"/>
    <w:rsid w:val="00462BBA"/>
    <w:rsid w:val="00462E56"/>
    <w:rsid w:val="00462EDC"/>
    <w:rsid w:val="00463459"/>
    <w:rsid w:val="0046351B"/>
    <w:rsid w:val="004638E0"/>
    <w:rsid w:val="00463DFA"/>
    <w:rsid w:val="00463EA3"/>
    <w:rsid w:val="004648BA"/>
    <w:rsid w:val="00464AD2"/>
    <w:rsid w:val="0046510A"/>
    <w:rsid w:val="0046562D"/>
    <w:rsid w:val="0046582C"/>
    <w:rsid w:val="00465988"/>
    <w:rsid w:val="00465DAA"/>
    <w:rsid w:val="00465DBB"/>
    <w:rsid w:val="004668EF"/>
    <w:rsid w:val="00466C59"/>
    <w:rsid w:val="004670EB"/>
    <w:rsid w:val="004672D6"/>
    <w:rsid w:val="004674E4"/>
    <w:rsid w:val="00467C42"/>
    <w:rsid w:val="00467CBB"/>
    <w:rsid w:val="004704A6"/>
    <w:rsid w:val="00470655"/>
    <w:rsid w:val="004707D6"/>
    <w:rsid w:val="0047097E"/>
    <w:rsid w:val="00470ACE"/>
    <w:rsid w:val="00471001"/>
    <w:rsid w:val="00471118"/>
    <w:rsid w:val="00471946"/>
    <w:rsid w:val="004719B8"/>
    <w:rsid w:val="00471A84"/>
    <w:rsid w:val="00471C0F"/>
    <w:rsid w:val="004721CC"/>
    <w:rsid w:val="00472A8E"/>
    <w:rsid w:val="00472CBA"/>
    <w:rsid w:val="00472F78"/>
    <w:rsid w:val="00473378"/>
    <w:rsid w:val="00473734"/>
    <w:rsid w:val="00473927"/>
    <w:rsid w:val="00473FAE"/>
    <w:rsid w:val="00474411"/>
    <w:rsid w:val="004746C4"/>
    <w:rsid w:val="00474910"/>
    <w:rsid w:val="00474943"/>
    <w:rsid w:val="00474A93"/>
    <w:rsid w:val="00474D67"/>
    <w:rsid w:val="004751E2"/>
    <w:rsid w:val="00475244"/>
    <w:rsid w:val="004755AE"/>
    <w:rsid w:val="00475625"/>
    <w:rsid w:val="00475AC8"/>
    <w:rsid w:val="00475ACF"/>
    <w:rsid w:val="00475B19"/>
    <w:rsid w:val="00475FF7"/>
    <w:rsid w:val="00476072"/>
    <w:rsid w:val="004767C4"/>
    <w:rsid w:val="00476AC5"/>
    <w:rsid w:val="00476B64"/>
    <w:rsid w:val="004778C9"/>
    <w:rsid w:val="004779CF"/>
    <w:rsid w:val="004808AF"/>
    <w:rsid w:val="00480D94"/>
    <w:rsid w:val="00481084"/>
    <w:rsid w:val="00481617"/>
    <w:rsid w:val="004819E1"/>
    <w:rsid w:val="00481BD1"/>
    <w:rsid w:val="00482AEE"/>
    <w:rsid w:val="00482B97"/>
    <w:rsid w:val="00482C06"/>
    <w:rsid w:val="00483026"/>
    <w:rsid w:val="004831A8"/>
    <w:rsid w:val="0048385A"/>
    <w:rsid w:val="004838B9"/>
    <w:rsid w:val="00483C15"/>
    <w:rsid w:val="00483CDD"/>
    <w:rsid w:val="00483D71"/>
    <w:rsid w:val="00484C3D"/>
    <w:rsid w:val="00484EB5"/>
    <w:rsid w:val="00484EF3"/>
    <w:rsid w:val="004850BC"/>
    <w:rsid w:val="00485256"/>
    <w:rsid w:val="004853A3"/>
    <w:rsid w:val="00485A8C"/>
    <w:rsid w:val="00485CA6"/>
    <w:rsid w:val="00485E50"/>
    <w:rsid w:val="004862A7"/>
    <w:rsid w:val="00486816"/>
    <w:rsid w:val="00486CAE"/>
    <w:rsid w:val="004872C7"/>
    <w:rsid w:val="004876BC"/>
    <w:rsid w:val="0048786E"/>
    <w:rsid w:val="00487A31"/>
    <w:rsid w:val="00487A72"/>
    <w:rsid w:val="00487AF9"/>
    <w:rsid w:val="00487B08"/>
    <w:rsid w:val="00490151"/>
    <w:rsid w:val="0049050F"/>
    <w:rsid w:val="00490851"/>
    <w:rsid w:val="00491159"/>
    <w:rsid w:val="004911BE"/>
    <w:rsid w:val="00491223"/>
    <w:rsid w:val="00491600"/>
    <w:rsid w:val="0049190B"/>
    <w:rsid w:val="00491D79"/>
    <w:rsid w:val="00491F73"/>
    <w:rsid w:val="00491FF3"/>
    <w:rsid w:val="0049290E"/>
    <w:rsid w:val="00492A47"/>
    <w:rsid w:val="00492A59"/>
    <w:rsid w:val="00492B34"/>
    <w:rsid w:val="00493204"/>
    <w:rsid w:val="0049321B"/>
    <w:rsid w:val="0049325A"/>
    <w:rsid w:val="00493A4C"/>
    <w:rsid w:val="00493A73"/>
    <w:rsid w:val="00493D06"/>
    <w:rsid w:val="00493DB6"/>
    <w:rsid w:val="00493F63"/>
    <w:rsid w:val="004946F5"/>
    <w:rsid w:val="00494AE8"/>
    <w:rsid w:val="004956B1"/>
    <w:rsid w:val="004956F7"/>
    <w:rsid w:val="004969C2"/>
    <w:rsid w:val="00496B25"/>
    <w:rsid w:val="00496B69"/>
    <w:rsid w:val="00496BC0"/>
    <w:rsid w:val="00496F38"/>
    <w:rsid w:val="004970D6"/>
    <w:rsid w:val="004974B7"/>
    <w:rsid w:val="00497E51"/>
    <w:rsid w:val="004A05FD"/>
    <w:rsid w:val="004A08F9"/>
    <w:rsid w:val="004A09EF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D10"/>
    <w:rsid w:val="004A23BA"/>
    <w:rsid w:val="004A2704"/>
    <w:rsid w:val="004A2B23"/>
    <w:rsid w:val="004A306B"/>
    <w:rsid w:val="004A366E"/>
    <w:rsid w:val="004A3935"/>
    <w:rsid w:val="004A3CB2"/>
    <w:rsid w:val="004A3DA8"/>
    <w:rsid w:val="004A45E1"/>
    <w:rsid w:val="004A467D"/>
    <w:rsid w:val="004A467E"/>
    <w:rsid w:val="004A53F5"/>
    <w:rsid w:val="004A58BA"/>
    <w:rsid w:val="004A59C0"/>
    <w:rsid w:val="004A5EFD"/>
    <w:rsid w:val="004A5F47"/>
    <w:rsid w:val="004A64DC"/>
    <w:rsid w:val="004A6B5F"/>
    <w:rsid w:val="004B00BD"/>
    <w:rsid w:val="004B0267"/>
    <w:rsid w:val="004B0808"/>
    <w:rsid w:val="004B0882"/>
    <w:rsid w:val="004B0F5F"/>
    <w:rsid w:val="004B1171"/>
    <w:rsid w:val="004B1468"/>
    <w:rsid w:val="004B157B"/>
    <w:rsid w:val="004B16DD"/>
    <w:rsid w:val="004B1A9B"/>
    <w:rsid w:val="004B1F1A"/>
    <w:rsid w:val="004B2121"/>
    <w:rsid w:val="004B21BE"/>
    <w:rsid w:val="004B2967"/>
    <w:rsid w:val="004B2ACF"/>
    <w:rsid w:val="004B2B2E"/>
    <w:rsid w:val="004B2FE9"/>
    <w:rsid w:val="004B3202"/>
    <w:rsid w:val="004B3926"/>
    <w:rsid w:val="004B3AC6"/>
    <w:rsid w:val="004B3B9F"/>
    <w:rsid w:val="004B3E44"/>
    <w:rsid w:val="004B3F82"/>
    <w:rsid w:val="004B4028"/>
    <w:rsid w:val="004B4751"/>
    <w:rsid w:val="004B4A78"/>
    <w:rsid w:val="004B5144"/>
    <w:rsid w:val="004B526A"/>
    <w:rsid w:val="004B5299"/>
    <w:rsid w:val="004B5555"/>
    <w:rsid w:val="004B5630"/>
    <w:rsid w:val="004B5660"/>
    <w:rsid w:val="004B5C4F"/>
    <w:rsid w:val="004B6591"/>
    <w:rsid w:val="004B6D1D"/>
    <w:rsid w:val="004B6F2C"/>
    <w:rsid w:val="004B6FCD"/>
    <w:rsid w:val="004B7235"/>
    <w:rsid w:val="004C0063"/>
    <w:rsid w:val="004C059F"/>
    <w:rsid w:val="004C075F"/>
    <w:rsid w:val="004C0E5B"/>
    <w:rsid w:val="004C12C5"/>
    <w:rsid w:val="004C1667"/>
    <w:rsid w:val="004C1E8E"/>
    <w:rsid w:val="004C23AD"/>
    <w:rsid w:val="004C25C6"/>
    <w:rsid w:val="004C2630"/>
    <w:rsid w:val="004C2964"/>
    <w:rsid w:val="004C2A06"/>
    <w:rsid w:val="004C2B73"/>
    <w:rsid w:val="004C2CF4"/>
    <w:rsid w:val="004C2F61"/>
    <w:rsid w:val="004C31BC"/>
    <w:rsid w:val="004C3368"/>
    <w:rsid w:val="004C3609"/>
    <w:rsid w:val="004C41CE"/>
    <w:rsid w:val="004C4366"/>
    <w:rsid w:val="004C4632"/>
    <w:rsid w:val="004C484F"/>
    <w:rsid w:val="004C4987"/>
    <w:rsid w:val="004C4A77"/>
    <w:rsid w:val="004C4AE6"/>
    <w:rsid w:val="004C4C01"/>
    <w:rsid w:val="004C5118"/>
    <w:rsid w:val="004C5154"/>
    <w:rsid w:val="004C52C0"/>
    <w:rsid w:val="004C5468"/>
    <w:rsid w:val="004C5672"/>
    <w:rsid w:val="004C5C9B"/>
    <w:rsid w:val="004C632D"/>
    <w:rsid w:val="004C6B93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BF9"/>
    <w:rsid w:val="004D1C19"/>
    <w:rsid w:val="004D1F15"/>
    <w:rsid w:val="004D2478"/>
    <w:rsid w:val="004D26AF"/>
    <w:rsid w:val="004D2CC1"/>
    <w:rsid w:val="004D3279"/>
    <w:rsid w:val="004D3341"/>
    <w:rsid w:val="004D34BE"/>
    <w:rsid w:val="004D3878"/>
    <w:rsid w:val="004D3966"/>
    <w:rsid w:val="004D3B9B"/>
    <w:rsid w:val="004D3D6A"/>
    <w:rsid w:val="004D4A68"/>
    <w:rsid w:val="004D4CDC"/>
    <w:rsid w:val="004D4E01"/>
    <w:rsid w:val="004D544B"/>
    <w:rsid w:val="004D59FC"/>
    <w:rsid w:val="004D5DCF"/>
    <w:rsid w:val="004D64D4"/>
    <w:rsid w:val="004D651E"/>
    <w:rsid w:val="004D71A4"/>
    <w:rsid w:val="004D779E"/>
    <w:rsid w:val="004D7FB1"/>
    <w:rsid w:val="004E016B"/>
    <w:rsid w:val="004E0BC0"/>
    <w:rsid w:val="004E0D6D"/>
    <w:rsid w:val="004E101C"/>
    <w:rsid w:val="004E1A66"/>
    <w:rsid w:val="004E230D"/>
    <w:rsid w:val="004E2676"/>
    <w:rsid w:val="004E26BB"/>
    <w:rsid w:val="004E2B44"/>
    <w:rsid w:val="004E30D4"/>
    <w:rsid w:val="004E3169"/>
    <w:rsid w:val="004E32E5"/>
    <w:rsid w:val="004E35DF"/>
    <w:rsid w:val="004E3AAF"/>
    <w:rsid w:val="004E3DC5"/>
    <w:rsid w:val="004E4961"/>
    <w:rsid w:val="004E4BDA"/>
    <w:rsid w:val="004E5264"/>
    <w:rsid w:val="004E52FC"/>
    <w:rsid w:val="004E537B"/>
    <w:rsid w:val="004E54B1"/>
    <w:rsid w:val="004E60CC"/>
    <w:rsid w:val="004E6AF8"/>
    <w:rsid w:val="004E6C19"/>
    <w:rsid w:val="004E6D71"/>
    <w:rsid w:val="004E6D85"/>
    <w:rsid w:val="004E715D"/>
    <w:rsid w:val="004E7396"/>
    <w:rsid w:val="004E7542"/>
    <w:rsid w:val="004E75A9"/>
    <w:rsid w:val="004E77C8"/>
    <w:rsid w:val="004E7EBE"/>
    <w:rsid w:val="004F0068"/>
    <w:rsid w:val="004F05F6"/>
    <w:rsid w:val="004F08A3"/>
    <w:rsid w:val="004F11AC"/>
    <w:rsid w:val="004F1312"/>
    <w:rsid w:val="004F1AA9"/>
    <w:rsid w:val="004F1E9B"/>
    <w:rsid w:val="004F1FAD"/>
    <w:rsid w:val="004F2387"/>
    <w:rsid w:val="004F26C4"/>
    <w:rsid w:val="004F276A"/>
    <w:rsid w:val="004F2DAB"/>
    <w:rsid w:val="004F2DB4"/>
    <w:rsid w:val="004F32E2"/>
    <w:rsid w:val="004F388E"/>
    <w:rsid w:val="004F3B34"/>
    <w:rsid w:val="004F40A5"/>
    <w:rsid w:val="004F4531"/>
    <w:rsid w:val="004F4682"/>
    <w:rsid w:val="004F49BD"/>
    <w:rsid w:val="004F4ABD"/>
    <w:rsid w:val="004F4AE4"/>
    <w:rsid w:val="004F4AF1"/>
    <w:rsid w:val="004F4F75"/>
    <w:rsid w:val="004F51B8"/>
    <w:rsid w:val="004F523B"/>
    <w:rsid w:val="004F57AB"/>
    <w:rsid w:val="004F62E6"/>
    <w:rsid w:val="004F652B"/>
    <w:rsid w:val="004F65EE"/>
    <w:rsid w:val="004F68B8"/>
    <w:rsid w:val="004F6C42"/>
    <w:rsid w:val="004F6ECC"/>
    <w:rsid w:val="004F7055"/>
    <w:rsid w:val="004F7441"/>
    <w:rsid w:val="004F7D00"/>
    <w:rsid w:val="004F7E92"/>
    <w:rsid w:val="005006EE"/>
    <w:rsid w:val="00501004"/>
    <w:rsid w:val="0050174F"/>
    <w:rsid w:val="0050178E"/>
    <w:rsid w:val="00501E5B"/>
    <w:rsid w:val="00502514"/>
    <w:rsid w:val="0050281E"/>
    <w:rsid w:val="00502C50"/>
    <w:rsid w:val="00502D03"/>
    <w:rsid w:val="00503017"/>
    <w:rsid w:val="0050322F"/>
    <w:rsid w:val="005036B1"/>
    <w:rsid w:val="005037FB"/>
    <w:rsid w:val="005039E5"/>
    <w:rsid w:val="00503BD6"/>
    <w:rsid w:val="00503E85"/>
    <w:rsid w:val="005048C6"/>
    <w:rsid w:val="00504A1D"/>
    <w:rsid w:val="005052DB"/>
    <w:rsid w:val="00505578"/>
    <w:rsid w:val="00505A93"/>
    <w:rsid w:val="00507184"/>
    <w:rsid w:val="0050787E"/>
    <w:rsid w:val="00507A49"/>
    <w:rsid w:val="00507B6E"/>
    <w:rsid w:val="00507C32"/>
    <w:rsid w:val="00507DDB"/>
    <w:rsid w:val="005100B0"/>
    <w:rsid w:val="005100F5"/>
    <w:rsid w:val="005109E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2721"/>
    <w:rsid w:val="00512D25"/>
    <w:rsid w:val="00513332"/>
    <w:rsid w:val="005134E1"/>
    <w:rsid w:val="005137AB"/>
    <w:rsid w:val="005138FC"/>
    <w:rsid w:val="00513A7E"/>
    <w:rsid w:val="00513CE0"/>
    <w:rsid w:val="00513EC6"/>
    <w:rsid w:val="00514234"/>
    <w:rsid w:val="0051442E"/>
    <w:rsid w:val="005144EE"/>
    <w:rsid w:val="005146DC"/>
    <w:rsid w:val="00514BE6"/>
    <w:rsid w:val="00514C8C"/>
    <w:rsid w:val="00514CFA"/>
    <w:rsid w:val="00515372"/>
    <w:rsid w:val="0051567C"/>
    <w:rsid w:val="005157DA"/>
    <w:rsid w:val="005158F3"/>
    <w:rsid w:val="005159B0"/>
    <w:rsid w:val="00515DFA"/>
    <w:rsid w:val="005161BC"/>
    <w:rsid w:val="00516BA8"/>
    <w:rsid w:val="0051750E"/>
    <w:rsid w:val="00517967"/>
    <w:rsid w:val="00517BAB"/>
    <w:rsid w:val="005201FE"/>
    <w:rsid w:val="005202A4"/>
    <w:rsid w:val="00520566"/>
    <w:rsid w:val="005205F7"/>
    <w:rsid w:val="00520682"/>
    <w:rsid w:val="00520AA0"/>
    <w:rsid w:val="0052145B"/>
    <w:rsid w:val="005216D7"/>
    <w:rsid w:val="00521BA4"/>
    <w:rsid w:val="0052238E"/>
    <w:rsid w:val="005223C1"/>
    <w:rsid w:val="005225E0"/>
    <w:rsid w:val="00522C97"/>
    <w:rsid w:val="00522CD2"/>
    <w:rsid w:val="00522FD2"/>
    <w:rsid w:val="0052315E"/>
    <w:rsid w:val="005232FE"/>
    <w:rsid w:val="0052370C"/>
    <w:rsid w:val="0052387D"/>
    <w:rsid w:val="00524552"/>
    <w:rsid w:val="00524976"/>
    <w:rsid w:val="00524BEE"/>
    <w:rsid w:val="005250B4"/>
    <w:rsid w:val="005251DE"/>
    <w:rsid w:val="00525335"/>
    <w:rsid w:val="00525528"/>
    <w:rsid w:val="00525AE3"/>
    <w:rsid w:val="00525BBA"/>
    <w:rsid w:val="00525FEA"/>
    <w:rsid w:val="005262A2"/>
    <w:rsid w:val="00526479"/>
    <w:rsid w:val="00526C3A"/>
    <w:rsid w:val="00526D61"/>
    <w:rsid w:val="00527091"/>
    <w:rsid w:val="005272C2"/>
    <w:rsid w:val="005272DF"/>
    <w:rsid w:val="00527388"/>
    <w:rsid w:val="00527407"/>
    <w:rsid w:val="00527446"/>
    <w:rsid w:val="005274E5"/>
    <w:rsid w:val="005274ED"/>
    <w:rsid w:val="005275F2"/>
    <w:rsid w:val="0052766D"/>
    <w:rsid w:val="005305EC"/>
    <w:rsid w:val="00530AC8"/>
    <w:rsid w:val="00530C60"/>
    <w:rsid w:val="005312F1"/>
    <w:rsid w:val="0053133F"/>
    <w:rsid w:val="00531E3C"/>
    <w:rsid w:val="0053249E"/>
    <w:rsid w:val="00532BBB"/>
    <w:rsid w:val="0053323A"/>
    <w:rsid w:val="0053347C"/>
    <w:rsid w:val="005334DA"/>
    <w:rsid w:val="005335EC"/>
    <w:rsid w:val="00533763"/>
    <w:rsid w:val="005337A4"/>
    <w:rsid w:val="0053389D"/>
    <w:rsid w:val="0053418D"/>
    <w:rsid w:val="005341ED"/>
    <w:rsid w:val="0053432C"/>
    <w:rsid w:val="005345A6"/>
    <w:rsid w:val="00534718"/>
    <w:rsid w:val="0053496C"/>
    <w:rsid w:val="00534F94"/>
    <w:rsid w:val="00535383"/>
    <w:rsid w:val="0053573A"/>
    <w:rsid w:val="005358D3"/>
    <w:rsid w:val="00536399"/>
    <w:rsid w:val="005363FE"/>
    <w:rsid w:val="0053668B"/>
    <w:rsid w:val="00536690"/>
    <w:rsid w:val="0053678E"/>
    <w:rsid w:val="00536A3E"/>
    <w:rsid w:val="00536AE4"/>
    <w:rsid w:val="00536D35"/>
    <w:rsid w:val="005371A3"/>
    <w:rsid w:val="00537420"/>
    <w:rsid w:val="005374D5"/>
    <w:rsid w:val="0053754E"/>
    <w:rsid w:val="00537845"/>
    <w:rsid w:val="00537E0E"/>
    <w:rsid w:val="00537F5A"/>
    <w:rsid w:val="0054001E"/>
    <w:rsid w:val="0054079F"/>
    <w:rsid w:val="00540CE9"/>
    <w:rsid w:val="0054110C"/>
    <w:rsid w:val="00541277"/>
    <w:rsid w:val="00541FC2"/>
    <w:rsid w:val="005421AD"/>
    <w:rsid w:val="00542266"/>
    <w:rsid w:val="00542B04"/>
    <w:rsid w:val="00542E70"/>
    <w:rsid w:val="00542FE8"/>
    <w:rsid w:val="00543719"/>
    <w:rsid w:val="00543BBC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5235"/>
    <w:rsid w:val="005452D5"/>
    <w:rsid w:val="005457B3"/>
    <w:rsid w:val="00545C28"/>
    <w:rsid w:val="00545DF3"/>
    <w:rsid w:val="00545EF9"/>
    <w:rsid w:val="0054644A"/>
    <w:rsid w:val="0054665D"/>
    <w:rsid w:val="00546BB4"/>
    <w:rsid w:val="005474C7"/>
    <w:rsid w:val="00547592"/>
    <w:rsid w:val="0054776B"/>
    <w:rsid w:val="00547A92"/>
    <w:rsid w:val="00547D78"/>
    <w:rsid w:val="00547E15"/>
    <w:rsid w:val="00547EEF"/>
    <w:rsid w:val="00547F27"/>
    <w:rsid w:val="005500CD"/>
    <w:rsid w:val="0055027A"/>
    <w:rsid w:val="00550816"/>
    <w:rsid w:val="005510E5"/>
    <w:rsid w:val="00551307"/>
    <w:rsid w:val="0055190D"/>
    <w:rsid w:val="00551B81"/>
    <w:rsid w:val="00551E4D"/>
    <w:rsid w:val="0055221F"/>
    <w:rsid w:val="00552377"/>
    <w:rsid w:val="00552F24"/>
    <w:rsid w:val="005533D9"/>
    <w:rsid w:val="00553C20"/>
    <w:rsid w:val="005546D2"/>
    <w:rsid w:val="00554D3B"/>
    <w:rsid w:val="005555C2"/>
    <w:rsid w:val="0055617D"/>
    <w:rsid w:val="00556198"/>
    <w:rsid w:val="0055647D"/>
    <w:rsid w:val="0055753C"/>
    <w:rsid w:val="005578CC"/>
    <w:rsid w:val="00560234"/>
    <w:rsid w:val="005606FD"/>
    <w:rsid w:val="00560ED2"/>
    <w:rsid w:val="00561969"/>
    <w:rsid w:val="005619B0"/>
    <w:rsid w:val="00561B70"/>
    <w:rsid w:val="00561B75"/>
    <w:rsid w:val="00561C50"/>
    <w:rsid w:val="00562124"/>
    <w:rsid w:val="00562534"/>
    <w:rsid w:val="00562EC6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899"/>
    <w:rsid w:val="00566EDA"/>
    <w:rsid w:val="00567006"/>
    <w:rsid w:val="00567840"/>
    <w:rsid w:val="005703A3"/>
    <w:rsid w:val="00570539"/>
    <w:rsid w:val="00570636"/>
    <w:rsid w:val="00570AB2"/>
    <w:rsid w:val="00570C03"/>
    <w:rsid w:val="005717B0"/>
    <w:rsid w:val="00571FD3"/>
    <w:rsid w:val="0057208B"/>
    <w:rsid w:val="00572143"/>
    <w:rsid w:val="005731AF"/>
    <w:rsid w:val="005735B3"/>
    <w:rsid w:val="0057397B"/>
    <w:rsid w:val="005739D5"/>
    <w:rsid w:val="005739D7"/>
    <w:rsid w:val="00573CA1"/>
    <w:rsid w:val="005740D3"/>
    <w:rsid w:val="00574352"/>
    <w:rsid w:val="00574F79"/>
    <w:rsid w:val="00574FA0"/>
    <w:rsid w:val="00575143"/>
    <w:rsid w:val="005758C2"/>
    <w:rsid w:val="00575D5B"/>
    <w:rsid w:val="00575F15"/>
    <w:rsid w:val="005769A8"/>
    <w:rsid w:val="005769B7"/>
    <w:rsid w:val="00576BB7"/>
    <w:rsid w:val="00576C8B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12"/>
    <w:rsid w:val="0058123A"/>
    <w:rsid w:val="00581517"/>
    <w:rsid w:val="0058191D"/>
    <w:rsid w:val="00581C80"/>
    <w:rsid w:val="00581DD0"/>
    <w:rsid w:val="00581E41"/>
    <w:rsid w:val="00581F73"/>
    <w:rsid w:val="00582481"/>
    <w:rsid w:val="005825CF"/>
    <w:rsid w:val="00582641"/>
    <w:rsid w:val="00582671"/>
    <w:rsid w:val="00582715"/>
    <w:rsid w:val="005827CA"/>
    <w:rsid w:val="00582820"/>
    <w:rsid w:val="0058390C"/>
    <w:rsid w:val="00583C67"/>
    <w:rsid w:val="00583D19"/>
    <w:rsid w:val="00583F1E"/>
    <w:rsid w:val="00584634"/>
    <w:rsid w:val="005847A7"/>
    <w:rsid w:val="005847E8"/>
    <w:rsid w:val="00584B21"/>
    <w:rsid w:val="00584CFD"/>
    <w:rsid w:val="00584DB5"/>
    <w:rsid w:val="005854B3"/>
    <w:rsid w:val="00585565"/>
    <w:rsid w:val="00585642"/>
    <w:rsid w:val="00585F6B"/>
    <w:rsid w:val="00585FE8"/>
    <w:rsid w:val="005866FE"/>
    <w:rsid w:val="00586787"/>
    <w:rsid w:val="005867A4"/>
    <w:rsid w:val="00586835"/>
    <w:rsid w:val="00586A95"/>
    <w:rsid w:val="00586AF2"/>
    <w:rsid w:val="00586DD9"/>
    <w:rsid w:val="00586FF3"/>
    <w:rsid w:val="0058723F"/>
    <w:rsid w:val="00587635"/>
    <w:rsid w:val="00587A36"/>
    <w:rsid w:val="00587BB9"/>
    <w:rsid w:val="00590507"/>
    <w:rsid w:val="00590D48"/>
    <w:rsid w:val="00591221"/>
    <w:rsid w:val="00591D38"/>
    <w:rsid w:val="00591DD1"/>
    <w:rsid w:val="00592204"/>
    <w:rsid w:val="005927A1"/>
    <w:rsid w:val="005929E3"/>
    <w:rsid w:val="00592D79"/>
    <w:rsid w:val="00592F0D"/>
    <w:rsid w:val="005930A8"/>
    <w:rsid w:val="005933CF"/>
    <w:rsid w:val="00593E45"/>
    <w:rsid w:val="0059402C"/>
    <w:rsid w:val="005940C2"/>
    <w:rsid w:val="005943D2"/>
    <w:rsid w:val="0059496B"/>
    <w:rsid w:val="00594A15"/>
    <w:rsid w:val="00594EF1"/>
    <w:rsid w:val="005951F4"/>
    <w:rsid w:val="005952D1"/>
    <w:rsid w:val="00595847"/>
    <w:rsid w:val="005958A1"/>
    <w:rsid w:val="00595CD7"/>
    <w:rsid w:val="00596209"/>
    <w:rsid w:val="00596475"/>
    <w:rsid w:val="00596DBD"/>
    <w:rsid w:val="00596EF4"/>
    <w:rsid w:val="005971F4"/>
    <w:rsid w:val="005974B8"/>
    <w:rsid w:val="00597760"/>
    <w:rsid w:val="005977A6"/>
    <w:rsid w:val="0059782C"/>
    <w:rsid w:val="00597830"/>
    <w:rsid w:val="005A059F"/>
    <w:rsid w:val="005A1070"/>
    <w:rsid w:val="005A14E4"/>
    <w:rsid w:val="005A1712"/>
    <w:rsid w:val="005A180A"/>
    <w:rsid w:val="005A18F0"/>
    <w:rsid w:val="005A1AD6"/>
    <w:rsid w:val="005A1B5D"/>
    <w:rsid w:val="005A212C"/>
    <w:rsid w:val="005A2484"/>
    <w:rsid w:val="005A24AD"/>
    <w:rsid w:val="005A24ED"/>
    <w:rsid w:val="005A26D1"/>
    <w:rsid w:val="005A2770"/>
    <w:rsid w:val="005A28CA"/>
    <w:rsid w:val="005A28DE"/>
    <w:rsid w:val="005A295D"/>
    <w:rsid w:val="005A2FF8"/>
    <w:rsid w:val="005A3E6D"/>
    <w:rsid w:val="005A41A1"/>
    <w:rsid w:val="005A4B60"/>
    <w:rsid w:val="005A4E50"/>
    <w:rsid w:val="005A4F1E"/>
    <w:rsid w:val="005A5046"/>
    <w:rsid w:val="005A5319"/>
    <w:rsid w:val="005A54CB"/>
    <w:rsid w:val="005A5722"/>
    <w:rsid w:val="005A5F7A"/>
    <w:rsid w:val="005A6353"/>
    <w:rsid w:val="005A6609"/>
    <w:rsid w:val="005A6BE1"/>
    <w:rsid w:val="005A736E"/>
    <w:rsid w:val="005A74D3"/>
    <w:rsid w:val="005B0471"/>
    <w:rsid w:val="005B04A7"/>
    <w:rsid w:val="005B078E"/>
    <w:rsid w:val="005B0CC2"/>
    <w:rsid w:val="005B0F26"/>
    <w:rsid w:val="005B16AB"/>
    <w:rsid w:val="005B16C7"/>
    <w:rsid w:val="005B22A9"/>
    <w:rsid w:val="005B22D1"/>
    <w:rsid w:val="005B2C1D"/>
    <w:rsid w:val="005B3074"/>
    <w:rsid w:val="005B311A"/>
    <w:rsid w:val="005B3192"/>
    <w:rsid w:val="005B3475"/>
    <w:rsid w:val="005B3A15"/>
    <w:rsid w:val="005B3AD7"/>
    <w:rsid w:val="005B3BBE"/>
    <w:rsid w:val="005B416D"/>
    <w:rsid w:val="005B46DA"/>
    <w:rsid w:val="005B46FE"/>
    <w:rsid w:val="005B4EAC"/>
    <w:rsid w:val="005B4F0D"/>
    <w:rsid w:val="005B55B4"/>
    <w:rsid w:val="005B5E0D"/>
    <w:rsid w:val="005B5F5E"/>
    <w:rsid w:val="005B6062"/>
    <w:rsid w:val="005B66CA"/>
    <w:rsid w:val="005B68D4"/>
    <w:rsid w:val="005B6926"/>
    <w:rsid w:val="005B6B49"/>
    <w:rsid w:val="005B7C74"/>
    <w:rsid w:val="005B7CF7"/>
    <w:rsid w:val="005B7E65"/>
    <w:rsid w:val="005C0152"/>
    <w:rsid w:val="005C03DF"/>
    <w:rsid w:val="005C0530"/>
    <w:rsid w:val="005C05C3"/>
    <w:rsid w:val="005C0874"/>
    <w:rsid w:val="005C0E86"/>
    <w:rsid w:val="005C10D0"/>
    <w:rsid w:val="005C1661"/>
    <w:rsid w:val="005C180B"/>
    <w:rsid w:val="005C1A5A"/>
    <w:rsid w:val="005C1FB4"/>
    <w:rsid w:val="005C2C19"/>
    <w:rsid w:val="005C2C27"/>
    <w:rsid w:val="005C2C8C"/>
    <w:rsid w:val="005C2F52"/>
    <w:rsid w:val="005C3162"/>
    <w:rsid w:val="005C3A4F"/>
    <w:rsid w:val="005C3ABF"/>
    <w:rsid w:val="005C3E4A"/>
    <w:rsid w:val="005C40AC"/>
    <w:rsid w:val="005C41CC"/>
    <w:rsid w:val="005C4BA2"/>
    <w:rsid w:val="005C549D"/>
    <w:rsid w:val="005C58D2"/>
    <w:rsid w:val="005C5EE5"/>
    <w:rsid w:val="005C5FDA"/>
    <w:rsid w:val="005C60DC"/>
    <w:rsid w:val="005C6432"/>
    <w:rsid w:val="005C6630"/>
    <w:rsid w:val="005C669E"/>
    <w:rsid w:val="005C678A"/>
    <w:rsid w:val="005C69AC"/>
    <w:rsid w:val="005C6FA4"/>
    <w:rsid w:val="005C7006"/>
    <w:rsid w:val="005C701D"/>
    <w:rsid w:val="005C7B72"/>
    <w:rsid w:val="005C7F43"/>
    <w:rsid w:val="005C7FF3"/>
    <w:rsid w:val="005D029A"/>
    <w:rsid w:val="005D0C77"/>
    <w:rsid w:val="005D0D60"/>
    <w:rsid w:val="005D0F73"/>
    <w:rsid w:val="005D115D"/>
    <w:rsid w:val="005D1205"/>
    <w:rsid w:val="005D1966"/>
    <w:rsid w:val="005D1BBF"/>
    <w:rsid w:val="005D1D4D"/>
    <w:rsid w:val="005D2369"/>
    <w:rsid w:val="005D266A"/>
    <w:rsid w:val="005D2855"/>
    <w:rsid w:val="005D2ECF"/>
    <w:rsid w:val="005D30CF"/>
    <w:rsid w:val="005D310F"/>
    <w:rsid w:val="005D3350"/>
    <w:rsid w:val="005D38C9"/>
    <w:rsid w:val="005D3C29"/>
    <w:rsid w:val="005D3F58"/>
    <w:rsid w:val="005D44C9"/>
    <w:rsid w:val="005D450A"/>
    <w:rsid w:val="005D4DAF"/>
    <w:rsid w:val="005D4FE4"/>
    <w:rsid w:val="005D5472"/>
    <w:rsid w:val="005D5855"/>
    <w:rsid w:val="005D5917"/>
    <w:rsid w:val="005D5C64"/>
    <w:rsid w:val="005D5E5F"/>
    <w:rsid w:val="005D67C9"/>
    <w:rsid w:val="005D6B55"/>
    <w:rsid w:val="005D707A"/>
    <w:rsid w:val="005D7262"/>
    <w:rsid w:val="005D7575"/>
    <w:rsid w:val="005D7727"/>
    <w:rsid w:val="005D7DA6"/>
    <w:rsid w:val="005E0A55"/>
    <w:rsid w:val="005E1132"/>
    <w:rsid w:val="005E1339"/>
    <w:rsid w:val="005E1AD4"/>
    <w:rsid w:val="005E1CB9"/>
    <w:rsid w:val="005E288D"/>
    <w:rsid w:val="005E2CA8"/>
    <w:rsid w:val="005E2D0F"/>
    <w:rsid w:val="005E359C"/>
    <w:rsid w:val="005E35D2"/>
    <w:rsid w:val="005E3A69"/>
    <w:rsid w:val="005E3DAC"/>
    <w:rsid w:val="005E4873"/>
    <w:rsid w:val="005E4C0E"/>
    <w:rsid w:val="005E4D92"/>
    <w:rsid w:val="005E53EC"/>
    <w:rsid w:val="005E5ED8"/>
    <w:rsid w:val="005E5F99"/>
    <w:rsid w:val="005E6038"/>
    <w:rsid w:val="005E69EA"/>
    <w:rsid w:val="005E704D"/>
    <w:rsid w:val="005E731A"/>
    <w:rsid w:val="005E74A9"/>
    <w:rsid w:val="005E7BC4"/>
    <w:rsid w:val="005F00EF"/>
    <w:rsid w:val="005F07A9"/>
    <w:rsid w:val="005F0816"/>
    <w:rsid w:val="005F11C6"/>
    <w:rsid w:val="005F142D"/>
    <w:rsid w:val="005F2B0C"/>
    <w:rsid w:val="005F2D54"/>
    <w:rsid w:val="005F2E13"/>
    <w:rsid w:val="005F2EF5"/>
    <w:rsid w:val="005F2F6F"/>
    <w:rsid w:val="005F3024"/>
    <w:rsid w:val="005F3170"/>
    <w:rsid w:val="005F3566"/>
    <w:rsid w:val="005F3804"/>
    <w:rsid w:val="005F3A88"/>
    <w:rsid w:val="005F4850"/>
    <w:rsid w:val="005F4FA0"/>
    <w:rsid w:val="005F511D"/>
    <w:rsid w:val="005F5224"/>
    <w:rsid w:val="005F52DB"/>
    <w:rsid w:val="005F56FA"/>
    <w:rsid w:val="005F65A9"/>
    <w:rsid w:val="005F69CC"/>
    <w:rsid w:val="005F7087"/>
    <w:rsid w:val="005F765B"/>
    <w:rsid w:val="005F76F5"/>
    <w:rsid w:val="005F7787"/>
    <w:rsid w:val="005F77E8"/>
    <w:rsid w:val="005F7F0F"/>
    <w:rsid w:val="006005F2"/>
    <w:rsid w:val="00600670"/>
    <w:rsid w:val="006007D1"/>
    <w:rsid w:val="0060171A"/>
    <w:rsid w:val="00601D10"/>
    <w:rsid w:val="00602A13"/>
    <w:rsid w:val="00602B07"/>
    <w:rsid w:val="00603617"/>
    <w:rsid w:val="00603756"/>
    <w:rsid w:val="006037B2"/>
    <w:rsid w:val="00603883"/>
    <w:rsid w:val="00603ADF"/>
    <w:rsid w:val="00603EDF"/>
    <w:rsid w:val="0060407D"/>
    <w:rsid w:val="00604242"/>
    <w:rsid w:val="00604DA0"/>
    <w:rsid w:val="00605014"/>
    <w:rsid w:val="00605087"/>
    <w:rsid w:val="00605139"/>
    <w:rsid w:val="0060546A"/>
    <w:rsid w:val="00605C7D"/>
    <w:rsid w:val="00605E05"/>
    <w:rsid w:val="00605E1C"/>
    <w:rsid w:val="00605FBD"/>
    <w:rsid w:val="00606191"/>
    <w:rsid w:val="00606BCB"/>
    <w:rsid w:val="00606C01"/>
    <w:rsid w:val="00607B38"/>
    <w:rsid w:val="00607FA5"/>
    <w:rsid w:val="00610216"/>
    <w:rsid w:val="006102DD"/>
    <w:rsid w:val="0061031B"/>
    <w:rsid w:val="00610443"/>
    <w:rsid w:val="00610782"/>
    <w:rsid w:val="0061079F"/>
    <w:rsid w:val="00610A2B"/>
    <w:rsid w:val="00610B09"/>
    <w:rsid w:val="00610B78"/>
    <w:rsid w:val="00611388"/>
    <w:rsid w:val="006116E5"/>
    <w:rsid w:val="00611A1A"/>
    <w:rsid w:val="00611B18"/>
    <w:rsid w:val="00611B74"/>
    <w:rsid w:val="00611D04"/>
    <w:rsid w:val="00611F86"/>
    <w:rsid w:val="0061220A"/>
    <w:rsid w:val="0061241F"/>
    <w:rsid w:val="00612B23"/>
    <w:rsid w:val="00612DA1"/>
    <w:rsid w:val="00612E09"/>
    <w:rsid w:val="00613788"/>
    <w:rsid w:val="00613B97"/>
    <w:rsid w:val="00613CA0"/>
    <w:rsid w:val="0061442C"/>
    <w:rsid w:val="006150F0"/>
    <w:rsid w:val="00615D49"/>
    <w:rsid w:val="00615E91"/>
    <w:rsid w:val="00615EAB"/>
    <w:rsid w:val="0061629D"/>
    <w:rsid w:val="006167C5"/>
    <w:rsid w:val="00616946"/>
    <w:rsid w:val="00616961"/>
    <w:rsid w:val="00616CF6"/>
    <w:rsid w:val="00616F5D"/>
    <w:rsid w:val="0061700D"/>
    <w:rsid w:val="006172A8"/>
    <w:rsid w:val="00617563"/>
    <w:rsid w:val="006175AF"/>
    <w:rsid w:val="0061798A"/>
    <w:rsid w:val="00617C5C"/>
    <w:rsid w:val="00617D21"/>
    <w:rsid w:val="00617F29"/>
    <w:rsid w:val="00620248"/>
    <w:rsid w:val="006204ED"/>
    <w:rsid w:val="00620597"/>
    <w:rsid w:val="006208BE"/>
    <w:rsid w:val="00620E3D"/>
    <w:rsid w:val="00620EEA"/>
    <w:rsid w:val="00620F74"/>
    <w:rsid w:val="00621B2B"/>
    <w:rsid w:val="00621E0C"/>
    <w:rsid w:val="00622355"/>
    <w:rsid w:val="006223B6"/>
    <w:rsid w:val="0062276E"/>
    <w:rsid w:val="006229B8"/>
    <w:rsid w:val="00622BFC"/>
    <w:rsid w:val="00622F46"/>
    <w:rsid w:val="00622FF8"/>
    <w:rsid w:val="0062323A"/>
    <w:rsid w:val="006233FD"/>
    <w:rsid w:val="00623436"/>
    <w:rsid w:val="00623627"/>
    <w:rsid w:val="00623A9E"/>
    <w:rsid w:val="006247E4"/>
    <w:rsid w:val="006249A6"/>
    <w:rsid w:val="00624F6A"/>
    <w:rsid w:val="0062589B"/>
    <w:rsid w:val="006258F1"/>
    <w:rsid w:val="00625C25"/>
    <w:rsid w:val="0062609E"/>
    <w:rsid w:val="00626721"/>
    <w:rsid w:val="00626730"/>
    <w:rsid w:val="0062694D"/>
    <w:rsid w:val="00626AEE"/>
    <w:rsid w:val="00627C3E"/>
    <w:rsid w:val="006300D8"/>
    <w:rsid w:val="006308A0"/>
    <w:rsid w:val="00630ABF"/>
    <w:rsid w:val="00630D9D"/>
    <w:rsid w:val="00630F30"/>
    <w:rsid w:val="006310F3"/>
    <w:rsid w:val="006315E0"/>
    <w:rsid w:val="0063162C"/>
    <w:rsid w:val="00631B93"/>
    <w:rsid w:val="00631D56"/>
    <w:rsid w:val="00631E90"/>
    <w:rsid w:val="00632409"/>
    <w:rsid w:val="00632861"/>
    <w:rsid w:val="00633717"/>
    <w:rsid w:val="00633AAC"/>
    <w:rsid w:val="00633E5D"/>
    <w:rsid w:val="00633F5F"/>
    <w:rsid w:val="006341BA"/>
    <w:rsid w:val="006348A8"/>
    <w:rsid w:val="00634BEB"/>
    <w:rsid w:val="0063503E"/>
    <w:rsid w:val="00635525"/>
    <w:rsid w:val="00635A7B"/>
    <w:rsid w:val="0063622F"/>
    <w:rsid w:val="00636488"/>
    <w:rsid w:val="006364ED"/>
    <w:rsid w:val="006367E4"/>
    <w:rsid w:val="00637350"/>
    <w:rsid w:val="00637567"/>
    <w:rsid w:val="00637D99"/>
    <w:rsid w:val="00637F50"/>
    <w:rsid w:val="0064008E"/>
    <w:rsid w:val="00640A69"/>
    <w:rsid w:val="00640C5B"/>
    <w:rsid w:val="00640CD2"/>
    <w:rsid w:val="006410BA"/>
    <w:rsid w:val="00641387"/>
    <w:rsid w:val="0064168B"/>
    <w:rsid w:val="006416D5"/>
    <w:rsid w:val="00641735"/>
    <w:rsid w:val="0064183F"/>
    <w:rsid w:val="006418E2"/>
    <w:rsid w:val="00641A49"/>
    <w:rsid w:val="00641C5F"/>
    <w:rsid w:val="00642D31"/>
    <w:rsid w:val="00642ECF"/>
    <w:rsid w:val="00643BA2"/>
    <w:rsid w:val="00644219"/>
    <w:rsid w:val="006442FD"/>
    <w:rsid w:val="00644B60"/>
    <w:rsid w:val="00644D7F"/>
    <w:rsid w:val="006454EA"/>
    <w:rsid w:val="00645A14"/>
    <w:rsid w:val="00645A2B"/>
    <w:rsid w:val="00646118"/>
    <w:rsid w:val="00646574"/>
    <w:rsid w:val="00646949"/>
    <w:rsid w:val="00647482"/>
    <w:rsid w:val="006475CB"/>
    <w:rsid w:val="006477A3"/>
    <w:rsid w:val="00647B07"/>
    <w:rsid w:val="00647BB4"/>
    <w:rsid w:val="00647BC6"/>
    <w:rsid w:val="00647DE8"/>
    <w:rsid w:val="0065000A"/>
    <w:rsid w:val="006503C8"/>
    <w:rsid w:val="006506DB"/>
    <w:rsid w:val="00650C75"/>
    <w:rsid w:val="0065124E"/>
    <w:rsid w:val="00651AD4"/>
    <w:rsid w:val="00651DC0"/>
    <w:rsid w:val="006524CA"/>
    <w:rsid w:val="0065292E"/>
    <w:rsid w:val="00652F36"/>
    <w:rsid w:val="00653092"/>
    <w:rsid w:val="0065346C"/>
    <w:rsid w:val="00653D18"/>
    <w:rsid w:val="00653E40"/>
    <w:rsid w:val="00653F47"/>
    <w:rsid w:val="0065444E"/>
    <w:rsid w:val="00654D0A"/>
    <w:rsid w:val="00654D90"/>
    <w:rsid w:val="006556DE"/>
    <w:rsid w:val="006557AB"/>
    <w:rsid w:val="00655A96"/>
    <w:rsid w:val="00655F52"/>
    <w:rsid w:val="00656154"/>
    <w:rsid w:val="0065631D"/>
    <w:rsid w:val="0065666D"/>
    <w:rsid w:val="006566B5"/>
    <w:rsid w:val="006570C7"/>
    <w:rsid w:val="0065779F"/>
    <w:rsid w:val="006577E6"/>
    <w:rsid w:val="00657B35"/>
    <w:rsid w:val="00657FE5"/>
    <w:rsid w:val="006601E4"/>
    <w:rsid w:val="006603B1"/>
    <w:rsid w:val="006608F1"/>
    <w:rsid w:val="00660A59"/>
    <w:rsid w:val="00660AF3"/>
    <w:rsid w:val="00660C06"/>
    <w:rsid w:val="00660C93"/>
    <w:rsid w:val="00660E57"/>
    <w:rsid w:val="00661ACE"/>
    <w:rsid w:val="00661CC0"/>
    <w:rsid w:val="006621A9"/>
    <w:rsid w:val="006624CB"/>
    <w:rsid w:val="0066271E"/>
    <w:rsid w:val="00662CD3"/>
    <w:rsid w:val="00662CEF"/>
    <w:rsid w:val="00662CF3"/>
    <w:rsid w:val="0066359C"/>
    <w:rsid w:val="00663C6F"/>
    <w:rsid w:val="00663CEB"/>
    <w:rsid w:val="00663D11"/>
    <w:rsid w:val="006641C2"/>
    <w:rsid w:val="006654FA"/>
    <w:rsid w:val="00665A67"/>
    <w:rsid w:val="00665B4B"/>
    <w:rsid w:val="00665F68"/>
    <w:rsid w:val="0066625D"/>
    <w:rsid w:val="006669CE"/>
    <w:rsid w:val="00666A7D"/>
    <w:rsid w:val="00666AC3"/>
    <w:rsid w:val="00667303"/>
    <w:rsid w:val="0066799A"/>
    <w:rsid w:val="00667C3D"/>
    <w:rsid w:val="00667DE6"/>
    <w:rsid w:val="006701EA"/>
    <w:rsid w:val="00670B6E"/>
    <w:rsid w:val="00671041"/>
    <w:rsid w:val="00671876"/>
    <w:rsid w:val="00671A46"/>
    <w:rsid w:val="00671D28"/>
    <w:rsid w:val="00671F06"/>
    <w:rsid w:val="00672561"/>
    <w:rsid w:val="00672716"/>
    <w:rsid w:val="00672834"/>
    <w:rsid w:val="00672E38"/>
    <w:rsid w:val="00672F62"/>
    <w:rsid w:val="0067313B"/>
    <w:rsid w:val="00673871"/>
    <w:rsid w:val="00673FCB"/>
    <w:rsid w:val="0067407E"/>
    <w:rsid w:val="00674355"/>
    <w:rsid w:val="006748FB"/>
    <w:rsid w:val="00674A14"/>
    <w:rsid w:val="00674B12"/>
    <w:rsid w:val="00674B66"/>
    <w:rsid w:val="00674C45"/>
    <w:rsid w:val="00674EA3"/>
    <w:rsid w:val="006751CB"/>
    <w:rsid w:val="00676414"/>
    <w:rsid w:val="006769B7"/>
    <w:rsid w:val="00676B89"/>
    <w:rsid w:val="006770AD"/>
    <w:rsid w:val="006770C5"/>
    <w:rsid w:val="006771A1"/>
    <w:rsid w:val="006774E2"/>
    <w:rsid w:val="006776A0"/>
    <w:rsid w:val="00677778"/>
    <w:rsid w:val="00677DE4"/>
    <w:rsid w:val="006803C6"/>
    <w:rsid w:val="0068065D"/>
    <w:rsid w:val="00680706"/>
    <w:rsid w:val="00680E37"/>
    <w:rsid w:val="00680F7B"/>
    <w:rsid w:val="00681054"/>
    <w:rsid w:val="006811B9"/>
    <w:rsid w:val="006813EA"/>
    <w:rsid w:val="00681962"/>
    <w:rsid w:val="00681AC3"/>
    <w:rsid w:val="00681BB6"/>
    <w:rsid w:val="00681C5A"/>
    <w:rsid w:val="00681E9B"/>
    <w:rsid w:val="00681EFF"/>
    <w:rsid w:val="00682453"/>
    <w:rsid w:val="00682B07"/>
    <w:rsid w:val="00682CCD"/>
    <w:rsid w:val="00682E41"/>
    <w:rsid w:val="00682F0A"/>
    <w:rsid w:val="00682F8D"/>
    <w:rsid w:val="00682FBC"/>
    <w:rsid w:val="006831E9"/>
    <w:rsid w:val="00683277"/>
    <w:rsid w:val="00683531"/>
    <w:rsid w:val="00683EF0"/>
    <w:rsid w:val="00684A6D"/>
    <w:rsid w:val="00684AED"/>
    <w:rsid w:val="00684AEF"/>
    <w:rsid w:val="00684F71"/>
    <w:rsid w:val="006853E8"/>
    <w:rsid w:val="00685E79"/>
    <w:rsid w:val="00686B82"/>
    <w:rsid w:val="0068700C"/>
    <w:rsid w:val="006871AC"/>
    <w:rsid w:val="006872FD"/>
    <w:rsid w:val="00687685"/>
    <w:rsid w:val="00687D56"/>
    <w:rsid w:val="00687E63"/>
    <w:rsid w:val="0069021C"/>
    <w:rsid w:val="00690336"/>
    <w:rsid w:val="00690514"/>
    <w:rsid w:val="00691031"/>
    <w:rsid w:val="00691232"/>
    <w:rsid w:val="00691270"/>
    <w:rsid w:val="006918E2"/>
    <w:rsid w:val="00691945"/>
    <w:rsid w:val="00692548"/>
    <w:rsid w:val="0069257B"/>
    <w:rsid w:val="00692582"/>
    <w:rsid w:val="00692595"/>
    <w:rsid w:val="00692869"/>
    <w:rsid w:val="006931E4"/>
    <w:rsid w:val="00693742"/>
    <w:rsid w:val="00693B4A"/>
    <w:rsid w:val="00693E53"/>
    <w:rsid w:val="00694245"/>
    <w:rsid w:val="006949F1"/>
    <w:rsid w:val="00694E56"/>
    <w:rsid w:val="006955ED"/>
    <w:rsid w:val="006957E6"/>
    <w:rsid w:val="00695ECE"/>
    <w:rsid w:val="00696AED"/>
    <w:rsid w:val="00696B0D"/>
    <w:rsid w:val="00697449"/>
    <w:rsid w:val="006977EA"/>
    <w:rsid w:val="006977EE"/>
    <w:rsid w:val="006A0026"/>
    <w:rsid w:val="006A0562"/>
    <w:rsid w:val="006A0724"/>
    <w:rsid w:val="006A073F"/>
    <w:rsid w:val="006A0A00"/>
    <w:rsid w:val="006A0E25"/>
    <w:rsid w:val="006A1230"/>
    <w:rsid w:val="006A13C0"/>
    <w:rsid w:val="006A13E1"/>
    <w:rsid w:val="006A239B"/>
    <w:rsid w:val="006A25DE"/>
    <w:rsid w:val="006A29CD"/>
    <w:rsid w:val="006A2C86"/>
    <w:rsid w:val="006A2FF9"/>
    <w:rsid w:val="006A339F"/>
    <w:rsid w:val="006A39F4"/>
    <w:rsid w:val="006A4A2C"/>
    <w:rsid w:val="006A4AD4"/>
    <w:rsid w:val="006A4B53"/>
    <w:rsid w:val="006A4C8C"/>
    <w:rsid w:val="006A4CEC"/>
    <w:rsid w:val="006A5300"/>
    <w:rsid w:val="006A5590"/>
    <w:rsid w:val="006A5729"/>
    <w:rsid w:val="006A5794"/>
    <w:rsid w:val="006A5927"/>
    <w:rsid w:val="006A5A0E"/>
    <w:rsid w:val="006A5DDF"/>
    <w:rsid w:val="006A6448"/>
    <w:rsid w:val="006A6BC4"/>
    <w:rsid w:val="006A6D7A"/>
    <w:rsid w:val="006A743D"/>
    <w:rsid w:val="006A7D56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A87"/>
    <w:rsid w:val="006B1C1A"/>
    <w:rsid w:val="006B2650"/>
    <w:rsid w:val="006B292D"/>
    <w:rsid w:val="006B2FBC"/>
    <w:rsid w:val="006B3AFB"/>
    <w:rsid w:val="006B3E3A"/>
    <w:rsid w:val="006B4043"/>
    <w:rsid w:val="006B43A2"/>
    <w:rsid w:val="006B47AF"/>
    <w:rsid w:val="006B4B28"/>
    <w:rsid w:val="006B4D2B"/>
    <w:rsid w:val="006B4E4F"/>
    <w:rsid w:val="006B60FA"/>
    <w:rsid w:val="006B62A2"/>
    <w:rsid w:val="006B645C"/>
    <w:rsid w:val="006B6576"/>
    <w:rsid w:val="006B66E2"/>
    <w:rsid w:val="006B6ACB"/>
    <w:rsid w:val="006B6DD8"/>
    <w:rsid w:val="006B6E0E"/>
    <w:rsid w:val="006B792E"/>
    <w:rsid w:val="006B7C71"/>
    <w:rsid w:val="006B7C8E"/>
    <w:rsid w:val="006C0938"/>
    <w:rsid w:val="006C1481"/>
    <w:rsid w:val="006C1498"/>
    <w:rsid w:val="006C16C4"/>
    <w:rsid w:val="006C1A77"/>
    <w:rsid w:val="006C1B65"/>
    <w:rsid w:val="006C1FA1"/>
    <w:rsid w:val="006C29D2"/>
    <w:rsid w:val="006C2BD3"/>
    <w:rsid w:val="006C2CCC"/>
    <w:rsid w:val="006C2E14"/>
    <w:rsid w:val="006C2F63"/>
    <w:rsid w:val="006C3119"/>
    <w:rsid w:val="006C3597"/>
    <w:rsid w:val="006C382C"/>
    <w:rsid w:val="006C3F68"/>
    <w:rsid w:val="006C49D8"/>
    <w:rsid w:val="006C4D90"/>
    <w:rsid w:val="006C5357"/>
    <w:rsid w:val="006C5FF4"/>
    <w:rsid w:val="006C6138"/>
    <w:rsid w:val="006C616F"/>
    <w:rsid w:val="006C623C"/>
    <w:rsid w:val="006C66B7"/>
    <w:rsid w:val="006C734F"/>
    <w:rsid w:val="006C74C2"/>
    <w:rsid w:val="006C777B"/>
    <w:rsid w:val="006C7910"/>
    <w:rsid w:val="006C798A"/>
    <w:rsid w:val="006C79C8"/>
    <w:rsid w:val="006C7BBB"/>
    <w:rsid w:val="006C7CA2"/>
    <w:rsid w:val="006C7D17"/>
    <w:rsid w:val="006C7E56"/>
    <w:rsid w:val="006D06C8"/>
    <w:rsid w:val="006D07EE"/>
    <w:rsid w:val="006D08C2"/>
    <w:rsid w:val="006D08DD"/>
    <w:rsid w:val="006D0C9C"/>
    <w:rsid w:val="006D0CCC"/>
    <w:rsid w:val="006D0E0C"/>
    <w:rsid w:val="006D1024"/>
    <w:rsid w:val="006D107C"/>
    <w:rsid w:val="006D15FE"/>
    <w:rsid w:val="006D1712"/>
    <w:rsid w:val="006D1C4E"/>
    <w:rsid w:val="006D2137"/>
    <w:rsid w:val="006D287C"/>
    <w:rsid w:val="006D2B73"/>
    <w:rsid w:val="006D2D5F"/>
    <w:rsid w:val="006D2E16"/>
    <w:rsid w:val="006D32F7"/>
    <w:rsid w:val="006D3C69"/>
    <w:rsid w:val="006D3E9F"/>
    <w:rsid w:val="006D46C0"/>
    <w:rsid w:val="006D48C7"/>
    <w:rsid w:val="006D4925"/>
    <w:rsid w:val="006D4DA4"/>
    <w:rsid w:val="006D4E5C"/>
    <w:rsid w:val="006D4E82"/>
    <w:rsid w:val="006D4F13"/>
    <w:rsid w:val="006D545A"/>
    <w:rsid w:val="006D56A9"/>
    <w:rsid w:val="006D5D5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803"/>
    <w:rsid w:val="006E0589"/>
    <w:rsid w:val="006E06F3"/>
    <w:rsid w:val="006E09FE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ADD"/>
    <w:rsid w:val="006E1EF6"/>
    <w:rsid w:val="006E1F99"/>
    <w:rsid w:val="006E21CC"/>
    <w:rsid w:val="006E21E8"/>
    <w:rsid w:val="006E2397"/>
    <w:rsid w:val="006E27DC"/>
    <w:rsid w:val="006E295A"/>
    <w:rsid w:val="006E2B45"/>
    <w:rsid w:val="006E2D30"/>
    <w:rsid w:val="006E2E1A"/>
    <w:rsid w:val="006E35E5"/>
    <w:rsid w:val="006E3A4F"/>
    <w:rsid w:val="006E482F"/>
    <w:rsid w:val="006E521E"/>
    <w:rsid w:val="006E561B"/>
    <w:rsid w:val="006E5817"/>
    <w:rsid w:val="006E5BA8"/>
    <w:rsid w:val="006E5DBF"/>
    <w:rsid w:val="006E5EA2"/>
    <w:rsid w:val="006E61FF"/>
    <w:rsid w:val="006E64A4"/>
    <w:rsid w:val="006E6A16"/>
    <w:rsid w:val="006E6B19"/>
    <w:rsid w:val="006E6E03"/>
    <w:rsid w:val="006E76C7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1A05"/>
    <w:rsid w:val="006F1C67"/>
    <w:rsid w:val="006F2147"/>
    <w:rsid w:val="006F215E"/>
    <w:rsid w:val="006F2238"/>
    <w:rsid w:val="006F25F5"/>
    <w:rsid w:val="006F26AE"/>
    <w:rsid w:val="006F2D51"/>
    <w:rsid w:val="006F3782"/>
    <w:rsid w:val="006F3840"/>
    <w:rsid w:val="006F390D"/>
    <w:rsid w:val="006F3C4F"/>
    <w:rsid w:val="006F3D91"/>
    <w:rsid w:val="006F3EB1"/>
    <w:rsid w:val="006F43A2"/>
    <w:rsid w:val="006F4981"/>
    <w:rsid w:val="006F4C5D"/>
    <w:rsid w:val="006F52FF"/>
    <w:rsid w:val="006F5446"/>
    <w:rsid w:val="006F5613"/>
    <w:rsid w:val="006F5842"/>
    <w:rsid w:val="006F58BC"/>
    <w:rsid w:val="006F5CCF"/>
    <w:rsid w:val="006F64BD"/>
    <w:rsid w:val="006F6684"/>
    <w:rsid w:val="006F693D"/>
    <w:rsid w:val="006F702E"/>
    <w:rsid w:val="006F71D4"/>
    <w:rsid w:val="006F7498"/>
    <w:rsid w:val="006F7506"/>
    <w:rsid w:val="006F7E76"/>
    <w:rsid w:val="007004C3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79E"/>
    <w:rsid w:val="0070289B"/>
    <w:rsid w:val="00702A65"/>
    <w:rsid w:val="0070321D"/>
    <w:rsid w:val="00703318"/>
    <w:rsid w:val="0070337B"/>
    <w:rsid w:val="00703464"/>
    <w:rsid w:val="00703934"/>
    <w:rsid w:val="00703D04"/>
    <w:rsid w:val="00704526"/>
    <w:rsid w:val="00704637"/>
    <w:rsid w:val="00704742"/>
    <w:rsid w:val="00704C0B"/>
    <w:rsid w:val="007051F2"/>
    <w:rsid w:val="007052C8"/>
    <w:rsid w:val="00705530"/>
    <w:rsid w:val="00705B40"/>
    <w:rsid w:val="0070622E"/>
    <w:rsid w:val="00706CA5"/>
    <w:rsid w:val="007070D3"/>
    <w:rsid w:val="007072D5"/>
    <w:rsid w:val="00707CF4"/>
    <w:rsid w:val="007106B1"/>
    <w:rsid w:val="00710725"/>
    <w:rsid w:val="0071078B"/>
    <w:rsid w:val="007108B0"/>
    <w:rsid w:val="007109BF"/>
    <w:rsid w:val="00710D2B"/>
    <w:rsid w:val="00711252"/>
    <w:rsid w:val="00711806"/>
    <w:rsid w:val="0071195A"/>
    <w:rsid w:val="00711FB7"/>
    <w:rsid w:val="00712EE5"/>
    <w:rsid w:val="007136C3"/>
    <w:rsid w:val="00713929"/>
    <w:rsid w:val="00714164"/>
    <w:rsid w:val="007141E5"/>
    <w:rsid w:val="00714367"/>
    <w:rsid w:val="007143A1"/>
    <w:rsid w:val="007143D1"/>
    <w:rsid w:val="007144E7"/>
    <w:rsid w:val="0071453C"/>
    <w:rsid w:val="00714997"/>
    <w:rsid w:val="00714A37"/>
    <w:rsid w:val="00715123"/>
    <w:rsid w:val="00715820"/>
    <w:rsid w:val="00715D68"/>
    <w:rsid w:val="00715FD3"/>
    <w:rsid w:val="00716403"/>
    <w:rsid w:val="007165A4"/>
    <w:rsid w:val="00716F48"/>
    <w:rsid w:val="00717045"/>
    <w:rsid w:val="00717A05"/>
    <w:rsid w:val="00717B1D"/>
    <w:rsid w:val="00717C43"/>
    <w:rsid w:val="00717C69"/>
    <w:rsid w:val="00717CCD"/>
    <w:rsid w:val="00720E97"/>
    <w:rsid w:val="00720EED"/>
    <w:rsid w:val="0072113D"/>
    <w:rsid w:val="00721A2D"/>
    <w:rsid w:val="00721B3F"/>
    <w:rsid w:val="00721D51"/>
    <w:rsid w:val="00721F83"/>
    <w:rsid w:val="00721FFA"/>
    <w:rsid w:val="00722054"/>
    <w:rsid w:val="007224D9"/>
    <w:rsid w:val="007225CF"/>
    <w:rsid w:val="00722C1C"/>
    <w:rsid w:val="00723471"/>
    <w:rsid w:val="00723638"/>
    <w:rsid w:val="007236C2"/>
    <w:rsid w:val="00723C61"/>
    <w:rsid w:val="00723E80"/>
    <w:rsid w:val="00724250"/>
    <w:rsid w:val="00724251"/>
    <w:rsid w:val="00724389"/>
    <w:rsid w:val="00724905"/>
    <w:rsid w:val="007249E2"/>
    <w:rsid w:val="00724AF3"/>
    <w:rsid w:val="00724B19"/>
    <w:rsid w:val="00724F8E"/>
    <w:rsid w:val="0072505F"/>
    <w:rsid w:val="00725126"/>
    <w:rsid w:val="00725AA7"/>
    <w:rsid w:val="00725B25"/>
    <w:rsid w:val="00725D0A"/>
    <w:rsid w:val="0072618F"/>
    <w:rsid w:val="007262F6"/>
    <w:rsid w:val="0072660A"/>
    <w:rsid w:val="0072664C"/>
    <w:rsid w:val="00726AF2"/>
    <w:rsid w:val="00726CF6"/>
    <w:rsid w:val="007276E0"/>
    <w:rsid w:val="00727868"/>
    <w:rsid w:val="00727910"/>
    <w:rsid w:val="00727BD8"/>
    <w:rsid w:val="007304B5"/>
    <w:rsid w:val="00730710"/>
    <w:rsid w:val="0073075C"/>
    <w:rsid w:val="00730CC7"/>
    <w:rsid w:val="00730F1C"/>
    <w:rsid w:val="007313DA"/>
    <w:rsid w:val="00731556"/>
    <w:rsid w:val="00731749"/>
    <w:rsid w:val="00731C35"/>
    <w:rsid w:val="00731F6A"/>
    <w:rsid w:val="00732046"/>
    <w:rsid w:val="007324E2"/>
    <w:rsid w:val="007327A5"/>
    <w:rsid w:val="00733085"/>
    <w:rsid w:val="00733291"/>
    <w:rsid w:val="00733A2D"/>
    <w:rsid w:val="00733CCB"/>
    <w:rsid w:val="00733D65"/>
    <w:rsid w:val="007346FA"/>
    <w:rsid w:val="00734ED8"/>
    <w:rsid w:val="00735566"/>
    <w:rsid w:val="0073571F"/>
    <w:rsid w:val="007357FC"/>
    <w:rsid w:val="0073584F"/>
    <w:rsid w:val="00735958"/>
    <w:rsid w:val="00735A60"/>
    <w:rsid w:val="00736050"/>
    <w:rsid w:val="0073619B"/>
    <w:rsid w:val="00736653"/>
    <w:rsid w:val="00736948"/>
    <w:rsid w:val="007370FF"/>
    <w:rsid w:val="00737123"/>
    <w:rsid w:val="007375B3"/>
    <w:rsid w:val="007377C7"/>
    <w:rsid w:val="0073788D"/>
    <w:rsid w:val="007378FC"/>
    <w:rsid w:val="00737EC6"/>
    <w:rsid w:val="00740456"/>
    <w:rsid w:val="0074063A"/>
    <w:rsid w:val="00740B41"/>
    <w:rsid w:val="00740B75"/>
    <w:rsid w:val="00741540"/>
    <w:rsid w:val="007424B9"/>
    <w:rsid w:val="007424DE"/>
    <w:rsid w:val="00742B92"/>
    <w:rsid w:val="0074301B"/>
    <w:rsid w:val="007434BB"/>
    <w:rsid w:val="00743995"/>
    <w:rsid w:val="00743C62"/>
    <w:rsid w:val="00743DEF"/>
    <w:rsid w:val="00744083"/>
    <w:rsid w:val="0074447A"/>
    <w:rsid w:val="0074464D"/>
    <w:rsid w:val="00745003"/>
    <w:rsid w:val="00745281"/>
    <w:rsid w:val="007453F4"/>
    <w:rsid w:val="007459D4"/>
    <w:rsid w:val="00746013"/>
    <w:rsid w:val="007460A6"/>
    <w:rsid w:val="0074663F"/>
    <w:rsid w:val="00746D01"/>
    <w:rsid w:val="00747678"/>
    <w:rsid w:val="007476F1"/>
    <w:rsid w:val="0074779E"/>
    <w:rsid w:val="0074797C"/>
    <w:rsid w:val="00747B41"/>
    <w:rsid w:val="00747D83"/>
    <w:rsid w:val="007505D9"/>
    <w:rsid w:val="00750682"/>
    <w:rsid w:val="00750B26"/>
    <w:rsid w:val="007510D2"/>
    <w:rsid w:val="00751158"/>
    <w:rsid w:val="007517F2"/>
    <w:rsid w:val="00751910"/>
    <w:rsid w:val="00751A48"/>
    <w:rsid w:val="00751AD7"/>
    <w:rsid w:val="00752776"/>
    <w:rsid w:val="007528E7"/>
    <w:rsid w:val="0075296A"/>
    <w:rsid w:val="007529A6"/>
    <w:rsid w:val="00752A35"/>
    <w:rsid w:val="00753FB6"/>
    <w:rsid w:val="00754913"/>
    <w:rsid w:val="00754BF7"/>
    <w:rsid w:val="00754D2B"/>
    <w:rsid w:val="00754F09"/>
    <w:rsid w:val="00755106"/>
    <w:rsid w:val="007553DB"/>
    <w:rsid w:val="0075580E"/>
    <w:rsid w:val="0075584D"/>
    <w:rsid w:val="007558C2"/>
    <w:rsid w:val="00756BCE"/>
    <w:rsid w:val="00756E50"/>
    <w:rsid w:val="0075717D"/>
    <w:rsid w:val="007572FB"/>
    <w:rsid w:val="0075770A"/>
    <w:rsid w:val="00757764"/>
    <w:rsid w:val="0075796A"/>
    <w:rsid w:val="00760429"/>
    <w:rsid w:val="007605A8"/>
    <w:rsid w:val="00760AEA"/>
    <w:rsid w:val="00760E1D"/>
    <w:rsid w:val="007616E4"/>
    <w:rsid w:val="00762252"/>
    <w:rsid w:val="00762BA5"/>
    <w:rsid w:val="0076306E"/>
    <w:rsid w:val="0076321F"/>
    <w:rsid w:val="0076377E"/>
    <w:rsid w:val="00763948"/>
    <w:rsid w:val="007642A0"/>
    <w:rsid w:val="0076472F"/>
    <w:rsid w:val="00764D05"/>
    <w:rsid w:val="00764D86"/>
    <w:rsid w:val="00764F88"/>
    <w:rsid w:val="0076547A"/>
    <w:rsid w:val="00765A3F"/>
    <w:rsid w:val="00765D24"/>
    <w:rsid w:val="00765EC6"/>
    <w:rsid w:val="00765F12"/>
    <w:rsid w:val="00766D76"/>
    <w:rsid w:val="00766E67"/>
    <w:rsid w:val="00767138"/>
    <w:rsid w:val="0076757B"/>
    <w:rsid w:val="00767BA1"/>
    <w:rsid w:val="007706C9"/>
    <w:rsid w:val="00770881"/>
    <w:rsid w:val="00770B72"/>
    <w:rsid w:val="00770BF2"/>
    <w:rsid w:val="007717BA"/>
    <w:rsid w:val="007718F9"/>
    <w:rsid w:val="00772152"/>
    <w:rsid w:val="0077263D"/>
    <w:rsid w:val="00772E3B"/>
    <w:rsid w:val="0077370D"/>
    <w:rsid w:val="00773908"/>
    <w:rsid w:val="0077426C"/>
    <w:rsid w:val="00774380"/>
    <w:rsid w:val="007744F8"/>
    <w:rsid w:val="00774EA8"/>
    <w:rsid w:val="00774F14"/>
    <w:rsid w:val="00775302"/>
    <w:rsid w:val="00775363"/>
    <w:rsid w:val="007754D7"/>
    <w:rsid w:val="007757FD"/>
    <w:rsid w:val="00775BDD"/>
    <w:rsid w:val="007768BB"/>
    <w:rsid w:val="00776F26"/>
    <w:rsid w:val="0077749C"/>
    <w:rsid w:val="0077757C"/>
    <w:rsid w:val="007777D5"/>
    <w:rsid w:val="0077786D"/>
    <w:rsid w:val="00777D82"/>
    <w:rsid w:val="00777D8B"/>
    <w:rsid w:val="0078020C"/>
    <w:rsid w:val="00780A27"/>
    <w:rsid w:val="00780A38"/>
    <w:rsid w:val="00780ABD"/>
    <w:rsid w:val="007810DE"/>
    <w:rsid w:val="00781257"/>
    <w:rsid w:val="00781606"/>
    <w:rsid w:val="007817B9"/>
    <w:rsid w:val="00781BD8"/>
    <w:rsid w:val="00781D1D"/>
    <w:rsid w:val="007822BB"/>
    <w:rsid w:val="00782729"/>
    <w:rsid w:val="00782D5F"/>
    <w:rsid w:val="00782F89"/>
    <w:rsid w:val="0078315A"/>
    <w:rsid w:val="007833FC"/>
    <w:rsid w:val="00783445"/>
    <w:rsid w:val="0078389F"/>
    <w:rsid w:val="007840FA"/>
    <w:rsid w:val="00784582"/>
    <w:rsid w:val="00784AA9"/>
    <w:rsid w:val="00784E4F"/>
    <w:rsid w:val="00785552"/>
    <w:rsid w:val="007856AE"/>
    <w:rsid w:val="007860CD"/>
    <w:rsid w:val="00786796"/>
    <w:rsid w:val="00786B61"/>
    <w:rsid w:val="00786F99"/>
    <w:rsid w:val="007871B5"/>
    <w:rsid w:val="007872E6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B"/>
    <w:rsid w:val="00790818"/>
    <w:rsid w:val="007909FE"/>
    <w:rsid w:val="00790E2E"/>
    <w:rsid w:val="0079127E"/>
    <w:rsid w:val="007920E1"/>
    <w:rsid w:val="00792719"/>
    <w:rsid w:val="007927E9"/>
    <w:rsid w:val="0079295D"/>
    <w:rsid w:val="0079301E"/>
    <w:rsid w:val="007930EC"/>
    <w:rsid w:val="00793242"/>
    <w:rsid w:val="00793341"/>
    <w:rsid w:val="00793999"/>
    <w:rsid w:val="00793C25"/>
    <w:rsid w:val="00793E91"/>
    <w:rsid w:val="00794A4B"/>
    <w:rsid w:val="00795211"/>
    <w:rsid w:val="007953F2"/>
    <w:rsid w:val="007955F5"/>
    <w:rsid w:val="0079576E"/>
    <w:rsid w:val="00795FFE"/>
    <w:rsid w:val="00797081"/>
    <w:rsid w:val="0079727A"/>
    <w:rsid w:val="007977F8"/>
    <w:rsid w:val="007A02E3"/>
    <w:rsid w:val="007A0960"/>
    <w:rsid w:val="007A0C7C"/>
    <w:rsid w:val="007A11C6"/>
    <w:rsid w:val="007A1471"/>
    <w:rsid w:val="007A1580"/>
    <w:rsid w:val="007A168A"/>
    <w:rsid w:val="007A1CCD"/>
    <w:rsid w:val="007A20B4"/>
    <w:rsid w:val="007A21AA"/>
    <w:rsid w:val="007A27B4"/>
    <w:rsid w:val="007A30A9"/>
    <w:rsid w:val="007A337D"/>
    <w:rsid w:val="007A3587"/>
    <w:rsid w:val="007A35BC"/>
    <w:rsid w:val="007A38BE"/>
    <w:rsid w:val="007A5133"/>
    <w:rsid w:val="007A54DF"/>
    <w:rsid w:val="007A57A0"/>
    <w:rsid w:val="007A5CE9"/>
    <w:rsid w:val="007A60FD"/>
    <w:rsid w:val="007A6654"/>
    <w:rsid w:val="007A701C"/>
    <w:rsid w:val="007A754A"/>
    <w:rsid w:val="007A76C8"/>
    <w:rsid w:val="007A7901"/>
    <w:rsid w:val="007A7AD1"/>
    <w:rsid w:val="007A7E7F"/>
    <w:rsid w:val="007B0950"/>
    <w:rsid w:val="007B0A51"/>
    <w:rsid w:val="007B1205"/>
    <w:rsid w:val="007B1457"/>
    <w:rsid w:val="007B15F2"/>
    <w:rsid w:val="007B1DFC"/>
    <w:rsid w:val="007B1FFF"/>
    <w:rsid w:val="007B202D"/>
    <w:rsid w:val="007B21FA"/>
    <w:rsid w:val="007B2582"/>
    <w:rsid w:val="007B264D"/>
    <w:rsid w:val="007B272E"/>
    <w:rsid w:val="007B2B75"/>
    <w:rsid w:val="007B2C51"/>
    <w:rsid w:val="007B2D29"/>
    <w:rsid w:val="007B2E9A"/>
    <w:rsid w:val="007B324A"/>
    <w:rsid w:val="007B327D"/>
    <w:rsid w:val="007B3485"/>
    <w:rsid w:val="007B3F27"/>
    <w:rsid w:val="007B3FD2"/>
    <w:rsid w:val="007B44F5"/>
    <w:rsid w:val="007B47D5"/>
    <w:rsid w:val="007B4BF1"/>
    <w:rsid w:val="007B5375"/>
    <w:rsid w:val="007B550C"/>
    <w:rsid w:val="007B5E88"/>
    <w:rsid w:val="007B7B61"/>
    <w:rsid w:val="007B7C9B"/>
    <w:rsid w:val="007B7E0E"/>
    <w:rsid w:val="007B7E39"/>
    <w:rsid w:val="007C0022"/>
    <w:rsid w:val="007C029C"/>
    <w:rsid w:val="007C02B1"/>
    <w:rsid w:val="007C036D"/>
    <w:rsid w:val="007C06A2"/>
    <w:rsid w:val="007C07F1"/>
    <w:rsid w:val="007C0834"/>
    <w:rsid w:val="007C0C22"/>
    <w:rsid w:val="007C1CF0"/>
    <w:rsid w:val="007C1CF7"/>
    <w:rsid w:val="007C2108"/>
    <w:rsid w:val="007C2780"/>
    <w:rsid w:val="007C294C"/>
    <w:rsid w:val="007C2B78"/>
    <w:rsid w:val="007C2E90"/>
    <w:rsid w:val="007C30AF"/>
    <w:rsid w:val="007C3295"/>
    <w:rsid w:val="007C3346"/>
    <w:rsid w:val="007C35F9"/>
    <w:rsid w:val="007C3BF1"/>
    <w:rsid w:val="007C3E8A"/>
    <w:rsid w:val="007C3E9C"/>
    <w:rsid w:val="007C48D5"/>
    <w:rsid w:val="007C4A1F"/>
    <w:rsid w:val="007C4A64"/>
    <w:rsid w:val="007C4B6D"/>
    <w:rsid w:val="007C575F"/>
    <w:rsid w:val="007C5860"/>
    <w:rsid w:val="007C5901"/>
    <w:rsid w:val="007C5B74"/>
    <w:rsid w:val="007C5E23"/>
    <w:rsid w:val="007C6777"/>
    <w:rsid w:val="007C6877"/>
    <w:rsid w:val="007C6BBD"/>
    <w:rsid w:val="007C6CD9"/>
    <w:rsid w:val="007C70D9"/>
    <w:rsid w:val="007C71ED"/>
    <w:rsid w:val="007C768A"/>
    <w:rsid w:val="007C7B5C"/>
    <w:rsid w:val="007C7B5D"/>
    <w:rsid w:val="007C7BF7"/>
    <w:rsid w:val="007C7D8C"/>
    <w:rsid w:val="007D001C"/>
    <w:rsid w:val="007D03AD"/>
    <w:rsid w:val="007D0927"/>
    <w:rsid w:val="007D115B"/>
    <w:rsid w:val="007D121D"/>
    <w:rsid w:val="007D13C2"/>
    <w:rsid w:val="007D1821"/>
    <w:rsid w:val="007D1AE4"/>
    <w:rsid w:val="007D2212"/>
    <w:rsid w:val="007D22AB"/>
    <w:rsid w:val="007D25CF"/>
    <w:rsid w:val="007D26C3"/>
    <w:rsid w:val="007D27CE"/>
    <w:rsid w:val="007D2C34"/>
    <w:rsid w:val="007D3474"/>
    <w:rsid w:val="007D39E5"/>
    <w:rsid w:val="007D3F92"/>
    <w:rsid w:val="007D421B"/>
    <w:rsid w:val="007D42BD"/>
    <w:rsid w:val="007D4349"/>
    <w:rsid w:val="007D4559"/>
    <w:rsid w:val="007D4573"/>
    <w:rsid w:val="007D4669"/>
    <w:rsid w:val="007D50CE"/>
    <w:rsid w:val="007D5944"/>
    <w:rsid w:val="007D5D83"/>
    <w:rsid w:val="007D65AB"/>
    <w:rsid w:val="007D6716"/>
    <w:rsid w:val="007D6FD3"/>
    <w:rsid w:val="007D70C6"/>
    <w:rsid w:val="007D7411"/>
    <w:rsid w:val="007D759C"/>
    <w:rsid w:val="007D7759"/>
    <w:rsid w:val="007D7A66"/>
    <w:rsid w:val="007D7BC0"/>
    <w:rsid w:val="007D7C69"/>
    <w:rsid w:val="007E0027"/>
    <w:rsid w:val="007E0593"/>
    <w:rsid w:val="007E0603"/>
    <w:rsid w:val="007E0B33"/>
    <w:rsid w:val="007E0D0C"/>
    <w:rsid w:val="007E0F95"/>
    <w:rsid w:val="007E1317"/>
    <w:rsid w:val="007E2E54"/>
    <w:rsid w:val="007E2E79"/>
    <w:rsid w:val="007E332C"/>
    <w:rsid w:val="007E3D21"/>
    <w:rsid w:val="007E3DA5"/>
    <w:rsid w:val="007E4128"/>
    <w:rsid w:val="007E4133"/>
    <w:rsid w:val="007E4431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D91"/>
    <w:rsid w:val="007E5DD5"/>
    <w:rsid w:val="007E6884"/>
    <w:rsid w:val="007E6A03"/>
    <w:rsid w:val="007E6E92"/>
    <w:rsid w:val="007E7017"/>
    <w:rsid w:val="007E73E0"/>
    <w:rsid w:val="007E7CCE"/>
    <w:rsid w:val="007E7D66"/>
    <w:rsid w:val="007F0147"/>
    <w:rsid w:val="007F06E2"/>
    <w:rsid w:val="007F078A"/>
    <w:rsid w:val="007F086F"/>
    <w:rsid w:val="007F0F89"/>
    <w:rsid w:val="007F15CC"/>
    <w:rsid w:val="007F15FD"/>
    <w:rsid w:val="007F18DC"/>
    <w:rsid w:val="007F1A2C"/>
    <w:rsid w:val="007F1CAE"/>
    <w:rsid w:val="007F1E7B"/>
    <w:rsid w:val="007F2375"/>
    <w:rsid w:val="007F2C36"/>
    <w:rsid w:val="007F329F"/>
    <w:rsid w:val="007F427E"/>
    <w:rsid w:val="007F4BDE"/>
    <w:rsid w:val="007F549A"/>
    <w:rsid w:val="007F5679"/>
    <w:rsid w:val="007F586B"/>
    <w:rsid w:val="007F5971"/>
    <w:rsid w:val="007F5EE8"/>
    <w:rsid w:val="007F615A"/>
    <w:rsid w:val="007F663C"/>
    <w:rsid w:val="007F6FCE"/>
    <w:rsid w:val="007F74E0"/>
    <w:rsid w:val="007F75E2"/>
    <w:rsid w:val="007F7679"/>
    <w:rsid w:val="007F78C4"/>
    <w:rsid w:val="007F7906"/>
    <w:rsid w:val="007F7A94"/>
    <w:rsid w:val="00800073"/>
    <w:rsid w:val="008000EC"/>
    <w:rsid w:val="00800138"/>
    <w:rsid w:val="00800701"/>
    <w:rsid w:val="00800BDB"/>
    <w:rsid w:val="00800BFF"/>
    <w:rsid w:val="00800C16"/>
    <w:rsid w:val="00800D5B"/>
    <w:rsid w:val="00800E01"/>
    <w:rsid w:val="00800E46"/>
    <w:rsid w:val="0080121A"/>
    <w:rsid w:val="008014C0"/>
    <w:rsid w:val="008015DA"/>
    <w:rsid w:val="00801D36"/>
    <w:rsid w:val="00801E18"/>
    <w:rsid w:val="008021D8"/>
    <w:rsid w:val="008027B9"/>
    <w:rsid w:val="00802892"/>
    <w:rsid w:val="00802A53"/>
    <w:rsid w:val="00802AF8"/>
    <w:rsid w:val="00802E76"/>
    <w:rsid w:val="00803062"/>
    <w:rsid w:val="00803240"/>
    <w:rsid w:val="0080358F"/>
    <w:rsid w:val="008035EC"/>
    <w:rsid w:val="00803659"/>
    <w:rsid w:val="008038CC"/>
    <w:rsid w:val="00803A2E"/>
    <w:rsid w:val="00803AF0"/>
    <w:rsid w:val="00803D25"/>
    <w:rsid w:val="008043D1"/>
    <w:rsid w:val="008043FE"/>
    <w:rsid w:val="00804807"/>
    <w:rsid w:val="00804D49"/>
    <w:rsid w:val="0080550C"/>
    <w:rsid w:val="008055EB"/>
    <w:rsid w:val="0080577F"/>
    <w:rsid w:val="008058F8"/>
    <w:rsid w:val="008064C7"/>
    <w:rsid w:val="0080653F"/>
    <w:rsid w:val="008069D8"/>
    <w:rsid w:val="00806BEA"/>
    <w:rsid w:val="00807093"/>
    <w:rsid w:val="00807111"/>
    <w:rsid w:val="008073FA"/>
    <w:rsid w:val="0080780E"/>
    <w:rsid w:val="00810153"/>
    <w:rsid w:val="008107D4"/>
    <w:rsid w:val="008107EF"/>
    <w:rsid w:val="00810920"/>
    <w:rsid w:val="00810E61"/>
    <w:rsid w:val="00810EFD"/>
    <w:rsid w:val="0081193C"/>
    <w:rsid w:val="0081203E"/>
    <w:rsid w:val="0081241C"/>
    <w:rsid w:val="00812734"/>
    <w:rsid w:val="00812A02"/>
    <w:rsid w:val="00812E5B"/>
    <w:rsid w:val="00813174"/>
    <w:rsid w:val="008134CE"/>
    <w:rsid w:val="008135FA"/>
    <w:rsid w:val="00813BAD"/>
    <w:rsid w:val="00813F35"/>
    <w:rsid w:val="00814120"/>
    <w:rsid w:val="00814A55"/>
    <w:rsid w:val="00814C08"/>
    <w:rsid w:val="00814FA6"/>
    <w:rsid w:val="008150FF"/>
    <w:rsid w:val="008152E9"/>
    <w:rsid w:val="0081545F"/>
    <w:rsid w:val="0081564F"/>
    <w:rsid w:val="00815A2C"/>
    <w:rsid w:val="00815AD2"/>
    <w:rsid w:val="00816345"/>
    <w:rsid w:val="008163CD"/>
    <w:rsid w:val="00816421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21E"/>
    <w:rsid w:val="008172EF"/>
    <w:rsid w:val="00817308"/>
    <w:rsid w:val="008175BE"/>
    <w:rsid w:val="0081776C"/>
    <w:rsid w:val="00817824"/>
    <w:rsid w:val="008179CA"/>
    <w:rsid w:val="00817C2C"/>
    <w:rsid w:val="00820235"/>
    <w:rsid w:val="008204BF"/>
    <w:rsid w:val="00820835"/>
    <w:rsid w:val="008208EF"/>
    <w:rsid w:val="00820AE6"/>
    <w:rsid w:val="00820B74"/>
    <w:rsid w:val="00820E80"/>
    <w:rsid w:val="008211CE"/>
    <w:rsid w:val="008216D8"/>
    <w:rsid w:val="0082175C"/>
    <w:rsid w:val="00821E95"/>
    <w:rsid w:val="00822105"/>
    <w:rsid w:val="0082216B"/>
    <w:rsid w:val="008221A8"/>
    <w:rsid w:val="008223B3"/>
    <w:rsid w:val="00822E80"/>
    <w:rsid w:val="00822FE3"/>
    <w:rsid w:val="0082308B"/>
    <w:rsid w:val="00823094"/>
    <w:rsid w:val="008235BF"/>
    <w:rsid w:val="00823865"/>
    <w:rsid w:val="00823980"/>
    <w:rsid w:val="00823BA3"/>
    <w:rsid w:val="008240C7"/>
    <w:rsid w:val="00824768"/>
    <w:rsid w:val="00824A1A"/>
    <w:rsid w:val="00824D5B"/>
    <w:rsid w:val="00825025"/>
    <w:rsid w:val="00825173"/>
    <w:rsid w:val="00825442"/>
    <w:rsid w:val="00825813"/>
    <w:rsid w:val="00825AAD"/>
    <w:rsid w:val="00825B0B"/>
    <w:rsid w:val="00825B6A"/>
    <w:rsid w:val="00826400"/>
    <w:rsid w:val="00826408"/>
    <w:rsid w:val="00826502"/>
    <w:rsid w:val="0082655B"/>
    <w:rsid w:val="00826626"/>
    <w:rsid w:val="00826730"/>
    <w:rsid w:val="008268E7"/>
    <w:rsid w:val="00826B71"/>
    <w:rsid w:val="00826C63"/>
    <w:rsid w:val="008271A1"/>
    <w:rsid w:val="00827450"/>
    <w:rsid w:val="00827489"/>
    <w:rsid w:val="00827687"/>
    <w:rsid w:val="00830212"/>
    <w:rsid w:val="008303CF"/>
    <w:rsid w:val="008308D1"/>
    <w:rsid w:val="0083098F"/>
    <w:rsid w:val="00830B61"/>
    <w:rsid w:val="00830BFB"/>
    <w:rsid w:val="008313BF"/>
    <w:rsid w:val="008316D5"/>
    <w:rsid w:val="008319E2"/>
    <w:rsid w:val="00831BE2"/>
    <w:rsid w:val="00831D90"/>
    <w:rsid w:val="00832255"/>
    <w:rsid w:val="0083261F"/>
    <w:rsid w:val="008329A2"/>
    <w:rsid w:val="00832BD2"/>
    <w:rsid w:val="00832D76"/>
    <w:rsid w:val="00833304"/>
    <w:rsid w:val="008333E4"/>
    <w:rsid w:val="008336E3"/>
    <w:rsid w:val="00833C52"/>
    <w:rsid w:val="00833D44"/>
    <w:rsid w:val="00833FC1"/>
    <w:rsid w:val="00834009"/>
    <w:rsid w:val="008344D2"/>
    <w:rsid w:val="008347C3"/>
    <w:rsid w:val="00834B6F"/>
    <w:rsid w:val="00835963"/>
    <w:rsid w:val="00835B27"/>
    <w:rsid w:val="00835F60"/>
    <w:rsid w:val="00835F75"/>
    <w:rsid w:val="00836374"/>
    <w:rsid w:val="00836456"/>
    <w:rsid w:val="008364C8"/>
    <w:rsid w:val="00836566"/>
    <w:rsid w:val="00836D3B"/>
    <w:rsid w:val="00837028"/>
    <w:rsid w:val="008371B7"/>
    <w:rsid w:val="0083747F"/>
    <w:rsid w:val="008377A4"/>
    <w:rsid w:val="00837B99"/>
    <w:rsid w:val="00837C55"/>
    <w:rsid w:val="00837E5E"/>
    <w:rsid w:val="00840681"/>
    <w:rsid w:val="008406E2"/>
    <w:rsid w:val="0084074A"/>
    <w:rsid w:val="00840882"/>
    <w:rsid w:val="0084101D"/>
    <w:rsid w:val="008410CC"/>
    <w:rsid w:val="0084156B"/>
    <w:rsid w:val="0084162B"/>
    <w:rsid w:val="00841A31"/>
    <w:rsid w:val="00841F0D"/>
    <w:rsid w:val="00841F2A"/>
    <w:rsid w:val="0084213B"/>
    <w:rsid w:val="0084224B"/>
    <w:rsid w:val="00842DCE"/>
    <w:rsid w:val="0084331F"/>
    <w:rsid w:val="00843515"/>
    <w:rsid w:val="008436CA"/>
    <w:rsid w:val="0084392E"/>
    <w:rsid w:val="00843AEF"/>
    <w:rsid w:val="00843BFB"/>
    <w:rsid w:val="00844218"/>
    <w:rsid w:val="0084427C"/>
    <w:rsid w:val="0084441E"/>
    <w:rsid w:val="0084460B"/>
    <w:rsid w:val="00844D55"/>
    <w:rsid w:val="008468FD"/>
    <w:rsid w:val="00846A8C"/>
    <w:rsid w:val="00846C84"/>
    <w:rsid w:val="00846D43"/>
    <w:rsid w:val="00847288"/>
    <w:rsid w:val="008479C1"/>
    <w:rsid w:val="008502F3"/>
    <w:rsid w:val="00850858"/>
    <w:rsid w:val="00850958"/>
    <w:rsid w:val="00850DE9"/>
    <w:rsid w:val="00850E2D"/>
    <w:rsid w:val="00850F56"/>
    <w:rsid w:val="00851491"/>
    <w:rsid w:val="00851842"/>
    <w:rsid w:val="00851B31"/>
    <w:rsid w:val="00851F07"/>
    <w:rsid w:val="008522CF"/>
    <w:rsid w:val="008524A5"/>
    <w:rsid w:val="00852660"/>
    <w:rsid w:val="008526F5"/>
    <w:rsid w:val="008529C7"/>
    <w:rsid w:val="00852AFE"/>
    <w:rsid w:val="00852F10"/>
    <w:rsid w:val="00852F59"/>
    <w:rsid w:val="0085356B"/>
    <w:rsid w:val="00853669"/>
    <w:rsid w:val="00853858"/>
    <w:rsid w:val="008538FC"/>
    <w:rsid w:val="00853D86"/>
    <w:rsid w:val="00853E9C"/>
    <w:rsid w:val="00854906"/>
    <w:rsid w:val="0085490F"/>
    <w:rsid w:val="00854AF9"/>
    <w:rsid w:val="00854B0C"/>
    <w:rsid w:val="00855595"/>
    <w:rsid w:val="008559F9"/>
    <w:rsid w:val="00855DE8"/>
    <w:rsid w:val="008560FF"/>
    <w:rsid w:val="00856153"/>
    <w:rsid w:val="0085673A"/>
    <w:rsid w:val="008567AC"/>
    <w:rsid w:val="008569F6"/>
    <w:rsid w:val="00856B33"/>
    <w:rsid w:val="00856C92"/>
    <w:rsid w:val="00856F9A"/>
    <w:rsid w:val="00856FA8"/>
    <w:rsid w:val="0085713D"/>
    <w:rsid w:val="008576DA"/>
    <w:rsid w:val="00857926"/>
    <w:rsid w:val="00857A52"/>
    <w:rsid w:val="00857B2C"/>
    <w:rsid w:val="00857C02"/>
    <w:rsid w:val="00857C49"/>
    <w:rsid w:val="00857E62"/>
    <w:rsid w:val="00857F71"/>
    <w:rsid w:val="00860774"/>
    <w:rsid w:val="00860958"/>
    <w:rsid w:val="00860EEB"/>
    <w:rsid w:val="00861070"/>
    <w:rsid w:val="0086112B"/>
    <w:rsid w:val="00861557"/>
    <w:rsid w:val="008615E2"/>
    <w:rsid w:val="00861A88"/>
    <w:rsid w:val="00861B2F"/>
    <w:rsid w:val="008620B8"/>
    <w:rsid w:val="0086217D"/>
    <w:rsid w:val="00862A64"/>
    <w:rsid w:val="00862DB6"/>
    <w:rsid w:val="00863024"/>
    <w:rsid w:val="0086326D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5834"/>
    <w:rsid w:val="008662E1"/>
    <w:rsid w:val="0086661F"/>
    <w:rsid w:val="00866B33"/>
    <w:rsid w:val="00866DB5"/>
    <w:rsid w:val="0086760A"/>
    <w:rsid w:val="00867C8A"/>
    <w:rsid w:val="00867FF1"/>
    <w:rsid w:val="0087025E"/>
    <w:rsid w:val="008703BE"/>
    <w:rsid w:val="008703FA"/>
    <w:rsid w:val="008704F5"/>
    <w:rsid w:val="00870B4E"/>
    <w:rsid w:val="00870DAE"/>
    <w:rsid w:val="00870E5D"/>
    <w:rsid w:val="00870E80"/>
    <w:rsid w:val="0087174B"/>
    <w:rsid w:val="00871B32"/>
    <w:rsid w:val="00871BCD"/>
    <w:rsid w:val="00871F68"/>
    <w:rsid w:val="0087205E"/>
    <w:rsid w:val="008722A3"/>
    <w:rsid w:val="00872405"/>
    <w:rsid w:val="00872893"/>
    <w:rsid w:val="0087325B"/>
    <w:rsid w:val="008735AB"/>
    <w:rsid w:val="008735D2"/>
    <w:rsid w:val="008737B0"/>
    <w:rsid w:val="00873833"/>
    <w:rsid w:val="00873C71"/>
    <w:rsid w:val="00875085"/>
    <w:rsid w:val="00875C32"/>
    <w:rsid w:val="0087625C"/>
    <w:rsid w:val="00876FE3"/>
    <w:rsid w:val="00877121"/>
    <w:rsid w:val="00877124"/>
    <w:rsid w:val="00877502"/>
    <w:rsid w:val="00877F94"/>
    <w:rsid w:val="0088029A"/>
    <w:rsid w:val="00880487"/>
    <w:rsid w:val="00880BF4"/>
    <w:rsid w:val="00881116"/>
    <w:rsid w:val="00881218"/>
    <w:rsid w:val="008815EA"/>
    <w:rsid w:val="00881B1E"/>
    <w:rsid w:val="00881CC9"/>
    <w:rsid w:val="008820B9"/>
    <w:rsid w:val="00882519"/>
    <w:rsid w:val="008833B6"/>
    <w:rsid w:val="00883A1D"/>
    <w:rsid w:val="00883CC8"/>
    <w:rsid w:val="00883FDD"/>
    <w:rsid w:val="008848C5"/>
    <w:rsid w:val="008849AE"/>
    <w:rsid w:val="008849C2"/>
    <w:rsid w:val="00884AC9"/>
    <w:rsid w:val="00884CCA"/>
    <w:rsid w:val="0088527C"/>
    <w:rsid w:val="0088562A"/>
    <w:rsid w:val="00885744"/>
    <w:rsid w:val="00885E5E"/>
    <w:rsid w:val="00885E9A"/>
    <w:rsid w:val="00885F0D"/>
    <w:rsid w:val="00885F83"/>
    <w:rsid w:val="00886177"/>
    <w:rsid w:val="008862E0"/>
    <w:rsid w:val="00886502"/>
    <w:rsid w:val="00886BA2"/>
    <w:rsid w:val="00886F71"/>
    <w:rsid w:val="0088737D"/>
    <w:rsid w:val="00887E40"/>
    <w:rsid w:val="008908B8"/>
    <w:rsid w:val="008909F4"/>
    <w:rsid w:val="00890A98"/>
    <w:rsid w:val="00890C20"/>
    <w:rsid w:val="008910F4"/>
    <w:rsid w:val="0089126C"/>
    <w:rsid w:val="00891D58"/>
    <w:rsid w:val="008923EC"/>
    <w:rsid w:val="00892789"/>
    <w:rsid w:val="00892CE0"/>
    <w:rsid w:val="0089317C"/>
    <w:rsid w:val="008933CF"/>
    <w:rsid w:val="008938F8"/>
    <w:rsid w:val="00893D69"/>
    <w:rsid w:val="00893DEA"/>
    <w:rsid w:val="00893E3C"/>
    <w:rsid w:val="00894044"/>
    <w:rsid w:val="0089430A"/>
    <w:rsid w:val="00894375"/>
    <w:rsid w:val="008944B2"/>
    <w:rsid w:val="00894C7D"/>
    <w:rsid w:val="00894DD7"/>
    <w:rsid w:val="00894E83"/>
    <w:rsid w:val="00894EC3"/>
    <w:rsid w:val="00894FF6"/>
    <w:rsid w:val="00895396"/>
    <w:rsid w:val="00895889"/>
    <w:rsid w:val="00895C73"/>
    <w:rsid w:val="00895E35"/>
    <w:rsid w:val="0089651A"/>
    <w:rsid w:val="008967CB"/>
    <w:rsid w:val="0089701E"/>
    <w:rsid w:val="00897323"/>
    <w:rsid w:val="00897A68"/>
    <w:rsid w:val="008A0260"/>
    <w:rsid w:val="008A07D0"/>
    <w:rsid w:val="008A0A40"/>
    <w:rsid w:val="008A0E1A"/>
    <w:rsid w:val="008A0F30"/>
    <w:rsid w:val="008A1037"/>
    <w:rsid w:val="008A115A"/>
    <w:rsid w:val="008A1629"/>
    <w:rsid w:val="008A17FA"/>
    <w:rsid w:val="008A1968"/>
    <w:rsid w:val="008A1E93"/>
    <w:rsid w:val="008A248A"/>
    <w:rsid w:val="008A2640"/>
    <w:rsid w:val="008A2662"/>
    <w:rsid w:val="008A2671"/>
    <w:rsid w:val="008A28F2"/>
    <w:rsid w:val="008A2E5F"/>
    <w:rsid w:val="008A2EBC"/>
    <w:rsid w:val="008A31C9"/>
    <w:rsid w:val="008A3CAC"/>
    <w:rsid w:val="008A3D85"/>
    <w:rsid w:val="008A3DF3"/>
    <w:rsid w:val="008A41F9"/>
    <w:rsid w:val="008A5188"/>
    <w:rsid w:val="008A5A8B"/>
    <w:rsid w:val="008A6194"/>
    <w:rsid w:val="008A63C0"/>
    <w:rsid w:val="008A6ADA"/>
    <w:rsid w:val="008A6CC8"/>
    <w:rsid w:val="008A6E11"/>
    <w:rsid w:val="008A713B"/>
    <w:rsid w:val="008A7673"/>
    <w:rsid w:val="008A781B"/>
    <w:rsid w:val="008A7E86"/>
    <w:rsid w:val="008B013C"/>
    <w:rsid w:val="008B0F8E"/>
    <w:rsid w:val="008B143F"/>
    <w:rsid w:val="008B17F7"/>
    <w:rsid w:val="008B188F"/>
    <w:rsid w:val="008B1BB7"/>
    <w:rsid w:val="008B1F88"/>
    <w:rsid w:val="008B20B9"/>
    <w:rsid w:val="008B221C"/>
    <w:rsid w:val="008B22A5"/>
    <w:rsid w:val="008B2888"/>
    <w:rsid w:val="008B29E4"/>
    <w:rsid w:val="008B2B7B"/>
    <w:rsid w:val="008B3210"/>
    <w:rsid w:val="008B3334"/>
    <w:rsid w:val="008B3A8E"/>
    <w:rsid w:val="008B45EE"/>
    <w:rsid w:val="008B467B"/>
    <w:rsid w:val="008B46B1"/>
    <w:rsid w:val="008B5074"/>
    <w:rsid w:val="008B5076"/>
    <w:rsid w:val="008B53D2"/>
    <w:rsid w:val="008B5433"/>
    <w:rsid w:val="008B5B0D"/>
    <w:rsid w:val="008B5BAD"/>
    <w:rsid w:val="008B5C79"/>
    <w:rsid w:val="008B60DC"/>
    <w:rsid w:val="008B6180"/>
    <w:rsid w:val="008B6359"/>
    <w:rsid w:val="008B6413"/>
    <w:rsid w:val="008B6C3E"/>
    <w:rsid w:val="008B6DEE"/>
    <w:rsid w:val="008B70A1"/>
    <w:rsid w:val="008B76AA"/>
    <w:rsid w:val="008B7802"/>
    <w:rsid w:val="008B7BA4"/>
    <w:rsid w:val="008C037E"/>
    <w:rsid w:val="008C049C"/>
    <w:rsid w:val="008C052C"/>
    <w:rsid w:val="008C05B2"/>
    <w:rsid w:val="008C0AB3"/>
    <w:rsid w:val="008C14E3"/>
    <w:rsid w:val="008C163A"/>
    <w:rsid w:val="008C1B3D"/>
    <w:rsid w:val="008C1C55"/>
    <w:rsid w:val="008C1E70"/>
    <w:rsid w:val="008C1FD5"/>
    <w:rsid w:val="008C28BC"/>
    <w:rsid w:val="008C291F"/>
    <w:rsid w:val="008C2F2C"/>
    <w:rsid w:val="008C312C"/>
    <w:rsid w:val="008C3360"/>
    <w:rsid w:val="008C34F0"/>
    <w:rsid w:val="008C3843"/>
    <w:rsid w:val="008C3D71"/>
    <w:rsid w:val="008C415F"/>
    <w:rsid w:val="008C4378"/>
    <w:rsid w:val="008C43AD"/>
    <w:rsid w:val="008C4B42"/>
    <w:rsid w:val="008C507B"/>
    <w:rsid w:val="008C534C"/>
    <w:rsid w:val="008C568F"/>
    <w:rsid w:val="008C5694"/>
    <w:rsid w:val="008C584D"/>
    <w:rsid w:val="008C5BDB"/>
    <w:rsid w:val="008C6241"/>
    <w:rsid w:val="008C68BD"/>
    <w:rsid w:val="008C6953"/>
    <w:rsid w:val="008C6E65"/>
    <w:rsid w:val="008C6EDD"/>
    <w:rsid w:val="008C7272"/>
    <w:rsid w:val="008C7395"/>
    <w:rsid w:val="008C783F"/>
    <w:rsid w:val="008D0239"/>
    <w:rsid w:val="008D0940"/>
    <w:rsid w:val="008D0A33"/>
    <w:rsid w:val="008D0C80"/>
    <w:rsid w:val="008D0CEF"/>
    <w:rsid w:val="008D0D21"/>
    <w:rsid w:val="008D0EC9"/>
    <w:rsid w:val="008D0FB1"/>
    <w:rsid w:val="008D12BA"/>
    <w:rsid w:val="008D1427"/>
    <w:rsid w:val="008D1959"/>
    <w:rsid w:val="008D254B"/>
    <w:rsid w:val="008D25CB"/>
    <w:rsid w:val="008D26AA"/>
    <w:rsid w:val="008D2B55"/>
    <w:rsid w:val="008D2D04"/>
    <w:rsid w:val="008D2E96"/>
    <w:rsid w:val="008D3436"/>
    <w:rsid w:val="008D3905"/>
    <w:rsid w:val="008D3E55"/>
    <w:rsid w:val="008D46E8"/>
    <w:rsid w:val="008D48B6"/>
    <w:rsid w:val="008D5085"/>
    <w:rsid w:val="008D5095"/>
    <w:rsid w:val="008D5444"/>
    <w:rsid w:val="008D597F"/>
    <w:rsid w:val="008D5DCE"/>
    <w:rsid w:val="008D5E2E"/>
    <w:rsid w:val="008D5F71"/>
    <w:rsid w:val="008D627E"/>
    <w:rsid w:val="008D6811"/>
    <w:rsid w:val="008D738A"/>
    <w:rsid w:val="008D75CA"/>
    <w:rsid w:val="008D75CD"/>
    <w:rsid w:val="008D760B"/>
    <w:rsid w:val="008D78F1"/>
    <w:rsid w:val="008D7CB2"/>
    <w:rsid w:val="008E08A3"/>
    <w:rsid w:val="008E0BAA"/>
    <w:rsid w:val="008E1097"/>
    <w:rsid w:val="008E12EB"/>
    <w:rsid w:val="008E17A4"/>
    <w:rsid w:val="008E1D87"/>
    <w:rsid w:val="008E1DD6"/>
    <w:rsid w:val="008E2083"/>
    <w:rsid w:val="008E20FA"/>
    <w:rsid w:val="008E27E7"/>
    <w:rsid w:val="008E2A29"/>
    <w:rsid w:val="008E2E35"/>
    <w:rsid w:val="008E2EC1"/>
    <w:rsid w:val="008E3482"/>
    <w:rsid w:val="008E354D"/>
    <w:rsid w:val="008E3894"/>
    <w:rsid w:val="008E38C5"/>
    <w:rsid w:val="008E3DB8"/>
    <w:rsid w:val="008E3DEE"/>
    <w:rsid w:val="008E41F3"/>
    <w:rsid w:val="008E4259"/>
    <w:rsid w:val="008E4498"/>
    <w:rsid w:val="008E44EE"/>
    <w:rsid w:val="008E4B53"/>
    <w:rsid w:val="008E52F5"/>
    <w:rsid w:val="008E59CB"/>
    <w:rsid w:val="008E63FB"/>
    <w:rsid w:val="008E6603"/>
    <w:rsid w:val="008E7CB0"/>
    <w:rsid w:val="008E7D71"/>
    <w:rsid w:val="008E7F30"/>
    <w:rsid w:val="008F04C7"/>
    <w:rsid w:val="008F0F33"/>
    <w:rsid w:val="008F1336"/>
    <w:rsid w:val="008F1422"/>
    <w:rsid w:val="008F1828"/>
    <w:rsid w:val="008F196A"/>
    <w:rsid w:val="008F19C2"/>
    <w:rsid w:val="008F1E99"/>
    <w:rsid w:val="008F207B"/>
    <w:rsid w:val="008F215C"/>
    <w:rsid w:val="008F21EB"/>
    <w:rsid w:val="008F23B2"/>
    <w:rsid w:val="008F256A"/>
    <w:rsid w:val="008F26C0"/>
    <w:rsid w:val="008F28C9"/>
    <w:rsid w:val="008F28EA"/>
    <w:rsid w:val="008F362A"/>
    <w:rsid w:val="008F3A93"/>
    <w:rsid w:val="008F3E05"/>
    <w:rsid w:val="008F3F29"/>
    <w:rsid w:val="008F3FAC"/>
    <w:rsid w:val="008F418E"/>
    <w:rsid w:val="008F4FB9"/>
    <w:rsid w:val="008F5118"/>
    <w:rsid w:val="008F531F"/>
    <w:rsid w:val="008F5476"/>
    <w:rsid w:val="008F576F"/>
    <w:rsid w:val="008F5940"/>
    <w:rsid w:val="008F5A46"/>
    <w:rsid w:val="008F5ACC"/>
    <w:rsid w:val="008F5AEA"/>
    <w:rsid w:val="008F5BAA"/>
    <w:rsid w:val="008F5E4F"/>
    <w:rsid w:val="008F5E6F"/>
    <w:rsid w:val="008F5FE3"/>
    <w:rsid w:val="008F631B"/>
    <w:rsid w:val="008F6982"/>
    <w:rsid w:val="008F6B7A"/>
    <w:rsid w:val="008F6EC9"/>
    <w:rsid w:val="008F7375"/>
    <w:rsid w:val="008F7916"/>
    <w:rsid w:val="008F7ECA"/>
    <w:rsid w:val="0090037E"/>
    <w:rsid w:val="009005E3"/>
    <w:rsid w:val="009006E0"/>
    <w:rsid w:val="009009C0"/>
    <w:rsid w:val="00900CC9"/>
    <w:rsid w:val="00900DA9"/>
    <w:rsid w:val="00900EB0"/>
    <w:rsid w:val="00900F42"/>
    <w:rsid w:val="00901105"/>
    <w:rsid w:val="009016B2"/>
    <w:rsid w:val="0090189D"/>
    <w:rsid w:val="00901C79"/>
    <w:rsid w:val="00901DAF"/>
    <w:rsid w:val="0090201A"/>
    <w:rsid w:val="00902639"/>
    <w:rsid w:val="00902D4C"/>
    <w:rsid w:val="0090316B"/>
    <w:rsid w:val="009031DA"/>
    <w:rsid w:val="00903537"/>
    <w:rsid w:val="00903A4C"/>
    <w:rsid w:val="00903AE3"/>
    <w:rsid w:val="00903F89"/>
    <w:rsid w:val="009040C8"/>
    <w:rsid w:val="009040F3"/>
    <w:rsid w:val="00904183"/>
    <w:rsid w:val="009043AE"/>
    <w:rsid w:val="0090452D"/>
    <w:rsid w:val="009047EC"/>
    <w:rsid w:val="00905213"/>
    <w:rsid w:val="00905243"/>
    <w:rsid w:val="0090553E"/>
    <w:rsid w:val="00905558"/>
    <w:rsid w:val="00905E86"/>
    <w:rsid w:val="0090606C"/>
    <w:rsid w:val="009060E4"/>
    <w:rsid w:val="009061B4"/>
    <w:rsid w:val="009061F5"/>
    <w:rsid w:val="00906210"/>
    <w:rsid w:val="009067B1"/>
    <w:rsid w:val="00906C99"/>
    <w:rsid w:val="0090761A"/>
    <w:rsid w:val="00907876"/>
    <w:rsid w:val="00907A80"/>
    <w:rsid w:val="00907DE8"/>
    <w:rsid w:val="009102E5"/>
    <w:rsid w:val="00910B4B"/>
    <w:rsid w:val="00910DAA"/>
    <w:rsid w:val="00910E37"/>
    <w:rsid w:val="00910FCD"/>
    <w:rsid w:val="00911491"/>
    <w:rsid w:val="00911801"/>
    <w:rsid w:val="009119DD"/>
    <w:rsid w:val="00911C97"/>
    <w:rsid w:val="0091208A"/>
    <w:rsid w:val="00912152"/>
    <w:rsid w:val="009121AD"/>
    <w:rsid w:val="0091253D"/>
    <w:rsid w:val="009131AD"/>
    <w:rsid w:val="0091344E"/>
    <w:rsid w:val="00913B5B"/>
    <w:rsid w:val="00913D8D"/>
    <w:rsid w:val="00913EC1"/>
    <w:rsid w:val="00913FD3"/>
    <w:rsid w:val="0091422C"/>
    <w:rsid w:val="009143B2"/>
    <w:rsid w:val="009147CB"/>
    <w:rsid w:val="00914C9E"/>
    <w:rsid w:val="00914CE0"/>
    <w:rsid w:val="009150CB"/>
    <w:rsid w:val="009153F8"/>
    <w:rsid w:val="0091550E"/>
    <w:rsid w:val="009156A8"/>
    <w:rsid w:val="00915825"/>
    <w:rsid w:val="00915927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77D5"/>
    <w:rsid w:val="00917CFF"/>
    <w:rsid w:val="00917E78"/>
    <w:rsid w:val="0092094E"/>
    <w:rsid w:val="00920C4A"/>
    <w:rsid w:val="00921053"/>
    <w:rsid w:val="009210CB"/>
    <w:rsid w:val="009210E8"/>
    <w:rsid w:val="009211A9"/>
    <w:rsid w:val="0092134A"/>
    <w:rsid w:val="00921575"/>
    <w:rsid w:val="00921AE9"/>
    <w:rsid w:val="00922684"/>
    <w:rsid w:val="009226AE"/>
    <w:rsid w:val="009227B1"/>
    <w:rsid w:val="00922C45"/>
    <w:rsid w:val="00922FB0"/>
    <w:rsid w:val="009231BE"/>
    <w:rsid w:val="0092380F"/>
    <w:rsid w:val="00923AE6"/>
    <w:rsid w:val="009242F8"/>
    <w:rsid w:val="00924360"/>
    <w:rsid w:val="00924864"/>
    <w:rsid w:val="00924C6F"/>
    <w:rsid w:val="00924CBC"/>
    <w:rsid w:val="00924F1E"/>
    <w:rsid w:val="00925BFF"/>
    <w:rsid w:val="00925D7C"/>
    <w:rsid w:val="00925EE9"/>
    <w:rsid w:val="0092614C"/>
    <w:rsid w:val="0092645B"/>
    <w:rsid w:val="00926480"/>
    <w:rsid w:val="009267B5"/>
    <w:rsid w:val="00926A88"/>
    <w:rsid w:val="00926CBE"/>
    <w:rsid w:val="00926DF7"/>
    <w:rsid w:val="0092719C"/>
    <w:rsid w:val="009272D1"/>
    <w:rsid w:val="009272FA"/>
    <w:rsid w:val="0092757A"/>
    <w:rsid w:val="0092791E"/>
    <w:rsid w:val="00927B3B"/>
    <w:rsid w:val="00927C37"/>
    <w:rsid w:val="00927DDB"/>
    <w:rsid w:val="00927E12"/>
    <w:rsid w:val="00927ED7"/>
    <w:rsid w:val="00927FFC"/>
    <w:rsid w:val="00930468"/>
    <w:rsid w:val="009306AD"/>
    <w:rsid w:val="00930908"/>
    <w:rsid w:val="00930BFE"/>
    <w:rsid w:val="009312A7"/>
    <w:rsid w:val="00931424"/>
    <w:rsid w:val="00931603"/>
    <w:rsid w:val="0093170A"/>
    <w:rsid w:val="00931AC2"/>
    <w:rsid w:val="00931EEB"/>
    <w:rsid w:val="00932063"/>
    <w:rsid w:val="0093234E"/>
    <w:rsid w:val="00932370"/>
    <w:rsid w:val="009324B2"/>
    <w:rsid w:val="00932D51"/>
    <w:rsid w:val="0093308D"/>
    <w:rsid w:val="009335F1"/>
    <w:rsid w:val="00933E85"/>
    <w:rsid w:val="00934A62"/>
    <w:rsid w:val="00934B75"/>
    <w:rsid w:val="00935052"/>
    <w:rsid w:val="009355A3"/>
    <w:rsid w:val="00936091"/>
    <w:rsid w:val="00936ACD"/>
    <w:rsid w:val="00936BE6"/>
    <w:rsid w:val="00936FA4"/>
    <w:rsid w:val="00937723"/>
    <w:rsid w:val="00937A67"/>
    <w:rsid w:val="00937ECB"/>
    <w:rsid w:val="00940114"/>
    <w:rsid w:val="0094027E"/>
    <w:rsid w:val="00940A26"/>
    <w:rsid w:val="00940A9F"/>
    <w:rsid w:val="00940B59"/>
    <w:rsid w:val="009413A0"/>
    <w:rsid w:val="00941408"/>
    <w:rsid w:val="0094141D"/>
    <w:rsid w:val="00941640"/>
    <w:rsid w:val="00943237"/>
    <w:rsid w:val="00943332"/>
    <w:rsid w:val="009433D2"/>
    <w:rsid w:val="00943996"/>
    <w:rsid w:val="00943FF9"/>
    <w:rsid w:val="009442EA"/>
    <w:rsid w:val="009445E7"/>
    <w:rsid w:val="00944820"/>
    <w:rsid w:val="00944D71"/>
    <w:rsid w:val="0094551E"/>
    <w:rsid w:val="0094552A"/>
    <w:rsid w:val="00945A50"/>
    <w:rsid w:val="00945DC6"/>
    <w:rsid w:val="00945F21"/>
    <w:rsid w:val="00945FFE"/>
    <w:rsid w:val="00946024"/>
    <w:rsid w:val="00946064"/>
    <w:rsid w:val="009460A6"/>
    <w:rsid w:val="009460E8"/>
    <w:rsid w:val="009464D9"/>
    <w:rsid w:val="00946897"/>
    <w:rsid w:val="00946949"/>
    <w:rsid w:val="0094720E"/>
    <w:rsid w:val="00947364"/>
    <w:rsid w:val="009473BE"/>
    <w:rsid w:val="00947551"/>
    <w:rsid w:val="009475BD"/>
    <w:rsid w:val="009500DE"/>
    <w:rsid w:val="00950E27"/>
    <w:rsid w:val="00950F78"/>
    <w:rsid w:val="00950FA7"/>
    <w:rsid w:val="00950FAC"/>
    <w:rsid w:val="0095125C"/>
    <w:rsid w:val="00951988"/>
    <w:rsid w:val="00951B00"/>
    <w:rsid w:val="00951DEF"/>
    <w:rsid w:val="00951F1F"/>
    <w:rsid w:val="009521EE"/>
    <w:rsid w:val="00952688"/>
    <w:rsid w:val="00952B83"/>
    <w:rsid w:val="00952E63"/>
    <w:rsid w:val="00952EC3"/>
    <w:rsid w:val="00953357"/>
    <w:rsid w:val="00953BB3"/>
    <w:rsid w:val="00953D7B"/>
    <w:rsid w:val="00954247"/>
    <w:rsid w:val="00954A66"/>
    <w:rsid w:val="00955760"/>
    <w:rsid w:val="00955D74"/>
    <w:rsid w:val="00955FD6"/>
    <w:rsid w:val="00956687"/>
    <w:rsid w:val="00956942"/>
    <w:rsid w:val="00956986"/>
    <w:rsid w:val="00956AE7"/>
    <w:rsid w:val="00956D61"/>
    <w:rsid w:val="00956EC5"/>
    <w:rsid w:val="009570D5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15DE"/>
    <w:rsid w:val="00961DB4"/>
    <w:rsid w:val="00961FAB"/>
    <w:rsid w:val="00962060"/>
    <w:rsid w:val="00962453"/>
    <w:rsid w:val="009624E3"/>
    <w:rsid w:val="00962A56"/>
    <w:rsid w:val="00962D86"/>
    <w:rsid w:val="009631B3"/>
    <w:rsid w:val="00963C4D"/>
    <w:rsid w:val="00964357"/>
    <w:rsid w:val="009646CC"/>
    <w:rsid w:val="00964806"/>
    <w:rsid w:val="009648D0"/>
    <w:rsid w:val="00964C7C"/>
    <w:rsid w:val="009651A9"/>
    <w:rsid w:val="009655D2"/>
    <w:rsid w:val="0096560A"/>
    <w:rsid w:val="00965A2D"/>
    <w:rsid w:val="00965C17"/>
    <w:rsid w:val="0096612F"/>
    <w:rsid w:val="009661A0"/>
    <w:rsid w:val="0096680B"/>
    <w:rsid w:val="0096686A"/>
    <w:rsid w:val="00966F51"/>
    <w:rsid w:val="00967215"/>
    <w:rsid w:val="00967973"/>
    <w:rsid w:val="00967B05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221F"/>
    <w:rsid w:val="0097297D"/>
    <w:rsid w:val="00972E61"/>
    <w:rsid w:val="009731FE"/>
    <w:rsid w:val="00973316"/>
    <w:rsid w:val="00973C9E"/>
    <w:rsid w:val="00973D9F"/>
    <w:rsid w:val="00973E96"/>
    <w:rsid w:val="00974A10"/>
    <w:rsid w:val="00974C22"/>
    <w:rsid w:val="00974CF3"/>
    <w:rsid w:val="00975787"/>
    <w:rsid w:val="0097588C"/>
    <w:rsid w:val="00975892"/>
    <w:rsid w:val="009759DE"/>
    <w:rsid w:val="00976000"/>
    <w:rsid w:val="0097626B"/>
    <w:rsid w:val="00976620"/>
    <w:rsid w:val="00976B35"/>
    <w:rsid w:val="00976C85"/>
    <w:rsid w:val="00976D9E"/>
    <w:rsid w:val="00976E3A"/>
    <w:rsid w:val="00977280"/>
    <w:rsid w:val="009777CB"/>
    <w:rsid w:val="00977AEA"/>
    <w:rsid w:val="00977BBB"/>
    <w:rsid w:val="00977D3E"/>
    <w:rsid w:val="00977D42"/>
    <w:rsid w:val="009804E8"/>
    <w:rsid w:val="00980A5C"/>
    <w:rsid w:val="00980ED2"/>
    <w:rsid w:val="0098115C"/>
    <w:rsid w:val="00981196"/>
    <w:rsid w:val="00981356"/>
    <w:rsid w:val="009813BD"/>
    <w:rsid w:val="0098175C"/>
    <w:rsid w:val="00981C06"/>
    <w:rsid w:val="00981CEC"/>
    <w:rsid w:val="00981FCF"/>
    <w:rsid w:val="0098217B"/>
    <w:rsid w:val="00982806"/>
    <w:rsid w:val="00982EC9"/>
    <w:rsid w:val="00982FA2"/>
    <w:rsid w:val="00982FB3"/>
    <w:rsid w:val="00983433"/>
    <w:rsid w:val="00983A52"/>
    <w:rsid w:val="00983A8F"/>
    <w:rsid w:val="00983F97"/>
    <w:rsid w:val="00984024"/>
    <w:rsid w:val="009843B0"/>
    <w:rsid w:val="00984522"/>
    <w:rsid w:val="009846D6"/>
    <w:rsid w:val="009847DF"/>
    <w:rsid w:val="0098489E"/>
    <w:rsid w:val="009849AF"/>
    <w:rsid w:val="009854C3"/>
    <w:rsid w:val="009856D4"/>
    <w:rsid w:val="00985942"/>
    <w:rsid w:val="0098594E"/>
    <w:rsid w:val="00985989"/>
    <w:rsid w:val="00985F8F"/>
    <w:rsid w:val="00986267"/>
    <w:rsid w:val="009869C2"/>
    <w:rsid w:val="00986DB3"/>
    <w:rsid w:val="009870C4"/>
    <w:rsid w:val="009875A2"/>
    <w:rsid w:val="0099035D"/>
    <w:rsid w:val="00991206"/>
    <w:rsid w:val="00991961"/>
    <w:rsid w:val="009919CC"/>
    <w:rsid w:val="00991F34"/>
    <w:rsid w:val="00992028"/>
    <w:rsid w:val="009920F6"/>
    <w:rsid w:val="009926D0"/>
    <w:rsid w:val="00992769"/>
    <w:rsid w:val="009927F7"/>
    <w:rsid w:val="009929B4"/>
    <w:rsid w:val="00993373"/>
    <w:rsid w:val="0099347B"/>
    <w:rsid w:val="009935AC"/>
    <w:rsid w:val="0099370E"/>
    <w:rsid w:val="00993B50"/>
    <w:rsid w:val="00993C5C"/>
    <w:rsid w:val="00994AAA"/>
    <w:rsid w:val="00994C33"/>
    <w:rsid w:val="0099503F"/>
    <w:rsid w:val="00995392"/>
    <w:rsid w:val="00995500"/>
    <w:rsid w:val="00995796"/>
    <w:rsid w:val="0099581C"/>
    <w:rsid w:val="00995F7E"/>
    <w:rsid w:val="009960FA"/>
    <w:rsid w:val="009964E9"/>
    <w:rsid w:val="00996DB5"/>
    <w:rsid w:val="0099706C"/>
    <w:rsid w:val="00997350"/>
    <w:rsid w:val="00997737"/>
    <w:rsid w:val="00997B73"/>
    <w:rsid w:val="00997EC1"/>
    <w:rsid w:val="009A02D7"/>
    <w:rsid w:val="009A0672"/>
    <w:rsid w:val="009A0825"/>
    <w:rsid w:val="009A08F7"/>
    <w:rsid w:val="009A1219"/>
    <w:rsid w:val="009A1339"/>
    <w:rsid w:val="009A152D"/>
    <w:rsid w:val="009A1F06"/>
    <w:rsid w:val="009A226B"/>
    <w:rsid w:val="009A2900"/>
    <w:rsid w:val="009A2981"/>
    <w:rsid w:val="009A2F8D"/>
    <w:rsid w:val="009A330E"/>
    <w:rsid w:val="009A3402"/>
    <w:rsid w:val="009A352C"/>
    <w:rsid w:val="009A360E"/>
    <w:rsid w:val="009A37C5"/>
    <w:rsid w:val="009A3B3E"/>
    <w:rsid w:val="009A441D"/>
    <w:rsid w:val="009A4AB3"/>
    <w:rsid w:val="009A5264"/>
    <w:rsid w:val="009A53A1"/>
    <w:rsid w:val="009A583A"/>
    <w:rsid w:val="009A5A46"/>
    <w:rsid w:val="009A5B87"/>
    <w:rsid w:val="009A60BA"/>
    <w:rsid w:val="009A618E"/>
    <w:rsid w:val="009A6394"/>
    <w:rsid w:val="009A6519"/>
    <w:rsid w:val="009A6692"/>
    <w:rsid w:val="009A68A6"/>
    <w:rsid w:val="009A6AB8"/>
    <w:rsid w:val="009A6CEF"/>
    <w:rsid w:val="009A75BB"/>
    <w:rsid w:val="009A76CA"/>
    <w:rsid w:val="009A77ED"/>
    <w:rsid w:val="009A78DF"/>
    <w:rsid w:val="009A7C79"/>
    <w:rsid w:val="009B038D"/>
    <w:rsid w:val="009B050C"/>
    <w:rsid w:val="009B0870"/>
    <w:rsid w:val="009B0A11"/>
    <w:rsid w:val="009B0B77"/>
    <w:rsid w:val="009B1441"/>
    <w:rsid w:val="009B15D8"/>
    <w:rsid w:val="009B18ED"/>
    <w:rsid w:val="009B2392"/>
    <w:rsid w:val="009B24D4"/>
    <w:rsid w:val="009B27AE"/>
    <w:rsid w:val="009B2EFB"/>
    <w:rsid w:val="009B31F1"/>
    <w:rsid w:val="009B37CF"/>
    <w:rsid w:val="009B389F"/>
    <w:rsid w:val="009B3929"/>
    <w:rsid w:val="009B3B6A"/>
    <w:rsid w:val="009B3DE8"/>
    <w:rsid w:val="009B4226"/>
    <w:rsid w:val="009B4835"/>
    <w:rsid w:val="009B4878"/>
    <w:rsid w:val="009B4AB6"/>
    <w:rsid w:val="009B4D39"/>
    <w:rsid w:val="009B4EFC"/>
    <w:rsid w:val="009B53F8"/>
    <w:rsid w:val="009B5E0E"/>
    <w:rsid w:val="009B5F47"/>
    <w:rsid w:val="009B5F71"/>
    <w:rsid w:val="009B617D"/>
    <w:rsid w:val="009B62F6"/>
    <w:rsid w:val="009B647A"/>
    <w:rsid w:val="009B675D"/>
    <w:rsid w:val="009B6A02"/>
    <w:rsid w:val="009B6AC7"/>
    <w:rsid w:val="009B6B96"/>
    <w:rsid w:val="009B71B2"/>
    <w:rsid w:val="009B7685"/>
    <w:rsid w:val="009B786E"/>
    <w:rsid w:val="009B7C35"/>
    <w:rsid w:val="009B7F2B"/>
    <w:rsid w:val="009C00B5"/>
    <w:rsid w:val="009C033D"/>
    <w:rsid w:val="009C05B7"/>
    <w:rsid w:val="009C0658"/>
    <w:rsid w:val="009C0CAD"/>
    <w:rsid w:val="009C1252"/>
    <w:rsid w:val="009C18EA"/>
    <w:rsid w:val="009C1FDC"/>
    <w:rsid w:val="009C20F5"/>
    <w:rsid w:val="009C277B"/>
    <w:rsid w:val="009C3884"/>
    <w:rsid w:val="009C3C6C"/>
    <w:rsid w:val="009C3D23"/>
    <w:rsid w:val="009C3E57"/>
    <w:rsid w:val="009C4196"/>
    <w:rsid w:val="009C42D6"/>
    <w:rsid w:val="009C4931"/>
    <w:rsid w:val="009C59C9"/>
    <w:rsid w:val="009C5C02"/>
    <w:rsid w:val="009C5F84"/>
    <w:rsid w:val="009C691E"/>
    <w:rsid w:val="009C6C8F"/>
    <w:rsid w:val="009C6CED"/>
    <w:rsid w:val="009C6D31"/>
    <w:rsid w:val="009C6F46"/>
    <w:rsid w:val="009C6F49"/>
    <w:rsid w:val="009C6F6F"/>
    <w:rsid w:val="009C7571"/>
    <w:rsid w:val="009C7589"/>
    <w:rsid w:val="009C75A0"/>
    <w:rsid w:val="009C7623"/>
    <w:rsid w:val="009C776F"/>
    <w:rsid w:val="009C77F6"/>
    <w:rsid w:val="009C79B6"/>
    <w:rsid w:val="009D0358"/>
    <w:rsid w:val="009D05A8"/>
    <w:rsid w:val="009D0815"/>
    <w:rsid w:val="009D0DF2"/>
    <w:rsid w:val="009D156E"/>
    <w:rsid w:val="009D27DF"/>
    <w:rsid w:val="009D2E98"/>
    <w:rsid w:val="009D331D"/>
    <w:rsid w:val="009D362F"/>
    <w:rsid w:val="009D373C"/>
    <w:rsid w:val="009D3842"/>
    <w:rsid w:val="009D3853"/>
    <w:rsid w:val="009D3CD4"/>
    <w:rsid w:val="009D3E0B"/>
    <w:rsid w:val="009D4108"/>
    <w:rsid w:val="009D42A3"/>
    <w:rsid w:val="009D442B"/>
    <w:rsid w:val="009D44F8"/>
    <w:rsid w:val="009D4663"/>
    <w:rsid w:val="009D48CE"/>
    <w:rsid w:val="009D5622"/>
    <w:rsid w:val="009D5954"/>
    <w:rsid w:val="009D5D5C"/>
    <w:rsid w:val="009D6175"/>
    <w:rsid w:val="009D674A"/>
    <w:rsid w:val="009D6782"/>
    <w:rsid w:val="009D6F72"/>
    <w:rsid w:val="009D6FA0"/>
    <w:rsid w:val="009D75E6"/>
    <w:rsid w:val="009D783A"/>
    <w:rsid w:val="009D7C00"/>
    <w:rsid w:val="009D7E78"/>
    <w:rsid w:val="009D7F48"/>
    <w:rsid w:val="009E0693"/>
    <w:rsid w:val="009E09A7"/>
    <w:rsid w:val="009E0D0C"/>
    <w:rsid w:val="009E0E93"/>
    <w:rsid w:val="009E11D6"/>
    <w:rsid w:val="009E1243"/>
    <w:rsid w:val="009E1367"/>
    <w:rsid w:val="009E1823"/>
    <w:rsid w:val="009E1848"/>
    <w:rsid w:val="009E1D48"/>
    <w:rsid w:val="009E1E76"/>
    <w:rsid w:val="009E1FAC"/>
    <w:rsid w:val="009E2022"/>
    <w:rsid w:val="009E24C6"/>
    <w:rsid w:val="009E25A9"/>
    <w:rsid w:val="009E2BF8"/>
    <w:rsid w:val="009E2D40"/>
    <w:rsid w:val="009E2D7C"/>
    <w:rsid w:val="009E2FE7"/>
    <w:rsid w:val="009E33D7"/>
    <w:rsid w:val="009E35C4"/>
    <w:rsid w:val="009E36E4"/>
    <w:rsid w:val="009E414A"/>
    <w:rsid w:val="009E4213"/>
    <w:rsid w:val="009E43A5"/>
    <w:rsid w:val="009E4A03"/>
    <w:rsid w:val="009E4FE1"/>
    <w:rsid w:val="009E5AC5"/>
    <w:rsid w:val="009E5BAE"/>
    <w:rsid w:val="009E61D3"/>
    <w:rsid w:val="009E62EA"/>
    <w:rsid w:val="009E64D6"/>
    <w:rsid w:val="009E6778"/>
    <w:rsid w:val="009E6C41"/>
    <w:rsid w:val="009E6F6B"/>
    <w:rsid w:val="009E74D2"/>
    <w:rsid w:val="009F0A90"/>
    <w:rsid w:val="009F116F"/>
    <w:rsid w:val="009F1C7C"/>
    <w:rsid w:val="009F1D44"/>
    <w:rsid w:val="009F206E"/>
    <w:rsid w:val="009F2713"/>
    <w:rsid w:val="009F27EE"/>
    <w:rsid w:val="009F382A"/>
    <w:rsid w:val="009F3D67"/>
    <w:rsid w:val="009F4108"/>
    <w:rsid w:val="009F419F"/>
    <w:rsid w:val="009F42BD"/>
    <w:rsid w:val="009F42E6"/>
    <w:rsid w:val="009F44AF"/>
    <w:rsid w:val="009F46A9"/>
    <w:rsid w:val="009F478A"/>
    <w:rsid w:val="009F49B0"/>
    <w:rsid w:val="009F4E7A"/>
    <w:rsid w:val="009F4E93"/>
    <w:rsid w:val="009F4F54"/>
    <w:rsid w:val="009F6346"/>
    <w:rsid w:val="009F6629"/>
    <w:rsid w:val="009F69DE"/>
    <w:rsid w:val="009F6BC9"/>
    <w:rsid w:val="009F6E27"/>
    <w:rsid w:val="009F6F61"/>
    <w:rsid w:val="009F71BF"/>
    <w:rsid w:val="009F73EE"/>
    <w:rsid w:val="009F7626"/>
    <w:rsid w:val="009F7800"/>
    <w:rsid w:val="009F7966"/>
    <w:rsid w:val="009F7C3E"/>
    <w:rsid w:val="00A00770"/>
    <w:rsid w:val="00A00893"/>
    <w:rsid w:val="00A0107A"/>
    <w:rsid w:val="00A0170A"/>
    <w:rsid w:val="00A017DC"/>
    <w:rsid w:val="00A02394"/>
    <w:rsid w:val="00A02D3B"/>
    <w:rsid w:val="00A02EBE"/>
    <w:rsid w:val="00A03597"/>
    <w:rsid w:val="00A03A39"/>
    <w:rsid w:val="00A03E1D"/>
    <w:rsid w:val="00A047E1"/>
    <w:rsid w:val="00A04BF3"/>
    <w:rsid w:val="00A059C3"/>
    <w:rsid w:val="00A05B02"/>
    <w:rsid w:val="00A05DBE"/>
    <w:rsid w:val="00A05F0A"/>
    <w:rsid w:val="00A05F76"/>
    <w:rsid w:val="00A06A1E"/>
    <w:rsid w:val="00A06C37"/>
    <w:rsid w:val="00A06FAA"/>
    <w:rsid w:val="00A06FD7"/>
    <w:rsid w:val="00A0764C"/>
    <w:rsid w:val="00A0764E"/>
    <w:rsid w:val="00A07676"/>
    <w:rsid w:val="00A077E8"/>
    <w:rsid w:val="00A07AA9"/>
    <w:rsid w:val="00A07AE1"/>
    <w:rsid w:val="00A07D26"/>
    <w:rsid w:val="00A07D36"/>
    <w:rsid w:val="00A07D8E"/>
    <w:rsid w:val="00A07DCE"/>
    <w:rsid w:val="00A1055A"/>
    <w:rsid w:val="00A10871"/>
    <w:rsid w:val="00A108B0"/>
    <w:rsid w:val="00A10E10"/>
    <w:rsid w:val="00A11017"/>
    <w:rsid w:val="00A11F85"/>
    <w:rsid w:val="00A129FC"/>
    <w:rsid w:val="00A1359C"/>
    <w:rsid w:val="00A13625"/>
    <w:rsid w:val="00A136E7"/>
    <w:rsid w:val="00A139C9"/>
    <w:rsid w:val="00A147D2"/>
    <w:rsid w:val="00A14857"/>
    <w:rsid w:val="00A14F9D"/>
    <w:rsid w:val="00A15269"/>
    <w:rsid w:val="00A153EB"/>
    <w:rsid w:val="00A1577D"/>
    <w:rsid w:val="00A15C68"/>
    <w:rsid w:val="00A15DF5"/>
    <w:rsid w:val="00A1600E"/>
    <w:rsid w:val="00A1636F"/>
    <w:rsid w:val="00A1663A"/>
    <w:rsid w:val="00A16F5F"/>
    <w:rsid w:val="00A1713A"/>
    <w:rsid w:val="00A175F3"/>
    <w:rsid w:val="00A176DA"/>
    <w:rsid w:val="00A17950"/>
    <w:rsid w:val="00A17995"/>
    <w:rsid w:val="00A17B43"/>
    <w:rsid w:val="00A2024D"/>
    <w:rsid w:val="00A206A3"/>
    <w:rsid w:val="00A209C7"/>
    <w:rsid w:val="00A210B9"/>
    <w:rsid w:val="00A21400"/>
    <w:rsid w:val="00A214E4"/>
    <w:rsid w:val="00A2171F"/>
    <w:rsid w:val="00A21833"/>
    <w:rsid w:val="00A21D57"/>
    <w:rsid w:val="00A21EB5"/>
    <w:rsid w:val="00A220BE"/>
    <w:rsid w:val="00A220ED"/>
    <w:rsid w:val="00A23607"/>
    <w:rsid w:val="00A236D9"/>
    <w:rsid w:val="00A239AE"/>
    <w:rsid w:val="00A23A84"/>
    <w:rsid w:val="00A23C89"/>
    <w:rsid w:val="00A23F1E"/>
    <w:rsid w:val="00A23F79"/>
    <w:rsid w:val="00A23FF5"/>
    <w:rsid w:val="00A24210"/>
    <w:rsid w:val="00A24541"/>
    <w:rsid w:val="00A2486D"/>
    <w:rsid w:val="00A24A05"/>
    <w:rsid w:val="00A24A85"/>
    <w:rsid w:val="00A25005"/>
    <w:rsid w:val="00A250DA"/>
    <w:rsid w:val="00A257C6"/>
    <w:rsid w:val="00A2632B"/>
    <w:rsid w:val="00A2674D"/>
    <w:rsid w:val="00A26928"/>
    <w:rsid w:val="00A27135"/>
    <w:rsid w:val="00A277B0"/>
    <w:rsid w:val="00A278AB"/>
    <w:rsid w:val="00A27C39"/>
    <w:rsid w:val="00A27D75"/>
    <w:rsid w:val="00A30550"/>
    <w:rsid w:val="00A30838"/>
    <w:rsid w:val="00A3117C"/>
    <w:rsid w:val="00A3185A"/>
    <w:rsid w:val="00A31B1F"/>
    <w:rsid w:val="00A31E96"/>
    <w:rsid w:val="00A31ECA"/>
    <w:rsid w:val="00A32455"/>
    <w:rsid w:val="00A326E5"/>
    <w:rsid w:val="00A32890"/>
    <w:rsid w:val="00A329A8"/>
    <w:rsid w:val="00A32C02"/>
    <w:rsid w:val="00A330C1"/>
    <w:rsid w:val="00A330C6"/>
    <w:rsid w:val="00A335E5"/>
    <w:rsid w:val="00A33ACA"/>
    <w:rsid w:val="00A33ECD"/>
    <w:rsid w:val="00A345DE"/>
    <w:rsid w:val="00A34734"/>
    <w:rsid w:val="00A34816"/>
    <w:rsid w:val="00A34A2B"/>
    <w:rsid w:val="00A34D87"/>
    <w:rsid w:val="00A34FE1"/>
    <w:rsid w:val="00A35030"/>
    <w:rsid w:val="00A35141"/>
    <w:rsid w:val="00A3536A"/>
    <w:rsid w:val="00A353B9"/>
    <w:rsid w:val="00A358C2"/>
    <w:rsid w:val="00A35F57"/>
    <w:rsid w:val="00A37519"/>
    <w:rsid w:val="00A376D5"/>
    <w:rsid w:val="00A378C5"/>
    <w:rsid w:val="00A37A04"/>
    <w:rsid w:val="00A37EFA"/>
    <w:rsid w:val="00A40396"/>
    <w:rsid w:val="00A40638"/>
    <w:rsid w:val="00A407B8"/>
    <w:rsid w:val="00A40A1F"/>
    <w:rsid w:val="00A40AF0"/>
    <w:rsid w:val="00A40E76"/>
    <w:rsid w:val="00A40F73"/>
    <w:rsid w:val="00A410D7"/>
    <w:rsid w:val="00A413F4"/>
    <w:rsid w:val="00A4196B"/>
    <w:rsid w:val="00A41F9A"/>
    <w:rsid w:val="00A4203C"/>
    <w:rsid w:val="00A42714"/>
    <w:rsid w:val="00A42E1C"/>
    <w:rsid w:val="00A42E55"/>
    <w:rsid w:val="00A42F32"/>
    <w:rsid w:val="00A430AD"/>
    <w:rsid w:val="00A43305"/>
    <w:rsid w:val="00A435D0"/>
    <w:rsid w:val="00A439C5"/>
    <w:rsid w:val="00A43A24"/>
    <w:rsid w:val="00A44065"/>
    <w:rsid w:val="00A445BE"/>
    <w:rsid w:val="00A445E9"/>
    <w:rsid w:val="00A44776"/>
    <w:rsid w:val="00A449C6"/>
    <w:rsid w:val="00A44A23"/>
    <w:rsid w:val="00A44A81"/>
    <w:rsid w:val="00A44C56"/>
    <w:rsid w:val="00A44C7D"/>
    <w:rsid w:val="00A44D5D"/>
    <w:rsid w:val="00A45401"/>
    <w:rsid w:val="00A456C3"/>
    <w:rsid w:val="00A458B0"/>
    <w:rsid w:val="00A45BFC"/>
    <w:rsid w:val="00A45DC6"/>
    <w:rsid w:val="00A462C2"/>
    <w:rsid w:val="00A46BB9"/>
    <w:rsid w:val="00A46C06"/>
    <w:rsid w:val="00A4714D"/>
    <w:rsid w:val="00A476DF"/>
    <w:rsid w:val="00A47876"/>
    <w:rsid w:val="00A47A82"/>
    <w:rsid w:val="00A47AE9"/>
    <w:rsid w:val="00A47C36"/>
    <w:rsid w:val="00A47DEB"/>
    <w:rsid w:val="00A50450"/>
    <w:rsid w:val="00A504ED"/>
    <w:rsid w:val="00A50C21"/>
    <w:rsid w:val="00A50CEB"/>
    <w:rsid w:val="00A511A8"/>
    <w:rsid w:val="00A51243"/>
    <w:rsid w:val="00A5139C"/>
    <w:rsid w:val="00A5141C"/>
    <w:rsid w:val="00A51693"/>
    <w:rsid w:val="00A51756"/>
    <w:rsid w:val="00A51F8E"/>
    <w:rsid w:val="00A52156"/>
    <w:rsid w:val="00A521AA"/>
    <w:rsid w:val="00A52424"/>
    <w:rsid w:val="00A52727"/>
    <w:rsid w:val="00A52E6B"/>
    <w:rsid w:val="00A52F1D"/>
    <w:rsid w:val="00A53255"/>
    <w:rsid w:val="00A532D9"/>
    <w:rsid w:val="00A5372B"/>
    <w:rsid w:val="00A538B4"/>
    <w:rsid w:val="00A53B3B"/>
    <w:rsid w:val="00A5425C"/>
    <w:rsid w:val="00A54A92"/>
    <w:rsid w:val="00A54B70"/>
    <w:rsid w:val="00A55412"/>
    <w:rsid w:val="00A55AA0"/>
    <w:rsid w:val="00A55EF1"/>
    <w:rsid w:val="00A56109"/>
    <w:rsid w:val="00A5650C"/>
    <w:rsid w:val="00A567FD"/>
    <w:rsid w:val="00A56B75"/>
    <w:rsid w:val="00A56F96"/>
    <w:rsid w:val="00A5712E"/>
    <w:rsid w:val="00A572A2"/>
    <w:rsid w:val="00A574E8"/>
    <w:rsid w:val="00A57909"/>
    <w:rsid w:val="00A57965"/>
    <w:rsid w:val="00A579A5"/>
    <w:rsid w:val="00A60247"/>
    <w:rsid w:val="00A602C6"/>
    <w:rsid w:val="00A60325"/>
    <w:rsid w:val="00A6119C"/>
    <w:rsid w:val="00A6148E"/>
    <w:rsid w:val="00A6163D"/>
    <w:rsid w:val="00A618D9"/>
    <w:rsid w:val="00A61DDC"/>
    <w:rsid w:val="00A61FEA"/>
    <w:rsid w:val="00A625EC"/>
    <w:rsid w:val="00A6265F"/>
    <w:rsid w:val="00A630B2"/>
    <w:rsid w:val="00A635A2"/>
    <w:rsid w:val="00A6360A"/>
    <w:rsid w:val="00A63615"/>
    <w:rsid w:val="00A6382A"/>
    <w:rsid w:val="00A63F43"/>
    <w:rsid w:val="00A648C1"/>
    <w:rsid w:val="00A6575B"/>
    <w:rsid w:val="00A65820"/>
    <w:rsid w:val="00A65A6B"/>
    <w:rsid w:val="00A65C17"/>
    <w:rsid w:val="00A664BB"/>
    <w:rsid w:val="00A669EC"/>
    <w:rsid w:val="00A67565"/>
    <w:rsid w:val="00A6757A"/>
    <w:rsid w:val="00A678C5"/>
    <w:rsid w:val="00A67EFC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239E"/>
    <w:rsid w:val="00A723F1"/>
    <w:rsid w:val="00A72446"/>
    <w:rsid w:val="00A72920"/>
    <w:rsid w:val="00A72937"/>
    <w:rsid w:val="00A729B2"/>
    <w:rsid w:val="00A72CA6"/>
    <w:rsid w:val="00A72DD1"/>
    <w:rsid w:val="00A730F6"/>
    <w:rsid w:val="00A7335D"/>
    <w:rsid w:val="00A73C39"/>
    <w:rsid w:val="00A73F52"/>
    <w:rsid w:val="00A7414A"/>
    <w:rsid w:val="00A74627"/>
    <w:rsid w:val="00A74961"/>
    <w:rsid w:val="00A75199"/>
    <w:rsid w:val="00A757B6"/>
    <w:rsid w:val="00A75BD3"/>
    <w:rsid w:val="00A760AC"/>
    <w:rsid w:val="00A76332"/>
    <w:rsid w:val="00A768E0"/>
    <w:rsid w:val="00A769A2"/>
    <w:rsid w:val="00A769EA"/>
    <w:rsid w:val="00A76AA0"/>
    <w:rsid w:val="00A76F8D"/>
    <w:rsid w:val="00A77714"/>
    <w:rsid w:val="00A77BF8"/>
    <w:rsid w:val="00A77C6C"/>
    <w:rsid w:val="00A77D34"/>
    <w:rsid w:val="00A77D7D"/>
    <w:rsid w:val="00A8001E"/>
    <w:rsid w:val="00A804E2"/>
    <w:rsid w:val="00A8098A"/>
    <w:rsid w:val="00A812C2"/>
    <w:rsid w:val="00A8155A"/>
    <w:rsid w:val="00A8177D"/>
    <w:rsid w:val="00A81CBF"/>
    <w:rsid w:val="00A81CF2"/>
    <w:rsid w:val="00A81E09"/>
    <w:rsid w:val="00A820FA"/>
    <w:rsid w:val="00A8228A"/>
    <w:rsid w:val="00A83192"/>
    <w:rsid w:val="00A83219"/>
    <w:rsid w:val="00A8396A"/>
    <w:rsid w:val="00A84737"/>
    <w:rsid w:val="00A8496E"/>
    <w:rsid w:val="00A84F33"/>
    <w:rsid w:val="00A85017"/>
    <w:rsid w:val="00A85A58"/>
    <w:rsid w:val="00A85AEE"/>
    <w:rsid w:val="00A867DE"/>
    <w:rsid w:val="00A86A3B"/>
    <w:rsid w:val="00A86FA8"/>
    <w:rsid w:val="00A8741A"/>
    <w:rsid w:val="00A877A8"/>
    <w:rsid w:val="00A87CAA"/>
    <w:rsid w:val="00A87CDC"/>
    <w:rsid w:val="00A90110"/>
    <w:rsid w:val="00A90126"/>
    <w:rsid w:val="00A90170"/>
    <w:rsid w:val="00A908A7"/>
    <w:rsid w:val="00A90BDB"/>
    <w:rsid w:val="00A90FF9"/>
    <w:rsid w:val="00A9107A"/>
    <w:rsid w:val="00A919B3"/>
    <w:rsid w:val="00A91D70"/>
    <w:rsid w:val="00A9208C"/>
    <w:rsid w:val="00A9294E"/>
    <w:rsid w:val="00A92A2B"/>
    <w:rsid w:val="00A92E07"/>
    <w:rsid w:val="00A92E81"/>
    <w:rsid w:val="00A93065"/>
    <w:rsid w:val="00A934C4"/>
    <w:rsid w:val="00A93812"/>
    <w:rsid w:val="00A9387A"/>
    <w:rsid w:val="00A9467D"/>
    <w:rsid w:val="00A94C76"/>
    <w:rsid w:val="00A95723"/>
    <w:rsid w:val="00A95AC6"/>
    <w:rsid w:val="00A95CB2"/>
    <w:rsid w:val="00A95FA5"/>
    <w:rsid w:val="00A96112"/>
    <w:rsid w:val="00A961C9"/>
    <w:rsid w:val="00A96315"/>
    <w:rsid w:val="00A96A75"/>
    <w:rsid w:val="00A96EB6"/>
    <w:rsid w:val="00AA07E5"/>
    <w:rsid w:val="00AA081C"/>
    <w:rsid w:val="00AA08FD"/>
    <w:rsid w:val="00AA0DFE"/>
    <w:rsid w:val="00AA1166"/>
    <w:rsid w:val="00AA1957"/>
    <w:rsid w:val="00AA1C80"/>
    <w:rsid w:val="00AA2464"/>
    <w:rsid w:val="00AA26AC"/>
    <w:rsid w:val="00AA26C5"/>
    <w:rsid w:val="00AA2A46"/>
    <w:rsid w:val="00AA2E90"/>
    <w:rsid w:val="00AA301E"/>
    <w:rsid w:val="00AA38A7"/>
    <w:rsid w:val="00AA3A97"/>
    <w:rsid w:val="00AA3CC2"/>
    <w:rsid w:val="00AA3DDF"/>
    <w:rsid w:val="00AA3F5A"/>
    <w:rsid w:val="00AA4237"/>
    <w:rsid w:val="00AA4996"/>
    <w:rsid w:val="00AA4B6A"/>
    <w:rsid w:val="00AA4F5E"/>
    <w:rsid w:val="00AA52DE"/>
    <w:rsid w:val="00AA56F5"/>
    <w:rsid w:val="00AA57FB"/>
    <w:rsid w:val="00AA5E28"/>
    <w:rsid w:val="00AA5F3C"/>
    <w:rsid w:val="00AA5F74"/>
    <w:rsid w:val="00AA5F7C"/>
    <w:rsid w:val="00AA5FDF"/>
    <w:rsid w:val="00AA612D"/>
    <w:rsid w:val="00AA6382"/>
    <w:rsid w:val="00AA652A"/>
    <w:rsid w:val="00AA69D8"/>
    <w:rsid w:val="00AA6A40"/>
    <w:rsid w:val="00AA6D76"/>
    <w:rsid w:val="00AA6FE3"/>
    <w:rsid w:val="00AA70D4"/>
    <w:rsid w:val="00AA71EA"/>
    <w:rsid w:val="00AA7681"/>
    <w:rsid w:val="00AA7FC4"/>
    <w:rsid w:val="00AB0607"/>
    <w:rsid w:val="00AB075E"/>
    <w:rsid w:val="00AB0EB0"/>
    <w:rsid w:val="00AB0F7F"/>
    <w:rsid w:val="00AB21A8"/>
    <w:rsid w:val="00AB22C9"/>
    <w:rsid w:val="00AB2432"/>
    <w:rsid w:val="00AB24FA"/>
    <w:rsid w:val="00AB2553"/>
    <w:rsid w:val="00AB2B88"/>
    <w:rsid w:val="00AB2DB2"/>
    <w:rsid w:val="00AB2ED0"/>
    <w:rsid w:val="00AB313E"/>
    <w:rsid w:val="00AB31F9"/>
    <w:rsid w:val="00AB3917"/>
    <w:rsid w:val="00AB3A09"/>
    <w:rsid w:val="00AB4007"/>
    <w:rsid w:val="00AB413D"/>
    <w:rsid w:val="00AB4154"/>
    <w:rsid w:val="00AB41D8"/>
    <w:rsid w:val="00AB46D4"/>
    <w:rsid w:val="00AB4D20"/>
    <w:rsid w:val="00AB4D6E"/>
    <w:rsid w:val="00AB5399"/>
    <w:rsid w:val="00AB5400"/>
    <w:rsid w:val="00AB54FD"/>
    <w:rsid w:val="00AB5871"/>
    <w:rsid w:val="00AB5D12"/>
    <w:rsid w:val="00AB623C"/>
    <w:rsid w:val="00AB676F"/>
    <w:rsid w:val="00AB7439"/>
    <w:rsid w:val="00AB7B82"/>
    <w:rsid w:val="00AB7CC0"/>
    <w:rsid w:val="00AC00BE"/>
    <w:rsid w:val="00AC04FA"/>
    <w:rsid w:val="00AC090A"/>
    <w:rsid w:val="00AC0AF4"/>
    <w:rsid w:val="00AC0B0D"/>
    <w:rsid w:val="00AC0BC2"/>
    <w:rsid w:val="00AC0E50"/>
    <w:rsid w:val="00AC17BD"/>
    <w:rsid w:val="00AC1D25"/>
    <w:rsid w:val="00AC1E20"/>
    <w:rsid w:val="00AC1F0A"/>
    <w:rsid w:val="00AC1FCD"/>
    <w:rsid w:val="00AC20C6"/>
    <w:rsid w:val="00AC30DF"/>
    <w:rsid w:val="00AC3659"/>
    <w:rsid w:val="00AC3962"/>
    <w:rsid w:val="00AC4573"/>
    <w:rsid w:val="00AC4A70"/>
    <w:rsid w:val="00AC4CF4"/>
    <w:rsid w:val="00AC4E4E"/>
    <w:rsid w:val="00AC4FA1"/>
    <w:rsid w:val="00AC5045"/>
    <w:rsid w:val="00AC5080"/>
    <w:rsid w:val="00AC5614"/>
    <w:rsid w:val="00AC56C5"/>
    <w:rsid w:val="00AC58CB"/>
    <w:rsid w:val="00AC5E73"/>
    <w:rsid w:val="00AC5E95"/>
    <w:rsid w:val="00AC62A8"/>
    <w:rsid w:val="00AC6879"/>
    <w:rsid w:val="00AC70C3"/>
    <w:rsid w:val="00AC7403"/>
    <w:rsid w:val="00AC772A"/>
    <w:rsid w:val="00AC7933"/>
    <w:rsid w:val="00AD01CE"/>
    <w:rsid w:val="00AD0685"/>
    <w:rsid w:val="00AD08CB"/>
    <w:rsid w:val="00AD093E"/>
    <w:rsid w:val="00AD0BE9"/>
    <w:rsid w:val="00AD18A1"/>
    <w:rsid w:val="00AD1981"/>
    <w:rsid w:val="00AD1B3F"/>
    <w:rsid w:val="00AD218A"/>
    <w:rsid w:val="00AD25D2"/>
    <w:rsid w:val="00AD26CF"/>
    <w:rsid w:val="00AD279A"/>
    <w:rsid w:val="00AD2806"/>
    <w:rsid w:val="00AD2D22"/>
    <w:rsid w:val="00AD4150"/>
    <w:rsid w:val="00AD45C3"/>
    <w:rsid w:val="00AD4654"/>
    <w:rsid w:val="00AD5258"/>
    <w:rsid w:val="00AD526B"/>
    <w:rsid w:val="00AD52AE"/>
    <w:rsid w:val="00AD59C6"/>
    <w:rsid w:val="00AD641A"/>
    <w:rsid w:val="00AD651C"/>
    <w:rsid w:val="00AD6637"/>
    <w:rsid w:val="00AD66BD"/>
    <w:rsid w:val="00AD67C8"/>
    <w:rsid w:val="00AD6B08"/>
    <w:rsid w:val="00AD6BAE"/>
    <w:rsid w:val="00AD6D2E"/>
    <w:rsid w:val="00AD6E00"/>
    <w:rsid w:val="00AD732C"/>
    <w:rsid w:val="00AD7352"/>
    <w:rsid w:val="00AD7416"/>
    <w:rsid w:val="00AD7D34"/>
    <w:rsid w:val="00AD7F6D"/>
    <w:rsid w:val="00AE0244"/>
    <w:rsid w:val="00AE0494"/>
    <w:rsid w:val="00AE0641"/>
    <w:rsid w:val="00AE0717"/>
    <w:rsid w:val="00AE08D0"/>
    <w:rsid w:val="00AE0B9F"/>
    <w:rsid w:val="00AE0CD4"/>
    <w:rsid w:val="00AE18FD"/>
    <w:rsid w:val="00AE1A0B"/>
    <w:rsid w:val="00AE1F4A"/>
    <w:rsid w:val="00AE203C"/>
    <w:rsid w:val="00AE22DC"/>
    <w:rsid w:val="00AE23E0"/>
    <w:rsid w:val="00AE2693"/>
    <w:rsid w:val="00AE2765"/>
    <w:rsid w:val="00AE277B"/>
    <w:rsid w:val="00AE28EF"/>
    <w:rsid w:val="00AE2959"/>
    <w:rsid w:val="00AE2B69"/>
    <w:rsid w:val="00AE30C3"/>
    <w:rsid w:val="00AE319C"/>
    <w:rsid w:val="00AE351A"/>
    <w:rsid w:val="00AE3666"/>
    <w:rsid w:val="00AE36A0"/>
    <w:rsid w:val="00AE3D78"/>
    <w:rsid w:val="00AE3F10"/>
    <w:rsid w:val="00AE4520"/>
    <w:rsid w:val="00AE486D"/>
    <w:rsid w:val="00AE49F1"/>
    <w:rsid w:val="00AE4B4B"/>
    <w:rsid w:val="00AE4D86"/>
    <w:rsid w:val="00AE5091"/>
    <w:rsid w:val="00AE524B"/>
    <w:rsid w:val="00AE53F5"/>
    <w:rsid w:val="00AE55B7"/>
    <w:rsid w:val="00AE5636"/>
    <w:rsid w:val="00AE570B"/>
    <w:rsid w:val="00AE5743"/>
    <w:rsid w:val="00AE5B0B"/>
    <w:rsid w:val="00AE5B2C"/>
    <w:rsid w:val="00AE5FDD"/>
    <w:rsid w:val="00AE67AD"/>
    <w:rsid w:val="00AE69C1"/>
    <w:rsid w:val="00AE6A29"/>
    <w:rsid w:val="00AF0309"/>
    <w:rsid w:val="00AF03BE"/>
    <w:rsid w:val="00AF0578"/>
    <w:rsid w:val="00AF058D"/>
    <w:rsid w:val="00AF0838"/>
    <w:rsid w:val="00AF0905"/>
    <w:rsid w:val="00AF0AB4"/>
    <w:rsid w:val="00AF0D16"/>
    <w:rsid w:val="00AF10DC"/>
    <w:rsid w:val="00AF1229"/>
    <w:rsid w:val="00AF1BD8"/>
    <w:rsid w:val="00AF1EEA"/>
    <w:rsid w:val="00AF2087"/>
    <w:rsid w:val="00AF2312"/>
    <w:rsid w:val="00AF2444"/>
    <w:rsid w:val="00AF27C3"/>
    <w:rsid w:val="00AF289A"/>
    <w:rsid w:val="00AF2AAA"/>
    <w:rsid w:val="00AF2B28"/>
    <w:rsid w:val="00AF3D7E"/>
    <w:rsid w:val="00AF4834"/>
    <w:rsid w:val="00AF4873"/>
    <w:rsid w:val="00AF48ED"/>
    <w:rsid w:val="00AF4D05"/>
    <w:rsid w:val="00AF5182"/>
    <w:rsid w:val="00AF525B"/>
    <w:rsid w:val="00AF5340"/>
    <w:rsid w:val="00AF5500"/>
    <w:rsid w:val="00AF5F98"/>
    <w:rsid w:val="00AF612E"/>
    <w:rsid w:val="00AF62FD"/>
    <w:rsid w:val="00AF6620"/>
    <w:rsid w:val="00AF6777"/>
    <w:rsid w:val="00AF69C1"/>
    <w:rsid w:val="00AF6B32"/>
    <w:rsid w:val="00AF725D"/>
    <w:rsid w:val="00AF7C2E"/>
    <w:rsid w:val="00AF7F05"/>
    <w:rsid w:val="00AF7F09"/>
    <w:rsid w:val="00B0014E"/>
    <w:rsid w:val="00B00368"/>
    <w:rsid w:val="00B00A3C"/>
    <w:rsid w:val="00B00E43"/>
    <w:rsid w:val="00B00EC2"/>
    <w:rsid w:val="00B014F0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BEA"/>
    <w:rsid w:val="00B02C50"/>
    <w:rsid w:val="00B02C69"/>
    <w:rsid w:val="00B02F32"/>
    <w:rsid w:val="00B03B2B"/>
    <w:rsid w:val="00B03F7A"/>
    <w:rsid w:val="00B0404B"/>
    <w:rsid w:val="00B0423D"/>
    <w:rsid w:val="00B043EE"/>
    <w:rsid w:val="00B04C96"/>
    <w:rsid w:val="00B04EEC"/>
    <w:rsid w:val="00B04F40"/>
    <w:rsid w:val="00B051D4"/>
    <w:rsid w:val="00B054DA"/>
    <w:rsid w:val="00B0571B"/>
    <w:rsid w:val="00B05B6A"/>
    <w:rsid w:val="00B05CBE"/>
    <w:rsid w:val="00B060F2"/>
    <w:rsid w:val="00B067E1"/>
    <w:rsid w:val="00B0693A"/>
    <w:rsid w:val="00B0693D"/>
    <w:rsid w:val="00B06A40"/>
    <w:rsid w:val="00B078CB"/>
    <w:rsid w:val="00B10199"/>
    <w:rsid w:val="00B105D6"/>
    <w:rsid w:val="00B109FE"/>
    <w:rsid w:val="00B10E8A"/>
    <w:rsid w:val="00B110F7"/>
    <w:rsid w:val="00B1111B"/>
    <w:rsid w:val="00B113DF"/>
    <w:rsid w:val="00B1177B"/>
    <w:rsid w:val="00B1239B"/>
    <w:rsid w:val="00B125A5"/>
    <w:rsid w:val="00B12600"/>
    <w:rsid w:val="00B12804"/>
    <w:rsid w:val="00B12A92"/>
    <w:rsid w:val="00B12A96"/>
    <w:rsid w:val="00B12B1C"/>
    <w:rsid w:val="00B12D31"/>
    <w:rsid w:val="00B13069"/>
    <w:rsid w:val="00B13267"/>
    <w:rsid w:val="00B13558"/>
    <w:rsid w:val="00B13D76"/>
    <w:rsid w:val="00B13E82"/>
    <w:rsid w:val="00B13ED7"/>
    <w:rsid w:val="00B13FF9"/>
    <w:rsid w:val="00B14134"/>
    <w:rsid w:val="00B141FA"/>
    <w:rsid w:val="00B14228"/>
    <w:rsid w:val="00B142BA"/>
    <w:rsid w:val="00B14E51"/>
    <w:rsid w:val="00B15416"/>
    <w:rsid w:val="00B15992"/>
    <w:rsid w:val="00B1612B"/>
    <w:rsid w:val="00B1643C"/>
    <w:rsid w:val="00B1643E"/>
    <w:rsid w:val="00B168A6"/>
    <w:rsid w:val="00B16A1F"/>
    <w:rsid w:val="00B16BFE"/>
    <w:rsid w:val="00B16C4E"/>
    <w:rsid w:val="00B17276"/>
    <w:rsid w:val="00B1746B"/>
    <w:rsid w:val="00B17A20"/>
    <w:rsid w:val="00B17AF9"/>
    <w:rsid w:val="00B20DFA"/>
    <w:rsid w:val="00B2108B"/>
    <w:rsid w:val="00B218DE"/>
    <w:rsid w:val="00B2199E"/>
    <w:rsid w:val="00B21B7C"/>
    <w:rsid w:val="00B21E93"/>
    <w:rsid w:val="00B22344"/>
    <w:rsid w:val="00B22833"/>
    <w:rsid w:val="00B23296"/>
    <w:rsid w:val="00B23387"/>
    <w:rsid w:val="00B23646"/>
    <w:rsid w:val="00B23826"/>
    <w:rsid w:val="00B23E1E"/>
    <w:rsid w:val="00B247D1"/>
    <w:rsid w:val="00B247EB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5B1"/>
    <w:rsid w:val="00B26615"/>
    <w:rsid w:val="00B266D9"/>
    <w:rsid w:val="00B2673B"/>
    <w:rsid w:val="00B26F0D"/>
    <w:rsid w:val="00B27222"/>
    <w:rsid w:val="00B27DD9"/>
    <w:rsid w:val="00B27EB2"/>
    <w:rsid w:val="00B27F63"/>
    <w:rsid w:val="00B30209"/>
    <w:rsid w:val="00B309CD"/>
    <w:rsid w:val="00B313A1"/>
    <w:rsid w:val="00B316D5"/>
    <w:rsid w:val="00B31EC2"/>
    <w:rsid w:val="00B31F7C"/>
    <w:rsid w:val="00B320BB"/>
    <w:rsid w:val="00B32220"/>
    <w:rsid w:val="00B322E2"/>
    <w:rsid w:val="00B3288C"/>
    <w:rsid w:val="00B32C22"/>
    <w:rsid w:val="00B32C5A"/>
    <w:rsid w:val="00B32FCC"/>
    <w:rsid w:val="00B333D5"/>
    <w:rsid w:val="00B33569"/>
    <w:rsid w:val="00B339F1"/>
    <w:rsid w:val="00B33AE2"/>
    <w:rsid w:val="00B34526"/>
    <w:rsid w:val="00B34573"/>
    <w:rsid w:val="00B347FA"/>
    <w:rsid w:val="00B34A62"/>
    <w:rsid w:val="00B34AA7"/>
    <w:rsid w:val="00B34B38"/>
    <w:rsid w:val="00B34C3A"/>
    <w:rsid w:val="00B34E1F"/>
    <w:rsid w:val="00B34F22"/>
    <w:rsid w:val="00B35495"/>
    <w:rsid w:val="00B358F7"/>
    <w:rsid w:val="00B35F36"/>
    <w:rsid w:val="00B35FBF"/>
    <w:rsid w:val="00B363F1"/>
    <w:rsid w:val="00B3647F"/>
    <w:rsid w:val="00B3650F"/>
    <w:rsid w:val="00B374EF"/>
    <w:rsid w:val="00B375F0"/>
    <w:rsid w:val="00B37708"/>
    <w:rsid w:val="00B379A1"/>
    <w:rsid w:val="00B37D2A"/>
    <w:rsid w:val="00B4021B"/>
    <w:rsid w:val="00B4039E"/>
    <w:rsid w:val="00B40BAE"/>
    <w:rsid w:val="00B415CD"/>
    <w:rsid w:val="00B41892"/>
    <w:rsid w:val="00B41C6C"/>
    <w:rsid w:val="00B421A0"/>
    <w:rsid w:val="00B42238"/>
    <w:rsid w:val="00B42432"/>
    <w:rsid w:val="00B424C2"/>
    <w:rsid w:val="00B4254B"/>
    <w:rsid w:val="00B427D9"/>
    <w:rsid w:val="00B42A6F"/>
    <w:rsid w:val="00B42E04"/>
    <w:rsid w:val="00B43046"/>
    <w:rsid w:val="00B430FD"/>
    <w:rsid w:val="00B43141"/>
    <w:rsid w:val="00B43170"/>
    <w:rsid w:val="00B43339"/>
    <w:rsid w:val="00B435E2"/>
    <w:rsid w:val="00B43945"/>
    <w:rsid w:val="00B43F98"/>
    <w:rsid w:val="00B44808"/>
    <w:rsid w:val="00B44936"/>
    <w:rsid w:val="00B44AB9"/>
    <w:rsid w:val="00B44AC9"/>
    <w:rsid w:val="00B44F1F"/>
    <w:rsid w:val="00B452CB"/>
    <w:rsid w:val="00B453B0"/>
    <w:rsid w:val="00B4546B"/>
    <w:rsid w:val="00B45553"/>
    <w:rsid w:val="00B45A8C"/>
    <w:rsid w:val="00B45E21"/>
    <w:rsid w:val="00B45EF8"/>
    <w:rsid w:val="00B45F49"/>
    <w:rsid w:val="00B4685F"/>
    <w:rsid w:val="00B4694E"/>
    <w:rsid w:val="00B469E6"/>
    <w:rsid w:val="00B47405"/>
    <w:rsid w:val="00B4794D"/>
    <w:rsid w:val="00B47B71"/>
    <w:rsid w:val="00B47D07"/>
    <w:rsid w:val="00B5010E"/>
    <w:rsid w:val="00B50376"/>
    <w:rsid w:val="00B50593"/>
    <w:rsid w:val="00B508F4"/>
    <w:rsid w:val="00B50B8D"/>
    <w:rsid w:val="00B50D49"/>
    <w:rsid w:val="00B50E2D"/>
    <w:rsid w:val="00B5107F"/>
    <w:rsid w:val="00B51456"/>
    <w:rsid w:val="00B5146B"/>
    <w:rsid w:val="00B51B62"/>
    <w:rsid w:val="00B51CD8"/>
    <w:rsid w:val="00B51F1F"/>
    <w:rsid w:val="00B52BDC"/>
    <w:rsid w:val="00B53115"/>
    <w:rsid w:val="00B53646"/>
    <w:rsid w:val="00B539B1"/>
    <w:rsid w:val="00B53AA7"/>
    <w:rsid w:val="00B53EDC"/>
    <w:rsid w:val="00B53F57"/>
    <w:rsid w:val="00B53FB5"/>
    <w:rsid w:val="00B54008"/>
    <w:rsid w:val="00B5441A"/>
    <w:rsid w:val="00B5499A"/>
    <w:rsid w:val="00B54F48"/>
    <w:rsid w:val="00B54FEE"/>
    <w:rsid w:val="00B55ACD"/>
    <w:rsid w:val="00B55D67"/>
    <w:rsid w:val="00B564CF"/>
    <w:rsid w:val="00B56742"/>
    <w:rsid w:val="00B56D57"/>
    <w:rsid w:val="00B571DA"/>
    <w:rsid w:val="00B5742A"/>
    <w:rsid w:val="00B57F9C"/>
    <w:rsid w:val="00B6028E"/>
    <w:rsid w:val="00B607B3"/>
    <w:rsid w:val="00B60AC7"/>
    <w:rsid w:val="00B61287"/>
    <w:rsid w:val="00B61BC6"/>
    <w:rsid w:val="00B61EED"/>
    <w:rsid w:val="00B626E6"/>
    <w:rsid w:val="00B62739"/>
    <w:rsid w:val="00B62D5F"/>
    <w:rsid w:val="00B62D66"/>
    <w:rsid w:val="00B63749"/>
    <w:rsid w:val="00B63982"/>
    <w:rsid w:val="00B63F62"/>
    <w:rsid w:val="00B6465D"/>
    <w:rsid w:val="00B648DF"/>
    <w:rsid w:val="00B65047"/>
    <w:rsid w:val="00B6504C"/>
    <w:rsid w:val="00B652DA"/>
    <w:rsid w:val="00B6539C"/>
    <w:rsid w:val="00B655DB"/>
    <w:rsid w:val="00B6575F"/>
    <w:rsid w:val="00B65765"/>
    <w:rsid w:val="00B65B1B"/>
    <w:rsid w:val="00B65D32"/>
    <w:rsid w:val="00B65DFA"/>
    <w:rsid w:val="00B66005"/>
    <w:rsid w:val="00B6633F"/>
    <w:rsid w:val="00B67264"/>
    <w:rsid w:val="00B67DAD"/>
    <w:rsid w:val="00B67FCB"/>
    <w:rsid w:val="00B704E2"/>
    <w:rsid w:val="00B71240"/>
    <w:rsid w:val="00B714C8"/>
    <w:rsid w:val="00B7170E"/>
    <w:rsid w:val="00B71CAB"/>
    <w:rsid w:val="00B71DFA"/>
    <w:rsid w:val="00B71FBD"/>
    <w:rsid w:val="00B72488"/>
    <w:rsid w:val="00B72C87"/>
    <w:rsid w:val="00B72DB6"/>
    <w:rsid w:val="00B732D6"/>
    <w:rsid w:val="00B7351E"/>
    <w:rsid w:val="00B73612"/>
    <w:rsid w:val="00B73614"/>
    <w:rsid w:val="00B73753"/>
    <w:rsid w:val="00B738CB"/>
    <w:rsid w:val="00B739E2"/>
    <w:rsid w:val="00B73ABE"/>
    <w:rsid w:val="00B73CB9"/>
    <w:rsid w:val="00B73D84"/>
    <w:rsid w:val="00B741FA"/>
    <w:rsid w:val="00B746F0"/>
    <w:rsid w:val="00B7479C"/>
    <w:rsid w:val="00B74E75"/>
    <w:rsid w:val="00B74EFF"/>
    <w:rsid w:val="00B75061"/>
    <w:rsid w:val="00B75377"/>
    <w:rsid w:val="00B758B6"/>
    <w:rsid w:val="00B75931"/>
    <w:rsid w:val="00B7595A"/>
    <w:rsid w:val="00B75DFF"/>
    <w:rsid w:val="00B75F3E"/>
    <w:rsid w:val="00B7634F"/>
    <w:rsid w:val="00B7637E"/>
    <w:rsid w:val="00B76444"/>
    <w:rsid w:val="00B7650F"/>
    <w:rsid w:val="00B768A4"/>
    <w:rsid w:val="00B76B44"/>
    <w:rsid w:val="00B76BBD"/>
    <w:rsid w:val="00B774BE"/>
    <w:rsid w:val="00B77621"/>
    <w:rsid w:val="00B77820"/>
    <w:rsid w:val="00B77A6D"/>
    <w:rsid w:val="00B77E25"/>
    <w:rsid w:val="00B80342"/>
    <w:rsid w:val="00B8096A"/>
    <w:rsid w:val="00B80AEC"/>
    <w:rsid w:val="00B81586"/>
    <w:rsid w:val="00B81D13"/>
    <w:rsid w:val="00B81E64"/>
    <w:rsid w:val="00B82258"/>
    <w:rsid w:val="00B824E8"/>
    <w:rsid w:val="00B82562"/>
    <w:rsid w:val="00B829B1"/>
    <w:rsid w:val="00B830E3"/>
    <w:rsid w:val="00B83AB4"/>
    <w:rsid w:val="00B83F04"/>
    <w:rsid w:val="00B8434D"/>
    <w:rsid w:val="00B84E78"/>
    <w:rsid w:val="00B8525C"/>
    <w:rsid w:val="00B85B06"/>
    <w:rsid w:val="00B85C76"/>
    <w:rsid w:val="00B85D0D"/>
    <w:rsid w:val="00B85D1F"/>
    <w:rsid w:val="00B85EC3"/>
    <w:rsid w:val="00B85FD4"/>
    <w:rsid w:val="00B8632D"/>
    <w:rsid w:val="00B86DCC"/>
    <w:rsid w:val="00B86DDB"/>
    <w:rsid w:val="00B86FC0"/>
    <w:rsid w:val="00B87798"/>
    <w:rsid w:val="00B87C45"/>
    <w:rsid w:val="00B905CF"/>
    <w:rsid w:val="00B908E3"/>
    <w:rsid w:val="00B908E5"/>
    <w:rsid w:val="00B90D9C"/>
    <w:rsid w:val="00B918B7"/>
    <w:rsid w:val="00B91B23"/>
    <w:rsid w:val="00B91D4D"/>
    <w:rsid w:val="00B91E7E"/>
    <w:rsid w:val="00B91FE7"/>
    <w:rsid w:val="00B92340"/>
    <w:rsid w:val="00B9321F"/>
    <w:rsid w:val="00B932FA"/>
    <w:rsid w:val="00B93AC0"/>
    <w:rsid w:val="00B93C26"/>
    <w:rsid w:val="00B93C36"/>
    <w:rsid w:val="00B93C4C"/>
    <w:rsid w:val="00B93C87"/>
    <w:rsid w:val="00B93E27"/>
    <w:rsid w:val="00B9414D"/>
    <w:rsid w:val="00B94870"/>
    <w:rsid w:val="00B94919"/>
    <w:rsid w:val="00B953C9"/>
    <w:rsid w:val="00B953E6"/>
    <w:rsid w:val="00B95604"/>
    <w:rsid w:val="00B960F1"/>
    <w:rsid w:val="00B965DB"/>
    <w:rsid w:val="00B97151"/>
    <w:rsid w:val="00B97199"/>
    <w:rsid w:val="00B973FB"/>
    <w:rsid w:val="00B9746E"/>
    <w:rsid w:val="00B97793"/>
    <w:rsid w:val="00BA02DA"/>
    <w:rsid w:val="00BA0AE9"/>
    <w:rsid w:val="00BA1014"/>
    <w:rsid w:val="00BA11E9"/>
    <w:rsid w:val="00BA14DA"/>
    <w:rsid w:val="00BA1510"/>
    <w:rsid w:val="00BA18F0"/>
    <w:rsid w:val="00BA1937"/>
    <w:rsid w:val="00BA1BDA"/>
    <w:rsid w:val="00BA1C58"/>
    <w:rsid w:val="00BA20F6"/>
    <w:rsid w:val="00BA2586"/>
    <w:rsid w:val="00BA2D81"/>
    <w:rsid w:val="00BA317E"/>
    <w:rsid w:val="00BA329E"/>
    <w:rsid w:val="00BA32CA"/>
    <w:rsid w:val="00BA3B87"/>
    <w:rsid w:val="00BA3BF8"/>
    <w:rsid w:val="00BA41BB"/>
    <w:rsid w:val="00BA44CF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33A"/>
    <w:rsid w:val="00BA755F"/>
    <w:rsid w:val="00BA7773"/>
    <w:rsid w:val="00BA7B65"/>
    <w:rsid w:val="00BA7CCF"/>
    <w:rsid w:val="00BA7D89"/>
    <w:rsid w:val="00BB0260"/>
    <w:rsid w:val="00BB0DA9"/>
    <w:rsid w:val="00BB1337"/>
    <w:rsid w:val="00BB1E19"/>
    <w:rsid w:val="00BB201A"/>
    <w:rsid w:val="00BB25E2"/>
    <w:rsid w:val="00BB2DF5"/>
    <w:rsid w:val="00BB3520"/>
    <w:rsid w:val="00BB367C"/>
    <w:rsid w:val="00BB3ABF"/>
    <w:rsid w:val="00BB3B3B"/>
    <w:rsid w:val="00BB3DEA"/>
    <w:rsid w:val="00BB3FD2"/>
    <w:rsid w:val="00BB40ED"/>
    <w:rsid w:val="00BB43BA"/>
    <w:rsid w:val="00BB4499"/>
    <w:rsid w:val="00BB4510"/>
    <w:rsid w:val="00BB4A05"/>
    <w:rsid w:val="00BB530E"/>
    <w:rsid w:val="00BB55A7"/>
    <w:rsid w:val="00BB5C6E"/>
    <w:rsid w:val="00BB5D72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92"/>
    <w:rsid w:val="00BB7547"/>
    <w:rsid w:val="00BB790E"/>
    <w:rsid w:val="00BB7A72"/>
    <w:rsid w:val="00BB7BFB"/>
    <w:rsid w:val="00BC0073"/>
    <w:rsid w:val="00BC04C5"/>
    <w:rsid w:val="00BC09C4"/>
    <w:rsid w:val="00BC1420"/>
    <w:rsid w:val="00BC1B48"/>
    <w:rsid w:val="00BC1B50"/>
    <w:rsid w:val="00BC1E82"/>
    <w:rsid w:val="00BC208D"/>
    <w:rsid w:val="00BC2187"/>
    <w:rsid w:val="00BC2359"/>
    <w:rsid w:val="00BC268B"/>
    <w:rsid w:val="00BC2851"/>
    <w:rsid w:val="00BC2922"/>
    <w:rsid w:val="00BC2C5B"/>
    <w:rsid w:val="00BC2CD6"/>
    <w:rsid w:val="00BC2F7A"/>
    <w:rsid w:val="00BC3084"/>
    <w:rsid w:val="00BC371F"/>
    <w:rsid w:val="00BC3E98"/>
    <w:rsid w:val="00BC3F46"/>
    <w:rsid w:val="00BC4298"/>
    <w:rsid w:val="00BC4658"/>
    <w:rsid w:val="00BC4731"/>
    <w:rsid w:val="00BC48A3"/>
    <w:rsid w:val="00BC497A"/>
    <w:rsid w:val="00BC4D27"/>
    <w:rsid w:val="00BC54B4"/>
    <w:rsid w:val="00BC56D4"/>
    <w:rsid w:val="00BC5761"/>
    <w:rsid w:val="00BC5770"/>
    <w:rsid w:val="00BC5B5B"/>
    <w:rsid w:val="00BC623D"/>
    <w:rsid w:val="00BC6525"/>
    <w:rsid w:val="00BC660A"/>
    <w:rsid w:val="00BC723F"/>
    <w:rsid w:val="00BC761D"/>
    <w:rsid w:val="00BC7D3F"/>
    <w:rsid w:val="00BD0098"/>
    <w:rsid w:val="00BD03A8"/>
    <w:rsid w:val="00BD060C"/>
    <w:rsid w:val="00BD066C"/>
    <w:rsid w:val="00BD1494"/>
    <w:rsid w:val="00BD1C9A"/>
    <w:rsid w:val="00BD228A"/>
    <w:rsid w:val="00BD2589"/>
    <w:rsid w:val="00BD2709"/>
    <w:rsid w:val="00BD2AE6"/>
    <w:rsid w:val="00BD2AFD"/>
    <w:rsid w:val="00BD32B9"/>
    <w:rsid w:val="00BD330B"/>
    <w:rsid w:val="00BD3436"/>
    <w:rsid w:val="00BD3455"/>
    <w:rsid w:val="00BD39A3"/>
    <w:rsid w:val="00BD39DD"/>
    <w:rsid w:val="00BD3D44"/>
    <w:rsid w:val="00BD3E58"/>
    <w:rsid w:val="00BD4906"/>
    <w:rsid w:val="00BD4D61"/>
    <w:rsid w:val="00BD53BE"/>
    <w:rsid w:val="00BD5555"/>
    <w:rsid w:val="00BD570A"/>
    <w:rsid w:val="00BD5BD9"/>
    <w:rsid w:val="00BD602B"/>
    <w:rsid w:val="00BD60FD"/>
    <w:rsid w:val="00BD6263"/>
    <w:rsid w:val="00BD633C"/>
    <w:rsid w:val="00BD6621"/>
    <w:rsid w:val="00BD6832"/>
    <w:rsid w:val="00BD698B"/>
    <w:rsid w:val="00BD6F26"/>
    <w:rsid w:val="00BD6F8B"/>
    <w:rsid w:val="00BD753D"/>
    <w:rsid w:val="00BD78BD"/>
    <w:rsid w:val="00BD7933"/>
    <w:rsid w:val="00BD7A85"/>
    <w:rsid w:val="00BD7EE3"/>
    <w:rsid w:val="00BE0387"/>
    <w:rsid w:val="00BE0CBE"/>
    <w:rsid w:val="00BE116A"/>
    <w:rsid w:val="00BE12EC"/>
    <w:rsid w:val="00BE161C"/>
    <w:rsid w:val="00BE1741"/>
    <w:rsid w:val="00BE1D2C"/>
    <w:rsid w:val="00BE1E9B"/>
    <w:rsid w:val="00BE2EB2"/>
    <w:rsid w:val="00BE3053"/>
    <w:rsid w:val="00BE30AE"/>
    <w:rsid w:val="00BE315C"/>
    <w:rsid w:val="00BE3241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827"/>
    <w:rsid w:val="00BE5EB7"/>
    <w:rsid w:val="00BE6397"/>
    <w:rsid w:val="00BE67F1"/>
    <w:rsid w:val="00BE6EBB"/>
    <w:rsid w:val="00BE7347"/>
    <w:rsid w:val="00BE735A"/>
    <w:rsid w:val="00BE76EC"/>
    <w:rsid w:val="00BE77F6"/>
    <w:rsid w:val="00BE7F9F"/>
    <w:rsid w:val="00BF00E7"/>
    <w:rsid w:val="00BF010F"/>
    <w:rsid w:val="00BF018F"/>
    <w:rsid w:val="00BF02FE"/>
    <w:rsid w:val="00BF0572"/>
    <w:rsid w:val="00BF0A24"/>
    <w:rsid w:val="00BF1129"/>
    <w:rsid w:val="00BF139D"/>
    <w:rsid w:val="00BF1A0E"/>
    <w:rsid w:val="00BF1A90"/>
    <w:rsid w:val="00BF1B4A"/>
    <w:rsid w:val="00BF2018"/>
    <w:rsid w:val="00BF218D"/>
    <w:rsid w:val="00BF2365"/>
    <w:rsid w:val="00BF2416"/>
    <w:rsid w:val="00BF301A"/>
    <w:rsid w:val="00BF316C"/>
    <w:rsid w:val="00BF3343"/>
    <w:rsid w:val="00BF3371"/>
    <w:rsid w:val="00BF37A4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F4"/>
    <w:rsid w:val="00BF51F6"/>
    <w:rsid w:val="00BF5311"/>
    <w:rsid w:val="00BF53FC"/>
    <w:rsid w:val="00BF59CB"/>
    <w:rsid w:val="00BF5CC7"/>
    <w:rsid w:val="00BF5E22"/>
    <w:rsid w:val="00BF63E9"/>
    <w:rsid w:val="00BF657A"/>
    <w:rsid w:val="00BF6BE4"/>
    <w:rsid w:val="00BF6D2E"/>
    <w:rsid w:val="00BF7559"/>
    <w:rsid w:val="00BF79D5"/>
    <w:rsid w:val="00BF7EB7"/>
    <w:rsid w:val="00C00023"/>
    <w:rsid w:val="00C00262"/>
    <w:rsid w:val="00C004EE"/>
    <w:rsid w:val="00C00CF8"/>
    <w:rsid w:val="00C01188"/>
    <w:rsid w:val="00C013D8"/>
    <w:rsid w:val="00C013E6"/>
    <w:rsid w:val="00C01E4F"/>
    <w:rsid w:val="00C021D1"/>
    <w:rsid w:val="00C02201"/>
    <w:rsid w:val="00C02231"/>
    <w:rsid w:val="00C023C2"/>
    <w:rsid w:val="00C0270A"/>
    <w:rsid w:val="00C02747"/>
    <w:rsid w:val="00C02836"/>
    <w:rsid w:val="00C02C9F"/>
    <w:rsid w:val="00C02E1E"/>
    <w:rsid w:val="00C0330A"/>
    <w:rsid w:val="00C0356A"/>
    <w:rsid w:val="00C03841"/>
    <w:rsid w:val="00C039D1"/>
    <w:rsid w:val="00C03D3B"/>
    <w:rsid w:val="00C03F20"/>
    <w:rsid w:val="00C03F91"/>
    <w:rsid w:val="00C0413C"/>
    <w:rsid w:val="00C04854"/>
    <w:rsid w:val="00C04E55"/>
    <w:rsid w:val="00C04E8A"/>
    <w:rsid w:val="00C04FFC"/>
    <w:rsid w:val="00C0555E"/>
    <w:rsid w:val="00C055EA"/>
    <w:rsid w:val="00C05AFC"/>
    <w:rsid w:val="00C05B93"/>
    <w:rsid w:val="00C05BE7"/>
    <w:rsid w:val="00C06371"/>
    <w:rsid w:val="00C06C7D"/>
    <w:rsid w:val="00C07090"/>
    <w:rsid w:val="00C070C6"/>
    <w:rsid w:val="00C07375"/>
    <w:rsid w:val="00C078BD"/>
    <w:rsid w:val="00C07C1F"/>
    <w:rsid w:val="00C07C8B"/>
    <w:rsid w:val="00C1073A"/>
    <w:rsid w:val="00C1076C"/>
    <w:rsid w:val="00C108FC"/>
    <w:rsid w:val="00C1094C"/>
    <w:rsid w:val="00C10A39"/>
    <w:rsid w:val="00C111CD"/>
    <w:rsid w:val="00C116F1"/>
    <w:rsid w:val="00C11F34"/>
    <w:rsid w:val="00C121EB"/>
    <w:rsid w:val="00C12322"/>
    <w:rsid w:val="00C12562"/>
    <w:rsid w:val="00C12642"/>
    <w:rsid w:val="00C126AF"/>
    <w:rsid w:val="00C12A9F"/>
    <w:rsid w:val="00C12DA5"/>
    <w:rsid w:val="00C12FD9"/>
    <w:rsid w:val="00C1312D"/>
    <w:rsid w:val="00C131D5"/>
    <w:rsid w:val="00C13806"/>
    <w:rsid w:val="00C13A72"/>
    <w:rsid w:val="00C14069"/>
    <w:rsid w:val="00C1416C"/>
    <w:rsid w:val="00C142E0"/>
    <w:rsid w:val="00C14552"/>
    <w:rsid w:val="00C14561"/>
    <w:rsid w:val="00C14E08"/>
    <w:rsid w:val="00C154DB"/>
    <w:rsid w:val="00C155F5"/>
    <w:rsid w:val="00C15EA2"/>
    <w:rsid w:val="00C15ED5"/>
    <w:rsid w:val="00C1639B"/>
    <w:rsid w:val="00C16E1D"/>
    <w:rsid w:val="00C17227"/>
    <w:rsid w:val="00C178FC"/>
    <w:rsid w:val="00C17EC0"/>
    <w:rsid w:val="00C17F47"/>
    <w:rsid w:val="00C20B90"/>
    <w:rsid w:val="00C20C90"/>
    <w:rsid w:val="00C20DB5"/>
    <w:rsid w:val="00C21951"/>
    <w:rsid w:val="00C220DF"/>
    <w:rsid w:val="00C225A6"/>
    <w:rsid w:val="00C23085"/>
    <w:rsid w:val="00C2367D"/>
    <w:rsid w:val="00C240B0"/>
    <w:rsid w:val="00C249DA"/>
    <w:rsid w:val="00C25025"/>
    <w:rsid w:val="00C25757"/>
    <w:rsid w:val="00C25CBC"/>
    <w:rsid w:val="00C25F92"/>
    <w:rsid w:val="00C265D9"/>
    <w:rsid w:val="00C26B0F"/>
    <w:rsid w:val="00C27135"/>
    <w:rsid w:val="00C276DE"/>
    <w:rsid w:val="00C278D6"/>
    <w:rsid w:val="00C27993"/>
    <w:rsid w:val="00C27B14"/>
    <w:rsid w:val="00C27E27"/>
    <w:rsid w:val="00C30023"/>
    <w:rsid w:val="00C3047C"/>
    <w:rsid w:val="00C3055A"/>
    <w:rsid w:val="00C305BF"/>
    <w:rsid w:val="00C30827"/>
    <w:rsid w:val="00C30931"/>
    <w:rsid w:val="00C309F8"/>
    <w:rsid w:val="00C30AF6"/>
    <w:rsid w:val="00C30DAE"/>
    <w:rsid w:val="00C30E2E"/>
    <w:rsid w:val="00C31198"/>
    <w:rsid w:val="00C31338"/>
    <w:rsid w:val="00C314C4"/>
    <w:rsid w:val="00C318E0"/>
    <w:rsid w:val="00C321C8"/>
    <w:rsid w:val="00C323CC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8E4"/>
    <w:rsid w:val="00C33EAF"/>
    <w:rsid w:val="00C33EB6"/>
    <w:rsid w:val="00C33EBD"/>
    <w:rsid w:val="00C3421B"/>
    <w:rsid w:val="00C351DE"/>
    <w:rsid w:val="00C354A3"/>
    <w:rsid w:val="00C3552C"/>
    <w:rsid w:val="00C358BE"/>
    <w:rsid w:val="00C359AC"/>
    <w:rsid w:val="00C35A9D"/>
    <w:rsid w:val="00C3645A"/>
    <w:rsid w:val="00C3652F"/>
    <w:rsid w:val="00C366D8"/>
    <w:rsid w:val="00C36E12"/>
    <w:rsid w:val="00C372B3"/>
    <w:rsid w:val="00C37CC6"/>
    <w:rsid w:val="00C37F32"/>
    <w:rsid w:val="00C403F3"/>
    <w:rsid w:val="00C40ED7"/>
    <w:rsid w:val="00C41048"/>
    <w:rsid w:val="00C41498"/>
    <w:rsid w:val="00C417B2"/>
    <w:rsid w:val="00C41954"/>
    <w:rsid w:val="00C41AEE"/>
    <w:rsid w:val="00C41EA7"/>
    <w:rsid w:val="00C42431"/>
    <w:rsid w:val="00C424BB"/>
    <w:rsid w:val="00C425C2"/>
    <w:rsid w:val="00C42C0C"/>
    <w:rsid w:val="00C42F07"/>
    <w:rsid w:val="00C43118"/>
    <w:rsid w:val="00C4335F"/>
    <w:rsid w:val="00C4431A"/>
    <w:rsid w:val="00C444A7"/>
    <w:rsid w:val="00C44907"/>
    <w:rsid w:val="00C44955"/>
    <w:rsid w:val="00C4536F"/>
    <w:rsid w:val="00C4542F"/>
    <w:rsid w:val="00C4563C"/>
    <w:rsid w:val="00C45972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642"/>
    <w:rsid w:val="00C50E0F"/>
    <w:rsid w:val="00C5107B"/>
    <w:rsid w:val="00C5134A"/>
    <w:rsid w:val="00C514C1"/>
    <w:rsid w:val="00C515DE"/>
    <w:rsid w:val="00C5162B"/>
    <w:rsid w:val="00C517BA"/>
    <w:rsid w:val="00C526BD"/>
    <w:rsid w:val="00C52859"/>
    <w:rsid w:val="00C52DD6"/>
    <w:rsid w:val="00C52ED1"/>
    <w:rsid w:val="00C52ED9"/>
    <w:rsid w:val="00C530B8"/>
    <w:rsid w:val="00C537E1"/>
    <w:rsid w:val="00C53AC8"/>
    <w:rsid w:val="00C53C4F"/>
    <w:rsid w:val="00C54892"/>
    <w:rsid w:val="00C54BC4"/>
    <w:rsid w:val="00C54D51"/>
    <w:rsid w:val="00C5536E"/>
    <w:rsid w:val="00C557E1"/>
    <w:rsid w:val="00C558E6"/>
    <w:rsid w:val="00C55CF4"/>
    <w:rsid w:val="00C56062"/>
    <w:rsid w:val="00C561BE"/>
    <w:rsid w:val="00C561D1"/>
    <w:rsid w:val="00C5691E"/>
    <w:rsid w:val="00C577B3"/>
    <w:rsid w:val="00C57C40"/>
    <w:rsid w:val="00C57CEF"/>
    <w:rsid w:val="00C57D43"/>
    <w:rsid w:val="00C60910"/>
    <w:rsid w:val="00C6096A"/>
    <w:rsid w:val="00C6098C"/>
    <w:rsid w:val="00C60D7A"/>
    <w:rsid w:val="00C61564"/>
    <w:rsid w:val="00C615EA"/>
    <w:rsid w:val="00C61635"/>
    <w:rsid w:val="00C6183C"/>
    <w:rsid w:val="00C6185F"/>
    <w:rsid w:val="00C61B44"/>
    <w:rsid w:val="00C61FC4"/>
    <w:rsid w:val="00C62654"/>
    <w:rsid w:val="00C626B8"/>
    <w:rsid w:val="00C62820"/>
    <w:rsid w:val="00C62A20"/>
    <w:rsid w:val="00C62A56"/>
    <w:rsid w:val="00C62C21"/>
    <w:rsid w:val="00C62D15"/>
    <w:rsid w:val="00C62D6A"/>
    <w:rsid w:val="00C62F97"/>
    <w:rsid w:val="00C63A46"/>
    <w:rsid w:val="00C63E04"/>
    <w:rsid w:val="00C6415C"/>
    <w:rsid w:val="00C64582"/>
    <w:rsid w:val="00C648B0"/>
    <w:rsid w:val="00C648E4"/>
    <w:rsid w:val="00C64F7D"/>
    <w:rsid w:val="00C6503C"/>
    <w:rsid w:val="00C65423"/>
    <w:rsid w:val="00C65A79"/>
    <w:rsid w:val="00C6651A"/>
    <w:rsid w:val="00C6668B"/>
    <w:rsid w:val="00C66A30"/>
    <w:rsid w:val="00C66B75"/>
    <w:rsid w:val="00C66C1E"/>
    <w:rsid w:val="00C67528"/>
    <w:rsid w:val="00C7027D"/>
    <w:rsid w:val="00C702C9"/>
    <w:rsid w:val="00C703A7"/>
    <w:rsid w:val="00C705C7"/>
    <w:rsid w:val="00C70881"/>
    <w:rsid w:val="00C70B59"/>
    <w:rsid w:val="00C70CC9"/>
    <w:rsid w:val="00C70F92"/>
    <w:rsid w:val="00C720B7"/>
    <w:rsid w:val="00C7257C"/>
    <w:rsid w:val="00C72708"/>
    <w:rsid w:val="00C72C81"/>
    <w:rsid w:val="00C73424"/>
    <w:rsid w:val="00C73A9C"/>
    <w:rsid w:val="00C73C64"/>
    <w:rsid w:val="00C73E23"/>
    <w:rsid w:val="00C74067"/>
    <w:rsid w:val="00C742C8"/>
    <w:rsid w:val="00C74370"/>
    <w:rsid w:val="00C746D8"/>
    <w:rsid w:val="00C75A6E"/>
    <w:rsid w:val="00C760A2"/>
    <w:rsid w:val="00C765B5"/>
    <w:rsid w:val="00C76709"/>
    <w:rsid w:val="00C76841"/>
    <w:rsid w:val="00C807D5"/>
    <w:rsid w:val="00C80A06"/>
    <w:rsid w:val="00C80E4D"/>
    <w:rsid w:val="00C8108E"/>
    <w:rsid w:val="00C815C4"/>
    <w:rsid w:val="00C815ED"/>
    <w:rsid w:val="00C81BEC"/>
    <w:rsid w:val="00C81E64"/>
    <w:rsid w:val="00C8253F"/>
    <w:rsid w:val="00C829E4"/>
    <w:rsid w:val="00C82A2A"/>
    <w:rsid w:val="00C82C5F"/>
    <w:rsid w:val="00C82E0F"/>
    <w:rsid w:val="00C82F9E"/>
    <w:rsid w:val="00C8329A"/>
    <w:rsid w:val="00C8335E"/>
    <w:rsid w:val="00C83F6C"/>
    <w:rsid w:val="00C83FFA"/>
    <w:rsid w:val="00C84122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ED8"/>
    <w:rsid w:val="00C86114"/>
    <w:rsid w:val="00C86227"/>
    <w:rsid w:val="00C86357"/>
    <w:rsid w:val="00C86379"/>
    <w:rsid w:val="00C869BE"/>
    <w:rsid w:val="00C86B1E"/>
    <w:rsid w:val="00C86E09"/>
    <w:rsid w:val="00C870C5"/>
    <w:rsid w:val="00C870E3"/>
    <w:rsid w:val="00C876F8"/>
    <w:rsid w:val="00C87744"/>
    <w:rsid w:val="00C87CFF"/>
    <w:rsid w:val="00C87F2B"/>
    <w:rsid w:val="00C90205"/>
    <w:rsid w:val="00C90213"/>
    <w:rsid w:val="00C90617"/>
    <w:rsid w:val="00C914E6"/>
    <w:rsid w:val="00C91857"/>
    <w:rsid w:val="00C918C3"/>
    <w:rsid w:val="00C91B84"/>
    <w:rsid w:val="00C91EF6"/>
    <w:rsid w:val="00C921A2"/>
    <w:rsid w:val="00C925CE"/>
    <w:rsid w:val="00C926EA"/>
    <w:rsid w:val="00C929A8"/>
    <w:rsid w:val="00C92BCF"/>
    <w:rsid w:val="00C92DD7"/>
    <w:rsid w:val="00C92FE7"/>
    <w:rsid w:val="00C93F64"/>
    <w:rsid w:val="00C93FD7"/>
    <w:rsid w:val="00C93FF7"/>
    <w:rsid w:val="00C94727"/>
    <w:rsid w:val="00C94CE4"/>
    <w:rsid w:val="00C955E4"/>
    <w:rsid w:val="00C956DD"/>
    <w:rsid w:val="00C95EB2"/>
    <w:rsid w:val="00C95F43"/>
    <w:rsid w:val="00C9640F"/>
    <w:rsid w:val="00C964FA"/>
    <w:rsid w:val="00C96725"/>
    <w:rsid w:val="00C96CE5"/>
    <w:rsid w:val="00C96DA7"/>
    <w:rsid w:val="00C971CA"/>
    <w:rsid w:val="00C97729"/>
    <w:rsid w:val="00C978A7"/>
    <w:rsid w:val="00C97ECE"/>
    <w:rsid w:val="00CA0366"/>
    <w:rsid w:val="00CA041C"/>
    <w:rsid w:val="00CA0572"/>
    <w:rsid w:val="00CA0597"/>
    <w:rsid w:val="00CA0815"/>
    <w:rsid w:val="00CA0854"/>
    <w:rsid w:val="00CA0CCC"/>
    <w:rsid w:val="00CA0CF8"/>
    <w:rsid w:val="00CA1193"/>
    <w:rsid w:val="00CA17EB"/>
    <w:rsid w:val="00CA1930"/>
    <w:rsid w:val="00CA194B"/>
    <w:rsid w:val="00CA1997"/>
    <w:rsid w:val="00CA1E18"/>
    <w:rsid w:val="00CA1E53"/>
    <w:rsid w:val="00CA21E5"/>
    <w:rsid w:val="00CA2572"/>
    <w:rsid w:val="00CA2C99"/>
    <w:rsid w:val="00CA346F"/>
    <w:rsid w:val="00CA3583"/>
    <w:rsid w:val="00CA375F"/>
    <w:rsid w:val="00CA391C"/>
    <w:rsid w:val="00CA3A92"/>
    <w:rsid w:val="00CA4320"/>
    <w:rsid w:val="00CA44B0"/>
    <w:rsid w:val="00CA4E95"/>
    <w:rsid w:val="00CA5040"/>
    <w:rsid w:val="00CA515F"/>
    <w:rsid w:val="00CA5365"/>
    <w:rsid w:val="00CA5427"/>
    <w:rsid w:val="00CA6053"/>
    <w:rsid w:val="00CA64F9"/>
    <w:rsid w:val="00CA71D0"/>
    <w:rsid w:val="00CA7519"/>
    <w:rsid w:val="00CA7906"/>
    <w:rsid w:val="00CB02BB"/>
    <w:rsid w:val="00CB07AB"/>
    <w:rsid w:val="00CB0B10"/>
    <w:rsid w:val="00CB0FC4"/>
    <w:rsid w:val="00CB180C"/>
    <w:rsid w:val="00CB1AF3"/>
    <w:rsid w:val="00CB1B0D"/>
    <w:rsid w:val="00CB1B52"/>
    <w:rsid w:val="00CB1CC7"/>
    <w:rsid w:val="00CB1EA9"/>
    <w:rsid w:val="00CB24EB"/>
    <w:rsid w:val="00CB275D"/>
    <w:rsid w:val="00CB27DD"/>
    <w:rsid w:val="00CB282D"/>
    <w:rsid w:val="00CB2B1B"/>
    <w:rsid w:val="00CB2B43"/>
    <w:rsid w:val="00CB2BA4"/>
    <w:rsid w:val="00CB3057"/>
    <w:rsid w:val="00CB3440"/>
    <w:rsid w:val="00CB3635"/>
    <w:rsid w:val="00CB3D5A"/>
    <w:rsid w:val="00CB40EE"/>
    <w:rsid w:val="00CB4244"/>
    <w:rsid w:val="00CB44AF"/>
    <w:rsid w:val="00CB4581"/>
    <w:rsid w:val="00CB49F5"/>
    <w:rsid w:val="00CB4E3B"/>
    <w:rsid w:val="00CB50E5"/>
    <w:rsid w:val="00CB5115"/>
    <w:rsid w:val="00CB5143"/>
    <w:rsid w:val="00CB53C1"/>
    <w:rsid w:val="00CB5AD3"/>
    <w:rsid w:val="00CB5D1D"/>
    <w:rsid w:val="00CB622E"/>
    <w:rsid w:val="00CB6598"/>
    <w:rsid w:val="00CB6948"/>
    <w:rsid w:val="00CB6E5A"/>
    <w:rsid w:val="00CB6F4E"/>
    <w:rsid w:val="00CB7996"/>
    <w:rsid w:val="00CB7D1B"/>
    <w:rsid w:val="00CC006F"/>
    <w:rsid w:val="00CC0376"/>
    <w:rsid w:val="00CC03B9"/>
    <w:rsid w:val="00CC055D"/>
    <w:rsid w:val="00CC05E0"/>
    <w:rsid w:val="00CC07EC"/>
    <w:rsid w:val="00CC087B"/>
    <w:rsid w:val="00CC16C6"/>
    <w:rsid w:val="00CC17AA"/>
    <w:rsid w:val="00CC1A03"/>
    <w:rsid w:val="00CC1A61"/>
    <w:rsid w:val="00CC1B7E"/>
    <w:rsid w:val="00CC1B8E"/>
    <w:rsid w:val="00CC1BDA"/>
    <w:rsid w:val="00CC1E32"/>
    <w:rsid w:val="00CC1E8B"/>
    <w:rsid w:val="00CC2055"/>
    <w:rsid w:val="00CC22E2"/>
    <w:rsid w:val="00CC235D"/>
    <w:rsid w:val="00CC25D9"/>
    <w:rsid w:val="00CC2801"/>
    <w:rsid w:val="00CC3292"/>
    <w:rsid w:val="00CC344F"/>
    <w:rsid w:val="00CC3567"/>
    <w:rsid w:val="00CC371A"/>
    <w:rsid w:val="00CC3878"/>
    <w:rsid w:val="00CC390D"/>
    <w:rsid w:val="00CC4421"/>
    <w:rsid w:val="00CC4C74"/>
    <w:rsid w:val="00CC4D8F"/>
    <w:rsid w:val="00CC57C7"/>
    <w:rsid w:val="00CC57D3"/>
    <w:rsid w:val="00CC58F3"/>
    <w:rsid w:val="00CC648E"/>
    <w:rsid w:val="00CC68DE"/>
    <w:rsid w:val="00CC6F9E"/>
    <w:rsid w:val="00CC7051"/>
    <w:rsid w:val="00CC72A5"/>
    <w:rsid w:val="00CC7364"/>
    <w:rsid w:val="00CC79A6"/>
    <w:rsid w:val="00CC7B0D"/>
    <w:rsid w:val="00CD03A8"/>
    <w:rsid w:val="00CD040F"/>
    <w:rsid w:val="00CD052F"/>
    <w:rsid w:val="00CD09C6"/>
    <w:rsid w:val="00CD0EC0"/>
    <w:rsid w:val="00CD11CB"/>
    <w:rsid w:val="00CD16B7"/>
    <w:rsid w:val="00CD2C49"/>
    <w:rsid w:val="00CD2FA0"/>
    <w:rsid w:val="00CD31F8"/>
    <w:rsid w:val="00CD35E0"/>
    <w:rsid w:val="00CD365D"/>
    <w:rsid w:val="00CD391D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A3B"/>
    <w:rsid w:val="00CD6BDF"/>
    <w:rsid w:val="00CD6D90"/>
    <w:rsid w:val="00CD6E80"/>
    <w:rsid w:val="00CD7114"/>
    <w:rsid w:val="00CD770F"/>
    <w:rsid w:val="00CE007A"/>
    <w:rsid w:val="00CE03F3"/>
    <w:rsid w:val="00CE0695"/>
    <w:rsid w:val="00CE0CC1"/>
    <w:rsid w:val="00CE0E2A"/>
    <w:rsid w:val="00CE1047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2F41"/>
    <w:rsid w:val="00CE37DD"/>
    <w:rsid w:val="00CE3A94"/>
    <w:rsid w:val="00CE3EF8"/>
    <w:rsid w:val="00CE4227"/>
    <w:rsid w:val="00CE48D4"/>
    <w:rsid w:val="00CE4F49"/>
    <w:rsid w:val="00CE578D"/>
    <w:rsid w:val="00CE589B"/>
    <w:rsid w:val="00CE5B38"/>
    <w:rsid w:val="00CE5B68"/>
    <w:rsid w:val="00CE5C36"/>
    <w:rsid w:val="00CE61C5"/>
    <w:rsid w:val="00CE67C2"/>
    <w:rsid w:val="00CE6901"/>
    <w:rsid w:val="00CE6E6C"/>
    <w:rsid w:val="00CE710E"/>
    <w:rsid w:val="00CE715F"/>
    <w:rsid w:val="00CE7176"/>
    <w:rsid w:val="00CE71AD"/>
    <w:rsid w:val="00CE731F"/>
    <w:rsid w:val="00CE764F"/>
    <w:rsid w:val="00CF025C"/>
    <w:rsid w:val="00CF046A"/>
    <w:rsid w:val="00CF0526"/>
    <w:rsid w:val="00CF06A0"/>
    <w:rsid w:val="00CF06E9"/>
    <w:rsid w:val="00CF075B"/>
    <w:rsid w:val="00CF095E"/>
    <w:rsid w:val="00CF0AEB"/>
    <w:rsid w:val="00CF0E86"/>
    <w:rsid w:val="00CF1286"/>
    <w:rsid w:val="00CF1AF6"/>
    <w:rsid w:val="00CF20D6"/>
    <w:rsid w:val="00CF2389"/>
    <w:rsid w:val="00CF26B3"/>
    <w:rsid w:val="00CF2F8E"/>
    <w:rsid w:val="00CF34B2"/>
    <w:rsid w:val="00CF3929"/>
    <w:rsid w:val="00CF3C8E"/>
    <w:rsid w:val="00CF3CFC"/>
    <w:rsid w:val="00CF4833"/>
    <w:rsid w:val="00CF55C1"/>
    <w:rsid w:val="00CF5C21"/>
    <w:rsid w:val="00CF5EE4"/>
    <w:rsid w:val="00CF5FA2"/>
    <w:rsid w:val="00CF607C"/>
    <w:rsid w:val="00CF61A3"/>
    <w:rsid w:val="00CF62F5"/>
    <w:rsid w:val="00CF62F6"/>
    <w:rsid w:val="00CF6373"/>
    <w:rsid w:val="00CF688A"/>
    <w:rsid w:val="00CF6E97"/>
    <w:rsid w:val="00CF7270"/>
    <w:rsid w:val="00CF72BE"/>
    <w:rsid w:val="00CF72ED"/>
    <w:rsid w:val="00CF7773"/>
    <w:rsid w:val="00CF7BAC"/>
    <w:rsid w:val="00CF7C1B"/>
    <w:rsid w:val="00D00347"/>
    <w:rsid w:val="00D00557"/>
    <w:rsid w:val="00D005B6"/>
    <w:rsid w:val="00D0084F"/>
    <w:rsid w:val="00D00A1C"/>
    <w:rsid w:val="00D00E24"/>
    <w:rsid w:val="00D01340"/>
    <w:rsid w:val="00D0174A"/>
    <w:rsid w:val="00D0192A"/>
    <w:rsid w:val="00D01D38"/>
    <w:rsid w:val="00D01D85"/>
    <w:rsid w:val="00D01F26"/>
    <w:rsid w:val="00D02ED4"/>
    <w:rsid w:val="00D02F6A"/>
    <w:rsid w:val="00D03D3B"/>
    <w:rsid w:val="00D03E85"/>
    <w:rsid w:val="00D03FA1"/>
    <w:rsid w:val="00D0445D"/>
    <w:rsid w:val="00D0485C"/>
    <w:rsid w:val="00D04A5F"/>
    <w:rsid w:val="00D04B11"/>
    <w:rsid w:val="00D04D36"/>
    <w:rsid w:val="00D05366"/>
    <w:rsid w:val="00D0555A"/>
    <w:rsid w:val="00D0566B"/>
    <w:rsid w:val="00D05FB8"/>
    <w:rsid w:val="00D063B3"/>
    <w:rsid w:val="00D065BE"/>
    <w:rsid w:val="00D06667"/>
    <w:rsid w:val="00D068B3"/>
    <w:rsid w:val="00D06A05"/>
    <w:rsid w:val="00D074B2"/>
    <w:rsid w:val="00D07BBE"/>
    <w:rsid w:val="00D106D0"/>
    <w:rsid w:val="00D10C5B"/>
    <w:rsid w:val="00D115EB"/>
    <w:rsid w:val="00D11B97"/>
    <w:rsid w:val="00D1253A"/>
    <w:rsid w:val="00D12675"/>
    <w:rsid w:val="00D128B9"/>
    <w:rsid w:val="00D128C5"/>
    <w:rsid w:val="00D12904"/>
    <w:rsid w:val="00D12A45"/>
    <w:rsid w:val="00D12A4D"/>
    <w:rsid w:val="00D13189"/>
    <w:rsid w:val="00D1385F"/>
    <w:rsid w:val="00D13CBC"/>
    <w:rsid w:val="00D13D04"/>
    <w:rsid w:val="00D13F95"/>
    <w:rsid w:val="00D14035"/>
    <w:rsid w:val="00D141B8"/>
    <w:rsid w:val="00D14575"/>
    <w:rsid w:val="00D1474C"/>
    <w:rsid w:val="00D14861"/>
    <w:rsid w:val="00D14A03"/>
    <w:rsid w:val="00D14A24"/>
    <w:rsid w:val="00D14A8A"/>
    <w:rsid w:val="00D14BA6"/>
    <w:rsid w:val="00D14DF9"/>
    <w:rsid w:val="00D14E2D"/>
    <w:rsid w:val="00D15117"/>
    <w:rsid w:val="00D153E6"/>
    <w:rsid w:val="00D15726"/>
    <w:rsid w:val="00D159D5"/>
    <w:rsid w:val="00D15DD2"/>
    <w:rsid w:val="00D15F56"/>
    <w:rsid w:val="00D15FDB"/>
    <w:rsid w:val="00D16166"/>
    <w:rsid w:val="00D167DD"/>
    <w:rsid w:val="00D16C92"/>
    <w:rsid w:val="00D16ED8"/>
    <w:rsid w:val="00D17219"/>
    <w:rsid w:val="00D17744"/>
    <w:rsid w:val="00D17C76"/>
    <w:rsid w:val="00D17CF9"/>
    <w:rsid w:val="00D17FDD"/>
    <w:rsid w:val="00D202F6"/>
    <w:rsid w:val="00D21182"/>
    <w:rsid w:val="00D211A2"/>
    <w:rsid w:val="00D211BF"/>
    <w:rsid w:val="00D212C2"/>
    <w:rsid w:val="00D212D9"/>
    <w:rsid w:val="00D2173B"/>
    <w:rsid w:val="00D21A11"/>
    <w:rsid w:val="00D21A58"/>
    <w:rsid w:val="00D21AA7"/>
    <w:rsid w:val="00D220FB"/>
    <w:rsid w:val="00D2216D"/>
    <w:rsid w:val="00D224D2"/>
    <w:rsid w:val="00D2257C"/>
    <w:rsid w:val="00D22712"/>
    <w:rsid w:val="00D233AB"/>
    <w:rsid w:val="00D2356B"/>
    <w:rsid w:val="00D239CB"/>
    <w:rsid w:val="00D23BEC"/>
    <w:rsid w:val="00D24112"/>
    <w:rsid w:val="00D24BAA"/>
    <w:rsid w:val="00D24C7D"/>
    <w:rsid w:val="00D24E70"/>
    <w:rsid w:val="00D25789"/>
    <w:rsid w:val="00D25AA5"/>
    <w:rsid w:val="00D2607B"/>
    <w:rsid w:val="00D264AF"/>
    <w:rsid w:val="00D26619"/>
    <w:rsid w:val="00D266E6"/>
    <w:rsid w:val="00D26963"/>
    <w:rsid w:val="00D26E2E"/>
    <w:rsid w:val="00D26F52"/>
    <w:rsid w:val="00D27030"/>
    <w:rsid w:val="00D276B1"/>
    <w:rsid w:val="00D277C0"/>
    <w:rsid w:val="00D2781C"/>
    <w:rsid w:val="00D27950"/>
    <w:rsid w:val="00D27A3C"/>
    <w:rsid w:val="00D27DDD"/>
    <w:rsid w:val="00D300EA"/>
    <w:rsid w:val="00D30216"/>
    <w:rsid w:val="00D305D4"/>
    <w:rsid w:val="00D30A5D"/>
    <w:rsid w:val="00D31114"/>
    <w:rsid w:val="00D317D6"/>
    <w:rsid w:val="00D3191D"/>
    <w:rsid w:val="00D31CF6"/>
    <w:rsid w:val="00D31DED"/>
    <w:rsid w:val="00D31E7A"/>
    <w:rsid w:val="00D3234E"/>
    <w:rsid w:val="00D3247C"/>
    <w:rsid w:val="00D32847"/>
    <w:rsid w:val="00D32E43"/>
    <w:rsid w:val="00D3311F"/>
    <w:rsid w:val="00D33380"/>
    <w:rsid w:val="00D339D8"/>
    <w:rsid w:val="00D33C15"/>
    <w:rsid w:val="00D349FF"/>
    <w:rsid w:val="00D34F1E"/>
    <w:rsid w:val="00D351D5"/>
    <w:rsid w:val="00D351DE"/>
    <w:rsid w:val="00D35242"/>
    <w:rsid w:val="00D35349"/>
    <w:rsid w:val="00D3543A"/>
    <w:rsid w:val="00D354D8"/>
    <w:rsid w:val="00D356EB"/>
    <w:rsid w:val="00D35816"/>
    <w:rsid w:val="00D35910"/>
    <w:rsid w:val="00D35A43"/>
    <w:rsid w:val="00D35F8C"/>
    <w:rsid w:val="00D3606A"/>
    <w:rsid w:val="00D362C4"/>
    <w:rsid w:val="00D36843"/>
    <w:rsid w:val="00D36B64"/>
    <w:rsid w:val="00D36BB3"/>
    <w:rsid w:val="00D3724F"/>
    <w:rsid w:val="00D3758B"/>
    <w:rsid w:val="00D377D4"/>
    <w:rsid w:val="00D37A2B"/>
    <w:rsid w:val="00D37BBE"/>
    <w:rsid w:val="00D37BCE"/>
    <w:rsid w:val="00D37CF7"/>
    <w:rsid w:val="00D37EA4"/>
    <w:rsid w:val="00D37F70"/>
    <w:rsid w:val="00D403DB"/>
    <w:rsid w:val="00D40478"/>
    <w:rsid w:val="00D407B6"/>
    <w:rsid w:val="00D40802"/>
    <w:rsid w:val="00D40A43"/>
    <w:rsid w:val="00D40E57"/>
    <w:rsid w:val="00D4256A"/>
    <w:rsid w:val="00D42706"/>
    <w:rsid w:val="00D4294B"/>
    <w:rsid w:val="00D42CCF"/>
    <w:rsid w:val="00D42D03"/>
    <w:rsid w:val="00D42F08"/>
    <w:rsid w:val="00D43733"/>
    <w:rsid w:val="00D43888"/>
    <w:rsid w:val="00D43BC9"/>
    <w:rsid w:val="00D443AD"/>
    <w:rsid w:val="00D44538"/>
    <w:rsid w:val="00D44609"/>
    <w:rsid w:val="00D448FB"/>
    <w:rsid w:val="00D44FA7"/>
    <w:rsid w:val="00D44FD5"/>
    <w:rsid w:val="00D4531B"/>
    <w:rsid w:val="00D45339"/>
    <w:rsid w:val="00D456F9"/>
    <w:rsid w:val="00D45730"/>
    <w:rsid w:val="00D45DE6"/>
    <w:rsid w:val="00D465FF"/>
    <w:rsid w:val="00D46D86"/>
    <w:rsid w:val="00D46FA3"/>
    <w:rsid w:val="00D474DE"/>
    <w:rsid w:val="00D47741"/>
    <w:rsid w:val="00D47A99"/>
    <w:rsid w:val="00D5017A"/>
    <w:rsid w:val="00D5066E"/>
    <w:rsid w:val="00D50906"/>
    <w:rsid w:val="00D50917"/>
    <w:rsid w:val="00D509C9"/>
    <w:rsid w:val="00D50BD8"/>
    <w:rsid w:val="00D511A1"/>
    <w:rsid w:val="00D5145A"/>
    <w:rsid w:val="00D5149B"/>
    <w:rsid w:val="00D51B4D"/>
    <w:rsid w:val="00D51CB6"/>
    <w:rsid w:val="00D5282E"/>
    <w:rsid w:val="00D52A7F"/>
    <w:rsid w:val="00D52DB4"/>
    <w:rsid w:val="00D52DDA"/>
    <w:rsid w:val="00D52FC2"/>
    <w:rsid w:val="00D53920"/>
    <w:rsid w:val="00D53C22"/>
    <w:rsid w:val="00D54386"/>
    <w:rsid w:val="00D545AA"/>
    <w:rsid w:val="00D549AD"/>
    <w:rsid w:val="00D54C90"/>
    <w:rsid w:val="00D552F3"/>
    <w:rsid w:val="00D555B0"/>
    <w:rsid w:val="00D562A8"/>
    <w:rsid w:val="00D564A2"/>
    <w:rsid w:val="00D56532"/>
    <w:rsid w:val="00D56939"/>
    <w:rsid w:val="00D56DEA"/>
    <w:rsid w:val="00D56DF7"/>
    <w:rsid w:val="00D57158"/>
    <w:rsid w:val="00D5729B"/>
    <w:rsid w:val="00D574A3"/>
    <w:rsid w:val="00D57632"/>
    <w:rsid w:val="00D57679"/>
    <w:rsid w:val="00D5787B"/>
    <w:rsid w:val="00D5790A"/>
    <w:rsid w:val="00D57941"/>
    <w:rsid w:val="00D57B1B"/>
    <w:rsid w:val="00D57CD2"/>
    <w:rsid w:val="00D57F48"/>
    <w:rsid w:val="00D6074B"/>
    <w:rsid w:val="00D60AAC"/>
    <w:rsid w:val="00D61148"/>
    <w:rsid w:val="00D613E0"/>
    <w:rsid w:val="00D61F17"/>
    <w:rsid w:val="00D62212"/>
    <w:rsid w:val="00D622E3"/>
    <w:rsid w:val="00D6238F"/>
    <w:rsid w:val="00D6283C"/>
    <w:rsid w:val="00D631C8"/>
    <w:rsid w:val="00D63720"/>
    <w:rsid w:val="00D63D66"/>
    <w:rsid w:val="00D63FD6"/>
    <w:rsid w:val="00D646F9"/>
    <w:rsid w:val="00D647A4"/>
    <w:rsid w:val="00D64916"/>
    <w:rsid w:val="00D64987"/>
    <w:rsid w:val="00D64ACA"/>
    <w:rsid w:val="00D64D89"/>
    <w:rsid w:val="00D65066"/>
    <w:rsid w:val="00D65783"/>
    <w:rsid w:val="00D6590E"/>
    <w:rsid w:val="00D6594B"/>
    <w:rsid w:val="00D6596D"/>
    <w:rsid w:val="00D65AC1"/>
    <w:rsid w:val="00D66206"/>
    <w:rsid w:val="00D663D7"/>
    <w:rsid w:val="00D66871"/>
    <w:rsid w:val="00D668BB"/>
    <w:rsid w:val="00D66B9A"/>
    <w:rsid w:val="00D66D96"/>
    <w:rsid w:val="00D6705E"/>
    <w:rsid w:val="00D67314"/>
    <w:rsid w:val="00D67352"/>
    <w:rsid w:val="00D6772B"/>
    <w:rsid w:val="00D67969"/>
    <w:rsid w:val="00D67996"/>
    <w:rsid w:val="00D67D9A"/>
    <w:rsid w:val="00D70378"/>
    <w:rsid w:val="00D70428"/>
    <w:rsid w:val="00D70653"/>
    <w:rsid w:val="00D707E1"/>
    <w:rsid w:val="00D70A76"/>
    <w:rsid w:val="00D70D87"/>
    <w:rsid w:val="00D70EA4"/>
    <w:rsid w:val="00D714EE"/>
    <w:rsid w:val="00D715F5"/>
    <w:rsid w:val="00D71F36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A32"/>
    <w:rsid w:val="00D73E86"/>
    <w:rsid w:val="00D73EA1"/>
    <w:rsid w:val="00D74387"/>
    <w:rsid w:val="00D74AA4"/>
    <w:rsid w:val="00D74B92"/>
    <w:rsid w:val="00D74E30"/>
    <w:rsid w:val="00D75626"/>
    <w:rsid w:val="00D75755"/>
    <w:rsid w:val="00D75768"/>
    <w:rsid w:val="00D759EC"/>
    <w:rsid w:val="00D75B56"/>
    <w:rsid w:val="00D761B0"/>
    <w:rsid w:val="00D76C48"/>
    <w:rsid w:val="00D76CD3"/>
    <w:rsid w:val="00D7712A"/>
    <w:rsid w:val="00D775BE"/>
    <w:rsid w:val="00D776B4"/>
    <w:rsid w:val="00D7788E"/>
    <w:rsid w:val="00D7796B"/>
    <w:rsid w:val="00D779D7"/>
    <w:rsid w:val="00D77C66"/>
    <w:rsid w:val="00D77CDA"/>
    <w:rsid w:val="00D806E7"/>
    <w:rsid w:val="00D80E46"/>
    <w:rsid w:val="00D80E60"/>
    <w:rsid w:val="00D81019"/>
    <w:rsid w:val="00D8109D"/>
    <w:rsid w:val="00D81201"/>
    <w:rsid w:val="00D8156B"/>
    <w:rsid w:val="00D81B63"/>
    <w:rsid w:val="00D81D80"/>
    <w:rsid w:val="00D81FA3"/>
    <w:rsid w:val="00D81FC0"/>
    <w:rsid w:val="00D82144"/>
    <w:rsid w:val="00D8214D"/>
    <w:rsid w:val="00D828B2"/>
    <w:rsid w:val="00D828E5"/>
    <w:rsid w:val="00D8317A"/>
    <w:rsid w:val="00D831A3"/>
    <w:rsid w:val="00D835D5"/>
    <w:rsid w:val="00D837AA"/>
    <w:rsid w:val="00D83982"/>
    <w:rsid w:val="00D83BE9"/>
    <w:rsid w:val="00D83D29"/>
    <w:rsid w:val="00D84707"/>
    <w:rsid w:val="00D8485C"/>
    <w:rsid w:val="00D84935"/>
    <w:rsid w:val="00D84B64"/>
    <w:rsid w:val="00D84BE9"/>
    <w:rsid w:val="00D8552D"/>
    <w:rsid w:val="00D859B6"/>
    <w:rsid w:val="00D859DD"/>
    <w:rsid w:val="00D85BC4"/>
    <w:rsid w:val="00D86D7E"/>
    <w:rsid w:val="00D871D7"/>
    <w:rsid w:val="00D8744B"/>
    <w:rsid w:val="00D8746C"/>
    <w:rsid w:val="00D879D5"/>
    <w:rsid w:val="00D87F6C"/>
    <w:rsid w:val="00D902E1"/>
    <w:rsid w:val="00D90649"/>
    <w:rsid w:val="00D906E9"/>
    <w:rsid w:val="00D90831"/>
    <w:rsid w:val="00D90B7A"/>
    <w:rsid w:val="00D91198"/>
    <w:rsid w:val="00D91ACF"/>
    <w:rsid w:val="00D91C41"/>
    <w:rsid w:val="00D91F1F"/>
    <w:rsid w:val="00D92114"/>
    <w:rsid w:val="00D9258B"/>
    <w:rsid w:val="00D92AA2"/>
    <w:rsid w:val="00D92DEF"/>
    <w:rsid w:val="00D92E45"/>
    <w:rsid w:val="00D92FD8"/>
    <w:rsid w:val="00D9316C"/>
    <w:rsid w:val="00D931EE"/>
    <w:rsid w:val="00D934E2"/>
    <w:rsid w:val="00D93520"/>
    <w:rsid w:val="00D93B46"/>
    <w:rsid w:val="00D93E79"/>
    <w:rsid w:val="00D94332"/>
    <w:rsid w:val="00D9435A"/>
    <w:rsid w:val="00D943B2"/>
    <w:rsid w:val="00D949F3"/>
    <w:rsid w:val="00D94A07"/>
    <w:rsid w:val="00D94A1E"/>
    <w:rsid w:val="00D94E37"/>
    <w:rsid w:val="00D95ACD"/>
    <w:rsid w:val="00D963B5"/>
    <w:rsid w:val="00D96B35"/>
    <w:rsid w:val="00D97750"/>
    <w:rsid w:val="00D97A76"/>
    <w:rsid w:val="00D97B6D"/>
    <w:rsid w:val="00D97E99"/>
    <w:rsid w:val="00D97EC6"/>
    <w:rsid w:val="00DA0487"/>
    <w:rsid w:val="00DA05FC"/>
    <w:rsid w:val="00DA082B"/>
    <w:rsid w:val="00DA0C87"/>
    <w:rsid w:val="00DA0EE5"/>
    <w:rsid w:val="00DA126A"/>
    <w:rsid w:val="00DA143D"/>
    <w:rsid w:val="00DA1646"/>
    <w:rsid w:val="00DA1A73"/>
    <w:rsid w:val="00DA1D16"/>
    <w:rsid w:val="00DA2450"/>
    <w:rsid w:val="00DA24E9"/>
    <w:rsid w:val="00DA2604"/>
    <w:rsid w:val="00DA270D"/>
    <w:rsid w:val="00DA28C1"/>
    <w:rsid w:val="00DA299B"/>
    <w:rsid w:val="00DA2C57"/>
    <w:rsid w:val="00DA2D8E"/>
    <w:rsid w:val="00DA3A32"/>
    <w:rsid w:val="00DA3A9A"/>
    <w:rsid w:val="00DA41BC"/>
    <w:rsid w:val="00DA4DEC"/>
    <w:rsid w:val="00DA5098"/>
    <w:rsid w:val="00DA5BDE"/>
    <w:rsid w:val="00DA5F0E"/>
    <w:rsid w:val="00DA5F72"/>
    <w:rsid w:val="00DA6868"/>
    <w:rsid w:val="00DA6FB5"/>
    <w:rsid w:val="00DA70A4"/>
    <w:rsid w:val="00DA7242"/>
    <w:rsid w:val="00DA7288"/>
    <w:rsid w:val="00DA734D"/>
    <w:rsid w:val="00DA78DF"/>
    <w:rsid w:val="00DA7B14"/>
    <w:rsid w:val="00DB0F83"/>
    <w:rsid w:val="00DB11FE"/>
    <w:rsid w:val="00DB17A3"/>
    <w:rsid w:val="00DB1C03"/>
    <w:rsid w:val="00DB1C6D"/>
    <w:rsid w:val="00DB23CC"/>
    <w:rsid w:val="00DB24FE"/>
    <w:rsid w:val="00DB2882"/>
    <w:rsid w:val="00DB2E47"/>
    <w:rsid w:val="00DB3343"/>
    <w:rsid w:val="00DB3558"/>
    <w:rsid w:val="00DB35E8"/>
    <w:rsid w:val="00DB3B85"/>
    <w:rsid w:val="00DB3F96"/>
    <w:rsid w:val="00DB4085"/>
    <w:rsid w:val="00DB46B5"/>
    <w:rsid w:val="00DB47BE"/>
    <w:rsid w:val="00DB483A"/>
    <w:rsid w:val="00DB5328"/>
    <w:rsid w:val="00DB5391"/>
    <w:rsid w:val="00DB5D2E"/>
    <w:rsid w:val="00DB5F0A"/>
    <w:rsid w:val="00DB60CD"/>
    <w:rsid w:val="00DB61AC"/>
    <w:rsid w:val="00DB6508"/>
    <w:rsid w:val="00DB684A"/>
    <w:rsid w:val="00DB6A75"/>
    <w:rsid w:val="00DB6B58"/>
    <w:rsid w:val="00DB6F29"/>
    <w:rsid w:val="00DB71CB"/>
    <w:rsid w:val="00DB7389"/>
    <w:rsid w:val="00DB787A"/>
    <w:rsid w:val="00DB7A33"/>
    <w:rsid w:val="00DC04F2"/>
    <w:rsid w:val="00DC1930"/>
    <w:rsid w:val="00DC199E"/>
    <w:rsid w:val="00DC1C9D"/>
    <w:rsid w:val="00DC24BF"/>
    <w:rsid w:val="00DC2AC8"/>
    <w:rsid w:val="00DC2AD0"/>
    <w:rsid w:val="00DC2BFF"/>
    <w:rsid w:val="00DC3040"/>
    <w:rsid w:val="00DC3126"/>
    <w:rsid w:val="00DC330E"/>
    <w:rsid w:val="00DC3FC5"/>
    <w:rsid w:val="00DC4365"/>
    <w:rsid w:val="00DC4484"/>
    <w:rsid w:val="00DC4664"/>
    <w:rsid w:val="00DC46BA"/>
    <w:rsid w:val="00DC5119"/>
    <w:rsid w:val="00DC5767"/>
    <w:rsid w:val="00DC58E4"/>
    <w:rsid w:val="00DC5970"/>
    <w:rsid w:val="00DC5EBE"/>
    <w:rsid w:val="00DC6155"/>
    <w:rsid w:val="00DC6220"/>
    <w:rsid w:val="00DC6373"/>
    <w:rsid w:val="00DC6487"/>
    <w:rsid w:val="00DC6538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E13"/>
    <w:rsid w:val="00DD01A6"/>
    <w:rsid w:val="00DD0A7B"/>
    <w:rsid w:val="00DD0BE0"/>
    <w:rsid w:val="00DD0EA1"/>
    <w:rsid w:val="00DD116E"/>
    <w:rsid w:val="00DD15CF"/>
    <w:rsid w:val="00DD1E79"/>
    <w:rsid w:val="00DD1F27"/>
    <w:rsid w:val="00DD1FAE"/>
    <w:rsid w:val="00DD2077"/>
    <w:rsid w:val="00DD2847"/>
    <w:rsid w:val="00DD2D9B"/>
    <w:rsid w:val="00DD2E58"/>
    <w:rsid w:val="00DD326B"/>
    <w:rsid w:val="00DD343F"/>
    <w:rsid w:val="00DD35CA"/>
    <w:rsid w:val="00DD3646"/>
    <w:rsid w:val="00DD3708"/>
    <w:rsid w:val="00DD3779"/>
    <w:rsid w:val="00DD384C"/>
    <w:rsid w:val="00DD3920"/>
    <w:rsid w:val="00DD3A1B"/>
    <w:rsid w:val="00DD3C8A"/>
    <w:rsid w:val="00DD3D3D"/>
    <w:rsid w:val="00DD3FE1"/>
    <w:rsid w:val="00DD4634"/>
    <w:rsid w:val="00DD4955"/>
    <w:rsid w:val="00DD4CF1"/>
    <w:rsid w:val="00DD4CF5"/>
    <w:rsid w:val="00DD4D61"/>
    <w:rsid w:val="00DD52C6"/>
    <w:rsid w:val="00DD53E4"/>
    <w:rsid w:val="00DD54D0"/>
    <w:rsid w:val="00DD5D7B"/>
    <w:rsid w:val="00DD5FD5"/>
    <w:rsid w:val="00DD6359"/>
    <w:rsid w:val="00DD637A"/>
    <w:rsid w:val="00DD6C65"/>
    <w:rsid w:val="00DD6E54"/>
    <w:rsid w:val="00DD7301"/>
    <w:rsid w:val="00DD74C8"/>
    <w:rsid w:val="00DD7DAF"/>
    <w:rsid w:val="00DE050E"/>
    <w:rsid w:val="00DE06C9"/>
    <w:rsid w:val="00DE1311"/>
    <w:rsid w:val="00DE1562"/>
    <w:rsid w:val="00DE1838"/>
    <w:rsid w:val="00DE197C"/>
    <w:rsid w:val="00DE1D6D"/>
    <w:rsid w:val="00DE1DDF"/>
    <w:rsid w:val="00DE2247"/>
    <w:rsid w:val="00DE26D6"/>
    <w:rsid w:val="00DE2A7B"/>
    <w:rsid w:val="00DE2E38"/>
    <w:rsid w:val="00DE334F"/>
    <w:rsid w:val="00DE339C"/>
    <w:rsid w:val="00DE33D4"/>
    <w:rsid w:val="00DE3517"/>
    <w:rsid w:val="00DE45E9"/>
    <w:rsid w:val="00DE46D8"/>
    <w:rsid w:val="00DE47F7"/>
    <w:rsid w:val="00DE5163"/>
    <w:rsid w:val="00DE5551"/>
    <w:rsid w:val="00DE6168"/>
    <w:rsid w:val="00DE63ED"/>
    <w:rsid w:val="00DE6E76"/>
    <w:rsid w:val="00DE7087"/>
    <w:rsid w:val="00DE745C"/>
    <w:rsid w:val="00DE78F8"/>
    <w:rsid w:val="00DE7EF9"/>
    <w:rsid w:val="00DE7F76"/>
    <w:rsid w:val="00DF041D"/>
    <w:rsid w:val="00DF08B0"/>
    <w:rsid w:val="00DF0C2D"/>
    <w:rsid w:val="00DF0D20"/>
    <w:rsid w:val="00DF1CBC"/>
    <w:rsid w:val="00DF1E5C"/>
    <w:rsid w:val="00DF22C6"/>
    <w:rsid w:val="00DF26EA"/>
    <w:rsid w:val="00DF29E0"/>
    <w:rsid w:val="00DF34C5"/>
    <w:rsid w:val="00DF3697"/>
    <w:rsid w:val="00DF3942"/>
    <w:rsid w:val="00DF3B76"/>
    <w:rsid w:val="00DF448A"/>
    <w:rsid w:val="00DF4D5F"/>
    <w:rsid w:val="00DF5056"/>
    <w:rsid w:val="00DF50B5"/>
    <w:rsid w:val="00DF5634"/>
    <w:rsid w:val="00DF5751"/>
    <w:rsid w:val="00DF5E58"/>
    <w:rsid w:val="00DF602E"/>
    <w:rsid w:val="00DF645C"/>
    <w:rsid w:val="00DF6522"/>
    <w:rsid w:val="00DF67FE"/>
    <w:rsid w:val="00DF68E0"/>
    <w:rsid w:val="00DF6AAC"/>
    <w:rsid w:val="00DF6E89"/>
    <w:rsid w:val="00DF6EBC"/>
    <w:rsid w:val="00DF6F8E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1138"/>
    <w:rsid w:val="00E01C77"/>
    <w:rsid w:val="00E0215F"/>
    <w:rsid w:val="00E0261F"/>
    <w:rsid w:val="00E027A6"/>
    <w:rsid w:val="00E02BC6"/>
    <w:rsid w:val="00E0303C"/>
    <w:rsid w:val="00E0315D"/>
    <w:rsid w:val="00E03975"/>
    <w:rsid w:val="00E03D8F"/>
    <w:rsid w:val="00E03FF8"/>
    <w:rsid w:val="00E04452"/>
    <w:rsid w:val="00E04B97"/>
    <w:rsid w:val="00E04E40"/>
    <w:rsid w:val="00E0504A"/>
    <w:rsid w:val="00E050CF"/>
    <w:rsid w:val="00E054B3"/>
    <w:rsid w:val="00E05527"/>
    <w:rsid w:val="00E05F38"/>
    <w:rsid w:val="00E05FB8"/>
    <w:rsid w:val="00E06829"/>
    <w:rsid w:val="00E06D5C"/>
    <w:rsid w:val="00E06F72"/>
    <w:rsid w:val="00E0716C"/>
    <w:rsid w:val="00E0743B"/>
    <w:rsid w:val="00E079BB"/>
    <w:rsid w:val="00E07F2B"/>
    <w:rsid w:val="00E100F2"/>
    <w:rsid w:val="00E10404"/>
    <w:rsid w:val="00E10464"/>
    <w:rsid w:val="00E10955"/>
    <w:rsid w:val="00E11612"/>
    <w:rsid w:val="00E1171E"/>
    <w:rsid w:val="00E11DEE"/>
    <w:rsid w:val="00E11E26"/>
    <w:rsid w:val="00E1236D"/>
    <w:rsid w:val="00E12D56"/>
    <w:rsid w:val="00E12F7B"/>
    <w:rsid w:val="00E137FE"/>
    <w:rsid w:val="00E13B8B"/>
    <w:rsid w:val="00E13D08"/>
    <w:rsid w:val="00E13DAC"/>
    <w:rsid w:val="00E140BD"/>
    <w:rsid w:val="00E141C0"/>
    <w:rsid w:val="00E148CA"/>
    <w:rsid w:val="00E15601"/>
    <w:rsid w:val="00E156E2"/>
    <w:rsid w:val="00E15DB7"/>
    <w:rsid w:val="00E15DCE"/>
    <w:rsid w:val="00E1655D"/>
    <w:rsid w:val="00E165FA"/>
    <w:rsid w:val="00E166AE"/>
    <w:rsid w:val="00E16C44"/>
    <w:rsid w:val="00E17204"/>
    <w:rsid w:val="00E1720E"/>
    <w:rsid w:val="00E1764E"/>
    <w:rsid w:val="00E178A5"/>
    <w:rsid w:val="00E178C4"/>
    <w:rsid w:val="00E2005F"/>
    <w:rsid w:val="00E2047F"/>
    <w:rsid w:val="00E204C3"/>
    <w:rsid w:val="00E206C8"/>
    <w:rsid w:val="00E206D1"/>
    <w:rsid w:val="00E207C6"/>
    <w:rsid w:val="00E20EFC"/>
    <w:rsid w:val="00E21B7E"/>
    <w:rsid w:val="00E21C18"/>
    <w:rsid w:val="00E21DEC"/>
    <w:rsid w:val="00E21F21"/>
    <w:rsid w:val="00E222C5"/>
    <w:rsid w:val="00E22527"/>
    <w:rsid w:val="00E22620"/>
    <w:rsid w:val="00E229A7"/>
    <w:rsid w:val="00E22B41"/>
    <w:rsid w:val="00E22E10"/>
    <w:rsid w:val="00E23217"/>
    <w:rsid w:val="00E234FF"/>
    <w:rsid w:val="00E235D9"/>
    <w:rsid w:val="00E23E14"/>
    <w:rsid w:val="00E242BA"/>
    <w:rsid w:val="00E2437D"/>
    <w:rsid w:val="00E24930"/>
    <w:rsid w:val="00E24942"/>
    <w:rsid w:val="00E25636"/>
    <w:rsid w:val="00E25E7D"/>
    <w:rsid w:val="00E25EE1"/>
    <w:rsid w:val="00E25F39"/>
    <w:rsid w:val="00E26328"/>
    <w:rsid w:val="00E2648A"/>
    <w:rsid w:val="00E26729"/>
    <w:rsid w:val="00E2674B"/>
    <w:rsid w:val="00E26D10"/>
    <w:rsid w:val="00E26E6A"/>
    <w:rsid w:val="00E2702A"/>
    <w:rsid w:val="00E274A4"/>
    <w:rsid w:val="00E2797A"/>
    <w:rsid w:val="00E3058F"/>
    <w:rsid w:val="00E30BFE"/>
    <w:rsid w:val="00E30D32"/>
    <w:rsid w:val="00E311A6"/>
    <w:rsid w:val="00E31256"/>
    <w:rsid w:val="00E316CE"/>
    <w:rsid w:val="00E31D0C"/>
    <w:rsid w:val="00E31E17"/>
    <w:rsid w:val="00E31E26"/>
    <w:rsid w:val="00E3225B"/>
    <w:rsid w:val="00E3259E"/>
    <w:rsid w:val="00E32668"/>
    <w:rsid w:val="00E32708"/>
    <w:rsid w:val="00E32D10"/>
    <w:rsid w:val="00E32D31"/>
    <w:rsid w:val="00E32D9D"/>
    <w:rsid w:val="00E334A1"/>
    <w:rsid w:val="00E334DC"/>
    <w:rsid w:val="00E33D90"/>
    <w:rsid w:val="00E346BE"/>
    <w:rsid w:val="00E34E7F"/>
    <w:rsid w:val="00E35756"/>
    <w:rsid w:val="00E35843"/>
    <w:rsid w:val="00E359D0"/>
    <w:rsid w:val="00E35D3A"/>
    <w:rsid w:val="00E366DE"/>
    <w:rsid w:val="00E37422"/>
    <w:rsid w:val="00E374E0"/>
    <w:rsid w:val="00E37653"/>
    <w:rsid w:val="00E37A9D"/>
    <w:rsid w:val="00E37BE9"/>
    <w:rsid w:val="00E37C3F"/>
    <w:rsid w:val="00E37DE6"/>
    <w:rsid w:val="00E40533"/>
    <w:rsid w:val="00E406B7"/>
    <w:rsid w:val="00E4165E"/>
    <w:rsid w:val="00E41B4F"/>
    <w:rsid w:val="00E41C57"/>
    <w:rsid w:val="00E42885"/>
    <w:rsid w:val="00E428BD"/>
    <w:rsid w:val="00E4295A"/>
    <w:rsid w:val="00E42D11"/>
    <w:rsid w:val="00E42FFC"/>
    <w:rsid w:val="00E4301E"/>
    <w:rsid w:val="00E43148"/>
    <w:rsid w:val="00E43453"/>
    <w:rsid w:val="00E439ED"/>
    <w:rsid w:val="00E44020"/>
    <w:rsid w:val="00E440CD"/>
    <w:rsid w:val="00E440FD"/>
    <w:rsid w:val="00E44997"/>
    <w:rsid w:val="00E44AA7"/>
    <w:rsid w:val="00E44C09"/>
    <w:rsid w:val="00E44DE1"/>
    <w:rsid w:val="00E4513C"/>
    <w:rsid w:val="00E451AE"/>
    <w:rsid w:val="00E453FB"/>
    <w:rsid w:val="00E45AC5"/>
    <w:rsid w:val="00E45E8E"/>
    <w:rsid w:val="00E4701C"/>
    <w:rsid w:val="00E471D2"/>
    <w:rsid w:val="00E473A2"/>
    <w:rsid w:val="00E47947"/>
    <w:rsid w:val="00E47B73"/>
    <w:rsid w:val="00E47E46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F2D"/>
    <w:rsid w:val="00E52499"/>
    <w:rsid w:val="00E5299F"/>
    <w:rsid w:val="00E52C3A"/>
    <w:rsid w:val="00E53025"/>
    <w:rsid w:val="00E53211"/>
    <w:rsid w:val="00E54FA7"/>
    <w:rsid w:val="00E553A0"/>
    <w:rsid w:val="00E558AD"/>
    <w:rsid w:val="00E55CEB"/>
    <w:rsid w:val="00E55EE5"/>
    <w:rsid w:val="00E56228"/>
    <w:rsid w:val="00E563D7"/>
    <w:rsid w:val="00E564D7"/>
    <w:rsid w:val="00E56C0D"/>
    <w:rsid w:val="00E56D8A"/>
    <w:rsid w:val="00E57449"/>
    <w:rsid w:val="00E57626"/>
    <w:rsid w:val="00E57B3F"/>
    <w:rsid w:val="00E57D21"/>
    <w:rsid w:val="00E57F39"/>
    <w:rsid w:val="00E60272"/>
    <w:rsid w:val="00E6036D"/>
    <w:rsid w:val="00E60874"/>
    <w:rsid w:val="00E609D5"/>
    <w:rsid w:val="00E60C07"/>
    <w:rsid w:val="00E61283"/>
    <w:rsid w:val="00E6137F"/>
    <w:rsid w:val="00E61CD9"/>
    <w:rsid w:val="00E61E21"/>
    <w:rsid w:val="00E61FC4"/>
    <w:rsid w:val="00E620D2"/>
    <w:rsid w:val="00E62169"/>
    <w:rsid w:val="00E624D6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39EB"/>
    <w:rsid w:val="00E64373"/>
    <w:rsid w:val="00E6447F"/>
    <w:rsid w:val="00E648A4"/>
    <w:rsid w:val="00E64C8E"/>
    <w:rsid w:val="00E64DE3"/>
    <w:rsid w:val="00E65377"/>
    <w:rsid w:val="00E65383"/>
    <w:rsid w:val="00E659F4"/>
    <w:rsid w:val="00E65EC1"/>
    <w:rsid w:val="00E66056"/>
    <w:rsid w:val="00E662FF"/>
    <w:rsid w:val="00E6633A"/>
    <w:rsid w:val="00E663E6"/>
    <w:rsid w:val="00E663F6"/>
    <w:rsid w:val="00E6677E"/>
    <w:rsid w:val="00E66B3D"/>
    <w:rsid w:val="00E66D01"/>
    <w:rsid w:val="00E66F7B"/>
    <w:rsid w:val="00E67028"/>
    <w:rsid w:val="00E67485"/>
    <w:rsid w:val="00E676E5"/>
    <w:rsid w:val="00E701B5"/>
    <w:rsid w:val="00E70B2C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D07"/>
    <w:rsid w:val="00E72D14"/>
    <w:rsid w:val="00E7327A"/>
    <w:rsid w:val="00E732F4"/>
    <w:rsid w:val="00E73442"/>
    <w:rsid w:val="00E73680"/>
    <w:rsid w:val="00E739B9"/>
    <w:rsid w:val="00E73C53"/>
    <w:rsid w:val="00E73FE8"/>
    <w:rsid w:val="00E74397"/>
    <w:rsid w:val="00E748F2"/>
    <w:rsid w:val="00E74C0A"/>
    <w:rsid w:val="00E74DE9"/>
    <w:rsid w:val="00E74FD2"/>
    <w:rsid w:val="00E75016"/>
    <w:rsid w:val="00E7548A"/>
    <w:rsid w:val="00E7606B"/>
    <w:rsid w:val="00E765B2"/>
    <w:rsid w:val="00E7699B"/>
    <w:rsid w:val="00E76FF9"/>
    <w:rsid w:val="00E774D5"/>
    <w:rsid w:val="00E77612"/>
    <w:rsid w:val="00E776B8"/>
    <w:rsid w:val="00E7784B"/>
    <w:rsid w:val="00E77AA2"/>
    <w:rsid w:val="00E77B4E"/>
    <w:rsid w:val="00E77C38"/>
    <w:rsid w:val="00E77C43"/>
    <w:rsid w:val="00E77D1C"/>
    <w:rsid w:val="00E77DDC"/>
    <w:rsid w:val="00E77E0A"/>
    <w:rsid w:val="00E77F05"/>
    <w:rsid w:val="00E808FE"/>
    <w:rsid w:val="00E80DCD"/>
    <w:rsid w:val="00E816E0"/>
    <w:rsid w:val="00E8196B"/>
    <w:rsid w:val="00E819D1"/>
    <w:rsid w:val="00E822B5"/>
    <w:rsid w:val="00E823D4"/>
    <w:rsid w:val="00E823D7"/>
    <w:rsid w:val="00E8242C"/>
    <w:rsid w:val="00E8244D"/>
    <w:rsid w:val="00E826BF"/>
    <w:rsid w:val="00E82A3F"/>
    <w:rsid w:val="00E82ADB"/>
    <w:rsid w:val="00E82C2E"/>
    <w:rsid w:val="00E82F7D"/>
    <w:rsid w:val="00E8322E"/>
    <w:rsid w:val="00E83313"/>
    <w:rsid w:val="00E83598"/>
    <w:rsid w:val="00E835A5"/>
    <w:rsid w:val="00E838B9"/>
    <w:rsid w:val="00E8412A"/>
    <w:rsid w:val="00E84AC1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713E"/>
    <w:rsid w:val="00E8768A"/>
    <w:rsid w:val="00E87839"/>
    <w:rsid w:val="00E87867"/>
    <w:rsid w:val="00E87A54"/>
    <w:rsid w:val="00E900A6"/>
    <w:rsid w:val="00E90BAA"/>
    <w:rsid w:val="00E91085"/>
    <w:rsid w:val="00E9150A"/>
    <w:rsid w:val="00E9226E"/>
    <w:rsid w:val="00E93181"/>
    <w:rsid w:val="00E93267"/>
    <w:rsid w:val="00E9353B"/>
    <w:rsid w:val="00E93597"/>
    <w:rsid w:val="00E93F3B"/>
    <w:rsid w:val="00E93F77"/>
    <w:rsid w:val="00E9406F"/>
    <w:rsid w:val="00E94111"/>
    <w:rsid w:val="00E943D7"/>
    <w:rsid w:val="00E943E0"/>
    <w:rsid w:val="00E94B83"/>
    <w:rsid w:val="00E950B2"/>
    <w:rsid w:val="00E95667"/>
    <w:rsid w:val="00E95EBB"/>
    <w:rsid w:val="00E95F3D"/>
    <w:rsid w:val="00E9623D"/>
    <w:rsid w:val="00E96268"/>
    <w:rsid w:val="00E9657D"/>
    <w:rsid w:val="00E97336"/>
    <w:rsid w:val="00E97608"/>
    <w:rsid w:val="00E976B6"/>
    <w:rsid w:val="00E97707"/>
    <w:rsid w:val="00E97DD0"/>
    <w:rsid w:val="00E97ED2"/>
    <w:rsid w:val="00EA01BB"/>
    <w:rsid w:val="00EA02F2"/>
    <w:rsid w:val="00EA03E9"/>
    <w:rsid w:val="00EA04D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1B4"/>
    <w:rsid w:val="00EA2DE2"/>
    <w:rsid w:val="00EA375A"/>
    <w:rsid w:val="00EA3842"/>
    <w:rsid w:val="00EA3EE3"/>
    <w:rsid w:val="00EA4F4F"/>
    <w:rsid w:val="00EA515F"/>
    <w:rsid w:val="00EA532E"/>
    <w:rsid w:val="00EA533A"/>
    <w:rsid w:val="00EA53FD"/>
    <w:rsid w:val="00EA5632"/>
    <w:rsid w:val="00EA5710"/>
    <w:rsid w:val="00EA5958"/>
    <w:rsid w:val="00EA5B92"/>
    <w:rsid w:val="00EA5DEB"/>
    <w:rsid w:val="00EA63F3"/>
    <w:rsid w:val="00EA666A"/>
    <w:rsid w:val="00EA6999"/>
    <w:rsid w:val="00EA6ED5"/>
    <w:rsid w:val="00EA72E0"/>
    <w:rsid w:val="00EA7826"/>
    <w:rsid w:val="00EA7E94"/>
    <w:rsid w:val="00EA7F34"/>
    <w:rsid w:val="00EB111F"/>
    <w:rsid w:val="00EB1656"/>
    <w:rsid w:val="00EB1B20"/>
    <w:rsid w:val="00EB1ED2"/>
    <w:rsid w:val="00EB2071"/>
    <w:rsid w:val="00EB227B"/>
    <w:rsid w:val="00EB234C"/>
    <w:rsid w:val="00EB2668"/>
    <w:rsid w:val="00EB2ADB"/>
    <w:rsid w:val="00EB2E7C"/>
    <w:rsid w:val="00EB3A0A"/>
    <w:rsid w:val="00EB3F48"/>
    <w:rsid w:val="00EB4110"/>
    <w:rsid w:val="00EB4D2C"/>
    <w:rsid w:val="00EB50F3"/>
    <w:rsid w:val="00EB5232"/>
    <w:rsid w:val="00EB567C"/>
    <w:rsid w:val="00EB5908"/>
    <w:rsid w:val="00EB5953"/>
    <w:rsid w:val="00EB59B1"/>
    <w:rsid w:val="00EB5D8F"/>
    <w:rsid w:val="00EB653E"/>
    <w:rsid w:val="00EB6FDF"/>
    <w:rsid w:val="00EB7064"/>
    <w:rsid w:val="00EB72C3"/>
    <w:rsid w:val="00EB78CD"/>
    <w:rsid w:val="00EC0388"/>
    <w:rsid w:val="00EC0671"/>
    <w:rsid w:val="00EC0704"/>
    <w:rsid w:val="00EC1101"/>
    <w:rsid w:val="00EC1163"/>
    <w:rsid w:val="00EC1270"/>
    <w:rsid w:val="00EC12CD"/>
    <w:rsid w:val="00EC13BB"/>
    <w:rsid w:val="00EC1487"/>
    <w:rsid w:val="00EC19D2"/>
    <w:rsid w:val="00EC1A91"/>
    <w:rsid w:val="00EC1B4E"/>
    <w:rsid w:val="00EC1CAF"/>
    <w:rsid w:val="00EC1D5E"/>
    <w:rsid w:val="00EC20A2"/>
    <w:rsid w:val="00EC3649"/>
    <w:rsid w:val="00EC3A5E"/>
    <w:rsid w:val="00EC48B8"/>
    <w:rsid w:val="00EC4CBB"/>
    <w:rsid w:val="00EC4E25"/>
    <w:rsid w:val="00EC563C"/>
    <w:rsid w:val="00EC5857"/>
    <w:rsid w:val="00EC596C"/>
    <w:rsid w:val="00EC5B79"/>
    <w:rsid w:val="00EC5C3E"/>
    <w:rsid w:val="00EC6037"/>
    <w:rsid w:val="00EC613F"/>
    <w:rsid w:val="00EC6226"/>
    <w:rsid w:val="00EC642F"/>
    <w:rsid w:val="00EC6557"/>
    <w:rsid w:val="00EC78D9"/>
    <w:rsid w:val="00EC796C"/>
    <w:rsid w:val="00EC7CFF"/>
    <w:rsid w:val="00EC7D49"/>
    <w:rsid w:val="00EC7DBE"/>
    <w:rsid w:val="00ED0908"/>
    <w:rsid w:val="00ED15DB"/>
    <w:rsid w:val="00ED1AC1"/>
    <w:rsid w:val="00ED1D2E"/>
    <w:rsid w:val="00ED1EE5"/>
    <w:rsid w:val="00ED1F26"/>
    <w:rsid w:val="00ED21A8"/>
    <w:rsid w:val="00ED2626"/>
    <w:rsid w:val="00ED2A2A"/>
    <w:rsid w:val="00ED2D6C"/>
    <w:rsid w:val="00ED2FE0"/>
    <w:rsid w:val="00ED31F1"/>
    <w:rsid w:val="00ED31F9"/>
    <w:rsid w:val="00ED333E"/>
    <w:rsid w:val="00ED3341"/>
    <w:rsid w:val="00ED38E4"/>
    <w:rsid w:val="00ED4081"/>
    <w:rsid w:val="00ED4459"/>
    <w:rsid w:val="00ED44AB"/>
    <w:rsid w:val="00ED484A"/>
    <w:rsid w:val="00ED4918"/>
    <w:rsid w:val="00ED4AB7"/>
    <w:rsid w:val="00ED4F76"/>
    <w:rsid w:val="00ED5244"/>
    <w:rsid w:val="00ED599F"/>
    <w:rsid w:val="00ED5BA2"/>
    <w:rsid w:val="00ED5D07"/>
    <w:rsid w:val="00ED5D18"/>
    <w:rsid w:val="00ED5D4B"/>
    <w:rsid w:val="00ED63A7"/>
    <w:rsid w:val="00ED698C"/>
    <w:rsid w:val="00ED6DC9"/>
    <w:rsid w:val="00EE03F8"/>
    <w:rsid w:val="00EE0753"/>
    <w:rsid w:val="00EE0802"/>
    <w:rsid w:val="00EE098C"/>
    <w:rsid w:val="00EE0BED"/>
    <w:rsid w:val="00EE0D6E"/>
    <w:rsid w:val="00EE12C2"/>
    <w:rsid w:val="00EE1464"/>
    <w:rsid w:val="00EE15CC"/>
    <w:rsid w:val="00EE1C96"/>
    <w:rsid w:val="00EE1D3E"/>
    <w:rsid w:val="00EE1E3A"/>
    <w:rsid w:val="00EE1ED9"/>
    <w:rsid w:val="00EE2043"/>
    <w:rsid w:val="00EE21C0"/>
    <w:rsid w:val="00EE22C1"/>
    <w:rsid w:val="00EE2525"/>
    <w:rsid w:val="00EE29D1"/>
    <w:rsid w:val="00EE3427"/>
    <w:rsid w:val="00EE3B19"/>
    <w:rsid w:val="00EE3BA0"/>
    <w:rsid w:val="00EE3D6B"/>
    <w:rsid w:val="00EE406B"/>
    <w:rsid w:val="00EE40BF"/>
    <w:rsid w:val="00EE46D4"/>
    <w:rsid w:val="00EE4C5A"/>
    <w:rsid w:val="00EE4F6F"/>
    <w:rsid w:val="00EE56FB"/>
    <w:rsid w:val="00EE5D29"/>
    <w:rsid w:val="00EE61F1"/>
    <w:rsid w:val="00EE6B45"/>
    <w:rsid w:val="00EE6E82"/>
    <w:rsid w:val="00EE737B"/>
    <w:rsid w:val="00EE73A4"/>
    <w:rsid w:val="00EE7512"/>
    <w:rsid w:val="00EE76B3"/>
    <w:rsid w:val="00EE76DA"/>
    <w:rsid w:val="00EE773B"/>
    <w:rsid w:val="00EE78AB"/>
    <w:rsid w:val="00EE7C2E"/>
    <w:rsid w:val="00EE7D5B"/>
    <w:rsid w:val="00EF01F2"/>
    <w:rsid w:val="00EF0A89"/>
    <w:rsid w:val="00EF0C2D"/>
    <w:rsid w:val="00EF0ED9"/>
    <w:rsid w:val="00EF1264"/>
    <w:rsid w:val="00EF1593"/>
    <w:rsid w:val="00EF1842"/>
    <w:rsid w:val="00EF1BCC"/>
    <w:rsid w:val="00EF1BF2"/>
    <w:rsid w:val="00EF1CAB"/>
    <w:rsid w:val="00EF1DB1"/>
    <w:rsid w:val="00EF24C5"/>
    <w:rsid w:val="00EF2675"/>
    <w:rsid w:val="00EF2A4D"/>
    <w:rsid w:val="00EF2C40"/>
    <w:rsid w:val="00EF2C7E"/>
    <w:rsid w:val="00EF30A7"/>
    <w:rsid w:val="00EF3A5D"/>
    <w:rsid w:val="00EF3ACD"/>
    <w:rsid w:val="00EF3DC6"/>
    <w:rsid w:val="00EF3E20"/>
    <w:rsid w:val="00EF408B"/>
    <w:rsid w:val="00EF4384"/>
    <w:rsid w:val="00EF465D"/>
    <w:rsid w:val="00EF471B"/>
    <w:rsid w:val="00EF47A6"/>
    <w:rsid w:val="00EF4E0A"/>
    <w:rsid w:val="00EF5165"/>
    <w:rsid w:val="00EF525D"/>
    <w:rsid w:val="00EF52FF"/>
    <w:rsid w:val="00EF53C4"/>
    <w:rsid w:val="00EF5CBD"/>
    <w:rsid w:val="00EF60C0"/>
    <w:rsid w:val="00EF644C"/>
    <w:rsid w:val="00EF6636"/>
    <w:rsid w:val="00EF7276"/>
    <w:rsid w:val="00EF7497"/>
    <w:rsid w:val="00EF7B25"/>
    <w:rsid w:val="00EF7E27"/>
    <w:rsid w:val="00EF7EA9"/>
    <w:rsid w:val="00EF7FDE"/>
    <w:rsid w:val="00F001EC"/>
    <w:rsid w:val="00F00207"/>
    <w:rsid w:val="00F00659"/>
    <w:rsid w:val="00F008A9"/>
    <w:rsid w:val="00F0096C"/>
    <w:rsid w:val="00F009B0"/>
    <w:rsid w:val="00F00EE2"/>
    <w:rsid w:val="00F01798"/>
    <w:rsid w:val="00F01BC2"/>
    <w:rsid w:val="00F01E7D"/>
    <w:rsid w:val="00F029B8"/>
    <w:rsid w:val="00F03591"/>
    <w:rsid w:val="00F037DB"/>
    <w:rsid w:val="00F03949"/>
    <w:rsid w:val="00F041D3"/>
    <w:rsid w:val="00F04204"/>
    <w:rsid w:val="00F042D8"/>
    <w:rsid w:val="00F043DB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63"/>
    <w:rsid w:val="00F06A63"/>
    <w:rsid w:val="00F06AEA"/>
    <w:rsid w:val="00F07374"/>
    <w:rsid w:val="00F07637"/>
    <w:rsid w:val="00F0787D"/>
    <w:rsid w:val="00F078BE"/>
    <w:rsid w:val="00F07ADF"/>
    <w:rsid w:val="00F07B2F"/>
    <w:rsid w:val="00F106F4"/>
    <w:rsid w:val="00F108BC"/>
    <w:rsid w:val="00F10B09"/>
    <w:rsid w:val="00F10D05"/>
    <w:rsid w:val="00F10E8A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DB0"/>
    <w:rsid w:val="00F12F10"/>
    <w:rsid w:val="00F12F1C"/>
    <w:rsid w:val="00F136B5"/>
    <w:rsid w:val="00F1390C"/>
    <w:rsid w:val="00F1461C"/>
    <w:rsid w:val="00F14A62"/>
    <w:rsid w:val="00F14E98"/>
    <w:rsid w:val="00F1541F"/>
    <w:rsid w:val="00F159C9"/>
    <w:rsid w:val="00F15B7A"/>
    <w:rsid w:val="00F16405"/>
    <w:rsid w:val="00F164D5"/>
    <w:rsid w:val="00F1664F"/>
    <w:rsid w:val="00F1669C"/>
    <w:rsid w:val="00F168C2"/>
    <w:rsid w:val="00F16E92"/>
    <w:rsid w:val="00F170AE"/>
    <w:rsid w:val="00F17355"/>
    <w:rsid w:val="00F1765A"/>
    <w:rsid w:val="00F17688"/>
    <w:rsid w:val="00F202CA"/>
    <w:rsid w:val="00F20748"/>
    <w:rsid w:val="00F20A5B"/>
    <w:rsid w:val="00F216A0"/>
    <w:rsid w:val="00F21A68"/>
    <w:rsid w:val="00F21D9C"/>
    <w:rsid w:val="00F21F0E"/>
    <w:rsid w:val="00F229D6"/>
    <w:rsid w:val="00F22ADE"/>
    <w:rsid w:val="00F22BE4"/>
    <w:rsid w:val="00F22D2B"/>
    <w:rsid w:val="00F23076"/>
    <w:rsid w:val="00F234EB"/>
    <w:rsid w:val="00F237B4"/>
    <w:rsid w:val="00F23D35"/>
    <w:rsid w:val="00F23EC3"/>
    <w:rsid w:val="00F24CC7"/>
    <w:rsid w:val="00F25250"/>
    <w:rsid w:val="00F257D2"/>
    <w:rsid w:val="00F25B23"/>
    <w:rsid w:val="00F25CBE"/>
    <w:rsid w:val="00F26086"/>
    <w:rsid w:val="00F26613"/>
    <w:rsid w:val="00F26689"/>
    <w:rsid w:val="00F2686C"/>
    <w:rsid w:val="00F26A14"/>
    <w:rsid w:val="00F272CC"/>
    <w:rsid w:val="00F27A06"/>
    <w:rsid w:val="00F27A9A"/>
    <w:rsid w:val="00F27D06"/>
    <w:rsid w:val="00F27FEC"/>
    <w:rsid w:val="00F300FB"/>
    <w:rsid w:val="00F30A95"/>
    <w:rsid w:val="00F313FC"/>
    <w:rsid w:val="00F315A0"/>
    <w:rsid w:val="00F31A28"/>
    <w:rsid w:val="00F31B41"/>
    <w:rsid w:val="00F31D1F"/>
    <w:rsid w:val="00F31EB4"/>
    <w:rsid w:val="00F3274D"/>
    <w:rsid w:val="00F32890"/>
    <w:rsid w:val="00F328DF"/>
    <w:rsid w:val="00F32BB0"/>
    <w:rsid w:val="00F32CF6"/>
    <w:rsid w:val="00F332B5"/>
    <w:rsid w:val="00F33632"/>
    <w:rsid w:val="00F340F9"/>
    <w:rsid w:val="00F3429B"/>
    <w:rsid w:val="00F34723"/>
    <w:rsid w:val="00F34A95"/>
    <w:rsid w:val="00F34DC2"/>
    <w:rsid w:val="00F355D3"/>
    <w:rsid w:val="00F35669"/>
    <w:rsid w:val="00F35B1E"/>
    <w:rsid w:val="00F35D1B"/>
    <w:rsid w:val="00F35EDF"/>
    <w:rsid w:val="00F36074"/>
    <w:rsid w:val="00F36126"/>
    <w:rsid w:val="00F36234"/>
    <w:rsid w:val="00F36650"/>
    <w:rsid w:val="00F3706F"/>
    <w:rsid w:val="00F37955"/>
    <w:rsid w:val="00F401A4"/>
    <w:rsid w:val="00F402F1"/>
    <w:rsid w:val="00F403D1"/>
    <w:rsid w:val="00F40F46"/>
    <w:rsid w:val="00F40FAA"/>
    <w:rsid w:val="00F4102B"/>
    <w:rsid w:val="00F41231"/>
    <w:rsid w:val="00F41983"/>
    <w:rsid w:val="00F41B92"/>
    <w:rsid w:val="00F41D37"/>
    <w:rsid w:val="00F41DA1"/>
    <w:rsid w:val="00F429C6"/>
    <w:rsid w:val="00F4332E"/>
    <w:rsid w:val="00F43757"/>
    <w:rsid w:val="00F4377F"/>
    <w:rsid w:val="00F43AEF"/>
    <w:rsid w:val="00F43F08"/>
    <w:rsid w:val="00F44651"/>
    <w:rsid w:val="00F44683"/>
    <w:rsid w:val="00F44885"/>
    <w:rsid w:val="00F44AE5"/>
    <w:rsid w:val="00F44EA6"/>
    <w:rsid w:val="00F451C3"/>
    <w:rsid w:val="00F4536E"/>
    <w:rsid w:val="00F45379"/>
    <w:rsid w:val="00F458EA"/>
    <w:rsid w:val="00F45CA2"/>
    <w:rsid w:val="00F46403"/>
    <w:rsid w:val="00F46987"/>
    <w:rsid w:val="00F4721E"/>
    <w:rsid w:val="00F47CFD"/>
    <w:rsid w:val="00F47F3C"/>
    <w:rsid w:val="00F505B5"/>
    <w:rsid w:val="00F50854"/>
    <w:rsid w:val="00F50FA5"/>
    <w:rsid w:val="00F51080"/>
    <w:rsid w:val="00F5136A"/>
    <w:rsid w:val="00F519F4"/>
    <w:rsid w:val="00F51E84"/>
    <w:rsid w:val="00F51ED1"/>
    <w:rsid w:val="00F52006"/>
    <w:rsid w:val="00F52760"/>
    <w:rsid w:val="00F527E6"/>
    <w:rsid w:val="00F52D04"/>
    <w:rsid w:val="00F52E1A"/>
    <w:rsid w:val="00F5362C"/>
    <w:rsid w:val="00F53D58"/>
    <w:rsid w:val="00F53FEC"/>
    <w:rsid w:val="00F5475A"/>
    <w:rsid w:val="00F54865"/>
    <w:rsid w:val="00F54E31"/>
    <w:rsid w:val="00F54FDF"/>
    <w:rsid w:val="00F5534D"/>
    <w:rsid w:val="00F55768"/>
    <w:rsid w:val="00F558BB"/>
    <w:rsid w:val="00F55FCE"/>
    <w:rsid w:val="00F5624F"/>
    <w:rsid w:val="00F56A67"/>
    <w:rsid w:val="00F56BDC"/>
    <w:rsid w:val="00F56E38"/>
    <w:rsid w:val="00F570B6"/>
    <w:rsid w:val="00F57AE7"/>
    <w:rsid w:val="00F57C82"/>
    <w:rsid w:val="00F57E23"/>
    <w:rsid w:val="00F57EF8"/>
    <w:rsid w:val="00F57F7A"/>
    <w:rsid w:val="00F60C4B"/>
    <w:rsid w:val="00F60C7A"/>
    <w:rsid w:val="00F60F12"/>
    <w:rsid w:val="00F6143F"/>
    <w:rsid w:val="00F6188E"/>
    <w:rsid w:val="00F61996"/>
    <w:rsid w:val="00F61A9E"/>
    <w:rsid w:val="00F61E40"/>
    <w:rsid w:val="00F61FB0"/>
    <w:rsid w:val="00F62001"/>
    <w:rsid w:val="00F62590"/>
    <w:rsid w:val="00F62E2D"/>
    <w:rsid w:val="00F63170"/>
    <w:rsid w:val="00F6350A"/>
    <w:rsid w:val="00F635C5"/>
    <w:rsid w:val="00F637E0"/>
    <w:rsid w:val="00F641BA"/>
    <w:rsid w:val="00F64230"/>
    <w:rsid w:val="00F64412"/>
    <w:rsid w:val="00F6464C"/>
    <w:rsid w:val="00F64E8D"/>
    <w:rsid w:val="00F6501D"/>
    <w:rsid w:val="00F6522D"/>
    <w:rsid w:val="00F65634"/>
    <w:rsid w:val="00F65AF1"/>
    <w:rsid w:val="00F65E27"/>
    <w:rsid w:val="00F661AA"/>
    <w:rsid w:val="00F6647A"/>
    <w:rsid w:val="00F66921"/>
    <w:rsid w:val="00F66A3C"/>
    <w:rsid w:val="00F66ABC"/>
    <w:rsid w:val="00F66C47"/>
    <w:rsid w:val="00F66FF1"/>
    <w:rsid w:val="00F671E1"/>
    <w:rsid w:val="00F67373"/>
    <w:rsid w:val="00F674AF"/>
    <w:rsid w:val="00F675BC"/>
    <w:rsid w:val="00F679FC"/>
    <w:rsid w:val="00F67B2E"/>
    <w:rsid w:val="00F67C63"/>
    <w:rsid w:val="00F67D7B"/>
    <w:rsid w:val="00F67E4E"/>
    <w:rsid w:val="00F70139"/>
    <w:rsid w:val="00F704A0"/>
    <w:rsid w:val="00F705BB"/>
    <w:rsid w:val="00F70EF0"/>
    <w:rsid w:val="00F71171"/>
    <w:rsid w:val="00F7117D"/>
    <w:rsid w:val="00F711AD"/>
    <w:rsid w:val="00F71280"/>
    <w:rsid w:val="00F714A5"/>
    <w:rsid w:val="00F72833"/>
    <w:rsid w:val="00F72950"/>
    <w:rsid w:val="00F72CC7"/>
    <w:rsid w:val="00F72F67"/>
    <w:rsid w:val="00F730DF"/>
    <w:rsid w:val="00F73433"/>
    <w:rsid w:val="00F73462"/>
    <w:rsid w:val="00F74063"/>
    <w:rsid w:val="00F74587"/>
    <w:rsid w:val="00F74683"/>
    <w:rsid w:val="00F74A15"/>
    <w:rsid w:val="00F74C1E"/>
    <w:rsid w:val="00F75102"/>
    <w:rsid w:val="00F75239"/>
    <w:rsid w:val="00F75426"/>
    <w:rsid w:val="00F75ED7"/>
    <w:rsid w:val="00F75FF4"/>
    <w:rsid w:val="00F7625B"/>
    <w:rsid w:val="00F7644F"/>
    <w:rsid w:val="00F764B2"/>
    <w:rsid w:val="00F7677A"/>
    <w:rsid w:val="00F76844"/>
    <w:rsid w:val="00F76A2F"/>
    <w:rsid w:val="00F76BE2"/>
    <w:rsid w:val="00F76D97"/>
    <w:rsid w:val="00F7713F"/>
    <w:rsid w:val="00F771AC"/>
    <w:rsid w:val="00F7731F"/>
    <w:rsid w:val="00F77C42"/>
    <w:rsid w:val="00F77E50"/>
    <w:rsid w:val="00F77F51"/>
    <w:rsid w:val="00F80135"/>
    <w:rsid w:val="00F80C5B"/>
    <w:rsid w:val="00F80E2D"/>
    <w:rsid w:val="00F812CE"/>
    <w:rsid w:val="00F81BF3"/>
    <w:rsid w:val="00F8209F"/>
    <w:rsid w:val="00F82766"/>
    <w:rsid w:val="00F82778"/>
    <w:rsid w:val="00F832CD"/>
    <w:rsid w:val="00F83350"/>
    <w:rsid w:val="00F83D24"/>
    <w:rsid w:val="00F83FF8"/>
    <w:rsid w:val="00F845FB"/>
    <w:rsid w:val="00F84F40"/>
    <w:rsid w:val="00F850C1"/>
    <w:rsid w:val="00F8589A"/>
    <w:rsid w:val="00F858F8"/>
    <w:rsid w:val="00F85C31"/>
    <w:rsid w:val="00F85CDF"/>
    <w:rsid w:val="00F85DC2"/>
    <w:rsid w:val="00F8601A"/>
    <w:rsid w:val="00F86094"/>
    <w:rsid w:val="00F86108"/>
    <w:rsid w:val="00F86191"/>
    <w:rsid w:val="00F862A0"/>
    <w:rsid w:val="00F862FC"/>
    <w:rsid w:val="00F8635E"/>
    <w:rsid w:val="00F869E7"/>
    <w:rsid w:val="00F86CD8"/>
    <w:rsid w:val="00F871AC"/>
    <w:rsid w:val="00F873CC"/>
    <w:rsid w:val="00F874AD"/>
    <w:rsid w:val="00F874C0"/>
    <w:rsid w:val="00F878FB"/>
    <w:rsid w:val="00F90112"/>
    <w:rsid w:val="00F902CA"/>
    <w:rsid w:val="00F9092C"/>
    <w:rsid w:val="00F90D4C"/>
    <w:rsid w:val="00F9115C"/>
    <w:rsid w:val="00F91422"/>
    <w:rsid w:val="00F914B9"/>
    <w:rsid w:val="00F91718"/>
    <w:rsid w:val="00F91A57"/>
    <w:rsid w:val="00F91C0D"/>
    <w:rsid w:val="00F92390"/>
    <w:rsid w:val="00F92682"/>
    <w:rsid w:val="00F92B3D"/>
    <w:rsid w:val="00F92CCB"/>
    <w:rsid w:val="00F92FAB"/>
    <w:rsid w:val="00F9320E"/>
    <w:rsid w:val="00F9326E"/>
    <w:rsid w:val="00F9367B"/>
    <w:rsid w:val="00F93743"/>
    <w:rsid w:val="00F93970"/>
    <w:rsid w:val="00F93D10"/>
    <w:rsid w:val="00F94139"/>
    <w:rsid w:val="00F942ED"/>
    <w:rsid w:val="00F946EF"/>
    <w:rsid w:val="00F94770"/>
    <w:rsid w:val="00F94A57"/>
    <w:rsid w:val="00F95629"/>
    <w:rsid w:val="00F95911"/>
    <w:rsid w:val="00F95E50"/>
    <w:rsid w:val="00F95F02"/>
    <w:rsid w:val="00F96E33"/>
    <w:rsid w:val="00F96EC6"/>
    <w:rsid w:val="00F96FB0"/>
    <w:rsid w:val="00F971D2"/>
    <w:rsid w:val="00F97280"/>
    <w:rsid w:val="00F9739B"/>
    <w:rsid w:val="00F97EF9"/>
    <w:rsid w:val="00FA000B"/>
    <w:rsid w:val="00FA01FA"/>
    <w:rsid w:val="00FA032A"/>
    <w:rsid w:val="00FA063E"/>
    <w:rsid w:val="00FA078E"/>
    <w:rsid w:val="00FA07BE"/>
    <w:rsid w:val="00FA085C"/>
    <w:rsid w:val="00FA0BBC"/>
    <w:rsid w:val="00FA0DB6"/>
    <w:rsid w:val="00FA0DF5"/>
    <w:rsid w:val="00FA117D"/>
    <w:rsid w:val="00FA1523"/>
    <w:rsid w:val="00FA161B"/>
    <w:rsid w:val="00FA1CC9"/>
    <w:rsid w:val="00FA1FC9"/>
    <w:rsid w:val="00FA1FDD"/>
    <w:rsid w:val="00FA26A2"/>
    <w:rsid w:val="00FA40EC"/>
    <w:rsid w:val="00FA46C3"/>
    <w:rsid w:val="00FA471C"/>
    <w:rsid w:val="00FA47E0"/>
    <w:rsid w:val="00FA4CCA"/>
    <w:rsid w:val="00FA4D33"/>
    <w:rsid w:val="00FA4FD5"/>
    <w:rsid w:val="00FA5123"/>
    <w:rsid w:val="00FA513B"/>
    <w:rsid w:val="00FA57C3"/>
    <w:rsid w:val="00FA586F"/>
    <w:rsid w:val="00FA5C3D"/>
    <w:rsid w:val="00FA5F55"/>
    <w:rsid w:val="00FA60DE"/>
    <w:rsid w:val="00FA61F3"/>
    <w:rsid w:val="00FA627B"/>
    <w:rsid w:val="00FA6731"/>
    <w:rsid w:val="00FA6B9A"/>
    <w:rsid w:val="00FA6CD2"/>
    <w:rsid w:val="00FA6DCB"/>
    <w:rsid w:val="00FA6F3B"/>
    <w:rsid w:val="00FA7CCE"/>
    <w:rsid w:val="00FA7E65"/>
    <w:rsid w:val="00FB036D"/>
    <w:rsid w:val="00FB04F0"/>
    <w:rsid w:val="00FB0503"/>
    <w:rsid w:val="00FB0789"/>
    <w:rsid w:val="00FB0E3D"/>
    <w:rsid w:val="00FB1D81"/>
    <w:rsid w:val="00FB1FED"/>
    <w:rsid w:val="00FB214C"/>
    <w:rsid w:val="00FB227E"/>
    <w:rsid w:val="00FB22F6"/>
    <w:rsid w:val="00FB2ADB"/>
    <w:rsid w:val="00FB3E44"/>
    <w:rsid w:val="00FB46FD"/>
    <w:rsid w:val="00FB49EC"/>
    <w:rsid w:val="00FB4C74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D3"/>
    <w:rsid w:val="00FB613E"/>
    <w:rsid w:val="00FB62CC"/>
    <w:rsid w:val="00FB6441"/>
    <w:rsid w:val="00FB663F"/>
    <w:rsid w:val="00FB6878"/>
    <w:rsid w:val="00FB6C20"/>
    <w:rsid w:val="00FB6E80"/>
    <w:rsid w:val="00FB6EB7"/>
    <w:rsid w:val="00FB74F4"/>
    <w:rsid w:val="00FB75A5"/>
    <w:rsid w:val="00FB7781"/>
    <w:rsid w:val="00FB78DD"/>
    <w:rsid w:val="00FB7A38"/>
    <w:rsid w:val="00FB7DDE"/>
    <w:rsid w:val="00FB7E6A"/>
    <w:rsid w:val="00FB7FAD"/>
    <w:rsid w:val="00FC0669"/>
    <w:rsid w:val="00FC07A1"/>
    <w:rsid w:val="00FC0955"/>
    <w:rsid w:val="00FC0963"/>
    <w:rsid w:val="00FC0C67"/>
    <w:rsid w:val="00FC173A"/>
    <w:rsid w:val="00FC17E2"/>
    <w:rsid w:val="00FC199E"/>
    <w:rsid w:val="00FC1AC5"/>
    <w:rsid w:val="00FC1ACB"/>
    <w:rsid w:val="00FC1BC9"/>
    <w:rsid w:val="00FC1D7D"/>
    <w:rsid w:val="00FC1EDA"/>
    <w:rsid w:val="00FC223F"/>
    <w:rsid w:val="00FC22D6"/>
    <w:rsid w:val="00FC25AA"/>
    <w:rsid w:val="00FC2DAD"/>
    <w:rsid w:val="00FC2F8E"/>
    <w:rsid w:val="00FC33C3"/>
    <w:rsid w:val="00FC341F"/>
    <w:rsid w:val="00FC3749"/>
    <w:rsid w:val="00FC3B8B"/>
    <w:rsid w:val="00FC406D"/>
    <w:rsid w:val="00FC40CC"/>
    <w:rsid w:val="00FC5B88"/>
    <w:rsid w:val="00FC632B"/>
    <w:rsid w:val="00FC6922"/>
    <w:rsid w:val="00FC6DB7"/>
    <w:rsid w:val="00FC6E16"/>
    <w:rsid w:val="00FC6EB9"/>
    <w:rsid w:val="00FC7003"/>
    <w:rsid w:val="00FC7032"/>
    <w:rsid w:val="00FC74A2"/>
    <w:rsid w:val="00FC7694"/>
    <w:rsid w:val="00FC76BE"/>
    <w:rsid w:val="00FD005C"/>
    <w:rsid w:val="00FD011B"/>
    <w:rsid w:val="00FD017C"/>
    <w:rsid w:val="00FD04DC"/>
    <w:rsid w:val="00FD0857"/>
    <w:rsid w:val="00FD0CC7"/>
    <w:rsid w:val="00FD13CA"/>
    <w:rsid w:val="00FD1741"/>
    <w:rsid w:val="00FD20F3"/>
    <w:rsid w:val="00FD3526"/>
    <w:rsid w:val="00FD3530"/>
    <w:rsid w:val="00FD36EA"/>
    <w:rsid w:val="00FD3DE6"/>
    <w:rsid w:val="00FD3F1F"/>
    <w:rsid w:val="00FD3F23"/>
    <w:rsid w:val="00FD3F75"/>
    <w:rsid w:val="00FD401A"/>
    <w:rsid w:val="00FD4099"/>
    <w:rsid w:val="00FD487B"/>
    <w:rsid w:val="00FD509F"/>
    <w:rsid w:val="00FD5621"/>
    <w:rsid w:val="00FD56B6"/>
    <w:rsid w:val="00FD5B7E"/>
    <w:rsid w:val="00FD5E9B"/>
    <w:rsid w:val="00FD64C0"/>
    <w:rsid w:val="00FD6816"/>
    <w:rsid w:val="00FD6843"/>
    <w:rsid w:val="00FD6917"/>
    <w:rsid w:val="00FD6D80"/>
    <w:rsid w:val="00FD6F09"/>
    <w:rsid w:val="00FD737E"/>
    <w:rsid w:val="00FD743D"/>
    <w:rsid w:val="00FD7AE5"/>
    <w:rsid w:val="00FD7ED5"/>
    <w:rsid w:val="00FE0031"/>
    <w:rsid w:val="00FE029B"/>
    <w:rsid w:val="00FE05DB"/>
    <w:rsid w:val="00FE0CC6"/>
    <w:rsid w:val="00FE0F26"/>
    <w:rsid w:val="00FE0FAF"/>
    <w:rsid w:val="00FE1312"/>
    <w:rsid w:val="00FE1336"/>
    <w:rsid w:val="00FE18E8"/>
    <w:rsid w:val="00FE23C3"/>
    <w:rsid w:val="00FE2612"/>
    <w:rsid w:val="00FE29C0"/>
    <w:rsid w:val="00FE3234"/>
    <w:rsid w:val="00FE3C3F"/>
    <w:rsid w:val="00FE3CD7"/>
    <w:rsid w:val="00FE40A1"/>
    <w:rsid w:val="00FE419A"/>
    <w:rsid w:val="00FE41AB"/>
    <w:rsid w:val="00FE41C2"/>
    <w:rsid w:val="00FE4335"/>
    <w:rsid w:val="00FE43A7"/>
    <w:rsid w:val="00FE45B1"/>
    <w:rsid w:val="00FE463A"/>
    <w:rsid w:val="00FE47DE"/>
    <w:rsid w:val="00FE4B76"/>
    <w:rsid w:val="00FE4E60"/>
    <w:rsid w:val="00FE5E4A"/>
    <w:rsid w:val="00FE5FA1"/>
    <w:rsid w:val="00FE60F4"/>
    <w:rsid w:val="00FE657C"/>
    <w:rsid w:val="00FE6E75"/>
    <w:rsid w:val="00FE708F"/>
    <w:rsid w:val="00FE70F4"/>
    <w:rsid w:val="00FE719F"/>
    <w:rsid w:val="00FE7227"/>
    <w:rsid w:val="00FE77CD"/>
    <w:rsid w:val="00FE7A96"/>
    <w:rsid w:val="00FF0246"/>
    <w:rsid w:val="00FF0392"/>
    <w:rsid w:val="00FF0775"/>
    <w:rsid w:val="00FF0E2F"/>
    <w:rsid w:val="00FF1559"/>
    <w:rsid w:val="00FF15F6"/>
    <w:rsid w:val="00FF169F"/>
    <w:rsid w:val="00FF16D9"/>
    <w:rsid w:val="00FF1B1E"/>
    <w:rsid w:val="00FF2842"/>
    <w:rsid w:val="00FF30DF"/>
    <w:rsid w:val="00FF34B7"/>
    <w:rsid w:val="00FF37C1"/>
    <w:rsid w:val="00FF3A48"/>
    <w:rsid w:val="00FF3C23"/>
    <w:rsid w:val="00FF3C9F"/>
    <w:rsid w:val="00FF3E6C"/>
    <w:rsid w:val="00FF3F2B"/>
    <w:rsid w:val="00FF423D"/>
    <w:rsid w:val="00FF4B00"/>
    <w:rsid w:val="00FF4FEC"/>
    <w:rsid w:val="00FF5463"/>
    <w:rsid w:val="00FF573C"/>
    <w:rsid w:val="00FF5BFC"/>
    <w:rsid w:val="00FF6248"/>
    <w:rsid w:val="00FF643B"/>
    <w:rsid w:val="00FF6767"/>
    <w:rsid w:val="00FF719C"/>
    <w:rsid w:val="00FF7328"/>
    <w:rsid w:val="00FF7A00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FBF8AE1-ADDC-4E75-9540-ACA6A67D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iPriority w:val="99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AC7ED-FBFD-43FF-9FF1-B7D39E58F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Onrapee, Laksameevong</cp:lastModifiedBy>
  <cp:revision>3</cp:revision>
  <cp:lastPrinted>2019-02-18T15:14:00Z</cp:lastPrinted>
  <dcterms:created xsi:type="dcterms:W3CDTF">2019-02-18T15:15:00Z</dcterms:created>
  <dcterms:modified xsi:type="dcterms:W3CDTF">2019-02-18T15:16:00Z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