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:rsidTr="006B7C8E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:rsidTr="006B7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940B5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BA3B87" w:rsidRDefault="002222E4" w:rsidP="00952B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928D0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28D0" w:rsidRPr="008620B8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928D0" w:rsidRPr="00BA3B87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28D0" w:rsidRPr="00C86E09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1928D0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28D0" w:rsidRPr="00BA3B87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928D0" w:rsidRPr="00BA3B87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28D0" w:rsidRPr="00BA3B87" w:rsidRDefault="001928D0" w:rsidP="000957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6E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="000957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1928D0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28D0" w:rsidRPr="00BA3B87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928D0" w:rsidRPr="00BA3B87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28D0" w:rsidRPr="00BA3B87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928D0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28D0" w:rsidRPr="00BA3B87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632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928D0" w:rsidRPr="00BA3B87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28D0" w:rsidRPr="00BA3B87" w:rsidRDefault="00C372B3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372B3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72B3" w:rsidRPr="00C372B3" w:rsidRDefault="00C372B3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632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C372B3" w:rsidRPr="00BA3B87" w:rsidRDefault="00C372B3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72B3" w:rsidRPr="00BA3B87" w:rsidRDefault="00C372B3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C372B3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72B3" w:rsidRPr="001632D0" w:rsidRDefault="00C372B3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632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372B3" w:rsidRPr="00BA3B87" w:rsidRDefault="00C372B3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72B3" w:rsidRPr="00856F9A" w:rsidRDefault="00C372B3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56F9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856F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856F9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C372B3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72B3" w:rsidRPr="001632D0" w:rsidRDefault="00C372B3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632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372B3" w:rsidRPr="00BA3B87" w:rsidRDefault="00C372B3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72B3" w:rsidRPr="00856F9A" w:rsidRDefault="00AC58CB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1632D0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632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856F9A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56F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1632D0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632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AC58CB" w:rsidRPr="00952B83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:rsidR="00AC58CB" w:rsidRPr="00856F9A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56F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1632D0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632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856F9A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025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1632D0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856F9A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56F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C58CB" w:rsidRPr="00967215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:rsidR="00AC58CB" w:rsidRPr="00856F9A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56F9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1632D0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ลูกหนี้ไม่หมุนเวียนอื่น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05F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05F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05F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5205F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05F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</w:t>
            </w:r>
            <w:r w:rsidR="009E414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</w:t>
            </w:r>
            <w:r w:rsidRPr="005205F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ตัวตน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05F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ภาษีเงินได้รอตัดบัญชี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C70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CB694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CB6948" w:rsidRDefault="00AC58CB" w:rsidP="00AC58C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B6948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</w:t>
            </w:r>
            <w:r w:rsidRPr="00CB694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ผลประโยชน์พนักงาน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CB6948" w:rsidRDefault="00AC58CB" w:rsidP="00AC58C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B694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AC58CB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58C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สำรองตามกฎหมายและองค์ประกอบอื่นของส่วนของผู้ถือหุ้น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CC7B0D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7B0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9D5622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7B0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CC7B0D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7B0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32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CC7B0D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CC7B0D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B732D6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B732D6" w:rsidRDefault="00AC58CB" w:rsidP="00AC58C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732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สิทธิประโยชน์จากการส่งเสริมการลงทุน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AC58CB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58C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8620B8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CC1BDA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265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FD3526" w:rsidRDefault="00AC58CB" w:rsidP="00AC58C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C1BD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AC58CB" w:rsidRPr="00BA3B8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58CB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AC58CB" w:rsidRPr="00BA3B87" w:rsidRDefault="00AC58CB" w:rsidP="00AC58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58CB" w:rsidRPr="00FD3526" w:rsidRDefault="00AC58CB" w:rsidP="00AC58C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D352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:rsidR="003E7076" w:rsidRPr="003E7076" w:rsidRDefault="001940B5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3E7076" w:rsidRPr="004F7441">
        <w:rPr>
          <w:rFonts w:ascii="Angsana New" w:hAnsi="Angsana New"/>
          <w:sz w:val="30"/>
          <w:szCs w:val="30"/>
          <w:cs/>
        </w:rPr>
        <w:lastRenderedPageBreak/>
        <w:t>หมายเ</w:t>
      </w:r>
      <w:r w:rsidR="003E7076" w:rsidRPr="003E7076">
        <w:rPr>
          <w:rFonts w:ascii="Angsana New" w:hAnsi="Angsana New"/>
          <w:sz w:val="30"/>
          <w:szCs w:val="30"/>
          <w:cs/>
        </w:rPr>
        <w:t>หตุประกอบงบการเงินเป็นส่วนหนึ่งของงบการเงินนี้</w:t>
      </w:r>
    </w:p>
    <w:p w:rsidR="003E7076" w:rsidRPr="000F017F" w:rsidRDefault="003E7076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</w:rPr>
      </w:pPr>
    </w:p>
    <w:p w:rsidR="00661CC0" w:rsidRPr="003E7076" w:rsidRDefault="00661CC0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>งบการเงิน</w:t>
      </w:r>
      <w:r w:rsidR="00E61283">
        <w:rPr>
          <w:rFonts w:ascii="Angsana New" w:hAnsi="Angsana New" w:hint="cs"/>
          <w:sz w:val="30"/>
          <w:szCs w:val="30"/>
          <w:cs/>
        </w:rPr>
        <w:t>นี้</w:t>
      </w:r>
      <w:r w:rsidRPr="003E7076">
        <w:rPr>
          <w:rFonts w:ascii="Angsana New" w:hAnsi="Angsana New"/>
          <w:sz w:val="30"/>
          <w:szCs w:val="30"/>
          <w:cs/>
        </w:rPr>
        <w:t>ได้รับอนุมัติ</w:t>
      </w:r>
      <w:r w:rsidR="00492A47" w:rsidRPr="003E7076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3E7076">
        <w:rPr>
          <w:rFonts w:ascii="Angsana New" w:hAnsi="Angsana New"/>
          <w:sz w:val="30"/>
          <w:szCs w:val="30"/>
          <w:cs/>
        </w:rPr>
        <w:t>จาก</w:t>
      </w:r>
      <w:r w:rsidR="006A5927" w:rsidRPr="003E7076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3E7076">
        <w:rPr>
          <w:rFonts w:ascii="Angsana New" w:hAnsi="Angsana New"/>
          <w:sz w:val="30"/>
          <w:szCs w:val="30"/>
          <w:cs/>
        </w:rPr>
        <w:t>เมื่อ</w:t>
      </w:r>
      <w:r w:rsidR="008704F5" w:rsidRPr="003E7076">
        <w:rPr>
          <w:rFonts w:ascii="Angsana New" w:hAnsi="Angsana New"/>
          <w:sz w:val="30"/>
          <w:szCs w:val="30"/>
          <w:cs/>
        </w:rPr>
        <w:t>วันที่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D943B2">
        <w:rPr>
          <w:rFonts w:ascii="Angsana New" w:hAnsi="Angsana New"/>
          <w:sz w:val="30"/>
          <w:szCs w:val="30"/>
        </w:rPr>
        <w:t>18</w:t>
      </w:r>
      <w:r w:rsidR="003E7076" w:rsidRPr="003E7076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="000242CC" w:rsidRPr="003E7076">
        <w:rPr>
          <w:rFonts w:ascii="Angsana New" w:hAnsi="Angsana New" w:hint="cs"/>
          <w:sz w:val="30"/>
          <w:szCs w:val="30"/>
          <w:cs/>
        </w:rPr>
        <w:t xml:space="preserve"> </w:t>
      </w:r>
      <w:r w:rsidR="00E26D10" w:rsidRPr="003E7076">
        <w:rPr>
          <w:rFonts w:ascii="Angsana New" w:hAnsi="Angsana New" w:hint="cs"/>
          <w:sz w:val="30"/>
          <w:szCs w:val="30"/>
        </w:rPr>
        <w:t>256</w:t>
      </w:r>
      <w:r w:rsidR="004C1667">
        <w:rPr>
          <w:rFonts w:ascii="Angsana New" w:hAnsi="Angsana New"/>
          <w:sz w:val="30"/>
          <w:szCs w:val="30"/>
        </w:rPr>
        <w:t>2</w:t>
      </w:r>
    </w:p>
    <w:p w:rsidR="00661CC0" w:rsidRPr="000F017F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661CC0" w:rsidRPr="003E7076" w:rsidRDefault="00661CC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E7076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61CC0" w:rsidRPr="000F017F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cs/>
        </w:rPr>
      </w:pPr>
    </w:p>
    <w:p w:rsidR="00ED4081" w:rsidRPr="003E7076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</w:rPr>
        <w:tab/>
      </w:r>
      <w:r w:rsidRPr="003E7076">
        <w:rPr>
          <w:rFonts w:ascii="Angsana New" w:hAnsi="Angsana New"/>
          <w:sz w:val="30"/>
          <w:szCs w:val="30"/>
          <w:cs/>
        </w:rPr>
        <w:t xml:space="preserve">บริษัท </w:t>
      </w:r>
      <w:r w:rsidR="001C2283" w:rsidRPr="003E7076">
        <w:rPr>
          <w:rFonts w:ascii="Angsana New" w:hAnsi="Angsana New"/>
          <w:sz w:val="30"/>
          <w:szCs w:val="30"/>
          <w:cs/>
        </w:rPr>
        <w:t>สแกน อินเตอร์</w:t>
      </w:r>
      <w:r w:rsidRPr="003E7076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9C75A0" w:rsidRPr="003E7076">
        <w:rPr>
          <w:rFonts w:ascii="Angsana New" w:hAnsi="Angsana New"/>
          <w:sz w:val="30"/>
          <w:szCs w:val="30"/>
        </w:rPr>
        <w:t>“</w:t>
      </w:r>
      <w:r w:rsidR="009C75A0" w:rsidRPr="003E7076">
        <w:rPr>
          <w:rFonts w:ascii="Angsana New" w:hAnsi="Angsana New"/>
          <w:sz w:val="30"/>
          <w:szCs w:val="30"/>
          <w:cs/>
        </w:rPr>
        <w:t>บริษัท</w:t>
      </w:r>
      <w:r w:rsidR="009C75A0" w:rsidRPr="003E7076">
        <w:rPr>
          <w:rFonts w:ascii="Angsana New" w:hAnsi="Angsana New"/>
          <w:sz w:val="30"/>
          <w:szCs w:val="30"/>
        </w:rPr>
        <w:t>”</w:t>
      </w:r>
      <w:r w:rsidR="009C75A0" w:rsidRPr="003E7076">
        <w:rPr>
          <w:rFonts w:ascii="Angsana New" w:hAnsi="Angsana New"/>
          <w:sz w:val="30"/>
          <w:szCs w:val="30"/>
          <w:cs/>
        </w:rPr>
        <w:t xml:space="preserve"> </w:t>
      </w:r>
      <w:r w:rsidRPr="003E7076">
        <w:rPr>
          <w:rFonts w:ascii="Angsana New" w:hAnsi="Angsana New"/>
          <w:sz w:val="30"/>
          <w:szCs w:val="30"/>
          <w:cs/>
        </w:rPr>
        <w:t>เป็นนิต</w:t>
      </w:r>
      <w:r w:rsidR="00E346BE" w:rsidRPr="003E7076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1C2283" w:rsidRPr="003E7076">
        <w:rPr>
          <w:rFonts w:ascii="Angsana New" w:hAnsi="Angsana New" w:hint="cs"/>
          <w:sz w:val="30"/>
          <w:szCs w:val="30"/>
          <w:cs/>
        </w:rPr>
        <w:t xml:space="preserve"> </w:t>
      </w:r>
      <w:r w:rsidR="008704F5" w:rsidRPr="003E7076">
        <w:rPr>
          <w:rFonts w:ascii="Angsana New" w:hAnsi="Angsana New"/>
          <w:sz w:val="30"/>
          <w:szCs w:val="30"/>
          <w:cs/>
        </w:rPr>
        <w:t>และมี</w:t>
      </w:r>
      <w:r w:rsidRPr="003E7076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ED4081" w:rsidRPr="003E7076">
        <w:rPr>
          <w:rFonts w:ascii="Angsana New" w:hAnsi="Angsana New"/>
          <w:sz w:val="30"/>
          <w:szCs w:val="30"/>
          <w:cs/>
        </w:rPr>
        <w:t>ดังนี้</w:t>
      </w:r>
    </w:p>
    <w:p w:rsidR="00ED4081" w:rsidRPr="000F017F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:rsidR="00ED4081" w:rsidRPr="003E7076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>สำนัก</w:t>
      </w:r>
      <w:r w:rsidR="001D15D7" w:rsidRPr="003E7076">
        <w:rPr>
          <w:rFonts w:ascii="Angsana New" w:hAnsi="Angsana New"/>
          <w:sz w:val="30"/>
          <w:szCs w:val="30"/>
          <w:cs/>
        </w:rPr>
        <w:t>งานใหญ่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D15D7" w:rsidRPr="003E7076">
        <w:rPr>
          <w:rFonts w:ascii="Angsana New" w:hAnsi="Angsana New"/>
          <w:sz w:val="30"/>
          <w:szCs w:val="30"/>
        </w:rPr>
        <w:t>: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C75A0" w:rsidRPr="003E7076">
        <w:rPr>
          <w:rFonts w:ascii="Angsana New" w:hAnsi="Angsana New"/>
          <w:sz w:val="30"/>
          <w:szCs w:val="30"/>
          <w:cs/>
        </w:rPr>
        <w:t xml:space="preserve">เลขที่ </w:t>
      </w:r>
      <w:r w:rsidR="008620B8" w:rsidRPr="003E7076">
        <w:rPr>
          <w:rFonts w:ascii="Angsana New" w:hAnsi="Angsana New"/>
          <w:sz w:val="30"/>
          <w:szCs w:val="30"/>
        </w:rPr>
        <w:t>355</w:t>
      </w:r>
      <w:r w:rsidR="001C2283" w:rsidRPr="003E7076">
        <w:rPr>
          <w:rFonts w:ascii="Angsana New" w:hAnsi="Angsana New"/>
          <w:sz w:val="30"/>
          <w:szCs w:val="30"/>
          <w:cs/>
        </w:rPr>
        <w:t xml:space="preserve"> ถนน</w:t>
      </w:r>
      <w:r w:rsidR="001C2283" w:rsidRPr="003E7076">
        <w:rPr>
          <w:rFonts w:ascii="Angsana New" w:hAnsi="Angsana New" w:hint="cs"/>
          <w:sz w:val="30"/>
          <w:szCs w:val="30"/>
          <w:cs/>
        </w:rPr>
        <w:t>บอนด์สตรีท</w:t>
      </w:r>
      <w:r w:rsidR="001C2283" w:rsidRPr="003E7076">
        <w:rPr>
          <w:rFonts w:ascii="Angsana New" w:hAnsi="Angsana New"/>
          <w:sz w:val="30"/>
          <w:szCs w:val="30"/>
          <w:cs/>
        </w:rPr>
        <w:t xml:space="preserve"> ตำบลบางพูด อำเภอ</w:t>
      </w:r>
      <w:r w:rsidR="001C2283" w:rsidRPr="003E7076">
        <w:rPr>
          <w:rFonts w:ascii="Angsana New" w:hAnsi="Angsana New" w:hint="cs"/>
          <w:sz w:val="30"/>
          <w:szCs w:val="30"/>
          <w:cs/>
        </w:rPr>
        <w:t>ปากเกร็ด</w:t>
      </w:r>
      <w:r w:rsidRPr="003E7076">
        <w:rPr>
          <w:rFonts w:ascii="Angsana New" w:hAnsi="Angsana New"/>
          <w:sz w:val="30"/>
          <w:szCs w:val="30"/>
          <w:cs/>
        </w:rPr>
        <w:t xml:space="preserve"> </w:t>
      </w:r>
      <w:r w:rsidR="001C2283" w:rsidRPr="003E7076">
        <w:rPr>
          <w:rFonts w:ascii="Angsana New" w:hAnsi="Angsana New" w:hint="cs"/>
          <w:sz w:val="30"/>
          <w:szCs w:val="30"/>
          <w:cs/>
        </w:rPr>
        <w:t>จังหวัดนนทบุรี</w:t>
      </w:r>
      <w:r w:rsidR="008704F5" w:rsidRPr="003E7076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:rsidR="00ED4081" w:rsidRPr="000F017F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</w:rPr>
      </w:pPr>
    </w:p>
    <w:p w:rsidR="00661CC0" w:rsidRPr="003E7076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="00ED4081" w:rsidRPr="003E7076">
        <w:rPr>
          <w:rFonts w:ascii="Angsana New" w:hAnsi="Angsana New"/>
          <w:sz w:val="30"/>
          <w:szCs w:val="30"/>
          <w:cs/>
        </w:rPr>
        <w:t>วันที่</w:t>
      </w:r>
      <w:r w:rsidRPr="003E7076">
        <w:rPr>
          <w:rFonts w:ascii="Angsana New" w:hAnsi="Angsana New"/>
          <w:sz w:val="30"/>
          <w:szCs w:val="30"/>
          <w:cs/>
        </w:rPr>
        <w:t xml:space="preserve">  </w:t>
      </w:r>
      <w:r w:rsidR="008620B8" w:rsidRPr="003E7076">
        <w:rPr>
          <w:rFonts w:ascii="Angsana New" w:hAnsi="Angsana New"/>
          <w:sz w:val="30"/>
          <w:szCs w:val="30"/>
        </w:rPr>
        <w:t>23</w:t>
      </w:r>
      <w:r w:rsidR="005116AF" w:rsidRPr="003E7076">
        <w:rPr>
          <w:rFonts w:ascii="Angsana New" w:hAnsi="Angsana New"/>
          <w:sz w:val="30"/>
          <w:szCs w:val="30"/>
          <w:cs/>
        </w:rPr>
        <w:t xml:space="preserve"> </w:t>
      </w:r>
      <w:r w:rsidR="005116AF" w:rsidRPr="003E707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3E7076">
        <w:rPr>
          <w:rFonts w:ascii="Angsana New" w:hAnsi="Angsana New"/>
          <w:sz w:val="30"/>
          <w:szCs w:val="30"/>
          <w:cs/>
        </w:rPr>
        <w:t xml:space="preserve"> </w:t>
      </w:r>
      <w:r w:rsidR="008620B8" w:rsidRPr="003E7076">
        <w:rPr>
          <w:rFonts w:ascii="Angsana New" w:hAnsi="Angsana New"/>
          <w:sz w:val="30"/>
          <w:szCs w:val="30"/>
        </w:rPr>
        <w:t>2558</w:t>
      </w:r>
    </w:p>
    <w:p w:rsidR="00661CC0" w:rsidRPr="000F017F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661CC0" w:rsidRPr="003E7076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:rsidR="00EA7826" w:rsidRPr="000F017F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3A125D" w:rsidRPr="003E7076" w:rsidRDefault="0045291C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3E7076">
        <w:rPr>
          <w:rFonts w:ascii="Angsana New" w:hAnsi="Angsana New"/>
          <w:sz w:val="30"/>
          <w:szCs w:val="30"/>
        </w:rPr>
        <w:t>“</w:t>
      </w:r>
      <w:r w:rsidRPr="003E7076">
        <w:rPr>
          <w:rFonts w:ascii="Angsana New" w:hAnsi="Angsana New"/>
          <w:sz w:val="30"/>
          <w:szCs w:val="30"/>
          <w:cs/>
        </w:rPr>
        <w:t>กลุ่มบริษัท</w:t>
      </w:r>
      <w:r w:rsidRPr="003E7076">
        <w:rPr>
          <w:rFonts w:ascii="Angsana New" w:hAnsi="Angsana New"/>
          <w:sz w:val="30"/>
          <w:szCs w:val="30"/>
        </w:rPr>
        <w:t>”</w:t>
      </w:r>
      <w:r w:rsidRPr="003E7076">
        <w:rPr>
          <w:rFonts w:ascii="Angsana New" w:hAnsi="Angsana New"/>
          <w:sz w:val="30"/>
          <w:szCs w:val="30"/>
          <w:cs/>
        </w:rPr>
        <w:t>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661CC0" w:rsidRPr="003E7076">
        <w:rPr>
          <w:rFonts w:ascii="Angsana New" w:hAnsi="Angsana New"/>
          <w:sz w:val="30"/>
          <w:szCs w:val="30"/>
          <w:cs/>
        </w:rPr>
        <w:t>ดำเนินธุรกิจ</w:t>
      </w:r>
      <w:r w:rsidR="00C13A72" w:rsidRPr="003E7076">
        <w:rPr>
          <w:rFonts w:ascii="Angsana New" w:hAnsi="Angsana New"/>
          <w:sz w:val="30"/>
          <w:szCs w:val="30"/>
          <w:cs/>
        </w:rPr>
        <w:t>หลักใน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ธุรกิจการค้าก๊าซทางสถานีบริการก๊าซธรรมชาติสำหรับยานยนต์ (</w:t>
      </w:r>
      <w:r w:rsidR="00EA7826" w:rsidRPr="003E7076">
        <w:rPr>
          <w:rFonts w:ascii="Angsana New" w:hAnsi="Angsana New"/>
          <w:sz w:val="30"/>
          <w:szCs w:val="30"/>
        </w:rPr>
        <w:t>NGV)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ธุรกิจก๊าซธรรมชาติอัดสำหรับอุตสาหกรรม (</w:t>
      </w:r>
      <w:r w:rsidR="00EA7826" w:rsidRPr="003E7076">
        <w:rPr>
          <w:rFonts w:ascii="Angsana New" w:hAnsi="Angsana New"/>
          <w:sz w:val="30"/>
          <w:szCs w:val="30"/>
        </w:rPr>
        <w:t>iCNG)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7826" w:rsidRPr="003E7076">
        <w:rPr>
          <w:rFonts w:ascii="Angsana New" w:hAnsi="Angsana New"/>
          <w:sz w:val="30"/>
          <w:szCs w:val="30"/>
          <w:cs/>
        </w:rPr>
        <w:t xml:space="preserve">ธุรกิจบริการปรับปรุงคุณภาพก๊าซธรรมชาติ ธุรกิจขนส่งก๊าซธรรมชาติ </w:t>
      </w:r>
      <w:r w:rsidR="00EA0588" w:rsidRPr="003E7076">
        <w:rPr>
          <w:rFonts w:ascii="Angsana New" w:hAnsi="Angsana New"/>
          <w:sz w:val="30"/>
          <w:szCs w:val="30"/>
          <w:cs/>
        </w:rPr>
        <w:t>(</w:t>
      </w:r>
      <w:r w:rsidR="00EA0588" w:rsidRPr="003E7076">
        <w:rPr>
          <w:rFonts w:ascii="Angsana New" w:hAnsi="Angsana New"/>
          <w:sz w:val="30"/>
          <w:szCs w:val="30"/>
        </w:rPr>
        <w:t>PMS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0588" w:rsidRPr="003E7076">
        <w:rPr>
          <w:rFonts w:ascii="Angsana New" w:hAnsi="Angsana New"/>
          <w:sz w:val="30"/>
          <w:szCs w:val="30"/>
          <w:cs/>
        </w:rPr>
        <w:t xml:space="preserve">และ </w:t>
      </w:r>
      <w:r w:rsidR="00EA0588" w:rsidRPr="003E7076">
        <w:rPr>
          <w:rFonts w:ascii="Angsana New" w:hAnsi="Angsana New"/>
          <w:sz w:val="30"/>
          <w:szCs w:val="30"/>
        </w:rPr>
        <w:t>TPL)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ธุรกิจออกแบบ ผลิต ติดตั้ง รับเหมาและซ่อมบำรุงอุปกรณ์สถานีก๊าซธรรมชาติ (</w:t>
      </w:r>
      <w:r w:rsidR="00EA7826" w:rsidRPr="003E7076">
        <w:rPr>
          <w:rFonts w:ascii="Angsana New" w:hAnsi="Angsana New"/>
          <w:sz w:val="30"/>
          <w:szCs w:val="30"/>
        </w:rPr>
        <w:t>EPC)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ธุรกิจติดตั้งระบบก๊</w:t>
      </w:r>
      <w:r w:rsidR="00AD4150" w:rsidRPr="003E7076">
        <w:rPr>
          <w:rFonts w:ascii="Angsana New" w:hAnsi="Angsana New"/>
          <w:sz w:val="30"/>
          <w:szCs w:val="30"/>
          <w:cs/>
        </w:rPr>
        <w:t xml:space="preserve">าซในรถยนต์และทดสอบถังบรรจุก๊าซ 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ธุรกิจการค้ารถยนต์และชิ้นส่วนอะไหล่ที่เกี่ยวข้อง ธุรกิจส่งออก</w:t>
      </w:r>
      <w:r w:rsidR="00586AF2" w:rsidRPr="003E7076">
        <w:rPr>
          <w:rFonts w:ascii="Angsana New" w:hAnsi="Angsana New" w:hint="cs"/>
          <w:sz w:val="30"/>
          <w:szCs w:val="30"/>
          <w:cs/>
        </w:rPr>
        <w:t>แบตเตอรี่และ</w:t>
      </w:r>
      <w:r w:rsidR="00EA7826" w:rsidRPr="003E7076">
        <w:rPr>
          <w:rFonts w:ascii="Angsana New" w:hAnsi="Angsana New"/>
          <w:sz w:val="30"/>
          <w:szCs w:val="30"/>
          <w:cs/>
        </w:rPr>
        <w:t xml:space="preserve">กระจก ธุรกิจโรงไฟฟ้าพลังงานแสงอาทิตย์ ธุรกิจการค้าก๊าซคาร์บอนไดออกไซด์และก๊าซไนโตรเจน </w:t>
      </w:r>
      <w:r w:rsidR="00EA0588" w:rsidRPr="003E7076">
        <w:rPr>
          <w:rFonts w:ascii="Angsana New" w:hAnsi="Angsana New" w:hint="cs"/>
          <w:sz w:val="30"/>
          <w:szCs w:val="30"/>
          <w:cs/>
        </w:rPr>
        <w:t xml:space="preserve">น้ำมันเครื่องและน้ำมันหล่อลื่น </w:t>
      </w:r>
      <w:r w:rsidR="00EA7826" w:rsidRPr="003E7076">
        <w:rPr>
          <w:rFonts w:ascii="Angsana New" w:hAnsi="Angsana New"/>
          <w:sz w:val="30"/>
          <w:szCs w:val="30"/>
          <w:cs/>
        </w:rPr>
        <w:t>และธุรกิจให้บริการขนส่งสินค้า รับฝากและกระจายสินค้าทางบก</w:t>
      </w:r>
    </w:p>
    <w:p w:rsidR="003A125D" w:rsidRPr="000F017F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D2607B" w:rsidRPr="003E7076" w:rsidRDefault="00D2607B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>ร</w:t>
      </w:r>
      <w:r w:rsidR="002C4361">
        <w:rPr>
          <w:rFonts w:ascii="Angsana New" w:hAnsi="Angsana New"/>
          <w:sz w:val="30"/>
          <w:szCs w:val="30"/>
          <w:cs/>
        </w:rPr>
        <w:t>ายละเอียดของบริษัทย่อย ณ วันที่</w:t>
      </w:r>
      <w:r w:rsidRPr="003E7076">
        <w:rPr>
          <w:rFonts w:ascii="Angsana New" w:hAnsi="Angsana New"/>
          <w:sz w:val="30"/>
          <w:szCs w:val="30"/>
          <w:cs/>
        </w:rPr>
        <w:t xml:space="preserve"> </w:t>
      </w:r>
      <w:r w:rsidR="008620B8" w:rsidRPr="003E7076">
        <w:rPr>
          <w:rFonts w:ascii="Angsana New" w:hAnsi="Angsana New"/>
          <w:sz w:val="30"/>
          <w:szCs w:val="30"/>
        </w:rPr>
        <w:t>31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E4F6F" w:rsidRPr="003E707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E7076">
        <w:rPr>
          <w:rFonts w:ascii="Angsana New" w:hAnsi="Angsana New"/>
          <w:sz w:val="30"/>
          <w:szCs w:val="30"/>
          <w:cs/>
        </w:rPr>
        <w:t>มีดังนี้</w:t>
      </w:r>
    </w:p>
    <w:p w:rsidR="003A125D" w:rsidRPr="000F017F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b/>
          <w:bCs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3330"/>
        <w:gridCol w:w="900"/>
        <w:gridCol w:w="720"/>
        <w:gridCol w:w="270"/>
        <w:gridCol w:w="720"/>
      </w:tblGrid>
      <w:tr w:rsidR="00C86379" w:rsidRPr="00D01D85" w:rsidTr="007D001C">
        <w:tc>
          <w:tcPr>
            <w:tcW w:w="3132" w:type="dxa"/>
          </w:tcPr>
          <w:p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C86379" w:rsidRPr="003A125D" w:rsidRDefault="00C86379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:rsidR="00C86379" w:rsidRPr="003A125D" w:rsidRDefault="00C86379" w:rsidP="0042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421B9D" w:rsidRPr="00D01D85" w:rsidTr="00D9435A">
        <w:trPr>
          <w:trHeight w:val="60"/>
        </w:trPr>
        <w:tc>
          <w:tcPr>
            <w:tcW w:w="3132" w:type="dxa"/>
          </w:tcPr>
          <w:p w:rsidR="00421B9D" w:rsidRPr="003A125D" w:rsidRDefault="00421B9D" w:rsidP="00861B2F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330" w:type="dxa"/>
          </w:tcPr>
          <w:p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</w:tcPr>
          <w:p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21B9D" w:rsidRPr="00D01D85" w:rsidTr="007D001C">
        <w:trPr>
          <w:trHeight w:val="101"/>
        </w:trPr>
        <w:tc>
          <w:tcPr>
            <w:tcW w:w="3132" w:type="dxa"/>
          </w:tcPr>
          <w:p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:rsidR="00421B9D" w:rsidRPr="003A125D" w:rsidRDefault="00421B9D" w:rsidP="00421B9D">
            <w:pPr>
              <w:ind w:left="-108" w:right="-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21B9D" w:rsidRPr="00D01D85" w:rsidTr="007D001C">
        <w:tc>
          <w:tcPr>
            <w:tcW w:w="3132" w:type="dxa"/>
          </w:tcPr>
          <w:p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CE3A94" w:rsidRPr="00D01D85" w:rsidTr="007D001C">
        <w:tc>
          <w:tcPr>
            <w:tcW w:w="3132" w:type="dxa"/>
          </w:tcPr>
          <w:p w:rsidR="00CE3A94" w:rsidRPr="003A125D" w:rsidRDefault="00EA7826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3330" w:type="dxa"/>
          </w:tcPr>
          <w:p w:rsidR="00CE3A94" w:rsidRPr="003A125D" w:rsidRDefault="00EA7826" w:rsidP="003C2B7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ธุรกิจค้าปลีกคาร์บอนไดออกไซด์เหลว น้ำมันเครื่องและน้ำมันหล่อลื่น</w:t>
            </w:r>
          </w:p>
        </w:tc>
        <w:tc>
          <w:tcPr>
            <w:tcW w:w="900" w:type="dxa"/>
          </w:tcPr>
          <w:p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CE3A94" w:rsidRPr="003A125D" w:rsidRDefault="001D0E0A" w:rsidP="00335015">
            <w:pPr>
              <w:tabs>
                <w:tab w:val="clear" w:pos="680"/>
                <w:tab w:val="left" w:pos="666"/>
              </w:tabs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CE3A94" w:rsidRPr="003A125D" w:rsidRDefault="008620B8" w:rsidP="00671D2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CE3A94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E3A94" w:rsidRPr="00D01D85" w:rsidTr="007D001C">
        <w:tc>
          <w:tcPr>
            <w:tcW w:w="3132" w:type="dxa"/>
          </w:tcPr>
          <w:p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คอนโทร์โน จำกัด</w:t>
            </w:r>
          </w:p>
        </w:tc>
        <w:tc>
          <w:tcPr>
            <w:tcW w:w="3330" w:type="dxa"/>
          </w:tcPr>
          <w:p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CE3A94" w:rsidRPr="003A125D" w:rsidRDefault="001D0E0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E3A94" w:rsidRPr="00D01D85" w:rsidTr="007D001C">
        <w:tc>
          <w:tcPr>
            <w:tcW w:w="3132" w:type="dxa"/>
          </w:tcPr>
          <w:p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3330" w:type="dxa"/>
          </w:tcPr>
          <w:p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CE3A94" w:rsidRPr="003A125D" w:rsidRDefault="001D0E0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  <w:tc>
          <w:tcPr>
            <w:tcW w:w="270" w:type="dxa"/>
          </w:tcPr>
          <w:p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E3A94" w:rsidRPr="00D01D85" w:rsidTr="007D001C">
        <w:trPr>
          <w:trHeight w:val="704"/>
        </w:trPr>
        <w:tc>
          <w:tcPr>
            <w:tcW w:w="3132" w:type="dxa"/>
          </w:tcPr>
          <w:p w:rsidR="00CE3A94" w:rsidRPr="003A125D" w:rsidRDefault="00D37BBE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สแกน อินเตอร์</w:t>
            </w:r>
            <w:r w:rsidR="005703A3" w:rsidRPr="003A125D">
              <w:rPr>
                <w:rFonts w:ascii="Angsana New" w:hAnsi="Angsana New"/>
                <w:sz w:val="26"/>
                <w:szCs w:val="26"/>
                <w:cs/>
              </w:rPr>
              <w:t xml:space="preserve"> โลจิสติกส์ จำกัด</w:t>
            </w:r>
            <w:r w:rsidR="001D11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56BC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756BCE">
              <w:rPr>
                <w:rFonts w:ascii="Angsana New" w:hAnsi="Angsana New"/>
                <w:sz w:val="26"/>
                <w:szCs w:val="26"/>
              </w:rPr>
              <w:t>(</w:t>
            </w:r>
            <w:r w:rsidR="00756BCE">
              <w:rPr>
                <w:rFonts w:ascii="Angsana New" w:hAnsi="Angsana New" w:hint="cs"/>
                <w:sz w:val="26"/>
                <w:szCs w:val="26"/>
                <w:cs/>
              </w:rPr>
              <w:t>เดิมชื่อบริษัท เก้าเจริญ โลจิสติกส์ จำกัด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330" w:type="dxa"/>
          </w:tcPr>
          <w:p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ธุรกิจให้บริการขนส่งสินค้า รับฝาก</w:t>
            </w:r>
            <w:r w:rsidR="0037441E" w:rsidRPr="003A12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A125D">
              <w:rPr>
                <w:rFonts w:ascii="Angsana New" w:hAnsi="Angsana New"/>
                <w:sz w:val="26"/>
                <w:szCs w:val="26"/>
                <w:cs/>
              </w:rPr>
              <w:t>และกระจายสินค้าทางบก</w:t>
            </w:r>
          </w:p>
        </w:tc>
        <w:tc>
          <w:tcPr>
            <w:tcW w:w="900" w:type="dxa"/>
          </w:tcPr>
          <w:p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CE3A94" w:rsidRPr="003A125D" w:rsidRDefault="001D0E0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7441E" w:rsidRPr="00D01D85" w:rsidTr="007D001C">
        <w:tc>
          <w:tcPr>
            <w:tcW w:w="3132" w:type="dxa"/>
          </w:tcPr>
          <w:p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บริษัท วี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เน็ต ไบโอดีเซล เอเชีย จำกัด</w:t>
            </w:r>
          </w:p>
        </w:tc>
        <w:tc>
          <w:tcPr>
            <w:tcW w:w="3330" w:type="dxa"/>
          </w:tcPr>
          <w:p w:rsidR="0037441E" w:rsidRPr="003A125D" w:rsidRDefault="0037441E" w:rsidP="00B01E3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="00B01E33" w:rsidRPr="003A125D">
              <w:rPr>
                <w:rFonts w:ascii="Angsana New" w:hAnsi="Angsana New" w:hint="cs"/>
                <w:sz w:val="26"/>
                <w:szCs w:val="26"/>
                <w:cs/>
              </w:rPr>
              <w:t>ผลิตกระแสไฟฟ้าจากพลังงานแสงอาทิตย์</w:t>
            </w:r>
          </w:p>
        </w:tc>
        <w:tc>
          <w:tcPr>
            <w:tcW w:w="900" w:type="dxa"/>
          </w:tcPr>
          <w:p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37441E" w:rsidRPr="003A125D" w:rsidRDefault="001D0E0A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7441E" w:rsidRPr="003A125D" w:rsidRDefault="0073075C" w:rsidP="004974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4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6603B1" w:rsidRPr="006603B1" w:rsidRDefault="006603B1" w:rsidP="007F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12"/>
          <w:szCs w:val="12"/>
        </w:rPr>
      </w:pPr>
    </w:p>
    <w:p w:rsidR="00D9435A" w:rsidRDefault="00D9435A">
      <w: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88"/>
        <w:gridCol w:w="702"/>
      </w:tblGrid>
      <w:tr w:rsidR="005443F1" w:rsidRPr="00D01D85" w:rsidTr="007D001C">
        <w:tc>
          <w:tcPr>
            <w:tcW w:w="3222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443F1" w:rsidRPr="003A125D" w:rsidRDefault="005443F1" w:rsidP="002C4361">
            <w:pPr>
              <w:ind w:left="-108"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5443F1" w:rsidRPr="00D01D85" w:rsidTr="007D001C">
        <w:tc>
          <w:tcPr>
            <w:tcW w:w="3222" w:type="dxa"/>
          </w:tcPr>
          <w:p w:rsidR="005443F1" w:rsidRPr="003A125D" w:rsidRDefault="005443F1" w:rsidP="00861B2F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060" w:type="dxa"/>
          </w:tcPr>
          <w:p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5443F1" w:rsidRPr="003A125D" w:rsidRDefault="005443F1" w:rsidP="002C436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:rsidR="005443F1" w:rsidRPr="003A125D" w:rsidRDefault="002C4361" w:rsidP="002C436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</w:t>
            </w:r>
            <w:r w:rsidR="005443F1" w:rsidRPr="003A125D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288" w:type="dxa"/>
          </w:tcPr>
          <w:p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2" w:type="dxa"/>
          </w:tcPr>
          <w:p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443F1" w:rsidRPr="00D01D85" w:rsidTr="007D001C">
        <w:tc>
          <w:tcPr>
            <w:tcW w:w="3222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5443F1" w:rsidRPr="00D01D85" w:rsidTr="007D001C">
        <w:tc>
          <w:tcPr>
            <w:tcW w:w="3222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2" w:type="dxa"/>
          </w:tcPr>
          <w:p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43F1" w:rsidRPr="00D01D85" w:rsidTr="007D001C">
        <w:tc>
          <w:tcPr>
            <w:tcW w:w="3222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ถือหุ้นโดยบริษัท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สยามวาสโก จำกัด</w:t>
            </w:r>
          </w:p>
        </w:tc>
        <w:tc>
          <w:tcPr>
            <w:tcW w:w="3060" w:type="dxa"/>
          </w:tcPr>
          <w:p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2" w:type="dxa"/>
          </w:tcPr>
          <w:p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43F1" w:rsidRPr="00D01D85" w:rsidTr="007D001C">
        <w:tc>
          <w:tcPr>
            <w:tcW w:w="3222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บี.พี.เอ อินเตอร์เทรด จำกัด</w:t>
            </w:r>
            <w:r w:rsidR="0013022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3060" w:type="dxa"/>
          </w:tcPr>
          <w:p w:rsidR="005443F1" w:rsidRPr="003A125D" w:rsidRDefault="005443F1" w:rsidP="0013022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" w:type="dxa"/>
          </w:tcPr>
          <w:p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:rsidTr="007D001C">
        <w:trPr>
          <w:trHeight w:val="60"/>
        </w:trPr>
        <w:tc>
          <w:tcPr>
            <w:tcW w:w="3222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บริษัท วรปภา จำกัด</w:t>
            </w:r>
          </w:p>
        </w:tc>
        <w:tc>
          <w:tcPr>
            <w:tcW w:w="3060" w:type="dxa"/>
          </w:tcPr>
          <w:p w:rsidR="005443F1" w:rsidRPr="003A125D" w:rsidRDefault="005443F1" w:rsidP="00A10E10">
            <w:pPr>
              <w:ind w:right="-72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3A125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" w:type="dxa"/>
          </w:tcPr>
          <w:p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:rsidTr="007D001C">
        <w:tc>
          <w:tcPr>
            <w:tcW w:w="3222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เอ็น ที เอนเนอจี ก๊าซ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" w:type="dxa"/>
          </w:tcPr>
          <w:p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:rsidTr="007D001C">
        <w:tc>
          <w:tcPr>
            <w:tcW w:w="3222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เอ็มมี่ เอ็นจีวี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5443F1" w:rsidRPr="003A125D" w:rsidRDefault="005443F1" w:rsidP="0013022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" w:type="dxa"/>
          </w:tcPr>
          <w:p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:rsidTr="007D001C">
        <w:tc>
          <w:tcPr>
            <w:tcW w:w="3222" w:type="dxa"/>
          </w:tcPr>
          <w:p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น้ำพอง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เอ็นจีวี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2558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5443F1" w:rsidRPr="003A125D" w:rsidRDefault="005443F1" w:rsidP="001709B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5443F1" w:rsidRPr="003A125D" w:rsidRDefault="001D0E0A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" w:type="dxa"/>
          </w:tcPr>
          <w:p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:rsidR="005B3074" w:rsidRPr="00306BCF" w:rsidRDefault="005B3074" w:rsidP="005B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24"/>
          <w:szCs w:val="24"/>
        </w:rPr>
      </w:pPr>
    </w:p>
    <w:p w:rsidR="00130229" w:rsidRPr="00130229" w:rsidRDefault="00130229" w:rsidP="001302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270"/>
        <w:jc w:val="thaiDistribute"/>
        <w:rPr>
          <w:rFonts w:ascii="Angsana New" w:eastAsia="MS Mincho" w:hAnsi="Angsana New"/>
          <w:spacing w:val="-4"/>
          <w:sz w:val="26"/>
          <w:szCs w:val="26"/>
        </w:rPr>
      </w:pPr>
      <w:r w:rsidRPr="00130229">
        <w:rPr>
          <w:rFonts w:ascii="Angsana New" w:eastAsia="MS Mincho" w:hAnsi="Angsana New"/>
          <w:spacing w:val="-4"/>
          <w:sz w:val="26"/>
          <w:szCs w:val="26"/>
        </w:rPr>
        <w:t>*</w:t>
      </w:r>
      <w:r>
        <w:rPr>
          <w:rFonts w:ascii="Angsana New" w:eastAsia="MS Mincho" w:hAnsi="Angsana New" w:hint="cs"/>
          <w:spacing w:val="-4"/>
          <w:sz w:val="26"/>
          <w:szCs w:val="26"/>
          <w:cs/>
        </w:rPr>
        <w:t xml:space="preserve">  </w:t>
      </w:r>
      <w:r w:rsidRPr="00130229">
        <w:rPr>
          <w:rFonts w:ascii="Angsana New" w:eastAsia="MS Mincho" w:hAnsi="Angsana New" w:hint="cs"/>
          <w:spacing w:val="-4"/>
          <w:sz w:val="26"/>
          <w:szCs w:val="26"/>
          <w:cs/>
        </w:rPr>
        <w:t>ยังไม่ได้เริ่มดำเนินธุรกิจ</w:t>
      </w:r>
    </w:p>
    <w:p w:rsidR="00130229" w:rsidRPr="00306BCF" w:rsidRDefault="00130229" w:rsidP="001302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4"/>
          <w:szCs w:val="24"/>
          <w:cs/>
        </w:rPr>
      </w:pPr>
    </w:p>
    <w:p w:rsidR="00CD31F8" w:rsidRPr="00873C71" w:rsidRDefault="000779C5" w:rsidP="00EF4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873C71">
        <w:rPr>
          <w:rFonts w:ascii="Angsana New" w:hAnsi="Angsana New" w:hint="cs"/>
          <w:spacing w:val="2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 w:rsidRPr="00873C71">
        <w:rPr>
          <w:rFonts w:ascii="Angsana New" w:hAnsi="Angsana New"/>
          <w:spacing w:val="2"/>
          <w:sz w:val="30"/>
          <w:szCs w:val="30"/>
        </w:rPr>
        <w:t>(Joint</w:t>
      </w:r>
      <w:r w:rsidRPr="00873C7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73C71">
        <w:rPr>
          <w:rFonts w:ascii="Angsana New" w:hAnsi="Angsana New"/>
          <w:spacing w:val="2"/>
          <w:sz w:val="30"/>
          <w:szCs w:val="30"/>
        </w:rPr>
        <w:t>operation)</w:t>
      </w:r>
      <w:r w:rsidR="00F83350" w:rsidRPr="00873C7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73C71">
        <w:rPr>
          <w:rFonts w:ascii="Angsana New" w:hAnsi="Angsana New" w:hint="cs"/>
          <w:spacing w:val="2"/>
          <w:sz w:val="30"/>
          <w:szCs w:val="30"/>
          <w:cs/>
        </w:rPr>
        <w:t>ระหว่างบริษัทและผู้ร่วมดำเนินงานอื่น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945FFE">
        <w:rPr>
          <w:rFonts w:ascii="Angsana New" w:hAnsi="Angsana New"/>
          <w:spacing w:val="-4"/>
          <w:sz w:val="30"/>
          <w:szCs w:val="30"/>
        </w:rPr>
        <w:t>(</w:t>
      </w:r>
      <w:r w:rsidR="00945FFE">
        <w:rPr>
          <w:rFonts w:ascii="Angsana New" w:hAnsi="Angsana New" w:hint="cs"/>
          <w:spacing w:val="-4"/>
          <w:sz w:val="30"/>
          <w:szCs w:val="30"/>
          <w:cs/>
        </w:rPr>
        <w:t xml:space="preserve">หมายเหตุประกอบงบการเงินข้อ </w:t>
      </w:r>
      <w:r w:rsidR="005C03DF">
        <w:rPr>
          <w:rFonts w:ascii="Angsana New" w:hAnsi="Angsana New"/>
          <w:spacing w:val="-4"/>
          <w:sz w:val="30"/>
          <w:szCs w:val="30"/>
        </w:rPr>
        <w:t>13</w:t>
      </w:r>
      <w:r w:rsidRPr="002269C3">
        <w:rPr>
          <w:rFonts w:ascii="Angsana New" w:hAnsi="Angsana New"/>
          <w:spacing w:val="-4"/>
          <w:sz w:val="30"/>
          <w:szCs w:val="30"/>
        </w:rPr>
        <w:t>)</w:t>
      </w:r>
      <w:r w:rsidR="00F83350" w:rsidRPr="002269C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269C3">
        <w:rPr>
          <w:rFonts w:ascii="Angsana New" w:hAnsi="Angsana New" w:hint="cs"/>
          <w:spacing w:val="-4"/>
          <w:sz w:val="30"/>
          <w:szCs w:val="30"/>
          <w:cs/>
        </w:rPr>
        <w:t>บริษัทรับรู้ส่วน</w:t>
      </w:r>
      <w:r w:rsidR="00D05366" w:rsidRPr="002269C3">
        <w:rPr>
          <w:rFonts w:ascii="Angsana New" w:hAnsi="Angsana New" w:hint="cs"/>
          <w:spacing w:val="-4"/>
          <w:sz w:val="30"/>
          <w:szCs w:val="30"/>
          <w:cs/>
        </w:rPr>
        <w:t>ได้เสีย</w:t>
      </w:r>
      <w:r w:rsidRPr="002269C3">
        <w:rPr>
          <w:rFonts w:ascii="Angsana New" w:hAnsi="Angsana New" w:hint="cs"/>
          <w:spacing w:val="-4"/>
          <w:sz w:val="30"/>
          <w:szCs w:val="30"/>
          <w:cs/>
        </w:rPr>
        <w:t>ในสินทรัพย์ หนี้สิน รายได้และค่าใช้จ่าย แต่ละรายการ</w:t>
      </w:r>
      <w:r w:rsidRPr="00637F50">
        <w:rPr>
          <w:rFonts w:ascii="Angsana New" w:hAnsi="Angsana New" w:hint="cs"/>
          <w:spacing w:val="6"/>
          <w:sz w:val="30"/>
          <w:szCs w:val="30"/>
          <w:cs/>
        </w:rPr>
        <w:t>ของการดำเนินงานร่วมกันตามส่วนของตนใน</w:t>
      </w:r>
      <w:r w:rsidR="00D05366" w:rsidRPr="00637F50">
        <w:rPr>
          <w:rFonts w:ascii="Angsana New" w:hAnsi="Angsana New" w:hint="cs"/>
          <w:spacing w:val="6"/>
          <w:sz w:val="30"/>
          <w:szCs w:val="30"/>
          <w:cs/>
        </w:rPr>
        <w:t>งบการเงินรวมและ</w:t>
      </w:r>
      <w:r w:rsidRPr="00637F50">
        <w:rPr>
          <w:rFonts w:ascii="Angsana New" w:hAnsi="Angsana New" w:hint="cs"/>
          <w:spacing w:val="6"/>
          <w:sz w:val="30"/>
          <w:szCs w:val="30"/>
          <w:cs/>
        </w:rPr>
        <w:t>งบ</w:t>
      </w:r>
      <w:r w:rsidR="00C41AEE" w:rsidRPr="00637F50">
        <w:rPr>
          <w:rFonts w:ascii="Angsana New" w:hAnsi="Angsana New" w:hint="cs"/>
          <w:spacing w:val="6"/>
          <w:sz w:val="30"/>
          <w:szCs w:val="30"/>
          <w:cs/>
        </w:rPr>
        <w:t>การ</w:t>
      </w:r>
      <w:r w:rsidR="00D05366" w:rsidRPr="00637F50">
        <w:rPr>
          <w:rFonts w:ascii="Angsana New" w:hAnsi="Angsana New" w:hint="cs"/>
          <w:spacing w:val="6"/>
          <w:sz w:val="30"/>
          <w:szCs w:val="30"/>
          <w:cs/>
        </w:rPr>
        <w:t>เงิน</w:t>
      </w:r>
      <w:r w:rsidR="00A56109" w:rsidRPr="00637F50">
        <w:rPr>
          <w:rFonts w:ascii="Angsana New" w:hAnsi="Angsana New" w:hint="cs"/>
          <w:spacing w:val="6"/>
          <w:sz w:val="30"/>
          <w:szCs w:val="30"/>
          <w:cs/>
        </w:rPr>
        <w:t xml:space="preserve">เฉพาะกิจการ </w:t>
      </w:r>
      <w:r w:rsidRPr="00637F50">
        <w:rPr>
          <w:rFonts w:ascii="Angsana New" w:hAnsi="Angsana New" w:hint="cs"/>
          <w:spacing w:val="6"/>
          <w:sz w:val="30"/>
          <w:szCs w:val="30"/>
          <w:cs/>
        </w:rPr>
        <w:t>โดยมีรายละเอียด</w:t>
      </w:r>
      <w:r w:rsidR="002C4361" w:rsidRPr="00637F5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2C4361">
        <w:rPr>
          <w:rFonts w:ascii="Angsana New" w:hAnsi="Angsana New" w:hint="cs"/>
          <w:spacing w:val="6"/>
          <w:sz w:val="30"/>
          <w:szCs w:val="30"/>
          <w:cs/>
        </w:rPr>
        <w:t xml:space="preserve">ณ </w:t>
      </w:r>
      <w:r w:rsidR="002C4361">
        <w:rPr>
          <w:rFonts w:ascii="Angsana New" w:hAnsi="Angsana New"/>
          <w:spacing w:val="6"/>
          <w:sz w:val="30"/>
          <w:szCs w:val="30"/>
        </w:rPr>
        <w:t>31</w:t>
      </w:r>
      <w:r w:rsidR="001D111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C4361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>ดังนี้</w:t>
      </w:r>
    </w:p>
    <w:p w:rsidR="000779C5" w:rsidRPr="00306BCF" w:rsidRDefault="000779C5" w:rsidP="000779C5">
      <w:pPr>
        <w:ind w:left="630" w:right="-297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70"/>
        <w:gridCol w:w="720"/>
      </w:tblGrid>
      <w:tr w:rsidR="000779C5" w:rsidRPr="00D01D85" w:rsidTr="007D001C">
        <w:tc>
          <w:tcPr>
            <w:tcW w:w="3222" w:type="dxa"/>
          </w:tcPr>
          <w:p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17C76" w:rsidRPr="00436224" w:rsidRDefault="00D17C76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0779C5" w:rsidRPr="00436224" w:rsidRDefault="000779C5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:rsidR="00D17C76" w:rsidRPr="00436224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62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ส่วนได้เสียในการ</w:t>
            </w:r>
          </w:p>
          <w:p w:rsidR="000779C5" w:rsidRPr="00436224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ดำเนินงานร่วมกัน</w:t>
            </w:r>
          </w:p>
        </w:tc>
      </w:tr>
      <w:tr w:rsidR="000779C5" w:rsidRPr="00D01D85" w:rsidTr="007D001C">
        <w:tc>
          <w:tcPr>
            <w:tcW w:w="3222" w:type="dxa"/>
          </w:tcPr>
          <w:p w:rsidR="000779C5" w:rsidRPr="00436224" w:rsidRDefault="000779C5" w:rsidP="00861B2F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060" w:type="dxa"/>
          </w:tcPr>
          <w:p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0779C5" w:rsidRPr="00436224" w:rsidRDefault="000779C5" w:rsidP="007D00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:rsidR="000779C5" w:rsidRPr="00436224" w:rsidRDefault="008620B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0779C5" w:rsidRPr="00436224" w:rsidRDefault="000779C5" w:rsidP="000779C5">
            <w:pPr>
              <w:tabs>
                <w:tab w:val="clear" w:pos="454"/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0779C5" w:rsidRPr="00436224" w:rsidRDefault="008620B8" w:rsidP="002C4580">
            <w:pPr>
              <w:tabs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779C5" w:rsidRPr="00D01D85" w:rsidTr="007D001C">
        <w:tc>
          <w:tcPr>
            <w:tcW w:w="3222" w:type="dxa"/>
          </w:tcPr>
          <w:p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0779C5" w:rsidRPr="00436224" w:rsidRDefault="000779C5" w:rsidP="000779C5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:rsidR="000779C5" w:rsidRPr="00436224" w:rsidRDefault="000779C5" w:rsidP="000779C5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86379" w:rsidRPr="00D01D85" w:rsidTr="007D001C">
        <w:tc>
          <w:tcPr>
            <w:tcW w:w="3222" w:type="dxa"/>
          </w:tcPr>
          <w:p w:rsidR="00CD31F8" w:rsidRPr="00436224" w:rsidRDefault="00CD31F8" w:rsidP="00341167">
            <w:pPr>
              <w:tabs>
                <w:tab w:val="left" w:pos="360"/>
                <w:tab w:val="left" w:pos="1440"/>
              </w:tabs>
              <w:ind w:left="144" w:right="-16" w:hanging="144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กิจการร่วมค้า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กลุ่มร่วมทำงาน  </w:t>
            </w:r>
            <w:r w:rsidR="00341167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br/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บริษัท สแกน อินเตอร์ จำกัด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(มหาชน)</w:t>
            </w:r>
            <w:r w:rsidR="001D1116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และ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บริษัท ช ทวี จำกัด 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(มหาชน) 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(ซึ่งต่อไปนี้ เรียกว่า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“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กิจการร่วมค้า</w:t>
            </w:r>
            <w:r w:rsidR="00784E4F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กลุ่มร่วมทำงาน</w:t>
            </w:r>
            <w:r w:rsidR="001664C4"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1664C4"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SCN-CHO</w:t>
            </w:r>
            <w:r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”)</w:t>
            </w:r>
          </w:p>
        </w:tc>
        <w:tc>
          <w:tcPr>
            <w:tcW w:w="3060" w:type="dxa"/>
          </w:tcPr>
          <w:p w:rsidR="00C86379" w:rsidRPr="00436224" w:rsidRDefault="00CD31F8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436224">
              <w:rPr>
                <w:rFonts w:ascii="Angsana New" w:hAnsi="Angsana New"/>
                <w:sz w:val="26"/>
                <w:szCs w:val="26"/>
              </w:rPr>
              <w:t>(NGV)</w:t>
            </w:r>
            <w:r w:rsidR="00F83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 xml:space="preserve">พร้อมซ่อมแซมและบำรุงรักษารถโดยสาร จำนวน </w:t>
            </w:r>
            <w:r w:rsidR="008620B8" w:rsidRPr="00436224">
              <w:rPr>
                <w:rFonts w:ascii="Angsana New" w:hAnsi="Angsana New"/>
                <w:sz w:val="26"/>
                <w:szCs w:val="26"/>
              </w:rPr>
              <w:t>489</w:t>
            </w:r>
            <w:r w:rsidR="00F83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>คัน</w:t>
            </w:r>
          </w:p>
        </w:tc>
        <w:tc>
          <w:tcPr>
            <w:tcW w:w="1080" w:type="dxa"/>
          </w:tcPr>
          <w:p w:rsidR="00C86379" w:rsidRPr="00436224" w:rsidRDefault="00CD31F8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:rsidR="00C86379" w:rsidRPr="00436224" w:rsidRDefault="001D0E0A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:rsidR="00C86379" w:rsidRPr="00436224" w:rsidRDefault="00C86379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C86379" w:rsidRPr="00436224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50</w:t>
            </w:r>
            <w:r w:rsidR="00CD31F8" w:rsidRPr="00436224">
              <w:rPr>
                <w:rFonts w:ascii="Angsana New" w:hAnsi="Angsana New"/>
                <w:sz w:val="26"/>
                <w:szCs w:val="26"/>
              </w:rPr>
              <w:t>.</w:t>
            </w:r>
            <w:r w:rsidRPr="004362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873C71" w:rsidRPr="00306BCF" w:rsidRDefault="00873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661CC0" w:rsidRPr="00BA3B87" w:rsidRDefault="002D761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661CC0" w:rsidRPr="00306BCF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2D7611" w:rsidRPr="001928D0" w:rsidRDefault="002D7611" w:rsidP="00F62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928D0">
        <w:rPr>
          <w:rFonts w:ascii="Angsana New" w:hAnsi="Angsana New"/>
          <w:i/>
          <w:iCs/>
          <w:sz w:val="30"/>
          <w:szCs w:val="30"/>
          <w:cs/>
        </w:rPr>
        <w:t>(ก)</w:t>
      </w:r>
      <w:r w:rsidRPr="001928D0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2D7611" w:rsidRPr="00306BCF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0F017F" w:rsidRPr="00FC0963" w:rsidRDefault="000F017F" w:rsidP="000F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C0963">
        <w:rPr>
          <w:rFonts w:ascii="Angsana New" w:hAnsi="Angsana New"/>
          <w:sz w:val="30"/>
          <w:szCs w:val="30"/>
          <w:cs/>
        </w:rPr>
        <w:t>งบการเงิน</w:t>
      </w:r>
      <w:r w:rsidRPr="00FC0963">
        <w:rPr>
          <w:rFonts w:ascii="Angsana New" w:hAnsi="Angsana New" w:hint="cs"/>
          <w:sz w:val="30"/>
          <w:szCs w:val="30"/>
          <w:cs/>
        </w:rPr>
        <w:t>นี้</w:t>
      </w:r>
      <w:r w:rsidRPr="00FC0963">
        <w:rPr>
          <w:rFonts w:ascii="Angsana New" w:hAnsi="Angsana New"/>
          <w:sz w:val="30"/>
          <w:szCs w:val="30"/>
          <w:cs/>
        </w:rPr>
        <w:t>จัดทำขึ้นตาม</w:t>
      </w:r>
      <w:r w:rsidRPr="00FC096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C096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FC0963">
        <w:rPr>
          <w:rFonts w:ascii="Angsana New" w:hAnsi="Angsana New" w:hint="cs"/>
          <w:sz w:val="30"/>
          <w:szCs w:val="30"/>
          <w:cs/>
        </w:rPr>
        <w:t>ฯ (</w:t>
      </w:r>
      <w:r w:rsidRPr="00FC0963">
        <w:rPr>
          <w:rFonts w:ascii="Angsana New" w:hAnsi="Angsana New" w:hint="cs"/>
          <w:sz w:val="30"/>
          <w:szCs w:val="30"/>
        </w:rPr>
        <w:t>“</w:t>
      </w:r>
      <w:r w:rsidRPr="00FC0963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FC0963">
        <w:rPr>
          <w:rFonts w:ascii="Angsana New" w:hAnsi="Angsana New" w:hint="cs"/>
          <w:sz w:val="30"/>
          <w:szCs w:val="30"/>
        </w:rPr>
        <w:t>”</w:t>
      </w:r>
      <w:r w:rsidRPr="00FC0963">
        <w:rPr>
          <w:rFonts w:ascii="Angsana New" w:hAnsi="Angsana New" w:hint="cs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:rsidR="003D626F" w:rsidRPr="00FC0963" w:rsidRDefault="003D626F" w:rsidP="00F7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/>
          <w:sz w:val="30"/>
          <w:szCs w:val="30"/>
        </w:rPr>
      </w:pPr>
    </w:p>
    <w:p w:rsidR="000F017F" w:rsidRPr="00D67314" w:rsidRDefault="000F017F" w:rsidP="00D6731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FC0963">
        <w:rPr>
          <w:rFonts w:ascii="Angsana New" w:hAnsi="Angsana New" w:hint="cs"/>
          <w:sz w:val="30"/>
          <w:szCs w:val="30"/>
          <w:cs/>
          <w:lang w:bidi="th-TH"/>
        </w:rPr>
        <w:lastRenderedPageBreak/>
        <w:t>สภาวิชาชีพบัญชีได้ออกและปรับปรุงมาตรฐานการรายงานทางการเงินหลายฉบับ</w:t>
      </w:r>
      <w:r w:rsidRPr="00FC0963">
        <w:rPr>
          <w:rFonts w:ascii="Angsana New" w:hAnsi="Angsana New"/>
          <w:sz w:val="30"/>
          <w:szCs w:val="30"/>
        </w:rPr>
        <w:t xml:space="preserve"> </w:t>
      </w:r>
      <w:r w:rsidRPr="00FC0963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FC0963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="001D111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C0963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Pr="00FC0963">
        <w:rPr>
          <w:rFonts w:ascii="Angsana New" w:hAnsi="Angsana New" w:hint="cs"/>
          <w:sz w:val="30"/>
          <w:szCs w:val="30"/>
        </w:rPr>
        <w:t>25</w:t>
      </w:r>
      <w:r w:rsidRPr="00FC0963">
        <w:rPr>
          <w:rFonts w:ascii="Angsana New" w:hAnsi="Angsana New"/>
          <w:sz w:val="30"/>
          <w:szCs w:val="30"/>
        </w:rPr>
        <w:t>61</w:t>
      </w:r>
      <w:r w:rsidRPr="00FC0963">
        <w:rPr>
          <w:rFonts w:ascii="Angsana New" w:hAnsi="Angsana New" w:hint="cs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364810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FC0963">
        <w:rPr>
          <w:rFonts w:ascii="Angsana New" w:hAnsi="Angsana New"/>
          <w:sz w:val="30"/>
          <w:szCs w:val="30"/>
          <w:cs/>
          <w:lang w:bidi="th-TH"/>
        </w:rPr>
        <w:t>ในบางเรื่อง</w:t>
      </w:r>
      <w:r w:rsidRPr="00FC0963">
        <w:rPr>
          <w:rFonts w:ascii="Angsana New" w:hAnsi="Angsana New" w:hint="cs"/>
          <w:sz w:val="30"/>
          <w:szCs w:val="30"/>
          <w:cs/>
          <w:lang w:bidi="th-TH"/>
        </w:rPr>
        <w:t xml:space="preserve"> ทั้งนี้</w:t>
      </w:r>
      <w:r w:rsidRPr="00FC0963">
        <w:rPr>
          <w:rFonts w:ascii="Angsana New" w:hAnsi="Angsana New"/>
          <w:sz w:val="30"/>
          <w:szCs w:val="30"/>
          <w:cs/>
          <w:lang w:bidi="th-TH"/>
        </w:rPr>
        <w:t>การเปลี่ยนแปลง</w:t>
      </w:r>
      <w:r w:rsidRPr="00FC0963"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  <w:r w:rsidRPr="00FC0963">
        <w:rPr>
          <w:rFonts w:ascii="Angsana New" w:hAnsi="Angsana New"/>
          <w:sz w:val="30"/>
          <w:szCs w:val="30"/>
          <w:cs/>
          <w:lang w:bidi="th-TH"/>
        </w:rPr>
        <w:t>ไม่มีผลกระทบอย่างเป็นสาระสำคัญต่องบการเงิน</w:t>
      </w:r>
      <w:r w:rsidRPr="00FC0963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:rsidR="000F017F" w:rsidRPr="00306BCF" w:rsidRDefault="000F017F" w:rsidP="00F7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/>
          <w:sz w:val="16"/>
          <w:szCs w:val="16"/>
        </w:rPr>
      </w:pPr>
    </w:p>
    <w:p w:rsidR="008A713B" w:rsidRDefault="00AE6A29" w:rsidP="00062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00784">
        <w:rPr>
          <w:rFonts w:ascii="Angsana New" w:hAnsi="Angsana New"/>
          <w:sz w:val="30"/>
          <w:szCs w:val="30"/>
          <w:cs/>
        </w:rPr>
        <w:t>นอกเหนือจาก</w:t>
      </w:r>
      <w:r w:rsidRPr="0030078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300784">
        <w:rPr>
          <w:rFonts w:ascii="Angsana New" w:hAnsi="Angsana New"/>
          <w:sz w:val="30"/>
          <w:szCs w:val="30"/>
          <w:cs/>
        </w:rPr>
        <w:t>ข้างต้น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300784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Pr="00300784">
        <w:rPr>
          <w:rFonts w:ascii="Angsana New" w:hAnsi="Angsana New" w:hint="cs"/>
          <w:sz w:val="30"/>
          <w:szCs w:val="30"/>
          <w:cs/>
        </w:rPr>
        <w:t>และปรับปรุงมาตรฐานการรายงานทางการเงิน</w:t>
      </w:r>
      <w:r w:rsidRPr="00300784">
        <w:rPr>
          <w:rFonts w:ascii="Angsana New" w:hAnsi="Angsana New"/>
          <w:sz w:val="30"/>
          <w:szCs w:val="30"/>
          <w:cs/>
        </w:rPr>
        <w:t>ซึ่งยังไม่มีผลบังคับในปัจจุบันและ</w:t>
      </w:r>
      <w:r w:rsidRPr="0030078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64810" w:rsidRPr="00300784">
        <w:rPr>
          <w:rFonts w:ascii="Angsana New" w:hAnsi="Angsana New" w:hint="cs"/>
          <w:sz w:val="30"/>
          <w:szCs w:val="30"/>
          <w:cs/>
        </w:rPr>
        <w:t>และบริษัท</w:t>
      </w:r>
      <w:r w:rsidRPr="00300784">
        <w:rPr>
          <w:rFonts w:ascii="Angsana New" w:hAnsi="Angsana New" w:hint="cs"/>
          <w:sz w:val="30"/>
          <w:szCs w:val="30"/>
          <w:cs/>
        </w:rPr>
        <w:t>ไม่ได้ใช้มาตรฐานการรายงานทางการเงินดังกล่าวใน</w:t>
      </w:r>
      <w:r w:rsidRPr="00300784">
        <w:rPr>
          <w:rFonts w:ascii="Angsana New" w:hAnsi="Angsana New"/>
          <w:sz w:val="30"/>
          <w:szCs w:val="30"/>
          <w:cs/>
        </w:rPr>
        <w:t>การจัดทำงบการเงิน</w:t>
      </w:r>
      <w:r w:rsidRPr="00300784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  <w:r w:rsidR="001D1116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  <w:r w:rsidRPr="0030078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00784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ที่ออกและปรับปรุงใหม่ที่เกี่ยวกับการดำเนินงานของกลุ่มบริษัท</w:t>
      </w:r>
      <w:r w:rsidR="00364810" w:rsidRPr="00300784">
        <w:rPr>
          <w:rFonts w:ascii="Angsana New" w:hAnsi="Angsana New" w:hint="cs"/>
          <w:sz w:val="30"/>
          <w:szCs w:val="30"/>
          <w:cs/>
        </w:rPr>
        <w:t>และบริษัท</w:t>
      </w:r>
      <w:r w:rsidRPr="00300784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F164D5">
        <w:rPr>
          <w:rFonts w:ascii="Angsana New" w:hAnsi="Angsana New"/>
          <w:sz w:val="30"/>
          <w:szCs w:val="30"/>
        </w:rPr>
        <w:t>41</w:t>
      </w:r>
    </w:p>
    <w:p w:rsidR="00372AE7" w:rsidRPr="00306BCF" w:rsidRDefault="00372AE7" w:rsidP="00AE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65666D" w:rsidRDefault="009D3CD4" w:rsidP="00FC0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C0658">
        <w:rPr>
          <w:rFonts w:ascii="Angsana New" w:hAnsi="Angsana New"/>
          <w:i/>
          <w:iCs/>
          <w:sz w:val="30"/>
          <w:szCs w:val="30"/>
        </w:rPr>
        <w:t>(</w:t>
      </w:r>
      <w:r w:rsidRPr="009C0658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C0658">
        <w:rPr>
          <w:rFonts w:ascii="Angsana New" w:hAnsi="Angsana New"/>
          <w:i/>
          <w:iCs/>
          <w:sz w:val="30"/>
          <w:szCs w:val="30"/>
        </w:rPr>
        <w:t>)</w:t>
      </w:r>
      <w:r w:rsidRPr="009C0658">
        <w:rPr>
          <w:rFonts w:ascii="Angsana New" w:hAnsi="Angsana New"/>
          <w:i/>
          <w:iCs/>
          <w:sz w:val="30"/>
          <w:szCs w:val="30"/>
        </w:rPr>
        <w:tab/>
      </w:r>
      <w:r w:rsidRPr="009C0658">
        <w:rPr>
          <w:rFonts w:ascii="Angsana New" w:hAnsi="Angsana New" w:hint="cs"/>
          <w:i/>
          <w:iCs/>
          <w:sz w:val="30"/>
          <w:szCs w:val="30"/>
          <w:cs/>
        </w:rPr>
        <w:t>เกณฑ์การวัดมูลค่า</w:t>
      </w:r>
    </w:p>
    <w:p w:rsidR="00BF51F6" w:rsidRPr="00306BCF" w:rsidRDefault="00BF51F6" w:rsidP="00FC0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A618D9" w:rsidRDefault="003C447F" w:rsidP="00062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</w:t>
      </w:r>
      <w:r w:rsidRPr="00A618D9">
        <w:rPr>
          <w:rFonts w:ascii="Angsana New" w:hAnsi="Angsana New" w:hint="cs"/>
          <w:sz w:val="30"/>
          <w:szCs w:val="30"/>
          <w:cs/>
        </w:rPr>
        <w:t>สิ่งตอบแทนที่คาดว่าจะ</w:t>
      </w:r>
      <w:r w:rsidR="00A618D9" w:rsidRPr="00A618D9">
        <w:rPr>
          <w:rFonts w:ascii="Angsana New" w:hAnsi="Angsana New" w:hint="cs"/>
          <w:sz w:val="30"/>
          <w:szCs w:val="30"/>
          <w:cs/>
        </w:rPr>
        <w:t>ต้องจ่ายจากการรวมธุรกิจวัดมูลค่าด้วยมูลค่ายุติธรรม</w:t>
      </w:r>
      <w:r w:rsidR="00130229">
        <w:rPr>
          <w:rFonts w:ascii="Angsana New" w:hAnsi="Angsana New"/>
          <w:sz w:val="30"/>
          <w:szCs w:val="30"/>
        </w:rPr>
        <w:t xml:space="preserve"> </w:t>
      </w:r>
      <w:r w:rsidR="00130229">
        <w:rPr>
          <w:rFonts w:ascii="Angsana New" w:hAnsi="Angsana New" w:hint="cs"/>
          <w:sz w:val="30"/>
          <w:szCs w:val="30"/>
          <w:cs/>
        </w:rPr>
        <w:t>และห</w:t>
      </w:r>
      <w:r w:rsidR="00A618D9">
        <w:rPr>
          <w:rFonts w:ascii="Angsana New" w:hAnsi="Angsana New" w:hint="cs"/>
          <w:sz w:val="30"/>
          <w:szCs w:val="30"/>
          <w:cs/>
        </w:rPr>
        <w:t xml:space="preserve">นี้สินผลประโยชน์ที่กำหนดไว้ถูกวัดมูลค่าด้วยมูลค่าปัจจุบันของภาระผูกพันตามผลประโยชน์ที่กำหนดไว้ซึ่งได้เปิดเผยในหมายเหตุข้อ </w:t>
      </w:r>
      <w:r w:rsidR="00A618D9">
        <w:rPr>
          <w:rFonts w:ascii="Angsana New" w:hAnsi="Angsana New"/>
          <w:sz w:val="30"/>
          <w:szCs w:val="30"/>
        </w:rPr>
        <w:t>3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A618D9">
        <w:rPr>
          <w:rFonts w:ascii="Angsana New" w:hAnsi="Angsana New"/>
          <w:sz w:val="30"/>
          <w:szCs w:val="30"/>
        </w:rPr>
        <w:t>(</w:t>
      </w:r>
      <w:r w:rsidR="00A618D9">
        <w:rPr>
          <w:rFonts w:ascii="Angsana New" w:hAnsi="Angsana New" w:hint="cs"/>
          <w:sz w:val="30"/>
          <w:szCs w:val="30"/>
          <w:cs/>
        </w:rPr>
        <w:t>ฒ</w:t>
      </w:r>
      <w:r w:rsidR="00A618D9">
        <w:rPr>
          <w:rFonts w:ascii="Angsana New" w:hAnsi="Angsana New"/>
          <w:sz w:val="30"/>
          <w:szCs w:val="30"/>
        </w:rPr>
        <w:t>)</w:t>
      </w:r>
      <w:r w:rsidR="00130229">
        <w:rPr>
          <w:rFonts w:ascii="Angsana New" w:hAnsi="Angsana New"/>
          <w:sz w:val="30"/>
          <w:szCs w:val="30"/>
        </w:rPr>
        <w:t xml:space="preserve"> </w:t>
      </w:r>
    </w:p>
    <w:p w:rsidR="00372AE7" w:rsidRPr="00306BCF" w:rsidRDefault="00372AE7" w:rsidP="0037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2D7611" w:rsidRPr="001928D0" w:rsidRDefault="008A713B" w:rsidP="006B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928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C0658">
        <w:rPr>
          <w:rFonts w:ascii="Angsana New" w:hAnsi="Angsana New"/>
          <w:i/>
          <w:iCs/>
          <w:sz w:val="30"/>
          <w:szCs w:val="30"/>
          <w:cs/>
        </w:rPr>
        <w:t>(</w:t>
      </w:r>
      <w:r w:rsidR="009C0658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>)</w:t>
      </w:r>
      <w:r w:rsidR="002D7611" w:rsidRPr="001928D0">
        <w:rPr>
          <w:rFonts w:ascii="Angsana New" w:hAnsi="Angsana New"/>
          <w:color w:val="0000FF"/>
          <w:sz w:val="30"/>
          <w:szCs w:val="30"/>
          <w:cs/>
        </w:rPr>
        <w:tab/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CB6F4E" w:rsidRPr="001928D0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2D7611" w:rsidRPr="00306BCF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2D7611" w:rsidRDefault="00CF0526" w:rsidP="00CF0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Pr="00C426EF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C6EF5">
        <w:rPr>
          <w:rFonts w:ascii="Angsana New" w:hAnsi="Angsana New" w:hint="cs"/>
          <w:sz w:val="30"/>
          <w:szCs w:val="30"/>
          <w:cs/>
        </w:rPr>
        <w:t>บริษัท</w:t>
      </w:r>
      <w:r w:rsidRPr="00FE683D">
        <w:rPr>
          <w:rFonts w:ascii="Angsana New" w:hAnsi="Angsana New"/>
          <w:sz w:val="30"/>
          <w:szCs w:val="30"/>
          <w:cs/>
        </w:rPr>
        <w:t xml:space="preserve"> </w:t>
      </w:r>
      <w:r w:rsidR="002D7611" w:rsidRPr="00FC0963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F812CE" w:rsidRPr="00FC0963">
        <w:rPr>
          <w:rFonts w:ascii="Angsana New" w:hAnsi="Angsana New"/>
          <w:spacing w:val="-2"/>
          <w:sz w:val="30"/>
          <w:szCs w:val="30"/>
          <w:cs/>
        </w:rPr>
        <w:t>บาท</w:t>
      </w:r>
      <w:r w:rsidR="0020230A" w:rsidRPr="00FC0963">
        <w:rPr>
          <w:rFonts w:ascii="Angsana New" w:hAnsi="Angsana New"/>
          <w:spacing w:val="-2"/>
          <w:sz w:val="30"/>
          <w:szCs w:val="30"/>
          <w:cs/>
        </w:rPr>
        <w:t xml:space="preserve"> ยกเว้น</w:t>
      </w:r>
      <w:r w:rsidR="002D7611" w:rsidRPr="00FC0963">
        <w:rPr>
          <w:rFonts w:ascii="Angsana New" w:hAnsi="Angsana New"/>
          <w:spacing w:val="-2"/>
          <w:sz w:val="30"/>
          <w:szCs w:val="30"/>
          <w:cs/>
        </w:rPr>
        <w:t>ที่ระบุไว้</w:t>
      </w:r>
      <w:r w:rsidR="002D7611" w:rsidRPr="00FC0963">
        <w:rPr>
          <w:rFonts w:ascii="Angsana New" w:hAnsi="Angsana New"/>
          <w:sz w:val="30"/>
          <w:szCs w:val="30"/>
          <w:cs/>
        </w:rPr>
        <w:t>เป็นอย่างอื่น</w:t>
      </w:r>
    </w:p>
    <w:p w:rsidR="00130229" w:rsidRPr="00306BCF" w:rsidRDefault="00130229" w:rsidP="00CF0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16"/>
          <w:szCs w:val="16"/>
        </w:rPr>
      </w:pPr>
    </w:p>
    <w:p w:rsidR="002D7611" w:rsidRPr="001928D0" w:rsidRDefault="00130229" w:rsidP="007234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84376">
        <w:rPr>
          <w:rFonts w:ascii="Angsana New" w:hAnsi="Angsana New"/>
          <w:i/>
          <w:iCs/>
          <w:sz w:val="30"/>
          <w:szCs w:val="30"/>
          <w:cs/>
        </w:rPr>
        <w:t>(</w:t>
      </w:r>
      <w:r w:rsidR="00184376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>)</w:t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ab/>
      </w:r>
      <w:r w:rsidR="003E0777" w:rsidRPr="001928D0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2D7611" w:rsidRPr="00306BCF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FC76BE" w:rsidRPr="004E4BDA" w:rsidRDefault="00FC76BE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4BDA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89A" w:rsidRPr="004E4BDA">
        <w:rPr>
          <w:rFonts w:ascii="Angsana New" w:hAnsi="Angsana New" w:hint="cs"/>
          <w:sz w:val="30"/>
          <w:szCs w:val="30"/>
          <w:cs/>
        </w:rPr>
        <w:t>ให้</w:t>
      </w:r>
      <w:r w:rsidRPr="004E4BDA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</w:t>
      </w:r>
      <w:r w:rsidR="00EE2525" w:rsidRPr="004E4BDA">
        <w:rPr>
          <w:rFonts w:ascii="Angsana New" w:hAnsi="Angsana New"/>
          <w:sz w:val="30"/>
          <w:szCs w:val="30"/>
          <w:cs/>
        </w:rPr>
        <w:t>วิจารณญาณ</w:t>
      </w:r>
      <w:r w:rsidR="0098489E" w:rsidRPr="004E4BDA">
        <w:rPr>
          <w:rFonts w:ascii="Angsana New" w:hAnsi="Angsana New"/>
          <w:sz w:val="30"/>
          <w:szCs w:val="30"/>
          <w:cs/>
        </w:rPr>
        <w:t xml:space="preserve"> </w:t>
      </w:r>
      <w:r w:rsidR="002270A6" w:rsidRPr="004E4BDA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4E4BDA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0230A" w:rsidRPr="004E4BDA">
        <w:rPr>
          <w:rFonts w:ascii="Angsana New" w:hAnsi="Angsana New"/>
          <w:sz w:val="30"/>
          <w:szCs w:val="30"/>
          <w:cs/>
        </w:rPr>
        <w:t>ที่เกี่ยวกับ</w:t>
      </w:r>
      <w:r w:rsidRPr="004E4BDA">
        <w:rPr>
          <w:rFonts w:ascii="Angsana New" w:hAnsi="Angsana New"/>
          <w:sz w:val="30"/>
          <w:szCs w:val="30"/>
          <w:cs/>
        </w:rPr>
        <w:t>สินทรัพย</w:t>
      </w:r>
      <w:r w:rsidR="003E0777" w:rsidRPr="004E4BDA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4E4BDA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2270A6" w:rsidRPr="00306BCF" w:rsidRDefault="002270A6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84AEF" w:rsidRPr="00C561D1" w:rsidRDefault="00684AEF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61D1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Pr="00C561D1">
        <w:rPr>
          <w:rFonts w:ascii="Angsana New" w:hAnsi="Angsana New" w:hint="cs"/>
          <w:sz w:val="30"/>
          <w:szCs w:val="30"/>
          <w:cs/>
        </w:rPr>
        <w:t>ต่อเนื่อง</w:t>
      </w:r>
      <w:r w:rsidRPr="00C561D1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Pr="00C561D1">
        <w:rPr>
          <w:rFonts w:ascii="Angsana New" w:hAnsi="Angsana New" w:hint="cs"/>
          <w:sz w:val="30"/>
          <w:szCs w:val="30"/>
          <w:cs/>
        </w:rPr>
        <w:t>การ</w:t>
      </w:r>
      <w:r w:rsidRPr="00C561D1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C561D1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684AEF" w:rsidRPr="00306BCF" w:rsidRDefault="001D1116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  <w:r w:rsidRPr="00306BCF">
        <w:rPr>
          <w:rFonts w:ascii="Angsana New" w:hAnsi="Angsana New"/>
          <w:sz w:val="16"/>
          <w:szCs w:val="16"/>
          <w:cs/>
        </w:rPr>
        <w:t xml:space="preserve"> </w:t>
      </w:r>
    </w:p>
    <w:p w:rsidR="00684AEF" w:rsidRPr="00C561D1" w:rsidRDefault="00684AEF" w:rsidP="0013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5842">
        <w:rPr>
          <w:rFonts w:ascii="Angsana New" w:hAnsi="Angsana New"/>
          <w:spacing w:val="-2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</w:t>
      </w:r>
      <w:r w:rsidRPr="006F5842">
        <w:rPr>
          <w:rFonts w:ascii="Angsana New" w:hAnsi="Angsana New"/>
          <w:sz w:val="30"/>
          <w:szCs w:val="30"/>
          <w:cs/>
        </w:rPr>
        <w:t>ที่รับรู้ในงบการเงินซึ่งประกอบด้วยหมายเหตุประกอบงบการเงินต่อไปนี้</w:t>
      </w:r>
    </w:p>
    <w:p w:rsidR="00684AEF" w:rsidRPr="00306BCF" w:rsidRDefault="00684AEF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6732"/>
      </w:tblGrid>
      <w:tr w:rsidR="00684AEF" w:rsidRPr="00C561D1" w:rsidTr="00130229">
        <w:tc>
          <w:tcPr>
            <w:tcW w:w="2538" w:type="dxa"/>
          </w:tcPr>
          <w:p w:rsidR="00684AEF" w:rsidRPr="00C561D1" w:rsidRDefault="00684AEF" w:rsidP="0013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61D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AC58C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32" w:type="dxa"/>
          </w:tcPr>
          <w:p w:rsidR="00684AEF" w:rsidRPr="00C561D1" w:rsidRDefault="00C870C5" w:rsidP="0068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  <w:r w:rsidR="00684AEF" w:rsidRPr="00C561D1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</w:p>
        </w:tc>
      </w:tr>
      <w:tr w:rsidR="00C870C5" w:rsidRPr="00C561D1" w:rsidTr="00130229">
        <w:tc>
          <w:tcPr>
            <w:tcW w:w="2538" w:type="dxa"/>
          </w:tcPr>
          <w:p w:rsidR="00C870C5" w:rsidRPr="00C561D1" w:rsidRDefault="003F015E" w:rsidP="0013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61D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C58C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32" w:type="dxa"/>
          </w:tcPr>
          <w:p w:rsidR="00C870C5" w:rsidRPr="00C561D1" w:rsidRDefault="00C870C5" w:rsidP="00C87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</w:tbl>
    <w:p w:rsidR="00684AEF" w:rsidRPr="007C4A1F" w:rsidRDefault="00684AEF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684AEF" w:rsidRPr="00C561D1" w:rsidRDefault="00684AEF" w:rsidP="0013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30"/>
          <w:szCs w:val="30"/>
        </w:rPr>
      </w:pPr>
      <w:r w:rsidRPr="00C561D1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</w:t>
      </w:r>
      <w:r w:rsidRPr="00C561D1">
        <w:rPr>
          <w:rFonts w:ascii="Angsana New" w:hAnsi="Angsana New"/>
          <w:sz w:val="30"/>
          <w:szCs w:val="30"/>
          <w:cs/>
        </w:rPr>
        <w:t>ข้อสมมติและ</w:t>
      </w:r>
      <w:r w:rsidRPr="00C561D1">
        <w:rPr>
          <w:rFonts w:ascii="Angsana New" w:hAnsi="Angsana New" w:hint="cs"/>
          <w:sz w:val="30"/>
          <w:szCs w:val="30"/>
          <w:cs/>
        </w:rPr>
        <w:t>ความไม่แน่นอนของการประมาณการที่สำคัญ</w:t>
      </w:r>
      <w:r w:rsidRPr="007E73E0">
        <w:rPr>
          <w:rFonts w:ascii="Angsana New" w:hAnsi="Angsana New" w:hint="cs"/>
          <w:sz w:val="30"/>
          <w:szCs w:val="30"/>
          <w:cs/>
        </w:rPr>
        <w:t xml:space="preserve"> ซึ่งได้เปิดเผยในหมายเหตุประกอบ</w:t>
      </w:r>
      <w:r w:rsidR="00B824E8">
        <w:rPr>
          <w:rFonts w:ascii="Angsana New" w:hAnsi="Angsana New" w:hint="cs"/>
          <w:sz w:val="30"/>
          <w:szCs w:val="30"/>
          <w:cs/>
        </w:rPr>
        <w:t xml:space="preserve">     </w:t>
      </w:r>
      <w:r w:rsidRPr="007E73E0">
        <w:rPr>
          <w:rFonts w:ascii="Angsana New" w:hAnsi="Angsana New" w:hint="cs"/>
          <w:sz w:val="30"/>
          <w:szCs w:val="30"/>
          <w:cs/>
        </w:rPr>
        <w:t>งบการเงินต่อไปนี้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</w:p>
    <w:p w:rsidR="00684AEF" w:rsidRPr="00306BCF" w:rsidRDefault="00684AEF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520"/>
        <w:gridCol w:w="18"/>
        <w:gridCol w:w="6732"/>
        <w:gridCol w:w="18"/>
      </w:tblGrid>
      <w:tr w:rsidR="00684AEF" w:rsidRPr="00C561D1" w:rsidTr="00130229">
        <w:tc>
          <w:tcPr>
            <w:tcW w:w="2538" w:type="dxa"/>
            <w:gridSpan w:val="2"/>
          </w:tcPr>
          <w:p w:rsidR="00684AEF" w:rsidRPr="00C561D1" w:rsidRDefault="00684AEF" w:rsidP="0013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C561D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6977EA" w:rsidRPr="00C561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750" w:type="dxa"/>
            <w:gridSpan w:val="2"/>
          </w:tcPr>
          <w:p w:rsidR="00684AEF" w:rsidRPr="00C561D1" w:rsidRDefault="00684AEF" w:rsidP="0069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73E0">
              <w:rPr>
                <w:rFonts w:ascii="Angsana New" w:hAnsi="Angsana New"/>
                <w:spacing w:val="-9"/>
                <w:sz w:val="30"/>
                <w:szCs w:val="30"/>
                <w:cs/>
              </w:rPr>
              <w:t>การซื้อบริษัทย่อย</w:t>
            </w:r>
            <w:r w:rsidR="000C6163">
              <w:rPr>
                <w:rFonts w:ascii="Angsana New" w:hAnsi="Angsana New" w:hint="cs"/>
                <w:spacing w:val="-9"/>
                <w:sz w:val="30"/>
                <w:szCs w:val="30"/>
                <w:cs/>
              </w:rPr>
              <w:t>และบริษัทร่วม</w:t>
            </w:r>
            <w:r w:rsidRPr="007E73E0">
              <w:rPr>
                <w:rFonts w:ascii="Angsana New" w:hAnsi="Angsana New"/>
                <w:spacing w:val="-9"/>
                <w:sz w:val="30"/>
                <w:szCs w:val="30"/>
                <w:cs/>
              </w:rPr>
              <w:t xml:space="preserve"> </w:t>
            </w:r>
            <w:r w:rsidRPr="007E73E0">
              <w:rPr>
                <w:rFonts w:ascii="Angsana New" w:hAnsi="Angsana New" w:hint="cs"/>
                <w:spacing w:val="-9"/>
                <w:sz w:val="30"/>
                <w:szCs w:val="30"/>
                <w:cs/>
              </w:rPr>
              <w:t>ซึ่งการวัด</w:t>
            </w:r>
            <w:r w:rsidRPr="007E73E0">
              <w:rPr>
                <w:rFonts w:ascii="Angsana New" w:hAnsi="Angsana New"/>
                <w:spacing w:val="-9"/>
                <w:sz w:val="30"/>
                <w:szCs w:val="30"/>
                <w:cs/>
              </w:rPr>
              <w:t>มูลค่ายุติธรรมขอ</w:t>
            </w:r>
            <w:r w:rsidR="007E73E0" w:rsidRPr="007E73E0">
              <w:rPr>
                <w:rFonts w:ascii="Angsana New" w:hAnsi="Angsana New"/>
                <w:spacing w:val="-9"/>
                <w:sz w:val="30"/>
                <w:szCs w:val="30"/>
                <w:cs/>
              </w:rPr>
              <w:t>งสิ่งตอบแทนที่โอนให้ (รวมสิ่งตอบ</w:t>
            </w:r>
            <w:r w:rsidRPr="007E73E0">
              <w:rPr>
                <w:rFonts w:ascii="Angsana New" w:hAnsi="Angsana New"/>
                <w:spacing w:val="-9"/>
                <w:sz w:val="30"/>
                <w:szCs w:val="30"/>
                <w:cs/>
              </w:rPr>
              <w:t>แทน</w:t>
            </w:r>
            <w:r w:rsidRPr="00C561D1">
              <w:rPr>
                <w:rFonts w:ascii="Angsana New" w:hAnsi="Angsana New"/>
                <w:sz w:val="30"/>
                <w:szCs w:val="30"/>
                <w:cs/>
              </w:rPr>
              <w:t>ที่คาดว่าจะต้องจ่าย) และมูลค่ายุติธรรมของสินทรัพย์ที่ได้มาและหนี้สินที่รับมา วัดมูลค่าโดย</w:t>
            </w:r>
            <w:r w:rsidRPr="00C561D1"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 w:rsidRPr="00C561D1">
              <w:rPr>
                <w:rFonts w:ascii="Angsana New" w:hAnsi="Angsana New"/>
                <w:sz w:val="30"/>
                <w:szCs w:val="30"/>
                <w:cs/>
              </w:rPr>
              <w:t>เกณฑ์การประมาณการ</w:t>
            </w:r>
          </w:p>
        </w:tc>
      </w:tr>
      <w:tr w:rsidR="00062DBC" w:rsidRPr="00C561D1" w:rsidTr="00130229">
        <w:tc>
          <w:tcPr>
            <w:tcW w:w="2538" w:type="dxa"/>
            <w:gridSpan w:val="2"/>
          </w:tcPr>
          <w:p w:rsidR="00062DBC" w:rsidRPr="00C561D1" w:rsidRDefault="00062DBC" w:rsidP="0013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C58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50" w:type="dxa"/>
            <w:gridSpan w:val="2"/>
          </w:tcPr>
          <w:p w:rsidR="00062DBC" w:rsidRPr="00062DBC" w:rsidRDefault="00062DBC" w:rsidP="0069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DBC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  <w:r w:rsidR="008D5E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19D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684AEF" w:rsidRPr="008B379C" w:rsidTr="00130229">
        <w:trPr>
          <w:gridAfter w:val="1"/>
          <w:wAfter w:w="18" w:type="dxa"/>
        </w:trPr>
        <w:tc>
          <w:tcPr>
            <w:tcW w:w="2520" w:type="dxa"/>
          </w:tcPr>
          <w:p w:rsidR="00684AEF" w:rsidRPr="002A7514" w:rsidRDefault="00684AEF" w:rsidP="0013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7552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A47894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7314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7514">
              <w:rPr>
                <w:rFonts w:ascii="Angsana New" w:hAnsi="Angsana New"/>
                <w:sz w:val="30"/>
                <w:szCs w:val="30"/>
              </w:rPr>
              <w:t>2</w:t>
            </w:r>
            <w:r w:rsidR="00AC58C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750" w:type="dxa"/>
            <w:gridSpan w:val="2"/>
          </w:tcPr>
          <w:p w:rsidR="00684AEF" w:rsidRPr="003E7552" w:rsidRDefault="00684AEF" w:rsidP="0069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514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3E75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7041">
              <w:rPr>
                <w:rFonts w:ascii="Angsana New" w:hAnsi="Angsana New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7C4A1F" w:rsidRPr="00306BCF" w:rsidRDefault="007C4A1F" w:rsidP="00A7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E0777" w:rsidRPr="00306BCF" w:rsidRDefault="003E0777" w:rsidP="00A7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06BCF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3E0777" w:rsidRPr="00306BCF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91252" w:rsidRPr="00866987" w:rsidRDefault="00091252" w:rsidP="0009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E3D8B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3E3D8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E3D8B" w:rsidRPr="003E3D8B">
        <w:rPr>
          <w:rFonts w:ascii="Angsana New" w:hAnsi="Angsana New" w:hint="cs"/>
          <w:sz w:val="30"/>
          <w:szCs w:val="30"/>
          <w:cs/>
        </w:rPr>
        <w:t>และ</w:t>
      </w:r>
      <w:r w:rsidRPr="003E3D8B">
        <w:rPr>
          <w:rFonts w:ascii="Angsana New" w:hAnsi="Angsana New" w:hint="cs"/>
          <w:sz w:val="30"/>
          <w:szCs w:val="30"/>
          <w:cs/>
        </w:rPr>
        <w:t>บริษัทหลายข้อ</w:t>
      </w:r>
      <w:r w:rsidRPr="003E3D8B">
        <w:rPr>
          <w:rFonts w:ascii="Angsana New" w:hAnsi="Angsana New"/>
          <w:sz w:val="30"/>
          <w:szCs w:val="30"/>
          <w:cs/>
        </w:rPr>
        <w:t>กำหนดให้มีการวัดมูลค</w:t>
      </w:r>
      <w:r w:rsidRPr="003E3D8B">
        <w:rPr>
          <w:rFonts w:ascii="Angsana New" w:hAnsi="Angsana New"/>
          <w:sz w:val="30"/>
          <w:szCs w:val="30"/>
          <w:cs/>
        </w:rPr>
        <w:lastRenderedPageBreak/>
        <w:t>่ายุติธรรมทั้งสินทรัพย์</w:t>
      </w:r>
      <w:r w:rsidR="009E414A">
        <w:rPr>
          <w:rFonts w:ascii="Angsana New" w:hAnsi="Angsana New" w:hint="cs"/>
          <w:sz w:val="30"/>
          <w:szCs w:val="30"/>
          <w:cs/>
        </w:rPr>
        <w:t>และหนี้สิน</w:t>
      </w:r>
      <w:r w:rsidRPr="003E3D8B">
        <w:rPr>
          <w:rFonts w:ascii="Angsana New" w:hAnsi="Angsana New"/>
          <w:sz w:val="30"/>
          <w:szCs w:val="30"/>
          <w:cs/>
        </w:rPr>
        <w:t>ทางการเงินและไม่ใช่ทางการเงิน</w:t>
      </w:r>
    </w:p>
    <w:p w:rsidR="00091252" w:rsidRPr="00306BCF" w:rsidRDefault="00091252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E0777" w:rsidRPr="004E4BDA" w:rsidRDefault="003E0777" w:rsidP="003E51C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E4BDA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="00364810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4E4BDA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4E4BDA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4E4BDA">
        <w:rPr>
          <w:rFonts w:ascii="Angsana New" w:hAnsi="Angsana New"/>
          <w:sz w:val="30"/>
          <w:szCs w:val="30"/>
          <w:lang w:bidi="th-TH"/>
        </w:rPr>
        <w:t xml:space="preserve"> </w:t>
      </w:r>
      <w:r w:rsidRPr="004E4BDA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4E4BDA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4E4BDA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4E4BDA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4E4BDA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4E4BDA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4E4BDA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8620B8" w:rsidRPr="004E4BDA">
        <w:rPr>
          <w:rFonts w:ascii="Angsana New" w:hAnsi="Angsana New"/>
          <w:sz w:val="30"/>
          <w:szCs w:val="30"/>
          <w:lang w:val="en-US" w:bidi="th-TH"/>
        </w:rPr>
        <w:t>3</w:t>
      </w:r>
      <w:r w:rsidR="00F83350" w:rsidRPr="004E4BD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E4BDA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4E4BDA">
        <w:rPr>
          <w:rFonts w:hint="cs"/>
          <w:color w:val="0000FF"/>
          <w:sz w:val="30"/>
          <w:szCs w:val="30"/>
          <w:cs/>
          <w:lang w:bidi="th-TH"/>
        </w:rPr>
        <w:t xml:space="preserve"> </w:t>
      </w:r>
    </w:p>
    <w:p w:rsidR="003E0777" w:rsidRPr="00306BCF" w:rsidRDefault="003E0777" w:rsidP="003E51C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3E0777" w:rsidRPr="004E4BDA" w:rsidRDefault="003E0777" w:rsidP="0065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E4BDA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4E4BDA">
        <w:rPr>
          <w:rFonts w:ascii="Angsana New" w:hAnsi="Angsana New" w:hint="cs"/>
          <w:sz w:val="30"/>
          <w:szCs w:val="30"/>
          <w:cs/>
        </w:rPr>
        <w:t>มีการ</w:t>
      </w:r>
      <w:r w:rsidRPr="004E4BDA">
        <w:rPr>
          <w:rFonts w:ascii="Angsana New" w:hAnsi="Angsana New"/>
          <w:sz w:val="30"/>
          <w:szCs w:val="30"/>
          <w:cs/>
        </w:rPr>
        <w:t>ทบทวนข้อมูลที่</w:t>
      </w:r>
      <w:r w:rsidRPr="004E4BDA">
        <w:rPr>
          <w:rFonts w:ascii="Angsana New" w:hAnsi="Angsana New" w:hint="cs"/>
          <w:sz w:val="30"/>
          <w:szCs w:val="30"/>
          <w:cs/>
        </w:rPr>
        <w:t>ไม่สามารถ</w:t>
      </w:r>
      <w:r w:rsidRPr="004E4BDA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4E4BDA">
        <w:rPr>
          <w:rFonts w:ascii="Angsana New" w:hAnsi="Angsana New" w:hint="cs"/>
          <w:sz w:val="30"/>
          <w:szCs w:val="30"/>
          <w:cs/>
        </w:rPr>
        <w:t>มีนัย</w:t>
      </w:r>
      <w:r w:rsidRPr="004E4BDA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4E4BDA">
        <w:rPr>
          <w:rFonts w:ascii="Angsana New" w:hAnsi="Angsana New" w:hint="cs"/>
          <w:spacing w:val="4"/>
          <w:sz w:val="30"/>
          <w:szCs w:val="30"/>
          <w:cs/>
        </w:rPr>
        <w:t>หากมีการ</w:t>
      </w:r>
      <w:r w:rsidRPr="004E4BDA">
        <w:rPr>
          <w:rFonts w:ascii="Angsana New" w:hAnsi="Angsana New"/>
          <w:spacing w:val="4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="00F83350" w:rsidRPr="004E4BD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5666D" w:rsidRPr="004E4BD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E4BDA">
        <w:rPr>
          <w:rFonts w:ascii="Angsana New" w:hAnsi="Angsana New"/>
          <w:spacing w:val="4"/>
          <w:sz w:val="30"/>
          <w:szCs w:val="30"/>
          <w:cs/>
        </w:rPr>
        <w:t>กลุ่มผู้</w:t>
      </w:r>
      <w:r w:rsidRPr="004E4BDA">
        <w:rPr>
          <w:rFonts w:ascii="Angsana New" w:hAnsi="Angsana New"/>
          <w:spacing w:val="2"/>
          <w:sz w:val="30"/>
          <w:szCs w:val="30"/>
          <w:cs/>
        </w:rPr>
        <w:t>ประเมิน</w:t>
      </w:r>
      <w:r w:rsidRPr="004E4BDA">
        <w:rPr>
          <w:rFonts w:ascii="Angsana New" w:hAnsi="Angsana New" w:hint="cs"/>
          <w:spacing w:val="2"/>
          <w:sz w:val="30"/>
          <w:szCs w:val="30"/>
          <w:cs/>
        </w:rPr>
        <w:t>ได้</w:t>
      </w:r>
      <w:r w:rsidRPr="004E4BDA">
        <w:rPr>
          <w:rFonts w:ascii="Angsana New" w:hAnsi="Angsana New"/>
          <w:spacing w:val="2"/>
          <w:sz w:val="30"/>
          <w:szCs w:val="30"/>
          <w:cs/>
        </w:rPr>
        <w:t>ประเมินหลักฐานที่ได้มาจากบุคคลที่สาม</w:t>
      </w:r>
      <w:r w:rsidRPr="004E4BDA">
        <w:rPr>
          <w:rFonts w:ascii="Angsana New" w:hAnsi="Angsana New" w:hint="cs"/>
          <w:sz w:val="30"/>
          <w:szCs w:val="30"/>
          <w:cs/>
        </w:rPr>
        <w:t>ที่</w:t>
      </w:r>
      <w:r w:rsidRPr="004E4BDA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4E4BDA">
        <w:rPr>
          <w:rFonts w:ascii="Angsana New" w:hAnsi="Angsana New" w:hint="cs"/>
          <w:sz w:val="30"/>
          <w:szCs w:val="30"/>
          <w:cs/>
        </w:rPr>
        <w:t>เกี่ยวกับ</w:t>
      </w:r>
      <w:r w:rsidRPr="004E4BDA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4E4BDA">
        <w:rPr>
          <w:rFonts w:ascii="Angsana New" w:hAnsi="Angsana New" w:hint="cs"/>
          <w:sz w:val="30"/>
          <w:szCs w:val="30"/>
          <w:cs/>
        </w:rPr>
        <w:t>การจัดลำ</w:t>
      </w:r>
      <w:r w:rsidRPr="004E4BDA">
        <w:rPr>
          <w:rFonts w:ascii="Angsana New" w:hAnsi="Angsana New"/>
          <w:sz w:val="30"/>
          <w:szCs w:val="30"/>
          <w:cs/>
        </w:rPr>
        <w:t>ดับชั้น</w:t>
      </w:r>
      <w:r w:rsidRPr="004E4BDA">
        <w:rPr>
          <w:rFonts w:ascii="Angsana New" w:hAnsi="Angsana New" w:hint="cs"/>
          <w:sz w:val="30"/>
          <w:szCs w:val="30"/>
          <w:cs/>
        </w:rPr>
        <w:t>ของ</w:t>
      </w:r>
      <w:r w:rsidRPr="004E4BDA">
        <w:rPr>
          <w:rFonts w:ascii="Angsana New" w:hAnsi="Angsana New"/>
          <w:sz w:val="30"/>
          <w:szCs w:val="30"/>
          <w:cs/>
        </w:rPr>
        <w:t>มูลค่ายุติธรรม</w:t>
      </w:r>
      <w:r w:rsidRPr="004E4BDA">
        <w:rPr>
          <w:rFonts w:ascii="Angsana New" w:hAnsi="Angsana New" w:hint="cs"/>
          <w:sz w:val="30"/>
          <w:szCs w:val="30"/>
          <w:cs/>
        </w:rPr>
        <w:t>ว่า</w:t>
      </w:r>
      <w:r w:rsidRPr="004E4BDA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4E4BDA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E37A9D" w:rsidRPr="00306BCF" w:rsidRDefault="00E37A9D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D831A3" w:rsidRDefault="003E0777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  <w:r w:rsidRPr="004E4BDA">
        <w:rPr>
          <w:rFonts w:ascii="Angsana New" w:hAnsi="Angsana New" w:hint="cs"/>
          <w:spacing w:val="4"/>
          <w:sz w:val="30"/>
          <w:szCs w:val="30"/>
          <w:cs/>
        </w:rPr>
        <w:t>ประเด็น</w:t>
      </w:r>
      <w:r w:rsidRPr="004E4BDA">
        <w:rPr>
          <w:rFonts w:ascii="Angsana New" w:hAnsi="Angsana New"/>
          <w:spacing w:val="4"/>
          <w:sz w:val="30"/>
          <w:szCs w:val="30"/>
          <w:cs/>
        </w:rPr>
        <w:t>ปัญหา</w:t>
      </w:r>
      <w:r w:rsidRPr="004E4BDA">
        <w:rPr>
          <w:rFonts w:ascii="Angsana New" w:hAnsi="Angsana New" w:hint="cs"/>
          <w:spacing w:val="4"/>
          <w:sz w:val="30"/>
          <w:szCs w:val="30"/>
          <w:cs/>
        </w:rPr>
        <w:t>ของการวัดมูลค่าที่มีนัย</w:t>
      </w:r>
      <w:r w:rsidRPr="004E4BDA">
        <w:rPr>
          <w:rFonts w:ascii="Angsana New" w:hAnsi="Angsana New"/>
          <w:spacing w:val="4"/>
          <w:sz w:val="30"/>
          <w:szCs w:val="30"/>
          <w:cs/>
        </w:rPr>
        <w:t>สำคัญ</w:t>
      </w:r>
      <w:r w:rsidRPr="004E4BDA">
        <w:rPr>
          <w:rFonts w:ascii="Angsana New" w:hAnsi="Angsana New" w:hint="cs"/>
          <w:spacing w:val="4"/>
          <w:sz w:val="30"/>
          <w:szCs w:val="30"/>
          <w:cs/>
        </w:rPr>
        <w:t>จะถูกรายงาน</w:t>
      </w:r>
      <w:r w:rsidRPr="004E4BDA">
        <w:rPr>
          <w:rFonts w:ascii="Angsana New" w:hAnsi="Angsana New"/>
          <w:spacing w:val="4"/>
          <w:sz w:val="30"/>
          <w:szCs w:val="30"/>
          <w:cs/>
        </w:rPr>
        <w:t>ต่อคณะกรรมการตรวจสอบของกลุ่ม</w:t>
      </w:r>
      <w:r w:rsidRPr="004E4BDA">
        <w:rPr>
          <w:rFonts w:ascii="Angsana New" w:hAnsi="Angsana New"/>
          <w:spacing w:val="4"/>
          <w:sz w:val="30"/>
          <w:szCs w:val="30"/>
          <w:cs/>
          <w:lang w:val="th-TH"/>
        </w:rPr>
        <w:t>บริษัท</w:t>
      </w:r>
      <w:r w:rsidR="006770C5" w:rsidRPr="004E4BDA">
        <w:rPr>
          <w:rFonts w:ascii="Angsana New" w:hAnsi="Angsana New" w:hint="cs"/>
          <w:spacing w:val="4"/>
          <w:sz w:val="30"/>
          <w:szCs w:val="30"/>
          <w:cs/>
          <w:lang w:val="th-TH"/>
        </w:rPr>
        <w:t>และบริษัท</w:t>
      </w:r>
      <w:r w:rsidR="00A52424" w:rsidRPr="004E4BDA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</w:p>
    <w:p w:rsidR="00306BCF" w:rsidRPr="00306BCF" w:rsidRDefault="00306BCF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</w:p>
    <w:p w:rsidR="003E0777" w:rsidRPr="004E4BDA" w:rsidRDefault="003E0777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  <w:r w:rsidRPr="004E4BDA">
        <w:rPr>
          <w:rFonts w:ascii="Angsana New" w:hAnsi="Angsana New" w:hint="cs"/>
          <w:spacing w:val="4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Pr="004E4BDA">
        <w:rPr>
          <w:rFonts w:ascii="Angsana New" w:hAnsi="Angsana New" w:hint="cs"/>
          <w:sz w:val="30"/>
          <w:szCs w:val="30"/>
          <w:cs/>
        </w:rPr>
        <w:t xml:space="preserve"> </w:t>
      </w:r>
      <w:r w:rsidRPr="004E4BDA">
        <w:rPr>
          <w:rFonts w:ascii="Angsana New" w:hAnsi="Angsana New"/>
          <w:sz w:val="30"/>
          <w:szCs w:val="30"/>
          <w:cs/>
        </w:rPr>
        <w:t>กลุ่มบริษัท</w:t>
      </w:r>
      <w:r w:rsidR="006770C5" w:rsidRPr="004E4BDA">
        <w:rPr>
          <w:rFonts w:ascii="Angsana New" w:hAnsi="Angsana New" w:hint="cs"/>
          <w:sz w:val="30"/>
          <w:szCs w:val="30"/>
          <w:cs/>
        </w:rPr>
        <w:t>และบริษัท</w:t>
      </w:r>
      <w:r w:rsidRPr="004E4BDA">
        <w:rPr>
          <w:rFonts w:ascii="Angsana New" w:hAnsi="Angsana New"/>
          <w:sz w:val="30"/>
          <w:szCs w:val="30"/>
          <w:cs/>
        </w:rPr>
        <w:t>ได้ใช้</w:t>
      </w:r>
      <w:r w:rsidRPr="004E4BDA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F83350" w:rsidRPr="004E4BDA">
        <w:rPr>
          <w:rFonts w:ascii="Angsana New" w:hAnsi="Angsana New"/>
          <w:sz w:val="30"/>
          <w:szCs w:val="30"/>
          <w:cs/>
        </w:rPr>
        <w:t xml:space="preserve"> </w:t>
      </w:r>
      <w:r w:rsidRPr="004E4BDA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4E4BDA">
        <w:rPr>
          <w:rFonts w:ascii="Angsana New" w:hAnsi="Angsana New" w:hint="cs"/>
          <w:sz w:val="30"/>
          <w:szCs w:val="30"/>
          <w:cs/>
        </w:rPr>
        <w:t>ในแต่ละ</w:t>
      </w:r>
      <w:r w:rsidRPr="004E4BDA">
        <w:rPr>
          <w:rFonts w:ascii="Angsana New" w:hAnsi="Angsana New"/>
          <w:sz w:val="30"/>
          <w:szCs w:val="30"/>
          <w:cs/>
        </w:rPr>
        <w:t>ลำดับชั้น</w:t>
      </w:r>
      <w:r w:rsidRPr="004E4BDA">
        <w:rPr>
          <w:rFonts w:ascii="Angsana New" w:hAnsi="Angsana New" w:hint="cs"/>
          <w:sz w:val="30"/>
          <w:szCs w:val="30"/>
          <w:cs/>
        </w:rPr>
        <w:t>ของ</w:t>
      </w:r>
      <w:r w:rsidRPr="004E4BDA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="00F83350" w:rsidRPr="004E4BDA">
        <w:rPr>
          <w:rFonts w:ascii="Angsana New" w:hAnsi="Angsana New"/>
          <w:sz w:val="30"/>
          <w:szCs w:val="30"/>
          <w:cs/>
        </w:rPr>
        <w:t xml:space="preserve"> </w:t>
      </w:r>
      <w:r w:rsidRPr="004E4BDA">
        <w:rPr>
          <w:rFonts w:ascii="Angsana New" w:hAnsi="Angsana New" w:hint="cs"/>
          <w:sz w:val="30"/>
          <w:szCs w:val="30"/>
          <w:cs/>
        </w:rPr>
        <w:t>ดังนี้</w:t>
      </w:r>
    </w:p>
    <w:p w:rsidR="00D14BA6" w:rsidRPr="00306BCF" w:rsidRDefault="00D14BA6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E0777" w:rsidRDefault="003E0777" w:rsidP="00402659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ข้อมูลระดับ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  <w:r w:rsidR="00F8335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E0777" w:rsidRPr="00856C92" w:rsidRDefault="003E0777" w:rsidP="00402659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2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</w:p>
    <w:p w:rsidR="003E0777" w:rsidRDefault="003E0777" w:rsidP="00402659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3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</w:t>
      </w:r>
      <w:r w:rsidR="00F041D3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4E4BDA" w:rsidRPr="00306BCF" w:rsidRDefault="004E4BDA" w:rsidP="004E4BD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16"/>
          <w:szCs w:val="16"/>
          <w:lang w:bidi="th-TH"/>
        </w:rPr>
      </w:pPr>
    </w:p>
    <w:p w:rsidR="003E0777" w:rsidRPr="003E0777" w:rsidRDefault="003E0777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0777">
        <w:rPr>
          <w:rFonts w:ascii="Angsana New" w:hAnsi="Angsana New"/>
          <w:sz w:val="30"/>
          <w:szCs w:val="30"/>
          <w:cs/>
        </w:rPr>
        <w:t>หา</w:t>
      </w:r>
      <w:r w:rsidRPr="003E0777">
        <w:rPr>
          <w:rFonts w:ascii="Angsana New" w:hAnsi="Angsana New" w:hint="cs"/>
          <w:sz w:val="30"/>
          <w:szCs w:val="30"/>
          <w:cs/>
        </w:rPr>
        <w:t>ก</w:t>
      </w:r>
      <w:r w:rsidRPr="003E0777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E0777">
        <w:rPr>
          <w:rFonts w:ascii="Angsana New" w:hAnsi="Angsana New" w:hint="cs"/>
          <w:sz w:val="30"/>
          <w:szCs w:val="30"/>
          <w:cs/>
        </w:rPr>
        <w:t>ั้น</w:t>
      </w:r>
      <w:r w:rsidRPr="003E0777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โดยรวม</w:t>
      </w:r>
      <w:r w:rsidRPr="003E0777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3E0777">
        <w:rPr>
          <w:rFonts w:ascii="Angsana New" w:hAnsi="Angsana New" w:hint="cs"/>
          <w:sz w:val="30"/>
          <w:szCs w:val="30"/>
          <w:cs/>
        </w:rPr>
        <w:t>ตาม</w:t>
      </w:r>
      <w:r w:rsidRPr="003E0777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ของ</w:t>
      </w:r>
      <w:r w:rsidRPr="003E0777">
        <w:rPr>
          <w:rFonts w:ascii="Angsana New" w:hAnsi="Angsana New"/>
          <w:sz w:val="30"/>
          <w:szCs w:val="30"/>
          <w:cs/>
        </w:rPr>
        <w:t>ข้อมูล</w:t>
      </w:r>
      <w:r w:rsidRPr="003E0777">
        <w:rPr>
          <w:rFonts w:ascii="Angsana New" w:hAnsi="Angsana New" w:hint="cs"/>
          <w:sz w:val="30"/>
          <w:szCs w:val="30"/>
          <w:cs/>
        </w:rPr>
        <w:t>ที่อยู่</w:t>
      </w:r>
      <w:r w:rsidRPr="003E0777">
        <w:rPr>
          <w:rFonts w:ascii="Angsana New" w:hAnsi="Angsana New"/>
          <w:sz w:val="30"/>
          <w:szCs w:val="30"/>
          <w:cs/>
        </w:rPr>
        <w:t>ในระดับต่ำสุด</w:t>
      </w:r>
      <w:r w:rsidRPr="003E0777">
        <w:rPr>
          <w:rFonts w:ascii="Angsana New" w:hAnsi="Angsana New" w:hint="cs"/>
          <w:sz w:val="30"/>
          <w:szCs w:val="30"/>
          <w:cs/>
        </w:rPr>
        <w:t>ที่</w:t>
      </w:r>
      <w:r w:rsidRPr="003E0777">
        <w:rPr>
          <w:rFonts w:ascii="Angsana New" w:hAnsi="Angsana New"/>
          <w:sz w:val="30"/>
          <w:szCs w:val="30"/>
          <w:cs/>
        </w:rPr>
        <w:t>มีนัยสำคัญ</w:t>
      </w:r>
      <w:r w:rsidRPr="003E0777">
        <w:rPr>
          <w:rFonts w:ascii="Angsana New" w:hAnsi="Angsana New" w:hint="cs"/>
          <w:sz w:val="30"/>
          <w:szCs w:val="30"/>
          <w:cs/>
        </w:rPr>
        <w:t>สำหรับ</w:t>
      </w:r>
      <w:r w:rsidRPr="003E0777">
        <w:rPr>
          <w:rFonts w:ascii="Angsana New" w:hAnsi="Angsana New"/>
          <w:sz w:val="30"/>
          <w:szCs w:val="30"/>
          <w:cs/>
        </w:rPr>
        <w:t>การวัดมูลค่า</w:t>
      </w:r>
      <w:r w:rsidRPr="003E0777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3E0777" w:rsidRPr="00306BCF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E37A9D" w:rsidRPr="00300784" w:rsidRDefault="00E37A9D" w:rsidP="00E3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300784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ข้อมูลเพิ่มเติมเกี่ยวกับข้อสมมติ</w:t>
      </w:r>
      <w:r w:rsidRPr="00300784">
        <w:rPr>
          <w:rFonts w:asciiTheme="majorBidi" w:hAnsiTheme="majorBidi" w:cstheme="majorBidi" w:hint="cs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อยู่ในหมายเหตุประกอบงบการเงินดังต่อไปนี้</w:t>
      </w:r>
    </w:p>
    <w:p w:rsidR="00E37A9D" w:rsidRPr="00306BCF" w:rsidRDefault="00E37A9D" w:rsidP="00E37A9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:rsidR="00E37A9D" w:rsidRPr="00300784" w:rsidRDefault="00E37A9D" w:rsidP="00130229">
      <w:pPr>
        <w:pStyle w:val="block"/>
        <w:numPr>
          <w:ilvl w:val="0"/>
          <w:numId w:val="31"/>
        </w:numPr>
        <w:tabs>
          <w:tab w:val="left" w:pos="2520"/>
          <w:tab w:val="left" w:pos="3060"/>
        </w:tabs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</w:rPr>
      </w:pPr>
      <w:r w:rsidRPr="003007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หมายเหตุข้อ </w:t>
      </w:r>
      <w:r w:rsidR="00300784" w:rsidRPr="00300784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300784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  <w:t>การซื้อ</w:t>
      </w:r>
      <w:r w:rsidR="002A4F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</w:t>
      </w:r>
    </w:p>
    <w:p w:rsidR="00E37A9D" w:rsidRPr="00AD1981" w:rsidRDefault="00E37A9D" w:rsidP="00130229">
      <w:pPr>
        <w:pStyle w:val="block"/>
        <w:numPr>
          <w:ilvl w:val="0"/>
          <w:numId w:val="31"/>
        </w:numPr>
        <w:tabs>
          <w:tab w:val="left" w:pos="2520"/>
        </w:tabs>
        <w:spacing w:after="0" w:line="240" w:lineRule="auto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99370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หมายเหตุข้อ </w:t>
      </w:r>
      <w:r w:rsidR="00300784" w:rsidRPr="0099370E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AC58CB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99370E">
        <w:rPr>
          <w:rFonts w:cstheme="minorBidi" w:hint="cs"/>
          <w:sz w:val="30"/>
          <w:szCs w:val="30"/>
          <w:cs/>
          <w:lang w:bidi="th-TH"/>
        </w:rPr>
        <w:tab/>
      </w:r>
      <w:r w:rsidRPr="0099370E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  <w:r w:rsidR="00B110F7">
        <w:rPr>
          <w:rFonts w:ascii="Angsana New" w:hAnsi="Angsana New" w:hint="cs"/>
          <w:b/>
          <w:bCs/>
          <w:sz w:val="28"/>
          <w:szCs w:val="28"/>
          <w:cs/>
          <w:lang w:bidi="th-TH"/>
        </w:rPr>
        <w:t xml:space="preserve"> </w:t>
      </w:r>
      <w:r w:rsidR="00B110F7" w:rsidRPr="00AD1981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</w:p>
    <w:p w:rsidR="00513CE0" w:rsidRPr="00513CE0" w:rsidRDefault="0099370E" w:rsidP="00130229">
      <w:pPr>
        <w:pStyle w:val="block"/>
        <w:numPr>
          <w:ilvl w:val="0"/>
          <w:numId w:val="31"/>
        </w:numPr>
        <w:tabs>
          <w:tab w:val="left" w:pos="2520"/>
        </w:tabs>
        <w:spacing w:after="0" w:line="240" w:lineRule="auto"/>
        <w:ind w:left="900" w:right="-7"/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หมายเหตุข้อ </w:t>
      </w:r>
      <w:r w:rsidR="00AC58CB">
        <w:rPr>
          <w:rFonts w:asciiTheme="majorBidi" w:hAnsiTheme="majorBidi" w:cstheme="majorBidi"/>
          <w:sz w:val="30"/>
          <w:szCs w:val="30"/>
          <w:lang w:val="en-US" w:bidi="th-TH"/>
        </w:rPr>
        <w:t>38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เครื่องมือทางการเงิน</w:t>
      </w:r>
    </w:p>
    <w:p w:rsidR="0099370E" w:rsidRPr="00306BCF" w:rsidRDefault="0099370E" w:rsidP="00513CE0">
      <w:pPr>
        <w:pStyle w:val="block"/>
        <w:tabs>
          <w:tab w:val="left" w:pos="2520"/>
        </w:tabs>
        <w:spacing w:after="0" w:line="240" w:lineRule="auto"/>
        <w:ind w:left="0" w:right="-7"/>
        <w:rPr>
          <w:rFonts w:ascii="Angsana New" w:hAnsi="Angsana New"/>
          <w:b/>
          <w:bCs/>
          <w:sz w:val="16"/>
          <w:szCs w:val="16"/>
        </w:rPr>
      </w:pPr>
      <w:r w:rsidRPr="00306BCF">
        <w:rPr>
          <w:rFonts w:asciiTheme="majorBidi" w:hAnsiTheme="majorBidi" w:cstheme="majorBidi" w:hint="cs"/>
          <w:sz w:val="16"/>
          <w:szCs w:val="16"/>
          <w:cs/>
          <w:lang w:bidi="th-TH"/>
        </w:rPr>
        <w:t xml:space="preserve"> </w:t>
      </w:r>
    </w:p>
    <w:p w:rsidR="001928D0" w:rsidRDefault="001928D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:rsidR="00731749" w:rsidRPr="00306BCF" w:rsidRDefault="00731749" w:rsidP="007317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1928D0" w:rsidRPr="00731749" w:rsidRDefault="00731749" w:rsidP="00192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731749" w:rsidRPr="00306BCF" w:rsidRDefault="00731749" w:rsidP="00192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31749" w:rsidRPr="00731749" w:rsidRDefault="00731749" w:rsidP="00450AE6">
      <w:pPr>
        <w:pStyle w:val="Heading8"/>
        <w:numPr>
          <w:ilvl w:val="1"/>
          <w:numId w:val="23"/>
        </w:numPr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317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73174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7317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731749">
        <w:rPr>
          <w:rFonts w:ascii="Angsana New" w:hAnsi="Angsana New"/>
          <w:sz w:val="30"/>
          <w:szCs w:val="30"/>
          <w:cs/>
        </w:rPr>
        <w:t>เ</w:t>
      </w:r>
      <w:r w:rsidRPr="00731749">
        <w:rPr>
          <w:rFonts w:ascii="Angsana New" w:hAnsi="Angsana New" w:hint="cs"/>
          <w:sz w:val="30"/>
          <w:szCs w:val="30"/>
          <w:cs/>
        </w:rPr>
        <w:t xml:space="preserve">งินของบริษัท และบริษัทย่อย </w:t>
      </w:r>
      <w:r w:rsidRPr="00731749">
        <w:rPr>
          <w:rFonts w:ascii="Angsana New" w:hAnsi="Angsana New"/>
          <w:sz w:val="30"/>
          <w:szCs w:val="30"/>
          <w:cs/>
        </w:rPr>
        <w:t>และ</w:t>
      </w:r>
      <w:r w:rsidRPr="00731749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731749">
        <w:rPr>
          <w:rFonts w:ascii="Angsana New" w:hAnsi="Angsana New"/>
          <w:sz w:val="30"/>
          <w:szCs w:val="30"/>
          <w:cs/>
        </w:rPr>
        <w:t>ร่วมกัน</w:t>
      </w:r>
      <w:r w:rsidR="001242DF">
        <w:rPr>
          <w:rFonts w:ascii="Angsana New" w:hAnsi="Angsana New" w:hint="cs"/>
          <w:sz w:val="30"/>
          <w:szCs w:val="30"/>
          <w:cs/>
        </w:rPr>
        <w:t xml:space="preserve"> (รวมกันเรียกว่า</w:t>
      </w:r>
      <w:r w:rsidR="001242DF">
        <w:rPr>
          <w:rFonts w:ascii="Angsana New" w:hAnsi="Angsana New"/>
          <w:sz w:val="30"/>
          <w:szCs w:val="30"/>
          <w:cs/>
        </w:rPr>
        <w:br/>
      </w:r>
      <w:r w:rsidRPr="00731749">
        <w:rPr>
          <w:rFonts w:ascii="Angsana New" w:hAnsi="Angsana New" w:hint="cs"/>
          <w:sz w:val="30"/>
          <w:szCs w:val="30"/>
        </w:rPr>
        <w:t>“</w:t>
      </w:r>
      <w:r w:rsidRPr="007317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31749">
        <w:rPr>
          <w:rFonts w:ascii="Angsana New" w:hAnsi="Angsana New" w:hint="cs"/>
          <w:sz w:val="30"/>
          <w:szCs w:val="30"/>
        </w:rPr>
        <w:t>”</w:t>
      </w:r>
      <w:r w:rsidRPr="00731749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</w:p>
    <w:p w:rsidR="00130229" w:rsidRPr="00306BCF" w:rsidRDefault="0013022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731749" w:rsidRPr="00731749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31749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="001D1116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Default="00731749" w:rsidP="0073174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</w:t>
      </w:r>
      <w:r w:rsidRPr="00731749">
        <w:rPr>
          <w:rFonts w:ascii="Angsana New" w:hAnsi="Angsana New"/>
          <w:sz w:val="30"/>
          <w:szCs w:val="30"/>
          <w:cs/>
        </w:rPr>
        <w:t>(ตามที่กล่าวไว้ในส่วนของบริษัทย่อย)</w:t>
      </w:r>
      <w:r w:rsidR="00C6098C">
        <w:rPr>
          <w:rFonts w:ascii="Angsana New" w:hAnsi="Angsana New"/>
          <w:sz w:val="30"/>
          <w:szCs w:val="30"/>
          <w:cs/>
        </w:rPr>
        <w:br/>
      </w:r>
      <w:r w:rsidRPr="00731749">
        <w:rPr>
          <w:rFonts w:ascii="Angsana New" w:hAnsi="Angsana New" w:hint="cs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306BCF" w:rsidRPr="00306BCF" w:rsidRDefault="00306BCF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731749" w:rsidRPr="00731749" w:rsidRDefault="00731749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 w:hint="cs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731749" w:rsidRPr="00306BCF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16"/>
          <w:szCs w:val="16"/>
          <w:cs/>
        </w:rPr>
      </w:pPr>
    </w:p>
    <w:p w:rsidR="00731749" w:rsidRPr="00731749" w:rsidRDefault="00731749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 w:hint="cs"/>
          <w:sz w:val="30"/>
          <w:szCs w:val="30"/>
          <w:cs/>
        </w:rPr>
        <w:t xml:space="preserve">ค่าความนิยมถูกวัดมูลค่า ณ </w:t>
      </w:r>
      <w:r w:rsidRPr="00731749">
        <w:rPr>
          <w:rFonts w:ascii="Angsana New" w:hAnsi="Angsana New" w:hint="cs"/>
          <w:sz w:val="30"/>
          <w:szCs w:val="30"/>
          <w:cs/>
        </w:rPr>
        <w:lastRenderedPageBreak/>
        <w:t xml:space="preserve">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731749">
        <w:rPr>
          <w:rFonts w:ascii="Angsana New" w:hAnsi="Angsana New"/>
          <w:sz w:val="30"/>
          <w:szCs w:val="30"/>
          <w:cs/>
        </w:rPr>
        <w:t>(</w:t>
      </w:r>
      <w:r w:rsidRPr="00731749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731749">
        <w:rPr>
          <w:rFonts w:ascii="Angsana New" w:hAnsi="Angsana New"/>
          <w:sz w:val="30"/>
          <w:szCs w:val="30"/>
          <w:cs/>
        </w:rPr>
        <w:t>)</w:t>
      </w:r>
      <w:r w:rsidRPr="00731749">
        <w:rPr>
          <w:rFonts w:ascii="Angsana New" w:hAnsi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</w:t>
      </w:r>
      <w:r w:rsidRPr="00731749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:rsidR="00731749" w:rsidRDefault="00731749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8714E">
        <w:rPr>
          <w:rFonts w:ascii="Angsana New" w:hAnsi="Angsana New" w:hint="cs"/>
          <w:sz w:val="30"/>
          <w:szCs w:val="30"/>
          <w:cs/>
        </w:rPr>
        <w:lastRenderedPageBreak/>
        <w:t>สิ่งตอบแทนที่โอนให้ต้องวัดด้วยมูลค่ายุติธรรมของสินทรัพย์ที่โอน</w:t>
      </w:r>
      <w:r w:rsidR="00D83982">
        <w:rPr>
          <w:rFonts w:ascii="Angsana New" w:hAnsi="Angsana New" w:hint="cs"/>
          <w:sz w:val="30"/>
          <w:szCs w:val="30"/>
          <w:cs/>
        </w:rPr>
        <w:t>ไป</w:t>
      </w:r>
      <w:r w:rsidRPr="0048714E">
        <w:rPr>
          <w:rFonts w:ascii="Angsana New" w:hAnsi="Angsana New"/>
          <w:sz w:val="30"/>
          <w:szCs w:val="30"/>
          <w:cs/>
        </w:rPr>
        <w:t xml:space="preserve"> </w:t>
      </w:r>
      <w:r w:rsidRPr="0048714E">
        <w:rPr>
          <w:rFonts w:ascii="Angsana New" w:hAnsi="Angsana New" w:hint="cs"/>
          <w:sz w:val="30"/>
          <w:szCs w:val="30"/>
          <w:cs/>
        </w:rPr>
        <w:t>หนี้สินที่</w:t>
      </w:r>
      <w:r w:rsidRPr="00E41A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 w:rsidRPr="00E41A7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48714E">
        <w:rPr>
          <w:rFonts w:ascii="Angsana New" w:hAnsi="Angsana New" w:hint="cs"/>
          <w:sz w:val="30"/>
          <w:szCs w:val="30"/>
          <w:cs/>
        </w:rPr>
        <w:t>ทั้งนี้สิ่งตอบแทนที่โอนให้ยังรวมถึง</w:t>
      </w:r>
      <w:r w:rsidRPr="00646949">
        <w:rPr>
          <w:rFonts w:ascii="Angsana New" w:hAnsi="Angsana New" w:hint="cs"/>
          <w:spacing w:val="-4"/>
          <w:sz w:val="30"/>
          <w:szCs w:val="30"/>
          <w:cs/>
        </w:rPr>
        <w:t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</w:t>
      </w:r>
      <w:r w:rsidRPr="0048714E">
        <w:rPr>
          <w:rFonts w:ascii="Angsana New" w:hAnsi="Angsana New" w:hint="cs"/>
          <w:sz w:val="30"/>
          <w:szCs w:val="30"/>
          <w:cs/>
        </w:rPr>
        <w:t>เมื่อรวมธุรกิจ</w:t>
      </w:r>
      <w:r w:rsidRPr="0048714E">
        <w:rPr>
          <w:rFonts w:ascii="Angsana New" w:hAnsi="Angsana New"/>
          <w:sz w:val="30"/>
          <w:szCs w:val="30"/>
          <w:cs/>
        </w:rPr>
        <w:t xml:space="preserve"> </w:t>
      </w:r>
      <w:r w:rsidRPr="0048714E">
        <w:rPr>
          <w:rFonts w:ascii="Angsana New" w:hAnsi="Angsana New" w:hint="cs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</w:t>
      </w:r>
      <w:r w:rsidRPr="00E41A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szCs w:val="30"/>
          <w:cs/>
        </w:rPr>
        <w:t>และผู้ถูกซื้อ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48714E">
        <w:rPr>
          <w:rFonts w:ascii="Angsana New" w:hAnsi="Angsana New" w:hint="cs"/>
          <w:sz w:val="30"/>
          <w:szCs w:val="30"/>
          <w:cs/>
        </w:rPr>
        <w:t>ให้ใช้ราคาที่ต่ำกว่าระหว่าง มูลค่าจากการยกเลิกสัญญา</w:t>
      </w:r>
      <w:r w:rsidR="0058390C"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Pr="0048714E">
        <w:rPr>
          <w:rFonts w:ascii="Angsana New" w:hAnsi="Angsana New" w:hint="cs"/>
          <w:sz w:val="30"/>
          <w:szCs w:val="30"/>
          <w:cs/>
        </w:rPr>
        <w:t xml:space="preserve">และมูลค่าองค์ประกอบนอกตลาดไปหักจากสิ่งตอบแทนที่โอนให้และรับรู้เป็นค่าใช้จ่ายอื่น </w:t>
      </w:r>
    </w:p>
    <w:p w:rsidR="00130229" w:rsidRPr="00306BCF" w:rsidRDefault="00130229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731749" w:rsidRPr="001939E4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 w:hint="cs"/>
          <w:sz w:val="30"/>
          <w:szCs w:val="30"/>
          <w:cs/>
        </w:rPr>
        <w:t xml:space="preserve">หากมีการออกโครงการจ่ายโดยใช้หุ้นเป็นเกณฑ์ </w:t>
      </w:r>
      <w:r w:rsidRPr="001939E4">
        <w:rPr>
          <w:rFonts w:ascii="Angsana New" w:hAnsi="Angsana New"/>
          <w:sz w:val="30"/>
          <w:szCs w:val="30"/>
        </w:rPr>
        <w:t>(</w:t>
      </w:r>
      <w:r w:rsidRPr="001939E4">
        <w:rPr>
          <w:rFonts w:ascii="Angsana New" w:hAnsi="Angsana New" w:hint="cs"/>
          <w:sz w:val="30"/>
          <w:szCs w:val="30"/>
          <w:cs/>
        </w:rPr>
        <w:t>โครงการทดแทน) เพื่อแลกเปลี่ยนกับโครงการที่พนักงานของ</w:t>
      </w:r>
      <w:r w:rsidR="00C6098C" w:rsidRPr="001939E4">
        <w:rPr>
          <w:rFonts w:ascii="Angsana New" w:hAnsi="Angsana New"/>
          <w:sz w:val="30"/>
          <w:szCs w:val="30"/>
          <w:cs/>
        </w:rPr>
        <w:br/>
      </w:r>
      <w:r w:rsidRPr="001939E4">
        <w:rPr>
          <w:rFonts w:ascii="Angsana New" w:hAnsi="Angsana New" w:hint="cs"/>
          <w:sz w:val="30"/>
          <w:szCs w:val="30"/>
          <w:cs/>
        </w:rPr>
        <w:t>ผู้ถูกซื้อถืออยู่ (โครงการผู้ถูกซื้อ) ขึ้นอยู่</w:t>
      </w:r>
      <w:r w:rsidR="00C6098C" w:rsidRPr="001939E4">
        <w:rPr>
          <w:rFonts w:ascii="Angsana New" w:hAnsi="Angsana New" w:hint="cs"/>
          <w:sz w:val="30"/>
          <w:szCs w:val="30"/>
          <w:cs/>
        </w:rPr>
        <w:t>กับต้นทุนบริการในอดีต</w:t>
      </w:r>
      <w:r w:rsidRPr="001939E4">
        <w:rPr>
          <w:rFonts w:ascii="Angsana New" w:hAnsi="Angsana New" w:hint="cs"/>
          <w:sz w:val="30"/>
          <w:szCs w:val="30"/>
          <w:cs/>
        </w:rPr>
        <w:t xml:space="preserve"> ผู้ซื้อต้องวัดส่วน</w:t>
      </w:r>
      <w:r w:rsidRPr="001939E4">
        <w:rPr>
          <w:rFonts w:ascii="Angsana New" w:hAnsi="Angsana New" w:hint="cs"/>
          <w:sz w:val="30"/>
          <w:szCs w:val="30"/>
          <w:cs/>
        </w:rPr>
        <w:lastRenderedPageBreak/>
        <w:t>ของโครงการทดแทนด้วยมูลค่าตามราคาตลาดซึ่งเป็นส่วนหนึ่งของ</w:t>
      </w:r>
      <w:r w:rsidR="00C6098C" w:rsidRPr="001939E4">
        <w:rPr>
          <w:rFonts w:ascii="Angsana New" w:hAnsi="Angsana New" w:hint="cs"/>
          <w:sz w:val="30"/>
          <w:szCs w:val="30"/>
          <w:cs/>
        </w:rPr>
        <w:t xml:space="preserve">สิ่งตอบแทนที่โอน </w:t>
      </w:r>
      <w:r w:rsidRPr="001939E4">
        <w:rPr>
          <w:rFonts w:ascii="Angsana New" w:hAnsi="Angsana New" w:hint="cs"/>
          <w:sz w:val="30"/>
          <w:szCs w:val="30"/>
          <w:cs/>
        </w:rPr>
        <w:t>หากมีข้อกำหนดเกี่ยวกับการทำงานในอนาคต ผลต่างระหว่างมูลค่าซึ่งรวมอยู่ในสิ่งตอบแทนที่โอนไปและราคาตลาดของโครงการทด</w:t>
      </w:r>
      <w:r w:rsidR="0058390C" w:rsidRPr="001939E4">
        <w:rPr>
          <w:rFonts w:ascii="Angsana New" w:hAnsi="Angsana New" w:hint="cs"/>
          <w:sz w:val="30"/>
          <w:szCs w:val="30"/>
          <w:cs/>
        </w:rPr>
        <w:t>แทน</w:t>
      </w:r>
      <w:r w:rsidRPr="001939E4">
        <w:rPr>
          <w:rFonts w:ascii="Angsana New" w:hAnsi="Angsana New" w:hint="cs"/>
          <w:sz w:val="30"/>
          <w:szCs w:val="30"/>
          <w:cs/>
        </w:rPr>
        <w:t>รับรู้เป็นผลตอบแทนพนักงานภายหลังการรวมธุรกิจ</w:t>
      </w:r>
    </w:p>
    <w:p w:rsidR="00731749" w:rsidRPr="00306BCF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16"/>
          <w:szCs w:val="16"/>
        </w:rPr>
      </w:pPr>
    </w:p>
    <w:p w:rsidR="00731749" w:rsidRPr="001939E4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1242DF" w:rsidRPr="001939E4">
        <w:rPr>
          <w:rFonts w:ascii="Angsana New" w:hAnsi="Angsana New"/>
          <w:sz w:val="30"/>
          <w:szCs w:val="30"/>
          <w:cs/>
        </w:rPr>
        <w:br/>
      </w:r>
      <w:r w:rsidRPr="001939E4">
        <w:rPr>
          <w:rFonts w:ascii="Angsana New" w:hAnsi="Angsana New" w:hint="cs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:rsidR="00731749" w:rsidRPr="00306BCF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16"/>
          <w:szCs w:val="16"/>
        </w:rPr>
      </w:pPr>
    </w:p>
    <w:p w:rsidR="00731749" w:rsidRPr="001939E4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A56109" w:rsidRPr="001939E4">
        <w:rPr>
          <w:rFonts w:ascii="Angsana New" w:hAnsi="Angsana New" w:hint="cs"/>
          <w:sz w:val="30"/>
          <w:szCs w:val="30"/>
          <w:cs/>
        </w:rPr>
        <w:t xml:space="preserve"> </w:t>
      </w:r>
      <w:r w:rsidRPr="001939E4">
        <w:rPr>
          <w:rFonts w:ascii="Angsana New" w:hAnsi="Angsana New" w:hint="cs"/>
          <w:sz w:val="30"/>
          <w:szCs w:val="30"/>
          <w:cs/>
        </w:rPr>
        <w:t>ๆ ถือเป็นค่าใช้จ่ายเมื่อเกิดขึ้น</w:t>
      </w:r>
    </w:p>
    <w:p w:rsidR="00731749" w:rsidRPr="00306BCF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16"/>
          <w:szCs w:val="16"/>
        </w:rPr>
      </w:pPr>
    </w:p>
    <w:p w:rsidR="00731749" w:rsidRPr="001939E4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939E4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1242DF" w:rsidRPr="001939E4">
        <w:rPr>
          <w:rFonts w:ascii="Angsana New" w:hAnsi="Angsana New"/>
          <w:sz w:val="30"/>
          <w:szCs w:val="30"/>
          <w:cs/>
        </w:rPr>
        <w:br/>
      </w:r>
      <w:r w:rsidRPr="001939E4">
        <w:rPr>
          <w:rFonts w:ascii="Angsana New" w:hAnsi="Angsana New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</w:t>
      </w:r>
      <w:r w:rsidRPr="001939E4">
        <w:rPr>
          <w:rFonts w:ascii="Angsana New" w:hAnsi="Angsana New"/>
          <w:spacing w:val="-4"/>
          <w:sz w:val="30"/>
          <w:szCs w:val="30"/>
          <w:cs/>
        </w:rPr>
        <w:t>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</w:t>
      </w:r>
      <w:r w:rsidRPr="001939E4">
        <w:rPr>
          <w:rFonts w:ascii="Angsana New" w:hAnsi="Angsana New"/>
          <w:sz w:val="30"/>
          <w:szCs w:val="30"/>
          <w:cs/>
        </w:rPr>
        <w:t xml:space="preserve">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A56109" w:rsidRPr="001939E4">
        <w:rPr>
          <w:rFonts w:ascii="Angsana New" w:hAnsi="Angsana New" w:hint="cs"/>
          <w:sz w:val="30"/>
          <w:szCs w:val="30"/>
          <w:cs/>
        </w:rPr>
        <w:t xml:space="preserve"> </w:t>
      </w:r>
      <w:r w:rsidRPr="001939E4">
        <w:rPr>
          <w:rFonts w:ascii="Angsana New" w:hAnsi="Angsana New"/>
          <w:sz w:val="30"/>
          <w:szCs w:val="30"/>
          <w:cs/>
        </w:rPr>
        <w:t>ๆ ที่เคยรับรู้ไว้ ณ วันที่ซื้อ</w:t>
      </w:r>
    </w:p>
    <w:p w:rsidR="00731749" w:rsidRPr="00306BCF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16"/>
          <w:szCs w:val="16"/>
        </w:rPr>
      </w:pPr>
    </w:p>
    <w:p w:rsidR="00731749" w:rsidRPr="001939E4" w:rsidRDefault="00731749" w:rsidP="00731749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1939E4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1939E4" w:rsidRDefault="00731749" w:rsidP="0073174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1939E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939E4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1939E4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</w:t>
      </w:r>
      <w:r w:rsidR="001939E4">
        <w:rPr>
          <w:rFonts w:ascii="Angsana New" w:hAnsi="Angsana New"/>
          <w:sz w:val="30"/>
          <w:szCs w:val="30"/>
        </w:rPr>
        <w:br/>
      </w:r>
      <w:r w:rsidRPr="001939E4">
        <w:rPr>
          <w:rFonts w:ascii="Angsana New" w:hAnsi="Angsana New" w:hint="cs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1939E4">
        <w:rPr>
          <w:rFonts w:ascii="Angsana New" w:hAnsi="Angsana New" w:hint="cs"/>
          <w:spacing w:val="-2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="00D83982" w:rsidRPr="001939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939E4">
        <w:rPr>
          <w:rFonts w:ascii="Angsana New" w:hAnsi="Angsana New"/>
          <w:spacing w:val="-2"/>
          <w:sz w:val="30"/>
          <w:szCs w:val="30"/>
          <w:cs/>
        </w:rPr>
        <w:t>งบการเงินของบริ</w:t>
      </w:r>
      <w:r w:rsidR="00D83982" w:rsidRPr="001939E4">
        <w:rPr>
          <w:rFonts w:ascii="Angsana New" w:hAnsi="Angsana New"/>
          <w:spacing w:val="-2"/>
          <w:sz w:val="30"/>
          <w:szCs w:val="30"/>
          <w:cs/>
        </w:rPr>
        <w:t>ษัทย่อยได้รวมอยู่ในงบการเงินรวม</w:t>
      </w:r>
      <w:r w:rsidRPr="001939E4">
        <w:rPr>
          <w:rFonts w:ascii="Angsana New" w:hAnsi="Angsana New"/>
          <w:spacing w:val="-2"/>
          <w:sz w:val="30"/>
          <w:szCs w:val="30"/>
          <w:cs/>
        </w:rPr>
        <w:t>นับแต่</w:t>
      </w:r>
      <w:r w:rsidRPr="001939E4">
        <w:rPr>
          <w:rFonts w:ascii="Angsana New" w:hAnsi="Angsana New"/>
          <w:sz w:val="30"/>
          <w:szCs w:val="30"/>
          <w:cs/>
        </w:rPr>
        <w:t>วันที่มีการควบคุมจนถึงวันที่การควบคุมสิ้นสุดลง</w:t>
      </w:r>
      <w:r w:rsidRPr="001939E4">
        <w:rPr>
          <w:rFonts w:ascii="Angsana New" w:hAnsi="Angsana New" w:hint="cs"/>
          <w:sz w:val="30"/>
          <w:szCs w:val="30"/>
          <w:cs/>
        </w:rPr>
        <w:t xml:space="preserve"> 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1939E4" w:rsidRDefault="00731749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939E4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1939E4" w:rsidRDefault="00731749" w:rsidP="00E3058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highlight w:val="cyan"/>
          <w:cs/>
        </w:rPr>
      </w:pPr>
      <w:r w:rsidRPr="001939E4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731749" w:rsidRDefault="00731749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/>
          <w:sz w:val="30"/>
          <w:szCs w:val="30"/>
          <w:cs/>
        </w:rPr>
        <w:lastRenderedPageBreak/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445D51" w:rsidRPr="00306BCF" w:rsidRDefault="00445D51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16"/>
          <w:szCs w:val="16"/>
        </w:rPr>
      </w:pPr>
    </w:p>
    <w:p w:rsidR="00731749" w:rsidRPr="001939E4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1939E4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D83982" w:rsidRDefault="00731749" w:rsidP="0073174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83982">
        <w:rPr>
          <w:rFonts w:ascii="Angsana New" w:hAnsi="Angsana New"/>
          <w:sz w:val="30"/>
          <w:szCs w:val="30"/>
          <w:cs/>
        </w:rPr>
        <w:t>ส่วนได้เสีย</w:t>
      </w:r>
      <w:r w:rsidRPr="00D83982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D83982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D83982" w:rsidRDefault="00731749" w:rsidP="0073174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83982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D8398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83982">
        <w:rPr>
          <w:rFonts w:ascii="Angsana New" w:hAnsi="Angsana New"/>
          <w:sz w:val="30"/>
          <w:szCs w:val="30"/>
          <w:cs/>
        </w:rPr>
        <w:t>มีอิทธิพลอย่าง</w:t>
      </w:r>
      <w:r w:rsidRPr="00D83982">
        <w:rPr>
          <w:rFonts w:ascii="Angsana New" w:hAnsi="Angsana New" w:hint="cs"/>
          <w:sz w:val="30"/>
          <w:szCs w:val="30"/>
          <w:cs/>
        </w:rPr>
        <w:t>มีนัย</w:t>
      </w:r>
      <w:r w:rsidRPr="00D83982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D83982">
        <w:rPr>
          <w:rFonts w:ascii="Angsana New" w:hAnsi="Angsana New" w:hint="cs"/>
          <w:sz w:val="30"/>
          <w:szCs w:val="30"/>
          <w:cs/>
        </w:rPr>
        <w:t>จ</w:t>
      </w:r>
      <w:r w:rsidRPr="00D83982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D83982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D83982">
        <w:rPr>
          <w:rFonts w:ascii="Angsana New" w:hAnsi="Angsana New"/>
          <w:sz w:val="30"/>
          <w:szCs w:val="30"/>
          <w:cs/>
        </w:rPr>
        <w:t>นโยบายดังกล่าว</w:t>
      </w:r>
      <w:r w:rsidR="00D83982">
        <w:rPr>
          <w:rFonts w:ascii="Angsana New" w:hAnsi="Angsana New" w:hint="cs"/>
          <w:sz w:val="30"/>
          <w:szCs w:val="30"/>
          <w:cs/>
        </w:rPr>
        <w:t xml:space="preserve"> 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D83982" w:rsidRDefault="00FF6767" w:rsidP="00731749">
      <w:pPr>
        <w:pStyle w:val="BodyText"/>
        <w:spacing w:after="0"/>
        <w:ind w:left="540"/>
        <w:jc w:val="thaiDistribute"/>
        <w:rPr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ส่วนได้เสียในบริษัทร่วม</w:t>
      </w:r>
      <w:r w:rsidR="00731749" w:rsidRPr="00D83982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731749" w:rsidRPr="00D83982">
        <w:rPr>
          <w:rFonts w:ascii="Angsana New" w:hAnsi="Angsana New" w:hint="cs"/>
          <w:sz w:val="30"/>
          <w:szCs w:val="30"/>
          <w:cs/>
        </w:rPr>
        <w:t>โดย</w:t>
      </w:r>
      <w:r w:rsidR="00731749" w:rsidRPr="00D83982">
        <w:rPr>
          <w:rFonts w:ascii="Angsana New" w:hAnsi="Angsana New"/>
          <w:sz w:val="30"/>
          <w:szCs w:val="30"/>
          <w:cs/>
        </w:rPr>
        <w:t>รับรู้รายการ</w:t>
      </w:r>
      <w:r w:rsidR="00731749" w:rsidRPr="00D83982">
        <w:rPr>
          <w:rFonts w:ascii="Angsana New" w:hAnsi="Angsana New" w:hint="cs"/>
          <w:sz w:val="30"/>
          <w:szCs w:val="30"/>
          <w:cs/>
        </w:rPr>
        <w:t>เมื่อ</w:t>
      </w:r>
      <w:r w:rsidR="00731749" w:rsidRPr="00D83982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</w:t>
      </w:r>
      <w:r w:rsidR="00731749" w:rsidRPr="001939E4">
        <w:rPr>
          <w:rFonts w:ascii="Angsana New" w:hAnsi="Angsana New"/>
          <w:spacing w:val="-4"/>
          <w:sz w:val="30"/>
          <w:szCs w:val="30"/>
          <w:cs/>
        </w:rPr>
        <w:t>การทำรายการ ภายหลังการรับรู้รายการเริ่มแรก</w:t>
      </w:r>
      <w:r w:rsidR="00731749" w:rsidRPr="001939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31749" w:rsidRPr="001939E4">
        <w:rPr>
          <w:rFonts w:ascii="Angsana New" w:hAnsi="Angsana New"/>
          <w:spacing w:val="-4"/>
          <w:sz w:val="30"/>
          <w:szCs w:val="30"/>
          <w:cs/>
        </w:rPr>
        <w:t>ส่วนแบ่งกำไรหรือขาดทุนและกำไร</w:t>
      </w:r>
      <w:r w:rsidR="00731749" w:rsidRPr="001939E4"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="00731749" w:rsidRPr="001939E4">
        <w:rPr>
          <w:rFonts w:ascii="Angsana New" w:hAnsi="Angsana New"/>
          <w:spacing w:val="-4"/>
          <w:sz w:val="30"/>
          <w:szCs w:val="30"/>
          <w:cs/>
        </w:rPr>
        <w:t>เบ็ดเสร็จอื่น</w:t>
      </w:r>
      <w:r w:rsidR="00731749" w:rsidRPr="001939E4">
        <w:rPr>
          <w:rFonts w:ascii="Angsana New" w:hAnsi="Angsana New" w:hint="cs"/>
          <w:spacing w:val="-4"/>
          <w:sz w:val="30"/>
          <w:szCs w:val="30"/>
          <w:cs/>
        </w:rPr>
        <w:t>ของเงินลงทุน</w:t>
      </w:r>
      <w:r w:rsidR="00731749" w:rsidRPr="00D83982">
        <w:rPr>
          <w:rFonts w:ascii="Angsana New" w:hAnsi="Angsana New" w:hint="cs"/>
          <w:sz w:val="30"/>
          <w:szCs w:val="30"/>
          <w:cs/>
        </w:rPr>
        <w:t>ที่บันทึกตามวิธีส่วนได้เสียของกลุ่มบริษัท</w:t>
      </w:r>
      <w:r w:rsidR="00731749" w:rsidRPr="00D83982">
        <w:rPr>
          <w:rFonts w:ascii="Angsana New" w:hAnsi="Angsana New"/>
          <w:sz w:val="30"/>
          <w:szCs w:val="30"/>
          <w:cs/>
        </w:rPr>
        <w:t xml:space="preserve"> </w:t>
      </w:r>
      <w:r w:rsidR="00731749" w:rsidRPr="00D83982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="00731749" w:rsidRPr="00D83982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="00731749" w:rsidRPr="00D8398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31749" w:rsidRPr="00D83982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="001D1116">
        <w:rPr>
          <w:sz w:val="30"/>
          <w:szCs w:val="30"/>
          <w:cs/>
        </w:rPr>
        <w:t xml:space="preserve"> </w:t>
      </w:r>
    </w:p>
    <w:p w:rsidR="00FF6767" w:rsidRPr="00306BCF" w:rsidRDefault="00FF6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16"/>
          <w:szCs w:val="16"/>
          <w:cs/>
        </w:rPr>
      </w:pPr>
    </w:p>
    <w:p w:rsidR="00731749" w:rsidRPr="00D83982" w:rsidRDefault="00731749" w:rsidP="00731749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D83982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306BCF" w:rsidRDefault="00731749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83982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</w:t>
      </w:r>
      <w:r w:rsidR="00AE4B4B">
        <w:rPr>
          <w:rFonts w:ascii="Angsana New" w:hAnsi="Angsana New" w:hint="cs"/>
          <w:sz w:val="30"/>
          <w:szCs w:val="30"/>
          <w:cs/>
        </w:rPr>
        <w:t xml:space="preserve">ได้เสียในกิจการที่ถูกลงทุนนั้น </w:t>
      </w:r>
      <w:r w:rsidRPr="00D83982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D83982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  <w:r w:rsidR="001D1116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 </w:t>
      </w:r>
    </w:p>
    <w:p w:rsidR="00731749" w:rsidRPr="00306BCF" w:rsidRDefault="001D1116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306BCF">
        <w:rPr>
          <w:rFonts w:ascii="Angsana New" w:hAnsi="Angsana New"/>
          <w:b/>
          <w:bCs/>
          <w:color w:val="0000FF"/>
          <w:sz w:val="16"/>
          <w:szCs w:val="16"/>
          <w:cs/>
        </w:rPr>
        <w:t xml:space="preserve"> </w:t>
      </w:r>
    </w:p>
    <w:p w:rsidR="00731749" w:rsidRDefault="00731749" w:rsidP="00E3058F">
      <w:pPr>
        <w:pStyle w:val="Heading8"/>
        <w:numPr>
          <w:ilvl w:val="1"/>
          <w:numId w:val="23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83982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:rsidR="00AE4B4B" w:rsidRPr="00306BCF" w:rsidRDefault="00AE4B4B" w:rsidP="00AE4B4B">
      <w:pPr>
        <w:rPr>
          <w:rFonts w:ascii="Angsana New" w:eastAsia="EucrosiaUPCBold" w:hAnsi="Angsana New"/>
          <w:sz w:val="16"/>
          <w:szCs w:val="16"/>
        </w:rPr>
      </w:pPr>
    </w:p>
    <w:p w:rsidR="00731749" w:rsidRPr="00D83982" w:rsidRDefault="00731749" w:rsidP="00AE4B4B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D83982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BD39DD" w:rsidRDefault="00731749" w:rsidP="00BD3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8398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BD39DD" w:rsidRPr="0066256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="00BD39DD" w:rsidRPr="00662569">
        <w:rPr>
          <w:rFonts w:ascii="Angsana New" w:hAnsi="Angsana New"/>
          <w:sz w:val="30"/>
          <w:szCs w:val="30"/>
          <w:cs/>
        </w:rPr>
        <w:t>กลุ่มบริษัท</w:t>
      </w:r>
      <w:r w:rsidR="00364810">
        <w:rPr>
          <w:rFonts w:ascii="Angsana New" w:hAnsi="Angsana New" w:hint="cs"/>
          <w:sz w:val="30"/>
          <w:szCs w:val="30"/>
          <w:cs/>
        </w:rPr>
        <w:t>และ</w:t>
      </w:r>
      <w:r w:rsidR="008E27E7">
        <w:rPr>
          <w:rFonts w:ascii="Angsana New" w:hAnsi="Angsana New" w:hint="cs"/>
          <w:sz w:val="30"/>
          <w:szCs w:val="30"/>
          <w:cs/>
        </w:rPr>
        <w:t>ของ</w:t>
      </w:r>
      <w:r w:rsidR="00364810">
        <w:rPr>
          <w:rFonts w:ascii="Angsana New" w:hAnsi="Angsana New" w:hint="cs"/>
          <w:sz w:val="30"/>
          <w:szCs w:val="30"/>
          <w:cs/>
        </w:rPr>
        <w:t>บริษัท</w:t>
      </w:r>
      <w:r w:rsidR="00BD39DD" w:rsidRPr="00662569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:rsidR="00AE4B4B" w:rsidRPr="00306BCF" w:rsidRDefault="00AE4B4B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16"/>
          <w:szCs w:val="16"/>
        </w:rPr>
      </w:pPr>
    </w:p>
    <w:p w:rsidR="00731749" w:rsidRPr="00AE4B4B" w:rsidRDefault="00731749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E4B4B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AE4B4B">
        <w:rPr>
          <w:rFonts w:ascii="Angsana New" w:hAnsi="Angsana New" w:hint="cs"/>
          <w:sz w:val="30"/>
          <w:szCs w:val="30"/>
          <w:cs/>
        </w:rPr>
        <w:t>รายงาน</w:t>
      </w:r>
      <w:r w:rsidRPr="00AE4B4B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AE4B4B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AE4B4B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Default="00731749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E4B4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E4B4B">
        <w:rPr>
          <w:rFonts w:ascii="Angsana New" w:hAnsi="Angsana New" w:hint="cs"/>
          <w:sz w:val="30"/>
          <w:szCs w:val="30"/>
          <w:cs/>
        </w:rPr>
        <w:t>ซึ่ง</w:t>
      </w:r>
      <w:r w:rsidRPr="00AE4B4B">
        <w:rPr>
          <w:rFonts w:ascii="Angsana New" w:hAnsi="Angsana New"/>
          <w:sz w:val="30"/>
          <w:szCs w:val="30"/>
          <w:cs/>
        </w:rPr>
        <w:t>บันทึกตามเกณฑ์</w:t>
      </w:r>
      <w:r w:rsidR="00A25005">
        <w:rPr>
          <w:rFonts w:ascii="Angsana New" w:hAnsi="Angsana New"/>
          <w:sz w:val="30"/>
          <w:szCs w:val="30"/>
        </w:rPr>
        <w:br/>
      </w:r>
      <w:r w:rsidRPr="00AE4B4B">
        <w:rPr>
          <w:rFonts w:ascii="Angsana New" w:hAnsi="Angsana New"/>
          <w:sz w:val="30"/>
          <w:szCs w:val="30"/>
          <w:cs/>
        </w:rPr>
        <w:t>ราคาทุนเดิม แปลงค่าเป็น</w:t>
      </w:r>
      <w:r w:rsidRPr="00AE4B4B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AE4B4B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445D51" w:rsidRPr="009E414A" w:rsidRDefault="00445D51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16"/>
          <w:szCs w:val="16"/>
        </w:rPr>
      </w:pPr>
    </w:p>
    <w:p w:rsidR="003E3D8B" w:rsidRDefault="00445D51" w:rsidP="00445D5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731749" w:rsidRPr="00AE4B4B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</w:t>
      </w:r>
      <w:r w:rsidR="00AE4B4B" w:rsidRPr="00AE4B4B">
        <w:rPr>
          <w:rFonts w:ascii="Angsana New" w:hAnsi="Angsana New"/>
          <w:color w:val="000000" w:themeColor="text1"/>
          <w:sz w:val="30"/>
          <w:szCs w:val="30"/>
          <w:cs/>
        </w:rPr>
        <w:t>ป็นกำไรหรือขาดทุนในงวดบัญชีนั้น</w:t>
      </w:r>
    </w:p>
    <w:p w:rsidR="009E414A" w:rsidRPr="009E414A" w:rsidRDefault="009E414A" w:rsidP="00445D5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:rsidR="009E414A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C426EF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</w:t>
      </w:r>
      <w:r w:rsidRPr="002E2783">
        <w:rPr>
          <w:rFonts w:ascii="Angsana New" w:hAnsi="Angsana New"/>
          <w:i/>
          <w:iCs/>
          <w:sz w:val="30"/>
          <w:szCs w:val="30"/>
          <w:cs/>
        </w:rPr>
        <w:t>ต่างประเทศ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:rsidR="009E414A" w:rsidRPr="00306BCF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E414A" w:rsidRPr="002E2783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แ</w:t>
      </w:r>
      <w:r w:rsidRPr="002E2783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/>
          <w:sz w:val="30"/>
          <w:szCs w:val="30"/>
          <w:cs/>
        </w:rPr>
        <w:t>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</w:p>
    <w:p w:rsidR="009E414A" w:rsidRPr="00306BCF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E414A" w:rsidRPr="009E414A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ค่าความนิยมและรายการปรับปรุงมูลค่ายุติธรรมที่เกิดจากการ</w:t>
      </w:r>
      <w:r w:rsidRPr="00C426EF">
        <w:rPr>
          <w:rFonts w:ascii="Angsana New" w:hAnsi="Angsana New"/>
          <w:sz w:val="30"/>
          <w:szCs w:val="30"/>
          <w:cs/>
        </w:rPr>
        <w:t>ซื้อ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Pr="00C426EF">
        <w:rPr>
          <w:rFonts w:ascii="Angsana New" w:hAnsi="Angsana New"/>
          <w:sz w:val="30"/>
          <w:szCs w:val="30"/>
          <w:cs/>
        </w:rPr>
        <w:t>ใน</w:t>
      </w:r>
      <w:r w:rsidRPr="002E2783">
        <w:rPr>
          <w:rFonts w:ascii="Angsana New" w:hAnsi="Angsana New"/>
          <w:sz w:val="30"/>
          <w:szCs w:val="30"/>
          <w:cs/>
        </w:rPr>
        <w:t xml:space="preserve">ต่างประเทศ แปลงค่าเป็นเงินบาทโดยใช้อัตราแลกเปลี่ยน </w:t>
      </w:r>
      <w:r w:rsidRPr="007C0A4C">
        <w:rPr>
          <w:rFonts w:ascii="Angsana New" w:hAnsi="Angsana New"/>
          <w:sz w:val="30"/>
          <w:szCs w:val="30"/>
          <w:cs/>
        </w:rPr>
        <w:t xml:space="preserve">ณ </w:t>
      </w:r>
      <w:r w:rsidRPr="009E414A">
        <w:rPr>
          <w:rFonts w:ascii="Angsana New" w:hAnsi="Angsana New"/>
          <w:sz w:val="30"/>
          <w:szCs w:val="30"/>
          <w:cs/>
        </w:rPr>
        <w:t>วันที่เกิดรายการ</w:t>
      </w:r>
    </w:p>
    <w:p w:rsidR="009E414A" w:rsidRPr="00306BCF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E414A" w:rsidRPr="002E2783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Pr="00C426EF">
        <w:rPr>
          <w:rFonts w:ascii="Angsana New" w:hAnsi="Angsana New"/>
          <w:sz w:val="30"/>
          <w:szCs w:val="30"/>
          <w:cs/>
        </w:rPr>
        <w:t>ต่างประเทศ</w:t>
      </w:r>
      <w:r w:rsidRPr="002E2783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9E414A" w:rsidRPr="00306BCF" w:rsidRDefault="009E414A" w:rsidP="009E414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9E414A" w:rsidRPr="00866987" w:rsidRDefault="009E414A" w:rsidP="009E414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6698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866987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866987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9E414A" w:rsidRPr="00306BCF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E414A" w:rsidRDefault="009E414A" w:rsidP="009E414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866987">
        <w:rPr>
          <w:rFonts w:ascii="Angsana New" w:hAnsi="Angsana New" w:hint="cs"/>
          <w:sz w:val="30"/>
          <w:szCs w:val="30"/>
          <w:cs/>
        </w:rPr>
        <w:t>ะ</w:t>
      </w:r>
      <w:r w:rsidRPr="00866987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866987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866987">
        <w:rPr>
          <w:rFonts w:ascii="Angsana New" w:hAnsi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866987"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 xml:space="preserve">หรือการควบคุมร่วมกัน </w:t>
      </w:r>
      <w:r w:rsidRPr="00866987">
        <w:rPr>
          <w:rFonts w:ascii="Angsana New" w:hAnsi="Angsana New" w:hint="cs"/>
          <w:sz w:val="30"/>
          <w:szCs w:val="30"/>
          <w:cs/>
        </w:rPr>
        <w:t>ผล</w:t>
      </w:r>
      <w:r w:rsidRPr="00866987">
        <w:rPr>
          <w:rFonts w:ascii="Angsana New" w:hAnsi="Angsana New"/>
          <w:sz w:val="30"/>
          <w:szCs w:val="30"/>
          <w:cs/>
        </w:rPr>
        <w:t>สะสม</w:t>
      </w:r>
      <w:r w:rsidRPr="00866987">
        <w:rPr>
          <w:rFonts w:ascii="Angsana New" w:hAnsi="Angsana New" w:hint="cs"/>
          <w:sz w:val="30"/>
          <w:szCs w:val="30"/>
          <w:cs/>
        </w:rPr>
        <w:t>ของ</w:t>
      </w:r>
      <w:r w:rsidRPr="0086698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866987">
        <w:rPr>
          <w:rFonts w:ascii="Angsana New" w:hAnsi="Angsana New" w:hint="cs"/>
          <w:sz w:val="30"/>
          <w:szCs w:val="30"/>
          <w:cs/>
        </w:rPr>
        <w:t>ถูก</w:t>
      </w:r>
      <w:r w:rsidRPr="00866987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866987">
        <w:rPr>
          <w:rFonts w:ascii="Angsana New" w:hAnsi="Angsana New" w:hint="cs"/>
          <w:sz w:val="30"/>
          <w:szCs w:val="30"/>
          <w:cs/>
        </w:rPr>
        <w:t>โดย</w:t>
      </w:r>
      <w:r w:rsidRPr="00866987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866987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866987">
        <w:rPr>
          <w:rFonts w:ascii="Angsana New" w:hAnsi="Angsana New"/>
          <w:sz w:val="30"/>
          <w:szCs w:val="30"/>
          <w:cs/>
        </w:rPr>
        <w:t>แต่</w:t>
      </w:r>
      <w:r w:rsidRPr="00866987">
        <w:rPr>
          <w:rFonts w:ascii="Angsana New" w:hAnsi="Angsana New" w:hint="cs"/>
          <w:sz w:val="30"/>
          <w:szCs w:val="30"/>
          <w:cs/>
        </w:rPr>
        <w:t>ยังคงมี</w:t>
      </w:r>
      <w:r w:rsidRPr="00866987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866987">
        <w:rPr>
          <w:rFonts w:ascii="Angsana New" w:hAnsi="Angsana New" w:hint="cs"/>
          <w:sz w:val="30"/>
          <w:szCs w:val="30"/>
          <w:cs/>
        </w:rPr>
        <w:t>ผลสะสม</w:t>
      </w:r>
      <w:r w:rsidRPr="00866987">
        <w:rPr>
          <w:rFonts w:ascii="Angsana New" w:hAnsi="Angsana New"/>
          <w:sz w:val="30"/>
          <w:szCs w:val="30"/>
          <w:cs/>
        </w:rPr>
        <w:t>ต้อง</w:t>
      </w:r>
      <w:r w:rsidRPr="00866987">
        <w:rPr>
          <w:rFonts w:ascii="Angsana New" w:hAnsi="Angsana New" w:hint="cs"/>
          <w:sz w:val="30"/>
          <w:szCs w:val="30"/>
          <w:cs/>
        </w:rPr>
        <w:t>ถูก</w:t>
      </w:r>
      <w:r w:rsidRPr="00866987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866987">
        <w:rPr>
          <w:rFonts w:ascii="Angsana New" w:hAnsi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306BCF" w:rsidRPr="00306BCF" w:rsidRDefault="00306BCF" w:rsidP="009E414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414A" w:rsidRDefault="009E414A" w:rsidP="009E414A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866987">
        <w:rPr>
          <w:rFonts w:ascii="Angsana New" w:hAnsi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</w:t>
      </w:r>
      <w:r w:rsidRPr="00896690">
        <w:rPr>
          <w:rFonts w:ascii="Angsana New" w:hAnsi="Angsana New" w:hint="cs"/>
          <w:sz w:val="30"/>
          <w:szCs w:val="30"/>
          <w:cs/>
        </w:rPr>
        <w:t>นกว่ามีการจำหน่ายเงินลงทุนนั้นออกไป</w:t>
      </w:r>
    </w:p>
    <w:p w:rsidR="00E3058F" w:rsidRDefault="00E3058F" w:rsidP="00445D5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:rsidR="00306BCF" w:rsidRDefault="00306BCF" w:rsidP="00445D5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:rsidR="00306BCF" w:rsidRDefault="00306BCF" w:rsidP="00445D5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:rsidR="00306BCF" w:rsidRPr="00306BCF" w:rsidRDefault="00306BCF" w:rsidP="00445D5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:rsidR="006B7C8E" w:rsidRDefault="006B7C8E" w:rsidP="00450AE6">
      <w:pPr>
        <w:pStyle w:val="Heading8"/>
        <w:numPr>
          <w:ilvl w:val="1"/>
          <w:numId w:val="23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การป้องกันความเสี่ยง</w:t>
      </w:r>
    </w:p>
    <w:p w:rsidR="00952688" w:rsidRPr="00306BCF" w:rsidRDefault="00952688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6B7C8E" w:rsidRPr="00B65E6E" w:rsidRDefault="005C3E4A" w:rsidP="006B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6B7C8E" w:rsidRPr="00B65E6E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การป้องกันความเสี่ยงจากอัตราดอกเบี้ย</w:t>
      </w:r>
    </w:p>
    <w:p w:rsidR="006B7C8E" w:rsidRPr="00306BCF" w:rsidRDefault="006B7C8E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B7C8E" w:rsidRDefault="006B7C8E" w:rsidP="006B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ผลต่างที่เกิดจากสัญญาแลกเปลี่ยนอัตราดอกเบี้ยรับรู้และบันทึกโดยปรับปรุงกับดอกเบี้ยจ่ายของเงินกู้ยืมที่ได้รับการป้องกันความเสี่ยงนั้น ในกรณีของสัญญา</w:t>
      </w:r>
      <w:r w:rsidRPr="008F07A2">
        <w:rPr>
          <w:rFonts w:ascii="Angsana New" w:hAnsi="Angsana New" w:hint="cs"/>
          <w:sz w:val="30"/>
          <w:szCs w:val="30"/>
          <w:cs/>
        </w:rPr>
        <w:t>ซื้อขาย</w:t>
      </w:r>
      <w:r w:rsidRPr="002E2783">
        <w:rPr>
          <w:rFonts w:ascii="Angsana New" w:hAnsi="Angsana New"/>
          <w:sz w:val="30"/>
          <w:szCs w:val="30"/>
          <w:cs/>
        </w:rPr>
        <w:t>อัตราดอกเบี้ยล่วงหน้า จำนวนเงินที่ได</w:t>
      </w:r>
      <w:r>
        <w:rPr>
          <w:rFonts w:ascii="Angsana New" w:hAnsi="Angsana New"/>
          <w:sz w:val="30"/>
          <w:szCs w:val="30"/>
          <w:cs/>
        </w:rPr>
        <w:t>้รับหรือจ่ายเมื่อชำระด้วยเงินส</w:t>
      </w:r>
      <w:r>
        <w:rPr>
          <w:rFonts w:ascii="Angsana New" w:hAnsi="Angsana New" w:hint="cs"/>
          <w:sz w:val="30"/>
          <w:szCs w:val="30"/>
          <w:cs/>
        </w:rPr>
        <w:t xml:space="preserve">ด </w:t>
      </w:r>
      <w:r w:rsidRPr="002E2783">
        <w:rPr>
          <w:rFonts w:ascii="Angsana New" w:hAnsi="Angsana New"/>
          <w:sz w:val="30"/>
          <w:szCs w:val="30"/>
          <w:cs/>
        </w:rPr>
        <w:t>ซึ่งเป็นกำไรหรือขาดทุนจะถูกบันทึกรอไว้ในบัญชีและรับรู้ตลอดช่วงอายุของสินทรัพย์หรือหนี้สินที่เป็น</w:t>
      </w:r>
      <w:r w:rsidR="005223C1">
        <w:rPr>
          <w:rFonts w:ascii="Angsana New" w:hAnsi="Angsana New"/>
          <w:sz w:val="30"/>
          <w:szCs w:val="30"/>
          <w:cs/>
        </w:rPr>
        <w:br/>
      </w:r>
      <w:r w:rsidRPr="002E2783">
        <w:rPr>
          <w:rFonts w:ascii="Angsana New" w:hAnsi="Angsana New"/>
          <w:sz w:val="30"/>
          <w:szCs w:val="30"/>
          <w:cs/>
        </w:rPr>
        <w:t>ตัวเงินโดยการปรับปรุงกับดอกเบี้ยรับหรือดอกเบี้ยจ่าย ในกรณีของสัญญาซื้อ</w:t>
      </w:r>
      <w:r w:rsidRPr="008F07A2">
        <w:rPr>
          <w:rFonts w:ascii="Angsana New" w:hAnsi="Angsana New" w:hint="cs"/>
          <w:sz w:val="30"/>
          <w:szCs w:val="30"/>
          <w:cs/>
        </w:rPr>
        <w:t>อัตรา</w:t>
      </w:r>
      <w:r w:rsidRPr="002E2783">
        <w:rPr>
          <w:rFonts w:ascii="Angsana New" w:hAnsi="Angsana New"/>
          <w:sz w:val="30"/>
          <w:szCs w:val="30"/>
          <w:cs/>
        </w:rPr>
        <w:t xml:space="preserve">ดอกเบี้ยชนิดสามารถเลือกใช้สิทธิ </w:t>
      </w:r>
      <w:r w:rsidRPr="005223C1">
        <w:rPr>
          <w:rFonts w:ascii="Angsana New" w:hAnsi="Angsana New"/>
          <w:spacing w:val="-2"/>
          <w:sz w:val="30"/>
          <w:szCs w:val="30"/>
          <w:cs/>
        </w:rPr>
        <w:t>ค่าธรรมเนียมหรือส่วนลดตามสัญญาจะรวมเป็น</w:t>
      </w:r>
      <w:r w:rsidRPr="005223C1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5223C1">
        <w:rPr>
          <w:rFonts w:ascii="Angsana New" w:hAnsi="Angsana New"/>
          <w:spacing w:val="-2"/>
          <w:sz w:val="30"/>
          <w:szCs w:val="30"/>
          <w:cs/>
        </w:rPr>
        <w:t>อื่นหรือหนี้</w:t>
      </w:r>
      <w:r w:rsidRPr="005223C1">
        <w:rPr>
          <w:rFonts w:ascii="Angsana New" w:hAnsi="Angsana New" w:hint="cs"/>
          <w:spacing w:val="-2"/>
          <w:sz w:val="30"/>
          <w:szCs w:val="30"/>
          <w:cs/>
        </w:rPr>
        <w:t>สิน</w:t>
      </w:r>
      <w:r w:rsidRPr="005223C1">
        <w:rPr>
          <w:rFonts w:ascii="Angsana New" w:hAnsi="Angsana New"/>
          <w:spacing w:val="-2"/>
          <w:sz w:val="30"/>
          <w:szCs w:val="30"/>
          <w:cs/>
        </w:rPr>
        <w:t>อื่นในงบแสดงฐานะการเงิน</w:t>
      </w:r>
      <w:r w:rsidR="005223C1" w:rsidRPr="005223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23C1">
        <w:rPr>
          <w:rFonts w:ascii="Angsana New" w:hAnsi="Angsana New"/>
          <w:spacing w:val="-2"/>
          <w:sz w:val="30"/>
          <w:szCs w:val="30"/>
          <w:cs/>
        </w:rPr>
        <w:t>และจะตัดบัญชี</w:t>
      </w:r>
      <w:r w:rsidRPr="002E2783">
        <w:rPr>
          <w:rFonts w:ascii="Angsana New" w:hAnsi="Angsana New"/>
          <w:sz w:val="30"/>
          <w:szCs w:val="30"/>
          <w:cs/>
        </w:rPr>
        <w:t>เป็นดอกเบี้ยรับหรือดอกเบี้ยจ่ายตลอดอายุของสัญญา</w:t>
      </w:r>
    </w:p>
    <w:p w:rsidR="009E414A" w:rsidRPr="00306BCF" w:rsidRDefault="009E414A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31749" w:rsidRPr="00300784" w:rsidRDefault="00731749" w:rsidP="00450AE6">
      <w:pPr>
        <w:pStyle w:val="Heading8"/>
        <w:numPr>
          <w:ilvl w:val="1"/>
          <w:numId w:val="23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007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731749" w:rsidRPr="00306BCF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E3D8B">
        <w:rPr>
          <w:rFonts w:ascii="Angsana New" w:hAnsi="Angsana New"/>
          <w:sz w:val="30"/>
          <w:szCs w:val="30"/>
        </w:rPr>
        <w:tab/>
      </w:r>
      <w:r w:rsidRPr="003E3D8B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  <w:r w:rsidRPr="003E3D8B">
        <w:rPr>
          <w:rFonts w:ascii="Angsana New" w:hAnsi="Angsana New" w:hint="cs"/>
          <w:spacing w:val="-2"/>
          <w:sz w:val="30"/>
          <w:szCs w:val="30"/>
          <w:cs/>
        </w:rPr>
        <w:t>ในงบกระแสเงินสด</w:t>
      </w:r>
      <w:r w:rsidRPr="003E3D8B">
        <w:rPr>
          <w:rFonts w:ascii="Angsana New" w:hAnsi="Angsana New"/>
          <w:spacing w:val="-2"/>
          <w:sz w:val="30"/>
          <w:szCs w:val="30"/>
          <w:cs/>
        </w:rPr>
        <w:t>ประกอบด้วย ยอดเงินสด ยอดเงินฝากธนาคารประเภทเผื่อเรียก</w:t>
      </w:r>
      <w:r w:rsidRPr="003E3D8B">
        <w:rPr>
          <w:rFonts w:ascii="Angsana New" w:hAnsi="Angsana New"/>
          <w:sz w:val="30"/>
          <w:szCs w:val="30"/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3E3D8B">
        <w:rPr>
          <w:rFonts w:ascii="Angsana New" w:hAnsi="Angsana New" w:hint="cs"/>
          <w:sz w:val="30"/>
          <w:szCs w:val="30"/>
          <w:cs/>
        </w:rPr>
        <w:t>ส่วนหนึ่งของ</w:t>
      </w:r>
      <w:r w:rsidRPr="003E3D8B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:rsidR="00731749" w:rsidRPr="00306BCF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  <w:cs/>
        </w:rPr>
      </w:pPr>
    </w:p>
    <w:p w:rsidR="00731749" w:rsidRPr="003E3D8B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3D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="00853858" w:rsidRPr="003E3D8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หมุนเวียน</w:t>
      </w:r>
      <w:r w:rsidRPr="003E3D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:rsidR="00731749" w:rsidRPr="00306BCF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:rsidR="00731749" w:rsidRPr="003E3D8B" w:rsidRDefault="00731749" w:rsidP="004F5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  <w:r w:rsidRPr="003E3D8B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53858" w:rsidRPr="003E3D8B">
        <w:rPr>
          <w:rFonts w:ascii="Angsana New" w:hAnsi="Angsana New" w:hint="cs"/>
          <w:sz w:val="30"/>
          <w:szCs w:val="30"/>
          <w:cs/>
        </w:rPr>
        <w:t>หมุนเวียน</w:t>
      </w:r>
      <w:r w:rsidRPr="003E3D8B">
        <w:rPr>
          <w:rFonts w:ascii="Angsana New" w:hAnsi="Angsana New"/>
          <w:sz w:val="30"/>
          <w:szCs w:val="30"/>
          <w:cs/>
        </w:rPr>
        <w:t>อื่นแสดงในราคาตามใบแจ้งหนี้หัก</w:t>
      </w:r>
      <w:r w:rsidR="004F51B8">
        <w:rPr>
          <w:rFonts w:ascii="Angsana New" w:hAnsi="Angsana New" w:hint="cs"/>
          <w:sz w:val="30"/>
          <w:szCs w:val="30"/>
          <w:cs/>
        </w:rPr>
        <w:t>ด้วย</w:t>
      </w:r>
      <w:r w:rsidRPr="003E3D8B">
        <w:rPr>
          <w:rFonts w:ascii="Angsana New" w:hAnsi="Angsana New"/>
          <w:sz w:val="30"/>
          <w:szCs w:val="30"/>
          <w:cs/>
        </w:rPr>
        <w:t>ค่าเผื่อหนี้สงสัยจะสูญ</w:t>
      </w:r>
    </w:p>
    <w:p w:rsidR="00731749" w:rsidRPr="00306BCF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  <w:cs/>
        </w:rPr>
      </w:pPr>
    </w:p>
    <w:p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E3D8B">
        <w:rPr>
          <w:rFonts w:ascii="Angsana New" w:hAnsi="Angsana New"/>
          <w:sz w:val="30"/>
          <w:szCs w:val="30"/>
        </w:rPr>
        <w:tab/>
      </w:r>
      <w:r w:rsidRPr="003E3D8B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</w:t>
      </w:r>
      <w:r w:rsidR="00294FF3" w:rsidRPr="003E3D8B">
        <w:rPr>
          <w:rFonts w:ascii="Angsana New" w:hAnsi="Angsana New"/>
          <w:sz w:val="30"/>
          <w:szCs w:val="30"/>
          <w:cs/>
        </w:rPr>
        <w:t>ารชำระหนี้</w:t>
      </w:r>
      <w:r w:rsidR="00294FF3" w:rsidRPr="003E3D8B">
        <w:rPr>
          <w:rFonts w:ascii="Angsana New" w:hAnsi="Angsana New"/>
          <w:sz w:val="30"/>
          <w:szCs w:val="30"/>
        </w:rPr>
        <w:br/>
      </w:r>
      <w:r w:rsidR="00294FF3" w:rsidRPr="003E3D8B">
        <w:rPr>
          <w:rFonts w:ascii="Angsana New" w:hAnsi="Angsana New"/>
          <w:sz w:val="30"/>
          <w:szCs w:val="30"/>
          <w:cs/>
        </w:rPr>
        <w:t xml:space="preserve">ในอนาคตของลูกค้า </w:t>
      </w:r>
      <w:r w:rsidRPr="003E3D8B">
        <w:rPr>
          <w:rFonts w:ascii="Angsana New" w:hAnsi="Angsana New"/>
          <w:sz w:val="30"/>
          <w:szCs w:val="30"/>
          <w:cs/>
        </w:rPr>
        <w:t>ลูกหนี้จะถูกตัดจำหน่าย</w:t>
      </w:r>
      <w:r w:rsidRPr="003E3D8B">
        <w:rPr>
          <w:rFonts w:ascii="Angsana New" w:hAnsi="Angsana New" w:hint="cs"/>
          <w:sz w:val="30"/>
          <w:szCs w:val="30"/>
          <w:cs/>
        </w:rPr>
        <w:t>จาก</w:t>
      </w:r>
      <w:r w:rsidRPr="003E3D8B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:rsidR="00E3058F" w:rsidRPr="00306BCF" w:rsidRDefault="00E3058F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:rsidR="00526D61" w:rsidRPr="009E414A" w:rsidRDefault="00526D61" w:rsidP="009E414A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E414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ลูกหนี้ตามสัญญาเช่าการเงิน</w:t>
      </w:r>
    </w:p>
    <w:p w:rsidR="00526D61" w:rsidRPr="00306BCF" w:rsidRDefault="00526D61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:rsidR="00526D61" w:rsidRDefault="00526D61" w:rsidP="00526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26D61">
        <w:rPr>
          <w:rFonts w:ascii="Angsana New" w:hAnsi="Angsana New" w:hint="cs"/>
          <w:sz w:val="30"/>
          <w:szCs w:val="30"/>
          <w:cs/>
        </w:rPr>
        <w:t>ลูกหนี้ตามสัญญาเช่าการเงินแสดงมูลค่า</w:t>
      </w:r>
      <w:r>
        <w:rPr>
          <w:rFonts w:ascii="Angsana New" w:hAnsi="Angsana New" w:hint="cs"/>
          <w:sz w:val="30"/>
          <w:szCs w:val="30"/>
          <w:cs/>
        </w:rPr>
        <w:t>ยอดคงค้</w:t>
      </w:r>
      <w:r w:rsidRPr="00526D61">
        <w:rPr>
          <w:rFonts w:ascii="Angsana New" w:hAnsi="Angsana New" w:hint="cs"/>
          <w:sz w:val="30"/>
          <w:szCs w:val="30"/>
          <w:cs/>
        </w:rPr>
        <w:t>างสุทธิจากดอกเบี</w:t>
      </w:r>
      <w:r>
        <w:rPr>
          <w:rFonts w:ascii="Angsana New" w:hAnsi="Angsana New" w:hint="cs"/>
          <w:sz w:val="30"/>
          <w:szCs w:val="30"/>
          <w:cs/>
        </w:rPr>
        <w:t>้ยที่ยังไม่ถือเป็นรายได้หักค่าเ</w:t>
      </w:r>
      <w:r w:rsidRPr="00526D61">
        <w:rPr>
          <w:rFonts w:ascii="Angsana New" w:hAnsi="Angsana New" w:hint="cs"/>
          <w:sz w:val="30"/>
          <w:szCs w:val="30"/>
          <w:cs/>
        </w:rPr>
        <w:t>ผื่อหนี้สงสัยจะสูญ</w:t>
      </w:r>
    </w:p>
    <w:p w:rsidR="00526D61" w:rsidRPr="00306BCF" w:rsidRDefault="00526D61" w:rsidP="00526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:rsidR="00526D61" w:rsidRPr="00DD1F27" w:rsidRDefault="00526D61" w:rsidP="00526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บริษัทได้ทำสัญญาขายเครื่องจักรและเช่ากลับคืนซึ่งเข้าลักษณะเป็นสัญญาเช่าทางการเงิน ส่วนเกินจากราคาขายที่สูงกว่า</w:t>
      </w:r>
      <w:r w:rsidRPr="00DD1F27">
        <w:rPr>
          <w:rFonts w:ascii="Angsana New" w:hAnsi="Angsana New" w:hint="cs"/>
          <w:sz w:val="30"/>
          <w:szCs w:val="30"/>
          <w:cs/>
        </w:rPr>
        <w:t>ราคาตามบัญชีของสินทรัพย์ไม่ได้ถูกรับรู้เป็นรายได้โดยทันที แต่บริษัทบันทึกรับรู้เป็นรา</w:t>
      </w:r>
      <w:r w:rsidR="000E5418" w:rsidRPr="00DD1F27">
        <w:rPr>
          <w:rFonts w:ascii="Angsana New" w:hAnsi="Angsana New" w:hint="cs"/>
          <w:sz w:val="30"/>
          <w:szCs w:val="30"/>
          <w:cs/>
        </w:rPr>
        <w:t>ย</w:t>
      </w:r>
      <w:r w:rsidRPr="00DD1F27">
        <w:rPr>
          <w:rFonts w:ascii="Angsana New" w:hAnsi="Angsana New" w:hint="cs"/>
          <w:sz w:val="30"/>
          <w:szCs w:val="30"/>
          <w:cs/>
        </w:rPr>
        <w:t>การรอตัดบัญชีซึ่งแสดงสุทธิภายใต้ที่ดิน อาคารและอุปกรณ์ และทยอยตัดส่วนเกินดังกล่าวจากค่าเสื่อมราคาในกำไรหรือขาดทุนตลอดอายุของสัญญาเช่า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526D61" w:rsidRPr="00DD1F27" w:rsidRDefault="00526D61" w:rsidP="000E5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D1F27">
        <w:rPr>
          <w:rFonts w:ascii="Angsana New" w:hAnsi="Angsana New" w:hint="cs"/>
          <w:spacing w:val="4"/>
          <w:sz w:val="30"/>
          <w:szCs w:val="30"/>
          <w:cs/>
        </w:rPr>
        <w:lastRenderedPageBreak/>
        <w:t>บริษัทบันทึกสัญญาเช่า</w:t>
      </w:r>
      <w:r w:rsidR="008F19C2" w:rsidRPr="00DD1F27">
        <w:rPr>
          <w:rFonts w:ascii="Angsana New" w:hAnsi="Angsana New" w:hint="cs"/>
          <w:spacing w:val="4"/>
          <w:sz w:val="30"/>
          <w:szCs w:val="30"/>
          <w:cs/>
        </w:rPr>
        <w:t>ทางการเงินเป็นสินทรัพย์และหนี้สินในงบแสดงฐานะการเงินรวมด้วยจำนวนเท่ากับ</w:t>
      </w:r>
      <w:r w:rsidR="008F19C2" w:rsidRPr="00DD1F27">
        <w:rPr>
          <w:rFonts w:ascii="Angsana New" w:hAnsi="Angsana New" w:hint="cs"/>
          <w:spacing w:val="2"/>
          <w:sz w:val="30"/>
          <w:szCs w:val="30"/>
          <w:cs/>
        </w:rPr>
        <w:t>มูลค่ายุติธรรมของสินทรัพย์ที่เช่า ณ วันเริ่มต้นของสัญญาเช่า หรือมูลค่าปัจจุบันของจำนวนเงินขั้นต่ำที่ต้องจ่าย</w:t>
      </w:r>
      <w:r w:rsidR="008F19C2" w:rsidRPr="00DD1F27">
        <w:rPr>
          <w:rFonts w:ascii="Angsana New" w:hAnsi="Angsana New" w:hint="cs"/>
          <w:sz w:val="30"/>
          <w:szCs w:val="30"/>
          <w:cs/>
        </w:rPr>
        <w:t>ตามสัญญาเช่าแล้วแต่จำนวนใดจะต่ำกว่า ค่าเช่าที่จ่ายชำระจะปันส่วนเป็นส่วนของค่าใช้จ่ายทางการเงินและส่วนที่ไปลดเงินต้น ค่าใช้จ่ายทางการเงินจะปันส่วนไปสู่งวดต่าง</w:t>
      </w:r>
      <w:r w:rsidR="00AC58CB">
        <w:rPr>
          <w:rFonts w:ascii="Angsana New" w:hAnsi="Angsana New"/>
          <w:sz w:val="30"/>
          <w:szCs w:val="30"/>
        </w:rPr>
        <w:t xml:space="preserve"> </w:t>
      </w:r>
      <w:r w:rsidR="008F19C2" w:rsidRPr="00DD1F27">
        <w:rPr>
          <w:rFonts w:ascii="Angsana New" w:hAnsi="Angsana New" w:hint="cs"/>
          <w:sz w:val="30"/>
          <w:szCs w:val="30"/>
          <w:cs/>
        </w:rPr>
        <w:t>ๆ ตลอดอายุสัญญาเช่า เพื่อให้อัตราดอกเบี้ยเมื่อเทียบกับยอดหนี้ที่คงเหลืออยู่ในแต่ละงวดมีอัตราคงที่</w:t>
      </w:r>
    </w:p>
    <w:p w:rsidR="008F19C2" w:rsidRPr="00306BCF" w:rsidRDefault="008F19C2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8F19C2" w:rsidRPr="00DD1F27" w:rsidRDefault="00D806E7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D1F27">
        <w:rPr>
          <w:rFonts w:ascii="Angsana New" w:hAnsi="Angsana New" w:hint="cs"/>
          <w:spacing w:val="8"/>
          <w:sz w:val="30"/>
          <w:szCs w:val="30"/>
          <w:cs/>
        </w:rPr>
        <w:t>บริษัทประเมินข้อตกลงซึ่งไม่ได้มีรูปแบบของสัญญาเช่าตามกฎหมาย</w:t>
      </w:r>
      <w:r w:rsidR="00AD1981" w:rsidRPr="00DD1F27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DD1F27">
        <w:rPr>
          <w:rFonts w:ascii="Angsana New" w:hAnsi="Angsana New" w:hint="cs"/>
          <w:spacing w:val="8"/>
          <w:sz w:val="30"/>
          <w:szCs w:val="30"/>
          <w:cs/>
        </w:rPr>
        <w:t>แต่มีการให้สิทธิในการใช้สินทรัพย์ตามระยะเวลาที่กำหนด</w:t>
      </w:r>
      <w:r w:rsidR="00AD1981" w:rsidRPr="00DD1F27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DD1F27">
        <w:rPr>
          <w:rFonts w:ascii="Angsana New" w:hAnsi="Angsana New" w:hint="cs"/>
          <w:spacing w:val="8"/>
          <w:sz w:val="30"/>
          <w:szCs w:val="30"/>
          <w:cs/>
        </w:rPr>
        <w:t>สินทรัพย์ดังกล่าวมีลักษณะเฉพาะเจาะจงและมีการให้ผลตอบแทนในลักษณะของ</w:t>
      </w:r>
      <w:r w:rsidRPr="00DD1F27">
        <w:rPr>
          <w:rFonts w:ascii="Angsana New" w:hAnsi="Angsana New" w:hint="cs"/>
          <w:sz w:val="30"/>
          <w:szCs w:val="30"/>
          <w:cs/>
        </w:rPr>
        <w:t>การจ่ายคืนครั้งเดียวหรือหลายครั้ง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:rsidR="00D806E7" w:rsidRPr="00306BCF" w:rsidRDefault="00D806E7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731749" w:rsidRPr="003E3D8B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3D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731749" w:rsidRDefault="00731749" w:rsidP="00EC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</w:rPr>
      </w:pPr>
      <w:r w:rsidRPr="003E3D8B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EC19D2">
        <w:rPr>
          <w:rFonts w:ascii="Angsana New" w:hAnsi="Angsana New"/>
          <w:sz w:val="30"/>
          <w:szCs w:val="30"/>
        </w:rPr>
        <w:t xml:space="preserve"> </w:t>
      </w:r>
    </w:p>
    <w:p w:rsidR="00E02BC6" w:rsidRPr="00306BCF" w:rsidRDefault="00E02BC6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20"/>
          <w:szCs w:val="20"/>
        </w:rPr>
      </w:pPr>
    </w:p>
    <w:p w:rsidR="00731749" w:rsidRPr="003E3D8B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3E3D8B">
        <w:rPr>
          <w:rFonts w:ascii="Angsana New" w:hAnsi="Angsana New"/>
          <w:sz w:val="30"/>
          <w:szCs w:val="30"/>
        </w:rPr>
        <w:tab/>
      </w:r>
      <w:r w:rsidR="00EC19D2">
        <w:rPr>
          <w:rFonts w:ascii="Angsana New" w:hAnsi="Angsana New" w:hint="cs"/>
          <w:sz w:val="30"/>
          <w:szCs w:val="30"/>
          <w:cs/>
        </w:rPr>
        <w:t xml:space="preserve">ราคาทุนของรถยนต์คำนวณโดยใช้วิธีเฉพาะเจาะจง </w:t>
      </w:r>
      <w:r w:rsidRPr="003E3D8B">
        <w:rPr>
          <w:rFonts w:ascii="Angsana New" w:hAnsi="Angsana New"/>
          <w:sz w:val="30"/>
          <w:szCs w:val="30"/>
          <w:cs/>
        </w:rPr>
        <w:t>ต้นทุนของสินค้า</w:t>
      </w:r>
      <w:r w:rsidR="00EC19D2">
        <w:rPr>
          <w:rFonts w:ascii="Angsana New" w:hAnsi="Angsana New" w:hint="cs"/>
          <w:sz w:val="30"/>
          <w:szCs w:val="30"/>
          <w:cs/>
        </w:rPr>
        <w:t>คงเหลืออื่น</w:t>
      </w:r>
      <w:r w:rsidRPr="003E3D8B">
        <w:rPr>
          <w:rFonts w:ascii="Angsana New" w:hAnsi="Angsana New"/>
          <w:sz w:val="30"/>
          <w:szCs w:val="30"/>
          <w:cs/>
        </w:rPr>
        <w:t>คำนวณโดยใช้วิธีเข้าก่อนออกก่อน ต้นทุนสินค้าประกอบด้วย</w:t>
      </w:r>
      <w:r w:rsidRPr="003E3D8B">
        <w:rPr>
          <w:rFonts w:ascii="Angsana New" w:hAnsi="Angsana New" w:hint="cs"/>
          <w:sz w:val="30"/>
          <w:szCs w:val="30"/>
          <w:cs/>
        </w:rPr>
        <w:t>ราคา</w:t>
      </w:r>
      <w:r w:rsidRPr="003E3D8B">
        <w:rPr>
          <w:rFonts w:ascii="Angsana New" w:hAnsi="Angsana New"/>
          <w:sz w:val="30"/>
          <w:szCs w:val="30"/>
          <w:cs/>
        </w:rPr>
        <w:t>ทุนที่ซื้อ</w:t>
      </w:r>
      <w:r w:rsidRPr="003E3D8B">
        <w:rPr>
          <w:rFonts w:ascii="Angsana New" w:hAnsi="Angsana New" w:hint="cs"/>
          <w:sz w:val="30"/>
          <w:szCs w:val="30"/>
          <w:cs/>
        </w:rPr>
        <w:t xml:space="preserve"> </w:t>
      </w:r>
      <w:r w:rsidRPr="003E3D8B">
        <w:rPr>
          <w:rFonts w:ascii="Angsana New" w:hAnsi="Angsana New"/>
          <w:sz w:val="30"/>
          <w:szCs w:val="30"/>
          <w:cs/>
        </w:rPr>
        <w:t>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</w:t>
      </w:r>
      <w:r w:rsidRPr="003E3D8B">
        <w:rPr>
          <w:rFonts w:ascii="Angsana New" w:hAnsi="Angsana New" w:hint="cs"/>
          <w:sz w:val="30"/>
          <w:szCs w:val="30"/>
          <w:cs/>
        </w:rPr>
        <w:t xml:space="preserve"> ต้นทุนสินค้า</w:t>
      </w:r>
      <w:r w:rsidRPr="003E3D8B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3E3D8B">
        <w:rPr>
          <w:rFonts w:ascii="Angsana New" w:hAnsi="Angsana New" w:hint="cs"/>
          <w:sz w:val="30"/>
          <w:szCs w:val="30"/>
          <w:cs/>
        </w:rPr>
        <w:t xml:space="preserve"> </w:t>
      </w:r>
    </w:p>
    <w:p w:rsidR="009920F6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  <w:r w:rsidRPr="00306BCF">
        <w:rPr>
          <w:rFonts w:ascii="Angsana New" w:hAnsi="Angsana New"/>
          <w:sz w:val="20"/>
          <w:szCs w:val="20"/>
        </w:rPr>
        <w:tab/>
      </w:r>
    </w:p>
    <w:p w:rsidR="00360C3A" w:rsidRDefault="00731749" w:rsidP="0099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3E3D8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3E3D8B">
        <w:rPr>
          <w:rFonts w:ascii="Angsana New" w:hAnsi="Angsana New" w:hint="cs"/>
          <w:sz w:val="30"/>
          <w:szCs w:val="30"/>
          <w:cs/>
        </w:rPr>
        <w:t>โดยประมาณ</w:t>
      </w:r>
      <w:r w:rsidR="00294FF3" w:rsidRPr="003E3D8B">
        <w:rPr>
          <w:rFonts w:ascii="Angsana New" w:hAnsi="Angsana New"/>
          <w:sz w:val="30"/>
          <w:szCs w:val="30"/>
          <w:cs/>
        </w:rPr>
        <w:t>ในการขาย</w:t>
      </w:r>
    </w:p>
    <w:p w:rsidR="00306BCF" w:rsidRPr="00306BCF" w:rsidRDefault="00306BCF" w:rsidP="0099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24"/>
          <w:szCs w:val="24"/>
        </w:rPr>
      </w:pP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731749" w:rsidRPr="009E414A" w:rsidRDefault="00731749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9E414A">
        <w:rPr>
          <w:rFonts w:ascii="Angsana New" w:hAnsi="Angsana New" w:hint="cs"/>
          <w:i/>
          <w:iCs/>
          <w:sz w:val="30"/>
          <w:szCs w:val="30"/>
          <w:cs/>
        </w:rPr>
        <w:t>เงินลงทุนใน</w:t>
      </w:r>
      <w:r w:rsidRPr="009E414A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  <w:r w:rsidR="00595847" w:rsidRPr="009E414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9E414A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731749" w:rsidRPr="009E414A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414A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95847" w:rsidRPr="009E414A">
        <w:rPr>
          <w:rFonts w:ascii="Angsana New" w:hAnsi="Angsana New" w:hint="cs"/>
          <w:sz w:val="30"/>
          <w:szCs w:val="30"/>
          <w:cs/>
        </w:rPr>
        <w:t>และ</w:t>
      </w:r>
      <w:r w:rsidRPr="009E414A">
        <w:rPr>
          <w:rFonts w:ascii="Angsana New" w:hAnsi="Angsana New"/>
          <w:sz w:val="30"/>
          <w:szCs w:val="30"/>
          <w:cs/>
        </w:rPr>
        <w:t>บริษัทย่อย ในงบการเงินเฉพาะ</w:t>
      </w:r>
      <w:r w:rsidRPr="009E414A">
        <w:rPr>
          <w:rFonts w:ascii="Angsana New" w:hAnsi="Angsana New" w:hint="cs"/>
          <w:sz w:val="30"/>
          <w:szCs w:val="30"/>
          <w:cs/>
        </w:rPr>
        <w:t>กิจการของ</w:t>
      </w:r>
      <w:r w:rsidRPr="009E414A">
        <w:rPr>
          <w:rFonts w:ascii="Angsana New" w:hAnsi="Angsana New"/>
          <w:sz w:val="30"/>
          <w:szCs w:val="30"/>
          <w:cs/>
        </w:rPr>
        <w:t>บริษัท บันทึกบัญชีโดยใช้วิธีราคาทุน</w:t>
      </w:r>
      <w:r w:rsidR="005E1132" w:rsidRPr="009E414A">
        <w:rPr>
          <w:rFonts w:ascii="Angsana New" w:hAnsi="Angsana New"/>
          <w:sz w:val="30"/>
          <w:szCs w:val="30"/>
          <w:cs/>
        </w:rPr>
        <w:br/>
      </w:r>
      <w:r w:rsidRPr="009E414A">
        <w:rPr>
          <w:rFonts w:ascii="Angsana New" w:hAnsi="Angsana New" w:hint="cs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CC1BDA" w:rsidRPr="00306BCF" w:rsidRDefault="00CC1BDA" w:rsidP="0064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4C77EE" w:rsidRDefault="004C77EE" w:rsidP="002A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414A">
        <w:rPr>
          <w:rFonts w:ascii="Angsana New" w:hAnsi="Angsana New" w:hint="cs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</w:t>
      </w:r>
      <w:r w:rsidR="00DD1F27" w:rsidRPr="009E414A">
        <w:rPr>
          <w:rFonts w:ascii="Angsana New" w:hAnsi="Angsana New" w:hint="cs"/>
          <w:sz w:val="30"/>
          <w:szCs w:val="30"/>
          <w:cs/>
        </w:rPr>
        <w:t>ด้วย</w:t>
      </w:r>
      <w:r w:rsidRPr="009E414A">
        <w:rPr>
          <w:rFonts w:ascii="Angsana New" w:hAnsi="Angsana New" w:hint="cs"/>
          <w:sz w:val="30"/>
          <w:szCs w:val="30"/>
          <w:cs/>
        </w:rPr>
        <w:t>ผลขาดทุนจากการด้อยค่าสะสม</w:t>
      </w:r>
    </w:p>
    <w:p w:rsidR="00306BCF" w:rsidRPr="00306BCF" w:rsidRDefault="00306BCF" w:rsidP="002A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31749" w:rsidRPr="009E414A" w:rsidRDefault="00731749" w:rsidP="004C7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9E414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731749" w:rsidRPr="00306BCF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731749" w:rsidRPr="009E414A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414A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</w:t>
      </w:r>
      <w:r w:rsidRPr="009E414A">
        <w:rPr>
          <w:rFonts w:ascii="Angsana New" w:hAnsi="Angsana New" w:hint="cs"/>
          <w:sz w:val="30"/>
          <w:szCs w:val="30"/>
          <w:cs/>
        </w:rPr>
        <w:t>สะสม</w:t>
      </w:r>
      <w:r w:rsidRPr="009E414A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Pr="009E414A">
        <w:rPr>
          <w:rFonts w:ascii="Angsana New" w:hAnsi="Angsana New" w:hint="cs"/>
          <w:sz w:val="30"/>
          <w:szCs w:val="30"/>
          <w:cs/>
        </w:rPr>
        <w:t>หรือ</w:t>
      </w:r>
      <w:r w:rsidRPr="009E414A">
        <w:rPr>
          <w:rFonts w:ascii="Angsana New" w:hAnsi="Angsana New"/>
          <w:sz w:val="30"/>
          <w:szCs w:val="30"/>
          <w:cs/>
        </w:rPr>
        <w:t>ขาดทุน</w:t>
      </w: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9E414A" w:rsidRDefault="00731749" w:rsidP="00595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414A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9E414A">
        <w:rPr>
          <w:rFonts w:ascii="Angsana New" w:hAnsi="Angsana New"/>
          <w:sz w:val="30"/>
          <w:szCs w:val="30"/>
          <w:cs/>
        </w:rPr>
        <w:t>ได้แ</w:t>
      </w:r>
      <w:r w:rsidRPr="009E414A">
        <w:rPr>
          <w:rFonts w:ascii="Angsana New" w:hAnsi="Angsana New" w:hint="cs"/>
          <w:sz w:val="30"/>
          <w:szCs w:val="30"/>
          <w:cs/>
        </w:rPr>
        <w:t>ก่อสังหาริม</w:t>
      </w:r>
      <w:r w:rsidRPr="009E414A">
        <w:rPr>
          <w:rFonts w:ascii="Angsana New" w:hAnsi="Angsana New"/>
          <w:sz w:val="30"/>
          <w:szCs w:val="30"/>
          <w:cs/>
        </w:rPr>
        <w:t>ทรัพย์</w:t>
      </w:r>
      <w:r w:rsidRPr="009E414A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Pr="009E414A">
        <w:rPr>
          <w:rFonts w:ascii="Angsana New" w:hAnsi="Angsana New"/>
          <w:sz w:val="30"/>
          <w:szCs w:val="30"/>
          <w:cs/>
        </w:rPr>
        <w:t>จากมู</w:t>
      </w:r>
      <w:r w:rsidRPr="009E414A">
        <w:rPr>
          <w:rFonts w:ascii="Angsana New" w:hAnsi="Angsana New" w:hint="cs"/>
          <w:sz w:val="30"/>
          <w:szCs w:val="30"/>
          <w:cs/>
        </w:rPr>
        <w:t>ล</w:t>
      </w:r>
      <w:r w:rsidRPr="009E414A">
        <w:rPr>
          <w:rFonts w:ascii="Angsana New" w:hAnsi="Angsana New"/>
          <w:sz w:val="30"/>
          <w:szCs w:val="30"/>
          <w:cs/>
        </w:rPr>
        <w:t>ค่าที่</w:t>
      </w:r>
      <w:r w:rsidRPr="00294FF3">
        <w:rPr>
          <w:rFonts w:ascii="Angsana New" w:hAnsi="Angsana New"/>
          <w:sz w:val="30"/>
          <w:szCs w:val="30"/>
          <w:cs/>
        </w:rPr>
        <w:t>เพิ่มขึ้น</w:t>
      </w:r>
      <w:r w:rsidR="00595847">
        <w:rPr>
          <w:rFonts w:ascii="Angsana New" w:hAnsi="Angsana New" w:hint="cs"/>
          <w:sz w:val="30"/>
          <w:szCs w:val="30"/>
          <w:cs/>
        </w:rPr>
        <w:t xml:space="preserve">หรือทั้งสองอย่าง </w:t>
      </w:r>
      <w:r w:rsidRPr="00294FF3">
        <w:rPr>
          <w:rFonts w:ascii="Angsana New" w:hAnsi="Angsana New" w:hint="cs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</w:t>
      </w:r>
      <w:r w:rsidRPr="009E414A">
        <w:rPr>
          <w:rFonts w:ascii="Angsana New" w:hAnsi="Angsana New" w:hint="cs"/>
          <w:sz w:val="30"/>
          <w:szCs w:val="30"/>
          <w:cs/>
        </w:rPr>
        <w:t xml:space="preserve">หรือใช้ในการบริหารงาน  </w:t>
      </w:r>
    </w:p>
    <w:p w:rsidR="00CF62F6" w:rsidRPr="00A56B75" w:rsidRDefault="00CF62F6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31749" w:rsidRPr="009E414A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  <w:r w:rsidRPr="009E414A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9E414A">
        <w:rPr>
          <w:rFonts w:ascii="Angsana New" w:hAnsi="Angsana New"/>
          <w:sz w:val="30"/>
          <w:szCs w:val="30"/>
          <w:cs/>
        </w:rPr>
        <w:t>วัดมูลค่าด้วยราคาทุนหัก</w:t>
      </w:r>
      <w:r w:rsidR="0004160A" w:rsidRPr="009E414A">
        <w:rPr>
          <w:rFonts w:ascii="Angsana New" w:hAnsi="Angsana New" w:hint="cs"/>
          <w:sz w:val="30"/>
          <w:szCs w:val="30"/>
          <w:cs/>
        </w:rPr>
        <w:t>ด้วย</w:t>
      </w:r>
      <w:r w:rsidRPr="009E414A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04160A" w:rsidRPr="009E414A">
        <w:rPr>
          <w:rFonts w:ascii="Angsana New" w:hAnsi="Angsana New" w:hint="cs"/>
          <w:sz w:val="30"/>
          <w:szCs w:val="30"/>
          <w:cs/>
        </w:rPr>
        <w:t>ผล</w:t>
      </w:r>
      <w:r w:rsidRPr="009E414A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2A6AE3" w:rsidRPr="009E414A">
        <w:rPr>
          <w:rFonts w:ascii="Angsana New" w:hAnsi="Angsana New" w:hint="cs"/>
          <w:sz w:val="30"/>
          <w:szCs w:val="30"/>
          <w:cs/>
        </w:rPr>
        <w:t>สะสม</w:t>
      </w:r>
      <w:r w:rsidRPr="009E414A">
        <w:rPr>
          <w:rFonts w:ascii="Angsana New" w:hAnsi="Angsana New"/>
          <w:sz w:val="16"/>
          <w:szCs w:val="16"/>
          <w:cs/>
        </w:rPr>
        <w:t xml:space="preserve">  </w:t>
      </w:r>
    </w:p>
    <w:p w:rsidR="005E1132" w:rsidRPr="00A56B75" w:rsidRDefault="005E1132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31749" w:rsidRDefault="00731749" w:rsidP="005E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414A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294FF3">
        <w:rPr>
          <w:rFonts w:ascii="Angsana New" w:hAnsi="Angsana New" w:hint="cs"/>
          <w:sz w:val="30"/>
          <w:szCs w:val="30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9E414A" w:rsidRPr="00A56B75" w:rsidRDefault="009E414A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ซึ่งคำนวณโดยวิธีเส้นตรงตามอายุการให้ประโยชน์โด</w:t>
      </w:r>
      <w:r w:rsidR="00092FFB">
        <w:rPr>
          <w:rFonts w:ascii="Angsana New" w:hAnsi="Angsana New"/>
          <w:sz w:val="30"/>
          <w:szCs w:val="30"/>
          <w:cs/>
        </w:rPr>
        <w:t xml:space="preserve">ยประมาณของสินทรัพย์แต่ละรายการ </w:t>
      </w:r>
      <w:r w:rsidRPr="00294FF3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31749" w:rsidRPr="00294FF3" w:rsidTr="00D83982">
        <w:tc>
          <w:tcPr>
            <w:tcW w:w="5390" w:type="dxa"/>
            <w:shd w:val="clear" w:color="auto" w:fill="auto"/>
            <w:vAlign w:val="bottom"/>
          </w:tcPr>
          <w:p w:rsidR="00731749" w:rsidRPr="00294FF3" w:rsidRDefault="006223B6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A75199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:rsidR="00731749" w:rsidRPr="00294FF3" w:rsidRDefault="00092FFB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731749" w:rsidRPr="00294FF3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94F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5223C1" w:rsidRPr="00A56B75" w:rsidRDefault="005223C1" w:rsidP="00A56B75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i/>
          <w:iCs/>
          <w:sz w:val="16"/>
          <w:szCs w:val="16"/>
          <w:cs/>
          <w:lang w:val="th-TH"/>
        </w:rPr>
      </w:pPr>
    </w:p>
    <w:p w:rsidR="00EC3649" w:rsidRPr="00EC3649" w:rsidRDefault="00EC3649" w:rsidP="00EC3649">
      <w:pPr>
        <w:pStyle w:val="Heading8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EC364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กลุ่มบริษัทและบริษัทไม่คิดค่าเสื่อมราคาสำหรับที่ดิน</w:t>
      </w:r>
    </w:p>
    <w:p w:rsidR="00EC3649" w:rsidRPr="00A56B75" w:rsidRDefault="00EC36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9E414A" w:rsidRDefault="00731749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E414A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731749" w:rsidRPr="00A56B75" w:rsidRDefault="00CF62F6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  <w:r w:rsidRPr="00A56B75">
        <w:rPr>
          <w:rFonts w:ascii="Angsana New" w:hAnsi="Angsana New" w:hint="cs"/>
          <w:sz w:val="16"/>
          <w:szCs w:val="16"/>
          <w:cs/>
        </w:rPr>
        <w:t xml:space="preserve"> </w:t>
      </w: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Pr="00294FF3">
        <w:rPr>
          <w:rFonts w:ascii="Angsana New" w:hAnsi="Angsana New"/>
          <w:sz w:val="30"/>
          <w:szCs w:val="30"/>
          <w:cs/>
        </w:rPr>
        <w:t>วัดมูลค่า</w:t>
      </w:r>
      <w:r w:rsidRPr="00294FF3">
        <w:rPr>
          <w:rFonts w:ascii="Angsana New" w:hAnsi="Angsana New" w:hint="cs"/>
          <w:sz w:val="30"/>
          <w:szCs w:val="30"/>
          <w:cs/>
        </w:rPr>
        <w:t>ด้วยราคาทุนหัก</w:t>
      </w:r>
      <w:r w:rsidR="00EC3649">
        <w:rPr>
          <w:rFonts w:ascii="Angsana New" w:hAnsi="Angsana New" w:hint="cs"/>
          <w:sz w:val="30"/>
          <w:szCs w:val="30"/>
          <w:cs/>
        </w:rPr>
        <w:t>ด้วย</w:t>
      </w:r>
      <w:r w:rsidRPr="00294FF3">
        <w:rPr>
          <w:rFonts w:ascii="Angsana New" w:hAnsi="Angsana New" w:hint="cs"/>
          <w:sz w:val="30"/>
          <w:szCs w:val="30"/>
          <w:cs/>
        </w:rPr>
        <w:t>ค่าเสื่อมราคาสะสมและ</w:t>
      </w:r>
      <w:r w:rsidR="00EC3649">
        <w:rPr>
          <w:rFonts w:ascii="Angsana New" w:hAnsi="Angsana New" w:hint="cs"/>
          <w:sz w:val="30"/>
          <w:szCs w:val="30"/>
          <w:cs/>
        </w:rPr>
        <w:t>ผล</w:t>
      </w:r>
      <w:r w:rsidRPr="00294FF3">
        <w:rPr>
          <w:rFonts w:ascii="Angsana New" w:hAnsi="Angsana New" w:hint="cs"/>
          <w:sz w:val="30"/>
          <w:szCs w:val="30"/>
          <w:cs/>
        </w:rPr>
        <w:t>ขาดทุนจากการด้อย</w:t>
      </w:r>
      <w:r w:rsidR="005E1132">
        <w:rPr>
          <w:rFonts w:ascii="Angsana New" w:hAnsi="Angsana New" w:hint="cs"/>
          <w:sz w:val="30"/>
          <w:szCs w:val="30"/>
          <w:cs/>
        </w:rPr>
        <w:t>ค่า</w:t>
      </w:r>
      <w:r w:rsidR="0034079C">
        <w:rPr>
          <w:rFonts w:ascii="Angsana New" w:hAnsi="Angsana New" w:hint="cs"/>
          <w:sz w:val="30"/>
          <w:szCs w:val="30"/>
          <w:cs/>
        </w:rPr>
        <w:t>สะสม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94FF3">
        <w:rPr>
          <w:rFonts w:ascii="Angsana New" w:hAnsi="Angsana New"/>
          <w:sz w:val="30"/>
          <w:szCs w:val="30"/>
          <w:cs/>
        </w:rPr>
        <w:t>ราคาทุน</w:t>
      </w:r>
      <w:r w:rsidRPr="00294FF3">
        <w:rPr>
          <w:rFonts w:ascii="Angsana New" w:hAnsi="Angsana New" w:hint="cs"/>
          <w:sz w:val="30"/>
          <w:szCs w:val="30"/>
          <w:cs/>
        </w:rPr>
        <w:t>รวมถึง</w:t>
      </w:r>
      <w:r w:rsidRPr="00294FF3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294FF3">
        <w:rPr>
          <w:rFonts w:ascii="Angsana New" w:hAnsi="Angsana New" w:hint="cs"/>
          <w:sz w:val="30"/>
          <w:szCs w:val="30"/>
          <w:cs/>
        </w:rPr>
        <w:t>ได้มาของ</w:t>
      </w:r>
      <w:r w:rsidRPr="00294FF3">
        <w:rPr>
          <w:rFonts w:ascii="Angsana New" w:hAnsi="Angsana New"/>
          <w:sz w:val="30"/>
          <w:szCs w:val="30"/>
          <w:cs/>
        </w:rPr>
        <w:t>สินทรัพย์</w:t>
      </w:r>
      <w:r w:rsidRPr="00294FF3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แ</w:t>
      </w:r>
      <w:r w:rsidR="00595847">
        <w:rPr>
          <w:rFonts w:ascii="Angsana New" w:hAnsi="Angsana New" w:hint="cs"/>
          <w:sz w:val="30"/>
          <w:szCs w:val="30"/>
          <w:cs/>
        </w:rPr>
        <w:t>รงงานทางตรง และต้นทุนทางตรงอื่น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 xml:space="preserve"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294FF3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การขนย้าย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294FF3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294FF3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</w:t>
      </w:r>
      <w:r w:rsidRPr="00294FF3">
        <w:rPr>
          <w:rFonts w:ascii="Angsana New" w:hAnsi="Angsana New" w:hint="cs"/>
          <w:sz w:val="30"/>
          <w:szCs w:val="30"/>
          <w:cs/>
        </w:rPr>
        <w:t>ลิขสิทธิ์</w:t>
      </w:r>
      <w:r w:rsidRPr="00294FF3">
        <w:rPr>
          <w:rFonts w:ascii="Angsana New" w:hAnsi="Angsana New"/>
          <w:sz w:val="30"/>
          <w:szCs w:val="30"/>
          <w:cs/>
        </w:rPr>
        <w:t>ซอฟต์แวร์นั้นให้ถือว่า</w:t>
      </w:r>
      <w:r w:rsidRPr="00294FF3">
        <w:rPr>
          <w:rFonts w:ascii="Angsana New" w:hAnsi="Angsana New" w:hint="cs"/>
          <w:sz w:val="30"/>
          <w:szCs w:val="30"/>
          <w:cs/>
        </w:rPr>
        <w:t xml:space="preserve"> ลิขสิ</w:t>
      </w:r>
      <w:r w:rsidRPr="00294FF3">
        <w:rPr>
          <w:rFonts w:ascii="Angsana New" w:hAnsi="Angsana New"/>
          <w:sz w:val="30"/>
          <w:szCs w:val="30"/>
          <w:cs/>
        </w:rPr>
        <w:t>ทธิ์ซอฟต์แวร์ดังกล่าวเป็นส่วนหนึ่งของอ</w:t>
      </w:r>
      <w:r w:rsidRPr="00294FF3">
        <w:rPr>
          <w:rFonts w:ascii="Angsana New" w:hAnsi="Angsana New" w:hint="cs"/>
          <w:sz w:val="30"/>
          <w:szCs w:val="30"/>
          <w:cs/>
        </w:rPr>
        <w:t>ุปกรณ์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="001D1116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</w:t>
      </w:r>
      <w:r w:rsidRPr="00294FF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294FF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294FF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  <w:r w:rsidR="001D1116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94FF3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</w:t>
      </w:r>
      <w:r w:rsidR="00983A8F">
        <w:rPr>
          <w:rFonts w:ascii="Angsana New" w:hAnsi="Angsana New" w:cs="Angsana New" w:hint="cs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294FF3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คือผลต่างระหว่างสิ่งตอบแทนสุทธิที่ได้รับจากการจำหน่ายกับมูลค่าตามบัญชีของที่ดิน อาค</w:t>
      </w:r>
      <w:r w:rsidR="00983A8F">
        <w:rPr>
          <w:rFonts w:ascii="Angsana New" w:hAnsi="Angsana New" w:cs="Angsana New" w:hint="cs"/>
          <w:color w:val="auto"/>
          <w:sz w:val="30"/>
          <w:szCs w:val="30"/>
          <w:cs/>
        </w:rPr>
        <w:t>าร</w:t>
      </w:r>
      <w:r w:rsidRPr="00294FF3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โดย</w:t>
      </w:r>
      <w:r w:rsidRPr="00294FF3">
        <w:rPr>
          <w:rFonts w:ascii="Angsana New" w:hAnsi="Angsana New" w:cs="Angsana New"/>
          <w:color w:val="auto"/>
          <w:sz w:val="30"/>
          <w:szCs w:val="30"/>
          <w:cs/>
        </w:rPr>
        <w:t>รับรู้ในกำไรหรือขาดทุน</w:t>
      </w:r>
      <w:r w:rsidRPr="00294FF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:rsidR="00731749" w:rsidRPr="0064173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8"/>
          <w:szCs w:val="8"/>
          <w:cs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การเช่าซึ่ง</w:t>
      </w:r>
      <w:r w:rsidR="00414CD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95847">
        <w:rPr>
          <w:rFonts w:ascii="Angsana New" w:hAnsi="Angsana New"/>
          <w:sz w:val="30"/>
          <w:szCs w:val="30"/>
          <w:cs/>
        </w:rPr>
        <w:t>บริษัท</w:t>
      </w:r>
      <w:r w:rsidRPr="00294FF3">
        <w:rPr>
          <w:rFonts w:ascii="Angsana New" w:hAnsi="Angsana New"/>
          <w:sz w:val="30"/>
          <w:szCs w:val="30"/>
          <w:cs/>
        </w:rPr>
        <w:t>ได้รับส่วนใหญ่ของความเสี่ยงและผลตอบแทนจากการครอบครองทรัพย์สินที่เช่านั้น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 xml:space="preserve">ๆ ให้จัดประเภทเป็นสัญญาเช่าการเงิน </w:t>
      </w:r>
      <w:r w:rsidRPr="00294FF3">
        <w:rPr>
          <w:rFonts w:ascii="Angsana New" w:hAnsi="Angsana New" w:hint="cs"/>
          <w:sz w:val="30"/>
          <w:szCs w:val="30"/>
          <w:cs/>
        </w:rPr>
        <w:t>ส่วน</w:t>
      </w:r>
      <w:r w:rsidRPr="00294FF3">
        <w:rPr>
          <w:rFonts w:ascii="Angsana New" w:hAnsi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294FF3">
        <w:rPr>
          <w:rFonts w:ascii="Angsana New" w:hAnsi="Angsana New" w:hint="cs"/>
          <w:sz w:val="30"/>
          <w:szCs w:val="30"/>
          <w:cs/>
        </w:rPr>
        <w:t>มูลค่า</w:t>
      </w:r>
      <w:r w:rsidRPr="00294FF3">
        <w:rPr>
          <w:rFonts w:ascii="Angsana New" w:hAnsi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</w:t>
      </w:r>
      <w:r w:rsidR="00595847">
        <w:rPr>
          <w:rFonts w:ascii="Angsana New" w:hAnsi="Angsana New"/>
          <w:sz w:val="30"/>
          <w:szCs w:val="30"/>
          <w:cs/>
        </w:rPr>
        <w:t>ญญาเช่าแล้วแต่จำนวนใดจะ</w:t>
      </w:r>
      <w:r w:rsidR="005E1132">
        <w:rPr>
          <w:rFonts w:ascii="Angsana New" w:hAnsi="Angsana New"/>
          <w:sz w:val="30"/>
          <w:szCs w:val="30"/>
          <w:cs/>
        </w:rPr>
        <w:br/>
      </w:r>
      <w:r w:rsidR="00595847" w:rsidRPr="005E1132">
        <w:rPr>
          <w:rFonts w:ascii="Angsana New" w:hAnsi="Angsana New"/>
          <w:spacing w:val="-2"/>
          <w:sz w:val="30"/>
          <w:szCs w:val="30"/>
          <w:cs/>
        </w:rPr>
        <w:t>ต่ำกว่า</w:t>
      </w:r>
      <w:r w:rsidR="00595847" w:rsidRPr="005E113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E1132">
        <w:rPr>
          <w:rFonts w:ascii="Angsana New" w:hAnsi="Angsana New"/>
          <w:spacing w:val="-2"/>
          <w:sz w:val="30"/>
          <w:szCs w:val="30"/>
          <w:cs/>
        </w:rPr>
        <w:t>หักด้วยค่าเสื่อ</w:t>
      </w:r>
      <w:r w:rsidR="00595847" w:rsidRPr="005E1132">
        <w:rPr>
          <w:rFonts w:ascii="Angsana New" w:hAnsi="Angsana New"/>
          <w:spacing w:val="-2"/>
          <w:sz w:val="30"/>
          <w:szCs w:val="30"/>
          <w:cs/>
        </w:rPr>
        <w:t>มราคาสะสมและ</w:t>
      </w:r>
      <w:r w:rsidR="0034079C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="00595847" w:rsidRPr="005E1132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</w:t>
      </w:r>
      <w:r w:rsidR="0034079C">
        <w:rPr>
          <w:rFonts w:ascii="Angsana New" w:hAnsi="Angsana New" w:hint="cs"/>
          <w:spacing w:val="-2"/>
          <w:sz w:val="30"/>
          <w:szCs w:val="30"/>
          <w:cs/>
        </w:rPr>
        <w:t>สะสม</w:t>
      </w:r>
      <w:r w:rsidRPr="005E1132">
        <w:rPr>
          <w:rFonts w:ascii="Angsana New" w:hAnsi="Angsana New"/>
          <w:spacing w:val="-2"/>
          <w:sz w:val="30"/>
          <w:szCs w:val="30"/>
          <w:cs/>
        </w:rPr>
        <w:t xml:space="preserve"> ค่าเช่าที่ชำระจะแยกเป็นส่วนที่เป็นค่าใช้จ่ายทางการเงิน</w:t>
      </w:r>
      <w:r w:rsidRPr="00294FF3">
        <w:rPr>
          <w:rFonts w:ascii="Angsana New" w:hAnsi="Angsana New"/>
          <w:sz w:val="30"/>
          <w:szCs w:val="30"/>
          <w:cs/>
        </w:rPr>
        <w:t xml:space="preserve"> และส่วนที่จะหักจากหนี้ตามสัญญา </w:t>
      </w:r>
      <w:r w:rsidRPr="00294FF3"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294FF3">
        <w:rPr>
          <w:rFonts w:ascii="Angsana New" w:hAnsi="Angsana New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</w:t>
      </w:r>
    </w:p>
    <w:p w:rsidR="009E414A" w:rsidRPr="00A56B75" w:rsidRDefault="009E414A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14"/>
          <w:szCs w:val="14"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:rsidR="00731749" w:rsidRPr="00294FF3" w:rsidRDefault="0073174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="001D111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ถ้า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="0059584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="00364810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x-none"/>
        </w:rPr>
        <w:t>และบริษัท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59584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ชิ้นส่วนที่ถูกเปลี่ยนแทนจะถูกตัดจำหน่ายตามมูลค่าตามบัญชี  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="001D111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:rsidR="00731749" w:rsidRPr="00294FF3" w:rsidRDefault="00731749" w:rsidP="00731749">
      <w:pPr>
        <w:pStyle w:val="Default"/>
        <w:ind w:left="540"/>
        <w:jc w:val="thaiDistribute"/>
        <w:rPr>
          <w:sz w:val="30"/>
          <w:szCs w:val="30"/>
        </w:rPr>
      </w:pPr>
      <w:r w:rsidRPr="00294FF3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</w:t>
      </w:r>
      <w:r w:rsidRPr="00294FF3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294FF3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="001D11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595847" w:rsidRPr="00A56B75" w:rsidRDefault="00595847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  <w:cs/>
        </w:rPr>
      </w:pPr>
    </w:p>
    <w:p w:rsidR="00731749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294FF3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="00595847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294FF3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:rsidR="00A56B75" w:rsidRPr="00A56B75" w:rsidRDefault="00A56B75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:rsidR="0034079C" w:rsidRPr="00641735" w:rsidRDefault="00340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31749" w:rsidRPr="00294FF3" w:rsidTr="00300784">
        <w:tc>
          <w:tcPr>
            <w:tcW w:w="5390" w:type="dxa"/>
            <w:vAlign w:val="bottom"/>
          </w:tcPr>
          <w:p w:rsidR="00731749" w:rsidRPr="00300784" w:rsidRDefault="00300784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00784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7595A">
              <w:rPr>
                <w:rFonts w:ascii="Angsana New" w:hAnsi="Angsana New"/>
                <w:sz w:val="30"/>
                <w:szCs w:val="30"/>
              </w:rPr>
              <w:t>3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294FF3" w:rsidTr="00300784">
        <w:tc>
          <w:tcPr>
            <w:tcW w:w="5390" w:type="dxa"/>
            <w:vAlign w:val="bottom"/>
          </w:tcPr>
          <w:p w:rsidR="00731749" w:rsidRPr="00300784" w:rsidRDefault="00300784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007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95" w:type="dxa"/>
          </w:tcPr>
          <w:p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7595A">
              <w:rPr>
                <w:rFonts w:ascii="Angsana New" w:hAnsi="Angsana New"/>
                <w:sz w:val="30"/>
                <w:szCs w:val="30"/>
              </w:rPr>
              <w:t>3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294FF3" w:rsidTr="00300784">
        <w:trPr>
          <w:trHeight w:val="362"/>
        </w:trPr>
        <w:tc>
          <w:tcPr>
            <w:tcW w:w="5390" w:type="dxa"/>
            <w:vAlign w:val="bottom"/>
          </w:tcPr>
          <w:p w:rsidR="00300784" w:rsidRPr="00300784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1195" w:type="dxa"/>
          </w:tcPr>
          <w:p w:rsidR="00300784" w:rsidRPr="00B7595A" w:rsidRDefault="00B7595A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300784" w:rsidRPr="00B7595A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294FF3" w:rsidTr="00300784">
        <w:trPr>
          <w:trHeight w:val="362"/>
        </w:trPr>
        <w:tc>
          <w:tcPr>
            <w:tcW w:w="5390" w:type="dxa"/>
            <w:vAlign w:val="bottom"/>
          </w:tcPr>
          <w:p w:rsidR="00300784" w:rsidRPr="00300784" w:rsidRDefault="00300784" w:rsidP="0034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</w:t>
            </w:r>
            <w:r w:rsidR="0034079C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95" w:type="dxa"/>
          </w:tcPr>
          <w:p w:rsidR="00300784" w:rsidRPr="00B7595A" w:rsidRDefault="00300784" w:rsidP="00B7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7595A">
              <w:rPr>
                <w:rFonts w:ascii="Angsana New" w:hAnsi="Angsana New"/>
                <w:sz w:val="30"/>
                <w:szCs w:val="30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300784" w:rsidRPr="00B7595A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294FF3" w:rsidTr="00300784">
        <w:tc>
          <w:tcPr>
            <w:tcW w:w="5390" w:type="dxa"/>
            <w:shd w:val="clear" w:color="auto" w:fill="auto"/>
            <w:vAlign w:val="bottom"/>
          </w:tcPr>
          <w:p w:rsidR="00731749" w:rsidRPr="00300784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0078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731749" w:rsidRPr="00B7595A" w:rsidRDefault="00731749" w:rsidP="00B7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7595A">
              <w:rPr>
                <w:rFonts w:ascii="Angsana New" w:hAnsi="Angsana New"/>
                <w:sz w:val="30"/>
                <w:szCs w:val="30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A56B75" w:rsidRPr="00A56B75" w:rsidRDefault="00A56B75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:rsidR="00731749" w:rsidRPr="00294FF3" w:rsidRDefault="005578CC" w:rsidP="00AF5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481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64810">
        <w:rPr>
          <w:rFonts w:ascii="Angsana New" w:hAnsi="Angsana New" w:hint="cs"/>
          <w:sz w:val="30"/>
          <w:szCs w:val="30"/>
          <w:cs/>
        </w:rPr>
        <w:t>และบริษัท</w:t>
      </w:r>
      <w:r w:rsidR="00731749" w:rsidRPr="00294FF3">
        <w:rPr>
          <w:rFonts w:ascii="Angsana New" w:hAnsi="Angsana New"/>
          <w:sz w:val="30"/>
          <w:szCs w:val="30"/>
          <w:cs/>
        </w:rPr>
        <w:t>ไม่คิดค่าเสื่อมราคา</w:t>
      </w:r>
      <w:r w:rsidR="00731749" w:rsidRPr="00431044">
        <w:rPr>
          <w:rFonts w:ascii="Angsana New" w:hAnsi="Angsana New"/>
          <w:sz w:val="30"/>
          <w:szCs w:val="30"/>
          <w:cs/>
        </w:rPr>
        <w:t>สำหรับที่ดิน</w:t>
      </w:r>
      <w:r w:rsidR="00731749" w:rsidRPr="00294FF3">
        <w:rPr>
          <w:rFonts w:ascii="Angsana New" w:hAnsi="Angsana New"/>
          <w:sz w:val="30"/>
          <w:szCs w:val="30"/>
          <w:cs/>
        </w:rPr>
        <w:t>และสินทรัพย์ที่อยู่ระหว่างการก่อสร้าง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:rsidR="00731749" w:rsidRPr="00294FF3" w:rsidRDefault="00731749" w:rsidP="00DD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DD7DAF">
        <w:rPr>
          <w:rFonts w:ascii="Angsana New" w:hAnsi="Angsana New" w:hint="cs"/>
          <w:sz w:val="30"/>
          <w:szCs w:val="30"/>
          <w:cs/>
        </w:rPr>
        <w:t>ทุก</w:t>
      </w:r>
      <w:r w:rsidRPr="00294FF3">
        <w:rPr>
          <w:rFonts w:ascii="Angsana New" w:hAnsi="Angsana New" w:hint="cs"/>
          <w:sz w:val="30"/>
          <w:szCs w:val="30"/>
          <w:cs/>
        </w:rPr>
        <w:t>สิ้นรอบปีบัญชี และปรับปรุงตามความเหมาะสม</w:t>
      </w: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80F59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Pr="00380F59">
        <w:rPr>
          <w:rFonts w:ascii="Angsana New" w:hAnsi="Angsana New" w:hint="cs"/>
          <w:spacing w:val="-4"/>
          <w:sz w:val="30"/>
          <w:szCs w:val="30"/>
          <w:cs/>
        </w:rPr>
        <w:t>ที่เกิดจาก</w:t>
      </w:r>
      <w:r w:rsidRPr="00380F59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380F59">
        <w:rPr>
          <w:rFonts w:ascii="Angsana New" w:hAnsi="Angsana New" w:hint="cs"/>
          <w:spacing w:val="-4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294FF3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 xml:space="preserve">ได้อธิบายในหมายเหตุข้อ </w:t>
      </w:r>
      <w:r w:rsidR="00A86A3B">
        <w:rPr>
          <w:rFonts w:ascii="Angsana New" w:hAnsi="Angsana New"/>
          <w:sz w:val="30"/>
          <w:szCs w:val="30"/>
        </w:rPr>
        <w:t>3</w:t>
      </w:r>
      <w:r w:rsidR="00A86A3B">
        <w:rPr>
          <w:rFonts w:ascii="Angsana New" w:hAnsi="Angsana New" w:hint="cs"/>
          <w:sz w:val="30"/>
          <w:szCs w:val="30"/>
          <w:cs/>
        </w:rPr>
        <w:t xml:space="preserve"> (ก)</w:t>
      </w:r>
      <w:r w:rsidRPr="00294FF3">
        <w:rPr>
          <w:rFonts w:ascii="Angsana New" w:hAnsi="Angsana New" w:hint="cs"/>
          <w:sz w:val="30"/>
          <w:szCs w:val="30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</w:t>
      </w:r>
      <w:r w:rsidR="009B1441">
        <w:rPr>
          <w:rFonts w:ascii="Angsana New" w:hAnsi="Angsana New" w:hint="cs"/>
          <w:sz w:val="30"/>
          <w:szCs w:val="30"/>
          <w:cs/>
        </w:rPr>
        <w:t>ด้วย</w:t>
      </w:r>
      <w:r w:rsidR="00D85BC4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 w:hint="cs"/>
          <w:sz w:val="30"/>
          <w:szCs w:val="30"/>
          <w:cs/>
        </w:rPr>
        <w:t>ผลขาดทุนจากการด้อยค่าสะสม สำหรับตราสารทุน</w:t>
      </w:r>
      <w:r w:rsidR="008347C3">
        <w:rPr>
          <w:rFonts w:ascii="Angsana New" w:hAnsi="Angsana New"/>
          <w:sz w:val="30"/>
          <w:szCs w:val="30"/>
        </w:rPr>
        <w:t xml:space="preserve"> -</w:t>
      </w:r>
      <w:r w:rsidRPr="00294FF3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การบัญชีด้านผู้ลงทุนมูลค่าตามบัญชีของค่าความนิยมรวมอยู่ใน</w:t>
      </w:r>
      <w:r w:rsidRPr="00294FF3">
        <w:rPr>
          <w:rFonts w:ascii="Angsana New" w:hAnsi="Angsana New"/>
          <w:sz w:val="30"/>
          <w:szCs w:val="30"/>
          <w:cs/>
        </w:rPr>
        <w:t>มูลค่าตามบัญชี</w:t>
      </w:r>
      <w:r w:rsidRPr="00294FF3">
        <w:rPr>
          <w:rFonts w:ascii="Angsana New" w:hAnsi="Angsana New" w:hint="cs"/>
          <w:sz w:val="30"/>
          <w:szCs w:val="30"/>
          <w:cs/>
        </w:rPr>
        <w:t>ของ</w:t>
      </w:r>
      <w:r w:rsidRPr="00294FF3">
        <w:rPr>
          <w:rFonts w:ascii="Angsana New" w:hAnsi="Angsana New"/>
          <w:sz w:val="30"/>
          <w:szCs w:val="30"/>
          <w:cs/>
        </w:rPr>
        <w:t>เงินลงทุน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และ</w:t>
      </w:r>
      <w:r w:rsidRPr="00294FF3">
        <w:rPr>
          <w:rFonts w:ascii="Angsana New" w:hAnsi="Angsana New"/>
          <w:sz w:val="30"/>
          <w:szCs w:val="30"/>
          <w:cs/>
        </w:rPr>
        <w:t>ผลขาดทุนจากการด้อยค่า</w:t>
      </w:r>
      <w:r w:rsidR="009B1441">
        <w:rPr>
          <w:rFonts w:ascii="Angsana New" w:hAnsi="Angsana New" w:hint="cs"/>
          <w:sz w:val="30"/>
          <w:szCs w:val="30"/>
          <w:cs/>
        </w:rPr>
        <w:t>สะสม</w:t>
      </w:r>
      <w:r w:rsidRPr="00294FF3">
        <w:rPr>
          <w:rFonts w:ascii="Angsana New" w:hAnsi="Angsana New"/>
          <w:sz w:val="30"/>
          <w:szCs w:val="30"/>
          <w:cs/>
        </w:rPr>
        <w:t>ใน</w:t>
      </w:r>
      <w:r w:rsidRPr="00294FF3">
        <w:rPr>
          <w:rFonts w:ascii="Angsana New" w:hAnsi="Angsana New" w:hint="cs"/>
          <w:sz w:val="30"/>
          <w:szCs w:val="30"/>
          <w:cs/>
        </w:rPr>
        <w:t>เงินลงทุน</w:t>
      </w:r>
      <w:r w:rsidRPr="00294FF3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</w:t>
      </w:r>
      <w:r w:rsidR="008268E7">
        <w:rPr>
          <w:rFonts w:ascii="Angsana New" w:hAnsi="Angsana New"/>
          <w:sz w:val="30"/>
          <w:szCs w:val="30"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ใด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ๆ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</w:t>
      </w:r>
      <w:r w:rsidRPr="00294FF3">
        <w:rPr>
          <w:rFonts w:ascii="Angsana New" w:hAnsi="Angsana New" w:hint="cs"/>
          <w:sz w:val="30"/>
          <w:szCs w:val="30"/>
          <w:cs/>
        </w:rPr>
        <w:t>ความ</w:t>
      </w:r>
      <w:r w:rsidRPr="00294FF3">
        <w:rPr>
          <w:rFonts w:asciiTheme="majorBidi" w:hAnsiTheme="majorBidi" w:cstheme="majorBidi"/>
          <w:sz w:val="30"/>
          <w:szCs w:val="30"/>
          <w:cs/>
        </w:rPr>
        <w:t>นิยม</w:t>
      </w:r>
    </w:p>
    <w:p w:rsidR="009E414A" w:rsidRPr="00A56B75" w:rsidRDefault="009E414A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Angsana New" w:eastAsia="Calibri" w:hAnsi="Angsana New"/>
          <w:i/>
          <w:iCs/>
          <w:sz w:val="16"/>
          <w:szCs w:val="16"/>
        </w:rPr>
      </w:pPr>
    </w:p>
    <w:p w:rsidR="007C0834" w:rsidRPr="007A299D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i/>
          <w:iCs/>
          <w:sz w:val="30"/>
          <w:szCs w:val="30"/>
        </w:rPr>
      </w:pPr>
      <w:r w:rsidRPr="007A299D">
        <w:rPr>
          <w:rFonts w:ascii="Angsana New" w:eastAsia="Calibri" w:hAnsi="Angsana New" w:hint="cs"/>
          <w:i/>
          <w:iCs/>
          <w:sz w:val="30"/>
          <w:szCs w:val="30"/>
          <w:cs/>
        </w:rPr>
        <w:t>รายจ่ายในการวิจัยและพัฒนา</w:t>
      </w:r>
    </w:p>
    <w:p w:rsidR="007C0834" w:rsidRPr="00A56B75" w:rsidRDefault="007C083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:rsidR="007C0834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รายจ่ายในขั้นตอน</w:t>
      </w:r>
      <w:r w:rsidRPr="007A299D">
        <w:rPr>
          <w:rFonts w:ascii="Angsana New" w:eastAsia="Calibri" w:hAnsi="Angsana New"/>
          <w:sz w:val="30"/>
          <w:szCs w:val="30"/>
          <w:cs/>
        </w:rPr>
        <w:t>การวิจัย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ได้แก่ การสำรวจตรวจสอบเพื่อให้ได้มาซึ่ง ความรู้ความเข้าใจใหม่ทางด้านวิทยาศาสตร์หรือทางด้านเทคนิค </w:t>
      </w:r>
      <w:r w:rsidRPr="007A299D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</w:t>
      </w:r>
      <w:r w:rsidRPr="00E002FB">
        <w:rPr>
          <w:rFonts w:asciiTheme="majorBidi" w:eastAsia="Calibri" w:hAnsiTheme="majorBidi" w:cstheme="majorBidi"/>
          <w:sz w:val="30"/>
          <w:szCs w:val="30"/>
          <w:cs/>
        </w:rPr>
        <w:t>เกิดขึ้น</w:t>
      </w:r>
    </w:p>
    <w:p w:rsidR="00A56B75" w:rsidRPr="00A56B75" w:rsidRDefault="00A56B75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:rsidR="007C0834" w:rsidRPr="007A299D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="001D111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</w:t>
      </w:r>
      <w:r w:rsidRPr="00B419E5">
        <w:rPr>
          <w:rFonts w:ascii="Angsana New" w:eastAsia="Calibri" w:hAnsi="Angsana New" w:hint="cs"/>
          <w:sz w:val="30"/>
          <w:szCs w:val="30"/>
          <w:cs/>
        </w:rPr>
        <w:t>ารค้า ซึ่งมีความเป็นไปได้ที่จะก่อให้เกิดประโยชน์เชิงเศรษฐกิจในอนาคต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r w:rsidRPr="007C0834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C0834">
        <w:rPr>
          <w:rFonts w:ascii="Angsana New" w:eastAsia="Calibri" w:hAnsi="Angsana New"/>
          <w:sz w:val="30"/>
          <w:szCs w:val="30"/>
          <w:cs/>
        </w:rPr>
        <w:t>บริษัท</w:t>
      </w:r>
      <w:r w:rsidRPr="007A299D">
        <w:rPr>
          <w:rFonts w:ascii="Angsana New" w:eastAsia="Calibri" w:hAnsi="Angsana New" w:hint="cs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="001D111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A299D">
        <w:rPr>
          <w:rFonts w:ascii="Angsana New" w:eastAsia="Calibri" w:hAnsi="Angsana New" w:hint="cs"/>
          <w:sz w:val="30"/>
          <w:szCs w:val="30"/>
          <w:cs/>
        </w:rPr>
        <w:t>และนำสินทรัพย์มาใช้ประโยชน์หรือนำมาขายได้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รายจ่ายในการพัฒนารับรู้เป็นสินทรัพย์รวมถึงต้นทุนสำหรับวัตถุดิบ </w:t>
      </w:r>
      <w:r w:rsidRPr="00B419E5">
        <w:rPr>
          <w:rFonts w:ascii="Angsana New" w:eastAsia="Calibri" w:hAnsi="Angsana New" w:hint="cs"/>
          <w:sz w:val="30"/>
          <w:szCs w:val="30"/>
          <w:cs/>
        </w:rPr>
        <w:t>ต้นทุนแรงงานทางตรง ต้น</w:t>
      </w:r>
      <w:r w:rsidRPr="007A299D">
        <w:rPr>
          <w:rFonts w:ascii="Angsana New" w:eastAsia="Calibri" w:hAnsi="Angsana New" w:hint="cs"/>
          <w:sz w:val="30"/>
          <w:szCs w:val="30"/>
          <w:cs/>
        </w:rPr>
        <w:t>ทุน</w:t>
      </w:r>
      <w:r w:rsidRPr="007A299D">
        <w:rPr>
          <w:rFonts w:ascii="Angsana New" w:eastAsia="Calibri" w:hAnsi="Angsana New"/>
          <w:sz w:val="30"/>
          <w:szCs w:val="30"/>
          <w:cs/>
        </w:rPr>
        <w:t>ที่เกี่ยวข้องโดยตรง</w:t>
      </w:r>
      <w:r w:rsidRPr="007A299D">
        <w:rPr>
          <w:rFonts w:ascii="Angsana New" w:eastAsia="Calibri" w:hAnsi="Angsana New" w:hint="cs"/>
          <w:sz w:val="30"/>
          <w:szCs w:val="30"/>
          <w:cs/>
        </w:rPr>
        <w:t>ในการ</w:t>
      </w:r>
      <w:r w:rsidRPr="007A299D">
        <w:rPr>
          <w:rFonts w:ascii="Angsana New" w:eastAsia="Calibri" w:hAnsi="Angsana New"/>
          <w:sz w:val="30"/>
          <w:szCs w:val="30"/>
          <w:cs/>
        </w:rPr>
        <w:t>จัดเตรียมสินทรัพย์เพื่อให้สามารถนำมาใช้ประโยชน์ตามประสงค์</w:t>
      </w:r>
      <w:r w:rsidRPr="007A299D">
        <w:rPr>
          <w:rFonts w:ascii="Angsana New" w:eastAsia="Calibri" w:hAnsi="Angsana New" w:hint="cs"/>
          <w:sz w:val="30"/>
          <w:szCs w:val="30"/>
          <w:cs/>
        </w:rPr>
        <w:t>และต้นทุนการกู้ยืม</w:t>
      </w:r>
      <w:r w:rsidRPr="007A299D">
        <w:rPr>
          <w:rFonts w:ascii="Angsana New" w:eastAsia="Calibri" w:hAnsi="Angsana New"/>
          <w:sz w:val="30"/>
          <w:szCs w:val="30"/>
          <w:cs/>
        </w:rPr>
        <w:t>สามารถนำมารวมเป็น</w:t>
      </w:r>
      <w:r w:rsidR="007A7E7F">
        <w:rPr>
          <w:rFonts w:ascii="Angsana New" w:eastAsia="Calibri" w:hAnsi="Angsana New"/>
          <w:sz w:val="30"/>
          <w:szCs w:val="30"/>
          <w:cs/>
        </w:rPr>
        <w:br/>
      </w:r>
      <w:r w:rsidRPr="007A299D">
        <w:rPr>
          <w:rFonts w:ascii="Angsana New" w:eastAsia="Calibri" w:hAnsi="Angsana New"/>
          <w:sz w:val="30"/>
          <w:szCs w:val="30"/>
          <w:cs/>
        </w:rPr>
        <w:t>ส่วนหนึ่งของราคาทุนของสินทรัพย์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รายจ่ายในการพัฒนาอื่น</w:t>
      </w:r>
      <w:r w:rsidRPr="007A299D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7C0834" w:rsidRPr="00A56B75" w:rsidRDefault="007C083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:rsidR="007C0834" w:rsidRPr="007A299D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รายจ่ายในการพัฒนาซึ่งรับรู้เป็นสินทรัพย์</w:t>
      </w:r>
      <w:r w:rsidRPr="0086379F">
        <w:rPr>
          <w:rFonts w:ascii="Angsana New" w:eastAsia="Calibri" w:hAnsi="Angsana New"/>
          <w:sz w:val="30"/>
          <w:szCs w:val="30"/>
          <w:cs/>
        </w:rPr>
        <w:t>วัดมูลค่า</w:t>
      </w:r>
      <w:r w:rsidRPr="00E002FB">
        <w:rPr>
          <w:rFonts w:ascii="Angsana New" w:eastAsia="Calibri" w:hAnsi="Angsana New" w:hint="cs"/>
          <w:sz w:val="30"/>
          <w:szCs w:val="30"/>
          <w:cs/>
        </w:rPr>
        <w:t>ด้วย</w:t>
      </w:r>
      <w:r w:rsidRPr="007A299D">
        <w:rPr>
          <w:rFonts w:ascii="Angsana New" w:eastAsia="Calibri" w:hAnsi="Angsana New" w:hint="cs"/>
          <w:sz w:val="30"/>
          <w:szCs w:val="30"/>
          <w:cs/>
        </w:rPr>
        <w:t>ราคาทุนหัก</w:t>
      </w:r>
      <w:r w:rsidR="009D6782">
        <w:rPr>
          <w:rFonts w:ascii="Angsana New" w:eastAsia="Calibri" w:hAnsi="Angsana New" w:hint="cs"/>
          <w:sz w:val="30"/>
          <w:szCs w:val="30"/>
          <w:cs/>
        </w:rPr>
        <w:t>ด้วย</w:t>
      </w:r>
      <w:r w:rsidRPr="007A299D">
        <w:rPr>
          <w:rFonts w:ascii="Angsana New" w:eastAsia="Calibri" w:hAnsi="Angsana New" w:hint="cs"/>
          <w:sz w:val="30"/>
          <w:szCs w:val="30"/>
          <w:cs/>
        </w:rPr>
        <w:t>ค่าตัดจำหน่ายสะสมและผลขาดทุนจากการ</w:t>
      </w:r>
      <w:r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7A299D">
        <w:rPr>
          <w:rFonts w:ascii="Angsana New" w:eastAsia="Calibri" w:hAnsi="Angsana New" w:hint="cs"/>
          <w:sz w:val="30"/>
          <w:szCs w:val="30"/>
          <w:cs/>
        </w:rPr>
        <w:t>ด้อยค่าสะสม</w:t>
      </w:r>
    </w:p>
    <w:p w:rsidR="007C0834" w:rsidRPr="00A56B75" w:rsidRDefault="007C083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  <w:cs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 ๆ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ๆ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ที่</w:t>
      </w:r>
      <w:r w:rsidR="00F03949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294FF3">
        <w:rPr>
          <w:rFonts w:ascii="Angsana New" w:hAnsi="Angsana New"/>
          <w:sz w:val="30"/>
          <w:szCs w:val="30"/>
          <w:cs/>
        </w:rPr>
        <w:t>ซื้อมา</w:t>
      </w:r>
      <w:r w:rsidRPr="00294FF3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Pr="00294FF3">
        <w:rPr>
          <w:rFonts w:ascii="Angsana New" w:hAnsi="Angsana New"/>
          <w:sz w:val="30"/>
          <w:szCs w:val="30"/>
          <w:cs/>
        </w:rPr>
        <w:t>วัดมูลค่าด้วยราคาทุนหัก</w:t>
      </w:r>
      <w:r w:rsidR="0016628F">
        <w:rPr>
          <w:rFonts w:ascii="Angsana New" w:hAnsi="Angsana New" w:hint="cs"/>
          <w:sz w:val="30"/>
          <w:szCs w:val="30"/>
          <w:cs/>
        </w:rPr>
        <w:t>ด้วย</w:t>
      </w:r>
      <w:r w:rsidR="00F03949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294FF3">
        <w:rPr>
          <w:rFonts w:ascii="Angsana New" w:hAnsi="Angsana New" w:hint="cs"/>
          <w:sz w:val="30"/>
          <w:szCs w:val="30"/>
          <w:cs/>
        </w:rPr>
        <w:t>ผล</w:t>
      </w:r>
      <w:r w:rsidRPr="00294FF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294FF3">
        <w:rPr>
          <w:rFonts w:ascii="Angsana New" w:hAnsi="Angsana New" w:hint="cs"/>
          <w:sz w:val="30"/>
          <w:szCs w:val="30"/>
          <w:cs/>
        </w:rPr>
        <w:t>สะสม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</w:p>
    <w:p w:rsidR="00A56B75" w:rsidRPr="00A56B75" w:rsidRDefault="00A56B75" w:rsidP="00A56B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94FF3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294FF3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294FF3">
        <w:rPr>
          <w:rFonts w:ascii="Angsana New" w:eastAsia="Calibri" w:hAnsi="Angsana New" w:hint="cs"/>
          <w:sz w:val="30"/>
          <w:szCs w:val="30"/>
          <w:cs/>
        </w:rPr>
        <w:t xml:space="preserve"> โดยรวมเป็นสินทรัพย์ที่</w:t>
      </w:r>
      <w:r w:rsidRPr="00294FF3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="00F03949">
        <w:rPr>
          <w:rFonts w:ascii="Angsana New" w:eastAsia="Calibri" w:hAnsi="Angsana New" w:hint="cs"/>
          <w:sz w:val="30"/>
          <w:szCs w:val="30"/>
          <w:cs/>
        </w:rPr>
        <w:t>ที่เกี่ยวข้องนั้น</w:t>
      </w:r>
      <w:r w:rsidRPr="00294FF3">
        <w:rPr>
          <w:rFonts w:ascii="Angsana New" w:eastAsia="Calibri" w:hAnsi="Angsana New" w:hint="cs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</w:t>
      </w:r>
      <w:r w:rsidRPr="00294FF3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294FF3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ค่าตัดจำหน่าย 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294FF3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294FF3">
        <w:rPr>
          <w:rFonts w:ascii="Angsana New" w:hAnsi="Angsana New"/>
          <w:sz w:val="30"/>
          <w:szCs w:val="30"/>
          <w:cs/>
        </w:rPr>
        <w:t>โดยวิธีเส้นตรง</w:t>
      </w:r>
      <w:r w:rsidRPr="00294FF3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294FF3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D85BC4">
        <w:rPr>
          <w:rFonts w:ascii="Angsana New" w:hAnsi="Angsana New"/>
          <w:spacing w:val="-2"/>
          <w:sz w:val="30"/>
          <w:szCs w:val="30"/>
          <w:cs/>
        </w:rPr>
        <w:t>ประโยชน์เชิงเศรษฐกิจในอนาคตจากสินทรัพย์นั้นตาม</w:t>
      </w:r>
      <w:r w:rsidRPr="00D85BC4">
        <w:rPr>
          <w:rFonts w:ascii="Angsana New" w:hAnsi="Angsana New" w:hint="cs"/>
          <w:spacing w:val="-2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Pr="00294FF3">
        <w:rPr>
          <w:rFonts w:ascii="Angsana New" w:hAnsi="Angsana New" w:hint="cs"/>
          <w:sz w:val="30"/>
          <w:szCs w:val="30"/>
          <w:cs/>
        </w:rPr>
        <w:t>ซึ่งไม่รวมค่าความนิยม</w:t>
      </w:r>
      <w:r w:rsidR="00F0394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:rsidR="00A56B75" w:rsidRPr="00A56B75" w:rsidRDefault="00A56B75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294FF3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294FF3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7020" w:type="dxa"/>
        <w:tblInd w:w="450" w:type="dxa"/>
        <w:tblLook w:val="01E0" w:firstRow="1" w:lastRow="1" w:firstColumn="1" w:lastColumn="1" w:noHBand="0" w:noVBand="0"/>
      </w:tblPr>
      <w:tblGrid>
        <w:gridCol w:w="5130"/>
        <w:gridCol w:w="1062"/>
        <w:gridCol w:w="828"/>
      </w:tblGrid>
      <w:tr w:rsidR="00731749" w:rsidRPr="00E0315D" w:rsidTr="00583F1E">
        <w:tc>
          <w:tcPr>
            <w:tcW w:w="5130" w:type="dxa"/>
          </w:tcPr>
          <w:p w:rsidR="00731749" w:rsidRPr="00F458EA" w:rsidRDefault="009964E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58EA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:rsidR="00731749" w:rsidRPr="00705530" w:rsidRDefault="00705530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28" w:type="dxa"/>
          </w:tcPr>
          <w:p w:rsidR="00731749" w:rsidRPr="00705530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5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731749" w:rsidRPr="00294FF3" w:rsidTr="00583F1E">
        <w:tc>
          <w:tcPr>
            <w:tcW w:w="5130" w:type="dxa"/>
          </w:tcPr>
          <w:p w:rsidR="00731749" w:rsidRPr="00F458EA" w:rsidRDefault="003F4336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58EA">
              <w:rPr>
                <w:rFonts w:ascii="Angsana New" w:hAnsi="Angsana New" w:hint="cs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1062" w:type="dxa"/>
            <w:vAlign w:val="bottom"/>
          </w:tcPr>
          <w:p w:rsidR="00731749" w:rsidRPr="00705530" w:rsidRDefault="00705530" w:rsidP="0080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28" w:type="dxa"/>
            <w:vAlign w:val="bottom"/>
          </w:tcPr>
          <w:p w:rsidR="00731749" w:rsidRPr="00705530" w:rsidRDefault="00731749" w:rsidP="0080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55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F4336" w:rsidRPr="00294FF3" w:rsidTr="00583F1E">
        <w:tc>
          <w:tcPr>
            <w:tcW w:w="5130" w:type="dxa"/>
          </w:tcPr>
          <w:p w:rsidR="003F4336" w:rsidRPr="00F458EA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58EA">
              <w:rPr>
                <w:rFonts w:ascii="Angsana New" w:hAnsi="Angsana New" w:hint="cs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1062" w:type="dxa"/>
          </w:tcPr>
          <w:p w:rsidR="003F4336" w:rsidRPr="00705530" w:rsidRDefault="00705530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28" w:type="dxa"/>
          </w:tcPr>
          <w:p w:rsidR="003F4336" w:rsidRPr="00705530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55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F4336" w:rsidRPr="00294FF3" w:rsidTr="00583F1E">
        <w:tc>
          <w:tcPr>
            <w:tcW w:w="5130" w:type="dxa"/>
          </w:tcPr>
          <w:p w:rsidR="003F4336" w:rsidRPr="00F458EA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58E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1062" w:type="dxa"/>
          </w:tcPr>
          <w:p w:rsidR="003F4336" w:rsidRPr="00705530" w:rsidRDefault="00705530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28" w:type="dxa"/>
          </w:tcPr>
          <w:p w:rsidR="003F4336" w:rsidRPr="00705530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55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A56B75" w:rsidRPr="00A56B75" w:rsidRDefault="00A56B75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731749" w:rsidRDefault="00F03949" w:rsidP="00731749">
      <w:pPr>
        <w:ind w:left="540"/>
        <w:jc w:val="thaiDistribute"/>
        <w:rPr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วิธีการตัดจำหน่าย</w:t>
      </w:r>
      <w:r w:rsidR="00731749" w:rsidRPr="00294FF3">
        <w:rPr>
          <w:rFonts w:ascii="Angsana New" w:hAnsi="Angsana New" w:hint="cs"/>
          <w:sz w:val="30"/>
          <w:szCs w:val="30"/>
          <w:cs/>
        </w:rPr>
        <w:t xml:space="preserve"> ระยะเว</w:t>
      </w:r>
      <w:r w:rsidR="00725D0A">
        <w:rPr>
          <w:rFonts w:ascii="Angsana New" w:hAnsi="Angsana New" w:hint="cs"/>
          <w:sz w:val="30"/>
          <w:szCs w:val="30"/>
          <w:cs/>
        </w:rPr>
        <w:t>ลาที่คาดว่าจะได้รับประโยชน์ และ</w:t>
      </w:r>
      <w:r w:rsidR="00731749" w:rsidRPr="00294FF3">
        <w:rPr>
          <w:rFonts w:ascii="Angsana New" w:hAnsi="Angsana New" w:hint="cs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1D1116">
        <w:rPr>
          <w:sz w:val="30"/>
          <w:szCs w:val="30"/>
          <w:cs/>
        </w:rPr>
        <w:t xml:space="preserve"> </w:t>
      </w:r>
    </w:p>
    <w:p w:rsidR="00CD2C49" w:rsidRPr="00A56B75" w:rsidRDefault="00CD2C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ยอดสินทรัพย์ตามบัญชี</w:t>
      </w:r>
      <w:r w:rsidRPr="00F458EA">
        <w:rPr>
          <w:rFonts w:ascii="Angsana New" w:hAnsi="Angsana New"/>
          <w:sz w:val="30"/>
          <w:szCs w:val="30"/>
          <w:cs/>
        </w:rPr>
        <w:t>ของ</w:t>
      </w:r>
      <w:r w:rsidR="00F03949" w:rsidRPr="00F458E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64810" w:rsidRPr="00F458EA">
        <w:rPr>
          <w:rFonts w:ascii="Angsana New" w:hAnsi="Angsana New" w:hint="cs"/>
          <w:sz w:val="30"/>
          <w:szCs w:val="30"/>
          <w:cs/>
        </w:rPr>
        <w:t>และบริษัท</w:t>
      </w:r>
      <w:r w:rsidRPr="00F458EA">
        <w:rPr>
          <w:rFonts w:ascii="Angsana New" w:hAnsi="Angsana New"/>
          <w:sz w:val="30"/>
          <w:szCs w:val="30"/>
          <w:cs/>
        </w:rPr>
        <w:t>ได้รับการทบทวน</w:t>
      </w:r>
      <w:r w:rsidRPr="00294FF3">
        <w:rPr>
          <w:rFonts w:ascii="Angsana New" w:hAnsi="Angsana New"/>
          <w:sz w:val="30"/>
          <w:szCs w:val="30"/>
          <w:cs/>
        </w:rPr>
        <w:t xml:space="preserve"> ณ ทุกวันที่</w:t>
      </w:r>
      <w:r w:rsidRPr="00294FF3">
        <w:rPr>
          <w:rFonts w:ascii="Angsana New" w:hAnsi="Angsana New" w:hint="cs"/>
          <w:sz w:val="30"/>
          <w:szCs w:val="30"/>
          <w:cs/>
        </w:rPr>
        <w:t>รายงาน</w:t>
      </w:r>
      <w:r w:rsidRPr="00294FF3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F0394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</w:t>
      </w:r>
      <w:r w:rsidR="00F03949">
        <w:rPr>
          <w:rFonts w:ascii="Angsana New" w:hAnsi="Angsana New" w:hint="cs"/>
          <w:sz w:val="30"/>
          <w:szCs w:val="30"/>
          <w:cs/>
        </w:rPr>
        <w:t>าบแน่นอน หรือยังไม่พร้อมใช้งาน</w:t>
      </w:r>
      <w:r w:rsidRPr="00294FF3">
        <w:rPr>
          <w:rFonts w:ascii="Angsana New" w:hAnsi="Angsana New" w:hint="cs"/>
          <w:sz w:val="30"/>
          <w:szCs w:val="30"/>
          <w:cs/>
        </w:rPr>
        <w:t xml:space="preserve"> จะประมาณมูลค่าที่คาดว่าจะได้รับคืนทุกปี ในช่วงเวลาเดียวกัน  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731749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294FF3">
        <w:rPr>
          <w:rFonts w:ascii="Angsana New" w:hAnsi="Angsana New" w:hint="cs"/>
          <w:sz w:val="30"/>
          <w:szCs w:val="30"/>
          <w:cs/>
        </w:rPr>
        <w:t>รับรู้เมื่อ</w:t>
      </w:r>
      <w:r w:rsidR="00F03949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Pr="00294FF3">
        <w:rPr>
          <w:rFonts w:ascii="Angsana New" w:hAnsi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Pr="00294FF3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Pr="00294FF3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Pr="00294FF3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F03949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ในกรณีนี้</w:t>
      </w:r>
      <w:r w:rsidRPr="00294FF3">
        <w:rPr>
          <w:rFonts w:ascii="Angsana New" w:hAnsi="Angsana New" w:hint="cs"/>
          <w:sz w:val="30"/>
          <w:szCs w:val="30"/>
          <w:cs/>
        </w:rPr>
        <w:t>จะ</w:t>
      </w:r>
      <w:r w:rsidRPr="00294FF3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:rsidR="009964E9" w:rsidRPr="00A56B75" w:rsidRDefault="009964E9" w:rsidP="00A56B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731749" w:rsidRPr="00A56B7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</w:t>
      </w:r>
      <w:r w:rsidRPr="00294FF3">
        <w:rPr>
          <w:rFonts w:ascii="Angsana New" w:hAnsi="Angsana New" w:hint="cs"/>
          <w:sz w:val="30"/>
          <w:szCs w:val="30"/>
          <w:cs/>
        </w:rPr>
        <w:t>โดยวิธี</w:t>
      </w:r>
      <w:r w:rsidRPr="00294FF3">
        <w:rPr>
          <w:rFonts w:ascii="Angsana New" w:hAnsi="Angsana New"/>
          <w:sz w:val="30"/>
          <w:szCs w:val="30"/>
          <w:cs/>
        </w:rPr>
        <w:t>ราคาทุนตัดจำหน่าย คำนวณ</w:t>
      </w:r>
      <w:r w:rsidRPr="00294FF3">
        <w:rPr>
          <w:rFonts w:ascii="Angsana New" w:hAnsi="Angsana New" w:hint="cs"/>
          <w:sz w:val="30"/>
          <w:szCs w:val="30"/>
          <w:cs/>
        </w:rPr>
        <w:t>โดยการ</w:t>
      </w:r>
      <w:r w:rsidRPr="00294FF3">
        <w:rPr>
          <w:rFonts w:ascii="Angsana New" w:hAnsi="Angsana New"/>
          <w:sz w:val="30"/>
          <w:szCs w:val="30"/>
          <w:cs/>
        </w:rPr>
        <w:t>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:rsidR="00731749" w:rsidRPr="00294FF3" w:rsidRDefault="00731749" w:rsidP="00817C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มูลค่าที่คาดว่าจะได้รับคืนของสินทรัพย์</w:t>
      </w:r>
      <w:r w:rsidRPr="00294FF3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="00F03949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หมายถึง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294FF3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</w:t>
      </w:r>
      <w:r w:rsidR="0080358F">
        <w:rPr>
          <w:rFonts w:ascii="Angsana New" w:hAnsi="Angsana New" w:hint="cs"/>
          <w:sz w:val="30"/>
          <w:szCs w:val="30"/>
          <w:cs/>
        </w:rPr>
        <w:t>ด้วย</w:t>
      </w:r>
      <w:r w:rsidRPr="00294FF3">
        <w:rPr>
          <w:rFonts w:ascii="Angsana New" w:hAnsi="Angsana New" w:hint="cs"/>
          <w:sz w:val="30"/>
          <w:szCs w:val="30"/>
          <w:cs/>
        </w:rPr>
        <w:t>ต้นทุนในการขาย</w:t>
      </w:r>
      <w:r w:rsidRPr="00294FF3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294FF3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294FF3">
        <w:rPr>
          <w:rFonts w:ascii="Angsana New" w:hAnsi="Angsana New"/>
          <w:sz w:val="30"/>
          <w:szCs w:val="30"/>
          <w:cs/>
        </w:rPr>
        <w:t>สินทรัพย์อื่น</w:t>
      </w:r>
      <w:r w:rsidRPr="00294FF3">
        <w:rPr>
          <w:rFonts w:ascii="Angsana New" w:hAnsi="Angsana New" w:hint="cs"/>
          <w:sz w:val="30"/>
          <w:szCs w:val="30"/>
          <w:cs/>
        </w:rPr>
        <w:t>จะ</w:t>
      </w:r>
      <w:r w:rsidRPr="00294FF3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294FF3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294FF3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294FF3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:rsidR="009A37C5" w:rsidRPr="00A56B75" w:rsidRDefault="009A37C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:rsidR="00731749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9A37C5" w:rsidRPr="00A56B75" w:rsidRDefault="009A37C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:rsidR="00731749" w:rsidRDefault="00731749" w:rsidP="00D159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ขาดทุนจากการด้อยค่าของ</w:t>
      </w:r>
      <w:r w:rsidRPr="00294FF3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F03949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294FF3">
        <w:rPr>
          <w:rFonts w:ascii="Angsana New" w:hAnsi="Angsana New"/>
          <w:sz w:val="30"/>
          <w:szCs w:val="30"/>
          <w:cs/>
        </w:rPr>
        <w:t xml:space="preserve"> เมื่อมูลค่าที่</w:t>
      </w:r>
      <w:r w:rsidRPr="00294FF3">
        <w:rPr>
          <w:rFonts w:ascii="Angsana New" w:hAnsi="Angsana New" w:hint="cs"/>
          <w:sz w:val="30"/>
          <w:szCs w:val="30"/>
          <w:cs/>
        </w:rPr>
        <w:t>คาดว่า</w:t>
      </w:r>
      <w:r w:rsidRPr="00294FF3">
        <w:rPr>
          <w:rFonts w:ascii="Angsana New" w:hAnsi="Angsana New"/>
          <w:sz w:val="30"/>
          <w:szCs w:val="30"/>
          <w:cs/>
        </w:rPr>
        <w:t>จะได้รับคืน</w:t>
      </w:r>
      <w:r w:rsidRPr="00294FF3">
        <w:rPr>
          <w:rFonts w:ascii="Angsana New" w:hAnsi="Angsana New" w:hint="cs"/>
          <w:sz w:val="30"/>
          <w:szCs w:val="30"/>
          <w:cs/>
        </w:rPr>
        <w:t>เพิ่มขึ้น</w:t>
      </w:r>
      <w:r w:rsidRPr="00294FF3">
        <w:rPr>
          <w:rFonts w:ascii="Angsana New" w:hAnsi="Angsana New"/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และการเพิ่มขึ้นนั้นสัมพันธ์โดยตรงกับขาดทุนจากการด้อยค่าที่เคยรับรู้</w:t>
      </w:r>
      <w:r w:rsidRPr="00294FF3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294FF3">
        <w:rPr>
          <w:rFonts w:ascii="Angsana New" w:hAnsi="Angsana New"/>
          <w:sz w:val="30"/>
          <w:szCs w:val="30"/>
          <w:cs/>
        </w:rPr>
        <w:t xml:space="preserve"> </w:t>
      </w:r>
    </w:p>
    <w:p w:rsidR="00D159D5" w:rsidRPr="00A56B75" w:rsidRDefault="00D159D5" w:rsidP="00D159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641735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F03949">
        <w:rPr>
          <w:rFonts w:ascii="Angsana New" w:hAnsi="Angsana New"/>
          <w:sz w:val="30"/>
          <w:szCs w:val="30"/>
          <w:cs/>
        </w:rPr>
        <w:t>ขาดทุนจากการด้อย</w:t>
      </w:r>
      <w:r w:rsidRPr="00F03949">
        <w:rPr>
          <w:rFonts w:ascii="Angsana New" w:hAnsi="Angsana New" w:hint="cs"/>
          <w:sz w:val="30"/>
          <w:szCs w:val="30"/>
          <w:cs/>
        </w:rPr>
        <w:t>ค่า</w:t>
      </w:r>
      <w:r w:rsidRPr="00F03949">
        <w:rPr>
          <w:rFonts w:ascii="Angsana New" w:hAnsi="Angsana New"/>
          <w:sz w:val="30"/>
          <w:szCs w:val="30"/>
          <w:cs/>
        </w:rPr>
        <w:t>ของค่าความนิยมจะ</w:t>
      </w:r>
      <w:r w:rsidR="00804807">
        <w:rPr>
          <w:rFonts w:ascii="Angsana New" w:hAnsi="Angsana New" w:hint="cs"/>
          <w:sz w:val="30"/>
          <w:szCs w:val="30"/>
          <w:cs/>
        </w:rPr>
        <w:t>ไม่มี</w:t>
      </w:r>
      <w:r w:rsidRPr="00F03949">
        <w:rPr>
          <w:rFonts w:ascii="Angsana New" w:hAnsi="Angsana New"/>
          <w:sz w:val="30"/>
          <w:szCs w:val="30"/>
          <w:cs/>
        </w:rPr>
        <w:t>การปรับปรุงกลับรายการ</w:t>
      </w:r>
      <w:r w:rsidRPr="00294FF3">
        <w:rPr>
          <w:rFonts w:ascii="Angsana New" w:hAnsi="Angsana New" w:hint="cs"/>
          <w:sz w:val="30"/>
          <w:szCs w:val="30"/>
          <w:cs/>
        </w:rPr>
        <w:t xml:space="preserve"> 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</w:t>
      </w:r>
      <w:r w:rsidR="00F03949">
        <w:rPr>
          <w:rFonts w:ascii="Angsana New" w:hAnsi="Angsana New" w:hint="cs"/>
          <w:sz w:val="30"/>
          <w:szCs w:val="30"/>
          <w:cs/>
        </w:rPr>
        <w:t>้อบ่งชี้เรื่องการด้อยค่าหรือไม่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294FF3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="00F0394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</w:t>
      </w:r>
      <w:r w:rsidR="00817C2C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/>
          <w:sz w:val="30"/>
          <w:szCs w:val="30"/>
          <w:cs/>
        </w:rPr>
        <w:t>ที่คาดว่าจะได้รับคืน ขาดทุนจากการด้อยค่า</w:t>
      </w:r>
      <w:r w:rsidRPr="00294FF3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294FF3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</w:t>
      </w:r>
      <w:r w:rsidR="00817C2C">
        <w:rPr>
          <w:rFonts w:ascii="Angsana New" w:hAnsi="Angsana New"/>
          <w:sz w:val="30"/>
          <w:szCs w:val="30"/>
          <w:cs/>
        </w:rPr>
        <w:br/>
      </w:r>
      <w:r w:rsidRPr="00817C2C">
        <w:rPr>
          <w:rFonts w:ascii="Angsana New" w:hAnsi="Angsana New"/>
          <w:spacing w:val="-6"/>
          <w:sz w:val="30"/>
          <w:szCs w:val="30"/>
          <w:cs/>
        </w:rPr>
        <w:t xml:space="preserve">มูลค่าตามบัญชีภายหลังหักค่าเสื่อมราคาหรือค่าตัดจำหน่าย </w:t>
      </w:r>
      <w:r w:rsidRPr="00817C2C">
        <w:rPr>
          <w:rFonts w:ascii="Angsana New" w:hAnsi="Angsana New" w:hint="cs"/>
          <w:spacing w:val="-6"/>
          <w:sz w:val="30"/>
          <w:szCs w:val="30"/>
          <w:cs/>
        </w:rPr>
        <w:t>เสมือนหนึ่ง</w:t>
      </w:r>
      <w:r w:rsidRPr="00817C2C">
        <w:rPr>
          <w:rFonts w:ascii="Angsana New" w:hAnsi="Angsana New"/>
          <w:spacing w:val="-6"/>
          <w:sz w:val="30"/>
          <w:szCs w:val="30"/>
          <w:cs/>
        </w:rPr>
        <w:t>ไม่เคยมีการบันทึกขาดทุนจากการด้อยค่ามาก่อน</w:t>
      </w:r>
    </w:p>
    <w:p w:rsidR="00731749" w:rsidRPr="00A56B75" w:rsidRDefault="001D1116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56B75">
        <w:rPr>
          <w:rFonts w:ascii="Angsana New" w:hAnsi="Angsana New"/>
          <w:spacing w:val="-6"/>
          <w:sz w:val="28"/>
          <w:szCs w:val="28"/>
          <w:cs/>
        </w:rPr>
        <w:t xml:space="preserve"> </w:t>
      </w:r>
    </w:p>
    <w:p w:rsidR="000D6896" w:rsidRPr="00607B38" w:rsidRDefault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  <w:lang w:val="th-TH"/>
        </w:rPr>
      </w:pPr>
      <w:bookmarkStart w:id="1" w:name="OLE_LINK7"/>
      <w:bookmarkStart w:id="2" w:name="OLE_LINK8"/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</w:t>
      </w: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นที่</w:t>
      </w: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มี</w:t>
      </w: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ภาระ</w:t>
      </w: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ดอกเบี้ย</w:t>
      </w:r>
    </w:p>
    <w:p w:rsidR="00731749" w:rsidRPr="00A56B7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หนี้สิน</w:t>
      </w:r>
      <w:r w:rsidRPr="00294FF3">
        <w:rPr>
          <w:rFonts w:ascii="Angsana New" w:hAnsi="Angsana New" w:hint="cs"/>
          <w:sz w:val="30"/>
          <w:szCs w:val="30"/>
          <w:cs/>
        </w:rPr>
        <w:t>ที่มีภาระ</w:t>
      </w:r>
      <w:r w:rsidRPr="00294FF3">
        <w:rPr>
          <w:rFonts w:ascii="Angsana New" w:hAnsi="Angsana New"/>
          <w:sz w:val="30"/>
          <w:szCs w:val="30"/>
          <w:cs/>
        </w:rPr>
        <w:t>ดอกเบี้ยบันทึก</w:t>
      </w:r>
      <w:r w:rsidRPr="00294FF3">
        <w:rPr>
          <w:rFonts w:ascii="Angsana New" w:hAnsi="Angsana New" w:hint="cs"/>
          <w:sz w:val="30"/>
          <w:szCs w:val="30"/>
          <w:cs/>
        </w:rPr>
        <w:t>เริ่มแรก</w:t>
      </w:r>
      <w:r w:rsidRPr="00294FF3">
        <w:rPr>
          <w:rFonts w:ascii="Angsana New" w:hAnsi="Angsana New"/>
          <w:sz w:val="30"/>
          <w:szCs w:val="30"/>
          <w:cs/>
        </w:rPr>
        <w:t>ใน</w:t>
      </w:r>
      <w:r w:rsidRPr="00294FF3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294FF3">
        <w:rPr>
          <w:rFonts w:ascii="Angsana New" w:hAnsi="Angsana New"/>
          <w:sz w:val="30"/>
          <w:szCs w:val="30"/>
          <w:cs/>
        </w:rPr>
        <w:t>หัก</w:t>
      </w:r>
      <w:r w:rsidR="00D159D5">
        <w:rPr>
          <w:rFonts w:ascii="Angsana New" w:hAnsi="Angsana New" w:hint="cs"/>
          <w:sz w:val="30"/>
          <w:szCs w:val="30"/>
          <w:cs/>
        </w:rPr>
        <w:t>ด้วย</w:t>
      </w:r>
      <w:r w:rsidRPr="00294FF3">
        <w:rPr>
          <w:rFonts w:ascii="Angsana New" w:hAnsi="Angsana New"/>
          <w:sz w:val="30"/>
          <w:szCs w:val="30"/>
          <w:cs/>
        </w:rPr>
        <w:t>ค่าใช้จ่ายที่เกี่ยวกับ</w:t>
      </w:r>
      <w:r w:rsidRPr="00294FF3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="002F7665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ภายหลังจากการบันทึกหนี้สิน</w:t>
      </w:r>
      <w:r w:rsidRPr="00294FF3">
        <w:rPr>
          <w:rFonts w:ascii="Angsana New" w:hAnsi="Angsana New" w:hint="cs"/>
          <w:sz w:val="30"/>
          <w:szCs w:val="30"/>
          <w:cs/>
        </w:rPr>
        <w:t>ที่</w:t>
      </w:r>
      <w:r w:rsidRPr="00294FF3">
        <w:rPr>
          <w:rFonts w:ascii="Angsana New" w:hAnsi="Angsana New"/>
          <w:sz w:val="30"/>
          <w:szCs w:val="30"/>
          <w:cs/>
        </w:rPr>
        <w:t>มี</w:t>
      </w:r>
      <w:r w:rsidRPr="00294FF3">
        <w:rPr>
          <w:rFonts w:ascii="Angsana New" w:hAnsi="Angsana New" w:hint="cs"/>
          <w:sz w:val="30"/>
          <w:szCs w:val="30"/>
          <w:cs/>
        </w:rPr>
        <w:t>ภาระ</w:t>
      </w:r>
      <w:r w:rsidRPr="00294FF3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294FF3">
        <w:rPr>
          <w:rFonts w:ascii="Angsana New" w:hAnsi="Angsana New" w:hint="cs"/>
          <w:sz w:val="30"/>
          <w:szCs w:val="30"/>
          <w:cs/>
        </w:rPr>
        <w:t>ต่อมา</w:t>
      </w:r>
      <w:r w:rsidRPr="00294FF3">
        <w:rPr>
          <w:rFonts w:ascii="Angsana New" w:hAnsi="Angsana New"/>
          <w:sz w:val="30"/>
          <w:szCs w:val="30"/>
          <w:cs/>
        </w:rPr>
        <w:t>โดยวิธี</w:t>
      </w:r>
      <w:r w:rsidRPr="00294FF3">
        <w:rPr>
          <w:rFonts w:ascii="Angsana New" w:hAnsi="Angsana New" w:hint="cs"/>
          <w:sz w:val="30"/>
          <w:szCs w:val="30"/>
          <w:cs/>
        </w:rPr>
        <w:t>ราคา</w:t>
      </w:r>
      <w:r w:rsidR="002F7665">
        <w:rPr>
          <w:rFonts w:ascii="Angsana New" w:hAnsi="Angsana New"/>
          <w:sz w:val="30"/>
          <w:szCs w:val="30"/>
          <w:cs/>
        </w:rPr>
        <w:t>ทุนตัดจำหน่าย</w:t>
      </w:r>
      <w:r w:rsidRPr="00294FF3">
        <w:rPr>
          <w:rFonts w:ascii="Angsana New" w:hAnsi="Angsana New"/>
          <w:sz w:val="30"/>
          <w:szCs w:val="30"/>
          <w:cs/>
        </w:rPr>
        <w:t xml:space="preserve"> ผลต่างระหว่าง</w:t>
      </w:r>
      <w:r w:rsidRPr="00294FF3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294FF3">
        <w:rPr>
          <w:rFonts w:ascii="Angsana New" w:hAnsi="Angsana New"/>
          <w:sz w:val="30"/>
          <w:szCs w:val="30"/>
          <w:cs/>
        </w:rPr>
        <w:t>และ</w:t>
      </w:r>
      <w:r w:rsidR="002F7665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/>
          <w:sz w:val="30"/>
          <w:szCs w:val="30"/>
          <w:cs/>
        </w:rPr>
        <w:t>ยอด</w:t>
      </w:r>
      <w:r w:rsidRPr="00294FF3">
        <w:rPr>
          <w:rFonts w:ascii="Angsana New" w:hAnsi="Angsana New" w:hint="cs"/>
          <w:sz w:val="30"/>
          <w:szCs w:val="30"/>
          <w:cs/>
        </w:rPr>
        <w:t>หนี้</w:t>
      </w:r>
      <w:r w:rsidRPr="00294FF3">
        <w:rPr>
          <w:rFonts w:ascii="Angsana New" w:hAnsi="Angsana New"/>
          <w:sz w:val="30"/>
          <w:szCs w:val="30"/>
          <w:cs/>
        </w:rPr>
        <w:t>เมื่อ</w:t>
      </w:r>
      <w:r w:rsidRPr="00294FF3">
        <w:rPr>
          <w:rFonts w:ascii="Angsana New" w:hAnsi="Angsana New" w:hint="cs"/>
          <w:sz w:val="30"/>
          <w:szCs w:val="30"/>
          <w:cs/>
        </w:rPr>
        <w:t>ครบ</w:t>
      </w:r>
      <w:r w:rsidRPr="00294FF3">
        <w:rPr>
          <w:rFonts w:ascii="Angsana New" w:hAnsi="Angsana New"/>
          <w:sz w:val="30"/>
          <w:szCs w:val="30"/>
          <w:cs/>
        </w:rPr>
        <w:t>กำหนด</w:t>
      </w:r>
      <w:r w:rsidRPr="00294FF3">
        <w:rPr>
          <w:rFonts w:ascii="Angsana New" w:hAnsi="Angsana New" w:hint="cs"/>
          <w:sz w:val="30"/>
          <w:szCs w:val="30"/>
          <w:cs/>
        </w:rPr>
        <w:t>ไถ่ถอนจะ</w:t>
      </w:r>
      <w:r w:rsidRPr="00294FF3">
        <w:rPr>
          <w:rFonts w:ascii="Angsana New" w:hAnsi="Angsana New"/>
          <w:sz w:val="30"/>
          <w:szCs w:val="30"/>
          <w:cs/>
        </w:rPr>
        <w:t>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430C1F" w:rsidRPr="00A56B75" w:rsidRDefault="00430C1F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2E0953" w:rsidRDefault="002E0953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0953">
        <w:rPr>
          <w:rFonts w:ascii="Angsana New" w:hAnsi="Angsana New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2E0953" w:rsidRPr="00A56B75" w:rsidRDefault="002E0953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bookmarkEnd w:id="1"/>
    <w:bookmarkEnd w:id="2"/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</w:t>
      </w:r>
      <w:r w:rsidR="0085385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หมุนเวียน</w:t>
      </w: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:rsidR="00731749" w:rsidRPr="00A56B7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9A37C5" w:rsidRDefault="00731749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853858">
        <w:rPr>
          <w:rFonts w:ascii="Angsana New" w:hAnsi="Angsana New" w:hint="cs"/>
          <w:sz w:val="30"/>
          <w:szCs w:val="30"/>
          <w:cs/>
        </w:rPr>
        <w:t>หมุนเวียน</w:t>
      </w:r>
      <w:r w:rsidRPr="00294FF3">
        <w:rPr>
          <w:rFonts w:ascii="Angsana New" w:hAnsi="Angsana New"/>
          <w:sz w:val="30"/>
          <w:szCs w:val="30"/>
          <w:cs/>
        </w:rPr>
        <w:t>อื่นแสดงในราคาทุน</w:t>
      </w:r>
    </w:p>
    <w:p w:rsidR="009E414A" w:rsidRPr="00A56B75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731749" w:rsidRPr="00294FF3" w:rsidRDefault="00731749" w:rsidP="00551E4D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ผลประโยชน์</w:t>
      </w:r>
      <w:r w:rsidRPr="00294FF3">
        <w:rPr>
          <w:rFonts w:ascii="Angsana New" w:hAnsi="Angsana New" w:cs="Angsana New" w:hint="cs"/>
          <w:i/>
          <w:iCs/>
          <w:sz w:val="30"/>
          <w:szCs w:val="30"/>
          <w:cs/>
        </w:rPr>
        <w:t>ของ</w:t>
      </w: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  <w:r w:rsidRPr="00294FF3">
        <w:rPr>
          <w:rFonts w:ascii="Angsana New" w:hAnsi="Angsana New" w:cs="Angsana New" w:hint="cs"/>
          <w:b w:val="0"/>
          <w:bCs w:val="0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:rsidR="00731749" w:rsidRPr="009E414A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731749" w:rsidRPr="00394569" w:rsidRDefault="00731749" w:rsidP="00551E4D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9456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731749" w:rsidRPr="009E414A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430C1F" w:rsidRDefault="00731749" w:rsidP="0073174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94569">
        <w:rPr>
          <w:rFonts w:ascii="Angsana New" w:hAnsi="Angsana New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3955E4" w:rsidRPr="009E414A" w:rsidRDefault="003955E4" w:rsidP="0073174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:rsidR="00052C43" w:rsidRPr="00607B38" w:rsidRDefault="00052C43" w:rsidP="00607B38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607B3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052C43" w:rsidRPr="009E414A" w:rsidRDefault="00052C43" w:rsidP="0005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052C43" w:rsidRPr="00394569" w:rsidRDefault="00052C43" w:rsidP="00052C4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94569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D44609" w:rsidRPr="00394569">
        <w:rPr>
          <w:rFonts w:ascii="Angsana New" w:hAnsi="Angsana New" w:hint="cs"/>
          <w:i/>
          <w:sz w:val="30"/>
          <w:szCs w:val="30"/>
          <w:cs/>
        </w:rPr>
        <w:t>กลุ่มบริษัทและบริษัท</w:t>
      </w:r>
      <w:r w:rsidRPr="00394569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</w:t>
      </w:r>
      <w:r w:rsidR="00817C2C">
        <w:rPr>
          <w:rFonts w:ascii="Angsana New" w:hAnsi="Angsana New"/>
          <w:i/>
          <w:sz w:val="30"/>
          <w:szCs w:val="30"/>
          <w:cs/>
        </w:rPr>
        <w:br/>
      </w:r>
      <w:r w:rsidRPr="00817C2C">
        <w:rPr>
          <w:rFonts w:ascii="Angsana New" w:hAnsi="Angsana New"/>
          <w:i/>
          <w:spacing w:val="-2"/>
          <w:sz w:val="30"/>
          <w:szCs w:val="30"/>
          <w:cs/>
        </w:rPr>
        <w:t>รายโครงการจากการประมาณผลประโยชน์ในอนาคตที่เกิดจากการทำงานของพนักงานใน</w:t>
      </w:r>
      <w:r w:rsidRPr="00817C2C">
        <w:rPr>
          <w:rFonts w:ascii="Angsana New" w:hAnsi="Angsana New" w:hint="cs"/>
          <w:i/>
          <w:spacing w:val="-2"/>
          <w:sz w:val="30"/>
          <w:szCs w:val="30"/>
          <w:cs/>
        </w:rPr>
        <w:t>งวด</w:t>
      </w:r>
      <w:r w:rsidR="00817C2C" w:rsidRPr="00817C2C">
        <w:rPr>
          <w:rFonts w:ascii="Angsana New" w:hAnsi="Angsana New"/>
          <w:i/>
          <w:spacing w:val="-2"/>
          <w:sz w:val="30"/>
          <w:szCs w:val="30"/>
          <w:cs/>
        </w:rPr>
        <w:t>ปัจจุบันและงวดก่อนๆ</w:t>
      </w:r>
      <w:r w:rsidRPr="00394569">
        <w:rPr>
          <w:rFonts w:ascii="Angsana New" w:hAnsi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</w:t>
      </w:r>
      <w:r w:rsidRPr="00394569">
        <w:rPr>
          <w:rFonts w:ascii="Angsana New" w:hAnsi="Angsana New" w:hint="cs"/>
          <w:i/>
          <w:sz w:val="30"/>
          <w:szCs w:val="30"/>
          <w:cs/>
        </w:rPr>
        <w:t>ส</w:t>
      </w:r>
      <w:r w:rsidRPr="00394569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:rsidR="00052C43" w:rsidRPr="009E414A" w:rsidRDefault="00052C43" w:rsidP="0005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052C43" w:rsidRPr="009A37C5" w:rsidRDefault="00052C43" w:rsidP="00052C43">
      <w:pPr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9A37C5">
        <w:rPr>
          <w:rFonts w:ascii="Angsana New" w:hAnsi="Angsana New"/>
          <w:i/>
          <w:spacing w:val="-6"/>
          <w:sz w:val="30"/>
          <w:szCs w:val="30"/>
          <w:cs/>
        </w:rPr>
        <w:t>การคำนวณ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ภาระผูกพันของโครงการผลประโยชน์ที่กำหนดไว้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</w:t>
      </w:r>
      <w:r w:rsidR="00C323CC">
        <w:rPr>
          <w:rFonts w:ascii="Angsana New" w:hAnsi="Angsana New" w:hint="cs"/>
          <w:i/>
          <w:spacing w:val="-6"/>
          <w:sz w:val="30"/>
          <w:szCs w:val="30"/>
          <w:cs/>
        </w:rPr>
        <w:t>สาม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ปี โดยวิธีคิดลดแต่ละหน่วยที่ประมาณการไว้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 xml:space="preserve"> ผลจาก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การคำนวณ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อาจทำให้</w:t>
      </w:r>
      <w:r w:rsidR="00D44609" w:rsidRPr="009A37C5">
        <w:rPr>
          <w:rFonts w:ascii="Angsana New" w:hAnsi="Angsana New" w:hint="cs"/>
          <w:i/>
          <w:spacing w:val="-6"/>
          <w:sz w:val="30"/>
          <w:szCs w:val="30"/>
          <w:cs/>
        </w:rPr>
        <w:t>กลุ่มบริษัทและบริษัท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มี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สินทรัพย์เกิดขึ้น</w:t>
      </w:r>
      <w:r w:rsidRPr="009A37C5">
        <w:rPr>
          <w:rFonts w:ascii="Angsana New" w:hAnsi="Angsana New"/>
          <w:iCs/>
          <w:spacing w:val="-6"/>
          <w:sz w:val="30"/>
          <w:szCs w:val="30"/>
          <w:cs/>
        </w:rPr>
        <w:t xml:space="preserve"> 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ซึ่งการรับรู้เป็นสินทรัพย์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จะใช้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มูลค่าปัจจุบันของประโยชน์เชิงเศรษฐกิจที่มีในรูปของ</w:t>
      </w:r>
      <w:r w:rsidR="00A1713A" w:rsidRPr="009A37C5">
        <w:rPr>
          <w:rFonts w:ascii="Angsana New" w:hAnsi="Angsana New"/>
          <w:i/>
          <w:spacing w:val="-6"/>
          <w:sz w:val="30"/>
          <w:szCs w:val="30"/>
          <w:cs/>
        </w:rPr>
        <w:br/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การได้รับคืนในอนาคตจากโครงการหรือการหักการสมทบเข้าโครงการในอนาค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ต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ได้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 ๆ ของ</w:t>
      </w:r>
      <w:r w:rsidR="00D44609" w:rsidRPr="009A37C5">
        <w:rPr>
          <w:rFonts w:ascii="Angsana New" w:hAnsi="Angsana New" w:hint="cs"/>
          <w:i/>
          <w:spacing w:val="-6"/>
          <w:sz w:val="30"/>
          <w:szCs w:val="30"/>
          <w:cs/>
        </w:rPr>
        <w:t>กลุ่มบริษัทและบริษัท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 xml:space="preserve">  </w:t>
      </w:r>
    </w:p>
    <w:p w:rsidR="009C1FDC" w:rsidRDefault="009C1FDC" w:rsidP="00052C43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052C43" w:rsidRPr="00394569" w:rsidRDefault="00052C43" w:rsidP="00052C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94569">
        <w:rPr>
          <w:rFonts w:ascii="Angsana New" w:hAnsi="Angsana New" w:hint="cs"/>
          <w:i/>
          <w:sz w:val="30"/>
          <w:szCs w:val="30"/>
          <w:cs/>
        </w:rPr>
        <w:t>ใน</w:t>
      </w:r>
      <w:r w:rsidRPr="00394569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="001D1116">
        <w:rPr>
          <w:rFonts w:ascii="Angsana New" w:hAnsi="Angsana New"/>
          <w:i/>
          <w:sz w:val="30"/>
          <w:szCs w:val="30"/>
          <w:cs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กำไร</w:t>
      </w:r>
      <w:r w:rsidRPr="00394569">
        <w:rPr>
          <w:rFonts w:ascii="Angsana New" w:hAnsi="Angsana New" w:hint="cs"/>
          <w:i/>
          <w:sz w:val="30"/>
          <w:szCs w:val="30"/>
          <w:cs/>
        </w:rPr>
        <w:t>หรือ</w:t>
      </w:r>
      <w:r w:rsidRPr="00394569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="00A1713A">
        <w:rPr>
          <w:rFonts w:ascii="Angsana New" w:hAnsi="Angsana New"/>
          <w:i/>
          <w:sz w:val="30"/>
          <w:szCs w:val="30"/>
          <w:cs/>
        </w:rPr>
        <w:br/>
      </w:r>
      <w:r w:rsidRPr="00394569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394569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394569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394569">
        <w:rPr>
          <w:rFonts w:ascii="Angsana New" w:hAnsi="Angsana New" w:hint="cs"/>
          <w:i/>
          <w:sz w:val="30"/>
          <w:szCs w:val="30"/>
          <w:cs/>
        </w:rPr>
        <w:t>ทันที</w:t>
      </w:r>
      <w:r w:rsidR="001D1116">
        <w:rPr>
          <w:rFonts w:ascii="Angsana New" w:hAnsi="Angsana New"/>
          <w:i/>
          <w:sz w:val="30"/>
          <w:szCs w:val="30"/>
          <w:cs/>
        </w:rPr>
        <w:t xml:space="preserve"> </w:t>
      </w:r>
      <w:r w:rsidR="00394569">
        <w:rPr>
          <w:rFonts w:ascii="Angsana New" w:hAnsi="Angsana New" w:hint="cs"/>
          <w:i/>
          <w:sz w:val="30"/>
          <w:szCs w:val="30"/>
          <w:cs/>
        </w:rPr>
        <w:t>กลุ่มบริษัทและบริษัท</w:t>
      </w:r>
      <w:r w:rsidRPr="0039456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394569">
        <w:rPr>
          <w:rFonts w:ascii="Angsana New" w:hAnsi="Angsana New" w:hint="cs"/>
          <w:i/>
          <w:sz w:val="30"/>
          <w:szCs w:val="30"/>
          <w:cs/>
        </w:rPr>
        <w:t>ของ</w:t>
      </w:r>
      <w:r w:rsidRPr="00394569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AB5399">
        <w:rPr>
          <w:rFonts w:ascii="Angsana New" w:hAnsi="Angsana New"/>
          <w:i/>
          <w:sz w:val="30"/>
          <w:szCs w:val="30"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ๆ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B5399">
        <w:rPr>
          <w:rFonts w:ascii="Angsana New" w:hAnsi="Angsana New"/>
          <w:i/>
          <w:sz w:val="30"/>
          <w:szCs w:val="30"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ๆ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052C43" w:rsidRPr="00A56B75" w:rsidRDefault="00052C43" w:rsidP="0005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052C43" w:rsidRPr="00394569" w:rsidRDefault="00052C43" w:rsidP="000D689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94569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394569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394569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กำไร</w:t>
      </w:r>
      <w:r w:rsidRPr="00394569">
        <w:rPr>
          <w:rFonts w:ascii="Angsana New" w:hAnsi="Angsana New" w:hint="cs"/>
          <w:i/>
          <w:sz w:val="30"/>
          <w:szCs w:val="30"/>
          <w:cs/>
        </w:rPr>
        <w:t>หรือ</w:t>
      </w:r>
      <w:r w:rsidRPr="00394569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6D46C0">
        <w:rPr>
          <w:rFonts w:ascii="Angsana New" w:hAnsi="Angsana New" w:hint="cs"/>
          <w:i/>
          <w:sz w:val="30"/>
          <w:szCs w:val="30"/>
          <w:cs/>
        </w:rPr>
        <w:t>กลุ่มบริษัทและบริษัท</w:t>
      </w:r>
      <w:r w:rsidRPr="00394569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394569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394569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:rsidR="009A37C5" w:rsidRDefault="009A37C5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</w:rPr>
      </w:pPr>
    </w:p>
    <w:p w:rsidR="00A56B75" w:rsidRDefault="00A56B75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</w:rPr>
      </w:pPr>
    </w:p>
    <w:p w:rsidR="00A56B75" w:rsidRDefault="00A56B75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</w:rPr>
      </w:pPr>
    </w:p>
    <w:p w:rsidR="00A56B75" w:rsidRPr="00A56B75" w:rsidRDefault="00A56B75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</w:rPr>
      </w:pPr>
    </w:p>
    <w:p w:rsidR="00731749" w:rsidRPr="00294FF3" w:rsidRDefault="00804807" w:rsidP="000D6896">
      <w:pPr>
        <w:pStyle w:val="Heading8"/>
        <w:numPr>
          <w:ilvl w:val="1"/>
          <w:numId w:val="2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การจ่ายโดยใช้หุ้นเป็นเกณฑ์</w:t>
      </w:r>
    </w:p>
    <w:p w:rsidR="00731749" w:rsidRPr="00A56B75" w:rsidRDefault="00731749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804807" w:rsidRPr="00294FF3" w:rsidRDefault="00731749" w:rsidP="00804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268E7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</w:t>
      </w:r>
      <w:r w:rsidRPr="008268E7">
        <w:rPr>
          <w:rFonts w:ascii="Angsana New" w:hAnsi="Angsana New" w:hint="cs"/>
          <w:sz w:val="30"/>
          <w:szCs w:val="30"/>
          <w:cs/>
        </w:rPr>
        <w:t xml:space="preserve"> </w:t>
      </w:r>
      <w:r w:rsidRPr="008268E7">
        <w:rPr>
          <w:rFonts w:ascii="Angsana New" w:hAnsi="Angsana New"/>
          <w:sz w:val="30"/>
          <w:szCs w:val="30"/>
        </w:rPr>
        <w:t>(</w:t>
      </w:r>
      <w:r w:rsidRPr="008268E7">
        <w:rPr>
          <w:rFonts w:ascii="Angsana New" w:hAnsi="Angsana New"/>
          <w:sz w:val="30"/>
          <w:szCs w:val="30"/>
          <w:cs/>
        </w:rPr>
        <w:t>ชำระด้วยตราสารทุน)</w:t>
      </w:r>
      <w:r w:rsidRPr="008268E7">
        <w:rPr>
          <w:rFonts w:ascii="Angsana New" w:hAnsi="Angsana New" w:hint="cs"/>
          <w:sz w:val="30"/>
          <w:szCs w:val="30"/>
          <w:cs/>
        </w:rPr>
        <w:t xml:space="preserve"> </w:t>
      </w:r>
      <w:r w:rsidR="00444A90">
        <w:rPr>
          <w:rFonts w:ascii="Angsana New" w:hAnsi="Angsana New"/>
          <w:sz w:val="30"/>
          <w:szCs w:val="30"/>
          <w:cs/>
        </w:rPr>
        <w:t>รับรู้เป็นค่าใช้จ่ายพร้อม</w:t>
      </w:r>
      <w:r w:rsidRPr="008268E7">
        <w:rPr>
          <w:rFonts w:ascii="Angsana New" w:hAnsi="Angsana New"/>
          <w:sz w:val="30"/>
          <w:szCs w:val="30"/>
          <w:cs/>
        </w:rPr>
        <w:t>ๆ ไปกับ</w:t>
      </w:r>
      <w:r w:rsidRPr="00294FF3">
        <w:rPr>
          <w:rFonts w:ascii="Angsana New" w:hAnsi="Angsana New"/>
          <w:sz w:val="30"/>
          <w:szCs w:val="30"/>
          <w:cs/>
        </w:rPr>
        <w:t>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0F7761">
        <w:rPr>
          <w:rFonts w:ascii="Angsana New" w:hAnsi="Angsana New"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</w:t>
      </w:r>
      <w:r w:rsidR="00804807" w:rsidRPr="000F7761">
        <w:rPr>
          <w:rFonts w:ascii="Angsana New" w:hAnsi="Angsana New" w:hint="cs"/>
          <w:spacing w:val="-6"/>
          <w:sz w:val="30"/>
          <w:szCs w:val="30"/>
          <w:cs/>
        </w:rPr>
        <w:t>ง</w:t>
      </w:r>
    </w:p>
    <w:p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</w:t>
      </w:r>
      <w:r w:rsidRPr="00294FF3">
        <w:rPr>
          <w:rFonts w:ascii="Angsana New" w:hAnsi="Angsana New"/>
          <w:sz w:val="30"/>
          <w:szCs w:val="30"/>
          <w:cs/>
        </w:rPr>
        <w:t>พร้อม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="00A1713A">
        <w:rPr>
          <w:rFonts w:ascii="Angsana New" w:hAnsi="Angsana New"/>
          <w:sz w:val="30"/>
          <w:szCs w:val="30"/>
          <w:cs/>
        </w:rPr>
        <w:t>ๆ</w:t>
      </w:r>
      <w:r w:rsidR="00A1713A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/>
          <w:sz w:val="30"/>
          <w:szCs w:val="30"/>
          <w:cs/>
        </w:rPr>
        <w:t>ไปกับการเพิ่มขึ้นในส่วนของ</w:t>
      </w:r>
      <w:r w:rsidRPr="00294FF3">
        <w:rPr>
          <w:rFonts w:ascii="Angsana New" w:hAnsi="Angsana New" w:hint="cs"/>
          <w:sz w:val="30"/>
          <w:szCs w:val="30"/>
          <w:cs/>
        </w:rPr>
        <w:t xml:space="preserve">หนี้สิน </w:t>
      </w:r>
      <w:r w:rsidRPr="00294FF3">
        <w:rPr>
          <w:rFonts w:ascii="Angsana New" w:hAnsi="Angsana New"/>
          <w:sz w:val="30"/>
          <w:szCs w:val="30"/>
          <w:cs/>
        </w:rPr>
        <w:t>ตลอดระยะเวลาที่พนักงาน</w:t>
      </w:r>
      <w:r w:rsidRPr="00294FF3">
        <w:rPr>
          <w:rFonts w:ascii="Angsana New" w:hAnsi="Angsana New" w:hint="cs"/>
          <w:sz w:val="30"/>
          <w:szCs w:val="30"/>
          <w:cs/>
        </w:rPr>
        <w:t>มีสิทธิได้รับชำระ</w:t>
      </w:r>
      <w:r w:rsidRPr="00294FF3">
        <w:rPr>
          <w:rFonts w:ascii="Angsana New" w:hAnsi="Angsana New"/>
          <w:sz w:val="30"/>
          <w:szCs w:val="30"/>
          <w:cs/>
        </w:rPr>
        <w:t>อย่างไม่มีเงื่อนไข</w:t>
      </w:r>
      <w:r w:rsidR="00611F86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หนี้สินถูกวัดมูลค่าใหม่ทุก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ๆ ว</w:t>
      </w:r>
      <w:r w:rsidR="00611F86">
        <w:rPr>
          <w:rFonts w:ascii="Angsana New" w:hAnsi="Angsana New" w:hint="cs"/>
          <w:sz w:val="30"/>
          <w:szCs w:val="30"/>
          <w:cs/>
        </w:rPr>
        <w:t xml:space="preserve">ันที่ในรายงานและวันที่จ่ายชำระ </w:t>
      </w:r>
      <w:r w:rsidRPr="00294FF3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:rsidR="00416FA3" w:rsidRPr="009E414A" w:rsidRDefault="00416FA3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val="th-TH"/>
        </w:rPr>
      </w:pPr>
    </w:p>
    <w:p w:rsidR="00731749" w:rsidRPr="00294FF3" w:rsidRDefault="00731749" w:rsidP="000D6896">
      <w:pPr>
        <w:pStyle w:val="Heading8"/>
        <w:numPr>
          <w:ilvl w:val="1"/>
          <w:numId w:val="2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731749" w:rsidRPr="009E414A" w:rsidRDefault="00731749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8268E7" w:rsidRDefault="00731749" w:rsidP="000D68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ประมาณการหนี้สินจะ</w:t>
      </w:r>
      <w:r w:rsidRPr="00F458EA">
        <w:rPr>
          <w:rFonts w:ascii="Angsana New" w:hAnsi="Angsana New"/>
          <w:sz w:val="30"/>
          <w:szCs w:val="30"/>
          <w:cs/>
        </w:rPr>
        <w:t>รับรู้ก็ต่อเมื่อ</w:t>
      </w:r>
      <w:r w:rsidR="00611F86" w:rsidRPr="00F458E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7CFD" w:rsidRPr="00F458EA">
        <w:rPr>
          <w:rFonts w:ascii="Angsana New" w:hAnsi="Angsana New" w:hint="cs"/>
          <w:sz w:val="30"/>
          <w:szCs w:val="30"/>
          <w:cs/>
        </w:rPr>
        <w:t>และบริษัท</w:t>
      </w:r>
      <w:r w:rsidRPr="00F458EA">
        <w:rPr>
          <w:rFonts w:ascii="Angsana New" w:hAnsi="Angsana New"/>
          <w:sz w:val="30"/>
          <w:szCs w:val="30"/>
          <w:cs/>
        </w:rPr>
        <w:t>มีภาระผูกพัน</w:t>
      </w:r>
      <w:r w:rsidRPr="00F458EA">
        <w:rPr>
          <w:rFonts w:ascii="Angsana New" w:hAnsi="Angsana New" w:hint="cs"/>
          <w:sz w:val="30"/>
          <w:szCs w:val="30"/>
          <w:cs/>
        </w:rPr>
        <w:t>ตาม</w:t>
      </w:r>
      <w:r w:rsidRPr="00F458EA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F458EA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F458EA">
        <w:rPr>
          <w:rFonts w:ascii="Angsana New" w:hAnsi="Angsana New"/>
          <w:sz w:val="30"/>
          <w:szCs w:val="30"/>
          <w:cs/>
        </w:rPr>
        <w:t>ในปัจจุบัน</w:t>
      </w:r>
      <w:r w:rsidRPr="00F458EA">
        <w:rPr>
          <w:rFonts w:ascii="Angsana New" w:hAnsi="Angsana New" w:hint="cs"/>
          <w:sz w:val="30"/>
          <w:szCs w:val="30"/>
          <w:cs/>
        </w:rPr>
        <w:t>อัน</w:t>
      </w:r>
      <w:r w:rsidRPr="00F458EA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</w:t>
      </w:r>
      <w:r w:rsidRPr="00294FF3">
        <w:rPr>
          <w:rFonts w:ascii="Angsana New" w:hAnsi="Angsana New"/>
          <w:sz w:val="30"/>
          <w:szCs w:val="30"/>
          <w:cs/>
        </w:rPr>
        <w:t>ไปเพื่อชำระภาระผูกพัน</w:t>
      </w:r>
      <w:r w:rsidR="00416FA3">
        <w:rPr>
          <w:rFonts w:ascii="Angsana New" w:hAnsi="Angsana New"/>
          <w:sz w:val="30"/>
          <w:szCs w:val="30"/>
          <w:cs/>
        </w:rPr>
        <w:t>ดังกล่าว</w:t>
      </w:r>
      <w:r w:rsidRPr="00294FF3">
        <w:rPr>
          <w:rFonts w:ascii="Angsana New" w:hAnsi="Angsana New"/>
          <w:sz w:val="30"/>
          <w:szCs w:val="30"/>
          <w:cs/>
        </w:rPr>
        <w:t xml:space="preserve"> ประมาณการ</w:t>
      </w:r>
      <w:r w:rsidRPr="00294FF3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294FF3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294FF3">
        <w:rPr>
          <w:rFonts w:ascii="Angsana New" w:hAnsi="Angsana New" w:hint="cs"/>
          <w:sz w:val="30"/>
          <w:szCs w:val="30"/>
          <w:cs/>
        </w:rPr>
        <w:t>ถึง</w:t>
      </w:r>
      <w:r w:rsidRPr="00294FF3">
        <w:rPr>
          <w:rFonts w:ascii="Angsana New" w:hAnsi="Angsana New"/>
          <w:sz w:val="30"/>
          <w:szCs w:val="30"/>
          <w:cs/>
        </w:rPr>
        <w:t>ภาษีเงิ</w:t>
      </w:r>
      <w:r w:rsidR="00611F86">
        <w:rPr>
          <w:rFonts w:ascii="Angsana New" w:hAnsi="Angsana New"/>
          <w:sz w:val="30"/>
          <w:szCs w:val="30"/>
          <w:cs/>
        </w:rPr>
        <w:t xml:space="preserve">นได้ </w:t>
      </w:r>
      <w:r w:rsidRPr="00294FF3">
        <w:rPr>
          <w:rFonts w:ascii="Angsana New" w:hAnsi="Angsana New"/>
          <w:sz w:val="30"/>
          <w:szCs w:val="30"/>
          <w:cs/>
        </w:rPr>
        <w:t>เพื่อให้สะท้อน</w:t>
      </w:r>
      <w:r w:rsidRPr="00294FF3">
        <w:rPr>
          <w:rFonts w:ascii="Angsana New" w:hAnsi="Angsana New" w:hint="cs"/>
          <w:sz w:val="30"/>
          <w:szCs w:val="30"/>
          <w:cs/>
        </w:rPr>
        <w:t>จำนวน</w:t>
      </w:r>
      <w:r w:rsidRPr="00294FF3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611F86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:rsidR="00F3274D" w:rsidRPr="00A17B43" w:rsidRDefault="00F3274D" w:rsidP="000D68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eastAsia="Calibri" w:hAnsi="Angsana New"/>
          <w:iCs/>
          <w:sz w:val="24"/>
          <w:szCs w:val="24"/>
        </w:rPr>
      </w:pPr>
    </w:p>
    <w:p w:rsidR="007D5D83" w:rsidRPr="002E2783" w:rsidRDefault="007D5D83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2E2783">
        <w:rPr>
          <w:rFonts w:ascii="Angsana New" w:hAnsi="Angsana New"/>
          <w:iCs/>
          <w:sz w:val="30"/>
          <w:szCs w:val="30"/>
          <w:cs/>
        </w:rPr>
        <w:t>ประมาณการค่าประกันความเสียหาย</w:t>
      </w:r>
    </w:p>
    <w:p w:rsidR="007D5D83" w:rsidRPr="00A17B43" w:rsidRDefault="007D5D83" w:rsidP="007D5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7D5D83" w:rsidRDefault="007D5D83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</w:t>
      </w:r>
      <w:r w:rsidRPr="007206CE">
        <w:rPr>
          <w:rFonts w:ascii="Angsana New" w:hAnsi="Angsana New"/>
          <w:sz w:val="30"/>
          <w:szCs w:val="30"/>
          <w:cs/>
        </w:rPr>
        <w:t>เมื่อได้ขาย</w:t>
      </w:r>
      <w:r w:rsidRPr="007206CE">
        <w:rPr>
          <w:rFonts w:ascii="Angsana New" w:hAnsi="Angsana New" w:hint="cs"/>
          <w:sz w:val="30"/>
          <w:szCs w:val="30"/>
          <w:cs/>
        </w:rPr>
        <w:t>สินค้า</w:t>
      </w:r>
      <w:r w:rsidRPr="007206CE">
        <w:rPr>
          <w:rFonts w:ascii="Angsana New" w:hAnsi="Angsana New"/>
          <w:sz w:val="30"/>
          <w:szCs w:val="30"/>
          <w:cs/>
        </w:rPr>
        <w:t>หรือ</w:t>
      </w:r>
      <w:r w:rsidRPr="007206CE">
        <w:rPr>
          <w:rFonts w:ascii="Angsana New" w:hAnsi="Angsana New" w:hint="cs"/>
          <w:sz w:val="30"/>
          <w:szCs w:val="30"/>
          <w:cs/>
        </w:rPr>
        <w:t>ให้</w:t>
      </w:r>
      <w:r w:rsidRPr="007206CE">
        <w:rPr>
          <w:rFonts w:ascii="Angsana New" w:hAnsi="Angsana New"/>
          <w:sz w:val="30"/>
          <w:szCs w:val="30"/>
          <w:cs/>
        </w:rPr>
        <w:t>บริการ</w:t>
      </w:r>
      <w:r w:rsidR="00802AF8">
        <w:rPr>
          <w:rFonts w:ascii="Angsana New" w:hAnsi="Angsana New"/>
          <w:sz w:val="30"/>
          <w:szCs w:val="30"/>
          <w:cs/>
        </w:rPr>
        <w:t xml:space="preserve">แก่ลูกค้าแล้ว </w:t>
      </w:r>
      <w:r w:rsidRPr="002E2783">
        <w:rPr>
          <w:rFonts w:ascii="Angsana New" w:hAnsi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802AF8">
        <w:rPr>
          <w:rFonts w:ascii="Angsana New" w:hAnsi="Angsana New"/>
          <w:sz w:val="30"/>
          <w:szCs w:val="30"/>
          <w:cs/>
        </w:rPr>
        <w:t>ประกันความเสียหาย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206CE">
        <w:rPr>
          <w:rFonts w:ascii="Angsana New" w:hAnsi="Angsana New" w:hint="cs"/>
          <w:sz w:val="30"/>
          <w:szCs w:val="30"/>
          <w:cs/>
        </w:rPr>
        <w:t>และ</w:t>
      </w:r>
      <w:r w:rsidRPr="007206CE">
        <w:rPr>
          <w:rFonts w:ascii="Angsana New" w:hAnsi="Angsana New"/>
          <w:sz w:val="30"/>
          <w:szCs w:val="30"/>
          <w:cs/>
        </w:rPr>
        <w:t>ปัจจัยต่างๆ</w:t>
      </w:r>
      <w:r w:rsidRPr="002E2783">
        <w:rPr>
          <w:rFonts w:ascii="Angsana New" w:hAnsi="Angsana New"/>
          <w:sz w:val="30"/>
          <w:szCs w:val="30"/>
          <w:cs/>
        </w:rPr>
        <w:t xml:space="preserve"> ที่อาจเกี่ยวข้องกับความน่าจะเป็นที่จะเกิดความเสียหายดังกล่าว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7D5D83" w:rsidRPr="00A17B43" w:rsidRDefault="007D5D83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Cs/>
          <w:sz w:val="24"/>
          <w:szCs w:val="24"/>
          <w:cs/>
        </w:rPr>
      </w:pP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ทุนเรือนหุ้น</w:t>
      </w:r>
    </w:p>
    <w:p w:rsidR="00731749" w:rsidRPr="00A17B4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731749" w:rsidRDefault="001A5DF6" w:rsidP="00F54865">
      <w:pPr>
        <w:pStyle w:val="AccPolicyHeading"/>
        <w:tabs>
          <w:tab w:val="clear" w:pos="540"/>
          <w:tab w:val="clear" w:pos="630"/>
          <w:tab w:val="clear" w:pos="720"/>
        </w:tabs>
      </w:pPr>
      <w:r w:rsidRPr="001A5DF6">
        <w:rPr>
          <w:rFonts w:hint="cs"/>
          <w:spacing w:val="-2"/>
          <w:cs/>
        </w:rPr>
        <w:t>หุ้นสามัญจัดประเภทเป็นทุน</w:t>
      </w:r>
      <w:r w:rsidR="00731749" w:rsidRPr="001A5DF6">
        <w:rPr>
          <w:rFonts w:hint="cs"/>
          <w:spacing w:val="-2"/>
          <w:cs/>
        </w:rPr>
        <w:t xml:space="preserve"> </w:t>
      </w:r>
      <w:r w:rsidR="00731749" w:rsidRPr="001A5DF6">
        <w:rPr>
          <w:spacing w:val="-2"/>
          <w:cs/>
        </w:rPr>
        <w:t>ต้นทุนส่วนเพิ่ม</w:t>
      </w:r>
      <w:r w:rsidR="00731749" w:rsidRPr="001A5DF6">
        <w:rPr>
          <w:rFonts w:hint="cs"/>
          <w:spacing w:val="-2"/>
          <w:cs/>
        </w:rPr>
        <w:t>ที่เกี่ยวข้องโดยตรงกับการออกหุ้</w:t>
      </w:r>
      <w:r w:rsidR="00F54865" w:rsidRPr="001A5DF6">
        <w:rPr>
          <w:rFonts w:hint="cs"/>
          <w:spacing w:val="-2"/>
          <w:cs/>
        </w:rPr>
        <w:t>นสามัญ (สุทธิจาก</w:t>
      </w:r>
      <w:r w:rsidR="00731749" w:rsidRPr="001A5DF6">
        <w:rPr>
          <w:rFonts w:hint="cs"/>
          <w:spacing w:val="-2"/>
          <w:cs/>
        </w:rPr>
        <w:t>ผลกระทบทางภาษี)</w:t>
      </w:r>
      <w:r w:rsidR="00731749" w:rsidRPr="00611F86">
        <w:rPr>
          <w:rFonts w:hint="cs"/>
          <w:cs/>
        </w:rPr>
        <w:t xml:space="preserve"> รับรู้เป็นรายการหักจากส่วนของทุน</w:t>
      </w:r>
      <w:r w:rsidR="00731749" w:rsidRPr="00611F86">
        <w:t xml:space="preserve"> </w:t>
      </w:r>
    </w:p>
    <w:p w:rsidR="002D1753" w:rsidRPr="009E414A" w:rsidRDefault="002D1753" w:rsidP="00F54865">
      <w:pPr>
        <w:pStyle w:val="AccPolicyHeading"/>
        <w:tabs>
          <w:tab w:val="clear" w:pos="540"/>
          <w:tab w:val="clear" w:pos="630"/>
          <w:tab w:val="clear" w:pos="720"/>
        </w:tabs>
        <w:rPr>
          <w:sz w:val="20"/>
          <w:szCs w:val="20"/>
          <w:cs/>
        </w:rPr>
      </w:pP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</w:p>
    <w:p w:rsidR="00731749" w:rsidRPr="009C1FDC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:rsidR="00731749" w:rsidRPr="009C1FDC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C1FDC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8268E7" w:rsidRPr="009C1FDC">
        <w:rPr>
          <w:rFonts w:ascii="Angsana New" w:hAnsi="Angsana New" w:hint="cs"/>
          <w:sz w:val="30"/>
          <w:szCs w:val="30"/>
          <w:cs/>
        </w:rPr>
        <w:t xml:space="preserve">หรือภาษีขายอื่น ๆ </w:t>
      </w:r>
      <w:r w:rsidRPr="009C1FDC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8268E7" w:rsidRPr="009C1FDC">
        <w:rPr>
          <w:rFonts w:ascii="Angsana New" w:hAnsi="Angsana New" w:hint="cs"/>
          <w:sz w:val="30"/>
          <w:szCs w:val="30"/>
          <w:cs/>
        </w:rPr>
        <w:t xml:space="preserve"> และส่วนลดตามปริมาณ</w:t>
      </w:r>
    </w:p>
    <w:p w:rsidR="002D1753" w:rsidRPr="009C1FDC" w:rsidRDefault="002D1753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:rsidR="00EA21B4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:rsidR="00EA21B4" w:rsidRPr="009C1FDC" w:rsidRDefault="00EA21B4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14"/>
          <w:szCs w:val="14"/>
          <w:cs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</w:t>
      </w:r>
      <w:r w:rsidRPr="00294FF3"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="001A5DF6">
        <w:rPr>
          <w:rFonts w:ascii="Angsana New" w:hAnsi="Angsana New"/>
          <w:sz w:val="30"/>
          <w:szCs w:val="30"/>
          <w:cs/>
        </w:rPr>
        <w:t>ไปให้กับผู้ซื้อแล้ว</w:t>
      </w:r>
      <w:r w:rsidRPr="00294FF3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294FF3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294FF3">
        <w:rPr>
          <w:rFonts w:ascii="Angsana New" w:hAnsi="Angsana New"/>
          <w:sz w:val="30"/>
          <w:szCs w:val="30"/>
          <w:cs/>
        </w:rPr>
        <w:t>จาก</w:t>
      </w:r>
      <w:r w:rsidRPr="00294FF3">
        <w:rPr>
          <w:rFonts w:ascii="Angsana New" w:hAnsi="Angsana New" w:hint="cs"/>
          <w:sz w:val="30"/>
          <w:szCs w:val="30"/>
          <w:cs/>
        </w:rPr>
        <w:t>การขายสินค้าหรือให้บริการนั้น</w:t>
      </w:r>
      <w:r w:rsidRPr="00294FF3">
        <w:rPr>
          <w:rFonts w:ascii="Angsana New" w:hAnsi="Angsana New"/>
          <w:sz w:val="30"/>
          <w:szCs w:val="30"/>
          <w:cs/>
        </w:rPr>
        <w:t xml:space="preserve"> ไม่อาจวัด</w:t>
      </w:r>
      <w:r w:rsidRPr="00294FF3">
        <w:rPr>
          <w:rFonts w:ascii="Angsana New" w:hAnsi="Angsana New" w:hint="cs"/>
          <w:sz w:val="30"/>
          <w:szCs w:val="30"/>
          <w:cs/>
        </w:rPr>
        <w:t>มูลค่าของจำนวนรายได้และ</w:t>
      </w:r>
      <w:r w:rsidRPr="00294FF3">
        <w:rPr>
          <w:rFonts w:ascii="Angsana New" w:hAnsi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:rsidR="00FB5505" w:rsidRPr="009C1FDC" w:rsidRDefault="00FB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14"/>
          <w:szCs w:val="14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:rsidR="00731749" w:rsidRPr="009C1FDC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:rsidR="00731749" w:rsidRDefault="002C3665" w:rsidP="0098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3665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2C3665">
        <w:rPr>
          <w:rFonts w:ascii="Angsana New" w:hAnsi="Angsana New"/>
          <w:sz w:val="30"/>
          <w:szCs w:val="30"/>
          <w:cs/>
        </w:rPr>
        <w:t>รับรู้รายได้จากการให้บริการตามขั้นความสำเร็จของรายการ ณ วันสิ้นรอบระยะเวลารายงาน ขั้นความสำเร็จของรายการใช้วิธีการสำรวจงานที่ได้ท</w:t>
      </w:r>
      <w:r>
        <w:rPr>
          <w:rFonts w:ascii="Angsana New" w:hAnsi="Angsana New"/>
          <w:sz w:val="30"/>
          <w:szCs w:val="30"/>
          <w:cs/>
        </w:rPr>
        <w:t>ำแล้ว</w:t>
      </w:r>
    </w:p>
    <w:p w:rsidR="002C3665" w:rsidRPr="009C1FDC" w:rsidRDefault="002C3665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:rsidR="001F438F" w:rsidRPr="002C3665" w:rsidRDefault="001F438F" w:rsidP="001F438F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3665">
        <w:rPr>
          <w:rFonts w:ascii="Angsana New" w:hAnsi="Angsana New" w:hint="cs"/>
          <w:i/>
          <w:iCs/>
          <w:sz w:val="30"/>
          <w:szCs w:val="30"/>
          <w:cs/>
        </w:rPr>
        <w:t>ค่านายหน้า</w:t>
      </w:r>
    </w:p>
    <w:p w:rsidR="001F438F" w:rsidRPr="009C1FDC" w:rsidRDefault="001F438F" w:rsidP="001F4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:rsidR="001F438F" w:rsidRPr="00BA249C" w:rsidRDefault="001F438F" w:rsidP="001F438F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  <w:r w:rsidRPr="002C3665">
        <w:rPr>
          <w:rFonts w:ascii="Angsana New" w:hAnsi="Angsana New" w:hint="cs"/>
          <w:sz w:val="30"/>
          <w:szCs w:val="30"/>
          <w:cs/>
        </w:rPr>
        <w:t>สำหรับรายการค้าที</w:t>
      </w:r>
      <w:r w:rsidR="002C3665">
        <w:rPr>
          <w:rFonts w:ascii="Angsana New" w:hAnsi="Angsana New" w:hint="cs"/>
          <w:sz w:val="30"/>
          <w:szCs w:val="30"/>
          <w:cs/>
        </w:rPr>
        <w:t>่กลุ่มบริษัทและบริษัท</w:t>
      </w:r>
      <w:r w:rsidRPr="002C3665">
        <w:rPr>
          <w:rFonts w:ascii="Angsana New" w:hAnsi="Angsana New" w:hint="cs"/>
          <w:sz w:val="30"/>
          <w:szCs w:val="30"/>
          <w:cs/>
        </w:rPr>
        <w:t>เข้าลักษณะกา</w:t>
      </w:r>
      <w:r w:rsidR="00981CEC">
        <w:rPr>
          <w:rFonts w:ascii="Angsana New" w:hAnsi="Angsana New" w:hint="cs"/>
          <w:sz w:val="30"/>
          <w:szCs w:val="30"/>
          <w:cs/>
        </w:rPr>
        <w:t>รเป็นตัวแทนมากกว่าการเป็นตัวการ</w:t>
      </w:r>
      <w:r w:rsidRPr="002C3665">
        <w:rPr>
          <w:rFonts w:ascii="Angsana New" w:hAnsi="Angsana New" w:hint="cs"/>
          <w:sz w:val="30"/>
          <w:szCs w:val="30"/>
          <w:cs/>
        </w:rPr>
        <w:t xml:space="preserve"> </w:t>
      </w:r>
      <w:r w:rsidR="002C3665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2C3665">
        <w:rPr>
          <w:rFonts w:ascii="Angsana New" w:hAnsi="Angsana New" w:hint="cs"/>
          <w:sz w:val="30"/>
          <w:szCs w:val="30"/>
          <w:cs/>
        </w:rPr>
        <w:t>จะรับรู้รายได้ด้วยจำนวนเงินสุทธิเป็นค่านายหน้า</w:t>
      </w:r>
    </w:p>
    <w:p w:rsidR="001F438F" w:rsidRPr="009C1FDC" w:rsidRDefault="001F438F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  <w:cs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731749" w:rsidRPr="009C1FDC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:rsidR="00731749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294FF3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294FF3">
        <w:rPr>
          <w:rFonts w:ascii="Angsana New" w:hAnsi="Angsana New"/>
          <w:sz w:val="30"/>
          <w:szCs w:val="30"/>
          <w:cs/>
        </w:rPr>
        <w:t>ลงทุนรับรู้ในกำไร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ค่าใช้จ่ายเริ่มแรกที่เกิด</w:t>
      </w:r>
      <w:r w:rsidRPr="00294FF3">
        <w:rPr>
          <w:rFonts w:ascii="Angsana New" w:hAnsi="Angsana New" w:hint="cs"/>
          <w:sz w:val="30"/>
          <w:szCs w:val="30"/>
          <w:cs/>
        </w:rPr>
        <w:t>ขึ้น</w:t>
      </w:r>
      <w:r w:rsidRPr="00294FF3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9C1FDC" w:rsidRPr="009C1FDC" w:rsidRDefault="009C1FDC" w:rsidP="002C36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2"/>
          <w:szCs w:val="22"/>
        </w:rPr>
      </w:pPr>
    </w:p>
    <w:p w:rsidR="002C3665" w:rsidRPr="002C3665" w:rsidRDefault="002C3665" w:rsidP="002C36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C3665">
        <w:rPr>
          <w:rFonts w:ascii="Angsana New" w:hAnsi="Angsana New" w:hint="cs"/>
          <w:iCs/>
          <w:sz w:val="30"/>
          <w:szCs w:val="30"/>
          <w:cs/>
        </w:rPr>
        <w:t>รายได้จากสัญญาเช่าการเงิน</w:t>
      </w:r>
    </w:p>
    <w:p w:rsidR="002C3665" w:rsidRPr="009C1FDC" w:rsidRDefault="002C366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14"/>
          <w:szCs w:val="14"/>
        </w:rPr>
      </w:pPr>
    </w:p>
    <w:p w:rsidR="002C3665" w:rsidRDefault="002C366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กลุ่มบริษัทและบริษัทรับรู้รายได้จากสัญญาเช่าการเงิน ตามวิธีอัตราดอกเบี้ยที่แท้จริง</w:t>
      </w:r>
    </w:p>
    <w:p w:rsidR="002C3665" w:rsidRPr="009C1FDC" w:rsidRDefault="002C366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14"/>
          <w:szCs w:val="14"/>
          <w:cs/>
        </w:rPr>
      </w:pPr>
    </w:p>
    <w:p w:rsidR="00731749" w:rsidRPr="002C3665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C3665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731749" w:rsidRPr="009C1FDC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1A5DF6">
        <w:rPr>
          <w:rFonts w:ascii="Angsana New" w:hAnsi="Angsana New"/>
          <w:sz w:val="30"/>
          <w:szCs w:val="30"/>
          <w:cs/>
        </w:rPr>
        <w:t>ขาดทุนในวันที่</w:t>
      </w:r>
      <w:r w:rsidR="00F54865" w:rsidRPr="001A5DF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21EB5" w:rsidRPr="001A5DF6">
        <w:rPr>
          <w:rFonts w:ascii="Angsana New" w:hAnsi="Angsana New" w:hint="cs"/>
          <w:sz w:val="30"/>
          <w:szCs w:val="30"/>
          <w:cs/>
        </w:rPr>
        <w:t>และบริษัท</w:t>
      </w:r>
      <w:r w:rsidRPr="001A5DF6">
        <w:rPr>
          <w:rFonts w:ascii="Angsana New" w:hAnsi="Angsana New"/>
          <w:sz w:val="30"/>
          <w:szCs w:val="30"/>
          <w:cs/>
        </w:rPr>
        <w:t>มีสิทธิ</w:t>
      </w:r>
      <w:r w:rsidRPr="00294FF3">
        <w:rPr>
          <w:rFonts w:ascii="Angsana New" w:hAnsi="Angsana New"/>
          <w:sz w:val="30"/>
          <w:szCs w:val="30"/>
          <w:cs/>
        </w:rPr>
        <w:t xml:space="preserve">ได้รับเงินปันผล </w:t>
      </w:r>
      <w:r w:rsidR="001D1116">
        <w:rPr>
          <w:rFonts w:ascii="Angsana New" w:hAnsi="Angsana New"/>
          <w:sz w:val="30"/>
          <w:szCs w:val="30"/>
          <w:cs/>
        </w:rPr>
        <w:t xml:space="preserve">  </w:t>
      </w:r>
    </w:p>
    <w:p w:rsidR="00731749" w:rsidRPr="009C1FDC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ดอกเบี้ยรับ</w:t>
      </w:r>
      <w:r w:rsidR="002C3665">
        <w:rPr>
          <w:rFonts w:ascii="Angsana New" w:hAnsi="Angsana New" w:hint="cs"/>
          <w:iCs/>
          <w:sz w:val="30"/>
          <w:szCs w:val="30"/>
          <w:cs/>
        </w:rPr>
        <w:t>และรายได้อื่น</w:t>
      </w:r>
    </w:p>
    <w:p w:rsidR="00731749" w:rsidRPr="009C1FDC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:rsidR="002D175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ดอกเบี้ยรับ</w:t>
      </w:r>
      <w:r w:rsidR="002C3665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Pr="00294FF3">
        <w:rPr>
          <w:rFonts w:ascii="Angsana New" w:hAnsi="Angsana New"/>
          <w:sz w:val="30"/>
          <w:szCs w:val="30"/>
          <w:cs/>
        </w:rPr>
        <w:t>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 xml:space="preserve">ขาดทุนตามเกณฑ์คงค้าง  </w:t>
      </w: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ต้นทุนทางการเงิน</w:t>
      </w:r>
    </w:p>
    <w:p w:rsidR="00731749" w:rsidRPr="00BC09C4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  <w:cs/>
        </w:rPr>
      </w:pPr>
    </w:p>
    <w:p w:rsidR="00A8396A" w:rsidRPr="00BA249C" w:rsidRDefault="00A8396A" w:rsidP="001662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7552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Pr="000B7F60">
        <w:rPr>
          <w:rFonts w:ascii="Angsana New" w:hAnsi="Angsana New"/>
          <w:sz w:val="30"/>
          <w:szCs w:val="30"/>
          <w:cs/>
        </w:rPr>
        <w:t>บันทึกโดยใช้วิธีอัตราดอกเบี้ยที่แท้จริงและ</w:t>
      </w:r>
      <w:r w:rsidRPr="003E755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3E7552">
        <w:rPr>
          <w:rFonts w:ascii="Angsana New" w:hAnsi="Angsana New"/>
          <w:sz w:val="30"/>
          <w:szCs w:val="30"/>
          <w:cs/>
        </w:rPr>
        <w:t>ดอกเบ</w:t>
      </w:r>
      <w:r w:rsidRPr="007314CA">
        <w:rPr>
          <w:rFonts w:ascii="Angsana New" w:hAnsi="Angsana New"/>
          <w:sz w:val="30"/>
          <w:szCs w:val="30"/>
          <w:cs/>
        </w:rPr>
        <w:t>ี้ยจ่าย</w:t>
      </w:r>
      <w:r w:rsidRPr="007314CA">
        <w:rPr>
          <w:rFonts w:ascii="Angsana New" w:hAnsi="Angsana New" w:hint="cs"/>
          <w:sz w:val="30"/>
          <w:szCs w:val="30"/>
          <w:cs/>
        </w:rPr>
        <w:t>ของเงินกู้ยืม</w:t>
      </w:r>
      <w:r w:rsidRPr="007314CA">
        <w:rPr>
          <w:rFonts w:ascii="Angsana New" w:hAnsi="Angsana New"/>
          <w:sz w:val="30"/>
          <w:szCs w:val="30"/>
          <w:cs/>
        </w:rPr>
        <w:t>และ</w:t>
      </w:r>
      <w:r w:rsidRPr="007314CA">
        <w:rPr>
          <w:rFonts w:ascii="Angsana New" w:hAnsi="Angsana New" w:hint="cs"/>
          <w:sz w:val="30"/>
          <w:szCs w:val="30"/>
          <w:cs/>
        </w:rPr>
        <w:t>ประมาณ</w:t>
      </w:r>
      <w:r w:rsidRPr="00BA249C">
        <w:rPr>
          <w:rFonts w:ascii="Angsana New" w:hAnsi="Angsana New" w:hint="cs"/>
          <w:sz w:val="30"/>
          <w:szCs w:val="30"/>
          <w:cs/>
        </w:rPr>
        <w:t>การหนี้สินส่วนที่เพิ่มขึ้นเนื่องจากเวลาที่ผ่านไป และ</w:t>
      </w:r>
      <w:r w:rsidRPr="00BA249C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</w:t>
      </w:r>
      <w:r w:rsidRPr="00BA249C">
        <w:rPr>
          <w:rFonts w:ascii="Angsana New" w:hAnsi="Angsana New" w:hint="cs"/>
          <w:sz w:val="30"/>
          <w:szCs w:val="30"/>
          <w:cs/>
        </w:rPr>
        <w:t xml:space="preserve"> ขาดทุนจากมูลค่ายุติธรรมของสินทรัพย์ทางการเงินที่รับรู้ในกำไรหรือขาดทุน หรือขาดทุนจากการด้อยค่าของสินทรัพย์ทางการเงิน (นอกเหนือ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A249C">
        <w:rPr>
          <w:rFonts w:ascii="Angsana New" w:hAnsi="Angsana New" w:hint="cs"/>
          <w:sz w:val="30"/>
          <w:szCs w:val="30"/>
          <w:cs/>
        </w:rPr>
        <w:t>ลูกหนี้การค้า) และขาดทุนจากเครื่องมือป้องกันความเสี่ยง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BA249C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</w:p>
    <w:p w:rsidR="00A8396A" w:rsidRPr="00BC09C4" w:rsidRDefault="00A8396A" w:rsidP="00A83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A8396A" w:rsidRPr="003A1F37" w:rsidRDefault="00A8396A" w:rsidP="00A83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A1F37">
        <w:rPr>
          <w:rFonts w:ascii="Angsana New" w:hAnsi="Angsana New" w:hint="cs"/>
          <w:sz w:val="30"/>
          <w:szCs w:val="30"/>
          <w:cs/>
        </w:rPr>
        <w:t>ต้นทุนการก</w:t>
      </w:r>
      <w:r w:rsidR="003A1F37" w:rsidRPr="003A1F37">
        <w:rPr>
          <w:rFonts w:ascii="Angsana New" w:hAnsi="Angsana New" w:hint="cs"/>
          <w:sz w:val="30"/>
          <w:szCs w:val="30"/>
          <w:cs/>
        </w:rPr>
        <w:t>ู้ยืมที่ไม่ได้เกี่ยวกับการได้มา</w:t>
      </w:r>
      <w:r w:rsidRPr="003A1F37">
        <w:rPr>
          <w:rFonts w:ascii="Angsana New" w:hAnsi="Angsana New" w:hint="cs"/>
          <w:sz w:val="30"/>
          <w:szCs w:val="30"/>
          <w:cs/>
        </w:rPr>
        <w:t xml:space="preserve">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731749" w:rsidRPr="00BC09C4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  <w:cs/>
        </w:rPr>
      </w:pP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94FF3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สัญญาเช่าดำเนินงาน </w:t>
      </w:r>
    </w:p>
    <w:p w:rsidR="00731749" w:rsidRPr="00BC09C4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4FF3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731749" w:rsidRPr="00BC09C4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F54865" w:rsidRDefault="00731749" w:rsidP="00F54865">
      <w:pPr>
        <w:ind w:left="540"/>
        <w:rPr>
          <w:rFonts w:ascii="Angsana New" w:eastAsia="Calibri" w:hAnsi="Angsana New"/>
          <w:sz w:val="30"/>
          <w:szCs w:val="30"/>
        </w:rPr>
      </w:pPr>
      <w:r w:rsidRPr="00294FF3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294FF3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294FF3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294FF3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:rsidR="00F54865" w:rsidRPr="00BC09C4" w:rsidRDefault="00F5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16"/>
          <w:szCs w:val="16"/>
          <w:cs/>
        </w:rPr>
      </w:pP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:rsidR="00731749" w:rsidRPr="00BC09C4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94FF3">
        <w:rPr>
          <w:rFonts w:hint="cs"/>
          <w:sz w:val="30"/>
          <w:szCs w:val="30"/>
          <w:cs/>
        </w:rPr>
        <w:t>ค่าใช้จ่าย</w:t>
      </w:r>
      <w:r w:rsidRPr="00294FF3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294FF3">
        <w:rPr>
          <w:rFonts w:hint="cs"/>
          <w:sz w:val="30"/>
          <w:szCs w:val="30"/>
          <w:cs/>
        </w:rPr>
        <w:t>ของงวด</w:t>
      </w:r>
      <w:r w:rsidRPr="00294FF3">
        <w:rPr>
          <w:sz w:val="30"/>
          <w:szCs w:val="30"/>
          <w:cs/>
        </w:rPr>
        <w:t>ปัจจุบันและภาษีเงินได้รอการตัด</w:t>
      </w:r>
      <w:r w:rsidR="00F54865">
        <w:rPr>
          <w:rFonts w:hint="cs"/>
          <w:sz w:val="30"/>
          <w:szCs w:val="30"/>
          <w:cs/>
        </w:rPr>
        <w:t>บัญชี</w:t>
      </w:r>
      <w:r w:rsidRPr="00294FF3">
        <w:rPr>
          <w:rFonts w:hint="cs"/>
          <w:sz w:val="30"/>
          <w:szCs w:val="30"/>
          <w:cs/>
        </w:rPr>
        <w:t xml:space="preserve"> ภาษี</w:t>
      </w:r>
      <w:r w:rsidRPr="00294FF3">
        <w:rPr>
          <w:sz w:val="30"/>
          <w:szCs w:val="30"/>
          <w:cs/>
        </w:rPr>
        <w:t>เงินได้</w:t>
      </w:r>
      <w:r w:rsidRPr="00294FF3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294FF3">
        <w:rPr>
          <w:sz w:val="30"/>
          <w:szCs w:val="30"/>
          <w:cs/>
        </w:rPr>
        <w:t>รับรู้ในกำไร</w:t>
      </w:r>
      <w:r w:rsidRPr="00294FF3">
        <w:rPr>
          <w:rFonts w:hint="cs"/>
          <w:sz w:val="30"/>
          <w:szCs w:val="30"/>
          <w:cs/>
        </w:rPr>
        <w:t>หรือ</w:t>
      </w:r>
      <w:r w:rsidRPr="00294FF3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294FF3">
        <w:rPr>
          <w:rFonts w:hint="cs"/>
          <w:sz w:val="30"/>
          <w:szCs w:val="30"/>
          <w:cs/>
        </w:rPr>
        <w:t>ที่เกี่ยวข้อง</w:t>
      </w:r>
      <w:r w:rsidR="00A1713A">
        <w:rPr>
          <w:sz w:val="30"/>
          <w:szCs w:val="30"/>
          <w:cs/>
        </w:rPr>
        <w:br/>
      </w:r>
      <w:r w:rsidRPr="00294FF3">
        <w:rPr>
          <w:rFonts w:hint="cs"/>
          <w:sz w:val="30"/>
          <w:szCs w:val="30"/>
          <w:cs/>
        </w:rPr>
        <w:t>ในการรวมธุรกิจ หรือ รายการ</w:t>
      </w:r>
      <w:r w:rsidRPr="00294FF3">
        <w:rPr>
          <w:sz w:val="30"/>
          <w:szCs w:val="30"/>
          <w:cs/>
        </w:rPr>
        <w:t>ที่</w:t>
      </w:r>
      <w:r w:rsidRPr="00294FF3">
        <w:rPr>
          <w:rFonts w:hint="cs"/>
          <w:sz w:val="30"/>
          <w:szCs w:val="30"/>
          <w:cs/>
        </w:rPr>
        <w:t>รับรู้โดยตรง</w:t>
      </w:r>
      <w:r w:rsidRPr="00294FF3">
        <w:rPr>
          <w:sz w:val="30"/>
          <w:szCs w:val="30"/>
          <w:cs/>
        </w:rPr>
        <w:t>ในส่วนของผู้ถือหุ้น</w:t>
      </w:r>
      <w:r w:rsidRPr="00294FF3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:rsidR="00731749" w:rsidRPr="00BC09C4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="00F54865">
        <w:rPr>
          <w:rFonts w:ascii="Times New Roman" w:hAnsi="Times New Roman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54865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ๆ</w:t>
      </w:r>
    </w:p>
    <w:p w:rsidR="006D4F13" w:rsidRPr="006D4F13" w:rsidRDefault="006D4F13" w:rsidP="006D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Pr="00294FF3" w:rsidRDefault="00731749" w:rsidP="0073174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294FF3">
        <w:rPr>
          <w:rFonts w:ascii="Angsana New" w:hAnsi="Angsana New"/>
          <w:sz w:val="30"/>
          <w:szCs w:val="30"/>
          <w:cs/>
        </w:rPr>
        <w:t>บันทึกโ</w:t>
      </w:r>
      <w:r w:rsidRPr="00294FF3">
        <w:rPr>
          <w:rFonts w:ascii="Angsana New" w:hAnsi="Angsana New" w:hint="cs"/>
          <w:sz w:val="30"/>
          <w:szCs w:val="30"/>
          <w:cs/>
        </w:rPr>
        <w:t>ดย</w:t>
      </w:r>
      <w:r w:rsidRPr="00294FF3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294FF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294FF3">
        <w:rPr>
          <w:rFonts w:ascii="Angsana New" w:hAnsi="Angsana New"/>
          <w:sz w:val="30"/>
          <w:szCs w:val="30"/>
          <w:cs/>
        </w:rPr>
        <w:t>ไม่</w:t>
      </w:r>
      <w:r w:rsidRPr="00294FF3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F54865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 w:hint="cs"/>
          <w:sz w:val="30"/>
          <w:szCs w:val="30"/>
          <w:cs/>
        </w:rPr>
        <w:t>ผลแตก</w:t>
      </w:r>
      <w:r w:rsidRPr="00294FF3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294FF3">
        <w:rPr>
          <w:rFonts w:ascii="Angsana New" w:hAnsi="Angsana New" w:hint="cs"/>
          <w:sz w:val="30"/>
          <w:szCs w:val="30"/>
          <w:cs/>
        </w:rPr>
        <w:t>การรับรู้</w:t>
      </w:r>
      <w:r w:rsidRPr="00294FF3">
        <w:rPr>
          <w:rFonts w:ascii="Angsana New" w:hAnsi="Angsana New"/>
          <w:sz w:val="30"/>
          <w:szCs w:val="30"/>
          <w:cs/>
        </w:rPr>
        <w:t>ค่าความนิยม</w:t>
      </w:r>
      <w:r w:rsidR="00F54865">
        <w:rPr>
          <w:rFonts w:ascii="Angsana New" w:hAnsi="Angsana New" w:hint="cs"/>
          <w:sz w:val="30"/>
          <w:szCs w:val="30"/>
          <w:cs/>
        </w:rPr>
        <w:t>ในครั้งแรก</w:t>
      </w:r>
      <w:r w:rsidRPr="00294FF3">
        <w:rPr>
          <w:rFonts w:ascii="Angsana New" w:hAnsi="Angsana New" w:hint="cs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Pr="00294FF3">
        <w:rPr>
          <w:rFonts w:ascii="Angsana New" w:hAnsi="Angsana New"/>
          <w:sz w:val="30"/>
          <w:szCs w:val="30"/>
          <w:cs/>
        </w:rPr>
        <w:t>การร่วมค้าหากเป็นไปได้ว่าจะไม่มีการกลับรายการใน</w:t>
      </w:r>
      <w:r w:rsidRPr="00294FF3">
        <w:rPr>
          <w:rFonts w:ascii="Angsana New" w:hAnsi="Angsana New" w:hint="cs"/>
          <w:sz w:val="30"/>
          <w:szCs w:val="30"/>
          <w:cs/>
        </w:rPr>
        <w:t>อนาคต</w:t>
      </w:r>
      <w:r w:rsidRPr="00294FF3">
        <w:rPr>
          <w:rFonts w:ascii="Angsana New" w:hAnsi="Angsana New"/>
          <w:sz w:val="30"/>
          <w:szCs w:val="30"/>
          <w:cs/>
        </w:rPr>
        <w:t>อันใกล้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</w:p>
    <w:p w:rsidR="00731749" w:rsidRPr="006D4F1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731749" w:rsidRDefault="00731749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การวัด</w:t>
      </w:r>
      <w:r w:rsidRPr="00294FF3">
        <w:rPr>
          <w:rFonts w:ascii="Angsana New" w:hAnsi="Angsana New" w:hint="cs"/>
          <w:sz w:val="30"/>
          <w:szCs w:val="30"/>
          <w:cs/>
        </w:rPr>
        <w:t>มูล</w:t>
      </w:r>
      <w:r w:rsidRPr="00294FF3">
        <w:rPr>
          <w:rFonts w:ascii="Angsana New" w:hAnsi="Angsana New"/>
          <w:sz w:val="30"/>
          <w:szCs w:val="30"/>
          <w:cs/>
        </w:rPr>
        <w:t>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5486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F663C">
        <w:rPr>
          <w:rFonts w:ascii="Angsana New" w:hAnsi="Angsana New" w:hint="cs"/>
          <w:sz w:val="30"/>
          <w:szCs w:val="30"/>
          <w:cs/>
        </w:rPr>
        <w:t>และบริษัท</w:t>
      </w:r>
      <w:r w:rsidRPr="00294FF3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731749" w:rsidRPr="009A37C5" w:rsidRDefault="00731749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  <w:r w:rsidRPr="00294FF3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</w:t>
      </w:r>
      <w:r w:rsidRPr="00294FF3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294FF3">
        <w:rPr>
          <w:rFonts w:ascii="Angsana New" w:hAnsi="Angsana New"/>
          <w:sz w:val="30"/>
          <w:szCs w:val="30"/>
          <w:cs/>
        </w:rPr>
        <w:t>ใช้อัตราภาษี</w:t>
      </w:r>
      <w:r w:rsidRPr="00294FF3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</w:t>
      </w:r>
      <w:r w:rsidRPr="009A37C5">
        <w:rPr>
          <w:rFonts w:ascii="Angsana New" w:hAnsi="Angsana New" w:hint="cs"/>
          <w:sz w:val="30"/>
          <w:szCs w:val="30"/>
          <w:cs/>
        </w:rPr>
        <w:t>ใช้อัตราภาษีที่ประกาศใช้หรือที่คาดว่ามีผลบังคับใช้ ณ วันที่รายงาน</w:t>
      </w:r>
    </w:p>
    <w:p w:rsidR="00581E41" w:rsidRPr="006D4F13" w:rsidRDefault="00581E41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</w:rPr>
      </w:pPr>
    </w:p>
    <w:p w:rsidR="00731749" w:rsidRPr="002D1753" w:rsidRDefault="00731749" w:rsidP="002D175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D1753">
        <w:rPr>
          <w:rFonts w:ascii="Angsana New" w:hAnsi="Angsana New" w:hint="cs"/>
          <w:spacing w:val="-4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="00F54865" w:rsidRPr="002D1753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7F663C" w:rsidRPr="002D1753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E56228" w:rsidRPr="002D1753">
        <w:rPr>
          <w:rFonts w:ascii="Angsana New" w:hAnsi="Angsana New" w:hint="cs"/>
          <w:spacing w:val="-4"/>
          <w:sz w:val="30"/>
          <w:szCs w:val="30"/>
          <w:cs/>
        </w:rPr>
        <w:t xml:space="preserve">มขึ้น และมีดอกเบี้ยที่ต้องชำระ </w:t>
      </w:r>
      <w:r w:rsidR="007F663C" w:rsidRPr="002D1753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F54865" w:rsidRPr="002D1753">
        <w:rPr>
          <w:rFonts w:ascii="Angsana New" w:hAnsi="Angsana New" w:hint="cs"/>
          <w:spacing w:val="-4"/>
          <w:sz w:val="30"/>
          <w:szCs w:val="30"/>
          <w:cs/>
        </w:rPr>
        <w:t>ฎ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ห</w:t>
      </w:r>
      <w:r w:rsidR="00F54865" w:rsidRPr="002D1753">
        <w:rPr>
          <w:rFonts w:ascii="Angsana New" w:hAnsi="Angsana New" w:hint="cs"/>
          <w:spacing w:val="-4"/>
          <w:sz w:val="30"/>
          <w:szCs w:val="30"/>
          <w:cs/>
        </w:rPr>
        <w:t>มายภาษี และจากประสบการณ์ในอดีต</w:t>
      </w:r>
      <w:r w:rsidR="00F54865" w:rsidRPr="002D1753">
        <w:rPr>
          <w:rFonts w:ascii="Angsana New" w:hAnsi="Angsana New"/>
          <w:spacing w:val="-4"/>
          <w:sz w:val="30"/>
          <w:szCs w:val="30"/>
          <w:cs/>
        </w:rPr>
        <w:br/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การประเมินนี้อยู่บนพื้นฐานการประมาณการและ</w:t>
      </w:r>
      <w:r w:rsidRPr="002D1753">
        <w:rPr>
          <w:rFonts w:ascii="Angsana New" w:hAnsi="Angsana New"/>
          <w:spacing w:val="-4"/>
          <w:sz w:val="30"/>
          <w:szCs w:val="30"/>
          <w:cs/>
        </w:rPr>
        <w:t>ข้อสมมติ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</w:t>
      </w:r>
      <w:r w:rsidR="00A56109" w:rsidRPr="002D17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ๆ</w:t>
      </w:r>
      <w:r w:rsidR="001D1116" w:rsidRPr="002D175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E19DE">
        <w:rPr>
          <w:rFonts w:ascii="Angsana New" w:hAnsi="Angsana New" w:hint="cs"/>
          <w:sz w:val="30"/>
          <w:szCs w:val="30"/>
          <w:cs/>
        </w:rPr>
        <w:t>อาจจะทำให้</w:t>
      </w:r>
      <w:r w:rsidR="007F663C" w:rsidRPr="000E19DE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0E19DE">
        <w:rPr>
          <w:rFonts w:ascii="Angsana New" w:hAnsi="Angsana New" w:hint="cs"/>
          <w:sz w:val="30"/>
          <w:szCs w:val="30"/>
          <w:cs/>
        </w:rPr>
        <w:t>เปลี่ยนการตัดสินใจโดยขึ้นอยู่กับความเพียงพอ</w:t>
      </w:r>
      <w:r w:rsidR="00F54865" w:rsidRPr="000E19DE">
        <w:rPr>
          <w:rFonts w:ascii="Angsana New" w:hAnsi="Angsana New" w:hint="cs"/>
          <w:sz w:val="30"/>
          <w:szCs w:val="30"/>
          <w:cs/>
        </w:rPr>
        <w:t>ของภาษีเงินได้</w:t>
      </w:r>
      <w:r w:rsidR="00F54865">
        <w:rPr>
          <w:rFonts w:ascii="Angsana New" w:hAnsi="Angsana New" w:hint="cs"/>
          <w:sz w:val="30"/>
          <w:szCs w:val="30"/>
          <w:cs/>
        </w:rPr>
        <w:t>ค้างจ่ายที่มีอยู่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  <w:r w:rsidRPr="000E19DE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0E19DE" w:rsidRPr="006D4F13" w:rsidRDefault="000E19DE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</w:rPr>
      </w:pPr>
    </w:p>
    <w:p w:rsidR="00731749" w:rsidRPr="00294FF3" w:rsidRDefault="00731749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294FF3">
        <w:rPr>
          <w:rFonts w:ascii="Angsana New" w:hAnsi="Angsana New" w:hint="cs"/>
          <w:sz w:val="30"/>
          <w:szCs w:val="30"/>
          <w:cs/>
        </w:rPr>
        <w:t>การ</w:t>
      </w:r>
      <w:r w:rsidRPr="00294FF3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</w:t>
      </w:r>
      <w:r w:rsidR="00A1713A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731749" w:rsidRPr="006D4F1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s/>
        </w:rPr>
      </w:pPr>
    </w:p>
    <w:p w:rsidR="00731749" w:rsidRDefault="00731749" w:rsidP="00731749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</w:t>
      </w:r>
      <w:r w:rsidRPr="00F54865">
        <w:rPr>
          <w:rFonts w:ascii="Angsana New" w:hAnsi="Angsana New"/>
          <w:sz w:val="30"/>
          <w:szCs w:val="30"/>
          <w:cs/>
        </w:rPr>
        <w:t>มเป็นไปได้ค่อนข้างแน่ว่ากำไรเพื่อเสียภาษีในอนาคตจะมีจำนวนเพียงพอกับการใช้ประโย</w:t>
      </w:r>
      <w:r w:rsidR="00133E5F">
        <w:rPr>
          <w:rFonts w:ascii="Angsana New" w:hAnsi="Angsana New"/>
          <w:sz w:val="30"/>
          <w:szCs w:val="30"/>
          <w:cs/>
        </w:rPr>
        <w:t>ชน์จากผลแตกต่างชั่วคราวดังกล่าว</w:t>
      </w:r>
      <w:r w:rsidRPr="00F54865">
        <w:rPr>
          <w:rFonts w:ascii="Angsana New" w:hAnsi="Angsana New"/>
          <w:sz w:val="30"/>
          <w:szCs w:val="30"/>
          <w:cs/>
        </w:rPr>
        <w:t xml:space="preserve"> </w:t>
      </w:r>
      <w:r w:rsidRPr="00F54865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F5486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</w:t>
      </w:r>
      <w:r w:rsidRPr="00294FF3">
        <w:rPr>
          <w:rFonts w:ascii="Angsana New" w:hAnsi="Angsana New"/>
          <w:sz w:val="30"/>
          <w:szCs w:val="30"/>
          <w:cs/>
        </w:rPr>
        <w:t>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6D4F13" w:rsidRPr="006D4F13" w:rsidRDefault="006D4F13" w:rsidP="00731749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</w:rPr>
      </w:pPr>
    </w:p>
    <w:p w:rsidR="00731749" w:rsidRPr="00294FF3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กำไรต่อหุ้น </w:t>
      </w:r>
    </w:p>
    <w:p w:rsidR="00731749" w:rsidRPr="006D4F13" w:rsidRDefault="00731749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Cs w:val="18"/>
        </w:rPr>
      </w:pPr>
    </w:p>
    <w:p w:rsidR="00731749" w:rsidRDefault="007F663C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  <w:r w:rsidRPr="006D6C5F">
        <w:rPr>
          <w:rFonts w:hint="cs"/>
          <w:b/>
          <w:sz w:val="30"/>
          <w:szCs w:val="30"/>
          <w:cs/>
        </w:rPr>
        <w:t>กลุ่มบริษัทและบริษัท</w:t>
      </w:r>
      <w:r w:rsidR="00F54865" w:rsidRPr="006D6C5F">
        <w:rPr>
          <w:rFonts w:hint="cs"/>
          <w:b/>
          <w:sz w:val="30"/>
          <w:szCs w:val="30"/>
          <w:cs/>
        </w:rPr>
        <w:t>แ</w:t>
      </w:r>
      <w:r w:rsidR="00731749" w:rsidRPr="006D6C5F">
        <w:rPr>
          <w:rFonts w:hint="cs"/>
          <w:b/>
          <w:sz w:val="30"/>
          <w:szCs w:val="30"/>
          <w:cs/>
        </w:rPr>
        <w:t>สดง</w:t>
      </w:r>
      <w:r w:rsidR="00731749" w:rsidRPr="00294FF3">
        <w:rPr>
          <w:rFonts w:hint="cs"/>
          <w:b/>
          <w:sz w:val="30"/>
          <w:szCs w:val="30"/>
          <w:cs/>
        </w:rPr>
        <w:t>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="00731749" w:rsidRPr="00294FF3">
        <w:rPr>
          <w:b/>
          <w:sz w:val="30"/>
          <w:szCs w:val="30"/>
          <w:cs/>
        </w:rPr>
        <w:t>บริษัท ด้วย</w:t>
      </w:r>
      <w:r w:rsidR="00731749" w:rsidRPr="00294FF3">
        <w:rPr>
          <w:rFonts w:hint="cs"/>
          <w:b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</w:p>
    <w:p w:rsidR="0024747E" w:rsidRPr="006D4F13" w:rsidRDefault="0024747E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Cs w:val="18"/>
        </w:rPr>
      </w:pPr>
    </w:p>
    <w:p w:rsidR="00731749" w:rsidRPr="00A06E75" w:rsidRDefault="00731749" w:rsidP="00450AE6">
      <w:pPr>
        <w:pStyle w:val="Heading8"/>
        <w:numPr>
          <w:ilvl w:val="1"/>
          <w:numId w:val="2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06E7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731749" w:rsidRPr="006D4F13" w:rsidRDefault="00731749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Cs w:val="18"/>
        </w:rPr>
      </w:pPr>
    </w:p>
    <w:p w:rsidR="002D1753" w:rsidRDefault="00731749" w:rsidP="00B7351E">
      <w:pPr>
        <w:spacing w:line="240" w:lineRule="auto"/>
        <w:ind w:left="518"/>
        <w:jc w:val="thaiDistribute"/>
        <w:rPr>
          <w:sz w:val="30"/>
          <w:szCs w:val="30"/>
        </w:rPr>
      </w:pPr>
      <w:r w:rsidRPr="00C426EF">
        <w:rPr>
          <w:sz w:val="30"/>
          <w:szCs w:val="30"/>
          <w:cs/>
        </w:rPr>
        <w:t>ผลการดำเนินงานของส่วนงานที่รายงานต่อผู้มีอำนา</w:t>
      </w:r>
      <w:r w:rsidR="00634BEB">
        <w:rPr>
          <w:sz w:val="30"/>
          <w:szCs w:val="30"/>
          <w:cs/>
        </w:rPr>
        <w:t>จตัดสินใจสูงสุดด้านการดำเนินงาน</w:t>
      </w:r>
      <w:r w:rsidRPr="00C426EF">
        <w:rPr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33E5F">
        <w:rPr>
          <w:rFonts w:hint="cs"/>
          <w:sz w:val="30"/>
          <w:szCs w:val="30"/>
          <w:cs/>
        </w:rPr>
        <w:t>สินทรัพย์ กำไรจากอัตราแลกเปลี่ยนสุทธิ ต้นทุนการจำหน่าย ค่าใช้จ่ายบริหาร ต้นทุนทางการเงิน</w:t>
      </w:r>
      <w:r w:rsidR="00CF2F8E">
        <w:rPr>
          <w:rFonts w:hint="cs"/>
          <w:sz w:val="30"/>
          <w:szCs w:val="30"/>
          <w:cs/>
        </w:rPr>
        <w:t xml:space="preserve"> </w:t>
      </w:r>
      <w:r w:rsidR="00133E5F">
        <w:rPr>
          <w:rFonts w:hint="cs"/>
          <w:sz w:val="30"/>
          <w:szCs w:val="30"/>
          <w:cs/>
        </w:rPr>
        <w:t>และค่าใช้จ่ายภาษีเงินได้</w:t>
      </w:r>
    </w:p>
    <w:p w:rsidR="00BC09C4" w:rsidRPr="006F1C67" w:rsidRDefault="00BC09C4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p w:rsidR="005100B0" w:rsidRDefault="005100B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770C5">
        <w:rPr>
          <w:rFonts w:ascii="Angsana New" w:hAnsi="Angsana New"/>
          <w:b/>
          <w:bCs/>
          <w:sz w:val="30"/>
          <w:szCs w:val="30"/>
          <w:cs/>
        </w:rPr>
        <w:lastRenderedPageBreak/>
        <w:t>การซื้อ</w:t>
      </w:r>
      <w:r w:rsidR="00B824E8">
        <w:rPr>
          <w:rFonts w:ascii="Angsana New" w:hAnsi="Angsana New" w:hint="cs"/>
          <w:b/>
          <w:bCs/>
          <w:sz w:val="30"/>
          <w:szCs w:val="30"/>
          <w:cs/>
        </w:rPr>
        <w:t>ธุรกิจ</w:t>
      </w:r>
    </w:p>
    <w:p w:rsidR="00B824E8" w:rsidRPr="0084101D" w:rsidRDefault="00B824E8" w:rsidP="00B82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Cs w:val="18"/>
        </w:rPr>
      </w:pPr>
    </w:p>
    <w:p w:rsidR="00B824E8" w:rsidRPr="006770C5" w:rsidRDefault="00B824E8" w:rsidP="00B82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บริษัทย่อย</w:t>
      </w:r>
    </w:p>
    <w:p w:rsidR="005100B0" w:rsidRPr="0084101D" w:rsidRDefault="005100B0" w:rsidP="005100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Cs w:val="18"/>
          <w:cs/>
        </w:rPr>
      </w:pPr>
    </w:p>
    <w:p w:rsidR="00B8632D" w:rsidRPr="00AB5399" w:rsidRDefault="008D3E55" w:rsidP="00B8632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B5399">
        <w:rPr>
          <w:rFonts w:ascii="Angsana New" w:hAnsi="Angsana New"/>
          <w:sz w:val="30"/>
          <w:szCs w:val="30"/>
          <w:cs/>
        </w:rPr>
        <w:t>เมื่อ</w:t>
      </w:r>
      <w:r w:rsidR="00BD4D61" w:rsidRPr="00AB5399">
        <w:rPr>
          <w:rFonts w:ascii="Angsana New" w:hAnsi="Angsana New"/>
          <w:sz w:val="30"/>
          <w:szCs w:val="30"/>
          <w:cs/>
        </w:rPr>
        <w:t>วันที่ 6 ธันวาคม 2560 ที่ประชุมคณะกรรมการบริษัทมีมติอนุมัติการซื้อหุ้นและสิทธิออกเสียง ในบริษัท วี.โอ.เน็ต ไบโอดีเซล เอเชีย จำกัด (“</w:t>
      </w:r>
      <w:r w:rsidR="00BD4D61" w:rsidRPr="00AB5399">
        <w:rPr>
          <w:rFonts w:ascii="Angsana New" w:hAnsi="Angsana New"/>
          <w:sz w:val="30"/>
          <w:szCs w:val="30"/>
        </w:rPr>
        <w:t xml:space="preserve">VON”) </w:t>
      </w:r>
      <w:r w:rsidR="00BD4D61" w:rsidRPr="00AB5399">
        <w:rPr>
          <w:rFonts w:ascii="Angsana New" w:hAnsi="Angsana New"/>
          <w:sz w:val="30"/>
          <w:szCs w:val="30"/>
          <w:cs/>
        </w:rPr>
        <w:t xml:space="preserve">จากบริษัทแห่งหนึ่งเป็นจำนวนร้อยละ 99.99 บริษัทจ่ายเงินมัดจำค่าหุ้นดังกล่าว จำนวน 15 ล้านบาทในปี 2560 โดยในวันที่การซื้อขายเสร็จสมบูรณ์ให้ถือว่าเงินมัดจำเป็นส่วนหนึ่งของราคาหุ้นที่ซื้อขาย เมื่อวันที่ 12 มกราคม 2561 บริษัทได้ทำสัญญาซื้อขายหุ้นแบบมีเงื่อนไข ซึ่งมีการกำหนดราคาของหุ้นที่ซื้อขายเบื้องต้นรวมทั้งสิ้น 18.92 ล้านบาท และกำหนดให้บริษัทเข้าทำสัญญาให้กู้ยืมเงินแก่ </w:t>
      </w:r>
      <w:r w:rsidR="00BD4D61" w:rsidRPr="00AB5399">
        <w:rPr>
          <w:rFonts w:ascii="Angsana New" w:hAnsi="Angsana New"/>
          <w:sz w:val="30"/>
          <w:szCs w:val="30"/>
        </w:rPr>
        <w:t xml:space="preserve">VON </w:t>
      </w:r>
      <w:r w:rsidR="00BD4D61" w:rsidRPr="00AB5399">
        <w:rPr>
          <w:rFonts w:ascii="Angsana New" w:hAnsi="Angsana New"/>
          <w:sz w:val="30"/>
          <w:szCs w:val="30"/>
          <w:cs/>
        </w:rPr>
        <w:t xml:space="preserve">ณ วันที่การซื้อขายเสร็จสมบูรณ์ เป็นจำนวนเงิน 96.08 ล้านบาท เพื่อใช้ในการจ่ายชำระหนี้ผู้ถือหุ้นเดิมของ </w:t>
      </w:r>
      <w:r w:rsidR="00BD4D61" w:rsidRPr="00AB5399">
        <w:rPr>
          <w:rFonts w:ascii="Angsana New" w:hAnsi="Angsana New"/>
          <w:sz w:val="30"/>
          <w:szCs w:val="30"/>
        </w:rPr>
        <w:t xml:space="preserve">VON </w:t>
      </w:r>
      <w:r w:rsidR="00BD4D61" w:rsidRPr="00AB5399">
        <w:rPr>
          <w:rFonts w:ascii="Angsana New" w:hAnsi="Angsana New"/>
          <w:sz w:val="30"/>
          <w:szCs w:val="30"/>
          <w:cs/>
        </w:rPr>
        <w:t xml:space="preserve">นอกจากนี้บริษัทจะต้องจ่ายคืนรายได้ค่าไฟฟ้าคงค้างจากการไฟฟ้าส่วนภูมิภาค (“กฟภ.”) ของ </w:t>
      </w:r>
      <w:r w:rsidR="00BD4D61" w:rsidRPr="00AB5399">
        <w:rPr>
          <w:rFonts w:ascii="Angsana New" w:hAnsi="Angsana New"/>
          <w:sz w:val="30"/>
          <w:szCs w:val="30"/>
        </w:rPr>
        <w:t xml:space="preserve">VON </w:t>
      </w:r>
      <w:r w:rsidR="00BD4D61" w:rsidRPr="00AB5399">
        <w:rPr>
          <w:rFonts w:ascii="Angsana New" w:hAnsi="Angsana New"/>
          <w:sz w:val="30"/>
          <w:szCs w:val="30"/>
          <w:cs/>
        </w:rPr>
        <w:t xml:space="preserve">ที่คำนวณจนถึงวันที่ 14 มกราคม 2561 จำนวน 3.8 ล้านบาท ให้แก่ผู้ถือหุ้นเดิมภายใน 30 วันนับจากวันที่บริษัทได้รับชำระเงินจากกฟภ. บริษัทดำเนินการตามเงื่อนไขตามสัญญาเสร็จสิ้นในวันที่ 15 มกราคม 2561 ซึ่งถือเป็นวันที่การซื้อขายเสร็จสมบูรณ์ ดังนั้นกลุ่มบริษัทจึงได้มาซึ่งอำนาจควบคุมใน </w:t>
      </w:r>
      <w:r w:rsidR="00BD4D61" w:rsidRPr="00AB5399">
        <w:rPr>
          <w:rFonts w:ascii="Angsana New" w:hAnsi="Angsana New"/>
          <w:sz w:val="30"/>
          <w:szCs w:val="30"/>
        </w:rPr>
        <w:t xml:space="preserve">VON </w:t>
      </w:r>
      <w:r w:rsidR="00BD4D61" w:rsidRPr="00AB5399">
        <w:rPr>
          <w:rFonts w:ascii="Angsana New" w:hAnsi="Angsana New"/>
          <w:sz w:val="30"/>
          <w:szCs w:val="30"/>
          <w:cs/>
        </w:rPr>
        <w:t>ในวันดังกล่าว</w:t>
      </w:r>
    </w:p>
    <w:p w:rsidR="00BD4D61" w:rsidRPr="0084101D" w:rsidRDefault="00BD4D61" w:rsidP="0033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:rsidR="00BD4D61" w:rsidRDefault="00BD4D61" w:rsidP="00097B0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BD4D61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8A1037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BD4D61">
        <w:rPr>
          <w:rFonts w:ascii="Angsana New" w:hAnsi="Angsana New"/>
          <w:spacing w:val="-2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BD4D61">
        <w:rPr>
          <w:rFonts w:ascii="Angsana New" w:hAnsi="Angsana New"/>
          <w:spacing w:val="-2"/>
          <w:sz w:val="30"/>
          <w:szCs w:val="30"/>
        </w:rPr>
        <w:t xml:space="preserve">31 </w:t>
      </w:r>
      <w:r w:rsidRPr="00BD4D6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BD4D61">
        <w:rPr>
          <w:rFonts w:ascii="Angsana New" w:hAnsi="Angsana New"/>
          <w:spacing w:val="-2"/>
          <w:sz w:val="30"/>
          <w:szCs w:val="30"/>
        </w:rPr>
        <w:t xml:space="preserve">2561 VON </w:t>
      </w:r>
      <w:r w:rsidRPr="00BD4D61">
        <w:rPr>
          <w:rFonts w:ascii="Angsana New" w:hAnsi="Angsana New"/>
          <w:spacing w:val="-2"/>
          <w:sz w:val="30"/>
          <w:szCs w:val="30"/>
          <w:cs/>
        </w:rPr>
        <w:t>มีรายได้</w:t>
      </w:r>
      <w:r w:rsidRPr="00AB5399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 </w:t>
      </w:r>
      <w:r w:rsidR="00AB5399" w:rsidRPr="00AB5399">
        <w:rPr>
          <w:rFonts w:ascii="Angsana New" w:hAnsi="Angsana New"/>
          <w:spacing w:val="-2"/>
          <w:sz w:val="30"/>
          <w:szCs w:val="30"/>
        </w:rPr>
        <w:t>16</w:t>
      </w:r>
      <w:r w:rsidRPr="00AB5399">
        <w:rPr>
          <w:rFonts w:ascii="Angsana New" w:hAnsi="Angsana New"/>
          <w:spacing w:val="-2"/>
          <w:sz w:val="30"/>
          <w:szCs w:val="30"/>
        </w:rPr>
        <w:t xml:space="preserve"> </w:t>
      </w:r>
      <w:r w:rsidRPr="00AB5399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BD4D61">
        <w:rPr>
          <w:rFonts w:ascii="Angsana New" w:hAnsi="Angsana New"/>
          <w:spacing w:val="-2"/>
          <w:sz w:val="30"/>
          <w:szCs w:val="30"/>
          <w:cs/>
        </w:rPr>
        <w:t>บาท และกำไรจำ</w:t>
      </w:r>
      <w:r w:rsidRPr="00AB5399">
        <w:rPr>
          <w:rFonts w:ascii="Angsana New" w:hAnsi="Angsana New"/>
          <w:spacing w:val="-2"/>
          <w:sz w:val="30"/>
          <w:szCs w:val="30"/>
          <w:cs/>
        </w:rPr>
        <w:t xml:space="preserve">นวนเงิน </w:t>
      </w:r>
      <w:r w:rsidR="00AB5399" w:rsidRPr="00AB5399">
        <w:rPr>
          <w:rFonts w:ascii="Angsana New" w:hAnsi="Angsana New"/>
          <w:spacing w:val="-2"/>
          <w:sz w:val="30"/>
          <w:szCs w:val="30"/>
        </w:rPr>
        <w:t xml:space="preserve">4 </w:t>
      </w:r>
      <w:r w:rsidRPr="00AB5399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BD4D61">
        <w:rPr>
          <w:rFonts w:ascii="Angsana New" w:hAnsi="Angsana New"/>
          <w:spacing w:val="-2"/>
          <w:sz w:val="30"/>
          <w:szCs w:val="30"/>
          <w:cs/>
        </w:rPr>
        <w:t>บาท ซึ่งรวมเป็นส่วนหนึ่งของผลการดำเนินงานของกลุ่มบริษัท ฝ่ายบริหารคาดว่าหาก</w:t>
      </w:r>
      <w:r w:rsidR="003D14AE">
        <w:rPr>
          <w:rFonts w:ascii="Angsana New" w:hAnsi="Angsana New"/>
          <w:spacing w:val="-2"/>
          <w:sz w:val="30"/>
          <w:szCs w:val="30"/>
          <w:cs/>
        </w:rPr>
        <w:br/>
      </w:r>
      <w:r w:rsidRPr="00BD4D61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กลุ่มบริษัทได้มีการซื้อธุรกิจตั้งแต่วันที่ </w:t>
      </w:r>
      <w:r w:rsidRPr="00BD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BD4D61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BD4D61">
        <w:rPr>
          <w:rFonts w:ascii="Angsana New" w:hAnsi="Angsana New"/>
          <w:spacing w:val="-2"/>
          <w:sz w:val="30"/>
          <w:szCs w:val="30"/>
        </w:rPr>
        <w:t xml:space="preserve">2561 </w:t>
      </w:r>
      <w:r w:rsidRPr="00BD4D61">
        <w:rPr>
          <w:rFonts w:ascii="Angsana New" w:hAnsi="Angsana New"/>
          <w:spacing w:val="-2"/>
          <w:sz w:val="30"/>
          <w:szCs w:val="30"/>
          <w:cs/>
        </w:rPr>
        <w:t>ยอดรายได้และกำไรสุทธิรวม</w:t>
      </w:r>
      <w:r w:rsidR="008A1037">
        <w:rPr>
          <w:rFonts w:ascii="Angsana New" w:hAnsi="Angsana New" w:hint="cs"/>
          <w:spacing w:val="-2"/>
          <w:sz w:val="30"/>
          <w:szCs w:val="30"/>
          <w:cs/>
        </w:rPr>
        <w:t>สำหรับปี</w:t>
      </w:r>
      <w:r w:rsidRPr="00BD4D61">
        <w:rPr>
          <w:rFonts w:ascii="Angsana New" w:hAnsi="Angsana New"/>
          <w:spacing w:val="-2"/>
          <w:sz w:val="30"/>
          <w:szCs w:val="30"/>
          <w:cs/>
        </w:rPr>
        <w:t>ไม่แตกต่างจากที่แสดงอย่างเป็นสาระสำคัญ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8A1037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BD4D61">
        <w:rPr>
          <w:rFonts w:ascii="Angsana New" w:hAnsi="Angsana New"/>
          <w:spacing w:val="-2"/>
          <w:sz w:val="30"/>
          <w:szCs w:val="30"/>
          <w:cs/>
        </w:rPr>
        <w:t xml:space="preserve">นั้นได้เกิดขึ้นตั้งแต่วันที่ </w:t>
      </w:r>
      <w:r w:rsidRPr="00BD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BD4D61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BD4D61">
        <w:rPr>
          <w:rFonts w:ascii="Angsana New" w:hAnsi="Angsana New"/>
          <w:spacing w:val="-2"/>
          <w:sz w:val="30"/>
          <w:szCs w:val="30"/>
        </w:rPr>
        <w:t>2561</w:t>
      </w:r>
    </w:p>
    <w:p w:rsidR="006D4F13" w:rsidRPr="0084101D" w:rsidRDefault="006D4F13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pacing w:val="-4"/>
          <w:sz w:val="18"/>
          <w:szCs w:val="18"/>
        </w:rPr>
      </w:pPr>
    </w:p>
    <w:p w:rsidR="00D005B6" w:rsidRDefault="00D005B6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D175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BD4D61" w:rsidRPr="00BD4D61">
        <w:rPr>
          <w:rFonts w:asciiTheme="majorBidi" w:hAnsiTheme="majorBidi"/>
          <w:spacing w:val="-4"/>
          <w:sz w:val="30"/>
          <w:szCs w:val="30"/>
          <w:cs/>
        </w:rPr>
        <w:t>วันที่ 31 ธันวาคม 2561 กลุ่มบริษัทได้ประเมินมูลค่ายุติธรรมของสินทรัพย์สุทธิที่ซื้อเสร็จสิ้นแล้ว และได้ทำการปรับปรุงการบันทึกบัญชีเกี่ยวกับการซื้อธุรกิจตามข้อมูลที่ได้รับเพิ่มเติมภายในหนึ่งปีนับจากวันที่มีการซื้อธุรกิจดังนี้</w:t>
      </w:r>
    </w:p>
    <w:p w:rsidR="006D4F13" w:rsidRPr="0084101D" w:rsidRDefault="006D4F13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70"/>
        <w:gridCol w:w="1440"/>
        <w:gridCol w:w="270"/>
        <w:gridCol w:w="1440"/>
        <w:gridCol w:w="270"/>
        <w:gridCol w:w="1530"/>
      </w:tblGrid>
      <w:tr w:rsidR="00BD4D61" w:rsidRPr="00D03126" w:rsidTr="0084101D">
        <w:trPr>
          <w:trHeight w:val="60"/>
        </w:trPr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4101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4101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มูลค่ายุติธรรม</w:t>
            </w:r>
          </w:p>
        </w:tc>
      </w:tr>
      <w:tr w:rsidR="00BD4D61" w:rsidRPr="00D03126" w:rsidTr="0084101D">
        <w:trPr>
          <w:trHeight w:val="60"/>
        </w:trPr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4101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เดิม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4101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ปรับปรุง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4101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ปรับปรุงใหม่</w:t>
            </w:r>
          </w:p>
        </w:tc>
      </w:tr>
      <w:tr w:rsidR="00BD4D61" w:rsidRPr="00D03126" w:rsidTr="00B5107F">
        <w:trPr>
          <w:trHeight w:val="407"/>
        </w:trPr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84101D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4950" w:type="dxa"/>
            <w:gridSpan w:val="5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84101D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พัน</w:t>
            </w:r>
            <w:r w:rsidRPr="0084101D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บาท</w:t>
            </w:r>
            <w:r w:rsidRPr="0084101D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BD4D61" w:rsidRPr="00D03126" w:rsidTr="0084101D">
        <w:trPr>
          <w:trHeight w:val="60"/>
        </w:trPr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84101D">
              <w:rPr>
                <w:rFonts w:ascii="Angsana New" w:hAnsi="Angsana New"/>
                <w:sz w:val="25"/>
                <w:szCs w:val="25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84101D">
              <w:rPr>
                <w:rFonts w:ascii="Angsana New" w:hAnsi="Angsana New"/>
                <w:sz w:val="25"/>
                <w:szCs w:val="25"/>
              </w:rPr>
              <w:t>,051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84101D">
              <w:rPr>
                <w:rFonts w:ascii="Angsana New" w:hAnsi="Angsana New"/>
                <w:sz w:val="25"/>
                <w:szCs w:val="25"/>
              </w:rPr>
              <w:t>,051</w:t>
            </w:r>
          </w:p>
        </w:tc>
      </w:tr>
      <w:tr w:rsidR="00BD4D61" w:rsidRPr="00D03126" w:rsidTr="00B5107F"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  <w:cs/>
              </w:rPr>
              <w:t xml:space="preserve">ลูกหนี้การค้า </w:t>
            </w: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3,828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3,828</w:t>
            </w:r>
          </w:p>
        </w:tc>
      </w:tr>
      <w:tr w:rsidR="00BD4D61" w:rsidRPr="00D03126" w:rsidTr="00B5107F"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  <w:cs/>
              </w:rPr>
              <w:t>สิน</w:t>
            </w:r>
            <w:r w:rsidRPr="0084101D">
              <w:rPr>
                <w:rFonts w:ascii="Angsana New" w:hAnsi="Angsana New" w:hint="cs"/>
                <w:sz w:val="25"/>
                <w:szCs w:val="25"/>
                <w:cs/>
              </w:rPr>
              <w:t>ทรัพย์หมุนเวียนอื่น</w:t>
            </w: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64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94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94</w:t>
            </w:r>
          </w:p>
        </w:tc>
      </w:tr>
      <w:tr w:rsidR="00BD4D61" w:rsidRPr="00D03126" w:rsidTr="00B5107F"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decimal" w:pos="151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84101D">
              <w:rPr>
                <w:rFonts w:ascii="Angsana New" w:hAnsi="Angsana New"/>
                <w:i/>
                <w:iCs/>
                <w:sz w:val="25"/>
                <w:szCs w:val="25"/>
              </w:rPr>
              <w:t>1</w:t>
            </w:r>
            <w:r w:rsidR="00DD2077" w:rsidRPr="0084101D">
              <w:rPr>
                <w:rFonts w:ascii="Angsana New" w:hAnsi="Angsana New"/>
                <w:i/>
                <w:iCs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 w:hint="cs"/>
                <w:sz w:val="25"/>
                <w:szCs w:val="25"/>
              </w:rPr>
              <w:t>114</w:t>
            </w:r>
            <w:r w:rsidRPr="0084101D">
              <w:rPr>
                <w:rFonts w:ascii="Angsana New" w:hAnsi="Angsana New"/>
                <w:sz w:val="25"/>
                <w:szCs w:val="25"/>
              </w:rPr>
              <w:t>,</w:t>
            </w:r>
            <w:r w:rsidRPr="0084101D">
              <w:rPr>
                <w:rFonts w:ascii="Angsana New" w:hAnsi="Angsana New" w:hint="cs"/>
                <w:sz w:val="25"/>
                <w:szCs w:val="25"/>
              </w:rPr>
              <w:t>88</w:t>
            </w:r>
            <w:r w:rsidRPr="0084101D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(14,800)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100,083</w:t>
            </w:r>
          </w:p>
        </w:tc>
      </w:tr>
      <w:tr w:rsidR="00BD4D61" w:rsidRPr="00D03126" w:rsidTr="00B5107F"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(1,078)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(1,078)</w:t>
            </w:r>
          </w:p>
        </w:tc>
      </w:tr>
      <w:tr w:rsidR="00BD4D61" w:rsidRPr="006C0B66" w:rsidTr="0084101D">
        <w:trPr>
          <w:trHeight w:val="60"/>
        </w:trPr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4101D">
              <w:rPr>
                <w:rFonts w:ascii="Angsana New" w:hAnsi="Angsana New" w:hint="cs"/>
                <w:sz w:val="25"/>
                <w:szCs w:val="25"/>
                <w:cs/>
              </w:rPr>
              <w:t>เงินกู้ยืมผู้ถือหุ้น</w:t>
            </w: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84101D">
              <w:rPr>
                <w:rFonts w:ascii="Angsana New" w:hAnsi="Angsana New"/>
                <w:sz w:val="25"/>
                <w:szCs w:val="25"/>
              </w:rPr>
              <w:t>96,078</w:t>
            </w:r>
            <w:r w:rsidRPr="0084101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84101D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84101D">
              <w:rPr>
                <w:rFonts w:ascii="Angsana New" w:hAnsi="Angsana New"/>
                <w:sz w:val="25"/>
                <w:szCs w:val="25"/>
              </w:rPr>
              <w:t>96,078</w:t>
            </w:r>
            <w:r w:rsidRPr="0084101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BD4D61" w:rsidRPr="007A7602" w:rsidTr="00B5107F"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84101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รวมสินทรัพย์สุทธิที่ระบุได้</w:t>
            </w: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4101D">
              <w:rPr>
                <w:rFonts w:ascii="Angsana New" w:hAnsi="Angsana New"/>
                <w:b/>
                <w:bCs/>
                <w:sz w:val="25"/>
                <w:szCs w:val="25"/>
              </w:rPr>
              <w:t>22,700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4101D">
              <w:rPr>
                <w:rFonts w:ascii="Angsana New" w:hAnsi="Angsana New"/>
                <w:b/>
                <w:bCs/>
                <w:sz w:val="25"/>
                <w:szCs w:val="25"/>
              </w:rPr>
              <w:t>(14,800)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4101D">
              <w:rPr>
                <w:rFonts w:ascii="Angsana New" w:hAnsi="Angsana New"/>
                <w:b/>
                <w:bCs/>
                <w:sz w:val="25"/>
                <w:szCs w:val="25"/>
              </w:rPr>
              <w:t>7,900</w:t>
            </w:r>
          </w:p>
        </w:tc>
      </w:tr>
      <w:tr w:rsidR="006D08DD" w:rsidRPr="006C0B66" w:rsidTr="00B5107F">
        <w:tc>
          <w:tcPr>
            <w:tcW w:w="2970" w:type="dxa"/>
          </w:tcPr>
          <w:p w:rsidR="006D08DD" w:rsidRPr="0084101D" w:rsidRDefault="006D08DD" w:rsidP="0084101D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4101D">
              <w:rPr>
                <w:rFonts w:ascii="Angsana New" w:hAnsi="Angsana New"/>
                <w:sz w:val="25"/>
                <w:szCs w:val="25"/>
                <w:cs/>
              </w:rPr>
              <w:t>ค่าความนิยมจากการซื้อธุรกิจ</w:t>
            </w:r>
          </w:p>
        </w:tc>
        <w:tc>
          <w:tcPr>
            <w:tcW w:w="990" w:type="dxa"/>
          </w:tcPr>
          <w:p w:rsidR="006D08DD" w:rsidRPr="0084101D" w:rsidRDefault="006D08DD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decimal" w:pos="151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84101D">
              <w:rPr>
                <w:rFonts w:ascii="Angsana New" w:hAnsi="Angsana New"/>
                <w:i/>
                <w:iCs/>
                <w:sz w:val="25"/>
                <w:szCs w:val="25"/>
              </w:rPr>
              <w:t>1</w:t>
            </w:r>
            <w:r w:rsidR="00DD2077" w:rsidRPr="0084101D">
              <w:rPr>
                <w:rFonts w:ascii="Angsana New" w:hAnsi="Angsana New"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270" w:type="dxa"/>
          </w:tcPr>
          <w:p w:rsidR="006D08DD" w:rsidRPr="0084101D" w:rsidRDefault="006D08DD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08DD" w:rsidRPr="0084101D" w:rsidRDefault="006D08DD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23</w:t>
            </w:r>
          </w:p>
        </w:tc>
        <w:tc>
          <w:tcPr>
            <w:tcW w:w="270" w:type="dxa"/>
          </w:tcPr>
          <w:p w:rsidR="006D08DD" w:rsidRPr="0084101D" w:rsidRDefault="006D08DD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08DD" w:rsidRPr="0084101D" w:rsidRDefault="006D08DD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14,180</w:t>
            </w:r>
          </w:p>
        </w:tc>
        <w:tc>
          <w:tcPr>
            <w:tcW w:w="270" w:type="dxa"/>
          </w:tcPr>
          <w:p w:rsidR="006D08DD" w:rsidRPr="0084101D" w:rsidRDefault="006D08DD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D08DD" w:rsidRPr="0084101D" w:rsidRDefault="006D08DD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4101D">
              <w:rPr>
                <w:rFonts w:ascii="Angsana New" w:hAnsi="Angsana New"/>
                <w:sz w:val="25"/>
                <w:szCs w:val="25"/>
              </w:rPr>
              <w:t>14,203</w:t>
            </w:r>
          </w:p>
        </w:tc>
      </w:tr>
      <w:tr w:rsidR="00BD4D61" w:rsidRPr="006C0B66" w:rsidTr="00B5107F">
        <w:tc>
          <w:tcPr>
            <w:tcW w:w="2970" w:type="dxa"/>
          </w:tcPr>
          <w:p w:rsidR="00BD4D61" w:rsidRPr="0084101D" w:rsidRDefault="00BD4D61" w:rsidP="0084101D">
            <w:pPr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84101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สิ่งตอบแทนที่โอนให้</w:t>
            </w:r>
          </w:p>
        </w:tc>
        <w:tc>
          <w:tcPr>
            <w:tcW w:w="99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4101D">
              <w:rPr>
                <w:rFonts w:ascii="Angsana New" w:hAnsi="Angsana New"/>
                <w:b/>
                <w:bCs/>
                <w:sz w:val="25"/>
                <w:szCs w:val="25"/>
              </w:rPr>
              <w:t>22,723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4101D">
              <w:rPr>
                <w:rFonts w:ascii="Angsana New" w:hAnsi="Angsana New"/>
                <w:b/>
                <w:bCs/>
                <w:sz w:val="25"/>
                <w:szCs w:val="25"/>
              </w:rPr>
              <w:t>(620)</w:t>
            </w:r>
          </w:p>
        </w:tc>
        <w:tc>
          <w:tcPr>
            <w:tcW w:w="270" w:type="dxa"/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D4D61" w:rsidRPr="0084101D" w:rsidRDefault="00BD4D61" w:rsidP="0084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4101D">
              <w:rPr>
                <w:rFonts w:ascii="Angsana New" w:hAnsi="Angsana New"/>
                <w:b/>
                <w:bCs/>
                <w:sz w:val="25"/>
                <w:szCs w:val="25"/>
              </w:rPr>
              <w:t>22,103</w:t>
            </w:r>
          </w:p>
        </w:tc>
      </w:tr>
    </w:tbl>
    <w:p w:rsidR="00314F53" w:rsidRPr="002438B8" w:rsidRDefault="00DF3942" w:rsidP="004379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C02C9F">
        <w:rPr>
          <w:rFonts w:ascii="Angsana New" w:hAnsi="Angsana New" w:hint="cs"/>
          <w:sz w:val="30"/>
          <w:szCs w:val="30"/>
          <w:cs/>
        </w:rPr>
        <w:lastRenderedPageBreak/>
        <w:t>ปัจจัย</w:t>
      </w:r>
      <w:r w:rsidR="00BD4D61" w:rsidRPr="00C02C9F">
        <w:rPr>
          <w:rFonts w:ascii="Angsana New" w:hAnsi="Angsana New"/>
          <w:sz w:val="30"/>
          <w:szCs w:val="30"/>
          <w:cs/>
        </w:rPr>
        <w:t>ที่ทำให้เกิดค่าความนิยมเนื่องจากกลุ่มบริษัทสามารถขยายธุรกิจโรงไฟฟ้าพลังงานแสงอาทิตย์ได้</w:t>
      </w:r>
      <w:r w:rsidR="00332381" w:rsidRPr="00DA3A32">
        <w:rPr>
          <w:rFonts w:ascii="Angsana New" w:hAnsi="Angsana New"/>
          <w:sz w:val="30"/>
          <w:szCs w:val="30"/>
          <w:cs/>
        </w:rPr>
        <w:t xml:space="preserve"> </w:t>
      </w:r>
      <w:r w:rsidR="00DA3A32" w:rsidRPr="00C02C9F">
        <w:rPr>
          <w:rFonts w:ascii="Angsana New" w:hAnsi="Angsana New"/>
          <w:sz w:val="30"/>
          <w:szCs w:val="30"/>
          <w:cs/>
        </w:rPr>
        <w:t>รวมถึงสามารถบริหารจัดการด้านต้นทุนได้อย่างมีประสิทธิภาพ</w:t>
      </w:r>
      <w:r w:rsidR="00BD4D61" w:rsidRPr="00C02C9F">
        <w:rPr>
          <w:rFonts w:ascii="Angsana New" w:hAnsi="Angsana New"/>
          <w:sz w:val="30"/>
          <w:szCs w:val="30"/>
          <w:cs/>
        </w:rPr>
        <w:t xml:space="preserve"> ค่าความนิยมที่เกิดจากการซื้อธุรกิจได้บันทึกบัญชีไว้ใน</w:t>
      </w:r>
      <w:r w:rsidR="0053249E">
        <w:rPr>
          <w:rFonts w:ascii="Angsana New" w:hAnsi="Angsana New"/>
          <w:sz w:val="30"/>
          <w:szCs w:val="30"/>
          <w:cs/>
        </w:rPr>
        <w:br/>
      </w:r>
      <w:r w:rsidR="00BD4D61" w:rsidRPr="00C02C9F">
        <w:rPr>
          <w:rFonts w:ascii="Angsana New" w:hAnsi="Angsana New"/>
          <w:sz w:val="30"/>
          <w:szCs w:val="30"/>
          <w:cs/>
        </w:rPr>
        <w:t>งบแสดงฐ</w:t>
      </w:r>
      <w:r w:rsidR="00BD4D61" w:rsidRPr="002438B8">
        <w:rPr>
          <w:rFonts w:ascii="Angsana New" w:hAnsi="Angsana New"/>
          <w:sz w:val="30"/>
          <w:szCs w:val="30"/>
          <w:cs/>
        </w:rPr>
        <w:t>านะการเงินรวม และไม่มีการตัดจำหน่ายเป็นค่าใช้จ่าย</w:t>
      </w:r>
    </w:p>
    <w:p w:rsidR="006D6C5F" w:rsidRPr="002438B8" w:rsidRDefault="006D6C5F" w:rsidP="00113B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BD4D61" w:rsidRPr="002438B8" w:rsidRDefault="00BD4D61" w:rsidP="00BD4D6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438B8">
        <w:rPr>
          <w:rFonts w:ascii="Angsana New" w:hAnsi="Angsana New"/>
          <w:b/>
          <w:bCs/>
          <w:sz w:val="30"/>
          <w:szCs w:val="30"/>
          <w:cs/>
        </w:rPr>
        <w:tab/>
      </w:r>
      <w:r w:rsidRPr="002438B8">
        <w:rPr>
          <w:rFonts w:ascii="Angsana New" w:hAnsi="Angsana New" w:hint="cs"/>
          <w:b/>
          <w:bCs/>
          <w:sz w:val="30"/>
          <w:szCs w:val="30"/>
          <w:cs/>
        </w:rPr>
        <w:t>บริษัทร่วม</w:t>
      </w:r>
    </w:p>
    <w:p w:rsidR="00BD4D61" w:rsidRPr="002438B8" w:rsidRDefault="00BD4D61" w:rsidP="00DB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highlight w:val="yellow"/>
          <w:cs/>
        </w:rPr>
      </w:pPr>
    </w:p>
    <w:p w:rsidR="004F276A" w:rsidRPr="002438B8" w:rsidRDefault="00BD4D61" w:rsidP="00B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38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438B8">
        <w:rPr>
          <w:rFonts w:ascii="Angsana New" w:hAnsi="Angsana New"/>
          <w:sz w:val="30"/>
          <w:szCs w:val="30"/>
        </w:rPr>
        <w:t>28</w:t>
      </w:r>
      <w:r w:rsidRPr="002438B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438B8">
        <w:rPr>
          <w:rFonts w:ascii="Angsana New" w:hAnsi="Angsana New"/>
          <w:sz w:val="30"/>
          <w:szCs w:val="30"/>
        </w:rPr>
        <w:t>2561</w:t>
      </w:r>
      <w:r w:rsidRPr="002438B8">
        <w:rPr>
          <w:rFonts w:ascii="Angsana New" w:hAnsi="Angsana New"/>
          <w:sz w:val="30"/>
          <w:szCs w:val="30"/>
          <w:cs/>
        </w:rPr>
        <w:t xml:space="preserve"> บริษัทได้ทำ</w:t>
      </w:r>
      <w:r w:rsidRPr="002438B8">
        <w:rPr>
          <w:rFonts w:ascii="Angsana New" w:hAnsi="Angsana New" w:hint="cs"/>
          <w:sz w:val="30"/>
          <w:szCs w:val="30"/>
          <w:cs/>
        </w:rPr>
        <w:t>การ</w:t>
      </w:r>
      <w:r w:rsidRPr="002438B8">
        <w:rPr>
          <w:rFonts w:ascii="Angsana New" w:hAnsi="Angsana New"/>
          <w:sz w:val="30"/>
          <w:szCs w:val="30"/>
          <w:cs/>
        </w:rPr>
        <w:t>ซื้อหุ้น</w:t>
      </w:r>
      <w:r w:rsidR="00974C22" w:rsidRPr="002438B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74C22" w:rsidRPr="002438B8">
        <w:rPr>
          <w:rFonts w:ascii="Angsana New" w:hAnsi="Angsana New"/>
          <w:sz w:val="30"/>
          <w:szCs w:val="30"/>
        </w:rPr>
        <w:t xml:space="preserve">30 </w:t>
      </w:r>
      <w:r w:rsidRPr="002438B8">
        <w:rPr>
          <w:rFonts w:ascii="Angsana New" w:hAnsi="Angsana New"/>
          <w:sz w:val="30"/>
          <w:szCs w:val="30"/>
          <w:cs/>
        </w:rPr>
        <w:t>ของบริษัท พลังงานเพื่อโลกสีเขียว (ประเทศไทย) จำกัด (“</w:t>
      </w:r>
      <w:r w:rsidRPr="002438B8">
        <w:rPr>
          <w:rFonts w:ascii="Angsana New" w:hAnsi="Angsana New"/>
          <w:sz w:val="30"/>
          <w:szCs w:val="30"/>
        </w:rPr>
        <w:t>GEPT”)</w:t>
      </w:r>
      <w:r w:rsidRPr="002438B8">
        <w:rPr>
          <w:rFonts w:ascii="Angsana New" w:hAnsi="Angsana New"/>
          <w:sz w:val="30"/>
          <w:szCs w:val="30"/>
          <w:cs/>
        </w:rPr>
        <w:t xml:space="preserve"> </w:t>
      </w:r>
      <w:r w:rsidR="004F276A" w:rsidRPr="002438B8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4F276A" w:rsidRPr="002438B8">
        <w:rPr>
          <w:rFonts w:ascii="Angsana New" w:hAnsi="Angsana New"/>
          <w:sz w:val="30"/>
          <w:szCs w:val="30"/>
        </w:rPr>
        <w:t>23</w:t>
      </w:r>
      <w:r w:rsidR="008D597F" w:rsidRPr="002438B8">
        <w:rPr>
          <w:rFonts w:ascii="Angsana New" w:hAnsi="Angsana New"/>
          <w:sz w:val="30"/>
          <w:szCs w:val="30"/>
        </w:rPr>
        <w:t>5.</w:t>
      </w:r>
      <w:r w:rsidR="00632409" w:rsidRPr="002438B8">
        <w:rPr>
          <w:rFonts w:ascii="Angsana New" w:hAnsi="Angsana New"/>
          <w:sz w:val="30"/>
          <w:szCs w:val="30"/>
        </w:rPr>
        <w:t>5</w:t>
      </w:r>
      <w:r w:rsidR="004F276A" w:rsidRPr="002438B8">
        <w:rPr>
          <w:rFonts w:ascii="Angsana New" w:hAnsi="Angsana New"/>
          <w:sz w:val="30"/>
          <w:szCs w:val="30"/>
        </w:rPr>
        <w:t xml:space="preserve"> </w:t>
      </w:r>
      <w:r w:rsidR="004F276A" w:rsidRPr="002438B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15E69" w:rsidRPr="002438B8">
        <w:rPr>
          <w:rFonts w:ascii="Angsana New" w:hAnsi="Angsana New" w:hint="cs"/>
          <w:spacing w:val="-4"/>
          <w:sz w:val="30"/>
          <w:szCs w:val="30"/>
          <w:cs/>
        </w:rPr>
        <w:t xml:space="preserve">(ดูหมายเหตุข้อ </w:t>
      </w:r>
      <w:r w:rsidR="00915E69" w:rsidRPr="002438B8">
        <w:rPr>
          <w:rFonts w:ascii="Angsana New" w:hAnsi="Angsana New"/>
          <w:spacing w:val="-4"/>
          <w:sz w:val="30"/>
          <w:szCs w:val="30"/>
        </w:rPr>
        <w:t>1</w:t>
      </w:r>
      <w:r w:rsidR="00332381" w:rsidRPr="002438B8">
        <w:rPr>
          <w:rFonts w:ascii="Angsana New" w:hAnsi="Angsana New"/>
          <w:spacing w:val="-4"/>
          <w:sz w:val="30"/>
          <w:szCs w:val="30"/>
        </w:rPr>
        <w:t>2</w:t>
      </w:r>
      <w:r w:rsidR="00915E69" w:rsidRPr="002438B8">
        <w:rPr>
          <w:rFonts w:ascii="Angsana New" w:hAnsi="Angsana New"/>
          <w:spacing w:val="-4"/>
          <w:sz w:val="30"/>
          <w:szCs w:val="30"/>
        </w:rPr>
        <w:t>)</w:t>
      </w:r>
    </w:p>
    <w:p w:rsidR="004F276A" w:rsidRPr="002438B8" w:rsidRDefault="004F276A" w:rsidP="00B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74C22" w:rsidRPr="002438B8" w:rsidRDefault="004F276A" w:rsidP="00B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438B8">
        <w:rPr>
          <w:rFonts w:ascii="Angsana New" w:hAnsi="Angsana New"/>
          <w:sz w:val="30"/>
          <w:szCs w:val="30"/>
        </w:rPr>
        <w:t xml:space="preserve">GEPT </w:t>
      </w:r>
      <w:r w:rsidR="00BD4D61" w:rsidRPr="002438B8">
        <w:rPr>
          <w:rFonts w:ascii="Angsana New" w:hAnsi="Angsana New"/>
          <w:sz w:val="30"/>
          <w:szCs w:val="30"/>
          <w:cs/>
        </w:rPr>
        <w:t>เป็นบริษัทที่จัดตั้งขึ้นในประเทศไทยและดำเนินกิจการลงทุน</w:t>
      </w:r>
      <w:r w:rsidR="00974C22" w:rsidRPr="002438B8">
        <w:rPr>
          <w:rFonts w:ascii="Angsana New" w:hAnsi="Angsana New"/>
          <w:spacing w:val="2"/>
          <w:sz w:val="30"/>
          <w:szCs w:val="30"/>
          <w:cs/>
        </w:rPr>
        <w:t xml:space="preserve">ใน </w:t>
      </w:r>
      <w:r w:rsidR="00974C22" w:rsidRPr="002438B8">
        <w:rPr>
          <w:rFonts w:ascii="Angsana New" w:hAnsi="Angsana New"/>
          <w:spacing w:val="2"/>
          <w:sz w:val="30"/>
          <w:szCs w:val="30"/>
        </w:rPr>
        <w:t>GEP</w:t>
      </w:r>
      <w:r w:rsidR="00974C22" w:rsidRPr="002438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74C22" w:rsidRPr="002438B8">
        <w:rPr>
          <w:rFonts w:ascii="Angsana New" w:hAnsi="Angsana New"/>
          <w:spacing w:val="2"/>
          <w:sz w:val="30"/>
          <w:szCs w:val="30"/>
        </w:rPr>
        <w:t>(Myanmar)</w:t>
      </w:r>
      <w:r w:rsidR="00974C22" w:rsidRPr="002438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74C22" w:rsidRPr="002438B8">
        <w:rPr>
          <w:rFonts w:ascii="Angsana New" w:hAnsi="Angsana New"/>
          <w:spacing w:val="2"/>
          <w:sz w:val="30"/>
          <w:szCs w:val="30"/>
        </w:rPr>
        <w:t>Co.,</w:t>
      </w:r>
      <w:r w:rsidR="00974C22" w:rsidRPr="002438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74C22" w:rsidRPr="002438B8">
        <w:rPr>
          <w:rFonts w:ascii="Angsana New" w:hAnsi="Angsana New"/>
          <w:spacing w:val="2"/>
          <w:sz w:val="30"/>
          <w:szCs w:val="30"/>
        </w:rPr>
        <w:t>Ltd.</w:t>
      </w:r>
      <w:r w:rsidR="00974C22" w:rsidRPr="002438B8">
        <w:rPr>
          <w:rFonts w:ascii="Angsana New" w:hAnsi="Angsana New"/>
          <w:spacing w:val="2"/>
          <w:sz w:val="30"/>
          <w:szCs w:val="30"/>
          <w:cs/>
        </w:rPr>
        <w:t xml:space="preserve"> ซึ่งเป็นผู้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ดำเนินโครงการพัฒนาและก่อสร้างโรงไฟฟ้าพลังงานแสงอาทิตย์ที่เมืองมินบู ประเทศเมียนมาร์ </w:t>
      </w:r>
      <w:r w:rsidR="00AA1166" w:rsidRPr="002438B8">
        <w:rPr>
          <w:rFonts w:ascii="Angsana New" w:hAnsi="Angsana New" w:hint="cs"/>
          <w:sz w:val="30"/>
          <w:szCs w:val="30"/>
          <w:cs/>
        </w:rPr>
        <w:t>โครงการดังกล่าวมี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สัญญาซื้อขายไฟฟ้ากับ </w:t>
      </w:r>
      <w:r w:rsidR="00974C22" w:rsidRPr="002438B8">
        <w:rPr>
          <w:rFonts w:ascii="Angsana New" w:hAnsi="Angsana New"/>
          <w:sz w:val="30"/>
          <w:szCs w:val="30"/>
        </w:rPr>
        <w:t>Electric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 </w:t>
      </w:r>
      <w:r w:rsidR="00974C22" w:rsidRPr="002438B8">
        <w:rPr>
          <w:rFonts w:ascii="Angsana New" w:hAnsi="Angsana New"/>
          <w:sz w:val="30"/>
          <w:szCs w:val="30"/>
        </w:rPr>
        <w:t>Power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 </w:t>
      </w:r>
      <w:r w:rsidR="00974C22" w:rsidRPr="002438B8">
        <w:rPr>
          <w:rFonts w:ascii="Angsana New" w:hAnsi="Angsana New"/>
          <w:sz w:val="30"/>
          <w:szCs w:val="30"/>
        </w:rPr>
        <w:t>Generation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 </w:t>
      </w:r>
      <w:r w:rsidR="00974C22" w:rsidRPr="002438B8">
        <w:rPr>
          <w:rFonts w:ascii="Angsana New" w:hAnsi="Angsana New"/>
          <w:sz w:val="30"/>
          <w:szCs w:val="30"/>
        </w:rPr>
        <w:t>Enterprise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 </w:t>
      </w:r>
      <w:r w:rsidR="00974C22" w:rsidRPr="002438B8">
        <w:rPr>
          <w:rFonts w:ascii="Angsana New" w:hAnsi="Angsana New"/>
          <w:sz w:val="30"/>
          <w:szCs w:val="30"/>
        </w:rPr>
        <w:t>(EPGE)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 เป็นระยะเวลาทั้งสิ้น </w:t>
      </w:r>
      <w:r w:rsidR="00974C22" w:rsidRPr="002438B8">
        <w:rPr>
          <w:rFonts w:ascii="Angsana New" w:hAnsi="Angsana New"/>
          <w:sz w:val="30"/>
          <w:szCs w:val="30"/>
        </w:rPr>
        <w:t>30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 ปี นับตั้งแต่วันที่เริ่มดำเนินการจ่ายไฟฟ้า โดยปัจจุบันโครงการดังกล่าวยังอยู่ในระหว่างก่อสร้าง</w:t>
      </w:r>
      <w:r w:rsidR="005D3350" w:rsidRPr="002438B8">
        <w:rPr>
          <w:rFonts w:ascii="Angsana New" w:hAnsi="Angsana New" w:hint="cs"/>
          <w:sz w:val="30"/>
          <w:szCs w:val="30"/>
          <w:cs/>
        </w:rPr>
        <w:t>โรงไฟฟ้าพลังงานแสงอาทิตย์</w:t>
      </w:r>
      <w:r w:rsidR="00974C22" w:rsidRPr="002438B8">
        <w:rPr>
          <w:rFonts w:ascii="Angsana New" w:hAnsi="Angsana New"/>
          <w:sz w:val="30"/>
          <w:szCs w:val="30"/>
          <w:cs/>
        </w:rPr>
        <w:t>เฟส</w:t>
      </w:r>
      <w:r w:rsidR="00974C22" w:rsidRPr="002438B8">
        <w:rPr>
          <w:rFonts w:ascii="Angsana New" w:hAnsi="Angsana New"/>
          <w:sz w:val="30"/>
          <w:szCs w:val="30"/>
        </w:rPr>
        <w:t>1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 ขนาด </w:t>
      </w:r>
      <w:r w:rsidR="00974C22" w:rsidRPr="002438B8">
        <w:rPr>
          <w:rFonts w:ascii="Angsana New" w:hAnsi="Angsana New"/>
          <w:sz w:val="30"/>
          <w:szCs w:val="30"/>
        </w:rPr>
        <w:t>50</w:t>
      </w:r>
      <w:r w:rsidR="00974C22" w:rsidRPr="002438B8">
        <w:rPr>
          <w:rFonts w:ascii="Angsana New" w:hAnsi="Angsana New"/>
          <w:sz w:val="30"/>
          <w:szCs w:val="30"/>
          <w:cs/>
        </w:rPr>
        <w:t xml:space="preserve"> เมกะวัตต์</w:t>
      </w:r>
      <w:r w:rsidR="005D3350" w:rsidRPr="002438B8">
        <w:rPr>
          <w:rFonts w:ascii="Angsana New" w:hAnsi="Angsana New" w:hint="cs"/>
          <w:sz w:val="30"/>
          <w:szCs w:val="30"/>
          <w:cs/>
        </w:rPr>
        <w:t xml:space="preserve"> (โรงไฟฟ้าเฟส</w:t>
      </w:r>
      <w:r w:rsidR="005D3350" w:rsidRPr="002438B8">
        <w:rPr>
          <w:rFonts w:ascii="Angsana New" w:hAnsi="Angsana New"/>
          <w:sz w:val="30"/>
          <w:szCs w:val="30"/>
        </w:rPr>
        <w:t>1</w:t>
      </w:r>
      <w:r w:rsidR="005D3350" w:rsidRPr="002438B8">
        <w:rPr>
          <w:rFonts w:ascii="Angsana New" w:hAnsi="Angsana New" w:hint="cs"/>
          <w:sz w:val="30"/>
          <w:szCs w:val="30"/>
          <w:cs/>
        </w:rPr>
        <w:t>)</w:t>
      </w:r>
    </w:p>
    <w:p w:rsidR="00974C22" w:rsidRPr="002438B8" w:rsidRDefault="00974C22" w:rsidP="00B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C43118" w:rsidRPr="002438B8" w:rsidRDefault="004F276A" w:rsidP="00915E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438B8">
        <w:rPr>
          <w:rFonts w:ascii="Angsana New" w:hAnsi="Angsana New" w:hint="cs"/>
          <w:spacing w:val="-4"/>
          <w:sz w:val="30"/>
          <w:szCs w:val="30"/>
          <w:cs/>
        </w:rPr>
        <w:t xml:space="preserve">ณ </w:t>
      </w:r>
      <w:r w:rsidR="00AA1166" w:rsidRPr="002438B8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Pr="002438B8">
        <w:rPr>
          <w:rFonts w:ascii="Angsana New" w:hAnsi="Angsana New"/>
          <w:spacing w:val="-4"/>
          <w:sz w:val="30"/>
          <w:szCs w:val="30"/>
        </w:rPr>
        <w:t xml:space="preserve">31 </w:t>
      </w:r>
      <w:r w:rsidRPr="002438B8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2438B8">
        <w:rPr>
          <w:rFonts w:ascii="Angsana New" w:hAnsi="Angsana New"/>
          <w:spacing w:val="-4"/>
          <w:sz w:val="30"/>
          <w:szCs w:val="30"/>
        </w:rPr>
        <w:t xml:space="preserve">2561 </w:t>
      </w:r>
      <w:r w:rsidRPr="002438B8">
        <w:rPr>
          <w:rFonts w:ascii="Angsana New" w:hAnsi="Angsana New" w:hint="cs"/>
          <w:sz w:val="30"/>
          <w:szCs w:val="30"/>
          <w:cs/>
        </w:rPr>
        <w:t xml:space="preserve">บริษัทได้ชำระแล้ว </w:t>
      </w:r>
      <w:r w:rsidRPr="002438B8">
        <w:rPr>
          <w:rFonts w:ascii="Angsana New" w:hAnsi="Angsana New"/>
          <w:sz w:val="30"/>
          <w:szCs w:val="30"/>
        </w:rPr>
        <w:t>216</w:t>
      </w:r>
      <w:r w:rsidR="00632409" w:rsidRPr="002438B8">
        <w:rPr>
          <w:rFonts w:ascii="Angsana New" w:hAnsi="Angsana New"/>
          <w:sz w:val="30"/>
          <w:szCs w:val="30"/>
        </w:rPr>
        <w:t>.2</w:t>
      </w:r>
      <w:r w:rsidRPr="002438B8">
        <w:rPr>
          <w:rFonts w:ascii="Angsana New" w:hAnsi="Angsana New"/>
          <w:sz w:val="30"/>
          <w:szCs w:val="30"/>
        </w:rPr>
        <w:t xml:space="preserve"> </w:t>
      </w:r>
      <w:r w:rsidRPr="002438B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438B8">
        <w:rPr>
          <w:rFonts w:ascii="Angsana New" w:hAnsi="Angsana New"/>
          <w:spacing w:val="-4"/>
          <w:sz w:val="30"/>
          <w:szCs w:val="30"/>
          <w:cs/>
        </w:rPr>
        <w:t>โดยส่วนที่เหลือ</w:t>
      </w:r>
      <w:r w:rsidRPr="002438B8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8D597F" w:rsidRPr="002438B8">
        <w:rPr>
          <w:rFonts w:ascii="Angsana New" w:hAnsi="Angsana New"/>
          <w:spacing w:val="-4"/>
          <w:sz w:val="30"/>
          <w:szCs w:val="30"/>
        </w:rPr>
        <w:t>19.3</w:t>
      </w:r>
      <w:r w:rsidRPr="002438B8">
        <w:rPr>
          <w:rFonts w:ascii="Angsana New" w:hAnsi="Angsana New"/>
          <w:spacing w:val="-4"/>
          <w:sz w:val="30"/>
          <w:szCs w:val="30"/>
        </w:rPr>
        <w:t xml:space="preserve"> </w:t>
      </w:r>
      <w:r w:rsidRPr="002438B8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2438B8">
        <w:rPr>
          <w:rFonts w:ascii="Angsana New" w:hAnsi="Angsana New"/>
          <w:sz w:val="30"/>
          <w:szCs w:val="30"/>
          <w:cs/>
        </w:rPr>
        <w:t>จะชำระเมื่อโรงไฟฟ้าเฟส</w:t>
      </w:r>
      <w:r w:rsidRPr="002438B8">
        <w:rPr>
          <w:rFonts w:ascii="Angsana New" w:hAnsi="Angsana New"/>
          <w:sz w:val="30"/>
          <w:szCs w:val="30"/>
        </w:rPr>
        <w:t>1</w:t>
      </w:r>
      <w:r w:rsidRPr="002438B8">
        <w:rPr>
          <w:rFonts w:ascii="Angsana New" w:hAnsi="Angsana New"/>
          <w:sz w:val="30"/>
          <w:szCs w:val="30"/>
          <w:cs/>
        </w:rPr>
        <w:t xml:space="preserve"> เริ่มดำเนินการ</w:t>
      </w:r>
      <w:r w:rsidRPr="002438B8">
        <w:rPr>
          <w:rFonts w:ascii="Angsana New" w:hAnsi="Angsana New" w:hint="cs"/>
          <w:sz w:val="30"/>
          <w:szCs w:val="30"/>
          <w:cs/>
        </w:rPr>
        <w:t>เชิงพาณิชย์</w:t>
      </w:r>
      <w:r w:rsidR="00BD4D61" w:rsidRPr="002438B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91031" w:rsidRPr="002438B8">
        <w:rPr>
          <w:rFonts w:ascii="Angsana New" w:hAnsi="Angsana New" w:hint="cs"/>
          <w:spacing w:val="-4"/>
          <w:sz w:val="30"/>
          <w:szCs w:val="30"/>
          <w:cs/>
        </w:rPr>
        <w:t>นอกจากนี้</w:t>
      </w:r>
      <w:r w:rsidR="00691031" w:rsidRPr="002438B8">
        <w:rPr>
          <w:rFonts w:ascii="Angsana New" w:hAnsi="Angsana New" w:hint="cs"/>
          <w:sz w:val="30"/>
          <w:szCs w:val="30"/>
          <w:cs/>
        </w:rPr>
        <w:t xml:space="preserve">สัญญาดังกล่าวยังให้สิทธิบริษัทในการซื้อหุ้นเพิ่มเติมร้อยละ </w:t>
      </w:r>
      <w:r w:rsidR="00691031" w:rsidRPr="002438B8">
        <w:rPr>
          <w:rFonts w:ascii="Angsana New" w:hAnsi="Angsana New"/>
          <w:sz w:val="30"/>
          <w:szCs w:val="30"/>
        </w:rPr>
        <w:t xml:space="preserve">21 </w:t>
      </w:r>
      <w:r w:rsidR="00691031" w:rsidRPr="002438B8">
        <w:rPr>
          <w:rFonts w:ascii="Angsana New" w:hAnsi="Angsana New" w:hint="cs"/>
          <w:sz w:val="30"/>
          <w:szCs w:val="30"/>
          <w:cs/>
        </w:rPr>
        <w:t>ก่อนโรงไฟฟ้าเฟส</w:t>
      </w:r>
      <w:r w:rsidR="00691031" w:rsidRPr="002438B8">
        <w:rPr>
          <w:rFonts w:ascii="Angsana New" w:hAnsi="Angsana New"/>
          <w:sz w:val="30"/>
          <w:szCs w:val="30"/>
        </w:rPr>
        <w:t xml:space="preserve">1 </w:t>
      </w:r>
      <w:r w:rsidR="005D3350" w:rsidRPr="002438B8">
        <w:rPr>
          <w:rFonts w:ascii="Angsana New" w:hAnsi="Angsana New" w:hint="cs"/>
          <w:sz w:val="30"/>
          <w:szCs w:val="30"/>
          <w:cs/>
        </w:rPr>
        <w:t>เริ่มดำเนินการ</w:t>
      </w:r>
      <w:r w:rsidR="00691031" w:rsidRPr="002438B8">
        <w:rPr>
          <w:rFonts w:ascii="Angsana New" w:hAnsi="Angsana New" w:hint="cs"/>
          <w:sz w:val="30"/>
          <w:szCs w:val="30"/>
          <w:cs/>
        </w:rPr>
        <w:t xml:space="preserve">เชิงพาณิชย์ อีกทั้งยังให้สิทธิผู้ขายซื้อหุ้นคืนจากบริษัทร้อยละ </w:t>
      </w:r>
      <w:r w:rsidR="00691031" w:rsidRPr="002438B8">
        <w:rPr>
          <w:rFonts w:ascii="Angsana New" w:hAnsi="Angsana New"/>
          <w:sz w:val="30"/>
          <w:szCs w:val="30"/>
        </w:rPr>
        <w:t xml:space="preserve">11 </w:t>
      </w:r>
      <w:r w:rsidR="00691031" w:rsidRPr="002438B8">
        <w:rPr>
          <w:rFonts w:ascii="Angsana New" w:hAnsi="Angsana New" w:hint="cs"/>
          <w:sz w:val="30"/>
          <w:szCs w:val="30"/>
          <w:cs/>
        </w:rPr>
        <w:t xml:space="preserve">ภายในหนึ่งปีนับจากวันที่โครงการโรงไฟฟ้าเฟส </w:t>
      </w:r>
      <w:r w:rsidR="00691031" w:rsidRPr="002438B8">
        <w:rPr>
          <w:rFonts w:ascii="Angsana New" w:hAnsi="Angsana New"/>
          <w:sz w:val="30"/>
          <w:szCs w:val="30"/>
        </w:rPr>
        <w:t>4</w:t>
      </w:r>
      <w:r w:rsidR="00F62001" w:rsidRPr="002438B8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F62001" w:rsidRPr="002438B8">
        <w:rPr>
          <w:rFonts w:ascii="Angsana New" w:hAnsi="Angsana New" w:hint="cs"/>
          <w:spacing w:val="4"/>
          <w:sz w:val="30"/>
          <w:szCs w:val="30"/>
          <w:cs/>
        </w:rPr>
        <w:t>ในเดือน</w:t>
      </w:r>
      <w:r w:rsidR="00F62001" w:rsidRPr="002438B8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F62001" w:rsidRPr="002438B8">
        <w:rPr>
          <w:rFonts w:ascii="Angsana New" w:hAnsi="Angsana New"/>
          <w:spacing w:val="4"/>
          <w:sz w:val="30"/>
          <w:szCs w:val="30"/>
        </w:rPr>
        <w:t>2561</w:t>
      </w:r>
      <w:r w:rsidR="00F62001" w:rsidRPr="002438B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F62001" w:rsidRPr="002438B8">
        <w:rPr>
          <w:rFonts w:ascii="Angsana New" w:hAnsi="Angsana New" w:hint="cs"/>
          <w:spacing w:val="4"/>
          <w:sz w:val="30"/>
          <w:szCs w:val="30"/>
          <w:cs/>
        </w:rPr>
        <w:t>ได้มีการแก้ไขสัญญาโดยยกเลิกสิทธิการซื้อหุ้นและสิทธิการขายหุ้นดังกล่าวข้างต้น และให้สิทธิบริษัทในการซื้อหุ้น</w:t>
      </w:r>
      <w:r w:rsidR="00F62001" w:rsidRPr="002438B8">
        <w:rPr>
          <w:rFonts w:ascii="Angsana New" w:hAnsi="Angsana New"/>
          <w:spacing w:val="4"/>
          <w:sz w:val="30"/>
          <w:szCs w:val="30"/>
        </w:rPr>
        <w:t xml:space="preserve"> GEPT </w:t>
      </w:r>
      <w:r w:rsidR="00F62001" w:rsidRPr="002438B8">
        <w:rPr>
          <w:rFonts w:ascii="Angsana New" w:hAnsi="Angsana New" w:hint="cs"/>
          <w:spacing w:val="4"/>
          <w:sz w:val="30"/>
          <w:szCs w:val="30"/>
          <w:cs/>
        </w:rPr>
        <w:t xml:space="preserve">เพิ่มเติมร้อยละ </w:t>
      </w:r>
      <w:r w:rsidR="00F62001" w:rsidRPr="002438B8">
        <w:rPr>
          <w:rFonts w:ascii="Angsana New" w:hAnsi="Angsana New"/>
          <w:spacing w:val="4"/>
          <w:sz w:val="30"/>
          <w:szCs w:val="30"/>
        </w:rPr>
        <w:t>10</w:t>
      </w:r>
      <w:r w:rsidR="00F62001" w:rsidRPr="002438B8">
        <w:rPr>
          <w:rFonts w:ascii="Angsana New" w:hAnsi="Angsana New" w:hint="cs"/>
          <w:spacing w:val="4"/>
          <w:sz w:val="30"/>
          <w:szCs w:val="30"/>
          <w:cs/>
        </w:rPr>
        <w:t xml:space="preserve"> แทน</w:t>
      </w:r>
      <w:r w:rsidR="005D3350" w:rsidRPr="002438B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52968" w:rsidRPr="002438B8">
        <w:rPr>
          <w:rFonts w:ascii="Angsana New" w:hAnsi="Angsana New"/>
          <w:sz w:val="30"/>
          <w:szCs w:val="30"/>
          <w:cs/>
        </w:rPr>
        <w:t xml:space="preserve">เป็นจำนวนทั้งสิ้น </w:t>
      </w:r>
      <w:r w:rsidR="00352968" w:rsidRPr="002438B8">
        <w:rPr>
          <w:rFonts w:ascii="Angsana New" w:hAnsi="Angsana New"/>
          <w:sz w:val="30"/>
          <w:szCs w:val="30"/>
        </w:rPr>
        <w:t>155</w:t>
      </w:r>
      <w:r w:rsidR="00352968" w:rsidRPr="002438B8">
        <w:rPr>
          <w:rFonts w:ascii="Angsana New" w:hAnsi="Angsana New"/>
          <w:sz w:val="30"/>
          <w:szCs w:val="30"/>
          <w:cs/>
        </w:rPr>
        <w:t>,</w:t>
      </w:r>
      <w:r w:rsidR="00352968" w:rsidRPr="002438B8">
        <w:rPr>
          <w:rFonts w:ascii="Angsana New" w:hAnsi="Angsana New"/>
          <w:sz w:val="30"/>
          <w:szCs w:val="30"/>
        </w:rPr>
        <w:t>785</w:t>
      </w:r>
      <w:r w:rsidR="00352968" w:rsidRPr="002438B8">
        <w:rPr>
          <w:rFonts w:ascii="Angsana New" w:hAnsi="Angsana New"/>
          <w:sz w:val="30"/>
          <w:szCs w:val="30"/>
          <w:cs/>
        </w:rPr>
        <w:t xml:space="preserve"> หุ้น คิดเป็นมูลค่าซื้อขายรวม </w:t>
      </w:r>
      <w:r w:rsidR="00352968" w:rsidRPr="002438B8">
        <w:rPr>
          <w:rFonts w:ascii="Angsana New" w:hAnsi="Angsana New"/>
          <w:sz w:val="30"/>
          <w:szCs w:val="30"/>
        </w:rPr>
        <w:t>2</w:t>
      </w:r>
      <w:r w:rsidR="00352968" w:rsidRPr="002438B8">
        <w:rPr>
          <w:rFonts w:ascii="Angsana New" w:hAnsi="Angsana New"/>
          <w:sz w:val="30"/>
          <w:szCs w:val="30"/>
          <w:cs/>
        </w:rPr>
        <w:t>.</w:t>
      </w:r>
      <w:r w:rsidR="00352968" w:rsidRPr="002438B8">
        <w:rPr>
          <w:rFonts w:ascii="Angsana New" w:hAnsi="Angsana New"/>
          <w:sz w:val="30"/>
          <w:szCs w:val="30"/>
        </w:rPr>
        <w:t>22</w:t>
      </w:r>
      <w:r w:rsidR="00352968" w:rsidRPr="002438B8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="00352968" w:rsidRPr="002438B8">
        <w:rPr>
          <w:rFonts w:ascii="Angsana New" w:hAnsi="Angsana New" w:hint="cs"/>
          <w:sz w:val="30"/>
          <w:szCs w:val="30"/>
          <w:cs/>
        </w:rPr>
        <w:t xml:space="preserve"> </w:t>
      </w:r>
      <w:r w:rsidR="00352968" w:rsidRPr="002438B8">
        <w:rPr>
          <w:rFonts w:ascii="Angsana New" w:hAnsi="Angsana New"/>
          <w:sz w:val="30"/>
          <w:szCs w:val="30"/>
          <w:cs/>
        </w:rPr>
        <w:t>เมื่อโรงไฟฟ้าเฟส</w:t>
      </w:r>
      <w:r w:rsidR="00352968" w:rsidRPr="002438B8">
        <w:rPr>
          <w:rFonts w:ascii="Angsana New" w:hAnsi="Angsana New"/>
          <w:sz w:val="30"/>
          <w:szCs w:val="30"/>
        </w:rPr>
        <w:t>1</w:t>
      </w:r>
      <w:r w:rsidR="00352968" w:rsidRPr="002438B8">
        <w:rPr>
          <w:rFonts w:ascii="Angsana New" w:hAnsi="Angsana New"/>
          <w:sz w:val="30"/>
          <w:szCs w:val="30"/>
          <w:cs/>
        </w:rPr>
        <w:t xml:space="preserve"> เริ่มดำเนินการ</w:t>
      </w:r>
      <w:r w:rsidR="00352968" w:rsidRPr="002438B8">
        <w:rPr>
          <w:rFonts w:ascii="Angsana New" w:hAnsi="Angsana New" w:hint="cs"/>
          <w:sz w:val="30"/>
          <w:szCs w:val="30"/>
          <w:cs/>
        </w:rPr>
        <w:t>เชิงพาณิชย์</w:t>
      </w:r>
      <w:r w:rsidR="00352968" w:rsidRPr="002438B8">
        <w:rPr>
          <w:rFonts w:ascii="Angsana New" w:hAnsi="Angsana New"/>
          <w:sz w:val="30"/>
          <w:szCs w:val="30"/>
          <w:cs/>
        </w:rPr>
        <w:t xml:space="preserve"> </w:t>
      </w:r>
      <w:r w:rsidR="00F62001" w:rsidRPr="002438B8">
        <w:rPr>
          <w:rFonts w:ascii="Angsana New" w:hAnsi="Angsana New" w:hint="cs"/>
          <w:spacing w:val="4"/>
          <w:sz w:val="30"/>
          <w:szCs w:val="30"/>
          <w:cs/>
        </w:rPr>
        <w:t>อีกทั้งให้สิทธิบริษัทในการขายหุ้น</w:t>
      </w:r>
      <w:r w:rsidR="00CA0CF8" w:rsidRPr="002438B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A0CF8" w:rsidRPr="002438B8">
        <w:rPr>
          <w:rFonts w:ascii="Angsana New" w:hAnsi="Angsana New"/>
          <w:spacing w:val="4"/>
          <w:sz w:val="30"/>
          <w:szCs w:val="30"/>
        </w:rPr>
        <w:t xml:space="preserve">GEPT </w:t>
      </w:r>
      <w:r w:rsidR="00CA0CF8" w:rsidRPr="002438B8">
        <w:rPr>
          <w:rFonts w:ascii="Angsana New" w:hAnsi="Angsana New" w:hint="cs"/>
          <w:spacing w:val="4"/>
          <w:sz w:val="30"/>
          <w:szCs w:val="30"/>
          <w:cs/>
        </w:rPr>
        <w:t>ที่บริษัทถืออยู่ทั้งหมด</w:t>
      </w:r>
      <w:r w:rsidR="00F62001" w:rsidRPr="002438B8">
        <w:rPr>
          <w:rFonts w:ascii="Angsana New" w:hAnsi="Angsana New" w:hint="cs"/>
          <w:spacing w:val="4"/>
          <w:sz w:val="30"/>
          <w:szCs w:val="30"/>
          <w:cs/>
        </w:rPr>
        <w:t>คืนแก่ผู้ขายตามเงื่อนไขที่ระบุในสัญญา</w:t>
      </w:r>
      <w:r w:rsidR="00251B81" w:rsidRPr="002438B8">
        <w:rPr>
          <w:rFonts w:ascii="Angsana New" w:hAnsi="Angsana New" w:hint="cs"/>
          <w:spacing w:val="4"/>
          <w:sz w:val="30"/>
          <w:szCs w:val="30"/>
          <w:cs/>
        </w:rPr>
        <w:t xml:space="preserve"> เช่น การดำเนินการเชิงพาณิชย์ไม่เป็นไปตามที่กำหนดไว้ เป็นต้น ณ วันที่ </w:t>
      </w:r>
      <w:r w:rsidR="00251B81" w:rsidRPr="002438B8">
        <w:rPr>
          <w:rFonts w:ascii="Angsana New" w:hAnsi="Angsana New"/>
          <w:spacing w:val="4"/>
          <w:sz w:val="30"/>
          <w:szCs w:val="30"/>
        </w:rPr>
        <w:t xml:space="preserve">31 </w:t>
      </w:r>
      <w:r w:rsidR="00251B81" w:rsidRPr="002438B8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251B81" w:rsidRPr="002438B8">
        <w:rPr>
          <w:rFonts w:ascii="Angsana New" w:hAnsi="Angsana New"/>
          <w:spacing w:val="4"/>
          <w:sz w:val="30"/>
          <w:szCs w:val="30"/>
        </w:rPr>
        <w:t xml:space="preserve">2561 </w:t>
      </w:r>
      <w:r w:rsidR="00251B81" w:rsidRPr="002438B8">
        <w:rPr>
          <w:rFonts w:ascii="Angsana New" w:hAnsi="Angsana New" w:hint="cs"/>
          <w:spacing w:val="4"/>
          <w:sz w:val="30"/>
          <w:szCs w:val="30"/>
          <w:cs/>
        </w:rPr>
        <w:t xml:space="preserve">ผู้บริหารมีความเชื่อมั่นว่าจะไม่ใช้สิทธิในการขายหุ้นดังกล่าว (ดูหมายเหตุข้อ </w:t>
      </w:r>
      <w:r w:rsidR="00251B81" w:rsidRPr="002438B8">
        <w:rPr>
          <w:rFonts w:ascii="Angsana New" w:hAnsi="Angsana New"/>
          <w:spacing w:val="4"/>
          <w:sz w:val="30"/>
          <w:szCs w:val="30"/>
        </w:rPr>
        <w:t>3</w:t>
      </w:r>
      <w:r w:rsidR="0098175C" w:rsidRPr="002438B8">
        <w:rPr>
          <w:rFonts w:ascii="Angsana New" w:hAnsi="Angsana New"/>
          <w:spacing w:val="4"/>
          <w:sz w:val="30"/>
          <w:szCs w:val="30"/>
        </w:rPr>
        <w:t>8</w:t>
      </w:r>
      <w:r w:rsidR="00251B81" w:rsidRPr="002438B8">
        <w:rPr>
          <w:rFonts w:ascii="Angsana New" w:hAnsi="Angsana New"/>
          <w:spacing w:val="4"/>
          <w:sz w:val="30"/>
          <w:szCs w:val="30"/>
        </w:rPr>
        <w:t>)</w:t>
      </w:r>
    </w:p>
    <w:p w:rsidR="00251B81" w:rsidRPr="002438B8" w:rsidRDefault="00251B81" w:rsidP="00251B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C43118" w:rsidRPr="002438B8" w:rsidRDefault="00C43118" w:rsidP="00C43118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438B8">
        <w:rPr>
          <w:rFonts w:ascii="Angsana New" w:hAnsi="Angsana New"/>
          <w:sz w:val="30"/>
          <w:szCs w:val="30"/>
          <w:cs/>
          <w:lang w:val="en-US" w:bidi="th-TH"/>
        </w:rPr>
        <w:t xml:space="preserve">ที่ประชุมคณะกรรมการบริษัทเมื่อวันที่ </w:t>
      </w:r>
      <w:r w:rsidRPr="002438B8">
        <w:rPr>
          <w:rFonts w:ascii="Angsana New" w:hAnsi="Angsana New"/>
          <w:sz w:val="30"/>
          <w:szCs w:val="30"/>
          <w:lang w:val="en-US" w:bidi="th-TH"/>
        </w:rPr>
        <w:t>4</w:t>
      </w:r>
      <w:r w:rsidRPr="002438B8">
        <w:rPr>
          <w:rFonts w:ascii="Angsana New" w:hAnsi="Angsana New"/>
          <w:sz w:val="30"/>
          <w:szCs w:val="30"/>
          <w:cs/>
          <w:lang w:val="en-US" w:bidi="th-TH"/>
        </w:rPr>
        <w:t xml:space="preserve"> ตุลาคม </w:t>
      </w:r>
      <w:r w:rsidRPr="002438B8">
        <w:rPr>
          <w:rFonts w:ascii="Angsana New" w:hAnsi="Angsana New"/>
          <w:sz w:val="30"/>
          <w:szCs w:val="30"/>
          <w:lang w:val="en-US" w:bidi="th-TH"/>
        </w:rPr>
        <w:t>2561</w:t>
      </w:r>
      <w:r w:rsidRPr="002438B8">
        <w:rPr>
          <w:rFonts w:ascii="Angsana New" w:hAnsi="Angsana New"/>
          <w:sz w:val="30"/>
          <w:szCs w:val="30"/>
          <w:cs/>
          <w:lang w:val="en-US" w:bidi="th-TH"/>
        </w:rPr>
        <w:t xml:space="preserve"> ได้มีมติให้เสนอต่อที่ประชุมวิสามัญผู้ถือหุ้น</w:t>
      </w:r>
      <w:r w:rsidRPr="002438B8">
        <w:rPr>
          <w:rFonts w:ascii="Angsana New" w:hAnsi="Angsana New" w:hint="cs"/>
          <w:sz w:val="30"/>
          <w:szCs w:val="30"/>
          <w:cs/>
          <w:lang w:val="en-US" w:bidi="th-TH"/>
        </w:rPr>
        <w:t xml:space="preserve"> เพื่อขอ</w:t>
      </w:r>
      <w:r w:rsidRPr="002438B8">
        <w:rPr>
          <w:rFonts w:ascii="Angsana New" w:hAnsi="Angsana New"/>
          <w:sz w:val="30"/>
          <w:szCs w:val="30"/>
          <w:cs/>
          <w:lang w:val="en-US" w:bidi="th-TH"/>
        </w:rPr>
        <w:t xml:space="preserve">อนุมัติการเข้าซื้อหุ้นสามัญของ </w:t>
      </w:r>
      <w:r w:rsidRPr="002438B8">
        <w:rPr>
          <w:rFonts w:ascii="Angsana New" w:hAnsi="Angsana New"/>
          <w:sz w:val="30"/>
          <w:szCs w:val="30"/>
          <w:lang w:val="en-US" w:bidi="th-TH"/>
        </w:rPr>
        <w:t>GEPT</w:t>
      </w:r>
      <w:r w:rsidRPr="002438B8">
        <w:rPr>
          <w:rFonts w:ascii="Angsana New" w:hAnsi="Angsana New"/>
          <w:sz w:val="30"/>
          <w:szCs w:val="30"/>
          <w:cs/>
          <w:lang w:val="en-US" w:bidi="th-TH"/>
        </w:rPr>
        <w:t xml:space="preserve"> เพิ่มเติมร้อยละ </w:t>
      </w:r>
      <w:r w:rsidRPr="002438B8">
        <w:rPr>
          <w:rFonts w:ascii="Angsana New" w:hAnsi="Angsana New"/>
          <w:sz w:val="30"/>
          <w:szCs w:val="30"/>
          <w:lang w:val="en-US" w:bidi="th-TH"/>
        </w:rPr>
        <w:t>10</w:t>
      </w:r>
      <w:r w:rsidRPr="002438B8">
        <w:rPr>
          <w:rFonts w:ascii="Angsana New" w:hAnsi="Angsana New"/>
          <w:sz w:val="30"/>
          <w:szCs w:val="30"/>
          <w:cs/>
          <w:lang w:val="en-US" w:bidi="th-TH"/>
        </w:rPr>
        <w:t xml:space="preserve"> เป็นจำนวนทั้งสิ้น </w:t>
      </w:r>
      <w:r w:rsidRPr="002438B8">
        <w:rPr>
          <w:rFonts w:ascii="Angsana New" w:hAnsi="Angsana New"/>
          <w:sz w:val="30"/>
          <w:szCs w:val="30"/>
          <w:lang w:val="en-US" w:bidi="th-TH"/>
        </w:rPr>
        <w:t>155</w:t>
      </w:r>
      <w:r w:rsidRPr="002438B8">
        <w:rPr>
          <w:rFonts w:ascii="Angsana New" w:hAnsi="Angsana New"/>
          <w:sz w:val="30"/>
          <w:szCs w:val="30"/>
          <w:cs/>
          <w:lang w:val="en-US" w:bidi="th-TH"/>
        </w:rPr>
        <w:t>,</w:t>
      </w:r>
      <w:r w:rsidRPr="002438B8">
        <w:rPr>
          <w:rFonts w:ascii="Angsana New" w:hAnsi="Angsana New"/>
          <w:sz w:val="30"/>
          <w:szCs w:val="30"/>
          <w:lang w:val="en-US" w:bidi="th-TH"/>
        </w:rPr>
        <w:t>785</w:t>
      </w:r>
      <w:r w:rsidRPr="002438B8">
        <w:rPr>
          <w:rFonts w:ascii="Angsana New" w:hAnsi="Angsana New"/>
          <w:sz w:val="30"/>
          <w:szCs w:val="30"/>
          <w:cs/>
          <w:lang w:val="en-US" w:bidi="th-TH"/>
        </w:rPr>
        <w:t xml:space="preserve"> หุ้น คิดเป็นมูลค่าซื้อขายรวม </w:t>
      </w:r>
      <w:r w:rsidRPr="002438B8">
        <w:rPr>
          <w:rFonts w:ascii="Angsana New" w:hAnsi="Angsana New"/>
          <w:sz w:val="30"/>
          <w:szCs w:val="30"/>
          <w:lang w:val="en-US" w:bidi="th-TH"/>
        </w:rPr>
        <w:t>2</w:t>
      </w:r>
      <w:r w:rsidRPr="002438B8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2438B8">
        <w:rPr>
          <w:rFonts w:ascii="Angsana New" w:hAnsi="Angsana New"/>
          <w:sz w:val="30"/>
          <w:szCs w:val="30"/>
          <w:lang w:val="en-US" w:bidi="th-TH"/>
        </w:rPr>
        <w:t>22</w:t>
      </w:r>
      <w:r w:rsidRPr="002438B8">
        <w:rPr>
          <w:rFonts w:ascii="Angsana New" w:hAnsi="Angsana New"/>
          <w:sz w:val="30"/>
          <w:szCs w:val="30"/>
          <w:cs/>
          <w:lang w:val="en-US" w:bidi="th-TH"/>
        </w:rPr>
        <w:t xml:space="preserve"> ล้านเหรียญสหรัฐ ซึ่งบริษัทจะชำระค่าตอบแทนส่วนหนึ่งเป็นหุ้นสามัญที่เพิ่มทุนของบริษัทและจะชำระค่าตอบแทนอีกส่วนหนึ่งเป็นเงินสด</w:t>
      </w:r>
      <w:r w:rsidRPr="002438B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:rsidR="00915E69" w:rsidRPr="003060A6" w:rsidRDefault="00C43118" w:rsidP="00251B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438B8" w:rsidDel="00915E69">
        <w:rPr>
          <w:rFonts w:ascii="Angsana New" w:hAnsi="Angsana New" w:hint="cs"/>
          <w:spacing w:val="-4"/>
          <w:sz w:val="30"/>
          <w:szCs w:val="30"/>
          <w:highlight w:val="yellow"/>
          <w:cs/>
        </w:rPr>
        <w:t xml:space="preserve"> </w:t>
      </w:r>
    </w:p>
    <w:p w:rsidR="00BD4D61" w:rsidRPr="002438B8" w:rsidRDefault="00BD4D61" w:rsidP="00BD4D6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438B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วันที่ซื้อสำหรับสินทรัพย์ที่ได้มาและหนี้สินที่รับมาแต่ละประเภทสำคัญ มีดังนี้ </w:t>
      </w:r>
    </w:p>
    <w:p w:rsidR="00BD4D61" w:rsidRPr="00251B81" w:rsidRDefault="00BD4D61" w:rsidP="00251B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10"/>
          <w:szCs w:val="10"/>
          <w:highlight w:val="yellow"/>
        </w:rPr>
      </w:pP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615"/>
        <w:gridCol w:w="1021"/>
        <w:gridCol w:w="267"/>
        <w:gridCol w:w="1592"/>
      </w:tblGrid>
      <w:tr w:rsidR="008A7E86" w:rsidRPr="0038358E" w:rsidTr="00EE3B19">
        <w:trPr>
          <w:tblHeader/>
        </w:trPr>
        <w:tc>
          <w:tcPr>
            <w:tcW w:w="5670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2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35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A7E86" w:rsidRPr="0038358E" w:rsidTr="00EE3B19">
        <w:trPr>
          <w:tblHeader/>
        </w:trPr>
        <w:tc>
          <w:tcPr>
            <w:tcW w:w="5670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35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835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835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38358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7E86" w:rsidRPr="0038358E" w:rsidTr="00EE3B19">
        <w:trPr>
          <w:tblHeader/>
        </w:trPr>
        <w:tc>
          <w:tcPr>
            <w:tcW w:w="5670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35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A7E86" w:rsidRPr="0038358E" w:rsidTr="00EE3B19">
        <w:tc>
          <w:tcPr>
            <w:tcW w:w="5670" w:type="dxa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38358E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6,261</w:t>
            </w:r>
          </w:p>
        </w:tc>
      </w:tr>
      <w:tr w:rsidR="008A7E86" w:rsidRPr="0038358E" w:rsidTr="00EE3B19">
        <w:tc>
          <w:tcPr>
            <w:tcW w:w="5670" w:type="dxa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524552" w:rsidRPr="0038358E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205,206</w:t>
            </w:r>
          </w:p>
        </w:tc>
      </w:tr>
      <w:tr w:rsidR="008A7E86" w:rsidRPr="0038358E" w:rsidTr="00EE3B19">
        <w:tc>
          <w:tcPr>
            <w:tcW w:w="5670" w:type="dxa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99,128</w:t>
            </w:r>
          </w:p>
        </w:tc>
      </w:tr>
      <w:tr w:rsidR="008A7E86" w:rsidRPr="0038358E" w:rsidTr="00EE3B19">
        <w:tc>
          <w:tcPr>
            <w:tcW w:w="5670" w:type="dxa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  <w:cs/>
              </w:rPr>
              <w:t>ล</w:t>
            </w: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>ูกหนี้ตามข้อตกลงสัมปทานบริการ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1,251,120</w:t>
            </w:r>
          </w:p>
        </w:tc>
      </w:tr>
      <w:tr w:rsidR="008A7E86" w:rsidRPr="0038358E" w:rsidTr="00EE3B19">
        <w:tc>
          <w:tcPr>
            <w:tcW w:w="5670" w:type="dxa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524552" w:rsidRPr="0038358E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(1,263,669)</w:t>
            </w:r>
          </w:p>
        </w:tc>
      </w:tr>
      <w:tr w:rsidR="00DA3A32" w:rsidRPr="0038358E" w:rsidTr="00EE3B19">
        <w:tc>
          <w:tcPr>
            <w:tcW w:w="5670" w:type="dxa"/>
            <w:shd w:val="clear" w:color="auto" w:fill="auto"/>
          </w:tcPr>
          <w:p w:rsidR="00DA3A32" w:rsidRPr="0038358E" w:rsidRDefault="00DA3A32" w:rsidP="00974C2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15" w:type="dxa"/>
          </w:tcPr>
          <w:p w:rsidR="00DA3A32" w:rsidRPr="0038358E" w:rsidRDefault="00DA3A32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3A32" w:rsidRPr="0038358E" w:rsidRDefault="00DA3A32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DA3A32" w:rsidRPr="0038358E" w:rsidRDefault="00DA3A32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:rsidR="00DA3A32" w:rsidRPr="0038358E" w:rsidRDefault="00DA3A32" w:rsidP="00D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(784)</w:t>
            </w:r>
          </w:p>
        </w:tc>
      </w:tr>
      <w:tr w:rsidR="008A7E86" w:rsidRPr="0038358E" w:rsidTr="00EE3B19">
        <w:tc>
          <w:tcPr>
            <w:tcW w:w="5670" w:type="dxa"/>
            <w:shd w:val="clear" w:color="auto" w:fill="auto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5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58E">
              <w:rPr>
                <w:rFonts w:ascii="Angsana New" w:hAnsi="Angsana New"/>
                <w:b/>
                <w:bCs/>
                <w:sz w:val="30"/>
                <w:szCs w:val="30"/>
              </w:rPr>
              <w:t>297,262</w:t>
            </w:r>
          </w:p>
        </w:tc>
      </w:tr>
      <w:tr w:rsidR="008A7E86" w:rsidRPr="0038358E" w:rsidTr="00EE3B19">
        <w:tc>
          <w:tcPr>
            <w:tcW w:w="5670" w:type="dxa"/>
            <w:shd w:val="clear" w:color="auto" w:fill="auto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ส่วนได้เสียที่มีอำนาจควบคุมที่ได้มา (ร้อยละ)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8A7E86" w:rsidRPr="0038358E" w:rsidTr="00EE3B19">
        <w:tc>
          <w:tcPr>
            <w:tcW w:w="5670" w:type="dxa"/>
            <w:shd w:val="clear" w:color="auto" w:fill="auto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35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มูลค่ายุติธรรมของสินทรัพย์ที่ได้มาที่ระบุได้และหนี้สินที่รับมา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58E">
              <w:rPr>
                <w:rFonts w:ascii="Angsana New" w:hAnsi="Angsana New"/>
                <w:b/>
                <w:bCs/>
                <w:sz w:val="30"/>
                <w:szCs w:val="30"/>
              </w:rPr>
              <w:t>89,179</w:t>
            </w:r>
          </w:p>
        </w:tc>
      </w:tr>
      <w:tr w:rsidR="008A7E86" w:rsidRPr="0038358E" w:rsidTr="00EE3B19">
        <w:tc>
          <w:tcPr>
            <w:tcW w:w="5670" w:type="dxa"/>
            <w:shd w:val="clear" w:color="auto" w:fill="auto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8A7E86" w:rsidRPr="0038358E" w:rsidRDefault="00B85C7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146,3</w:t>
            </w:r>
            <w:r w:rsidR="008A7E86" w:rsidRPr="0038358E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8A7E86" w:rsidRPr="0038358E" w:rsidTr="00EE3B19">
        <w:tc>
          <w:tcPr>
            <w:tcW w:w="5670" w:type="dxa"/>
            <w:shd w:val="clear" w:color="auto" w:fill="auto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35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A7E86" w:rsidRPr="0038358E" w:rsidRDefault="008A7E86" w:rsidP="008A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2"/>
                <w:tab w:val="decimal" w:pos="1152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358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DD2077" w:rsidRPr="0038358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:rsidR="008A7E86" w:rsidRPr="0038358E" w:rsidRDefault="00B85C7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58E">
              <w:rPr>
                <w:rFonts w:ascii="Angsana New" w:hAnsi="Angsana New"/>
                <w:b/>
                <w:bCs/>
                <w:sz w:val="30"/>
                <w:szCs w:val="30"/>
              </w:rPr>
              <w:t>235,5</w:t>
            </w:r>
            <w:r w:rsidR="008A7E86" w:rsidRPr="0038358E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</w:tr>
    </w:tbl>
    <w:p w:rsidR="00251B81" w:rsidRPr="0038358E" w:rsidRDefault="00251B81" w:rsidP="00251B81">
      <w:pPr>
        <w:spacing w:line="240" w:lineRule="auto"/>
        <w:rPr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615"/>
        <w:gridCol w:w="1021"/>
        <w:gridCol w:w="267"/>
        <w:gridCol w:w="1592"/>
      </w:tblGrid>
      <w:tr w:rsidR="008A7E86" w:rsidRPr="0038358E" w:rsidTr="00EE3B19">
        <w:trPr>
          <w:trHeight w:val="125"/>
        </w:trPr>
        <w:tc>
          <w:tcPr>
            <w:tcW w:w="5670" w:type="dxa"/>
            <w:shd w:val="clear" w:color="auto" w:fill="auto"/>
          </w:tcPr>
          <w:p w:rsidR="008A7E86" w:rsidRPr="0038358E" w:rsidRDefault="008A7E86" w:rsidP="00974C2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  <w:r w:rsidRPr="0038358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2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23</w:t>
            </w:r>
            <w:r w:rsidR="00B85C76" w:rsidRPr="0038358E">
              <w:rPr>
                <w:rFonts w:ascii="Angsana New" w:hAnsi="Angsana New"/>
                <w:sz w:val="30"/>
                <w:szCs w:val="30"/>
              </w:rPr>
              <w:t>5,5</w:t>
            </w:r>
            <w:r w:rsidRPr="0038358E">
              <w:rPr>
                <w:rFonts w:ascii="Angsana New" w:hAnsi="Angsana New"/>
                <w:sz w:val="30"/>
                <w:szCs w:val="30"/>
              </w:rPr>
              <w:t>07</w:t>
            </w:r>
          </w:p>
        </w:tc>
      </w:tr>
      <w:tr w:rsidR="008A7E86" w:rsidRPr="0038358E" w:rsidTr="00EE3B19">
        <w:tc>
          <w:tcPr>
            <w:tcW w:w="5670" w:type="dxa"/>
            <w:shd w:val="clear" w:color="auto" w:fill="auto"/>
          </w:tcPr>
          <w:p w:rsidR="008A7E86" w:rsidRPr="0038358E" w:rsidRDefault="008A7E86" w:rsidP="00974C22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8358E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เงินที่จะจ่ายเมื่อบรรลุเงื่อนไขตามที่กำหนดในสัญญา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8358E">
              <w:rPr>
                <w:rFonts w:ascii="Angsana New" w:hAnsi="Angsana New"/>
                <w:sz w:val="30"/>
                <w:szCs w:val="30"/>
              </w:rPr>
              <w:t>(19,301)</w:t>
            </w:r>
          </w:p>
        </w:tc>
      </w:tr>
      <w:tr w:rsidR="008A7E86" w:rsidRPr="0038358E" w:rsidTr="00EE3B19">
        <w:tc>
          <w:tcPr>
            <w:tcW w:w="5670" w:type="dxa"/>
            <w:shd w:val="clear" w:color="auto" w:fill="auto"/>
          </w:tcPr>
          <w:p w:rsidR="008A7E86" w:rsidRPr="0038358E" w:rsidRDefault="008A7E86" w:rsidP="00974C22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615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</w:tcPr>
          <w:p w:rsidR="008A7E86" w:rsidRPr="0038358E" w:rsidRDefault="008A7E8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:rsidR="008A7E86" w:rsidRPr="0038358E" w:rsidRDefault="00B85C76" w:rsidP="0097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8358E">
              <w:rPr>
                <w:rFonts w:ascii="Angsana New" w:hAnsi="Angsana New"/>
                <w:b/>
                <w:bCs/>
                <w:sz w:val="30"/>
                <w:szCs w:val="30"/>
              </w:rPr>
              <w:t>216,2</w:t>
            </w:r>
            <w:r w:rsidR="008A7E86" w:rsidRPr="0038358E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</w:tr>
    </w:tbl>
    <w:p w:rsidR="00D74B92" w:rsidRDefault="00D74B92" w:rsidP="00BD4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D4D61" w:rsidRPr="0038358E" w:rsidRDefault="00BD4D61" w:rsidP="00BD4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358E">
        <w:rPr>
          <w:rFonts w:ascii="Angsana New" w:hAnsi="Angsana New"/>
          <w:sz w:val="30"/>
          <w:szCs w:val="30"/>
          <w:cs/>
        </w:rPr>
        <w:t>การซื้อธุรกิจดังกล่าวข้างต้น กลุ่มบริษัทได้จ้างผู้ประเมินราคาอิสระเพื่อหามูลค่ายุติธรรมของสินทรัพย์และหนี้สินสุทธิที่ได้มา โดยการประเมินมูลค่ายุติธรรมยังไม่เสร็จสมบูรณ์ ดังนั้น</w:t>
      </w:r>
      <w:r w:rsidRPr="0038358E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  <w:r w:rsidRPr="0038358E">
        <w:rPr>
          <w:rFonts w:ascii="Angsana New" w:hAnsi="Angsana New"/>
          <w:sz w:val="30"/>
          <w:szCs w:val="30"/>
          <w:cs/>
        </w:rPr>
        <w:t>จึงถูกบันทึกบัญชีด้วยประมาณการมูลค่า</w:t>
      </w:r>
      <w:r w:rsidRPr="0038358E">
        <w:rPr>
          <w:rFonts w:ascii="Angsana New" w:hAnsi="Angsana New"/>
          <w:sz w:val="30"/>
          <w:szCs w:val="30"/>
        </w:rPr>
        <w:t xml:space="preserve"> </w:t>
      </w:r>
      <w:r w:rsidRPr="0038358E">
        <w:rPr>
          <w:rFonts w:ascii="Angsana New" w:hAnsi="Angsana New"/>
          <w:sz w:val="30"/>
          <w:szCs w:val="30"/>
          <w:cs/>
        </w:rPr>
        <w:t>อย่างไรก็ดี</w:t>
      </w:r>
      <w:r w:rsidRPr="0038358E">
        <w:rPr>
          <w:rFonts w:ascii="Angsana New" w:hAnsi="Angsana New" w:hint="cs"/>
          <w:sz w:val="30"/>
          <w:szCs w:val="30"/>
          <w:cs/>
        </w:rPr>
        <w:t xml:space="preserve"> </w:t>
      </w:r>
      <w:r w:rsidRPr="0038358E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จะทำการปรับปรุงประมาณการดังกล่าว หรือหากมีการประมาณการเพิ่มเติมที่สะท้อนเหตุการณ์แวดล้อมที่มีอยู่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:rsidR="00251B81" w:rsidRPr="0038358E" w:rsidRDefault="00251B81" w:rsidP="00BD4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438B8" w:rsidRDefault="00243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C45EB9" w:rsidRPr="006D6C5F" w:rsidRDefault="00C45EB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E5817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</w:t>
      </w:r>
      <w:r w:rsidRPr="006D6C5F">
        <w:rPr>
          <w:rFonts w:ascii="Angsana New" w:hAnsi="Angsana New"/>
          <w:bCs/>
          <w:sz w:val="30"/>
          <w:szCs w:val="30"/>
          <w:cs/>
        </w:rPr>
        <w:t>ารที่เกี่ยวข้องกัน</w:t>
      </w:r>
    </w:p>
    <w:p w:rsidR="00F62590" w:rsidRPr="008615E2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4"/>
          <w:szCs w:val="24"/>
        </w:rPr>
      </w:pPr>
    </w:p>
    <w:p w:rsidR="00A77D7D" w:rsidRPr="00F6647A" w:rsidRDefault="00CA1997" w:rsidP="000203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F6647A">
        <w:rPr>
          <w:rFonts w:ascii="Angsana New" w:hAnsi="Angsana New"/>
          <w:b/>
          <w:sz w:val="30"/>
          <w:szCs w:val="30"/>
          <w:cs/>
          <w:lang w:val="en-GB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02034C" w:rsidRPr="00F6647A">
        <w:rPr>
          <w:rFonts w:ascii="Angsana New" w:hAnsi="Angsana New" w:hint="cs"/>
          <w:b/>
          <w:sz w:val="30"/>
          <w:szCs w:val="30"/>
          <w:cs/>
          <w:lang w:val="en-GB"/>
        </w:rPr>
        <w:t>และบริษัท</w:t>
      </w:r>
      <w:r w:rsidRPr="00F6647A">
        <w:rPr>
          <w:rFonts w:ascii="Angsana New" w:hAnsi="Angsana New"/>
          <w:b/>
          <w:sz w:val="30"/>
          <w:szCs w:val="30"/>
          <w:cs/>
          <w:lang w:val="en-GB"/>
        </w:rPr>
        <w:t xml:space="preserve"> หากกลุ่มบริษัท</w:t>
      </w:r>
      <w:r w:rsidR="0002034C" w:rsidRPr="00F6647A">
        <w:rPr>
          <w:rFonts w:ascii="Angsana New" w:hAnsi="Angsana New" w:hint="cs"/>
          <w:b/>
          <w:sz w:val="30"/>
          <w:szCs w:val="30"/>
          <w:cs/>
          <w:lang w:val="en-GB"/>
        </w:rPr>
        <w:t>และบริษัท</w:t>
      </w:r>
      <w:r w:rsidRPr="00F6647A">
        <w:rPr>
          <w:rFonts w:ascii="Angsana New" w:hAnsi="Angsana New"/>
          <w:b/>
          <w:sz w:val="30"/>
          <w:szCs w:val="30"/>
          <w:cs/>
          <w:lang w:val="en-GB"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8A115A" w:rsidRPr="00F6647A">
        <w:rPr>
          <w:rFonts w:ascii="Angsana New" w:hAnsi="Angsana New" w:hint="cs"/>
          <w:b/>
          <w:sz w:val="30"/>
          <w:szCs w:val="30"/>
          <w:cs/>
          <w:lang w:val="en-GB"/>
        </w:rPr>
        <w:t>นัย</w:t>
      </w:r>
      <w:r w:rsidRPr="00F6647A">
        <w:rPr>
          <w:rFonts w:ascii="Angsana New" w:hAnsi="Angsana New"/>
          <w:b/>
          <w:sz w:val="30"/>
          <w:szCs w:val="30"/>
          <w:cs/>
          <w:lang w:val="en-GB"/>
        </w:rPr>
        <w:t>สำคัญต่อบุคคลหรือกิจการในการตัดสินใจทางการเงินและการบริหารหรือในทางกล</w:t>
      </w:r>
      <w:r w:rsidR="00A2024D" w:rsidRPr="00F6647A">
        <w:rPr>
          <w:rFonts w:ascii="Angsana New" w:hAnsi="Angsana New"/>
          <w:b/>
          <w:sz w:val="30"/>
          <w:szCs w:val="30"/>
          <w:cs/>
          <w:lang w:val="en-GB"/>
        </w:rPr>
        <w:t>ับกัน หรือกลุ่มบริษัท</w:t>
      </w:r>
      <w:r w:rsidR="0002034C" w:rsidRPr="00F6647A">
        <w:rPr>
          <w:rFonts w:ascii="Angsana New" w:hAnsi="Angsana New" w:hint="cs"/>
          <w:b/>
          <w:sz w:val="30"/>
          <w:szCs w:val="30"/>
          <w:cs/>
          <w:lang w:val="en-GB"/>
        </w:rPr>
        <w:t>และบริษัท</w:t>
      </w:r>
      <w:r w:rsidR="00A2024D" w:rsidRPr="00F6647A">
        <w:rPr>
          <w:rFonts w:ascii="Angsana New" w:hAnsi="Angsana New"/>
          <w:b/>
          <w:sz w:val="30"/>
          <w:szCs w:val="30"/>
          <w:cs/>
          <w:lang w:val="en-GB"/>
        </w:rPr>
        <w:t>อยู่ภายใต้</w:t>
      </w:r>
      <w:r w:rsidRPr="00F6647A">
        <w:rPr>
          <w:rFonts w:ascii="Angsana New" w:hAnsi="Angsana New"/>
          <w:b/>
          <w:sz w:val="30"/>
          <w:szCs w:val="30"/>
          <w:cs/>
          <w:lang w:val="en-GB"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</w:t>
      </w:r>
      <w:r w:rsidR="003D14AE" w:rsidRPr="00F6647A">
        <w:rPr>
          <w:rFonts w:ascii="Angsana New" w:hAnsi="Angsana New"/>
          <w:b/>
          <w:sz w:val="30"/>
          <w:szCs w:val="30"/>
          <w:lang w:val="en-GB"/>
        </w:rPr>
        <w:br/>
      </w:r>
      <w:r w:rsidRPr="00F6647A">
        <w:rPr>
          <w:rFonts w:ascii="Angsana New" w:hAnsi="Angsana New"/>
          <w:b/>
          <w:sz w:val="30"/>
          <w:szCs w:val="30"/>
          <w:cs/>
          <w:lang w:val="en-GB"/>
        </w:rPr>
        <w:t>การเกี่ยวข้องกันนี้อาจเป็นรายบุคคลหรือเป็นกิจการ</w:t>
      </w:r>
    </w:p>
    <w:p w:rsidR="00A1713A" w:rsidRPr="008615E2" w:rsidRDefault="00A17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2"/>
          <w:sz w:val="24"/>
          <w:szCs w:val="24"/>
          <w:cs/>
        </w:rPr>
      </w:pPr>
    </w:p>
    <w:p w:rsidR="00900EB0" w:rsidRPr="00F6647A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F6647A">
        <w:rPr>
          <w:rFonts w:ascii="Angsana New" w:hAnsi="Angsana New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FD3F23" w:rsidRPr="00F6647A">
        <w:rPr>
          <w:rFonts w:ascii="Angsana New" w:hAnsi="Angsana New" w:hint="cs"/>
          <w:b/>
          <w:spacing w:val="2"/>
          <w:sz w:val="30"/>
          <w:szCs w:val="30"/>
          <w:cs/>
        </w:rPr>
        <w:t xml:space="preserve"> </w:t>
      </w:r>
      <w:r w:rsidR="00B607B3" w:rsidRPr="00F6647A">
        <w:rPr>
          <w:rFonts w:ascii="Angsana New" w:hAnsi="Angsana New" w:hint="cs"/>
          <w:b/>
          <w:spacing w:val="2"/>
          <w:sz w:val="30"/>
          <w:szCs w:val="30"/>
          <w:cs/>
        </w:rPr>
        <w:t>บริษัทร่วม</w:t>
      </w:r>
      <w:r w:rsidRPr="00F6647A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FD3F23" w:rsidRPr="00F6647A">
        <w:rPr>
          <w:rFonts w:ascii="Angsana New" w:hAnsi="Angsana New" w:hint="cs"/>
          <w:b/>
          <w:spacing w:val="2"/>
          <w:sz w:val="30"/>
          <w:szCs w:val="30"/>
          <w:cs/>
        </w:rPr>
        <w:t>และ</w:t>
      </w:r>
      <w:r w:rsidRPr="00F6647A">
        <w:rPr>
          <w:rFonts w:ascii="Angsana New" w:hAnsi="Angsana New"/>
          <w:b/>
          <w:spacing w:val="2"/>
          <w:sz w:val="30"/>
          <w:szCs w:val="30"/>
          <w:cs/>
        </w:rPr>
        <w:t>บุคคลหรือกิจก</w:t>
      </w:r>
      <w:r w:rsidR="00BD2589" w:rsidRPr="00F6647A">
        <w:rPr>
          <w:rFonts w:ascii="Angsana New" w:hAnsi="Angsana New"/>
          <w:b/>
          <w:spacing w:val="2"/>
          <w:sz w:val="30"/>
          <w:szCs w:val="30"/>
          <w:cs/>
        </w:rPr>
        <w:t>ารที่เกี่ยวข้องกัน</w:t>
      </w:r>
      <w:r w:rsidRPr="00F6647A">
        <w:rPr>
          <w:rFonts w:ascii="Angsana New" w:hAnsi="Angsana New"/>
          <w:b/>
          <w:spacing w:val="2"/>
          <w:sz w:val="30"/>
          <w:szCs w:val="30"/>
          <w:cs/>
        </w:rPr>
        <w:t xml:space="preserve"> มีดังนี้</w:t>
      </w:r>
    </w:p>
    <w:p w:rsidR="00CA1997" w:rsidRPr="008615E2" w:rsidRDefault="00CA1997" w:rsidP="00900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  <w:cs/>
        </w:rPr>
      </w:pPr>
    </w:p>
    <w:tbl>
      <w:tblPr>
        <w:tblW w:w="915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113"/>
      </w:tblGrid>
      <w:tr w:rsidR="00FA6B9A" w:rsidRPr="006774E2" w:rsidTr="0072660A">
        <w:trPr>
          <w:tblHeader/>
        </w:trPr>
        <w:tc>
          <w:tcPr>
            <w:tcW w:w="3690" w:type="dxa"/>
            <w:shd w:val="clear" w:color="auto" w:fill="auto"/>
          </w:tcPr>
          <w:p w:rsidR="00FA6B9A" w:rsidRPr="00820B74" w:rsidRDefault="00EF7E27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5C5FDA" w:rsidRPr="00820B74">
              <w:rPr>
                <w:rFonts w:ascii="Angsana New" w:hAnsi="Angsana New"/>
                <w:sz w:val="30"/>
                <w:szCs w:val="30"/>
              </w:rPr>
              <w:br w:type="page"/>
            </w:r>
            <w:r w:rsidR="00FA6B9A" w:rsidRPr="00820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FA6B9A" w:rsidRPr="00820B74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20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113" w:type="dxa"/>
            <w:shd w:val="clear" w:color="auto" w:fill="auto"/>
          </w:tcPr>
          <w:p w:rsidR="00FA6B9A" w:rsidRPr="00820B74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A6B9A" w:rsidRPr="006774E2" w:rsidTr="0072660A">
        <w:trPr>
          <w:tblHeader/>
        </w:trPr>
        <w:tc>
          <w:tcPr>
            <w:tcW w:w="3690" w:type="dxa"/>
            <w:shd w:val="clear" w:color="auto" w:fill="auto"/>
          </w:tcPr>
          <w:p w:rsidR="00FA6B9A" w:rsidRPr="00820B74" w:rsidRDefault="00FA6B9A" w:rsidP="002C284C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A5123" w:rsidRPr="00820B74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20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13" w:type="dxa"/>
            <w:shd w:val="clear" w:color="auto" w:fill="auto"/>
          </w:tcPr>
          <w:p w:rsidR="00FA6B9A" w:rsidRPr="00820B74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D442B" w:rsidRPr="006774E2" w:rsidTr="0072660A">
        <w:tc>
          <w:tcPr>
            <w:tcW w:w="3690" w:type="dxa"/>
            <w:shd w:val="clear" w:color="auto" w:fill="auto"/>
          </w:tcPr>
          <w:p w:rsidR="009D442B" w:rsidRPr="00820B74" w:rsidRDefault="00B316D5" w:rsidP="008549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ครอบครัวกิจพิพิธ</w:t>
            </w:r>
          </w:p>
        </w:tc>
        <w:tc>
          <w:tcPr>
            <w:tcW w:w="1350" w:type="dxa"/>
            <w:shd w:val="clear" w:color="auto" w:fill="auto"/>
          </w:tcPr>
          <w:p w:rsidR="009D442B" w:rsidRPr="00820B74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9D442B" w:rsidRPr="00820B74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ผู้ถือหุ้นรายใหญ่ของกลุ่มกิจการ</w:t>
            </w: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441219" w:rsidRPr="00820B74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820B7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</w:p>
          <w:p w:rsidR="00441219" w:rsidRPr="00820B74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 xml:space="preserve">การวางแผน สั่งการและควบคุมกิจกรรมต่าง ๆ </w:t>
            </w:r>
          </w:p>
          <w:p w:rsidR="00441219" w:rsidRPr="00820B74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ของกิจการไม่ว่าทางตรงหรือทางอ้อม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B316D5" w:rsidRPr="00820B74" w:rsidRDefault="00C0330A" w:rsidP="0081675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และมีผู้แทนเป็นกรรมการของ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</w:tr>
      <w:tr w:rsidR="00217294" w:rsidRPr="006774E2" w:rsidTr="0072660A">
        <w:tc>
          <w:tcPr>
            <w:tcW w:w="3690" w:type="dxa"/>
            <w:shd w:val="clear" w:color="auto" w:fill="auto"/>
          </w:tcPr>
          <w:p w:rsidR="00217294" w:rsidRPr="00820B74" w:rsidRDefault="00CA1997" w:rsidP="008549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350" w:type="dxa"/>
            <w:shd w:val="clear" w:color="auto" w:fill="auto"/>
          </w:tcPr>
          <w:p w:rsidR="00217294" w:rsidRPr="00820B74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217294" w:rsidRPr="00820B74" w:rsidRDefault="00CA1997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217294" w:rsidRPr="006774E2" w:rsidTr="0072660A">
        <w:tc>
          <w:tcPr>
            <w:tcW w:w="3690" w:type="dxa"/>
            <w:shd w:val="clear" w:color="auto" w:fill="auto"/>
          </w:tcPr>
          <w:p w:rsidR="00217294" w:rsidRPr="00820B74" w:rsidRDefault="00CA1997" w:rsidP="008549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 คอนโทร์โน จำกัด</w:t>
            </w:r>
          </w:p>
        </w:tc>
        <w:tc>
          <w:tcPr>
            <w:tcW w:w="1350" w:type="dxa"/>
            <w:shd w:val="clear" w:color="auto" w:fill="auto"/>
          </w:tcPr>
          <w:p w:rsidR="00217294" w:rsidRPr="00820B74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217294" w:rsidRPr="00820B74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FD3F23" w:rsidRPr="006774E2" w:rsidTr="0072660A">
        <w:tc>
          <w:tcPr>
            <w:tcW w:w="3690" w:type="dxa"/>
            <w:shd w:val="clear" w:color="auto" w:fill="auto"/>
          </w:tcPr>
          <w:p w:rsidR="00FD3F23" w:rsidRPr="00820B74" w:rsidRDefault="00FD3F23" w:rsidP="00FD3F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 xml:space="preserve">บริษัท สแกน อินเตอร์ โลจิสติกส์ จำกัด </w:t>
            </w:r>
          </w:p>
        </w:tc>
        <w:tc>
          <w:tcPr>
            <w:tcW w:w="1350" w:type="dxa"/>
            <w:shd w:val="clear" w:color="auto" w:fill="auto"/>
          </w:tcPr>
          <w:p w:rsidR="00FD3F23" w:rsidRPr="00820B74" w:rsidRDefault="00FD3F23" w:rsidP="00FD3F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FD3F23" w:rsidRPr="00820B74" w:rsidRDefault="00FD3F23" w:rsidP="00FD3F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</w:t>
            </w: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0B74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217294" w:rsidRPr="006774E2" w:rsidTr="0072660A">
        <w:tc>
          <w:tcPr>
            <w:tcW w:w="3690" w:type="dxa"/>
            <w:shd w:val="clear" w:color="auto" w:fill="auto"/>
          </w:tcPr>
          <w:p w:rsidR="00217294" w:rsidRPr="00820B74" w:rsidRDefault="00CA1997" w:rsidP="008549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350" w:type="dxa"/>
            <w:shd w:val="clear" w:color="auto" w:fill="auto"/>
          </w:tcPr>
          <w:p w:rsidR="00217294" w:rsidRPr="00820B74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217294" w:rsidRPr="00820B74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/>
                <w:sz w:val="30"/>
                <w:szCs w:val="30"/>
              </w:rPr>
              <w:t>99.96</w:t>
            </w:r>
          </w:p>
        </w:tc>
      </w:tr>
      <w:tr w:rsidR="00A0764E" w:rsidRPr="006774E2" w:rsidTr="0072660A">
        <w:tc>
          <w:tcPr>
            <w:tcW w:w="3690" w:type="dxa"/>
            <w:shd w:val="clear" w:color="auto" w:fill="auto"/>
          </w:tcPr>
          <w:p w:rsidR="00A0764E" w:rsidRPr="00820B74" w:rsidRDefault="00CA1997" w:rsidP="008549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350" w:type="dxa"/>
            <w:shd w:val="clear" w:color="auto" w:fill="auto"/>
          </w:tcPr>
          <w:p w:rsidR="00A0764E" w:rsidRPr="00820B74" w:rsidRDefault="00A0764E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A0764E" w:rsidRPr="00820B74" w:rsidRDefault="00A0764E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A1997" w:rsidRPr="006774E2" w:rsidTr="0072660A">
        <w:tc>
          <w:tcPr>
            <w:tcW w:w="369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 วรปภา จำกัด</w:t>
            </w:r>
          </w:p>
        </w:tc>
        <w:tc>
          <w:tcPr>
            <w:tcW w:w="135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A1997" w:rsidRPr="006774E2" w:rsidTr="0072660A">
        <w:tc>
          <w:tcPr>
            <w:tcW w:w="369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 เอ็น ที เอนเนอจี ก๊าซ จำกัด</w:t>
            </w:r>
          </w:p>
        </w:tc>
        <w:tc>
          <w:tcPr>
            <w:tcW w:w="135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92A59" w:rsidRPr="00820B7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A1997" w:rsidRPr="006774E2" w:rsidTr="0072660A">
        <w:tc>
          <w:tcPr>
            <w:tcW w:w="369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 เอ็มมี่ เอ็นจีวี จำกัด</w:t>
            </w:r>
          </w:p>
        </w:tc>
        <w:tc>
          <w:tcPr>
            <w:tcW w:w="135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92A59" w:rsidRPr="00820B7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A1997" w:rsidRPr="006774E2" w:rsidTr="0072660A">
        <w:tc>
          <w:tcPr>
            <w:tcW w:w="369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 xml:space="preserve">บริษัท น้ำพอง เอ็นจีวี </w:t>
            </w:r>
            <w:r w:rsidR="008620B8" w:rsidRPr="00820B74">
              <w:rPr>
                <w:rFonts w:ascii="Angsana New" w:hAnsi="Angsana New"/>
                <w:sz w:val="30"/>
                <w:szCs w:val="30"/>
              </w:rPr>
              <w:t>2558</w:t>
            </w:r>
            <w:r w:rsidRPr="00820B7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92A59" w:rsidRPr="00820B7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A1997" w:rsidRPr="006774E2" w:rsidTr="0072660A">
        <w:tc>
          <w:tcPr>
            <w:tcW w:w="369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 วี</w:t>
            </w:r>
            <w:r w:rsidR="007840FA" w:rsidRPr="00820B74">
              <w:rPr>
                <w:rFonts w:ascii="Angsana New" w:hAnsi="Angsana New"/>
                <w:sz w:val="30"/>
                <w:szCs w:val="30"/>
              </w:rPr>
              <w:t>.</w:t>
            </w: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="007840FA" w:rsidRPr="00820B74">
              <w:rPr>
                <w:rFonts w:ascii="Angsana New" w:hAnsi="Angsana New"/>
                <w:sz w:val="30"/>
                <w:szCs w:val="30"/>
              </w:rPr>
              <w:t>.</w:t>
            </w: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เน็ต ไบโอดีเซล เอเชีย จำกัด</w:t>
            </w:r>
          </w:p>
        </w:tc>
        <w:tc>
          <w:tcPr>
            <w:tcW w:w="1350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CA1997" w:rsidRPr="00820B74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16F"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="00392A59" w:rsidRPr="00820B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92A59" w:rsidRPr="00820B74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491600" w:rsidRPr="006774E2" w:rsidTr="0072660A">
        <w:tc>
          <w:tcPr>
            <w:tcW w:w="3690" w:type="dxa"/>
            <w:shd w:val="clear" w:color="auto" w:fill="auto"/>
          </w:tcPr>
          <w:p w:rsidR="00491600" w:rsidRPr="00820B74" w:rsidRDefault="00755106" w:rsidP="00755106">
            <w:pPr>
              <w:spacing w:line="240" w:lineRule="auto"/>
              <w:ind w:lef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="00C27135" w:rsidRPr="00820B74">
              <w:rPr>
                <w:rFonts w:ascii="Angsana New" w:hAnsi="Angsana New" w:hint="cs"/>
                <w:sz w:val="30"/>
                <w:szCs w:val="30"/>
                <w:cs/>
              </w:rPr>
              <w:t>กลุ่มร่วมทำงาน</w:t>
            </w:r>
            <w:r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0B74">
              <w:rPr>
                <w:rFonts w:ascii="Angsana New" w:hAnsi="Angsana New"/>
                <w:sz w:val="30"/>
                <w:szCs w:val="30"/>
              </w:rPr>
              <w:t>SCN-CHO</w:t>
            </w:r>
          </w:p>
        </w:tc>
        <w:tc>
          <w:tcPr>
            <w:tcW w:w="1350" w:type="dxa"/>
            <w:shd w:val="clear" w:color="auto" w:fill="auto"/>
          </w:tcPr>
          <w:p w:rsidR="00491600" w:rsidRPr="00820B74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491600" w:rsidRPr="00820B74" w:rsidRDefault="00491600" w:rsidP="00DC7C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การร่วมงานระหว่างบริษัทและผู้ร่วมดำเนินงานอื่น</w:t>
            </w:r>
            <w:r w:rsidR="00DC7C50" w:rsidRPr="00820B7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และมีผู้บริหารของบริษัทเป็นกรรมการ</w:t>
            </w:r>
          </w:p>
        </w:tc>
      </w:tr>
      <w:tr w:rsidR="0072660A" w:rsidRPr="006774E2" w:rsidTr="0072660A">
        <w:tc>
          <w:tcPr>
            <w:tcW w:w="3690" w:type="dxa"/>
            <w:shd w:val="clear" w:color="auto" w:fill="auto"/>
          </w:tcPr>
          <w:p w:rsidR="0072660A" w:rsidRPr="00820B74" w:rsidRDefault="0072660A" w:rsidP="008B2B7B">
            <w:pPr>
              <w:spacing w:line="240" w:lineRule="auto"/>
              <w:rPr>
                <w:rFonts w:ascii="Angsana New" w:hAnsi="Angsana New"/>
                <w:spacing w:val="-10"/>
                <w:sz w:val="30"/>
                <w:szCs w:val="30"/>
                <w:highlight w:val="yellow"/>
                <w:cs/>
              </w:rPr>
            </w:pPr>
            <w:r w:rsidRPr="00820B74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 พลังงานเพื่อโลกสีเขียว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:rsidR="0072660A" w:rsidRPr="00820B74" w:rsidRDefault="0072660A" w:rsidP="004916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72660A" w:rsidRPr="00820B74" w:rsidRDefault="002141FF" w:rsidP="004916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="005146DC" w:rsidRPr="00820B74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606FD" w:rsidRPr="00820B74">
              <w:rPr>
                <w:rFonts w:ascii="Angsana New" w:hAnsi="Angsana New"/>
                <w:sz w:val="30"/>
                <w:szCs w:val="30"/>
              </w:rPr>
              <w:t>30</w:t>
            </w:r>
            <w:r w:rsidR="005146DC" w:rsidRPr="00820B7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และมีผู้บริหารของบริษัทเป็น</w:t>
            </w:r>
            <w:r w:rsidR="00FD3F23" w:rsidRPr="00820B74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</w:tr>
      <w:tr w:rsidR="006977EE" w:rsidRPr="006774E2" w:rsidTr="0072660A">
        <w:tc>
          <w:tcPr>
            <w:tcW w:w="3690" w:type="dxa"/>
            <w:shd w:val="clear" w:color="auto" w:fill="auto"/>
          </w:tcPr>
          <w:p w:rsidR="006977EE" w:rsidRPr="00820B74" w:rsidRDefault="005275F2" w:rsidP="0072660A">
            <w:pPr>
              <w:spacing w:line="240" w:lineRule="auto"/>
              <w:ind w:left="162" w:hanging="162"/>
              <w:rPr>
                <w:rFonts w:ascii="Angsana New" w:hAnsi="Angsana New"/>
                <w:spacing w:val="-10"/>
                <w:sz w:val="30"/>
                <w:szCs w:val="30"/>
                <w:highlight w:val="yellow"/>
              </w:rPr>
            </w:pPr>
            <w:r w:rsidRPr="00820B74">
              <w:rPr>
                <w:rFonts w:ascii="Angsana New" w:hAnsi="Angsana New"/>
                <w:spacing w:val="-10"/>
                <w:sz w:val="30"/>
                <w:szCs w:val="30"/>
              </w:rPr>
              <w:t>GEP</w:t>
            </w:r>
            <w:r w:rsidR="001D1116" w:rsidRPr="00820B74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820B74">
              <w:rPr>
                <w:rFonts w:ascii="Angsana New" w:hAnsi="Angsana New"/>
                <w:spacing w:val="-10"/>
                <w:sz w:val="30"/>
                <w:szCs w:val="30"/>
              </w:rPr>
              <w:t>(Myanmar)</w:t>
            </w:r>
            <w:r w:rsidR="001D1116" w:rsidRPr="00820B74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820B74">
              <w:rPr>
                <w:rFonts w:ascii="Angsana New" w:hAnsi="Angsana New"/>
                <w:spacing w:val="-10"/>
                <w:sz w:val="30"/>
                <w:szCs w:val="30"/>
              </w:rPr>
              <w:t>Co.,</w:t>
            </w:r>
            <w:r w:rsidR="001D1116" w:rsidRPr="00820B74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820B74">
              <w:rPr>
                <w:rFonts w:ascii="Angsana New" w:hAnsi="Angsana New"/>
                <w:spacing w:val="-10"/>
                <w:sz w:val="30"/>
                <w:szCs w:val="30"/>
              </w:rPr>
              <w:t>Ltd.</w:t>
            </w:r>
          </w:p>
        </w:tc>
        <w:tc>
          <w:tcPr>
            <w:tcW w:w="1350" w:type="dxa"/>
            <w:shd w:val="clear" w:color="auto" w:fill="auto"/>
          </w:tcPr>
          <w:p w:rsidR="006977EE" w:rsidRPr="00820B74" w:rsidRDefault="002141FF" w:rsidP="004916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พม่า</w:t>
            </w:r>
          </w:p>
        </w:tc>
        <w:tc>
          <w:tcPr>
            <w:tcW w:w="4113" w:type="dxa"/>
            <w:shd w:val="clear" w:color="auto" w:fill="auto"/>
          </w:tcPr>
          <w:p w:rsidR="009655D2" w:rsidRPr="00820B74" w:rsidRDefault="00ED698C" w:rsidP="00861B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บริษัทร่วม บริษัทถือหุ้นร้อยละ</w:t>
            </w:r>
            <w:r w:rsidR="001D1116" w:rsidRPr="00820B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606FD" w:rsidRPr="00820B74">
              <w:rPr>
                <w:rFonts w:ascii="Angsana New" w:hAnsi="Angsana New"/>
                <w:sz w:val="30"/>
                <w:szCs w:val="30"/>
              </w:rPr>
              <w:t>30</w:t>
            </w: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และมีผู้บริหารของบริษัทเป็น</w:t>
            </w:r>
            <w:r w:rsidR="00FD3F23" w:rsidRPr="00820B74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</w:tr>
      <w:tr w:rsidR="00A85017" w:rsidRPr="006774E2" w:rsidTr="0072660A">
        <w:tc>
          <w:tcPr>
            <w:tcW w:w="3690" w:type="dxa"/>
            <w:shd w:val="clear" w:color="auto" w:fill="auto"/>
          </w:tcPr>
          <w:p w:rsidR="00A85017" w:rsidRPr="00820B74" w:rsidRDefault="00A85017" w:rsidP="0072660A">
            <w:pPr>
              <w:spacing w:line="240" w:lineRule="auto"/>
              <w:ind w:left="162" w:hanging="16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820B74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A85017" w:rsidRPr="00820B74" w:rsidRDefault="00A85017" w:rsidP="004916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:rsidR="00A85017" w:rsidRPr="00820B74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บุคคลที่</w:t>
            </w:r>
            <w:r w:rsidRPr="00820B74">
              <w:rPr>
                <w:rFonts w:ascii="Angsana New" w:hAnsi="Angsana New"/>
                <w:sz w:val="30"/>
                <w:szCs w:val="30"/>
                <w:cs/>
              </w:rPr>
              <w:t>มีอำนาจและความรับผิดชอบ</w:t>
            </w:r>
          </w:p>
          <w:p w:rsidR="00A85017" w:rsidRPr="00820B74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 xml:space="preserve">การวางแผน สั่งการและควบคุมกิจกรรมต่าง ๆ </w:t>
            </w:r>
          </w:p>
          <w:p w:rsidR="00A85017" w:rsidRPr="00820B74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 xml:space="preserve">ของกิจการไม่ว่าทางตรงหรือทางอ้อม </w:t>
            </w:r>
          </w:p>
          <w:p w:rsidR="00A85017" w:rsidRPr="00820B74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B74">
              <w:rPr>
                <w:rFonts w:ascii="Angsana New" w:hAnsi="Angsana New"/>
                <w:sz w:val="30"/>
                <w:szCs w:val="30"/>
                <w:cs/>
              </w:rPr>
              <w:t>และมีผู้แทนเป็นกรรมการของกลุ่มบริษัท</w:t>
            </w: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ทั้งนี้รวมถึงกรรมการของบริษัท </w:t>
            </w:r>
          </w:p>
          <w:p w:rsidR="00A85017" w:rsidRPr="00820B74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B74">
              <w:rPr>
                <w:rFonts w:ascii="Angsana New" w:hAnsi="Angsana New" w:hint="cs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135CE1" w:rsidRPr="00135CE1" w:rsidRDefault="00135CE1" w:rsidP="0013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F9367B" w:rsidRPr="00135CE1" w:rsidRDefault="00F9367B" w:rsidP="0013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z w:val="30"/>
          <w:szCs w:val="30"/>
        </w:rPr>
      </w:pPr>
      <w:r w:rsidRPr="00135CE1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3E20E4" w:rsidRPr="00135CE1">
        <w:rPr>
          <w:rFonts w:ascii="Angsana New" w:hAnsi="Angsana New"/>
          <w:b/>
          <w:sz w:val="30"/>
          <w:szCs w:val="30"/>
          <w:cs/>
        </w:rPr>
        <w:t>รายการ</w:t>
      </w:r>
      <w:r w:rsidRPr="00135CE1">
        <w:rPr>
          <w:rFonts w:ascii="Angsana New" w:hAnsi="Angsana New"/>
          <w:b/>
          <w:sz w:val="30"/>
          <w:szCs w:val="30"/>
          <w:cs/>
        </w:rPr>
        <w:t>แต่ละ</w:t>
      </w:r>
      <w:r w:rsidR="00A45BFC" w:rsidRPr="00135CE1">
        <w:rPr>
          <w:rFonts w:ascii="Angsana New" w:hAnsi="Angsana New"/>
          <w:b/>
          <w:sz w:val="30"/>
          <w:szCs w:val="30"/>
          <w:cs/>
        </w:rPr>
        <w:t>ประเภท</w:t>
      </w:r>
      <w:r w:rsidRPr="00135CE1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:rsidR="00A44A81" w:rsidRPr="00135CE1" w:rsidRDefault="00A44A81" w:rsidP="00F62590">
      <w:pPr>
        <w:pStyle w:val="block"/>
        <w:spacing w:after="0" w:line="240" w:lineRule="auto"/>
        <w:ind w:left="54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5352"/>
      </w:tblGrid>
      <w:tr w:rsidR="00A44A81" w:rsidRPr="00387B39" w:rsidTr="00D15FDB">
        <w:trPr>
          <w:trHeight w:val="20"/>
        </w:trPr>
        <w:tc>
          <w:tcPr>
            <w:tcW w:w="3690" w:type="dxa"/>
          </w:tcPr>
          <w:p w:rsidR="00A44A81" w:rsidRPr="00387B39" w:rsidRDefault="003E20E4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7B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52" w:type="dxa"/>
          </w:tcPr>
          <w:p w:rsidR="00A44A81" w:rsidRPr="00387B39" w:rsidRDefault="00A44A81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7B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="00F83350" w:rsidRPr="00387B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A44A81" w:rsidRPr="00387B39" w:rsidTr="00D15FDB">
        <w:trPr>
          <w:trHeight w:val="20"/>
        </w:trPr>
        <w:tc>
          <w:tcPr>
            <w:tcW w:w="3690" w:type="dxa"/>
          </w:tcPr>
          <w:p w:rsidR="00A44A81" w:rsidRPr="00387B39" w:rsidRDefault="00A44A81" w:rsidP="00D15FD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7B3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6641C2" w:rsidRPr="00387B39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352" w:type="dxa"/>
          </w:tcPr>
          <w:p w:rsidR="006641C2" w:rsidRPr="00387B39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387B39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8A248A" w:rsidRPr="00387B39">
              <w:rPr>
                <w:rFonts w:ascii="Angsana New" w:hAnsi="Angsana New" w:hint="cs"/>
                <w:sz w:val="30"/>
                <w:szCs w:val="30"/>
                <w:cs/>
              </w:rPr>
              <w:t>ที่เทียบเคียงได้กับราคาที่ขายให้กับบุคคลภายนอก</w:t>
            </w:r>
          </w:p>
        </w:tc>
      </w:tr>
      <w:tr w:rsidR="002E2DDA" w:rsidRPr="00387B39" w:rsidTr="00D15FDB">
        <w:trPr>
          <w:trHeight w:val="20"/>
        </w:trPr>
        <w:tc>
          <w:tcPr>
            <w:tcW w:w="3690" w:type="dxa"/>
          </w:tcPr>
          <w:p w:rsidR="002E2DDA" w:rsidRPr="00387B39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7B3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352" w:type="dxa"/>
          </w:tcPr>
          <w:p w:rsidR="002E2DDA" w:rsidRPr="00387B39" w:rsidRDefault="008A248A" w:rsidP="008A248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7B39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2E2DDA" w:rsidRPr="00387B39" w:rsidTr="00D15FDB">
        <w:trPr>
          <w:trHeight w:val="20"/>
        </w:trPr>
        <w:tc>
          <w:tcPr>
            <w:tcW w:w="3690" w:type="dxa"/>
          </w:tcPr>
          <w:p w:rsidR="002E2DDA" w:rsidRPr="00387B39" w:rsidRDefault="00003E4C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2E2DDA" w:rsidRPr="00387B3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2" w:type="dxa"/>
          </w:tcPr>
          <w:p w:rsidR="002E2DDA" w:rsidRPr="00387B39" w:rsidRDefault="008A248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87B39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2E2DDA" w:rsidRPr="00387B39" w:rsidTr="00D15FDB">
        <w:trPr>
          <w:trHeight w:val="20"/>
        </w:trPr>
        <w:tc>
          <w:tcPr>
            <w:tcW w:w="3690" w:type="dxa"/>
          </w:tcPr>
          <w:p w:rsidR="002E2DDA" w:rsidRPr="00387B39" w:rsidRDefault="002E2DDA" w:rsidP="002E2D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7B3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</w:t>
            </w:r>
            <w:r w:rsidR="00660C06" w:rsidRPr="00387B39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387B39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352" w:type="dxa"/>
          </w:tcPr>
          <w:p w:rsidR="002E2DDA" w:rsidRPr="00387B39" w:rsidRDefault="008A248A" w:rsidP="008A248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7B39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  <w:r w:rsidR="00A239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7B39">
              <w:rPr>
                <w:rFonts w:ascii="Angsana New" w:hAnsi="Angsana New"/>
                <w:sz w:val="30"/>
                <w:szCs w:val="30"/>
              </w:rPr>
              <w:t>/</w:t>
            </w:r>
            <w:r w:rsidR="00A239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7B39">
              <w:rPr>
                <w:rFonts w:ascii="Angsana New" w:hAnsi="Angsana New" w:hint="cs"/>
                <w:sz w:val="30"/>
                <w:szCs w:val="30"/>
                <w:cs/>
              </w:rPr>
              <w:t>รับบริการจากบุคคลภายนอก</w:t>
            </w:r>
          </w:p>
        </w:tc>
      </w:tr>
      <w:tr w:rsidR="002E2DDA" w:rsidRPr="00387B39" w:rsidTr="00D15FDB">
        <w:trPr>
          <w:trHeight w:val="20"/>
        </w:trPr>
        <w:tc>
          <w:tcPr>
            <w:tcW w:w="3690" w:type="dxa"/>
          </w:tcPr>
          <w:p w:rsidR="002E2DDA" w:rsidRPr="00387B39" w:rsidRDefault="002E2DD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87B3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  <w:r w:rsidR="00003E4C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003E4C" w:rsidRPr="00387B3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52" w:type="dxa"/>
          </w:tcPr>
          <w:p w:rsidR="002E2DDA" w:rsidRPr="00387B39" w:rsidRDefault="008A248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87B39">
              <w:rPr>
                <w:rFonts w:ascii="Angsana New" w:hAnsi="Angsana New" w:hint="cs"/>
                <w:sz w:val="30"/>
                <w:szCs w:val="30"/>
                <w:cs/>
              </w:rPr>
              <w:t>อัตราที่เทียบเคียงได้กับอัตราตลาด</w:t>
            </w:r>
          </w:p>
        </w:tc>
      </w:tr>
    </w:tbl>
    <w:p w:rsidR="00FD3F23" w:rsidRPr="00AE08D0" w:rsidRDefault="00FD3F23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Cs/>
          <w:spacing w:val="2"/>
          <w:sz w:val="30"/>
          <w:szCs w:val="30"/>
        </w:rPr>
      </w:pPr>
    </w:p>
    <w:p w:rsidR="00661CC0" w:rsidRPr="00AE08D0" w:rsidRDefault="00661CC0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z w:val="30"/>
          <w:szCs w:val="30"/>
        </w:rPr>
      </w:pPr>
      <w:r w:rsidRPr="000957B0">
        <w:rPr>
          <w:rFonts w:ascii="Angsana New" w:hAnsi="Angsana New"/>
          <w:b/>
          <w:spacing w:val="2"/>
          <w:sz w:val="30"/>
          <w:szCs w:val="30"/>
          <w:cs/>
        </w:rPr>
        <w:t>รายการ</w:t>
      </w:r>
      <w:r w:rsidR="00A45BFC" w:rsidRPr="000957B0">
        <w:rPr>
          <w:rFonts w:ascii="Angsana New" w:hAnsi="Angsana New"/>
          <w:b/>
          <w:spacing w:val="2"/>
          <w:sz w:val="30"/>
          <w:szCs w:val="30"/>
          <w:cs/>
        </w:rPr>
        <w:t>ที่สำคัญ</w:t>
      </w:r>
      <w:r w:rsidR="00485CA6" w:rsidRPr="000957B0">
        <w:rPr>
          <w:rFonts w:ascii="Angsana New" w:hAnsi="Angsana New"/>
          <w:b/>
          <w:spacing w:val="2"/>
          <w:sz w:val="30"/>
          <w:szCs w:val="30"/>
          <w:cs/>
        </w:rPr>
        <w:t>กับ</w:t>
      </w:r>
      <w:r w:rsidR="00485CA6" w:rsidRPr="00AE08D0">
        <w:rPr>
          <w:rFonts w:ascii="Angsana New" w:hAnsi="Angsana New"/>
          <w:b/>
          <w:spacing w:val="2"/>
          <w:sz w:val="30"/>
          <w:szCs w:val="30"/>
          <w:cs/>
        </w:rPr>
        <w:t>บุคคลหรือกิจการที่เกี่ยวข้องกัน</w:t>
      </w:r>
      <w:r w:rsidRPr="00AE08D0">
        <w:rPr>
          <w:rFonts w:ascii="Angsana New" w:hAnsi="Angsana New"/>
          <w:b/>
          <w:spacing w:val="2"/>
          <w:sz w:val="30"/>
          <w:szCs w:val="30"/>
          <w:cs/>
        </w:rPr>
        <w:t>สำหรับ</w:t>
      </w:r>
      <w:r w:rsidR="008F5A46" w:rsidRPr="00AE08D0">
        <w:rPr>
          <w:rFonts w:ascii="Angsana New" w:hAnsi="Angsana New"/>
          <w:b/>
          <w:spacing w:val="2"/>
          <w:sz w:val="30"/>
          <w:szCs w:val="30"/>
          <w:cs/>
        </w:rPr>
        <w:t>ปี</w:t>
      </w:r>
      <w:r w:rsidR="00E502E9" w:rsidRPr="00AE08D0">
        <w:rPr>
          <w:rFonts w:ascii="Angsana New" w:hAnsi="Angsana New"/>
          <w:b/>
          <w:spacing w:val="2"/>
          <w:sz w:val="30"/>
          <w:szCs w:val="30"/>
          <w:cs/>
        </w:rPr>
        <w:t xml:space="preserve">สิ้นสุดวันที่ </w:t>
      </w:r>
      <w:r w:rsidR="008620B8" w:rsidRPr="00AE08D0">
        <w:rPr>
          <w:rFonts w:ascii="Angsana New" w:hAnsi="Angsana New"/>
          <w:bCs/>
          <w:spacing w:val="2"/>
          <w:sz w:val="30"/>
          <w:szCs w:val="30"/>
        </w:rPr>
        <w:t>3</w:t>
      </w:r>
      <w:r w:rsidR="00FD3530" w:rsidRPr="00AE08D0">
        <w:rPr>
          <w:rFonts w:ascii="Angsana New" w:hAnsi="Angsana New"/>
          <w:bCs/>
          <w:spacing w:val="2"/>
          <w:sz w:val="30"/>
          <w:szCs w:val="30"/>
        </w:rPr>
        <w:t>1</w:t>
      </w:r>
      <w:r w:rsidR="00F83350" w:rsidRPr="00AE08D0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FD3530" w:rsidRPr="00AE08D0">
        <w:rPr>
          <w:rFonts w:ascii="Angsana New" w:hAnsi="Angsana New" w:hint="cs"/>
          <w:b/>
          <w:spacing w:val="2"/>
          <w:sz w:val="30"/>
          <w:szCs w:val="30"/>
          <w:cs/>
        </w:rPr>
        <w:t>ธันวาคม</w:t>
      </w:r>
      <w:r w:rsidR="009C75A0" w:rsidRPr="00AE08D0">
        <w:rPr>
          <w:rFonts w:ascii="Angsana New" w:hAnsi="Angsana New"/>
          <w:b/>
          <w:sz w:val="30"/>
          <w:szCs w:val="30"/>
          <w:cs/>
        </w:rPr>
        <w:t xml:space="preserve"> </w:t>
      </w:r>
      <w:r w:rsidRPr="00AE08D0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EF30A7" w:rsidRPr="00AE08D0" w:rsidRDefault="00EF30A7" w:rsidP="00EF3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159"/>
        <w:gridCol w:w="238"/>
        <w:gridCol w:w="1156"/>
        <w:gridCol w:w="238"/>
        <w:gridCol w:w="1146"/>
        <w:gridCol w:w="238"/>
        <w:gridCol w:w="1152"/>
      </w:tblGrid>
      <w:tr w:rsidR="00EF30A7" w:rsidRPr="00BA3B87" w:rsidTr="00314F53">
        <w:tc>
          <w:tcPr>
            <w:tcW w:w="2152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0A7" w:rsidRPr="00BA3B87" w:rsidTr="00314F53">
        <w:tc>
          <w:tcPr>
            <w:tcW w:w="2152" w:type="pct"/>
          </w:tcPr>
          <w:p w:rsidR="00EF30A7" w:rsidRPr="00C116F1" w:rsidRDefault="00EF30A7" w:rsidP="0049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4912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912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12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0" w:type="pct"/>
          </w:tcPr>
          <w:p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F30A7" w:rsidRPr="00BA3B87" w:rsidTr="00314F53">
        <w:tc>
          <w:tcPr>
            <w:tcW w:w="2152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3F6D5E" w:rsidTr="00314F53">
        <w:tc>
          <w:tcPr>
            <w:tcW w:w="2152" w:type="pct"/>
          </w:tcPr>
          <w:p w:rsidR="00BB60ED" w:rsidRPr="003F6D5E" w:rsidRDefault="005F2B0C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0" w:type="pct"/>
          </w:tcPr>
          <w:p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26DF7" w:rsidRPr="003F6D5E" w:rsidTr="00314F53">
        <w:tc>
          <w:tcPr>
            <w:tcW w:w="2152" w:type="pct"/>
          </w:tcPr>
          <w:p w:rsidR="00926DF7" w:rsidRPr="003F6D5E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26DF7" w:rsidRPr="003F6D5E" w:rsidRDefault="002146FD" w:rsidP="00455F6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361</w:t>
            </w:r>
            <w:r w:rsidR="00926DF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7,356</w:t>
            </w:r>
          </w:p>
        </w:tc>
      </w:tr>
      <w:tr w:rsidR="00926DF7" w:rsidRPr="003F6D5E" w:rsidTr="00314F53">
        <w:tc>
          <w:tcPr>
            <w:tcW w:w="2152" w:type="pct"/>
          </w:tcPr>
          <w:p w:rsidR="00926DF7" w:rsidRPr="003F6D5E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26DF7" w:rsidRPr="00106B31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26DF7" w:rsidRPr="003F6D5E" w:rsidRDefault="002146FD" w:rsidP="00926DF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7,019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13,228</w:t>
            </w:r>
          </w:p>
        </w:tc>
      </w:tr>
      <w:tr w:rsidR="00926DF7" w:rsidRPr="005F2B0C" w:rsidTr="00314F53">
        <w:tc>
          <w:tcPr>
            <w:tcW w:w="2152" w:type="pct"/>
          </w:tcPr>
          <w:p w:rsidR="00926DF7" w:rsidRPr="003F6D5E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926DF7" w:rsidRPr="0050322F" w:rsidRDefault="00926DF7" w:rsidP="00926D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26DF7" w:rsidRPr="003F6D5E" w:rsidRDefault="002146FD" w:rsidP="00926DF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26DF7" w:rsidRPr="005F2B0C" w:rsidRDefault="00926DF7" w:rsidP="00926DF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5,658</w:t>
            </w:r>
          </w:p>
        </w:tc>
      </w:tr>
      <w:tr w:rsidR="00926DF7" w:rsidRPr="003F6D5E" w:rsidTr="00314F53">
        <w:tc>
          <w:tcPr>
            <w:tcW w:w="2152" w:type="pct"/>
          </w:tcPr>
          <w:p w:rsidR="00926DF7" w:rsidRPr="003F6D5E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:rsidR="00926DF7" w:rsidRPr="0050322F" w:rsidRDefault="00926DF7" w:rsidP="00926D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26DF7" w:rsidRPr="003F6D5E" w:rsidRDefault="002146FD" w:rsidP="00926DF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273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720</w:t>
            </w:r>
          </w:p>
        </w:tc>
      </w:tr>
      <w:tr w:rsidR="00926DF7" w:rsidRPr="003F6D5E" w:rsidTr="00314F53">
        <w:tc>
          <w:tcPr>
            <w:tcW w:w="2152" w:type="pct"/>
          </w:tcPr>
          <w:p w:rsidR="00926DF7" w:rsidRPr="003F6D5E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:rsidR="00926DF7" w:rsidRPr="0050322F" w:rsidRDefault="00926DF7" w:rsidP="00926D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26DF7" w:rsidRPr="003F6D5E" w:rsidRDefault="00926DF7" w:rsidP="00D54C9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10,448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6,329</w:t>
            </w:r>
          </w:p>
        </w:tc>
      </w:tr>
      <w:tr w:rsidR="00926DF7" w:rsidRPr="003F6D5E" w:rsidTr="00314F53">
        <w:tc>
          <w:tcPr>
            <w:tcW w:w="2152" w:type="pct"/>
          </w:tcPr>
          <w:p w:rsidR="00926DF7" w:rsidRPr="003F6D5E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926DF7" w:rsidRPr="0050322F" w:rsidRDefault="00926DF7" w:rsidP="00926D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26DF7" w:rsidRPr="003F6D5E" w:rsidRDefault="00926DF7" w:rsidP="00D54C9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9,378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10,676</w:t>
            </w:r>
          </w:p>
        </w:tc>
      </w:tr>
      <w:tr w:rsidR="00926DF7" w:rsidRPr="003F6D5E" w:rsidTr="00314F53">
        <w:tc>
          <w:tcPr>
            <w:tcW w:w="2152" w:type="pct"/>
          </w:tcPr>
          <w:p w:rsidR="00926DF7" w:rsidRPr="003F6D5E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:rsidR="00926DF7" w:rsidRPr="0050322F" w:rsidRDefault="00926DF7" w:rsidP="00926D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26DF7" w:rsidRPr="003F6D5E" w:rsidRDefault="00926DF7" w:rsidP="00455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</w:t>
            </w:r>
            <w:r w:rsidR="002146FD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13,295</w:t>
            </w:r>
          </w:p>
        </w:tc>
      </w:tr>
      <w:tr w:rsidR="00926DF7" w:rsidRPr="003F6D5E" w:rsidTr="00314F53">
        <w:tc>
          <w:tcPr>
            <w:tcW w:w="2152" w:type="pct"/>
          </w:tcPr>
          <w:p w:rsidR="00926DF7" w:rsidRPr="005F2B0C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:rsidR="00926DF7" w:rsidRPr="0050322F" w:rsidRDefault="00926DF7" w:rsidP="00926D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26DF7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26DF7" w:rsidRPr="008620B8" w:rsidRDefault="00926DF7" w:rsidP="00455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2,295</w:t>
            </w:r>
          </w:p>
        </w:tc>
        <w:tc>
          <w:tcPr>
            <w:tcW w:w="127" w:type="pct"/>
          </w:tcPr>
          <w:p w:rsidR="00926DF7" w:rsidRPr="003F6D5E" w:rsidRDefault="00926DF7" w:rsidP="00926DF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26DF7" w:rsidRPr="008620B8" w:rsidRDefault="0096002D" w:rsidP="00926DF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348</w:t>
            </w:r>
          </w:p>
        </w:tc>
      </w:tr>
    </w:tbl>
    <w:p w:rsidR="002E297C" w:rsidRPr="00745003" w:rsidRDefault="004872C7" w:rsidP="003C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  <w:cs/>
        </w:rPr>
      </w:pPr>
      <w:r w:rsidRPr="00745003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4164FB" w:rsidRPr="00745003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745003">
        <w:rPr>
          <w:rFonts w:ascii="Angsana New" w:hAnsi="Angsana New"/>
          <w:sz w:val="30"/>
          <w:szCs w:val="30"/>
          <w:cs/>
        </w:rPr>
        <w:t xml:space="preserve"> </w:t>
      </w:r>
      <w:r w:rsidRPr="00745003">
        <w:rPr>
          <w:rFonts w:ascii="Angsana New" w:hAnsi="Angsana New"/>
          <w:b/>
          <w:sz w:val="30"/>
          <w:szCs w:val="30"/>
          <w:cs/>
        </w:rPr>
        <w:t>ณ วันที่</w:t>
      </w:r>
      <w:r w:rsidR="00F83350" w:rsidRPr="00745003">
        <w:rPr>
          <w:rFonts w:ascii="Angsana New" w:hAnsi="Angsana New"/>
          <w:b/>
          <w:sz w:val="30"/>
          <w:szCs w:val="30"/>
          <w:cs/>
        </w:rPr>
        <w:t xml:space="preserve"> </w:t>
      </w:r>
      <w:r w:rsidR="008620B8" w:rsidRPr="00745003">
        <w:rPr>
          <w:rFonts w:ascii="Angsana New" w:hAnsi="Angsana New"/>
          <w:bCs/>
          <w:sz w:val="30"/>
          <w:szCs w:val="30"/>
        </w:rPr>
        <w:t>31</w:t>
      </w:r>
      <w:r w:rsidRPr="00745003">
        <w:rPr>
          <w:rFonts w:ascii="Angsana New" w:hAnsi="Angsana New"/>
          <w:b/>
          <w:sz w:val="30"/>
          <w:szCs w:val="30"/>
          <w:cs/>
        </w:rPr>
        <w:t xml:space="preserve"> ธันวาคม</w:t>
      </w:r>
      <w:r w:rsidR="00F83350"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Pr="00745003">
        <w:rPr>
          <w:rFonts w:ascii="Angsana New" w:hAnsi="Angsana New"/>
          <w:sz w:val="30"/>
          <w:szCs w:val="30"/>
          <w:cs/>
        </w:rPr>
        <w:t>มีดังนี้</w:t>
      </w:r>
    </w:p>
    <w:p w:rsidR="002E297C" w:rsidRPr="00B2603A" w:rsidRDefault="002E297C" w:rsidP="0066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3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1088"/>
        <w:gridCol w:w="243"/>
        <w:gridCol w:w="1151"/>
        <w:gridCol w:w="243"/>
        <w:gridCol w:w="1142"/>
        <w:gridCol w:w="9"/>
        <w:gridCol w:w="227"/>
        <w:gridCol w:w="9"/>
        <w:gridCol w:w="1149"/>
      </w:tblGrid>
      <w:tr w:rsidR="00CB1B52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B52" w:rsidRPr="008620B8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1B52" w:rsidRPr="008620B8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B52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B1B52" w:rsidRPr="00BA3B87" w:rsidTr="00BE3053">
        <w:trPr>
          <w:trHeight w:val="479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26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B1B52" w:rsidRPr="00BA3B87" w:rsidRDefault="00CB1B52" w:rsidP="00CB1B52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B1B52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C3421B" w:rsidRDefault="00CB1B52" w:rsidP="002316D9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C34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</w:t>
            </w:r>
            <w:r w:rsidR="002316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ทย่อย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025BCA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025BCA" w:rsidRDefault="00CB1B52" w:rsidP="00CB1B5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B52" w:rsidRPr="00732046" w:rsidRDefault="00CB1B52" w:rsidP="00CB1B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CB1B52" w:rsidRPr="00025BCA" w:rsidRDefault="00CB1B52" w:rsidP="00CB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CB1B52" w:rsidRPr="00D91198" w:rsidRDefault="00CB1B52" w:rsidP="00CB1B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6DF7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926DF7" w:rsidRPr="00C3421B" w:rsidRDefault="00926DF7" w:rsidP="00926DF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 xml:space="preserve">บริษัท น้ำพอง เอ็นจีวี </w:t>
            </w:r>
            <w:r w:rsidRPr="00C3421B">
              <w:rPr>
                <w:rFonts w:ascii="Angsana New" w:hAnsi="Angsana New"/>
                <w:sz w:val="30"/>
                <w:szCs w:val="30"/>
              </w:rPr>
              <w:t>2558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421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26DF7" w:rsidRPr="00025BCA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926DF7" w:rsidRPr="00025BCA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926DF7" w:rsidRPr="00025BCA" w:rsidRDefault="00926DF7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926DF7" w:rsidRPr="00025BCA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DF7" w:rsidRPr="00732046" w:rsidRDefault="001D1116" w:rsidP="00926DF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2E62E3" w:rsidRPr="002E62E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926DF7">
              <w:rPr>
                <w:rFonts w:ascii="Angsana New" w:hAnsi="Angsana New"/>
                <w:sz w:val="30"/>
                <w:szCs w:val="30"/>
                <w:lang w:bidi="th-TH"/>
              </w:rPr>
              <w:t>,072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926DF7" w:rsidRPr="00025BCA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926DF7" w:rsidRPr="00D91198" w:rsidRDefault="00926DF7" w:rsidP="00926DF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5AB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8D738A" w:rsidRDefault="007D65AB" w:rsidP="007D65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4310CD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5AB" w:rsidRDefault="009B617D" w:rsidP="007D65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79,997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C3421B" w:rsidRDefault="009B617D" w:rsidP="007D65A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1,870</w:t>
            </w:r>
          </w:p>
        </w:tc>
      </w:tr>
      <w:tr w:rsidR="007D65AB" w:rsidRPr="00BA3B87" w:rsidTr="00BE3053">
        <w:trPr>
          <w:trHeight w:val="389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8D738A" w:rsidRDefault="007D65AB" w:rsidP="007D65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4310CD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5AB" w:rsidRDefault="009B617D" w:rsidP="007D65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74,249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C3421B" w:rsidRDefault="007D65AB" w:rsidP="007D65A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5AB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8D738A" w:rsidRDefault="007D65AB" w:rsidP="007D65AB">
            <w:pPr>
              <w:ind w:right="-16"/>
              <w:jc w:val="both"/>
              <w:rPr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เอ็มมี่ เอ็นจีวี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4310CD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5AB" w:rsidRDefault="009B617D" w:rsidP="007D65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69,479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C3421B" w:rsidRDefault="007D65AB" w:rsidP="007D65A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5AB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C3421B" w:rsidRDefault="007D65AB" w:rsidP="007D65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2A43DD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4310CD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5AB" w:rsidRPr="00C3421B" w:rsidRDefault="009B617D" w:rsidP="007D65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16,776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4310CD" w:rsidRDefault="009B617D" w:rsidP="007D65A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7D65AB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C3421B" w:rsidRDefault="007D65AB" w:rsidP="007D65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3421B">
              <w:rPr>
                <w:rFonts w:ascii="Angsana New" w:hAnsi="Angsana New" w:hint="cs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7D65AB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5AB" w:rsidRPr="00E26D10" w:rsidRDefault="009B617D" w:rsidP="007D65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7,001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8620B8" w:rsidRDefault="009B617D" w:rsidP="007D65A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6,457</w:t>
            </w:r>
          </w:p>
        </w:tc>
      </w:tr>
      <w:tr w:rsidR="007D65AB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C3421B" w:rsidRDefault="007D65AB" w:rsidP="007D65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7D65AB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5AB" w:rsidRPr="00E26D10" w:rsidRDefault="009B617D" w:rsidP="007D65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D65AB" w:rsidRPr="00025BC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8620B8" w:rsidRDefault="00F403D1" w:rsidP="007D65A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7D65A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7D65AB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EE76B3" w:rsidRDefault="007D65AB" w:rsidP="007D65AB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5AB" w:rsidRPr="00EE76B3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EE76B3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5AB" w:rsidRPr="00EE76B3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7D65AB" w:rsidRPr="00EE76B3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5AB" w:rsidRPr="00EE76B3" w:rsidRDefault="009B617D" w:rsidP="007D65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350,838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D65AB" w:rsidRPr="00EE76B3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5AB" w:rsidRPr="00EE76B3" w:rsidRDefault="009B617D" w:rsidP="007D65A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9,099</w:t>
            </w:r>
          </w:p>
        </w:tc>
      </w:tr>
      <w:tr w:rsidR="007D65AB" w:rsidRPr="00B2603A" w:rsidTr="00BE3053">
        <w:trPr>
          <w:trHeight w:val="91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B2603A" w:rsidRDefault="007D65AB" w:rsidP="007D65AB">
            <w:pPr>
              <w:spacing w:line="240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:rsidR="007D65AB" w:rsidRPr="00B2603A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7D65AB" w:rsidRPr="00B2603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</w:tcPr>
          <w:p w:rsidR="007D65AB" w:rsidRPr="00B2603A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7D65AB" w:rsidRPr="00B2603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7D65AB" w:rsidRPr="00B2603A" w:rsidRDefault="007D65AB" w:rsidP="007D65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7D65AB" w:rsidRPr="00B2603A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</w:tcPr>
          <w:p w:rsidR="007D65AB" w:rsidRPr="00B2603A" w:rsidRDefault="007D65AB" w:rsidP="007D65A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D65AB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6B3E3A" w:rsidRDefault="007D65AB" w:rsidP="007D65AB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หมุนเวียนอื่น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</w:t>
            </w:r>
          </w:p>
        </w:tc>
        <w:tc>
          <w:tcPr>
            <w:tcW w:w="2482" w:type="dxa"/>
            <w:gridSpan w:val="3"/>
            <w:tcBorders>
              <w:left w:val="nil"/>
              <w:right w:val="nil"/>
            </w:tcBorders>
          </w:tcPr>
          <w:p w:rsidR="007D65AB" w:rsidRPr="0050322F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5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5AB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9F73EE" w:rsidRDefault="007D65AB" w:rsidP="007D65AB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:rsidR="007D65AB" w:rsidRPr="00E26D10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7D65AB" w:rsidRPr="008620B8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:rsidR="007D65AB" w:rsidRPr="00E26D10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:rsidR="007D65AB" w:rsidRPr="008620B8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5AB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7D65AB" w:rsidRPr="009F73EE" w:rsidRDefault="007D65AB" w:rsidP="007D65AB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9F73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:rsidR="007D65AB" w:rsidRPr="0050322F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7D65AB" w:rsidRPr="0050322F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:rsidR="007D65AB" w:rsidRPr="00BA3B87" w:rsidRDefault="007D65AB" w:rsidP="007D65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17D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9B617D" w:rsidRPr="00285864" w:rsidRDefault="009B617D" w:rsidP="009B617D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5864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:rsidR="009B617D" w:rsidRPr="0050322F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9B617D" w:rsidRPr="0050322F" w:rsidRDefault="006007D1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85864">
              <w:rPr>
                <w:rFonts w:ascii="Angsana New" w:hAnsi="Angsana New"/>
                <w:sz w:val="30"/>
                <w:szCs w:val="30"/>
              </w:rPr>
              <w:t>2,703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Pr="00DD04A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617D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9B617D" w:rsidRPr="00285864" w:rsidRDefault="009B617D" w:rsidP="009B617D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04A5">
              <w:rPr>
                <w:rFonts w:ascii="Angsana New" w:hAnsi="Angsana New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:rsidR="009B617D" w:rsidRPr="00B905E1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9B617D" w:rsidRPr="0050322F" w:rsidRDefault="006007D1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:rsidR="009B617D" w:rsidRPr="00285864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:rsidR="009B617D" w:rsidRPr="00DD04A5" w:rsidRDefault="009B617D" w:rsidP="009B617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04A5">
              <w:rPr>
                <w:rFonts w:ascii="Angsana New" w:hAnsi="Angsana New"/>
                <w:sz w:val="30"/>
                <w:szCs w:val="30"/>
                <w:lang w:val="en-US" w:bidi="th-TH"/>
              </w:rPr>
              <w:t>807</w:t>
            </w:r>
          </w:p>
        </w:tc>
      </w:tr>
      <w:tr w:rsidR="009B617D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9B617D" w:rsidRPr="009F73EE" w:rsidRDefault="009B617D" w:rsidP="009B617D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:rsidR="009B617D" w:rsidRPr="00DD04A5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9B617D" w:rsidRPr="0050322F" w:rsidRDefault="009B617D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0B7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:rsidR="009B617D" w:rsidRPr="00E26D10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:rsidR="009B617D" w:rsidRPr="0050322F" w:rsidRDefault="009B617D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617D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9B617D" w:rsidRPr="009F73EE" w:rsidRDefault="009B617D" w:rsidP="009B617D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:rsidR="009B617D" w:rsidRPr="00DD04A5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9B617D" w:rsidRPr="0050322F" w:rsidRDefault="009B617D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0B7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:rsidR="009B617D" w:rsidRPr="00E26D10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:rsidR="009B617D" w:rsidRPr="0050322F" w:rsidRDefault="009B617D" w:rsidP="009B617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04A5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</w:tr>
      <w:tr w:rsidR="009B617D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9B617D" w:rsidRPr="009F73EE" w:rsidRDefault="009B617D" w:rsidP="009B617D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:rsidR="009B617D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9B617D" w:rsidRPr="0050322F" w:rsidRDefault="009B617D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0B7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:rsidR="009B617D" w:rsidRPr="00E26D10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:rsidR="009B617D" w:rsidRPr="0050322F" w:rsidRDefault="009B617D" w:rsidP="009B617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697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</w:tr>
      <w:tr w:rsidR="009B617D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9B617D" w:rsidRPr="009F73EE" w:rsidRDefault="009B617D" w:rsidP="009B617D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:rsidR="009B617D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</w:tcPr>
          <w:p w:rsidR="009B617D" w:rsidRPr="0050322F" w:rsidRDefault="009B617D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B617D" w:rsidRPr="00E26D10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</w:tcPr>
          <w:p w:rsidR="009B617D" w:rsidRPr="0050322F" w:rsidRDefault="009B617D" w:rsidP="009B617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31B4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9B617D" w:rsidRPr="00BA3B87" w:rsidTr="00BE3053">
        <w:trPr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9B617D" w:rsidRPr="0079576E" w:rsidRDefault="009B617D" w:rsidP="009B617D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:rsidR="009B617D" w:rsidRPr="0079576E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79576E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</w:tcPr>
          <w:p w:rsidR="009B617D" w:rsidRPr="0079576E" w:rsidRDefault="009B617D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57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79576E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B617D" w:rsidRPr="0079576E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A5">
              <w:rPr>
                <w:rFonts w:ascii="Angsana New" w:hAnsi="Angsana New"/>
                <w:b/>
                <w:bCs/>
                <w:sz w:val="30"/>
                <w:szCs w:val="30"/>
              </w:rPr>
              <w:t>4,203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B617D" w:rsidRPr="0079576E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</w:tcPr>
          <w:p w:rsidR="009B617D" w:rsidRPr="0079576E" w:rsidRDefault="009B617D" w:rsidP="009B617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04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2,43</w:t>
            </w:r>
            <w:r w:rsidR="006362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9B617D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9B617D" w:rsidRPr="00CB0B10" w:rsidRDefault="009B617D" w:rsidP="009B617D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B617D" w:rsidRPr="00CD391D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D02F6A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B617D" w:rsidRPr="00280462" w:rsidRDefault="009B617D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4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B617D" w:rsidRPr="00BA3B87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B617D" w:rsidRPr="0050322F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A5">
              <w:rPr>
                <w:rFonts w:ascii="Angsana New" w:hAnsi="Angsana New"/>
                <w:b/>
                <w:bCs/>
                <w:sz w:val="30"/>
                <w:szCs w:val="30"/>
              </w:rPr>
              <w:t>355,041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B617D" w:rsidRPr="0050322F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B617D" w:rsidRPr="0050322F" w:rsidRDefault="009B617D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A5">
              <w:rPr>
                <w:rFonts w:ascii="Angsana New" w:hAnsi="Angsana New"/>
                <w:b/>
                <w:bCs/>
                <w:sz w:val="30"/>
                <w:szCs w:val="30"/>
              </w:rPr>
              <w:t>11,53</w:t>
            </w:r>
            <w:r w:rsidR="002C6C1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8A7E86" w:rsidRPr="00BA3B87" w:rsidTr="00BE3053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8A7E86" w:rsidRDefault="008A7E86" w:rsidP="009B617D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:rsidR="008A7E86" w:rsidRDefault="008A7E86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8A7E86" w:rsidRPr="00D02F6A" w:rsidRDefault="008A7E86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</w:tcPr>
          <w:p w:rsidR="008A7E86" w:rsidRPr="00280462" w:rsidRDefault="008A7E86" w:rsidP="009B617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8A7E86" w:rsidRPr="00BA3B87" w:rsidRDefault="008A7E86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8A7E86" w:rsidRPr="00DD04A5" w:rsidRDefault="008A7E86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8A7E86" w:rsidRPr="0050322F" w:rsidRDefault="008A7E86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</w:tcPr>
          <w:p w:rsidR="008A7E86" w:rsidRPr="00DD04A5" w:rsidRDefault="008A7E86" w:rsidP="009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BE3053" w:rsidRDefault="00BE3053">
      <w:r>
        <w:br w:type="page"/>
      </w:r>
    </w:p>
    <w:tbl>
      <w:tblPr>
        <w:tblW w:w="96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1009"/>
        <w:gridCol w:w="954"/>
        <w:gridCol w:w="1044"/>
        <w:gridCol w:w="270"/>
        <w:gridCol w:w="1044"/>
        <w:gridCol w:w="279"/>
        <w:gridCol w:w="1053"/>
        <w:gridCol w:w="236"/>
        <w:gridCol w:w="16"/>
        <w:gridCol w:w="1170"/>
      </w:tblGrid>
      <w:tr w:rsidR="00D80E60" w:rsidRPr="00BE3053" w:rsidTr="00AA612D">
        <w:tc>
          <w:tcPr>
            <w:tcW w:w="2609" w:type="dxa"/>
          </w:tcPr>
          <w:p w:rsidR="00D80E60" w:rsidRPr="00BE3053" w:rsidRDefault="00D80E60" w:rsidP="00A4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E3053">
              <w:rPr>
                <w:rFonts w:ascii="Angsana New" w:hAnsi="Angsana New"/>
                <w:spacing w:val="10"/>
                <w:sz w:val="26"/>
                <w:szCs w:val="26"/>
              </w:rPr>
              <w:lastRenderedPageBreak/>
              <w:br w:type="page"/>
            </w:r>
            <w:r w:rsidRPr="00BE3053">
              <w:rPr>
                <w:rFonts w:ascii="Angsana New" w:hAnsi="Angsana New"/>
                <w:spacing w:val="10"/>
                <w:sz w:val="26"/>
                <w:szCs w:val="26"/>
              </w:rPr>
              <w:br w:type="page"/>
            </w:r>
            <w:r w:rsidRPr="00BE3053">
              <w:rPr>
                <w:rFonts w:ascii="Angsana New" w:hAnsi="Angsana New"/>
                <w:spacing w:val="10"/>
                <w:sz w:val="26"/>
                <w:szCs w:val="26"/>
                <w:cs/>
              </w:rPr>
              <w:br w:type="page"/>
            </w:r>
            <w:r w:rsidRPr="00BE3053">
              <w:rPr>
                <w:rFonts w:ascii="Angsana New" w:hAnsi="Angsana New"/>
                <w:spacing w:val="10"/>
                <w:sz w:val="26"/>
                <w:szCs w:val="26"/>
                <w:cs/>
              </w:rPr>
              <w:br w:type="page"/>
            </w:r>
            <w:r w:rsidRPr="00BE3053">
              <w:rPr>
                <w:rFonts w:ascii="Angsana New" w:hAnsi="Angsana New"/>
                <w:spacing w:val="10"/>
                <w:sz w:val="26"/>
                <w:szCs w:val="26"/>
                <w:cs/>
              </w:rPr>
              <w:br w:type="page"/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เงินให้กู้ยืมแก่บุคคลหรือ</w:t>
            </w:r>
          </w:p>
        </w:tc>
        <w:tc>
          <w:tcPr>
            <w:tcW w:w="1963" w:type="dxa"/>
            <w:gridSpan w:val="2"/>
          </w:tcPr>
          <w:p w:rsidR="00D80E60" w:rsidRPr="00BE3053" w:rsidRDefault="00D80E60" w:rsidP="00153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8" w:type="dxa"/>
            <w:gridSpan w:val="3"/>
          </w:tcPr>
          <w:p w:rsidR="00D80E60" w:rsidRPr="00BE3053" w:rsidRDefault="00D80E60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54" w:type="dxa"/>
            <w:gridSpan w:val="5"/>
          </w:tcPr>
          <w:p w:rsidR="00D80E60" w:rsidRPr="00BE3053" w:rsidRDefault="00AA612D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BE30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80E60" w:rsidRPr="00BE3053" w:rsidTr="00AA612D">
        <w:tc>
          <w:tcPr>
            <w:tcW w:w="2609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09" w:type="dxa"/>
          </w:tcPr>
          <w:p w:rsidR="00D80E60" w:rsidRPr="00BE3053" w:rsidRDefault="00D80E60" w:rsidP="0020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54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44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9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  <w:gridSpan w:val="2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80E60" w:rsidRPr="00BE3053" w:rsidTr="00AA612D">
        <w:tc>
          <w:tcPr>
            <w:tcW w:w="2609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63" w:type="dxa"/>
            <w:gridSpan w:val="2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BE305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5112" w:type="dxa"/>
            <w:gridSpan w:val="8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BE305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BE3053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D80E60" w:rsidRPr="00BE3053" w:rsidTr="00AA612D">
        <w:tc>
          <w:tcPr>
            <w:tcW w:w="2609" w:type="dxa"/>
          </w:tcPr>
          <w:p w:rsidR="00D80E60" w:rsidRPr="00BE3053" w:rsidRDefault="00D80E60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</w:t>
            </w:r>
            <w:r w:rsidRPr="00BE305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สั้น</w:t>
            </w:r>
          </w:p>
        </w:tc>
        <w:tc>
          <w:tcPr>
            <w:tcW w:w="1009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4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gridSpan w:val="2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612D" w:rsidRPr="00BE3053" w:rsidTr="00AA612D">
        <w:tc>
          <w:tcPr>
            <w:tcW w:w="2609" w:type="dxa"/>
          </w:tcPr>
          <w:p w:rsidR="00D80E60" w:rsidRPr="00BE3053" w:rsidRDefault="00D80E60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9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gridSpan w:val="2"/>
          </w:tcPr>
          <w:p w:rsidR="00D80E60" w:rsidRPr="00BE3053" w:rsidRDefault="00D80E6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612D" w:rsidRPr="00BE3053" w:rsidTr="00AA612D">
        <w:tc>
          <w:tcPr>
            <w:tcW w:w="2609" w:type="dxa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บริษัท วี.โอ.เน็ต ไบโอ</w:t>
            </w:r>
            <w:r w:rsidRPr="00BE305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ดีเซล เอเชีย จำกัด</w:t>
            </w:r>
          </w:p>
        </w:tc>
        <w:tc>
          <w:tcPr>
            <w:tcW w:w="1009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6.0</w:t>
            </w:r>
          </w:p>
        </w:tc>
        <w:tc>
          <w:tcPr>
            <w:tcW w:w="954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:rsidR="00D80E60" w:rsidRPr="00BE3053" w:rsidRDefault="00D80E60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30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85,078</w:t>
            </w:r>
          </w:p>
        </w:tc>
        <w:tc>
          <w:tcPr>
            <w:tcW w:w="236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D80E60" w:rsidRPr="00BE3053" w:rsidRDefault="00D80E60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30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AA612D" w:rsidRPr="00BE3053" w:rsidTr="00AA612D">
        <w:tc>
          <w:tcPr>
            <w:tcW w:w="2609" w:type="dxa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1009" w:type="dxa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5.0</w:t>
            </w:r>
          </w:p>
        </w:tc>
        <w:tc>
          <w:tcPr>
            <w:tcW w:w="954" w:type="dxa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5.0</w:t>
            </w:r>
          </w:p>
        </w:tc>
        <w:tc>
          <w:tcPr>
            <w:tcW w:w="1044" w:type="dxa"/>
            <w:vAlign w:val="bottom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:rsidR="00D80E60" w:rsidRPr="00BE3053" w:rsidRDefault="00D80E60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30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53,495</w:t>
            </w:r>
          </w:p>
        </w:tc>
        <w:tc>
          <w:tcPr>
            <w:tcW w:w="236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15" w:right="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79,319</w:t>
            </w:r>
          </w:p>
        </w:tc>
      </w:tr>
      <w:tr w:rsidR="00AA612D" w:rsidRPr="00BE3053" w:rsidTr="00AA612D">
        <w:tc>
          <w:tcPr>
            <w:tcW w:w="2609" w:type="dxa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สแกน อินเตอร์ </w:t>
            </w:r>
          </w:p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009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954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044" w:type="dxa"/>
            <w:vAlign w:val="bottom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:rsidR="00D80E60" w:rsidRPr="00BE3053" w:rsidRDefault="00D80E60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30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31,120</w:t>
            </w:r>
          </w:p>
        </w:tc>
        <w:tc>
          <w:tcPr>
            <w:tcW w:w="236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12,320</w:t>
            </w:r>
          </w:p>
        </w:tc>
      </w:tr>
      <w:tr w:rsidR="00AA612D" w:rsidRPr="00BE3053" w:rsidTr="00AA612D">
        <w:tc>
          <w:tcPr>
            <w:tcW w:w="2609" w:type="dxa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1009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5.0</w:t>
            </w:r>
          </w:p>
        </w:tc>
        <w:tc>
          <w:tcPr>
            <w:tcW w:w="954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:rsidR="00D80E60" w:rsidRPr="00BE3053" w:rsidRDefault="00D80E60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30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D80E60" w:rsidRPr="00BE3053" w:rsidRDefault="00D80E60" w:rsidP="008A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15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A612D" w:rsidRPr="00BE3053" w:rsidTr="00AA612D">
        <w:tc>
          <w:tcPr>
            <w:tcW w:w="2609" w:type="dxa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009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:rsidR="00D80E60" w:rsidRPr="00BE3053" w:rsidRDefault="00D80E60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30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:rsidR="00D80E60" w:rsidRPr="00BE3053" w:rsidRDefault="00D80E60" w:rsidP="008A767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305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tcBorders>
              <w:bottom w:val="single" w:sz="4" w:space="0" w:color="auto"/>
            </w:tcBorders>
            <w:vAlign w:val="bottom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48,500</w:t>
            </w:r>
          </w:p>
        </w:tc>
      </w:tr>
      <w:tr w:rsidR="00AA612D" w:rsidRPr="00BE3053" w:rsidTr="00AA612D">
        <w:tc>
          <w:tcPr>
            <w:tcW w:w="2609" w:type="dxa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9" w:type="dxa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D80E60" w:rsidRPr="00BE3053" w:rsidRDefault="00D80E60" w:rsidP="00926DF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0E60" w:rsidRPr="00BE3053" w:rsidRDefault="00D80E60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179,693</w:t>
            </w:r>
          </w:p>
        </w:tc>
        <w:tc>
          <w:tcPr>
            <w:tcW w:w="236" w:type="dxa"/>
          </w:tcPr>
          <w:p w:rsidR="00D80E60" w:rsidRPr="00BE3053" w:rsidRDefault="00D80E60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80E60" w:rsidRPr="00BE3053" w:rsidRDefault="00D80E60" w:rsidP="0084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140,139</w:t>
            </w:r>
          </w:p>
        </w:tc>
      </w:tr>
    </w:tbl>
    <w:p w:rsidR="00772152" w:rsidRPr="001755C2" w:rsidRDefault="00772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p w:rsidR="000C5B63" w:rsidRPr="003960D6" w:rsidRDefault="00760E1D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0D6">
        <w:rPr>
          <w:rFonts w:ascii="Angsana New" w:hAnsi="Angsana New"/>
          <w:sz w:val="30"/>
          <w:szCs w:val="30"/>
          <w:cs/>
        </w:rPr>
        <w:t>ราย</w:t>
      </w:r>
      <w:r w:rsidR="007C7BF7" w:rsidRPr="003960D6">
        <w:rPr>
          <w:rFonts w:ascii="Angsana New" w:hAnsi="Angsana New"/>
          <w:sz w:val="30"/>
          <w:szCs w:val="30"/>
          <w:cs/>
        </w:rPr>
        <w:t>การเคลื่อนไหวของเงินให้กู้ยืม</w:t>
      </w:r>
      <w:r w:rsidRPr="003960D6">
        <w:rPr>
          <w:rFonts w:ascii="Angsana New" w:hAnsi="Angsana New"/>
          <w:sz w:val="30"/>
          <w:szCs w:val="30"/>
          <w:cs/>
        </w:rPr>
        <w:t>แก่กิจการท</w:t>
      </w:r>
      <w:r w:rsidR="00525BBA" w:rsidRPr="003960D6">
        <w:rPr>
          <w:rFonts w:ascii="Angsana New" w:hAnsi="Angsana New"/>
          <w:sz w:val="30"/>
          <w:szCs w:val="30"/>
          <w:cs/>
        </w:rPr>
        <w:t>ี่เกี่ยวข้องกัน</w:t>
      </w:r>
      <w:r w:rsidR="00A40AF0" w:rsidRPr="003960D6">
        <w:rPr>
          <w:rFonts w:ascii="Angsana New" w:hAnsi="Angsana New" w:hint="cs"/>
          <w:sz w:val="30"/>
          <w:szCs w:val="30"/>
          <w:cs/>
        </w:rPr>
        <w:t>สำหรับแต่ละปี</w:t>
      </w:r>
      <w:r w:rsidR="00525BBA" w:rsidRPr="003960D6">
        <w:rPr>
          <w:rFonts w:ascii="Angsana New" w:hAnsi="Angsana New"/>
          <w:sz w:val="30"/>
          <w:szCs w:val="30"/>
          <w:cs/>
        </w:rPr>
        <w:t>สิ้นสุดวันที่</w:t>
      </w:r>
      <w:r w:rsidR="005651CA" w:rsidRPr="003960D6">
        <w:rPr>
          <w:rFonts w:ascii="Angsana New" w:hAnsi="Angsana New"/>
          <w:sz w:val="30"/>
          <w:szCs w:val="30"/>
          <w:cs/>
        </w:rPr>
        <w:t xml:space="preserve"> </w:t>
      </w:r>
      <w:r w:rsidR="008620B8" w:rsidRPr="003960D6">
        <w:rPr>
          <w:rFonts w:ascii="Angsana New" w:hAnsi="Angsana New"/>
          <w:sz w:val="30"/>
          <w:szCs w:val="30"/>
        </w:rPr>
        <w:t>3</w:t>
      </w:r>
      <w:r w:rsidR="00A40AF0" w:rsidRPr="003960D6">
        <w:rPr>
          <w:rFonts w:ascii="Angsana New" w:hAnsi="Angsana New"/>
          <w:sz w:val="30"/>
          <w:szCs w:val="30"/>
        </w:rPr>
        <w:t>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A40AF0" w:rsidRPr="003960D6">
        <w:rPr>
          <w:rFonts w:ascii="Angsana New" w:hAnsi="Angsana New" w:hint="cs"/>
          <w:sz w:val="30"/>
          <w:szCs w:val="30"/>
          <w:cs/>
        </w:rPr>
        <w:t>ธันวาคม</w:t>
      </w:r>
      <w:r w:rsidR="00CD2FA0" w:rsidRPr="003960D6">
        <w:rPr>
          <w:rFonts w:ascii="Angsana New" w:hAnsi="Angsana New"/>
          <w:sz w:val="30"/>
          <w:szCs w:val="30"/>
          <w:cs/>
        </w:rPr>
        <w:t xml:space="preserve"> </w:t>
      </w:r>
      <w:r w:rsidRPr="003960D6">
        <w:rPr>
          <w:rFonts w:ascii="Angsana New" w:hAnsi="Angsana New"/>
          <w:sz w:val="30"/>
          <w:szCs w:val="30"/>
          <w:cs/>
        </w:rPr>
        <w:t>มีดังนี้</w:t>
      </w:r>
    </w:p>
    <w:p w:rsidR="008271A1" w:rsidRPr="001755C2" w:rsidRDefault="008271A1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9684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2"/>
        <w:gridCol w:w="662"/>
        <w:gridCol w:w="289"/>
        <w:gridCol w:w="664"/>
        <w:gridCol w:w="261"/>
        <w:gridCol w:w="8"/>
        <w:gridCol w:w="1054"/>
        <w:gridCol w:w="27"/>
        <w:gridCol w:w="246"/>
        <w:gridCol w:w="33"/>
        <w:gridCol w:w="990"/>
        <w:gridCol w:w="25"/>
        <w:gridCol w:w="252"/>
        <w:gridCol w:w="10"/>
        <w:gridCol w:w="1059"/>
        <w:gridCol w:w="277"/>
        <w:gridCol w:w="1135"/>
      </w:tblGrid>
      <w:tr w:rsidR="00582481" w:rsidRPr="00BA3B87" w:rsidTr="00AA612D">
        <w:trPr>
          <w:trHeight w:val="335"/>
        </w:trPr>
        <w:tc>
          <w:tcPr>
            <w:tcW w:w="2359" w:type="pct"/>
            <w:gridSpan w:val="5"/>
            <w:tcBorders>
              <w:top w:val="nil"/>
              <w:bottom w:val="nil"/>
            </w:tcBorders>
          </w:tcPr>
          <w:p w:rsidR="00584634" w:rsidRPr="00BE3053" w:rsidRDefault="008271A1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br w:type="page"/>
            </w:r>
            <w:r w:rsidR="00B45F49"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  <w:r w:rsidR="00B45F49" w:rsidRPr="00BE305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230" w:type="pct"/>
            <w:gridSpan w:val="7"/>
            <w:tcBorders>
              <w:top w:val="nil"/>
              <w:bottom w:val="nil"/>
            </w:tcBorders>
          </w:tcPr>
          <w:p w:rsidR="00584634" w:rsidRPr="00BE3053" w:rsidRDefault="00582481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584634" w:rsidRPr="00BE3053" w:rsidRDefault="00584634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1" w:type="pct"/>
            <w:gridSpan w:val="4"/>
            <w:tcBorders>
              <w:top w:val="nil"/>
              <w:bottom w:val="nil"/>
            </w:tcBorders>
          </w:tcPr>
          <w:p w:rsidR="00584634" w:rsidRPr="00BE3053" w:rsidRDefault="00582481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612D" w:rsidRPr="00BA3B87" w:rsidTr="00AA612D">
        <w:tc>
          <w:tcPr>
            <w:tcW w:w="2359" w:type="pct"/>
            <w:gridSpan w:val="5"/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8" w:type="pct"/>
            <w:gridSpan w:val="2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0" w:type="pct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3" w:type="pct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A612D" w:rsidRPr="00BA3B87" w:rsidTr="00D02ED4">
        <w:tc>
          <w:tcPr>
            <w:tcW w:w="2359" w:type="pct"/>
            <w:gridSpan w:val="5"/>
          </w:tcPr>
          <w:p w:rsidR="00AA612D" w:rsidRPr="00BE3053" w:rsidRDefault="00AA612D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" w:type="pct"/>
            <w:gridSpan w:val="12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BE305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BE3053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AA612D" w:rsidRPr="00BA3B87" w:rsidTr="00AA612D">
        <w:tc>
          <w:tcPr>
            <w:tcW w:w="2359" w:type="pct"/>
            <w:gridSpan w:val="5"/>
          </w:tcPr>
          <w:p w:rsidR="00AA612D" w:rsidRPr="00BE3053" w:rsidRDefault="00AA612D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8" w:type="pct"/>
            <w:gridSpan w:val="2"/>
            <w:tcBorders>
              <w:bottom w:val="nil"/>
            </w:tcBorders>
          </w:tcPr>
          <w:p w:rsidR="00AA612D" w:rsidRPr="00BE3053" w:rsidRDefault="00AA612D" w:rsidP="0015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pct"/>
            <w:gridSpan w:val="2"/>
            <w:tcBorders>
              <w:bottom w:val="nil"/>
            </w:tcBorders>
          </w:tcPr>
          <w:p w:rsidR="00AA612D" w:rsidRPr="00BE3053" w:rsidRDefault="00AA612D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bottom w:val="nil"/>
            </w:tcBorders>
          </w:tcPr>
          <w:p w:rsidR="00AA612D" w:rsidRPr="00BE3053" w:rsidRDefault="00AA612D" w:rsidP="0015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:rsidR="00AA612D" w:rsidRPr="00BE3053" w:rsidRDefault="00AA612D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bottom w:val="nil"/>
            </w:tcBorders>
          </w:tcPr>
          <w:p w:rsidR="00AA612D" w:rsidRPr="00BE3053" w:rsidRDefault="00AA612D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AA612D" w:rsidRPr="00BE3053" w:rsidRDefault="00AA612D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:rsidR="00AA612D" w:rsidRPr="00BE3053" w:rsidRDefault="00AA612D" w:rsidP="00D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612D" w:rsidRPr="00BA3B87" w:rsidTr="00AA612D">
        <w:tc>
          <w:tcPr>
            <w:tcW w:w="2359" w:type="pct"/>
            <w:gridSpan w:val="5"/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3053">
              <w:rPr>
                <w:rFonts w:ascii="Angsana New" w:hAnsi="Angsana New"/>
                <w:sz w:val="26"/>
                <w:szCs w:val="26"/>
              </w:rPr>
              <w:t>1</w:t>
            </w:r>
            <w:r w:rsidRPr="00BE3053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48" w:type="pct"/>
            <w:gridSpan w:val="2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140,139</w:t>
            </w:r>
          </w:p>
        </w:tc>
        <w:tc>
          <w:tcPr>
            <w:tcW w:w="143" w:type="pct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97,602</w:t>
            </w:r>
          </w:p>
        </w:tc>
      </w:tr>
      <w:tr w:rsidR="00AA612D" w:rsidRPr="00BA3B87" w:rsidTr="00AA612D">
        <w:tc>
          <w:tcPr>
            <w:tcW w:w="2359" w:type="pct"/>
            <w:gridSpan w:val="5"/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548" w:type="pct"/>
            <w:gridSpan w:val="2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124,878</w:t>
            </w:r>
          </w:p>
        </w:tc>
        <w:tc>
          <w:tcPr>
            <w:tcW w:w="143" w:type="pct"/>
            <w:tcBorders>
              <w:bottom w:val="nil"/>
            </w:tcBorders>
          </w:tcPr>
          <w:p w:rsidR="00AA612D" w:rsidRPr="00BE3053" w:rsidRDefault="00AA612D" w:rsidP="00AA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:rsidR="00AA612D" w:rsidRPr="00BE3053" w:rsidRDefault="00AA612D" w:rsidP="00AA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94,370</w:t>
            </w:r>
          </w:p>
        </w:tc>
      </w:tr>
      <w:tr w:rsidR="00582481" w:rsidRPr="00BA3B87" w:rsidTr="00AA612D">
        <w:tc>
          <w:tcPr>
            <w:tcW w:w="2359" w:type="pct"/>
            <w:gridSpan w:val="5"/>
          </w:tcPr>
          <w:p w:rsidR="00926DF7" w:rsidRPr="00BE3053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548" w:type="pct"/>
            <w:gridSpan w:val="2"/>
            <w:tcBorders>
              <w:top w:val="nil"/>
              <w:bottom w:val="single" w:sz="4" w:space="0" w:color="auto"/>
            </w:tcBorders>
          </w:tcPr>
          <w:p w:rsidR="00926DF7" w:rsidRPr="00BE3053" w:rsidRDefault="00926DF7" w:rsidP="0015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:rsidR="00926DF7" w:rsidRPr="00BE3053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nil"/>
              <w:bottom w:val="single" w:sz="4" w:space="0" w:color="auto"/>
            </w:tcBorders>
          </w:tcPr>
          <w:p w:rsidR="00926DF7" w:rsidRPr="00BE3053" w:rsidRDefault="00926DF7" w:rsidP="0015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926DF7" w:rsidRPr="00BE3053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nil"/>
              <w:bottom w:val="single" w:sz="4" w:space="0" w:color="auto"/>
            </w:tcBorders>
          </w:tcPr>
          <w:p w:rsidR="00926DF7" w:rsidRPr="00BE3053" w:rsidRDefault="00926DF7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(85,324)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926DF7" w:rsidRPr="00BE3053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bottom w:val="single" w:sz="4" w:space="0" w:color="auto"/>
            </w:tcBorders>
          </w:tcPr>
          <w:p w:rsidR="00926DF7" w:rsidRPr="00BE3053" w:rsidRDefault="00D42F08" w:rsidP="00D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(51,833)</w:t>
            </w: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926DF7" w:rsidRPr="00BE3053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E30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6DF7" w:rsidRPr="00BE3053" w:rsidRDefault="00926DF7" w:rsidP="0015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:rsidR="00926DF7" w:rsidRPr="00BE3053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26DF7" w:rsidRPr="00BE3053" w:rsidRDefault="00926DF7" w:rsidP="0015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:rsidR="00926DF7" w:rsidRPr="00BE3053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6DF7" w:rsidRPr="00BE3053" w:rsidRDefault="00926DF7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179,693</w:t>
            </w:r>
          </w:p>
        </w:tc>
        <w:tc>
          <w:tcPr>
            <w:tcW w:w="143" w:type="pct"/>
            <w:tcBorders>
              <w:bottom w:val="nil"/>
            </w:tcBorders>
          </w:tcPr>
          <w:p w:rsidR="00926DF7" w:rsidRPr="00BE3053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926DF7" w:rsidRPr="00BE3053" w:rsidRDefault="004C52C0" w:rsidP="00D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140,139</w:t>
            </w:r>
          </w:p>
        </w:tc>
      </w:tr>
      <w:tr w:rsidR="00582481" w:rsidRPr="001755C2" w:rsidTr="00AA612D">
        <w:trPr>
          <w:trHeight w:val="335"/>
        </w:trPr>
        <w:tc>
          <w:tcPr>
            <w:tcW w:w="2359" w:type="pct"/>
            <w:gridSpan w:val="5"/>
            <w:tcBorders>
              <w:top w:val="nil"/>
              <w:bottom w:val="nil"/>
            </w:tcBorders>
          </w:tcPr>
          <w:p w:rsidR="00582481" w:rsidRPr="001755C2" w:rsidRDefault="00582481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30" w:type="pct"/>
            <w:gridSpan w:val="7"/>
            <w:tcBorders>
              <w:top w:val="nil"/>
              <w:bottom w:val="nil"/>
            </w:tcBorders>
          </w:tcPr>
          <w:p w:rsidR="00582481" w:rsidRPr="001755C2" w:rsidRDefault="00582481" w:rsidP="00E9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582481" w:rsidRPr="001755C2" w:rsidRDefault="00582481" w:rsidP="00E9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81" w:type="pct"/>
            <w:gridSpan w:val="4"/>
            <w:tcBorders>
              <w:top w:val="nil"/>
              <w:bottom w:val="nil"/>
            </w:tcBorders>
          </w:tcPr>
          <w:p w:rsidR="00582481" w:rsidRPr="001755C2" w:rsidRDefault="00582481" w:rsidP="00E9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</w:tr>
      <w:tr w:rsidR="00582481" w:rsidRPr="00BA3B87" w:rsidTr="00AA612D">
        <w:trPr>
          <w:trHeight w:val="335"/>
        </w:trPr>
        <w:tc>
          <w:tcPr>
            <w:tcW w:w="2359" w:type="pct"/>
            <w:gridSpan w:val="5"/>
            <w:tcBorders>
              <w:top w:val="nil"/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br w:type="page"/>
            </w:r>
            <w:r w:rsidRPr="00BE305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จ้าหนี้การค้า </w:t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-</w:t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230" w:type="pct"/>
            <w:gridSpan w:val="7"/>
            <w:tcBorders>
              <w:top w:val="nil"/>
              <w:bottom w:val="nil"/>
            </w:tcBorders>
          </w:tcPr>
          <w:p w:rsidR="008436CA" w:rsidRPr="00BE3053" w:rsidRDefault="008436CA" w:rsidP="00E9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8436CA" w:rsidRPr="00BE3053" w:rsidRDefault="008436CA" w:rsidP="00E9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1" w:type="pct"/>
            <w:gridSpan w:val="4"/>
            <w:tcBorders>
              <w:top w:val="nil"/>
              <w:bottom w:val="nil"/>
            </w:tcBorders>
          </w:tcPr>
          <w:p w:rsidR="008436CA" w:rsidRPr="00BE3053" w:rsidRDefault="008436CA" w:rsidP="00E9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436CA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8436CA" w:rsidRPr="00BE3053" w:rsidRDefault="008436CA" w:rsidP="00E9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641" w:type="pct"/>
            <w:gridSpan w:val="12"/>
            <w:tcBorders>
              <w:bottom w:val="nil"/>
            </w:tcBorders>
          </w:tcPr>
          <w:p w:rsidR="008436CA" w:rsidRPr="00BE3053" w:rsidRDefault="008436CA" w:rsidP="00E9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top w:val="nil"/>
            </w:tcBorders>
          </w:tcPr>
          <w:p w:rsidR="008436CA" w:rsidRPr="00BE3053" w:rsidRDefault="008436CA" w:rsidP="0084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nil"/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nil"/>
              <w:bottom w:val="nil"/>
            </w:tcBorders>
          </w:tcPr>
          <w:p w:rsidR="008436CA" w:rsidRPr="00BE3053" w:rsidRDefault="008436CA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1,989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:rsidR="008436CA" w:rsidRPr="00BE3053" w:rsidRDefault="008436CA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</w:tr>
      <w:tr w:rsidR="00582481" w:rsidRPr="00BA3B87" w:rsidTr="00AA612D">
        <w:tc>
          <w:tcPr>
            <w:tcW w:w="2359" w:type="pct"/>
            <w:gridSpan w:val="5"/>
          </w:tcPr>
          <w:p w:rsidR="008436CA" w:rsidRPr="00BE3053" w:rsidRDefault="008436CA" w:rsidP="0084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bottom w:val="single" w:sz="4" w:space="0" w:color="auto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43" w:type="pct"/>
            <w:tcBorders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8436CA" w:rsidRPr="00BE3053" w:rsidRDefault="008436CA" w:rsidP="00003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8436CA" w:rsidRPr="00BE3053" w:rsidRDefault="008436CA" w:rsidP="0084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2,410</w:t>
            </w:r>
          </w:p>
        </w:tc>
        <w:tc>
          <w:tcPr>
            <w:tcW w:w="143" w:type="pct"/>
            <w:tcBorders>
              <w:bottom w:val="nil"/>
            </w:tcBorders>
          </w:tcPr>
          <w:p w:rsidR="008436CA" w:rsidRPr="00BE3053" w:rsidRDefault="008436CA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8436CA" w:rsidRPr="00BE3053" w:rsidRDefault="008436CA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1,600</w:t>
            </w:r>
          </w:p>
        </w:tc>
      </w:tr>
      <w:tr w:rsidR="00582481" w:rsidRPr="001755C2" w:rsidTr="00AA612D">
        <w:tc>
          <w:tcPr>
            <w:tcW w:w="2359" w:type="pct"/>
            <w:gridSpan w:val="5"/>
            <w:tcBorders>
              <w:bottom w:val="nil"/>
            </w:tcBorders>
          </w:tcPr>
          <w:p w:rsidR="008A7E86" w:rsidRPr="001755C2" w:rsidRDefault="008A7E86" w:rsidP="0084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nil"/>
            </w:tcBorders>
          </w:tcPr>
          <w:p w:rsidR="008A7E86" w:rsidRPr="001755C2" w:rsidRDefault="008A7E86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1" w:type="pct"/>
            <w:gridSpan w:val="2"/>
            <w:tcBorders>
              <w:bottom w:val="nil"/>
            </w:tcBorders>
          </w:tcPr>
          <w:p w:rsidR="008A7E86" w:rsidRPr="001755C2" w:rsidRDefault="008A7E86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41" w:type="pct"/>
            <w:gridSpan w:val="3"/>
            <w:tcBorders>
              <w:top w:val="single" w:sz="4" w:space="0" w:color="auto"/>
              <w:bottom w:val="nil"/>
            </w:tcBorders>
          </w:tcPr>
          <w:p w:rsidR="008A7E86" w:rsidRPr="001755C2" w:rsidRDefault="008A7E86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:rsidR="008A7E86" w:rsidRPr="001755C2" w:rsidRDefault="008A7E86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nil"/>
            </w:tcBorders>
          </w:tcPr>
          <w:p w:rsidR="008A7E86" w:rsidRPr="001755C2" w:rsidRDefault="008A7E86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8A7E86" w:rsidRPr="001755C2" w:rsidRDefault="008A7E86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nil"/>
            </w:tcBorders>
          </w:tcPr>
          <w:p w:rsidR="008A7E86" w:rsidRPr="001755C2" w:rsidRDefault="008A7E86" w:rsidP="00843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8A7E86" w:rsidRPr="00BE3053" w:rsidRDefault="008A7E86" w:rsidP="008A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 w:type="page"/>
            </w:r>
            <w:r w:rsidRPr="00BE3053">
              <w:rPr>
                <w:rFonts w:ascii="Angsana New" w:hAnsi="Angsana New"/>
                <w:b/>
                <w:bCs/>
                <w:color w:val="0000FF"/>
                <w:sz w:val="26"/>
                <w:szCs w:val="26"/>
              </w:rPr>
              <w:br w:type="page"/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เจ้าหนี้</w:t>
            </w:r>
            <w:r w:rsidRPr="00BE305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หมุนเวียนอื่น</w:t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-</w:t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บุคคลหรือกิจการ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BE30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:rsidR="008A7E86" w:rsidRPr="00BE3053" w:rsidRDefault="008A7E86" w:rsidP="008A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582481" w:rsidRPr="00BE3053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  <w:cs/>
              </w:rPr>
              <w:t>บริษัท บี.พี.เอ อินเตอร์เทรด จำกัด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26,057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582481" w:rsidRPr="00BE3053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  <w:cs/>
              </w:rPr>
              <w:t>บริษัท คอนโทร์โน จำกัด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582481" w:rsidRPr="00BE3053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548" w:type="pct"/>
            <w:gridSpan w:val="2"/>
            <w:tcBorders>
              <w:top w:val="nil"/>
              <w:bottom w:val="single" w:sz="4" w:space="0" w:color="auto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nil"/>
              <w:bottom w:val="single" w:sz="4" w:space="0" w:color="auto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nil"/>
              <w:bottom w:val="single" w:sz="4" w:space="0" w:color="auto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bottom w:val="single" w:sz="4" w:space="0" w:color="auto"/>
            </w:tcBorders>
          </w:tcPr>
          <w:p w:rsidR="00582481" w:rsidRPr="00BE3053" w:rsidRDefault="0058248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E3053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582481" w:rsidRPr="00BA3B87" w:rsidTr="00AA612D">
        <w:tc>
          <w:tcPr>
            <w:tcW w:w="2359" w:type="pct"/>
            <w:gridSpan w:val="5"/>
            <w:tcBorders>
              <w:bottom w:val="nil"/>
            </w:tcBorders>
          </w:tcPr>
          <w:p w:rsidR="00582481" w:rsidRPr="00BE3053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0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26,312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582481" w:rsidRPr="00BE3053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582481" w:rsidRPr="00BE3053" w:rsidRDefault="0058248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053">
              <w:rPr>
                <w:rFonts w:ascii="Angsana New" w:hAnsi="Angsana New"/>
                <w:b/>
                <w:bCs/>
                <w:sz w:val="26"/>
                <w:szCs w:val="26"/>
              </w:rPr>
              <w:t>51</w:t>
            </w:r>
          </w:p>
        </w:tc>
      </w:tr>
      <w:tr w:rsidR="00582481" w:rsidRPr="007D6716" w:rsidTr="00AA612D">
        <w:tblPrEx>
          <w:tblBorders>
            <w:bottom w:val="none" w:sz="0" w:space="0" w:color="auto"/>
          </w:tblBorders>
        </w:tblPrEx>
        <w:tc>
          <w:tcPr>
            <w:tcW w:w="1390" w:type="pct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spacing w:val="10"/>
                <w:sz w:val="30"/>
                <w:szCs w:val="30"/>
              </w:rPr>
              <w:lastRenderedPageBreak/>
              <w:br w:type="page"/>
            </w:r>
            <w:r w:rsidRPr="007D6716"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 w:rsidRPr="007D6716"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 w:rsidRPr="007D6716"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 w:rsidRPr="007D6716"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7D67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</w:t>
            </w:r>
          </w:p>
        </w:tc>
        <w:tc>
          <w:tcPr>
            <w:tcW w:w="834" w:type="pct"/>
            <w:gridSpan w:val="3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  <w:gridSpan w:val="2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pct"/>
            <w:gridSpan w:val="5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3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2481" w:rsidRPr="007D6716" w:rsidTr="00AA612D">
        <w:tblPrEx>
          <w:tblBorders>
            <w:bottom w:val="none" w:sz="0" w:space="0" w:color="auto"/>
          </w:tblBorders>
        </w:tblPrEx>
        <w:tc>
          <w:tcPr>
            <w:tcW w:w="1390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เกี่ยวข้อ</w:t>
            </w:r>
            <w:r w:rsidRPr="007D67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342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9" w:type="pct"/>
            <w:gridSpan w:val="2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gridSpan w:val="2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3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82481" w:rsidRPr="007D6716" w:rsidTr="00AA612D">
        <w:tblPrEx>
          <w:tblBorders>
            <w:bottom w:val="none" w:sz="0" w:space="0" w:color="auto"/>
          </w:tblBorders>
        </w:tblPrEx>
        <w:tc>
          <w:tcPr>
            <w:tcW w:w="1390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4" w:type="pct"/>
            <w:gridSpan w:val="3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39" w:type="pct"/>
            <w:gridSpan w:val="2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pct"/>
            <w:gridSpan w:val="11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D671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82481" w:rsidRPr="007D6716" w:rsidTr="00AA612D">
        <w:tblPrEx>
          <w:tblBorders>
            <w:bottom w:val="none" w:sz="0" w:space="0" w:color="auto"/>
          </w:tblBorders>
        </w:tblPrEx>
        <w:tc>
          <w:tcPr>
            <w:tcW w:w="1390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7D67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4" w:type="pct"/>
            <w:gridSpan w:val="3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pct"/>
            <w:gridSpan w:val="11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481" w:rsidRPr="007D6716" w:rsidTr="00AA612D">
        <w:tblPrEx>
          <w:tblBorders>
            <w:bottom w:val="none" w:sz="0" w:space="0" w:color="auto"/>
          </w:tblBorders>
        </w:tblPrEx>
        <w:trPr>
          <w:trHeight w:val="389"/>
        </w:trPr>
        <w:tc>
          <w:tcPr>
            <w:tcW w:w="1390" w:type="pct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42" w:type="pct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481" w:rsidRPr="007D6716" w:rsidTr="00AA612D">
        <w:tblPrEx>
          <w:tblBorders>
            <w:bottom w:val="none" w:sz="0" w:space="0" w:color="auto"/>
          </w:tblBorders>
        </w:tblPrEx>
        <w:trPr>
          <w:trHeight w:val="389"/>
        </w:trPr>
        <w:tc>
          <w:tcPr>
            <w:tcW w:w="1390" w:type="pct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บริษัท คอนโทร์โน จำกัด</w:t>
            </w:r>
          </w:p>
        </w:tc>
        <w:tc>
          <w:tcPr>
            <w:tcW w:w="342" w:type="pct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49" w:type="pct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582481" w:rsidRPr="007D6716" w:rsidRDefault="00582481" w:rsidP="0058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582481" w:rsidRPr="00106401" w:rsidRDefault="00582481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06401">
              <w:rPr>
                <w:rFonts w:ascii="Angsana New" w:hAnsi="Angsana New"/>
                <w:sz w:val="29"/>
                <w:szCs w:val="29"/>
              </w:rPr>
              <w:t>100,000</w:t>
            </w:r>
          </w:p>
        </w:tc>
        <w:tc>
          <w:tcPr>
            <w:tcW w:w="143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582481" w:rsidRPr="007D6716" w:rsidRDefault="00582481" w:rsidP="0058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401" w:rsidRPr="007D6716" w:rsidTr="00AA612D">
        <w:tblPrEx>
          <w:tblBorders>
            <w:bottom w:val="none" w:sz="0" w:space="0" w:color="auto"/>
          </w:tblBorders>
        </w:tblPrEx>
        <w:trPr>
          <w:trHeight w:val="389"/>
        </w:trPr>
        <w:tc>
          <w:tcPr>
            <w:tcW w:w="1390" w:type="pct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342" w:type="pct"/>
            <w:vAlign w:val="bottom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39" w:type="pct"/>
            <w:gridSpan w:val="2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  <w:vAlign w:val="bottom"/>
          </w:tcPr>
          <w:p w:rsidR="00106401" w:rsidRPr="007D6716" w:rsidRDefault="00106401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:rsidR="00106401" w:rsidRPr="007D6716" w:rsidRDefault="00106401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106401" w:rsidRPr="00106401" w:rsidRDefault="00106401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3" w:type="pct"/>
          </w:tcPr>
          <w:p w:rsidR="00106401" w:rsidRPr="007D6716" w:rsidRDefault="00106401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:rsidR="00106401" w:rsidRPr="00106401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106401">
              <w:rPr>
                <w:rFonts w:ascii="Angsana New" w:hAnsi="Angsana New"/>
                <w:sz w:val="29"/>
                <w:szCs w:val="29"/>
              </w:rPr>
              <w:t>12,000</w:t>
            </w:r>
          </w:p>
        </w:tc>
      </w:tr>
      <w:tr w:rsidR="00106401" w:rsidRPr="007D6716" w:rsidTr="00AA612D">
        <w:tblPrEx>
          <w:tblBorders>
            <w:bottom w:val="none" w:sz="0" w:space="0" w:color="auto"/>
          </w:tblBorders>
        </w:tblPrEx>
        <w:trPr>
          <w:trHeight w:val="389"/>
        </w:trPr>
        <w:tc>
          <w:tcPr>
            <w:tcW w:w="1390" w:type="pct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2" w:type="pct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401" w:rsidRPr="007D6716" w:rsidRDefault="00106401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:rsidR="00106401" w:rsidRPr="007D6716" w:rsidRDefault="00106401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106401" w:rsidRPr="007D6716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106401" w:rsidRPr="00106401" w:rsidRDefault="00106401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06401">
              <w:rPr>
                <w:rFonts w:ascii="Angsana New" w:hAnsi="Angsana New"/>
                <w:b/>
                <w:bCs/>
                <w:sz w:val="29"/>
                <w:szCs w:val="29"/>
              </w:rPr>
              <w:t>100,000</w:t>
            </w:r>
          </w:p>
        </w:tc>
        <w:tc>
          <w:tcPr>
            <w:tcW w:w="143" w:type="pct"/>
          </w:tcPr>
          <w:p w:rsidR="00106401" w:rsidRPr="007D6716" w:rsidRDefault="00106401" w:rsidP="0010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106401" w:rsidRPr="00106401" w:rsidRDefault="00106401" w:rsidP="0010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06401">
              <w:rPr>
                <w:rFonts w:ascii="Angsana New" w:hAnsi="Angsana New"/>
                <w:b/>
                <w:bCs/>
                <w:sz w:val="29"/>
                <w:szCs w:val="29"/>
              </w:rPr>
              <w:t>12,000</w:t>
            </w:r>
          </w:p>
        </w:tc>
      </w:tr>
    </w:tbl>
    <w:p w:rsidR="001B7F30" w:rsidRPr="001B7F30" w:rsidRDefault="001B7F30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D6A3B" w:rsidRDefault="00391AF5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D6716">
        <w:rPr>
          <w:rFonts w:ascii="Angsana New" w:hAnsi="Angsana New"/>
          <w:sz w:val="30"/>
          <w:szCs w:val="30"/>
          <w:cs/>
        </w:rPr>
        <w:t>ราย</w:t>
      </w:r>
      <w:r w:rsidR="00861070" w:rsidRPr="007D6716">
        <w:rPr>
          <w:rFonts w:ascii="Angsana New" w:hAnsi="Angsana New"/>
          <w:sz w:val="30"/>
          <w:szCs w:val="30"/>
          <w:cs/>
        </w:rPr>
        <w:t>การเคลื่อนไหวของเงิน</w:t>
      </w:r>
      <w:r w:rsidRPr="007D6716">
        <w:rPr>
          <w:rFonts w:ascii="Angsana New" w:hAnsi="Angsana New"/>
          <w:sz w:val="30"/>
          <w:szCs w:val="30"/>
          <w:cs/>
        </w:rPr>
        <w:t>กู้ยืม</w:t>
      </w:r>
      <w:r w:rsidRPr="007D6716">
        <w:rPr>
          <w:rFonts w:ascii="Angsana New" w:hAnsi="Angsana New" w:hint="cs"/>
          <w:sz w:val="30"/>
          <w:szCs w:val="30"/>
          <w:cs/>
        </w:rPr>
        <w:t>จาก</w:t>
      </w:r>
      <w:r w:rsidRPr="007D6716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1E2C5F" w:rsidRPr="007D6716">
        <w:rPr>
          <w:rFonts w:ascii="Angsana New" w:hAnsi="Angsana New" w:hint="cs"/>
          <w:sz w:val="30"/>
          <w:szCs w:val="30"/>
          <w:cs/>
        </w:rPr>
        <w:t>สำหรับแต่ละปี</w:t>
      </w:r>
      <w:r w:rsidRPr="007D671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7D6716">
        <w:rPr>
          <w:rFonts w:ascii="Angsana New" w:hAnsi="Angsana New"/>
          <w:sz w:val="30"/>
          <w:szCs w:val="30"/>
        </w:rPr>
        <w:t>3</w:t>
      </w:r>
      <w:r w:rsidR="001E2C5F" w:rsidRPr="007D6716">
        <w:rPr>
          <w:rFonts w:ascii="Angsana New" w:hAnsi="Angsana New"/>
          <w:sz w:val="30"/>
          <w:szCs w:val="30"/>
        </w:rPr>
        <w:t>1</w:t>
      </w:r>
      <w:r w:rsidR="001D1116" w:rsidRPr="007D6716">
        <w:rPr>
          <w:rFonts w:ascii="Angsana New" w:hAnsi="Angsana New"/>
          <w:sz w:val="30"/>
          <w:szCs w:val="30"/>
          <w:cs/>
        </w:rPr>
        <w:t xml:space="preserve"> </w:t>
      </w:r>
      <w:r w:rsidR="001E2C5F" w:rsidRPr="007D6716">
        <w:rPr>
          <w:rFonts w:ascii="Angsana New" w:hAnsi="Angsana New" w:hint="cs"/>
          <w:sz w:val="30"/>
          <w:szCs w:val="30"/>
          <w:cs/>
        </w:rPr>
        <w:t>ธันวาคม</w:t>
      </w:r>
      <w:r w:rsidRPr="007D671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B7F30" w:rsidRPr="001B7F30" w:rsidRDefault="001B7F30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07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5"/>
        <w:gridCol w:w="992"/>
        <w:gridCol w:w="284"/>
        <w:gridCol w:w="966"/>
        <w:gridCol w:w="240"/>
        <w:gridCol w:w="1137"/>
        <w:gridCol w:w="236"/>
        <w:gridCol w:w="1097"/>
      </w:tblGrid>
      <w:tr w:rsidR="00C50642" w:rsidRPr="007D6716" w:rsidTr="007F7906">
        <w:tc>
          <w:tcPr>
            <w:tcW w:w="2422" w:type="pct"/>
            <w:tcBorders>
              <w:top w:val="nil"/>
              <w:bottom w:val="nil"/>
            </w:tcBorders>
          </w:tcPr>
          <w:p w:rsidR="00C50642" w:rsidRPr="007D6716" w:rsidRDefault="00C50642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</w:t>
            </w:r>
            <w:r w:rsidRPr="007D67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67" w:type="pct"/>
            <w:gridSpan w:val="3"/>
            <w:tcBorders>
              <w:top w:val="nil"/>
              <w:bottom w:val="nil"/>
            </w:tcBorders>
          </w:tcPr>
          <w:p w:rsidR="00C50642" w:rsidRPr="007D6716" w:rsidRDefault="00C50642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1" w:type="pct"/>
            <w:gridSpan w:val="4"/>
            <w:tcBorders>
              <w:top w:val="nil"/>
              <w:bottom w:val="nil"/>
            </w:tcBorders>
          </w:tcPr>
          <w:p w:rsidR="00C50642" w:rsidRPr="007D6716" w:rsidRDefault="00C50642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642" w:rsidRPr="007D6716" w:rsidTr="007F7906">
        <w:tc>
          <w:tcPr>
            <w:tcW w:w="2422" w:type="pct"/>
          </w:tcPr>
          <w:p w:rsidR="00391AF5" w:rsidRPr="007D6716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" w:type="pct"/>
          </w:tcPr>
          <w:p w:rsidR="00391AF5" w:rsidRPr="007D6716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391AF5" w:rsidRPr="007D6716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:rsidR="00391AF5" w:rsidRPr="007D6716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5" w:type="pct"/>
          </w:tcPr>
          <w:p w:rsidR="00391AF5" w:rsidRPr="007D6716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91AF5" w:rsidRPr="007D6716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" w:type="pct"/>
          </w:tcPr>
          <w:p w:rsidR="00391AF5" w:rsidRPr="007D6716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391AF5" w:rsidRPr="007D6716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50642" w:rsidRPr="007D6716" w:rsidTr="007F7906">
        <w:tc>
          <w:tcPr>
            <w:tcW w:w="2422" w:type="pct"/>
          </w:tcPr>
          <w:p w:rsidR="00C50642" w:rsidRPr="007D6716" w:rsidRDefault="00C50642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pct"/>
            <w:gridSpan w:val="7"/>
          </w:tcPr>
          <w:p w:rsidR="00C50642" w:rsidRPr="007D6716" w:rsidRDefault="00C50642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0642" w:rsidRPr="007D6716" w:rsidTr="007F7906">
        <w:tc>
          <w:tcPr>
            <w:tcW w:w="2422" w:type="pct"/>
          </w:tcPr>
          <w:p w:rsidR="00391AF5" w:rsidRPr="007D6716" w:rsidRDefault="002A6506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391AF5"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 w:rsidR="00391AF5" w:rsidRPr="007D67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16" w:type="pct"/>
            <w:tcBorders>
              <w:bottom w:val="nil"/>
            </w:tcBorders>
          </w:tcPr>
          <w:p w:rsidR="00391AF5" w:rsidRPr="007D6716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:rsidR="00391AF5" w:rsidRPr="007D6716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nil"/>
            </w:tcBorders>
          </w:tcPr>
          <w:p w:rsidR="00391AF5" w:rsidRPr="007D6716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:rsidR="00391AF5" w:rsidRPr="007D6716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</w:tcPr>
          <w:p w:rsidR="00391AF5" w:rsidRPr="007D6716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:rsidR="00391AF5" w:rsidRPr="007D6716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:rsidR="00391AF5" w:rsidRPr="007D6716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0642" w:rsidRPr="007D6716" w:rsidTr="007F7906">
        <w:tc>
          <w:tcPr>
            <w:tcW w:w="2422" w:type="pct"/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D6716">
              <w:rPr>
                <w:rFonts w:ascii="Angsana New" w:hAnsi="Angsana New"/>
                <w:sz w:val="30"/>
                <w:szCs w:val="30"/>
              </w:rPr>
              <w:t>1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16" w:type="pct"/>
            <w:tcBorders>
              <w:bottom w:val="nil"/>
            </w:tcBorders>
          </w:tcPr>
          <w:p w:rsidR="00926DF7" w:rsidRPr="007D6716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nil"/>
            </w:tcBorders>
          </w:tcPr>
          <w:p w:rsidR="00926DF7" w:rsidRPr="007D6716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</w:tcPr>
          <w:p w:rsidR="00926DF7" w:rsidRPr="007D6716" w:rsidRDefault="00926DF7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23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:rsidR="00926DF7" w:rsidRPr="007D6716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50642" w:rsidRPr="007D6716" w:rsidTr="007F7906">
        <w:tc>
          <w:tcPr>
            <w:tcW w:w="2422" w:type="pct"/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16" w:type="pct"/>
            <w:tcBorders>
              <w:bottom w:val="nil"/>
            </w:tcBorders>
          </w:tcPr>
          <w:p w:rsidR="00926DF7" w:rsidRPr="007D6716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nil"/>
            </w:tcBorders>
          </w:tcPr>
          <w:p w:rsidR="00926DF7" w:rsidRPr="007D6716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</w:tcPr>
          <w:p w:rsidR="00926DF7" w:rsidRPr="007D6716" w:rsidRDefault="00926DF7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23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:rsidR="00926DF7" w:rsidRPr="007D6716" w:rsidRDefault="00926DF7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32,300</w:t>
            </w:r>
          </w:p>
        </w:tc>
      </w:tr>
      <w:tr w:rsidR="00C50642" w:rsidRPr="007D6716" w:rsidTr="007F7906">
        <w:tc>
          <w:tcPr>
            <w:tcW w:w="2422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926DF7" w:rsidRPr="007D6716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926DF7" w:rsidRPr="007D6716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926DF7" w:rsidRPr="007D6716" w:rsidRDefault="00926DF7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(12,000)</w:t>
            </w:r>
          </w:p>
        </w:tc>
        <w:tc>
          <w:tcPr>
            <w:tcW w:w="123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926DF7" w:rsidRPr="007D6716" w:rsidRDefault="00926DF7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(20,300)</w:t>
            </w:r>
          </w:p>
        </w:tc>
      </w:tr>
      <w:tr w:rsidR="00C50642" w:rsidRPr="007D6716" w:rsidTr="007F7906">
        <w:tc>
          <w:tcPr>
            <w:tcW w:w="2422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:rsidR="00926DF7" w:rsidRPr="007D6716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:rsidR="00926DF7" w:rsidRPr="007D6716" w:rsidRDefault="00926DF7" w:rsidP="0092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926DF7" w:rsidRPr="007D6716" w:rsidRDefault="00926DF7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23" w:type="pct"/>
            <w:tcBorders>
              <w:bottom w:val="nil"/>
            </w:tcBorders>
          </w:tcPr>
          <w:p w:rsidR="00926DF7" w:rsidRPr="007D6716" w:rsidRDefault="00926DF7" w:rsidP="0092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926DF7" w:rsidRPr="007D6716" w:rsidRDefault="00926DF7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</w:tr>
    </w:tbl>
    <w:p w:rsidR="007D6716" w:rsidRPr="001B7F30" w:rsidRDefault="007D6716">
      <w:pPr>
        <w:rPr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1"/>
        <w:gridCol w:w="992"/>
        <w:gridCol w:w="283"/>
        <w:gridCol w:w="994"/>
        <w:gridCol w:w="239"/>
        <w:gridCol w:w="1088"/>
        <w:gridCol w:w="239"/>
        <w:gridCol w:w="50"/>
        <w:gridCol w:w="1071"/>
        <w:gridCol w:w="13"/>
        <w:gridCol w:w="10"/>
      </w:tblGrid>
      <w:tr w:rsidR="00C50642" w:rsidRPr="000C5200" w:rsidTr="00582481">
        <w:trPr>
          <w:gridAfter w:val="1"/>
          <w:wAfter w:w="6" w:type="pct"/>
        </w:trPr>
        <w:tc>
          <w:tcPr>
            <w:tcW w:w="2415" w:type="pct"/>
          </w:tcPr>
          <w:p w:rsidR="006E6E03" w:rsidRPr="000C5200" w:rsidRDefault="00372F04" w:rsidP="00B02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08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ค่าตอบแทนกรรมการและผู้บริหารสำคัญ</w:t>
            </w: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178" w:type="pct"/>
            <w:gridSpan w:val="3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4" w:type="pct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pct"/>
            <w:gridSpan w:val="5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50642" w:rsidRPr="000C5200" w:rsidTr="00582481">
        <w:tc>
          <w:tcPr>
            <w:tcW w:w="2415" w:type="pct"/>
          </w:tcPr>
          <w:p w:rsidR="006E6E03" w:rsidRPr="000C5200" w:rsidRDefault="00C50642" w:rsidP="003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  </w:t>
            </w:r>
            <w:r w:rsidR="006150F0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</w:t>
            </w:r>
            <w:r w:rsidR="00205F03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ปี</w:t>
            </w:r>
            <w:r w:rsidR="006150F0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สิ้นสุดวันที่ </w:t>
            </w:r>
            <w:r w:rsidR="006150F0" w:rsidRPr="000C520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="00372F0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1</w:t>
            </w:r>
            <w:r w:rsidR="00372F0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515" w:type="pct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7" w:type="pct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5" w:type="pct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24" w:type="pct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5" w:type="pct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50" w:type="pct"/>
            <w:gridSpan w:val="2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9" w:type="pct"/>
            <w:gridSpan w:val="3"/>
          </w:tcPr>
          <w:p w:rsidR="006E6E03" w:rsidRPr="000C5200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</w:tr>
      <w:tr w:rsidR="00C50642" w:rsidRPr="007D6716" w:rsidTr="00582481">
        <w:trPr>
          <w:gridAfter w:val="2"/>
          <w:wAfter w:w="12" w:type="pct"/>
        </w:trPr>
        <w:tc>
          <w:tcPr>
            <w:tcW w:w="2415" w:type="pct"/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73" w:type="pct"/>
            <w:gridSpan w:val="8"/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0642" w:rsidRPr="007D6716" w:rsidTr="00582481">
        <w:trPr>
          <w:gridAfter w:val="1"/>
          <w:wAfter w:w="6" w:type="pct"/>
        </w:trPr>
        <w:tc>
          <w:tcPr>
            <w:tcW w:w="2415" w:type="pct"/>
            <w:tcBorders>
              <w:top w:val="nil"/>
              <w:left w:val="nil"/>
              <w:bottom w:val="nil"/>
              <w:right w:val="nil"/>
            </w:tcBorders>
          </w:tcPr>
          <w:p w:rsidR="00C50642" w:rsidRPr="007D6716" w:rsidRDefault="00C50642" w:rsidP="00C506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15" w:type="pct"/>
            <w:tcBorders>
              <w:left w:val="nil"/>
              <w:right w:val="nil"/>
            </w:tcBorders>
          </w:tcPr>
          <w:p w:rsidR="00C50642" w:rsidRPr="007D6716" w:rsidRDefault="001D1116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sz w:val="30"/>
                <w:szCs w:val="30"/>
              </w:rPr>
              <w:t>28</w:t>
            </w:r>
            <w:r w:rsidR="00C50642" w:rsidRPr="007D6716">
              <w:rPr>
                <w:rFonts w:ascii="Angsana New" w:hAnsi="Angsana New"/>
                <w:sz w:val="30"/>
                <w:szCs w:val="30"/>
                <w:lang w:val="en-GB"/>
              </w:rPr>
              <w:t>,376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28,780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26,767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27,422</w:t>
            </w:r>
          </w:p>
        </w:tc>
      </w:tr>
      <w:tr w:rsidR="00C50642" w:rsidRPr="007D6716" w:rsidTr="00582481">
        <w:trPr>
          <w:gridAfter w:val="1"/>
          <w:wAfter w:w="6" w:type="pct"/>
        </w:trPr>
        <w:tc>
          <w:tcPr>
            <w:tcW w:w="2415" w:type="pct"/>
            <w:tcBorders>
              <w:top w:val="nil"/>
              <w:left w:val="nil"/>
              <w:bottom w:val="nil"/>
              <w:right w:val="nil"/>
            </w:tcBorders>
          </w:tcPr>
          <w:p w:rsidR="00C50642" w:rsidRPr="007D6716" w:rsidRDefault="00C50642" w:rsidP="00C506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15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C50642" w:rsidRPr="007D6716" w:rsidTr="00582481">
        <w:trPr>
          <w:gridAfter w:val="1"/>
          <w:wAfter w:w="6" w:type="pct"/>
        </w:trPr>
        <w:tc>
          <w:tcPr>
            <w:tcW w:w="2415" w:type="pct"/>
            <w:tcBorders>
              <w:top w:val="nil"/>
              <w:left w:val="nil"/>
              <w:bottom w:val="nil"/>
              <w:right w:val="nil"/>
            </w:tcBorders>
          </w:tcPr>
          <w:p w:rsidR="00C50642" w:rsidRPr="007D6716" w:rsidRDefault="00C50642" w:rsidP="00C506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ค่าใช้จ่ายพนักงานโดยการ</w:t>
            </w:r>
          </w:p>
        </w:tc>
        <w:tc>
          <w:tcPr>
            <w:tcW w:w="515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642" w:rsidRPr="007D6716" w:rsidTr="00582481">
        <w:trPr>
          <w:gridAfter w:val="1"/>
          <w:wAfter w:w="6" w:type="pct"/>
        </w:trPr>
        <w:tc>
          <w:tcPr>
            <w:tcW w:w="2415" w:type="pct"/>
            <w:tcBorders>
              <w:top w:val="nil"/>
              <w:left w:val="nil"/>
              <w:bottom w:val="nil"/>
              <w:right w:val="nil"/>
            </w:tcBorders>
          </w:tcPr>
          <w:p w:rsidR="00C50642" w:rsidRPr="007D6716" w:rsidRDefault="00C50642" w:rsidP="00C506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 xml:space="preserve">   ใ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>ห้หุ้นสามัญแก่พนักงาน</w:t>
            </w: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</w:tr>
      <w:tr w:rsidR="00C50642" w:rsidRPr="007D6716" w:rsidTr="00582481">
        <w:trPr>
          <w:gridAfter w:val="1"/>
          <w:wAfter w:w="6" w:type="pct"/>
        </w:trPr>
        <w:tc>
          <w:tcPr>
            <w:tcW w:w="2415" w:type="pct"/>
            <w:tcBorders>
              <w:top w:val="nil"/>
              <w:left w:val="nil"/>
              <w:bottom w:val="nil"/>
              <w:right w:val="nil"/>
            </w:tcBorders>
          </w:tcPr>
          <w:p w:rsidR="00C50642" w:rsidRPr="007D6716" w:rsidRDefault="00C50642" w:rsidP="00C506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0642" w:rsidRPr="007D6716" w:rsidRDefault="001D1116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</w:rPr>
              <w:t>28</w:t>
            </w:r>
            <w:r w:rsidR="00C50642" w:rsidRPr="007D67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30,884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0642" w:rsidRPr="007D6716" w:rsidRDefault="001D1116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</w:rPr>
              <w:t>27</w:t>
            </w:r>
            <w:r w:rsidR="00C50642" w:rsidRPr="007D67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="00C50642" w:rsidRPr="007D6716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0642" w:rsidRPr="007D6716" w:rsidRDefault="00C50642" w:rsidP="00C5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29,486</w:t>
            </w:r>
          </w:p>
        </w:tc>
      </w:tr>
    </w:tbl>
    <w:p w:rsidR="001E264F" w:rsidRPr="00AB2ED0" w:rsidRDefault="001E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12"/>
          <w:szCs w:val="12"/>
          <w:cs/>
        </w:rPr>
      </w:pPr>
    </w:p>
    <w:p w:rsidR="001B7F30" w:rsidRDefault="001B7F3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1B7F30" w:rsidRDefault="001B7F3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1B7F30" w:rsidRDefault="001B7F3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871BCD" w:rsidRPr="007D6716" w:rsidRDefault="00871BCD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D6716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:rsidR="00536690" w:rsidRPr="001B7F30" w:rsidRDefault="0053669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126B4F" w:rsidRPr="007D6716" w:rsidRDefault="00126B4F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7D6716">
        <w:rPr>
          <w:rFonts w:ascii="Angsana New" w:hAnsi="Angsana New"/>
          <w:b/>
          <w:sz w:val="30"/>
          <w:szCs w:val="30"/>
          <w:cs/>
        </w:rPr>
        <w:t>เพื่อ</w:t>
      </w:r>
      <w:r w:rsidRPr="007D6716">
        <w:rPr>
          <w:rFonts w:ascii="Angsana New" w:hAnsi="Angsana New"/>
          <w:b/>
          <w:spacing w:val="-2"/>
          <w:sz w:val="30"/>
          <w:szCs w:val="30"/>
          <w:cs/>
        </w:rPr>
        <w:t>จำหน่ายก๊าซ</w:t>
      </w:r>
      <w:r w:rsidR="00637350" w:rsidRPr="007D6716">
        <w:rPr>
          <w:rFonts w:ascii="Angsana New" w:hAnsi="Angsana New"/>
          <w:b/>
          <w:spacing w:val="-2"/>
          <w:sz w:val="30"/>
          <w:szCs w:val="30"/>
          <w:cs/>
        </w:rPr>
        <w:t>คาร์บอนไดออกไซด์เหลวพร้อมอัด</w:t>
      </w:r>
      <w:r w:rsidRPr="007D6716">
        <w:rPr>
          <w:rFonts w:ascii="Angsana New" w:hAnsi="Angsana New"/>
          <w:b/>
          <w:spacing w:val="-2"/>
          <w:sz w:val="30"/>
          <w:szCs w:val="30"/>
          <w:cs/>
        </w:rPr>
        <w:t>ในราคาที่</w:t>
      </w:r>
      <w:r w:rsidRPr="007D6716">
        <w:rPr>
          <w:rFonts w:ascii="Angsana New" w:hAnsi="Angsana New" w:hint="cs"/>
          <w:b/>
          <w:spacing w:val="-2"/>
          <w:sz w:val="30"/>
          <w:szCs w:val="30"/>
          <w:cs/>
        </w:rPr>
        <w:t>ระบุไว้ในสัญญา</w:t>
      </w:r>
      <w:r w:rsidRPr="007D6716">
        <w:rPr>
          <w:rFonts w:ascii="Angsana New" w:hAnsi="Angsana New"/>
          <w:b/>
          <w:spacing w:val="-2"/>
          <w:sz w:val="30"/>
          <w:szCs w:val="30"/>
          <w:cs/>
        </w:rPr>
        <w:t xml:space="preserve"> โดยสัญญาจะสิ้นสุดเมื่อบริษัทบอกเลิก</w:t>
      </w:r>
      <w:r w:rsidR="00DC5767" w:rsidRPr="007D6716">
        <w:rPr>
          <w:rFonts w:ascii="Angsana New" w:hAnsi="Angsana New"/>
          <w:b/>
          <w:sz w:val="30"/>
          <w:szCs w:val="30"/>
          <w:cs/>
        </w:rPr>
        <w:br/>
      </w:r>
      <w:r w:rsidRPr="007D6716">
        <w:rPr>
          <w:rFonts w:ascii="Angsana New" w:hAnsi="Angsana New"/>
          <w:b/>
          <w:sz w:val="30"/>
          <w:szCs w:val="30"/>
          <w:cs/>
        </w:rPr>
        <w:t>สัญญา</w:t>
      </w:r>
      <w:r w:rsidRPr="007D6716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:rsidR="00126B4F" w:rsidRPr="001B7F30" w:rsidRDefault="00126B4F" w:rsidP="009C6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43585E" w:rsidRPr="007D6716" w:rsidRDefault="007F663C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กลุ่มบริษัทและบริษัท</w:t>
      </w:r>
      <w:r w:rsidR="00CC235D" w:rsidRPr="007D6716">
        <w:rPr>
          <w:rFonts w:ascii="Angsana New" w:hAnsi="Angsana New"/>
          <w:b/>
          <w:spacing w:val="6"/>
          <w:sz w:val="30"/>
          <w:szCs w:val="30"/>
          <w:cs/>
        </w:rPr>
        <w:t>ได้ทำสัญญากับบริษัทที่เกี่ยวข้องกันหลายแห่งเพื่อ</w:t>
      </w:r>
      <w:r w:rsidR="00CC235D" w:rsidRPr="007D6716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</w:t>
      </w:r>
      <w:r w:rsidR="00F355D3" w:rsidRPr="007D6716">
        <w:rPr>
          <w:rFonts w:ascii="Angsana New" w:hAnsi="Angsana New" w:hint="cs"/>
          <w:b/>
          <w:spacing w:val="6"/>
          <w:sz w:val="30"/>
          <w:szCs w:val="30"/>
          <w:cs/>
        </w:rPr>
        <w:t>ให้คำ</w:t>
      </w:r>
      <w:r w:rsidR="00CC235D" w:rsidRPr="007D6716">
        <w:rPr>
          <w:rFonts w:ascii="Angsana New" w:hAnsi="Angsana New" w:hint="cs"/>
          <w:b/>
          <w:spacing w:val="6"/>
          <w:sz w:val="30"/>
          <w:szCs w:val="30"/>
          <w:cs/>
        </w:rPr>
        <w:t>ปรึ</w:t>
      </w:r>
      <w:r w:rsidR="00CC235D" w:rsidRPr="007D6716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="00CC235D" w:rsidRPr="007D6716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="00CC235D"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="00CC235D" w:rsidRPr="007D6716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="00CC235D" w:rsidRPr="007D6716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="00CC235D"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:rsidR="002F675C" w:rsidRPr="001B7F30" w:rsidRDefault="002F6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:rsidR="00CC235D" w:rsidRPr="007D6716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7D6716">
        <w:rPr>
          <w:rFonts w:ascii="Angsana New" w:hAnsi="Angsana New"/>
          <w:b/>
          <w:sz w:val="30"/>
          <w:szCs w:val="30"/>
          <w:cs/>
        </w:rPr>
        <w:t>บริษัทได้ทำสัญญา</w:t>
      </w:r>
      <w:r w:rsidRPr="007D6716">
        <w:rPr>
          <w:rFonts w:ascii="Angsana New" w:hAnsi="Angsana New" w:hint="cs"/>
          <w:b/>
          <w:sz w:val="30"/>
          <w:szCs w:val="30"/>
          <w:cs/>
        </w:rPr>
        <w:t>กับบริษัทที่เ</w:t>
      </w:r>
      <w:r w:rsidRPr="007D6716">
        <w:rPr>
          <w:rFonts w:ascii="Angsana New" w:hAnsi="Angsana New"/>
          <w:b/>
          <w:sz w:val="30"/>
          <w:szCs w:val="30"/>
          <w:cs/>
        </w:rPr>
        <w:t>กี่ยวข้องกันแห่งหนึ่งเพื่อให้เช่ารถยนต์ ซึ่งมีค่าเช่าสองแสนห้าหมื่นบา</w:t>
      </w:r>
      <w:r w:rsidR="003F2B44" w:rsidRPr="007D6716">
        <w:rPr>
          <w:rFonts w:ascii="Angsana New" w:hAnsi="Angsana New"/>
          <w:b/>
          <w:sz w:val="30"/>
          <w:szCs w:val="30"/>
          <w:cs/>
        </w:rPr>
        <w:t>ท</w:t>
      </w:r>
      <w:r w:rsidRPr="007D6716">
        <w:rPr>
          <w:rFonts w:ascii="Angsana New" w:hAnsi="Angsana New"/>
          <w:b/>
          <w:sz w:val="30"/>
          <w:szCs w:val="30"/>
          <w:cs/>
        </w:rPr>
        <w:t>ต่อเดือน</w:t>
      </w:r>
      <w:r w:rsidR="003F2B44" w:rsidRPr="007D6716">
        <w:rPr>
          <w:rFonts w:ascii="Angsana New" w:hAnsi="Angsana New"/>
          <w:b/>
          <w:spacing w:val="6"/>
          <w:sz w:val="30"/>
          <w:szCs w:val="30"/>
          <w:cs/>
        </w:rPr>
        <w:t xml:space="preserve"> </w:t>
      </w:r>
      <w:r w:rsidR="00637350" w:rsidRPr="007D6716">
        <w:rPr>
          <w:rFonts w:ascii="Angsana New" w:hAnsi="Angsana New"/>
          <w:b/>
          <w:spacing w:val="6"/>
          <w:sz w:val="30"/>
          <w:szCs w:val="30"/>
          <w:cs/>
        </w:rPr>
        <w:t>โดยสัญญาจะสิ้นสุดเมื่อบริษัท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บอกเลิกสัญญา</w:t>
      </w:r>
      <w:r w:rsidR="00637350"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</w:t>
      </w:r>
      <w:r w:rsidR="00A77BF8" w:rsidRPr="007D6716">
        <w:rPr>
          <w:rFonts w:ascii="Angsana New" w:hAnsi="Angsana New" w:hint="cs"/>
          <w:b/>
          <w:spacing w:val="6"/>
          <w:sz w:val="30"/>
          <w:szCs w:val="30"/>
          <w:cs/>
        </w:rPr>
        <w:t>อักษร</w:t>
      </w:r>
      <w:r w:rsidR="002F3C6C" w:rsidRPr="007D6716">
        <w:rPr>
          <w:rFonts w:ascii="Angsana New" w:hAnsi="Angsana New" w:hint="cs"/>
          <w:b/>
          <w:sz w:val="30"/>
          <w:szCs w:val="30"/>
          <w:cs/>
        </w:rPr>
        <w:t>แก่คู่สัญญา</w:t>
      </w:r>
    </w:p>
    <w:p w:rsidR="000823DB" w:rsidRPr="001B7F30" w:rsidRDefault="000823DB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</w:p>
    <w:p w:rsidR="003017AA" w:rsidRDefault="00CC235D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7D6716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</w:t>
      </w:r>
      <w:r w:rsidR="00BE76EC" w:rsidRPr="007D6716">
        <w:rPr>
          <w:rFonts w:ascii="Angsana New" w:hAnsi="Angsana New" w:hint="cs"/>
          <w:sz w:val="30"/>
          <w:szCs w:val="30"/>
          <w:cs/>
        </w:rPr>
        <w:t>่บริษัทที่เกี่ยวข้องกันหลายแห่ง</w:t>
      </w:r>
      <w:r w:rsidRPr="007D6716">
        <w:rPr>
          <w:rFonts w:ascii="Angsana New" w:hAnsi="Angsana New" w:hint="cs"/>
          <w:sz w:val="30"/>
          <w:szCs w:val="30"/>
          <w:cs/>
        </w:rPr>
        <w:t xml:space="preserve">ซึ่งมีดอกเบี้ยระหว่างร้อยละ </w:t>
      </w:r>
      <w:r w:rsidR="00F71171" w:rsidRPr="007D6716">
        <w:rPr>
          <w:rFonts w:ascii="Angsana New" w:hAnsi="Angsana New"/>
          <w:sz w:val="30"/>
          <w:szCs w:val="30"/>
        </w:rPr>
        <w:t>3</w:t>
      </w:r>
      <w:r w:rsidRPr="007D6716">
        <w:rPr>
          <w:rFonts w:ascii="Angsana New" w:hAnsi="Angsana New"/>
          <w:sz w:val="30"/>
          <w:szCs w:val="30"/>
        </w:rPr>
        <w:t>.</w:t>
      </w:r>
      <w:r w:rsidR="008620B8" w:rsidRPr="007D6716">
        <w:rPr>
          <w:rFonts w:ascii="Angsana New" w:hAnsi="Angsana New"/>
          <w:sz w:val="30"/>
          <w:szCs w:val="30"/>
        </w:rPr>
        <w:t>5</w:t>
      </w:r>
      <w:r w:rsidRPr="007D6716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8620B8" w:rsidRPr="007D6716">
        <w:rPr>
          <w:rFonts w:ascii="Angsana New" w:hAnsi="Angsana New"/>
          <w:sz w:val="30"/>
          <w:szCs w:val="30"/>
        </w:rPr>
        <w:t>6</w:t>
      </w:r>
      <w:r w:rsidR="00F83350" w:rsidRPr="007D6716">
        <w:rPr>
          <w:rFonts w:ascii="Angsana New" w:hAnsi="Angsana New"/>
          <w:sz w:val="30"/>
          <w:szCs w:val="30"/>
          <w:cs/>
        </w:rPr>
        <w:t xml:space="preserve"> </w:t>
      </w:r>
      <w:r w:rsidRPr="007D6716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BE76EC" w:rsidRPr="007D6716">
        <w:rPr>
          <w:rFonts w:ascii="Angsana New" w:hAnsi="Angsana New" w:hint="cs"/>
          <w:sz w:val="30"/>
          <w:szCs w:val="30"/>
          <w:cs/>
        </w:rPr>
        <w:t xml:space="preserve">และบริษัทได้ทำสัญญากู้ยืมเงินจากบริษัทที่เกี่ยวข้องกันแห่งหนึ่งซึ่งมีดอกเบี้ยร้อยละ </w:t>
      </w:r>
      <w:r w:rsidR="00BE76EC" w:rsidRPr="007D6716">
        <w:rPr>
          <w:rFonts w:ascii="Angsana New" w:hAnsi="Angsana New"/>
          <w:sz w:val="30"/>
          <w:szCs w:val="30"/>
        </w:rPr>
        <w:t>3</w:t>
      </w:r>
      <w:r w:rsidR="00BE76EC" w:rsidRPr="007D6716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7D6716">
        <w:rPr>
          <w:rFonts w:ascii="Angsana New" w:hAnsi="Angsana New" w:hint="cs"/>
          <w:sz w:val="30"/>
          <w:szCs w:val="30"/>
          <w:cs/>
        </w:rPr>
        <w:t>โดยสัญญาจะสิ้นสุดเมื่อบริษัท</w:t>
      </w:r>
      <w:r w:rsidR="00507A49" w:rsidRPr="007D6716">
        <w:rPr>
          <w:rFonts w:ascii="Angsana New" w:hAnsi="Angsana New" w:hint="cs"/>
          <w:sz w:val="30"/>
          <w:szCs w:val="30"/>
          <w:cs/>
        </w:rPr>
        <w:t>ได้รับ</w:t>
      </w:r>
      <w:r w:rsidRPr="007D6716">
        <w:rPr>
          <w:rFonts w:ascii="Angsana New" w:hAnsi="Angsana New" w:hint="cs"/>
          <w:sz w:val="30"/>
          <w:szCs w:val="30"/>
          <w:cs/>
        </w:rPr>
        <w:t>ชำระคืนเงินต้นหมดหรือ</w:t>
      </w:r>
      <w:r w:rsidR="00374C0A" w:rsidRPr="007D6716">
        <w:rPr>
          <w:rFonts w:ascii="Angsana New" w:hAnsi="Angsana New" w:hint="cs"/>
          <w:sz w:val="30"/>
          <w:szCs w:val="30"/>
          <w:cs/>
        </w:rPr>
        <w:t>เมื่อ</w:t>
      </w:r>
      <w:r w:rsidRPr="007D6716">
        <w:rPr>
          <w:rFonts w:ascii="Angsana New" w:hAnsi="Angsana New" w:hint="cs"/>
          <w:sz w:val="30"/>
          <w:szCs w:val="30"/>
          <w:cs/>
        </w:rPr>
        <w:t>ผู้ให้กู้ทวงถาม</w:t>
      </w:r>
    </w:p>
    <w:p w:rsidR="001B7F30" w:rsidRPr="007D6716" w:rsidRDefault="001B7F30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:rsidR="00723E80" w:rsidRPr="001B7F30" w:rsidRDefault="00723E80" w:rsidP="00142E9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B7F30">
        <w:rPr>
          <w:rFonts w:ascii="Angsana New" w:hAnsi="Angsana New" w:hint="cs"/>
          <w:bCs/>
          <w:sz w:val="30"/>
          <w:szCs w:val="30"/>
          <w:cs/>
        </w:rPr>
        <w:t>เงินสดและรายการเทียบเท่าเงินสด</w:t>
      </w:r>
    </w:p>
    <w:p w:rsidR="00723E80" w:rsidRPr="001B7F30" w:rsidRDefault="00723E80" w:rsidP="00723E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3942"/>
        <w:gridCol w:w="1170"/>
        <w:gridCol w:w="236"/>
        <w:gridCol w:w="1105"/>
        <w:gridCol w:w="270"/>
        <w:gridCol w:w="1089"/>
        <w:gridCol w:w="270"/>
        <w:gridCol w:w="1170"/>
      </w:tblGrid>
      <w:tr w:rsidR="00723E80" w:rsidRPr="007D6716" w:rsidTr="00142E91">
        <w:trPr>
          <w:tblHeader/>
        </w:trPr>
        <w:tc>
          <w:tcPr>
            <w:tcW w:w="3942" w:type="dxa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3E80" w:rsidRPr="007D6716" w:rsidTr="00142E91">
        <w:trPr>
          <w:tblHeader/>
        </w:trPr>
        <w:tc>
          <w:tcPr>
            <w:tcW w:w="3942" w:type="dxa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23E80" w:rsidRPr="007D6716" w:rsidTr="00142E91">
        <w:trPr>
          <w:tblHeader/>
        </w:trPr>
        <w:tc>
          <w:tcPr>
            <w:tcW w:w="3942" w:type="dxa"/>
          </w:tcPr>
          <w:p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723E80" w:rsidRPr="007D6716" w:rsidRDefault="00723E80" w:rsidP="0072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0D2B" w:rsidRPr="007D6716" w:rsidTr="00142E91">
        <w:tc>
          <w:tcPr>
            <w:tcW w:w="3942" w:type="dxa"/>
          </w:tcPr>
          <w:p w:rsidR="00710D2B" w:rsidRPr="007D6716" w:rsidRDefault="00710D2B" w:rsidP="00710D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:rsidR="00710D2B" w:rsidRPr="007D6716" w:rsidRDefault="00013EE1" w:rsidP="00710D2B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5,09</w:t>
            </w:r>
            <w:r w:rsidR="00CE731F" w:rsidRPr="007D67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710D2B" w:rsidRPr="007D6716" w:rsidRDefault="00710D2B" w:rsidP="00710D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270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710D2B" w:rsidRPr="007D6716" w:rsidRDefault="00013EE1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  <w:tc>
          <w:tcPr>
            <w:tcW w:w="270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10D2B" w:rsidRPr="007D6716" w:rsidRDefault="00710D2B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710D2B" w:rsidRPr="007D6716" w:rsidTr="00142E91">
        <w:tc>
          <w:tcPr>
            <w:tcW w:w="3942" w:type="dxa"/>
          </w:tcPr>
          <w:p w:rsidR="00710D2B" w:rsidRPr="007D6716" w:rsidRDefault="00710D2B" w:rsidP="00710D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:rsidR="00710D2B" w:rsidRPr="007D6716" w:rsidRDefault="00710D2B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5,20</w:t>
            </w:r>
            <w:r w:rsidR="00764D05" w:rsidRPr="007D67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710D2B" w:rsidRPr="007D6716" w:rsidRDefault="00710D2B" w:rsidP="00710D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70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710D2B" w:rsidRPr="007D6716" w:rsidRDefault="00764D05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  <w:tc>
          <w:tcPr>
            <w:tcW w:w="270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10D2B" w:rsidRPr="007D6716" w:rsidRDefault="00710D2B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8,136</w:t>
            </w:r>
          </w:p>
        </w:tc>
      </w:tr>
      <w:tr w:rsidR="00710D2B" w:rsidRPr="007D6716" w:rsidTr="00142E91">
        <w:tc>
          <w:tcPr>
            <w:tcW w:w="3942" w:type="dxa"/>
          </w:tcPr>
          <w:p w:rsidR="00710D2B" w:rsidRPr="007D6716" w:rsidRDefault="00710D2B" w:rsidP="00710D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:rsidR="00710D2B" w:rsidRPr="007D6716" w:rsidRDefault="009935AC" w:rsidP="00710D2B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26,98</w:t>
            </w:r>
            <w:r w:rsidR="00764D05" w:rsidRPr="007D671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710D2B" w:rsidRPr="007D6716" w:rsidRDefault="00710D2B" w:rsidP="00710D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107,431</w:t>
            </w:r>
          </w:p>
        </w:tc>
        <w:tc>
          <w:tcPr>
            <w:tcW w:w="270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710D2B" w:rsidRPr="007D6716" w:rsidRDefault="00710D2B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</w:t>
            </w:r>
            <w:r w:rsidR="00E563D7" w:rsidRPr="007D6716">
              <w:rPr>
                <w:rFonts w:ascii="Angsana New" w:hAnsi="Angsana New"/>
                <w:sz w:val="30"/>
                <w:szCs w:val="30"/>
              </w:rPr>
              <w:t>6,95</w:t>
            </w:r>
            <w:r w:rsidR="00764D05" w:rsidRPr="007D671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10D2B" w:rsidRPr="007D6716" w:rsidRDefault="00710D2B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86,642</w:t>
            </w:r>
          </w:p>
        </w:tc>
      </w:tr>
      <w:tr w:rsidR="00013EE1" w:rsidRPr="007D6716" w:rsidTr="00142E91">
        <w:tc>
          <w:tcPr>
            <w:tcW w:w="3942" w:type="dxa"/>
          </w:tcPr>
          <w:p w:rsidR="00013EE1" w:rsidRPr="007D6716" w:rsidRDefault="00013EE1" w:rsidP="00710D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70" w:type="dxa"/>
          </w:tcPr>
          <w:p w:rsidR="00013EE1" w:rsidRPr="007D6716" w:rsidRDefault="00013EE1" w:rsidP="00710D2B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716">
              <w:rPr>
                <w:rFonts w:ascii="Angsana New" w:hAnsi="Angsana New"/>
                <w:sz w:val="30"/>
                <w:szCs w:val="30"/>
                <w:lang w:val="en-US" w:bidi="th-TH"/>
              </w:rPr>
              <w:t>15,69</w:t>
            </w:r>
            <w:r w:rsidR="00CE731F" w:rsidRPr="007D671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:rsidR="00013EE1" w:rsidRPr="007D6716" w:rsidRDefault="00013EE1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013EE1" w:rsidRPr="007D6716" w:rsidRDefault="00013EE1" w:rsidP="00013EE1">
            <w:pPr>
              <w:pStyle w:val="acctfourfigures"/>
              <w:tabs>
                <w:tab w:val="clear" w:pos="765"/>
              </w:tabs>
              <w:spacing w:line="240" w:lineRule="atLeast"/>
              <w:ind w:left="-108" w:right="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3EE1" w:rsidRPr="007D6716" w:rsidRDefault="00013EE1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013EE1" w:rsidRPr="007D6716" w:rsidRDefault="00013EE1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  <w:lang w:val="en-US" w:bidi="th-TH"/>
              </w:rPr>
              <w:t>15,693</w:t>
            </w:r>
          </w:p>
        </w:tc>
        <w:tc>
          <w:tcPr>
            <w:tcW w:w="270" w:type="dxa"/>
          </w:tcPr>
          <w:p w:rsidR="00013EE1" w:rsidRPr="007D6716" w:rsidRDefault="00013EE1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EE1" w:rsidRPr="007D6716" w:rsidRDefault="00013EE1" w:rsidP="00013EE1">
            <w:pPr>
              <w:pStyle w:val="acctfourfigures"/>
              <w:tabs>
                <w:tab w:val="clear" w:pos="765"/>
              </w:tabs>
              <w:spacing w:line="240" w:lineRule="atLeast"/>
              <w:ind w:left="-108" w:right="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0D2B" w:rsidRPr="007D6716" w:rsidTr="00142E91">
        <w:tc>
          <w:tcPr>
            <w:tcW w:w="3942" w:type="dxa"/>
          </w:tcPr>
          <w:p w:rsidR="00710D2B" w:rsidRPr="007D6716" w:rsidRDefault="007C029C" w:rsidP="007C02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  <w:r w:rsidR="001D1116" w:rsidRPr="007D67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7D67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0D2B" w:rsidRPr="007D6716" w:rsidRDefault="00710D2B" w:rsidP="00E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710D2B" w:rsidRPr="007D6716" w:rsidRDefault="00710D2B" w:rsidP="00710D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39,768</w:t>
            </w:r>
          </w:p>
        </w:tc>
        <w:tc>
          <w:tcPr>
            <w:tcW w:w="270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710D2B" w:rsidRPr="007D6716" w:rsidRDefault="00710D2B" w:rsidP="00E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0D2B" w:rsidRPr="007D6716" w:rsidRDefault="00710D2B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39,768</w:t>
            </w:r>
          </w:p>
        </w:tc>
      </w:tr>
      <w:tr w:rsidR="00710D2B" w:rsidRPr="007D6716" w:rsidTr="00142E91">
        <w:tc>
          <w:tcPr>
            <w:tcW w:w="3942" w:type="dxa"/>
          </w:tcPr>
          <w:p w:rsidR="00710D2B" w:rsidRPr="007D6716" w:rsidRDefault="007C029C" w:rsidP="00710D2B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D2B" w:rsidRPr="007D6716" w:rsidRDefault="00197F35" w:rsidP="00710D2B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52,97</w:t>
            </w:r>
            <w:r w:rsidR="00FF0392" w:rsidRPr="007D671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D2B" w:rsidRPr="007D6716" w:rsidRDefault="00710D2B" w:rsidP="00710D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164,641</w:t>
            </w:r>
          </w:p>
        </w:tc>
        <w:tc>
          <w:tcPr>
            <w:tcW w:w="270" w:type="dxa"/>
            <w:vAlign w:val="bottom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D2B" w:rsidRPr="007D6716" w:rsidRDefault="00E563D7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35,246</w:t>
            </w:r>
          </w:p>
        </w:tc>
        <w:tc>
          <w:tcPr>
            <w:tcW w:w="270" w:type="dxa"/>
            <w:vAlign w:val="bottom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D2B" w:rsidRPr="007D6716" w:rsidRDefault="00710D2B" w:rsidP="00E563D7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134,905</w:t>
            </w:r>
          </w:p>
        </w:tc>
      </w:tr>
    </w:tbl>
    <w:p w:rsidR="001B7F30" w:rsidRDefault="001B7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:rsidR="00661CC0" w:rsidRPr="007D6716" w:rsidRDefault="00640A6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D6716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ลูกหนี้การค้าและลูกหนี้</w:t>
      </w:r>
      <w:r w:rsidR="007833FC" w:rsidRPr="007D6716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Pr="007D6716">
        <w:rPr>
          <w:rFonts w:ascii="Angsana New" w:hAnsi="Angsana New"/>
          <w:bCs/>
          <w:sz w:val="30"/>
          <w:szCs w:val="30"/>
          <w:cs/>
        </w:rPr>
        <w:t>อื่น</w:t>
      </w:r>
    </w:p>
    <w:p w:rsidR="00902D4C" w:rsidRPr="00476AC5" w:rsidRDefault="00902D4C" w:rsidP="009F3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 w:val="22"/>
        </w:rPr>
      </w:pPr>
    </w:p>
    <w:tbl>
      <w:tblPr>
        <w:tblW w:w="9473" w:type="dxa"/>
        <w:tblInd w:w="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992"/>
        <w:gridCol w:w="1264"/>
        <w:gridCol w:w="237"/>
        <w:gridCol w:w="1193"/>
        <w:gridCol w:w="283"/>
        <w:gridCol w:w="1279"/>
        <w:gridCol w:w="236"/>
        <w:gridCol w:w="1182"/>
      </w:tblGrid>
      <w:tr w:rsidR="00C30931" w:rsidRPr="007D6716" w:rsidTr="00C30931">
        <w:tc>
          <w:tcPr>
            <w:tcW w:w="2807" w:type="dxa"/>
            <w:tcBorders>
              <w:top w:val="nil"/>
            </w:tcBorders>
          </w:tcPr>
          <w:p w:rsidR="00BC371F" w:rsidRPr="007D6716" w:rsidRDefault="00BC371F" w:rsidP="00BF3DAB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C371F" w:rsidRPr="007D6716" w:rsidRDefault="00BC371F" w:rsidP="00BF3DA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nil"/>
            </w:tcBorders>
          </w:tcPr>
          <w:p w:rsidR="00BC371F" w:rsidRPr="007D6716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</w:tcBorders>
          </w:tcPr>
          <w:p w:rsidR="00BC371F" w:rsidRPr="007D6716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tcBorders>
              <w:top w:val="nil"/>
            </w:tcBorders>
          </w:tcPr>
          <w:p w:rsidR="00BC371F" w:rsidRPr="007D6716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0931" w:rsidRPr="007D6716" w:rsidTr="00C30931">
        <w:tc>
          <w:tcPr>
            <w:tcW w:w="2807" w:type="dxa"/>
          </w:tcPr>
          <w:p w:rsidR="00E1720E" w:rsidRPr="007D6716" w:rsidRDefault="00E1720E" w:rsidP="00E1720E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:rsidR="00E1720E" w:rsidRPr="007D6716" w:rsidRDefault="00E1720E" w:rsidP="00E1720E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4" w:type="dxa"/>
          </w:tcPr>
          <w:p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E1720E" w:rsidRPr="007D6716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</w:tcPr>
          <w:p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720E" w:rsidRPr="007D6716" w:rsidTr="00C30931">
        <w:trPr>
          <w:trHeight w:val="281"/>
        </w:trPr>
        <w:tc>
          <w:tcPr>
            <w:tcW w:w="2807" w:type="dxa"/>
          </w:tcPr>
          <w:p w:rsidR="00E1720E" w:rsidRPr="007D6716" w:rsidRDefault="00E1720E" w:rsidP="00E1720E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:rsidR="00E1720E" w:rsidRPr="007D6716" w:rsidRDefault="00E1720E" w:rsidP="00E1720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4" w:type="dxa"/>
            <w:gridSpan w:val="7"/>
          </w:tcPr>
          <w:p w:rsidR="00E1720E" w:rsidRPr="007D6716" w:rsidRDefault="00E1720E" w:rsidP="00E1720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0931" w:rsidRPr="007D6716" w:rsidTr="00C30931">
        <w:tc>
          <w:tcPr>
            <w:tcW w:w="2807" w:type="dxa"/>
          </w:tcPr>
          <w:p w:rsidR="00E1720E" w:rsidRPr="007D6716" w:rsidRDefault="00E1720E" w:rsidP="00E1720E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E1720E" w:rsidRPr="007D6716" w:rsidRDefault="00E1720E" w:rsidP="00E172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:rsidR="00E1720E" w:rsidRPr="007D6716" w:rsidRDefault="00E1720E" w:rsidP="00E172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1720E" w:rsidRPr="007D6716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1720E" w:rsidRPr="007D6716" w:rsidRDefault="00E1720E" w:rsidP="00E172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1720E" w:rsidRPr="007D6716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:rsidR="00E1720E" w:rsidRPr="007D6716" w:rsidRDefault="00E1720E" w:rsidP="00E1720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1720E" w:rsidRPr="007D6716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E1720E" w:rsidRPr="007D6716" w:rsidRDefault="00E1720E" w:rsidP="00E1720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4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</w:tcPr>
          <w:p w:rsidR="00710D2B" w:rsidRPr="007D6716" w:rsidRDefault="001D1116" w:rsidP="0044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35</w:t>
            </w:r>
            <w:r w:rsidR="002E62E3" w:rsidRPr="007D6716">
              <w:rPr>
                <w:rFonts w:ascii="Angsana New" w:hAnsi="Angsana New"/>
                <w:sz w:val="30"/>
                <w:szCs w:val="30"/>
              </w:rPr>
              <w:t>0</w:t>
            </w:r>
            <w:r w:rsidR="009B617D" w:rsidRPr="007D6716">
              <w:rPr>
                <w:rFonts w:ascii="Angsana New" w:hAnsi="Angsana New"/>
                <w:sz w:val="30"/>
                <w:szCs w:val="30"/>
              </w:rPr>
              <w:t>,</w:t>
            </w:r>
            <w:r w:rsidRPr="007D6716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36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:rsidR="00710D2B" w:rsidRPr="007D6716" w:rsidRDefault="009B617D" w:rsidP="008D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9,099</w:t>
            </w: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710D2B" w:rsidRPr="007D6716" w:rsidRDefault="00C530B8" w:rsidP="008D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537</w:t>
            </w:r>
            <w:r w:rsidR="009B617D" w:rsidRPr="007D6716">
              <w:rPr>
                <w:rFonts w:ascii="Angsana New" w:hAnsi="Angsana New"/>
                <w:sz w:val="30"/>
                <w:szCs w:val="30"/>
              </w:rPr>
              <w:t>,</w:t>
            </w:r>
            <w:r w:rsidRPr="007D6716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37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:rsidR="00710D2B" w:rsidRPr="007D6716" w:rsidRDefault="00710D2B" w:rsidP="0009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318,311</w:t>
            </w:r>
          </w:p>
        </w:tc>
        <w:tc>
          <w:tcPr>
            <w:tcW w:w="283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710D2B" w:rsidRPr="007D6716" w:rsidRDefault="00C530B8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500</w:t>
            </w:r>
            <w:r w:rsidR="009B617D" w:rsidRPr="007D6716">
              <w:rPr>
                <w:rFonts w:ascii="Angsana New" w:hAnsi="Angsana New"/>
                <w:sz w:val="30"/>
                <w:szCs w:val="30"/>
              </w:rPr>
              <w:t>,</w:t>
            </w:r>
            <w:r w:rsidRPr="007D6716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36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291,842</w:t>
            </w: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710D2B" w:rsidRPr="007D6716" w:rsidRDefault="00C530B8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  <w:r w:rsidR="009B617D" w:rsidRPr="007D6716">
              <w:rPr>
                <w:rFonts w:ascii="Angsana New" w:hAnsi="Angsana New"/>
                <w:b/>
                <w:bCs/>
                <w:sz w:val="30"/>
                <w:szCs w:val="30"/>
              </w:rPr>
              <w:t>,969</w:t>
            </w:r>
          </w:p>
        </w:tc>
        <w:tc>
          <w:tcPr>
            <w:tcW w:w="237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318,311</w:t>
            </w:r>
          </w:p>
        </w:tc>
        <w:tc>
          <w:tcPr>
            <w:tcW w:w="283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710D2B" w:rsidRPr="007D6716" w:rsidRDefault="00C530B8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  <w:r w:rsidR="009B617D" w:rsidRPr="007D67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236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710D2B" w:rsidRPr="007D6716" w:rsidRDefault="009B617D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300,941</w:t>
            </w: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37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D6716">
              <w:rPr>
                <w:rFonts w:ascii="Angsana New" w:hAnsi="Angsana New"/>
                <w:sz w:val="30"/>
                <w:szCs w:val="30"/>
              </w:rPr>
              <w:t>440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710D2B" w:rsidRPr="007D6716" w:rsidRDefault="00710D2B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(3,234)</w:t>
            </w:r>
          </w:p>
        </w:tc>
        <w:tc>
          <w:tcPr>
            <w:tcW w:w="236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10D2B" w:rsidRPr="007D6716" w:rsidRDefault="00710D2B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(</w:t>
            </w:r>
            <w:r w:rsidRPr="007D6716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Pr="007D67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931" w:rsidRPr="007D6716" w:rsidTr="00C30931">
        <w:trPr>
          <w:trHeight w:val="361"/>
        </w:trPr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7D6716" w:rsidRDefault="00C530B8" w:rsidP="00C5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="009B617D" w:rsidRPr="007D67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237" w:type="dxa"/>
            <w:tcBorders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317,871</w:t>
            </w:r>
          </w:p>
        </w:tc>
        <w:tc>
          <w:tcPr>
            <w:tcW w:w="283" w:type="dxa"/>
            <w:tcBorders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7D6716" w:rsidRDefault="00C530B8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  <w:r w:rsidR="009B617D" w:rsidRPr="007D67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236" w:type="dxa"/>
            <w:tcBorders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7D6716" w:rsidRDefault="009B617D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300,735</w:t>
            </w:r>
          </w:p>
        </w:tc>
      </w:tr>
      <w:tr w:rsidR="00C30931" w:rsidRPr="00476AC5" w:rsidTr="00C30931">
        <w:trPr>
          <w:trHeight w:val="244"/>
        </w:trPr>
        <w:tc>
          <w:tcPr>
            <w:tcW w:w="2807" w:type="dxa"/>
          </w:tcPr>
          <w:p w:rsidR="00710D2B" w:rsidRPr="00476AC5" w:rsidRDefault="00710D2B" w:rsidP="00710D2B">
            <w:pPr>
              <w:ind w:right="-73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:rsidR="00710D2B" w:rsidRPr="00476AC5" w:rsidRDefault="00710D2B" w:rsidP="00710D2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nil"/>
            </w:tcBorders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left="-71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1" w:right="-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D67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:rsidR="00710D2B" w:rsidRPr="007D6716" w:rsidRDefault="00710D2B" w:rsidP="00A54A9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95" w:right="-99" w:firstLine="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4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</w:tcPr>
          <w:p w:rsidR="00710D2B" w:rsidRPr="007D6716" w:rsidRDefault="009B617D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4,203</w:t>
            </w:r>
          </w:p>
        </w:tc>
        <w:tc>
          <w:tcPr>
            <w:tcW w:w="236" w:type="dxa"/>
            <w:tcBorders>
              <w:top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:rsidR="00710D2B" w:rsidRPr="007D6716" w:rsidRDefault="009B617D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2,43</w:t>
            </w:r>
            <w:r w:rsidR="007D26C3" w:rsidRPr="007D671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710D2B" w:rsidRPr="007D6716" w:rsidRDefault="009A0672" w:rsidP="009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156,607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bottom w:val="single" w:sz="4" w:space="0" w:color="auto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26,680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:rsidR="00710D2B" w:rsidRPr="007D6716" w:rsidRDefault="009A0672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136,504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:rsidR="00710D2B" w:rsidRPr="007D6716" w:rsidRDefault="009B617D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716">
              <w:rPr>
                <w:rFonts w:ascii="Angsana New" w:hAnsi="Angsana New"/>
                <w:sz w:val="30"/>
                <w:szCs w:val="30"/>
                <w:lang w:val="en-US" w:bidi="th-TH"/>
              </w:rPr>
              <w:t>22,81</w:t>
            </w:r>
            <w:r w:rsidR="007D26C3" w:rsidRPr="007D671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710D2B" w:rsidRPr="007D6716" w:rsidRDefault="009A0672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26,680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:rsidR="00710D2B" w:rsidRPr="007D6716" w:rsidRDefault="009A0672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140,707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710D2B" w:rsidRPr="007D6716" w:rsidRDefault="009B617D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25,248</w:t>
            </w: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710D2B" w:rsidRPr="007D6716" w:rsidRDefault="00710D2B" w:rsidP="00D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bottom w:val="single" w:sz="4" w:space="0" w:color="auto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:rsidR="00710D2B" w:rsidRPr="007D6716" w:rsidRDefault="00710D2B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:rsidR="00710D2B" w:rsidRPr="007D6716" w:rsidRDefault="00710D2B" w:rsidP="004B2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931" w:rsidRPr="007D6716" w:rsidTr="00C30931">
        <w:trPr>
          <w:trHeight w:val="379"/>
        </w:trPr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7D6716" w:rsidRDefault="009A0672" w:rsidP="00B3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37" w:type="dxa"/>
            <w:tcBorders>
              <w:top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26,387</w:t>
            </w:r>
          </w:p>
        </w:tc>
        <w:tc>
          <w:tcPr>
            <w:tcW w:w="283" w:type="dxa"/>
            <w:tcBorders>
              <w:top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7D6716" w:rsidRDefault="009A0672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140,707</w:t>
            </w:r>
          </w:p>
        </w:tc>
        <w:tc>
          <w:tcPr>
            <w:tcW w:w="236" w:type="dxa"/>
            <w:tcBorders>
              <w:top w:val="nil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7D6716" w:rsidRDefault="009B617D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25,248</w:t>
            </w:r>
          </w:p>
        </w:tc>
      </w:tr>
      <w:tr w:rsidR="00C30931" w:rsidRPr="007D6716" w:rsidTr="00C30931">
        <w:tc>
          <w:tcPr>
            <w:tcW w:w="2807" w:type="dxa"/>
          </w:tcPr>
          <w:p w:rsidR="00710D2B" w:rsidRPr="007D6716" w:rsidRDefault="00710D2B" w:rsidP="00710D2B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710D2B" w:rsidRPr="007D6716" w:rsidRDefault="00710D2B" w:rsidP="00710D2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:rsidR="00710D2B" w:rsidRPr="007D6716" w:rsidRDefault="009A0672" w:rsidP="00C5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691,232</w:t>
            </w:r>
          </w:p>
        </w:tc>
        <w:tc>
          <w:tcPr>
            <w:tcW w:w="237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344,258</w:t>
            </w:r>
          </w:p>
        </w:tc>
        <w:tc>
          <w:tcPr>
            <w:tcW w:w="283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710D2B" w:rsidRPr="007D6716" w:rsidRDefault="009A0672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989,098</w:t>
            </w:r>
          </w:p>
        </w:tc>
        <w:tc>
          <w:tcPr>
            <w:tcW w:w="236" w:type="dxa"/>
          </w:tcPr>
          <w:p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710D2B" w:rsidRPr="007D6716" w:rsidRDefault="009B617D" w:rsidP="002A791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A7918" w:rsidRPr="007D67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273847" w:rsidRPr="007D67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A7918" w:rsidRPr="007D67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</w:tr>
    </w:tbl>
    <w:p w:rsidR="001B7F30" w:rsidRPr="00476AC5" w:rsidRDefault="001B7F30" w:rsidP="0066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22"/>
          <w:szCs w:val="22"/>
        </w:rPr>
      </w:pPr>
    </w:p>
    <w:p w:rsidR="002C7307" w:rsidRDefault="00B10199" w:rsidP="0066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D934E2" w:rsidRPr="00BA3B87">
        <w:rPr>
          <w:rFonts w:ascii="Angsana New" w:hAnsi="Angsana New"/>
          <w:sz w:val="30"/>
          <w:szCs w:val="30"/>
          <w:cs/>
        </w:rPr>
        <w:t>มีดังนี้</w:t>
      </w:r>
    </w:p>
    <w:p w:rsidR="00C530B8" w:rsidRPr="00476AC5" w:rsidRDefault="00C530B8" w:rsidP="0066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3"/>
        <w:gridCol w:w="1276"/>
        <w:gridCol w:w="283"/>
        <w:gridCol w:w="1129"/>
        <w:gridCol w:w="270"/>
        <w:gridCol w:w="18"/>
        <w:gridCol w:w="1271"/>
        <w:gridCol w:w="241"/>
        <w:gridCol w:w="1182"/>
      </w:tblGrid>
      <w:tr w:rsidR="00BC371F" w:rsidRPr="00BA3B87" w:rsidTr="00A54A92">
        <w:trPr>
          <w:tblHeader/>
        </w:trPr>
        <w:tc>
          <w:tcPr>
            <w:tcW w:w="3803" w:type="dxa"/>
          </w:tcPr>
          <w:p w:rsidR="00BC371F" w:rsidRPr="00BA3B87" w:rsidRDefault="002C7307" w:rsidP="00BF3D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88" w:type="dxa"/>
            <w:gridSpan w:val="3"/>
          </w:tcPr>
          <w:p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2" w:type="dxa"/>
            <w:gridSpan w:val="4"/>
          </w:tcPr>
          <w:p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720E" w:rsidRPr="00BA3B87" w:rsidTr="00A54A92">
        <w:trPr>
          <w:tblHeader/>
        </w:trPr>
        <w:tc>
          <w:tcPr>
            <w:tcW w:w="3803" w:type="dxa"/>
          </w:tcPr>
          <w:p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720E" w:rsidRPr="00BA3B87" w:rsidRDefault="00E1720E" w:rsidP="00181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81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E1720E" w:rsidRPr="00BA3B87" w:rsidRDefault="00E1720E" w:rsidP="00B81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8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1720E" w:rsidRPr="00BA3B87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</w:tcPr>
          <w:p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</w:tcPr>
          <w:p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720E" w:rsidRPr="00BA3B87" w:rsidTr="00A54A92">
        <w:trPr>
          <w:tblHeader/>
        </w:trPr>
        <w:tc>
          <w:tcPr>
            <w:tcW w:w="3803" w:type="dxa"/>
          </w:tcPr>
          <w:p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:rsidR="00E1720E" w:rsidRPr="00BA3B87" w:rsidRDefault="00E1720E" w:rsidP="00E1720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20E" w:rsidRPr="00BA3B87" w:rsidTr="00A54A92">
        <w:tc>
          <w:tcPr>
            <w:tcW w:w="3803" w:type="dxa"/>
          </w:tcPr>
          <w:p w:rsidR="00E1720E" w:rsidRPr="00EF1593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E1720E" w:rsidRPr="00BA3B87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D2B" w:rsidRPr="00BA3B87" w:rsidTr="00A54A92">
        <w:tc>
          <w:tcPr>
            <w:tcW w:w="3803" w:type="dxa"/>
          </w:tcPr>
          <w:p w:rsidR="00710D2B" w:rsidRPr="00BA3B87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710D2B" w:rsidRPr="00EF1593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710D2B" w:rsidRPr="00BA3B87" w:rsidRDefault="001D1116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1D1116">
              <w:rPr>
                <w:rFonts w:ascii="Angsana New" w:hAnsi="Angsana New"/>
                <w:sz w:val="30"/>
                <w:szCs w:val="30"/>
              </w:rPr>
              <w:t>194</w:t>
            </w:r>
            <w:r w:rsidR="00FD36EA" w:rsidRPr="00FD36EA">
              <w:rPr>
                <w:rFonts w:ascii="Angsana New" w:hAnsi="Angsana New"/>
                <w:sz w:val="30"/>
                <w:szCs w:val="30"/>
              </w:rPr>
              <w:t>,</w:t>
            </w:r>
            <w:r w:rsidRPr="001D1116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10D2B" w:rsidRPr="00EF1593" w:rsidRDefault="00FD36EA" w:rsidP="0009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6,672</w:t>
            </w:r>
          </w:p>
        </w:tc>
      </w:tr>
      <w:tr w:rsidR="00710D2B" w:rsidRPr="00BA3B87" w:rsidTr="00A54A92">
        <w:tc>
          <w:tcPr>
            <w:tcW w:w="3803" w:type="dxa"/>
          </w:tcPr>
          <w:p w:rsidR="00710D2B" w:rsidRPr="00BA3B87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710D2B" w:rsidRPr="00EF1593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710D2B" w:rsidRPr="00BA3B87" w:rsidRDefault="00710D2B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10D2B" w:rsidRPr="00EF1593" w:rsidRDefault="00710D2B" w:rsidP="0009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D2B" w:rsidRPr="00BA3B87" w:rsidTr="00A54A92">
        <w:tc>
          <w:tcPr>
            <w:tcW w:w="3803" w:type="dxa"/>
            <w:tcBorders>
              <w:bottom w:val="nil"/>
            </w:tcBorders>
          </w:tcPr>
          <w:p w:rsidR="00710D2B" w:rsidRPr="00BA3B87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nil"/>
            </w:tcBorders>
          </w:tcPr>
          <w:p w:rsidR="00710D2B" w:rsidRPr="00EF1593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nil"/>
            </w:tcBorders>
          </w:tcPr>
          <w:p w:rsidR="00710D2B" w:rsidRPr="00BA3B87" w:rsidRDefault="00FD36EA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103,230</w:t>
            </w:r>
          </w:p>
        </w:tc>
        <w:tc>
          <w:tcPr>
            <w:tcW w:w="241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:rsidR="00710D2B" w:rsidRPr="00EF1593" w:rsidRDefault="00710D2B" w:rsidP="0009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605</w:t>
            </w:r>
          </w:p>
        </w:tc>
      </w:tr>
      <w:tr w:rsidR="00710D2B" w:rsidRPr="00BA3B87" w:rsidTr="00A54A92">
        <w:tc>
          <w:tcPr>
            <w:tcW w:w="3803" w:type="dxa"/>
            <w:tcBorders>
              <w:bottom w:val="nil"/>
            </w:tcBorders>
          </w:tcPr>
          <w:p w:rsidR="00710D2B" w:rsidRPr="00F01E7D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nil"/>
            </w:tcBorders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nil"/>
            </w:tcBorders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nil"/>
            </w:tcBorders>
          </w:tcPr>
          <w:p w:rsidR="00710D2B" w:rsidRDefault="00FD36EA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41,038</w:t>
            </w:r>
          </w:p>
        </w:tc>
        <w:tc>
          <w:tcPr>
            <w:tcW w:w="241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:rsidR="00710D2B" w:rsidRPr="00F01E7D" w:rsidRDefault="00710D2B" w:rsidP="004B2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0D2B" w:rsidRPr="00BA3B87" w:rsidTr="00A54A92">
        <w:tc>
          <w:tcPr>
            <w:tcW w:w="3803" w:type="dxa"/>
          </w:tcPr>
          <w:p w:rsidR="00710D2B" w:rsidRPr="00BA3B87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710D2B" w:rsidRPr="00EF1593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710D2B" w:rsidRPr="00BA3B87" w:rsidRDefault="00FD36EA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12,188</w:t>
            </w: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10D2B" w:rsidRPr="00EF1593" w:rsidRDefault="00710D2B" w:rsidP="0009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F01E7D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710D2B" w:rsidRPr="00BA3B87" w:rsidTr="00A54A92">
        <w:tc>
          <w:tcPr>
            <w:tcW w:w="3803" w:type="dxa"/>
            <w:tcBorders>
              <w:bottom w:val="nil"/>
            </w:tcBorders>
          </w:tcPr>
          <w:p w:rsidR="00710D2B" w:rsidRPr="00F01E7D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C66A30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:rsidR="00710D2B" w:rsidRPr="00C66A30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C66A30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A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D2B" w:rsidRPr="00121C11" w:rsidRDefault="00FD36EA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C11">
              <w:rPr>
                <w:rFonts w:ascii="Angsana New" w:hAnsi="Angsana New"/>
                <w:b/>
                <w:bCs/>
                <w:sz w:val="30"/>
                <w:szCs w:val="30"/>
              </w:rPr>
              <w:t>350,838</w:t>
            </w:r>
          </w:p>
        </w:tc>
        <w:tc>
          <w:tcPr>
            <w:tcW w:w="241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9413A0" w:rsidRDefault="00FD36EA" w:rsidP="0009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6EA">
              <w:rPr>
                <w:rFonts w:ascii="Angsana New" w:hAnsi="Angsana New"/>
                <w:b/>
                <w:bCs/>
                <w:sz w:val="30"/>
                <w:szCs w:val="30"/>
              </w:rPr>
              <w:t>9,099</w:t>
            </w:r>
          </w:p>
        </w:tc>
      </w:tr>
      <w:tr w:rsidR="00710D2B" w:rsidRPr="00BA3B87" w:rsidTr="00A54A92">
        <w:tc>
          <w:tcPr>
            <w:tcW w:w="3803" w:type="dxa"/>
          </w:tcPr>
          <w:p w:rsidR="00710D2B" w:rsidRPr="00EF1593" w:rsidRDefault="00710D2B" w:rsidP="00710D2B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710D2B" w:rsidRPr="00EF1593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10D2B" w:rsidRPr="00EF1593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D2B" w:rsidRPr="00BA3B87" w:rsidTr="00A54A92">
        <w:tc>
          <w:tcPr>
            <w:tcW w:w="3803" w:type="dxa"/>
          </w:tcPr>
          <w:p w:rsidR="00710D2B" w:rsidRPr="00BA3B87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</w:tcPr>
          <w:p w:rsidR="00710D2B" w:rsidRPr="00BA3B87" w:rsidRDefault="00416D76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  <w:r w:rsidR="00FD36EA" w:rsidRPr="00FD36EA">
              <w:rPr>
                <w:rFonts w:ascii="Angsana New" w:hAnsi="Angsana New"/>
                <w:sz w:val="30"/>
                <w:szCs w:val="30"/>
              </w:rPr>
              <w:t>,275</w:t>
            </w: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710D2B" w:rsidRPr="00BA3B87" w:rsidRDefault="00710D2B" w:rsidP="004B2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169,499</w:t>
            </w:r>
          </w:p>
        </w:tc>
        <w:tc>
          <w:tcPr>
            <w:tcW w:w="288" w:type="dxa"/>
            <w:gridSpan w:val="2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710D2B" w:rsidRPr="00BA3B87" w:rsidRDefault="00416D76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  <w:r w:rsidR="00FD36EA" w:rsidRPr="00FD36EA">
              <w:rPr>
                <w:rFonts w:ascii="Angsana New" w:hAnsi="Angsana New"/>
                <w:sz w:val="30"/>
                <w:szCs w:val="30"/>
              </w:rPr>
              <w:t>,663</w:t>
            </w: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154,559</w:t>
            </w:r>
          </w:p>
        </w:tc>
      </w:tr>
      <w:tr w:rsidR="00710D2B" w:rsidRPr="00BA3B87" w:rsidTr="00A54A92">
        <w:tc>
          <w:tcPr>
            <w:tcW w:w="3803" w:type="dxa"/>
          </w:tcPr>
          <w:p w:rsidR="00710D2B" w:rsidRPr="00BA3B87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10D2B" w:rsidRPr="00BA3B87" w:rsidTr="00A54A92">
        <w:tc>
          <w:tcPr>
            <w:tcW w:w="3803" w:type="dxa"/>
          </w:tcPr>
          <w:p w:rsidR="00710D2B" w:rsidRPr="00BA3B87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tcBorders>
              <w:bottom w:val="nil"/>
            </w:tcBorders>
          </w:tcPr>
          <w:p w:rsidR="00710D2B" w:rsidRPr="00BA3B87" w:rsidRDefault="00FD36EA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68,110</w:t>
            </w: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139,180</w:t>
            </w:r>
          </w:p>
        </w:tc>
        <w:tc>
          <w:tcPr>
            <w:tcW w:w="288" w:type="dxa"/>
            <w:gridSpan w:val="2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:rsidR="00710D2B" w:rsidRPr="00BA3B87" w:rsidRDefault="00FD36EA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54,384</w:t>
            </w: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129,186</w:t>
            </w:r>
          </w:p>
        </w:tc>
      </w:tr>
      <w:tr w:rsidR="00710D2B" w:rsidRPr="00BA3B87" w:rsidTr="00A54A92">
        <w:tc>
          <w:tcPr>
            <w:tcW w:w="3803" w:type="dxa"/>
          </w:tcPr>
          <w:p w:rsidR="00710D2B" w:rsidRPr="00BA3B87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</w:tcPr>
          <w:p w:rsidR="00710D2B" w:rsidRPr="00BA3B87" w:rsidRDefault="00FD36EA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13,738</w:t>
            </w: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710D2B" w:rsidRPr="00BA3B87" w:rsidRDefault="00710D2B" w:rsidP="004B2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88" w:type="dxa"/>
            <w:gridSpan w:val="2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710D2B" w:rsidRPr="00BA3B87" w:rsidRDefault="00FD36EA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10,917</w:t>
            </w: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710D2B" w:rsidRPr="00BA3B87" w:rsidTr="00A54A92">
        <w:tc>
          <w:tcPr>
            <w:tcW w:w="3803" w:type="dxa"/>
          </w:tcPr>
          <w:p w:rsidR="00710D2B" w:rsidRPr="00F01E7D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159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159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</w:tcPr>
          <w:p w:rsidR="00710D2B" w:rsidRPr="00BA3B87" w:rsidRDefault="00FD36EA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5,936</w:t>
            </w:r>
          </w:p>
        </w:tc>
        <w:tc>
          <w:tcPr>
            <w:tcW w:w="288" w:type="dxa"/>
            <w:gridSpan w:val="2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2,661</w:t>
            </w: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5,496</w:t>
            </w:r>
          </w:p>
        </w:tc>
      </w:tr>
      <w:tr w:rsidR="00710D2B" w:rsidRPr="00BA3B87" w:rsidTr="00A54A92">
        <w:tc>
          <w:tcPr>
            <w:tcW w:w="3803" w:type="dxa"/>
          </w:tcPr>
          <w:p w:rsidR="00710D2B" w:rsidRPr="00F01E7D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6,170</w:t>
            </w: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88" w:type="dxa"/>
            <w:gridSpan w:val="2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6,162</w:t>
            </w: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710D2B" w:rsidRPr="00BA3B87" w:rsidTr="00A54A92">
        <w:tc>
          <w:tcPr>
            <w:tcW w:w="3803" w:type="dxa"/>
          </w:tcPr>
          <w:p w:rsidR="00710D2B" w:rsidRPr="00F01E7D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10D2B" w:rsidRPr="00BA3B87" w:rsidRDefault="00416D76" w:rsidP="00D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  <w:r w:rsidR="00FD36EA"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318,311</w:t>
            </w:r>
          </w:p>
        </w:tc>
        <w:tc>
          <w:tcPr>
            <w:tcW w:w="288" w:type="dxa"/>
            <w:gridSpan w:val="2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710D2B" w:rsidRPr="00BA3B87" w:rsidRDefault="003A4897" w:rsidP="003A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="00FD36EA"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291,842</w:t>
            </w:r>
          </w:p>
        </w:tc>
      </w:tr>
      <w:tr w:rsidR="00710D2B" w:rsidRPr="00BA3B87" w:rsidTr="00A54A92">
        <w:tc>
          <w:tcPr>
            <w:tcW w:w="3803" w:type="dxa"/>
          </w:tcPr>
          <w:p w:rsidR="00710D2B" w:rsidRPr="00F01E7D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10D2B" w:rsidRPr="00BA3B87" w:rsidRDefault="00FD36EA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83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:rsidR="00710D2B" w:rsidRPr="00BA3B87" w:rsidRDefault="00710D2B" w:rsidP="00036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F1593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440</w:t>
            </w:r>
            <w:r w:rsidRPr="00EF15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(3,234)</w:t>
            </w:r>
          </w:p>
        </w:tc>
        <w:tc>
          <w:tcPr>
            <w:tcW w:w="241" w:type="dxa"/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F1593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206</w:t>
            </w:r>
            <w:r w:rsidRPr="00EF15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0D2B" w:rsidRPr="00BA3B87" w:rsidTr="00A54A92">
        <w:tc>
          <w:tcPr>
            <w:tcW w:w="3803" w:type="dxa"/>
            <w:tcBorders>
              <w:bottom w:val="nil"/>
            </w:tcBorders>
          </w:tcPr>
          <w:p w:rsidR="00710D2B" w:rsidRPr="00BA3B87" w:rsidRDefault="00710D2B" w:rsidP="00710D2B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BA3B87" w:rsidRDefault="00416D76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="00FD36EA"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,625</w:t>
            </w:r>
          </w:p>
        </w:tc>
        <w:tc>
          <w:tcPr>
            <w:tcW w:w="283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317,871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BA3B87" w:rsidRDefault="003A4897" w:rsidP="003A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  <w:r w:rsidR="00FD36EA"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41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710D2B" w:rsidRPr="00BA3B87" w:rsidRDefault="00710D2B" w:rsidP="0068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  <w:r w:rsidRPr="00EF15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</w:p>
        </w:tc>
      </w:tr>
      <w:tr w:rsidR="00710D2B" w:rsidRPr="00BA3B87" w:rsidTr="00A54A92">
        <w:tc>
          <w:tcPr>
            <w:tcW w:w="3803" w:type="dxa"/>
            <w:tcBorders>
              <w:bottom w:val="nil"/>
            </w:tcBorders>
          </w:tcPr>
          <w:p w:rsidR="00710D2B" w:rsidRPr="00F01E7D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10D2B" w:rsidRPr="00BA3B87" w:rsidRDefault="00416D76" w:rsidP="0047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="00FD36EA"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,625</w:t>
            </w:r>
          </w:p>
        </w:tc>
        <w:tc>
          <w:tcPr>
            <w:tcW w:w="283" w:type="dxa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710D2B" w:rsidRPr="00BA3B87" w:rsidRDefault="00710D2B" w:rsidP="0047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317,871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710D2B" w:rsidRPr="00C858C2" w:rsidRDefault="00416D76" w:rsidP="0041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  <w:r w:rsidR="00FD36EA"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241" w:type="dxa"/>
            <w:tcBorders>
              <w:bottom w:val="nil"/>
            </w:tcBorders>
          </w:tcPr>
          <w:p w:rsidR="00710D2B" w:rsidRPr="00C858C2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710D2B" w:rsidRPr="00BA3B87" w:rsidRDefault="005C0530" w:rsidP="0047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300,735</w:t>
            </w:r>
          </w:p>
        </w:tc>
      </w:tr>
    </w:tbl>
    <w:p w:rsidR="007C3BF1" w:rsidRPr="008833B6" w:rsidRDefault="007C3BF1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5E35D2" w:rsidRDefault="00147634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BC218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BC2187">
        <w:rPr>
          <w:rFonts w:ascii="Angsana New" w:hAnsi="Angsana New"/>
          <w:sz w:val="30"/>
          <w:szCs w:val="30"/>
          <w:cs/>
        </w:rPr>
        <w:t xml:space="preserve"> </w:t>
      </w:r>
      <w:r w:rsidR="00064ABA" w:rsidRPr="00BC2187">
        <w:rPr>
          <w:rFonts w:ascii="Angsana New" w:hAnsi="Angsana New"/>
          <w:sz w:val="30"/>
          <w:szCs w:val="30"/>
          <w:cs/>
        </w:rPr>
        <w:t>วัน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C2187">
        <w:rPr>
          <w:rFonts w:ascii="Angsana New" w:hAnsi="Angsana New"/>
          <w:sz w:val="30"/>
          <w:szCs w:val="30"/>
          <w:cs/>
        </w:rPr>
        <w:t xml:space="preserve">ถึง </w:t>
      </w:r>
      <w:r w:rsidR="008620B8" w:rsidRPr="008620B8">
        <w:rPr>
          <w:rFonts w:ascii="Angsana New" w:hAnsi="Angsana New"/>
          <w:sz w:val="30"/>
          <w:szCs w:val="30"/>
        </w:rPr>
        <w:t>90</w:t>
      </w:r>
      <w:r w:rsidRPr="00BC2187">
        <w:rPr>
          <w:rFonts w:ascii="Angsana New" w:hAnsi="Angsana New"/>
          <w:sz w:val="30"/>
          <w:szCs w:val="30"/>
          <w:cs/>
        </w:rPr>
        <w:t xml:space="preserve"> วัน</w:t>
      </w:r>
    </w:p>
    <w:p w:rsidR="00834B6F" w:rsidRPr="008833B6" w:rsidRDefault="00834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AC70C3" w:rsidRDefault="00AC70C3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ลูกหนี้หมุนเวียนอื่น</w:t>
      </w:r>
    </w:p>
    <w:p w:rsidR="00476AC5" w:rsidRPr="008833B6" w:rsidRDefault="00476AC5" w:rsidP="00476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AC70C3" w:rsidRPr="004B1A9B" w:rsidRDefault="00AC70C3" w:rsidP="00AC7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3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72"/>
        <w:gridCol w:w="990"/>
        <w:gridCol w:w="1209"/>
        <w:gridCol w:w="270"/>
        <w:gridCol w:w="1143"/>
        <w:gridCol w:w="288"/>
        <w:gridCol w:w="1275"/>
        <w:gridCol w:w="245"/>
        <w:gridCol w:w="1173"/>
      </w:tblGrid>
      <w:tr w:rsidR="00AC70C3" w:rsidRPr="005B6453" w:rsidTr="00556198">
        <w:trPr>
          <w:trHeight w:val="241"/>
        </w:trPr>
        <w:tc>
          <w:tcPr>
            <w:tcW w:w="3762" w:type="dxa"/>
            <w:gridSpan w:val="2"/>
            <w:shd w:val="clear" w:color="auto" w:fill="auto"/>
            <w:hideMark/>
          </w:tcPr>
          <w:p w:rsidR="00AC70C3" w:rsidRPr="008C2702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22" w:type="dxa"/>
            <w:gridSpan w:val="3"/>
            <w:shd w:val="clear" w:color="auto" w:fill="auto"/>
            <w:hideMark/>
          </w:tcPr>
          <w:p w:rsidR="00AC70C3" w:rsidRPr="005B6453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645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:rsidR="00AC70C3" w:rsidRPr="005B6453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shd w:val="clear" w:color="auto" w:fill="auto"/>
            <w:hideMark/>
          </w:tcPr>
          <w:p w:rsidR="00AC70C3" w:rsidRPr="005B6453" w:rsidRDefault="00AC70C3" w:rsidP="00AC7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645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</w:t>
            </w:r>
            <w:r w:rsidRPr="00B80732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C70C3" w:rsidRPr="005B6453" w:rsidTr="00556198">
        <w:trPr>
          <w:trHeight w:val="241"/>
        </w:trPr>
        <w:tc>
          <w:tcPr>
            <w:tcW w:w="2772" w:type="dxa"/>
            <w:shd w:val="clear" w:color="auto" w:fill="auto"/>
          </w:tcPr>
          <w:p w:rsidR="00AC70C3" w:rsidRPr="007E69B0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:rsidR="00AC70C3" w:rsidRPr="00B80732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80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AC70C3" w:rsidRPr="005B6453" w:rsidRDefault="00AC70C3" w:rsidP="0053347C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878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C70C3" w:rsidRPr="005B6453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AC70C3" w:rsidRPr="005B6453" w:rsidRDefault="00AC70C3" w:rsidP="005561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hanging="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shd w:val="clear" w:color="auto" w:fill="auto"/>
          </w:tcPr>
          <w:p w:rsidR="00AC70C3" w:rsidRPr="005B6453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C70C3" w:rsidRPr="007378F0" w:rsidRDefault="00AC70C3" w:rsidP="0055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5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AC70C3" w:rsidRPr="005B6453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C70C3" w:rsidRPr="005B6453" w:rsidRDefault="00AC70C3" w:rsidP="005561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7" w:hanging="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C70C3" w:rsidRPr="005B6453" w:rsidTr="00556198">
        <w:trPr>
          <w:trHeight w:val="232"/>
        </w:trPr>
        <w:tc>
          <w:tcPr>
            <w:tcW w:w="2772" w:type="dxa"/>
            <w:shd w:val="clear" w:color="auto" w:fill="auto"/>
          </w:tcPr>
          <w:p w:rsidR="00AC70C3" w:rsidRPr="007E69B0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:rsidR="00AC70C3" w:rsidRPr="005B6453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3" w:type="dxa"/>
            <w:gridSpan w:val="7"/>
            <w:shd w:val="clear" w:color="auto" w:fill="auto"/>
            <w:hideMark/>
          </w:tcPr>
          <w:p w:rsidR="00AC70C3" w:rsidRPr="005B6453" w:rsidRDefault="001F774B" w:rsidP="001F7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AC70C3" w:rsidRPr="005B645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10D2B" w:rsidRPr="005B6453" w:rsidTr="00556198">
        <w:trPr>
          <w:trHeight w:val="249"/>
        </w:trPr>
        <w:tc>
          <w:tcPr>
            <w:tcW w:w="2772" w:type="dxa"/>
            <w:shd w:val="clear" w:color="auto" w:fill="auto"/>
            <w:vAlign w:val="bottom"/>
            <w:hideMark/>
          </w:tcPr>
          <w:p w:rsidR="00710D2B" w:rsidRPr="00B80732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0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่</w:t>
            </w:r>
            <w:r w:rsidRPr="00B80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990" w:type="dxa"/>
          </w:tcPr>
          <w:p w:rsidR="00710D2B" w:rsidRPr="00E94350" w:rsidRDefault="00710D2B" w:rsidP="00710D2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:rsidR="00710D2B" w:rsidRPr="002321F2" w:rsidRDefault="00710D2B" w:rsidP="00651AD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321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0D2B" w:rsidRPr="002321F2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710D2B" w:rsidRPr="002321F2" w:rsidRDefault="00710D2B" w:rsidP="00651AD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1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710D2B" w:rsidRPr="002321F2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10D2B" w:rsidRPr="002321F2" w:rsidRDefault="00895889" w:rsidP="004B2B2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21F2">
              <w:rPr>
                <w:rFonts w:ascii="Angsana New" w:hAnsi="Angsana New"/>
                <w:b/>
                <w:bCs/>
                <w:sz w:val="30"/>
                <w:szCs w:val="30"/>
              </w:rPr>
              <w:t>4,203</w:t>
            </w:r>
          </w:p>
        </w:tc>
        <w:tc>
          <w:tcPr>
            <w:tcW w:w="245" w:type="dxa"/>
            <w:shd w:val="clear" w:color="auto" w:fill="auto"/>
          </w:tcPr>
          <w:p w:rsidR="00710D2B" w:rsidRPr="002321F2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:rsidR="00710D2B" w:rsidRPr="002321F2" w:rsidRDefault="00895889" w:rsidP="00476A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321F2">
              <w:rPr>
                <w:rFonts w:ascii="Angsana New" w:hAnsi="Angsana New"/>
                <w:b/>
                <w:bCs/>
                <w:sz w:val="30"/>
                <w:szCs w:val="30"/>
              </w:rPr>
              <w:t>2,43</w:t>
            </w:r>
            <w:r w:rsidR="00AA69D8" w:rsidRPr="00232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710D2B" w:rsidRPr="005B6453" w:rsidTr="00556198">
        <w:trPr>
          <w:trHeight w:val="320"/>
        </w:trPr>
        <w:tc>
          <w:tcPr>
            <w:tcW w:w="2772" w:type="dxa"/>
            <w:shd w:val="clear" w:color="auto" w:fill="auto"/>
            <w:vAlign w:val="bottom"/>
            <w:hideMark/>
          </w:tcPr>
          <w:p w:rsidR="00710D2B" w:rsidRPr="00B80732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0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90" w:type="dxa"/>
          </w:tcPr>
          <w:p w:rsidR="00710D2B" w:rsidRPr="005B6453" w:rsidRDefault="00710D2B" w:rsidP="00710D2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0D2B" w:rsidRPr="005B6453" w:rsidRDefault="00710D2B" w:rsidP="00710D2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10D2B" w:rsidRPr="005B6453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10D2B" w:rsidRPr="005B6453" w:rsidRDefault="00710D2B" w:rsidP="00710D2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710D2B" w:rsidRPr="005B6453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10D2B" w:rsidRPr="005B6453" w:rsidRDefault="00710D2B" w:rsidP="0053347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710D2B" w:rsidRPr="005B6453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710D2B" w:rsidRPr="005B6453" w:rsidRDefault="00710D2B" w:rsidP="005334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6DF" w:rsidRPr="005B6453" w:rsidTr="00556198">
        <w:trPr>
          <w:trHeight w:val="320"/>
        </w:trPr>
        <w:tc>
          <w:tcPr>
            <w:tcW w:w="2772" w:type="dxa"/>
            <w:shd w:val="clear" w:color="auto" w:fill="auto"/>
          </w:tcPr>
          <w:p w:rsidR="00A476DF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</w:t>
            </w:r>
          </w:p>
        </w:tc>
        <w:tc>
          <w:tcPr>
            <w:tcW w:w="990" w:type="dxa"/>
          </w:tcPr>
          <w:p w:rsidR="00A476DF" w:rsidRPr="005B6453" w:rsidRDefault="00A476DF" w:rsidP="00A476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:rsidR="00A476DF" w:rsidRPr="005B6453" w:rsidDel="00D60FB5" w:rsidRDefault="00A476DF" w:rsidP="00BA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95889">
              <w:rPr>
                <w:rFonts w:ascii="Angsana New" w:hAnsi="Angsana New"/>
                <w:sz w:val="30"/>
                <w:szCs w:val="30"/>
              </w:rPr>
              <w:t>58,054</w:t>
            </w:r>
          </w:p>
        </w:tc>
        <w:tc>
          <w:tcPr>
            <w:tcW w:w="270" w:type="dxa"/>
            <w:shd w:val="clear" w:color="auto" w:fill="auto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A476DF" w:rsidRPr="005B6453" w:rsidDel="00D60FB5" w:rsidRDefault="00A476DF" w:rsidP="00A476D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:rsidR="00A476DF" w:rsidRPr="005B6453" w:rsidDel="00D60FB5" w:rsidRDefault="00A476DF" w:rsidP="00476A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889">
              <w:rPr>
                <w:rFonts w:ascii="Angsana New" w:hAnsi="Angsana New"/>
                <w:sz w:val="30"/>
                <w:szCs w:val="30"/>
              </w:rPr>
              <w:t>58,020</w:t>
            </w:r>
          </w:p>
        </w:tc>
        <w:tc>
          <w:tcPr>
            <w:tcW w:w="245" w:type="dxa"/>
            <w:shd w:val="clear" w:color="auto" w:fill="auto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A476DF" w:rsidRPr="005B6453" w:rsidDel="00D60FB5" w:rsidRDefault="00A476DF" w:rsidP="00A476D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76DF" w:rsidRPr="005B6453" w:rsidTr="00556198">
        <w:trPr>
          <w:trHeight w:val="320"/>
        </w:trPr>
        <w:tc>
          <w:tcPr>
            <w:tcW w:w="2772" w:type="dxa"/>
            <w:shd w:val="clear" w:color="auto" w:fill="auto"/>
            <w:vAlign w:val="bottom"/>
          </w:tcPr>
          <w:p w:rsidR="00A476DF" w:rsidRPr="005B6453" w:rsidDel="00D60FB5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990" w:type="dxa"/>
          </w:tcPr>
          <w:p w:rsidR="00A476DF" w:rsidRPr="005B6453" w:rsidRDefault="00A476DF" w:rsidP="00A476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:rsidR="00A476DF" w:rsidRPr="005B6453" w:rsidDel="00D60FB5" w:rsidRDefault="00A476DF" w:rsidP="00BA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95889">
              <w:rPr>
                <w:rFonts w:ascii="Angsana New" w:hAnsi="Angsana New"/>
                <w:sz w:val="30"/>
                <w:szCs w:val="30"/>
              </w:rPr>
              <w:t>46,375</w:t>
            </w:r>
          </w:p>
        </w:tc>
        <w:tc>
          <w:tcPr>
            <w:tcW w:w="270" w:type="dxa"/>
            <w:shd w:val="clear" w:color="auto" w:fill="auto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A476DF" w:rsidRPr="005B6453" w:rsidDel="00D60FB5" w:rsidRDefault="00A476DF" w:rsidP="004C4987">
            <w:pPr>
              <w:pStyle w:val="acctfourfigures"/>
              <w:tabs>
                <w:tab w:val="left" w:pos="611"/>
              </w:tabs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10,597</w:t>
            </w:r>
          </w:p>
        </w:tc>
        <w:tc>
          <w:tcPr>
            <w:tcW w:w="288" w:type="dxa"/>
            <w:shd w:val="clear" w:color="auto" w:fill="auto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:rsidR="00A476DF" w:rsidRPr="005B6453" w:rsidDel="00D60FB5" w:rsidRDefault="00A476DF" w:rsidP="00A476D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889">
              <w:rPr>
                <w:rFonts w:ascii="Angsana New" w:hAnsi="Angsana New"/>
                <w:sz w:val="30"/>
                <w:szCs w:val="30"/>
                <w:lang w:bidi="th-TH"/>
              </w:rPr>
              <w:t>45,880</w:t>
            </w:r>
          </w:p>
        </w:tc>
        <w:tc>
          <w:tcPr>
            <w:tcW w:w="245" w:type="dxa"/>
            <w:shd w:val="clear" w:color="auto" w:fill="auto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A476DF" w:rsidRPr="005B6453" w:rsidDel="00D60FB5" w:rsidRDefault="00A476DF" w:rsidP="00A476D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889">
              <w:rPr>
                <w:rFonts w:ascii="Angsana New" w:hAnsi="Angsana New"/>
                <w:sz w:val="30"/>
                <w:szCs w:val="30"/>
                <w:lang w:bidi="th-TH"/>
              </w:rPr>
              <w:t>10,584</w:t>
            </w:r>
          </w:p>
        </w:tc>
      </w:tr>
      <w:tr w:rsidR="00A476DF" w:rsidRPr="005B6453" w:rsidDel="00D60FB5" w:rsidTr="00556198">
        <w:trPr>
          <w:trHeight w:val="241"/>
        </w:trPr>
        <w:tc>
          <w:tcPr>
            <w:tcW w:w="2772" w:type="dxa"/>
            <w:shd w:val="clear" w:color="auto" w:fill="auto"/>
            <w:vAlign w:val="bottom"/>
            <w:hideMark/>
          </w:tcPr>
          <w:p w:rsidR="00A476DF" w:rsidRPr="005B6453" w:rsidDel="00D60FB5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990" w:type="dxa"/>
          </w:tcPr>
          <w:p w:rsidR="00A476DF" w:rsidRPr="005B6453" w:rsidRDefault="00A476DF" w:rsidP="00A476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A476DF" w:rsidRPr="005B6453" w:rsidDel="00D60FB5" w:rsidRDefault="00A476DF" w:rsidP="00BA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95889">
              <w:rPr>
                <w:rFonts w:ascii="Angsana New" w:hAnsi="Angsana New"/>
                <w:sz w:val="30"/>
                <w:szCs w:val="30"/>
              </w:rPr>
              <w:t>11,510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A476DF" w:rsidRPr="005B6453" w:rsidDel="00D60FB5" w:rsidRDefault="00A476DF" w:rsidP="004C4987">
            <w:pPr>
              <w:pStyle w:val="acctfourfigures"/>
              <w:tabs>
                <w:tab w:val="left" w:pos="611"/>
              </w:tabs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4,932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476DF" w:rsidRPr="005B6453" w:rsidDel="00D60FB5" w:rsidRDefault="00A476DF" w:rsidP="00A476D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889">
              <w:rPr>
                <w:rFonts w:ascii="Angsana New" w:hAnsi="Angsana New"/>
                <w:sz w:val="30"/>
                <w:szCs w:val="30"/>
                <w:lang w:bidi="th-TH"/>
              </w:rPr>
              <w:t>7,206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A476DF" w:rsidRPr="005B6453" w:rsidDel="00D60FB5" w:rsidRDefault="001D1116" w:rsidP="00A476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111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476DF" w:rsidRPr="008958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D1116">
              <w:rPr>
                <w:rFonts w:ascii="Angsana New" w:hAnsi="Angsana New"/>
                <w:sz w:val="30"/>
                <w:szCs w:val="30"/>
                <w:lang w:val="en-US" w:bidi="th-TH"/>
              </w:rPr>
              <w:t>622</w:t>
            </w:r>
          </w:p>
        </w:tc>
      </w:tr>
      <w:tr w:rsidR="00A476DF" w:rsidRPr="005B6453" w:rsidTr="00556198">
        <w:trPr>
          <w:trHeight w:val="249"/>
        </w:trPr>
        <w:tc>
          <w:tcPr>
            <w:tcW w:w="2772" w:type="dxa"/>
            <w:shd w:val="clear" w:color="auto" w:fill="auto"/>
            <w:hideMark/>
          </w:tcPr>
          <w:p w:rsidR="00A476DF" w:rsidRPr="00B80732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4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6453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90" w:type="dxa"/>
          </w:tcPr>
          <w:p w:rsidR="00A476DF" w:rsidRPr="00B80732" w:rsidRDefault="00A476DF" w:rsidP="00A476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</w:tcPr>
          <w:p w:rsidR="00A476DF" w:rsidRPr="005B6453" w:rsidRDefault="00F971D2" w:rsidP="00BA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40,668</w:t>
            </w:r>
          </w:p>
        </w:tc>
        <w:tc>
          <w:tcPr>
            <w:tcW w:w="270" w:type="dxa"/>
            <w:shd w:val="clear" w:color="auto" w:fill="auto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A476DF" w:rsidRPr="005B6453" w:rsidRDefault="00A476DF" w:rsidP="004C4987">
            <w:pPr>
              <w:pStyle w:val="acctfourfigures"/>
              <w:tabs>
                <w:tab w:val="left" w:pos="611"/>
              </w:tabs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11,151</w:t>
            </w:r>
          </w:p>
        </w:tc>
        <w:tc>
          <w:tcPr>
            <w:tcW w:w="288" w:type="dxa"/>
            <w:shd w:val="clear" w:color="auto" w:fill="auto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:rsidR="00A476DF" w:rsidRPr="005B6453" w:rsidRDefault="00F971D2" w:rsidP="00A476D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25,398</w:t>
            </w:r>
          </w:p>
        </w:tc>
        <w:tc>
          <w:tcPr>
            <w:tcW w:w="245" w:type="dxa"/>
            <w:shd w:val="clear" w:color="auto" w:fill="auto"/>
          </w:tcPr>
          <w:p w:rsidR="00A476DF" w:rsidRPr="005B6453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A476DF" w:rsidRPr="005B6453" w:rsidRDefault="00B347FA" w:rsidP="00A476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</w:t>
            </w:r>
            <w:r w:rsidR="00A476D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476DF" w:rsidRPr="0014225F" w:rsidTr="00556198">
        <w:trPr>
          <w:trHeight w:val="249"/>
        </w:trPr>
        <w:tc>
          <w:tcPr>
            <w:tcW w:w="2772" w:type="dxa"/>
            <w:shd w:val="clear" w:color="auto" w:fill="auto"/>
            <w:vAlign w:val="bottom"/>
          </w:tcPr>
          <w:p w:rsidR="00A476DF" w:rsidRPr="007D3A3A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3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476DF" w:rsidRPr="007D3A3A" w:rsidRDefault="00A476DF" w:rsidP="00A476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:rsidR="00A476DF" w:rsidRPr="00BA1014" w:rsidRDefault="00F971D2" w:rsidP="00BA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70" w:type="dxa"/>
            <w:shd w:val="clear" w:color="auto" w:fill="auto"/>
          </w:tcPr>
          <w:p w:rsidR="00A476DF" w:rsidRPr="00BA1014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A476DF" w:rsidRPr="007D3A3A" w:rsidRDefault="00A476DF" w:rsidP="004C4987">
            <w:pPr>
              <w:pStyle w:val="acctfourfigures"/>
              <w:tabs>
                <w:tab w:val="left" w:pos="611"/>
              </w:tabs>
              <w:spacing w:line="240" w:lineRule="atLeast"/>
              <w:ind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1FB">
              <w:rPr>
                <w:rFonts w:ascii="Angsana New" w:hAnsi="Angsana New"/>
                <w:b/>
                <w:bCs/>
                <w:sz w:val="30"/>
                <w:szCs w:val="30"/>
              </w:rPr>
              <w:t>26,680</w:t>
            </w:r>
          </w:p>
        </w:tc>
        <w:tc>
          <w:tcPr>
            <w:tcW w:w="288" w:type="dxa"/>
            <w:shd w:val="clear" w:color="auto" w:fill="auto"/>
          </w:tcPr>
          <w:p w:rsidR="00A476DF" w:rsidRPr="007D3A3A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A476DF" w:rsidRPr="00F971D2" w:rsidRDefault="00F971D2" w:rsidP="00A476D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1D2">
              <w:rPr>
                <w:rFonts w:ascii="Angsana New" w:hAnsi="Angsana New"/>
                <w:b/>
                <w:bCs/>
                <w:sz w:val="30"/>
                <w:szCs w:val="30"/>
              </w:rPr>
              <w:t>136,504</w:t>
            </w:r>
          </w:p>
        </w:tc>
        <w:tc>
          <w:tcPr>
            <w:tcW w:w="245" w:type="dxa"/>
            <w:shd w:val="clear" w:color="auto" w:fill="auto"/>
          </w:tcPr>
          <w:p w:rsidR="00A476DF" w:rsidRPr="007D3A3A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:rsidR="00A476DF" w:rsidRPr="0014225F" w:rsidRDefault="00A476DF" w:rsidP="00A476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889">
              <w:rPr>
                <w:rFonts w:ascii="Angsana New" w:hAnsi="Angsana New"/>
                <w:b/>
                <w:bCs/>
                <w:sz w:val="30"/>
                <w:szCs w:val="30"/>
              </w:rPr>
              <w:t>22,81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A476DF" w:rsidRPr="007D3A3A" w:rsidTr="00556198">
        <w:trPr>
          <w:trHeight w:val="249"/>
        </w:trPr>
        <w:tc>
          <w:tcPr>
            <w:tcW w:w="3762" w:type="dxa"/>
            <w:gridSpan w:val="2"/>
            <w:shd w:val="clear" w:color="auto" w:fill="auto"/>
            <w:vAlign w:val="bottom"/>
          </w:tcPr>
          <w:p w:rsidR="00A476DF" w:rsidRPr="007D3A3A" w:rsidRDefault="00A476DF" w:rsidP="00A476DF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D3A3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7D3A3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:rsidR="00A476DF" w:rsidRPr="007D3A3A" w:rsidRDefault="00A476DF" w:rsidP="00911801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476DF" w:rsidRPr="007D3A3A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A476DF" w:rsidRPr="007D3A3A" w:rsidRDefault="00A476DF" w:rsidP="004C4987">
            <w:pPr>
              <w:pStyle w:val="acctfourfigures"/>
              <w:tabs>
                <w:tab w:val="clear" w:pos="765"/>
                <w:tab w:val="left" w:pos="61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21FB"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  <w:tc>
          <w:tcPr>
            <w:tcW w:w="288" w:type="dxa"/>
            <w:shd w:val="clear" w:color="auto" w:fill="auto"/>
          </w:tcPr>
          <w:p w:rsidR="00A476DF" w:rsidRPr="007D3A3A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476DF" w:rsidRPr="007D3A3A" w:rsidRDefault="00A476DF" w:rsidP="00A476D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87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A476DF" w:rsidRPr="007D3A3A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:rsidR="00A476DF" w:rsidRPr="007D3A3A" w:rsidRDefault="00A476DF" w:rsidP="00A476D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76DF" w:rsidRPr="007D3A3A" w:rsidTr="00556198">
        <w:trPr>
          <w:trHeight w:val="249"/>
        </w:trPr>
        <w:tc>
          <w:tcPr>
            <w:tcW w:w="3762" w:type="dxa"/>
            <w:gridSpan w:val="2"/>
            <w:shd w:val="clear" w:color="auto" w:fill="auto"/>
            <w:vAlign w:val="bottom"/>
          </w:tcPr>
          <w:p w:rsidR="00A476DF" w:rsidRPr="005930A8" w:rsidRDefault="00A476DF" w:rsidP="00A476DF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930A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:rsidR="00A476DF" w:rsidRPr="00BA1014" w:rsidRDefault="00F971D2" w:rsidP="00BA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70" w:type="dxa"/>
            <w:shd w:val="clear" w:color="auto" w:fill="auto"/>
          </w:tcPr>
          <w:p w:rsidR="00A476DF" w:rsidRPr="005930A8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A476DF" w:rsidRPr="005930A8" w:rsidRDefault="00A476DF" w:rsidP="004C4987">
            <w:pPr>
              <w:pStyle w:val="acctfourfigures"/>
              <w:tabs>
                <w:tab w:val="clear" w:pos="765"/>
                <w:tab w:val="left" w:pos="611"/>
              </w:tabs>
              <w:spacing w:line="240" w:lineRule="atLeast"/>
              <w:ind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30A8">
              <w:rPr>
                <w:rFonts w:ascii="Angsana New" w:hAnsi="Angsana New"/>
                <w:b/>
                <w:bCs/>
                <w:sz w:val="30"/>
                <w:szCs w:val="30"/>
              </w:rPr>
              <w:t>26,387</w:t>
            </w:r>
          </w:p>
        </w:tc>
        <w:tc>
          <w:tcPr>
            <w:tcW w:w="288" w:type="dxa"/>
            <w:shd w:val="clear" w:color="auto" w:fill="auto"/>
          </w:tcPr>
          <w:p w:rsidR="00A476DF" w:rsidRPr="005930A8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476DF" w:rsidRPr="00F971D2" w:rsidRDefault="00F971D2" w:rsidP="00A476D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1D2">
              <w:rPr>
                <w:rFonts w:ascii="Angsana New" w:hAnsi="Angsana New"/>
                <w:b/>
                <w:bCs/>
                <w:sz w:val="30"/>
                <w:szCs w:val="30"/>
              </w:rPr>
              <w:t>136,504</w:t>
            </w:r>
          </w:p>
        </w:tc>
        <w:tc>
          <w:tcPr>
            <w:tcW w:w="245" w:type="dxa"/>
            <w:shd w:val="clear" w:color="auto" w:fill="auto"/>
          </w:tcPr>
          <w:p w:rsidR="00A476DF" w:rsidRPr="005930A8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:rsidR="00A476DF" w:rsidRPr="005930A8" w:rsidRDefault="00A476DF" w:rsidP="00A476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930A8">
              <w:rPr>
                <w:rFonts w:ascii="Angsana New" w:hAnsi="Angsana New"/>
                <w:b/>
                <w:bCs/>
                <w:sz w:val="30"/>
                <w:szCs w:val="30"/>
              </w:rPr>
              <w:t>22,81</w:t>
            </w:r>
            <w:r w:rsidR="00B347F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A476DF" w:rsidRPr="0014225F" w:rsidTr="000B27FB">
        <w:trPr>
          <w:trHeight w:val="60"/>
        </w:trPr>
        <w:tc>
          <w:tcPr>
            <w:tcW w:w="2772" w:type="dxa"/>
            <w:shd w:val="clear" w:color="auto" w:fill="auto"/>
            <w:hideMark/>
          </w:tcPr>
          <w:p w:rsidR="00A476DF" w:rsidRPr="007D3A3A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476DF" w:rsidRPr="007D3A3A" w:rsidRDefault="00A476DF" w:rsidP="00A476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6DF" w:rsidRPr="00BA1014" w:rsidRDefault="00F971D2" w:rsidP="00BA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70" w:type="dxa"/>
            <w:shd w:val="clear" w:color="auto" w:fill="auto"/>
          </w:tcPr>
          <w:p w:rsidR="00A476DF" w:rsidRPr="00BA1014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6DF" w:rsidRPr="007D3A3A" w:rsidRDefault="00A476DF" w:rsidP="004C4987">
            <w:pPr>
              <w:pStyle w:val="acctfourfigures"/>
              <w:tabs>
                <w:tab w:val="clear" w:pos="765"/>
                <w:tab w:val="left" w:pos="611"/>
                <w:tab w:val="decimal" w:pos="753"/>
              </w:tabs>
              <w:spacing w:line="240" w:lineRule="atLeast"/>
              <w:ind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889">
              <w:rPr>
                <w:rFonts w:ascii="Angsana New" w:hAnsi="Angsana New"/>
                <w:b/>
                <w:bCs/>
                <w:sz w:val="30"/>
                <w:szCs w:val="30"/>
              </w:rPr>
              <w:t>26,387</w:t>
            </w:r>
          </w:p>
        </w:tc>
        <w:tc>
          <w:tcPr>
            <w:tcW w:w="288" w:type="dxa"/>
            <w:shd w:val="clear" w:color="auto" w:fill="auto"/>
          </w:tcPr>
          <w:p w:rsidR="00A476DF" w:rsidRPr="007D3A3A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6DF" w:rsidRPr="007D3A3A" w:rsidRDefault="00F971D2" w:rsidP="00A476D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140,707</w:t>
            </w:r>
          </w:p>
        </w:tc>
        <w:tc>
          <w:tcPr>
            <w:tcW w:w="245" w:type="dxa"/>
            <w:shd w:val="clear" w:color="auto" w:fill="auto"/>
          </w:tcPr>
          <w:p w:rsidR="00A476DF" w:rsidRPr="007D3A3A" w:rsidRDefault="00A476DF" w:rsidP="00A476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6DF" w:rsidRPr="0014225F" w:rsidRDefault="00A476DF" w:rsidP="00A476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889">
              <w:rPr>
                <w:rFonts w:ascii="Angsana New" w:hAnsi="Angsana New"/>
                <w:b/>
                <w:bCs/>
                <w:sz w:val="30"/>
                <w:szCs w:val="30"/>
              </w:rPr>
              <w:t>25,248</w:t>
            </w:r>
          </w:p>
        </w:tc>
      </w:tr>
    </w:tbl>
    <w:p w:rsidR="008436CA" w:rsidRPr="004B1A9B" w:rsidRDefault="008436CA" w:rsidP="00843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4"/>
          <w:szCs w:val="4"/>
        </w:rPr>
      </w:pPr>
    </w:p>
    <w:p w:rsidR="003132D8" w:rsidRDefault="000240F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เงินให้กู้ยืมระยะสั้นแก่กิจการอื่น</w:t>
      </w:r>
    </w:p>
    <w:p w:rsidR="000240F9" w:rsidRPr="00476AC5" w:rsidRDefault="000240F9" w:rsidP="00024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</w:rPr>
      </w:pPr>
    </w:p>
    <w:p w:rsidR="000240F9" w:rsidRDefault="000240F9" w:rsidP="00024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1A9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B1A9B">
        <w:rPr>
          <w:rFonts w:ascii="Angsana New" w:hAnsi="Angsana New"/>
          <w:sz w:val="30"/>
          <w:szCs w:val="30"/>
        </w:rPr>
        <w:t>31</w:t>
      </w:r>
      <w:r w:rsidRPr="004B1A9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B1A9B">
        <w:rPr>
          <w:rFonts w:ascii="Angsana New" w:hAnsi="Angsana New"/>
          <w:sz w:val="30"/>
          <w:szCs w:val="30"/>
        </w:rPr>
        <w:t>2561</w:t>
      </w:r>
      <w:r w:rsidRPr="004B1A9B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</w:t>
      </w:r>
      <w:r w:rsidR="00075CB3">
        <w:rPr>
          <w:rFonts w:ascii="Angsana New" w:hAnsi="Angsana New" w:hint="cs"/>
          <w:sz w:val="30"/>
          <w:szCs w:val="30"/>
          <w:cs/>
        </w:rPr>
        <w:t>ระยะสั้น</w:t>
      </w:r>
      <w:r w:rsidRPr="004B1A9B">
        <w:rPr>
          <w:rFonts w:ascii="Angsana New" w:hAnsi="Angsana New" w:hint="cs"/>
          <w:sz w:val="30"/>
          <w:szCs w:val="30"/>
          <w:cs/>
        </w:rPr>
        <w:t>แก่ผู้ดำเนินการอื่น (</w:t>
      </w:r>
      <w:r w:rsidRPr="004B1A9B">
        <w:rPr>
          <w:rFonts w:ascii="Angsana New" w:hAnsi="Angsana New"/>
          <w:sz w:val="30"/>
          <w:szCs w:val="30"/>
        </w:rPr>
        <w:t>Other joint operator)</w:t>
      </w:r>
      <w:r w:rsidR="004B1A9B" w:rsidRPr="004B1A9B">
        <w:rPr>
          <w:rFonts w:ascii="Angsana New" w:hAnsi="Angsana New" w:hint="cs"/>
          <w:sz w:val="30"/>
          <w:szCs w:val="30"/>
          <w:cs/>
        </w:rPr>
        <w:t xml:space="preserve"> ทั้งสิ้นจำนวน </w:t>
      </w:r>
      <w:r w:rsidR="004B1A9B" w:rsidRPr="004B1A9B">
        <w:rPr>
          <w:rFonts w:ascii="Angsana New" w:hAnsi="Angsana New"/>
          <w:sz w:val="30"/>
          <w:szCs w:val="30"/>
        </w:rPr>
        <w:t>488.03</w:t>
      </w:r>
      <w:r w:rsidR="004B1A9B" w:rsidRPr="004B1A9B">
        <w:rPr>
          <w:rFonts w:ascii="Angsana New" w:hAnsi="Angsana New" w:hint="cs"/>
          <w:sz w:val="30"/>
          <w:szCs w:val="30"/>
          <w:cs/>
        </w:rPr>
        <w:t xml:space="preserve"> ล้านบาท โดยคิดอัตราดอกเบี้ยร้อยละ </w:t>
      </w:r>
      <w:r w:rsidR="004B1A9B" w:rsidRPr="004B1A9B">
        <w:rPr>
          <w:rFonts w:ascii="Angsana New" w:hAnsi="Angsana New"/>
          <w:sz w:val="30"/>
          <w:szCs w:val="30"/>
        </w:rPr>
        <w:t>6</w:t>
      </w:r>
      <w:r w:rsidR="004B1A9B" w:rsidRPr="004B1A9B">
        <w:rPr>
          <w:rFonts w:ascii="Angsana New" w:hAnsi="Angsana New" w:hint="cs"/>
          <w:sz w:val="30"/>
          <w:szCs w:val="30"/>
          <w:cs/>
        </w:rPr>
        <w:t xml:space="preserve"> ถึง</w:t>
      </w:r>
      <w:r w:rsidR="004B1A9B" w:rsidRPr="004B1A9B">
        <w:rPr>
          <w:rFonts w:ascii="Angsana New" w:hAnsi="Angsana New"/>
          <w:sz w:val="30"/>
          <w:szCs w:val="30"/>
        </w:rPr>
        <w:t xml:space="preserve"> </w:t>
      </w:r>
      <w:r w:rsidR="004B1A9B" w:rsidRPr="004B1A9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B1A9B" w:rsidRPr="004B1A9B">
        <w:rPr>
          <w:rFonts w:ascii="Angsana New" w:hAnsi="Angsana New"/>
          <w:sz w:val="30"/>
          <w:szCs w:val="30"/>
        </w:rPr>
        <w:t>15</w:t>
      </w:r>
      <w:r w:rsidR="004B1A9B" w:rsidRPr="004B1A9B">
        <w:rPr>
          <w:rFonts w:ascii="Angsana New" w:hAnsi="Angsana New" w:hint="cs"/>
          <w:sz w:val="30"/>
          <w:szCs w:val="30"/>
          <w:cs/>
        </w:rPr>
        <w:t xml:space="preserve"> ต่อปี ซึ่งเงินให้กู้ยืมดังกล่าวมีกำหนดชำระคืนตามที่ระบุในสัญญา มูลค่ายุติธรรมของสินทรัพย์ที่ผู้ดำเนินงานอื่นนำมาค้ำประกันในส่วนของเงินให้กู้ยืมที่มีหลักประกันคิดเป็นจำนวนเงิน </w:t>
      </w:r>
      <w:r w:rsidR="004B1A9B" w:rsidRPr="004B1A9B">
        <w:rPr>
          <w:rFonts w:ascii="Angsana New" w:hAnsi="Angsana New"/>
          <w:sz w:val="30"/>
          <w:szCs w:val="30"/>
        </w:rPr>
        <w:t>366</w:t>
      </w:r>
      <w:r w:rsidR="006172A8">
        <w:rPr>
          <w:rFonts w:ascii="Angsana New" w:hAnsi="Angsana New"/>
          <w:sz w:val="30"/>
          <w:szCs w:val="30"/>
        </w:rPr>
        <w:t>.13</w:t>
      </w:r>
      <w:r w:rsidR="004B1A9B" w:rsidRPr="004B1A9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4B1A9B" w:rsidRPr="00476AC5" w:rsidRDefault="004B1A9B" w:rsidP="00024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:rsidR="002A536A" w:rsidRDefault="00BF0A2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t>ลูกหนี</w:t>
      </w:r>
      <w:r>
        <w:rPr>
          <w:rFonts w:ascii="Angsana New" w:hAnsi="Angsana New" w:hint="cs"/>
          <w:bCs/>
          <w:sz w:val="30"/>
          <w:szCs w:val="30"/>
          <w:cs/>
        </w:rPr>
        <w:t>้ต</w:t>
      </w:r>
      <w:r>
        <w:rPr>
          <w:rFonts w:ascii="Angsana New" w:hAnsi="Angsana New"/>
          <w:bCs/>
          <w:sz w:val="30"/>
          <w:szCs w:val="30"/>
          <w:cs/>
        </w:rPr>
        <w:t>ามสัญญาเช่าการเงิน</w:t>
      </w:r>
      <w:r w:rsidRPr="00BF0A24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476AC5" w:rsidRPr="00476AC5" w:rsidRDefault="00476AC5" w:rsidP="00476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5E35D2" w:rsidRPr="004B1A9B" w:rsidRDefault="005E35D2" w:rsidP="005E3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4"/>
          <w:szCs w:val="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22"/>
        <w:gridCol w:w="1488"/>
        <w:gridCol w:w="222"/>
        <w:gridCol w:w="1398"/>
        <w:gridCol w:w="236"/>
        <w:gridCol w:w="1308"/>
        <w:gridCol w:w="222"/>
        <w:gridCol w:w="1204"/>
      </w:tblGrid>
      <w:tr w:rsidR="009040C8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เงินรวม</w:t>
            </w:r>
            <w:r w:rsidR="005F142D"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93F9B"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1D111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93F9B"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="00393F9B"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="00393F9B"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9040C8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723E8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23E80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723E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9040C8" w:rsidRPr="000C5200" w:rsidTr="00476AC5">
        <w:trPr>
          <w:trHeight w:val="6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tabs>
                <w:tab w:val="left" w:pos="1350"/>
              </w:tabs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0C8" w:rsidRPr="000C5200" w:rsidRDefault="009040C8" w:rsidP="00653E40">
            <w:pPr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040C8" w:rsidRPr="000C5200" w:rsidTr="00476AC5">
        <w:trPr>
          <w:trHeight w:val="3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10D2B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18" w:firstLine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1E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319,714</w:t>
            </w:r>
          </w:p>
        </w:tc>
      </w:tr>
      <w:tr w:rsidR="00710D2B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="001D11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(16,665)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1E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(50,554)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1E428F" w:rsidP="001E428F">
            <w:pPr>
              <w:tabs>
                <w:tab w:val="clear" w:pos="90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10D2B">
              <w:rPr>
                <w:rFonts w:ascii="Angsana New" w:hAnsi="Angsana New"/>
                <w:sz w:val="30"/>
                <w:szCs w:val="30"/>
              </w:rPr>
              <w:t>(34,074)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A2632B" w:rsidP="00710D2B">
            <w:pPr>
              <w:tabs>
                <w:tab w:val="left" w:pos="480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(101,</w:t>
            </w:r>
            <w:r w:rsidR="00710D2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710D2B">
              <w:rPr>
                <w:rFonts w:ascii="Angsana New" w:hAnsi="Angsana New"/>
                <w:color w:val="000000"/>
                <w:sz w:val="30"/>
                <w:szCs w:val="30"/>
              </w:rPr>
              <w:t>3)</w:t>
            </w:r>
          </w:p>
        </w:tc>
      </w:tr>
      <w:tr w:rsidR="00710D2B" w:rsidRPr="000C5200" w:rsidTr="001755C2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1D1116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111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18</w:t>
            </w:r>
            <w:r w:rsidR="00710D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,972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1E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  <w:tab w:val="left" w:pos="75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  <w:tr w:rsidR="00710D2B" w:rsidRPr="000C5200" w:rsidTr="001755C2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="001D11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1E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tabs>
                <w:tab w:val="left" w:pos="48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10D2B" w:rsidRPr="000C5200" w:rsidTr="001755C2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18,972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1E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476AC5">
            <w:pPr>
              <w:tabs>
                <w:tab w:val="clear" w:pos="907"/>
                <w:tab w:val="left" w:pos="480"/>
                <w:tab w:val="left" w:pos="82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  <w:tr w:rsidR="00476AC5" w:rsidRPr="00476AC5" w:rsidTr="00081F48">
        <w:trPr>
          <w:trHeight w:val="3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AC5" w:rsidRPr="00081F48" w:rsidRDefault="00476AC5" w:rsidP="00081F48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AC5" w:rsidRPr="00081F48" w:rsidRDefault="00476AC5" w:rsidP="00081F48">
            <w:pPr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76AC5" w:rsidRPr="00081F48" w:rsidRDefault="00476AC5" w:rsidP="00081F48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76AC5" w:rsidRPr="00081F48" w:rsidRDefault="00476AC5" w:rsidP="00081F4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76AC5" w:rsidRPr="00081F48" w:rsidRDefault="00476AC5" w:rsidP="0008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76AC5" w:rsidRPr="00081F48" w:rsidRDefault="00476AC5" w:rsidP="00081F4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76AC5" w:rsidRPr="00081F48" w:rsidRDefault="00476AC5" w:rsidP="00081F48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76AC5" w:rsidRPr="00081F48" w:rsidRDefault="00476AC5" w:rsidP="00081F4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76AC5" w:rsidRPr="00081F48" w:rsidRDefault="00476AC5" w:rsidP="00081F48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710D2B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710D2B" w:rsidRDefault="00710D2B" w:rsidP="00710D2B">
            <w:pPr>
              <w:spacing w:line="240" w:lineRule="auto"/>
              <w:rPr>
                <w:rFonts w:ascii="Times New Roman" w:hAnsi="Times New Roman" w:cstheme="minorBidi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เงินรวม </w:t>
            </w: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1D111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710D2B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710D2B" w:rsidRPr="000C5200" w:rsidTr="00476AC5">
        <w:trPr>
          <w:trHeight w:val="8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10D2B" w:rsidRPr="000C5200" w:rsidTr="00476AC5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10D2B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32,520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tabs>
                <w:tab w:val="clear" w:pos="680"/>
                <w:tab w:val="clear" w:pos="907"/>
                <w:tab w:val="left" w:pos="660"/>
                <w:tab w:val="left" w:pos="102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122,241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tabs>
                <w:tab w:val="clear" w:pos="907"/>
                <w:tab w:val="left" w:pos="916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00">
              <w:rPr>
                <w:rFonts w:ascii="Angsana New" w:hAnsi="Angsana New"/>
                <w:sz w:val="30"/>
                <w:szCs w:val="30"/>
              </w:rPr>
              <w:t>193,056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347,817</w:t>
            </w:r>
          </w:p>
        </w:tc>
      </w:tr>
      <w:tr w:rsidR="00710D2B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="001D11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(17,178)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1D1116" w:rsidP="00710D2B">
            <w:pPr>
              <w:tabs>
                <w:tab w:val="clear" w:pos="907"/>
                <w:tab w:val="left" w:pos="1020"/>
              </w:tabs>
              <w:spacing w:line="240" w:lineRule="auto"/>
              <w:ind w:left="-6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</w:t>
            </w:r>
            <w:r w:rsidR="00710D2B" w:rsidRPr="000C5200">
              <w:rPr>
                <w:rFonts w:ascii="Angsana New" w:hAnsi="Angsana New"/>
                <w:color w:val="000000"/>
                <w:sz w:val="30"/>
                <w:szCs w:val="30"/>
              </w:rPr>
              <w:t>(55,522)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00">
              <w:rPr>
                <w:rFonts w:ascii="Angsana New" w:hAnsi="Angsana New"/>
                <w:sz w:val="30"/>
                <w:szCs w:val="30"/>
              </w:rPr>
              <w:t>(44,890)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1D1116" w:rsidP="00710D2B">
            <w:pPr>
              <w:tabs>
                <w:tab w:val="clear" w:pos="907"/>
                <w:tab w:val="left" w:pos="480"/>
                <w:tab w:val="left" w:pos="826"/>
                <w:tab w:val="left" w:pos="91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710D2B" w:rsidRPr="000C5200">
              <w:rPr>
                <w:rFonts w:ascii="Angsana New" w:hAnsi="Angsana New"/>
                <w:color w:val="000000"/>
                <w:sz w:val="30"/>
                <w:szCs w:val="30"/>
              </w:rPr>
              <w:t>(117,590)</w:t>
            </w:r>
          </w:p>
        </w:tc>
      </w:tr>
      <w:tr w:rsidR="00710D2B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15,342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tabs>
                <w:tab w:val="clear" w:pos="680"/>
                <w:tab w:val="clear" w:pos="907"/>
                <w:tab w:val="left" w:pos="660"/>
                <w:tab w:val="left" w:pos="10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66,719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sz w:val="30"/>
                <w:szCs w:val="30"/>
              </w:rPr>
              <w:t>148,166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230,227</w:t>
            </w:r>
          </w:p>
        </w:tc>
      </w:tr>
      <w:tr w:rsidR="00710D2B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="001D11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10D2B" w:rsidRPr="000C5200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15,342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tabs>
                <w:tab w:val="clear" w:pos="680"/>
                <w:tab w:val="left" w:pos="66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66,719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sz w:val="30"/>
                <w:szCs w:val="30"/>
              </w:rPr>
              <w:t>148,166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0C5200" w:rsidRDefault="00710D2B" w:rsidP="00710D2B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230,227</w:t>
            </w:r>
          </w:p>
        </w:tc>
      </w:tr>
    </w:tbl>
    <w:p w:rsidR="004B7235" w:rsidRDefault="001748B0" w:rsidP="008B3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</w:t>
      </w:r>
      <w:r w:rsidR="00AA26C5" w:rsidRPr="009A00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A26C5" w:rsidRPr="009A00CE">
        <w:rPr>
          <w:rFonts w:asciiTheme="majorBidi" w:hAnsiTheme="majorBidi" w:cstheme="majorBidi"/>
          <w:sz w:val="30"/>
          <w:szCs w:val="30"/>
        </w:rPr>
        <w:t>31</w:t>
      </w:r>
      <w:r w:rsidR="001D111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1D11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6C5" w:rsidRPr="009A00CE">
        <w:rPr>
          <w:rFonts w:asciiTheme="majorBidi" w:hAnsiTheme="majorBidi" w:cstheme="majorBidi"/>
          <w:sz w:val="30"/>
          <w:szCs w:val="30"/>
          <w:cs/>
        </w:rPr>
        <w:t>ผลรวมของเงินลงทุน</w:t>
      </w:r>
      <w:r w:rsidR="00AA26C5">
        <w:rPr>
          <w:rFonts w:asciiTheme="majorBidi" w:hAnsiTheme="majorBidi" w:cstheme="majorBidi"/>
          <w:sz w:val="30"/>
          <w:szCs w:val="30"/>
          <w:cs/>
        </w:rPr>
        <w:t>ขั้นต้นตามสัญญาเช</w:t>
      </w:r>
      <w:r w:rsidR="00AA26C5">
        <w:rPr>
          <w:rFonts w:asciiTheme="majorBidi" w:hAnsiTheme="majorBidi" w:cstheme="majorBidi" w:hint="cs"/>
          <w:sz w:val="30"/>
          <w:szCs w:val="30"/>
          <w:cs/>
        </w:rPr>
        <w:t>่</w:t>
      </w:r>
      <w:r w:rsidR="00AA26C5" w:rsidRPr="009A00CE">
        <w:rPr>
          <w:rFonts w:asciiTheme="majorBidi" w:hAnsiTheme="majorBidi" w:cstheme="majorBidi"/>
          <w:sz w:val="30"/>
          <w:szCs w:val="30"/>
          <w:cs/>
        </w:rPr>
        <w:t>าการเงินและมูลค่าปัจจุบันของจำนวนขั้นต่ำที่ลูกหนี้ต้องจ่ายตามสัญญาเช่าการเงินมีดังนี้</w:t>
      </w:r>
    </w:p>
    <w:p w:rsidR="004B7235" w:rsidRPr="00476AC5" w:rsidRDefault="004B7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832"/>
        <w:gridCol w:w="236"/>
        <w:gridCol w:w="1342"/>
        <w:gridCol w:w="222"/>
        <w:gridCol w:w="1398"/>
        <w:gridCol w:w="222"/>
        <w:gridCol w:w="1398"/>
        <w:gridCol w:w="222"/>
        <w:gridCol w:w="1398"/>
      </w:tblGrid>
      <w:tr w:rsidR="00AA26C5" w:rsidRPr="00803062" w:rsidTr="00B34E1F">
        <w:trPr>
          <w:trHeight w:val="36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5F142D" w:rsidRPr="0080306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93F9B"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  <w:r w:rsidR="001D11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93F9B" w:rsidRPr="00803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</w:t>
            </w:r>
            <w:r w:rsidR="00393F9B" w:rsidRPr="008030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</w:t>
            </w:r>
            <w:r w:rsidR="00393F9B" w:rsidRPr="00803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A26C5" w:rsidRPr="00803062" w:rsidTr="00B34E1F">
        <w:trPr>
          <w:trHeight w:val="333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AA26C5" w:rsidRPr="00803062" w:rsidTr="00B34E1F">
        <w:trPr>
          <w:trHeight w:val="14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</w:tr>
      <w:tr w:rsidR="00AA26C5" w:rsidRPr="00803062" w:rsidTr="00B34E1F">
        <w:trPr>
          <w:trHeight w:val="27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10D2B" w:rsidRPr="00803062" w:rsidTr="00D13CBC">
        <w:trPr>
          <w:trHeight w:val="3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tabs>
                <w:tab w:val="clear" w:pos="907"/>
                <w:tab w:val="left" w:pos="93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18,972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32,520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15,342</w:t>
            </w:r>
          </w:p>
        </w:tc>
      </w:tr>
      <w:tr w:rsidR="00710D2B" w:rsidRPr="00803062" w:rsidTr="00D13CBC">
        <w:trPr>
          <w:trHeight w:val="61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119,621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69,067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122,241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66,719</w:t>
            </w:r>
          </w:p>
        </w:tc>
      </w:tr>
      <w:tr w:rsidR="00710D2B" w:rsidRPr="00803062" w:rsidTr="00D13CBC">
        <w:trPr>
          <w:trHeight w:val="28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193,056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148,166</w:t>
            </w:r>
          </w:p>
        </w:tc>
      </w:tr>
      <w:tr w:rsidR="00710D2B" w:rsidRPr="00803062" w:rsidTr="00D13CBC">
        <w:trPr>
          <w:trHeight w:val="2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319,714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347,817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230,227</w:t>
            </w:r>
          </w:p>
        </w:tc>
      </w:tr>
      <w:tr w:rsidR="00710D2B" w:rsidRPr="00803062" w:rsidTr="00D13CBC">
        <w:trPr>
          <w:trHeight w:val="2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left="252" w:hanging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="001D11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1D1116" w:rsidP="00710D2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</w:t>
            </w:r>
            <w:r w:rsidR="00710D2B"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 w:rsidR="00710D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01,293</w:t>
            </w:r>
            <w:r w:rsidR="00710D2B"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1D1116" w:rsidP="00710D2B">
            <w:pPr>
              <w:tabs>
                <w:tab w:val="clear" w:pos="90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</w:t>
            </w:r>
            <w:r w:rsidR="00710D2B"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(117,590)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D2B" w:rsidRPr="00803062" w:rsidTr="00D13CBC">
        <w:trPr>
          <w:trHeight w:val="60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1D1116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               </w:t>
            </w:r>
            <w:r w:rsidR="00710D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218,421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1D1116" w:rsidP="00710D2B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                </w:t>
            </w:r>
            <w:r w:rsidR="00710D2B"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230,227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2B" w:rsidRPr="00803062" w:rsidRDefault="00710D2B" w:rsidP="00710D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476AC5" w:rsidRPr="00476AC5" w:rsidRDefault="00476AC5" w:rsidP="008B3A8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:rsidR="008B3A8E" w:rsidRPr="001F6EB9" w:rsidRDefault="00AA26C5" w:rsidP="008B3A8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1F6EB9">
        <w:rPr>
          <w:rFonts w:ascii="Angsana New" w:hAnsi="Angsana New"/>
          <w:sz w:val="30"/>
          <w:szCs w:val="30"/>
          <w:cs/>
        </w:rPr>
        <w:t xml:space="preserve">ในปี </w:t>
      </w:r>
      <w:r w:rsidRPr="001F6EB9">
        <w:rPr>
          <w:rFonts w:ascii="Angsana New" w:hAnsi="Angsana New"/>
          <w:sz w:val="30"/>
          <w:szCs w:val="30"/>
        </w:rPr>
        <w:t>2552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1F6EB9">
        <w:rPr>
          <w:rFonts w:ascii="Angsana New" w:hAnsi="Angsana New" w:hint="cs"/>
          <w:sz w:val="30"/>
          <w:szCs w:val="30"/>
          <w:cs/>
        </w:rPr>
        <w:t>บริษัท</w:t>
      </w:r>
      <w:r w:rsidR="0092614C" w:rsidRPr="001F6EB9">
        <w:rPr>
          <w:rFonts w:ascii="Angsana New" w:hAnsi="Angsana New" w:hint="cs"/>
          <w:sz w:val="30"/>
          <w:szCs w:val="30"/>
          <w:cs/>
        </w:rPr>
        <w:t>ได้</w:t>
      </w:r>
      <w:r w:rsidRPr="001F6EB9">
        <w:rPr>
          <w:rFonts w:ascii="Angsana New" w:hAnsi="Angsana New" w:hint="cs"/>
          <w:sz w:val="30"/>
          <w:szCs w:val="30"/>
          <w:cs/>
        </w:rPr>
        <w:t>ทำสัญญากับบริษัท</w:t>
      </w:r>
      <w:r w:rsidR="0092614C" w:rsidRPr="001F6EB9">
        <w:rPr>
          <w:rFonts w:ascii="Angsana New" w:hAnsi="Angsana New" w:hint="cs"/>
          <w:sz w:val="30"/>
          <w:szCs w:val="30"/>
          <w:cs/>
        </w:rPr>
        <w:t>ในประเทศ</w:t>
      </w:r>
      <w:r w:rsidRPr="001F6EB9">
        <w:rPr>
          <w:rFonts w:ascii="Angsana New" w:hAnsi="Angsana New" w:hint="cs"/>
          <w:sz w:val="30"/>
          <w:szCs w:val="30"/>
          <w:cs/>
        </w:rPr>
        <w:t>แห่งหนึ่งเพื่อให้บริการสร้างสถานีผลิ</w:t>
      </w:r>
      <w:r w:rsidR="000C6935">
        <w:rPr>
          <w:rFonts w:ascii="Angsana New" w:hAnsi="Angsana New" w:hint="cs"/>
          <w:sz w:val="30"/>
          <w:szCs w:val="30"/>
          <w:cs/>
        </w:rPr>
        <w:t>ตก๊าซธรรมชาติอัด</w:t>
      </w:r>
      <w:r w:rsidR="000C6935">
        <w:rPr>
          <w:rFonts w:ascii="Angsana New" w:hAnsi="Angsana New"/>
          <w:sz w:val="30"/>
          <w:szCs w:val="30"/>
          <w:cs/>
        </w:rPr>
        <w:br/>
      </w:r>
      <w:r w:rsidR="00FE0CC6" w:rsidRPr="001F6EB9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1F6EB9">
        <w:rPr>
          <w:rFonts w:ascii="Angsana New" w:hAnsi="Angsana New" w:hint="cs"/>
          <w:sz w:val="30"/>
          <w:szCs w:val="30"/>
          <w:cs/>
        </w:rPr>
        <w:t>ตึกและสิ่งปลูกสร้างอื่น</w:t>
      </w:r>
      <w:r w:rsidR="0079727A">
        <w:rPr>
          <w:rFonts w:ascii="Angsana New" w:hAnsi="Angsana New" w:hint="cs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>และ</w:t>
      </w:r>
      <w:r w:rsidR="00FE0CC6" w:rsidRPr="001F6EB9">
        <w:rPr>
          <w:rFonts w:ascii="Angsana New" w:hAnsi="Angsana New" w:hint="cs"/>
          <w:sz w:val="30"/>
          <w:szCs w:val="30"/>
          <w:cs/>
        </w:rPr>
        <w:t>ให้</w:t>
      </w:r>
      <w:r w:rsidR="0092614C" w:rsidRPr="001F6EB9">
        <w:rPr>
          <w:rFonts w:ascii="Angsana New" w:hAnsi="Angsana New" w:hint="cs"/>
          <w:sz w:val="30"/>
          <w:szCs w:val="30"/>
          <w:cs/>
        </w:rPr>
        <w:t>บริการอัดก๊าซธรรมชาติ โดยสัญญาดังกล่าวมี</w:t>
      </w:r>
      <w:r w:rsidRPr="001F6EB9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1F6EB9">
        <w:rPr>
          <w:rFonts w:ascii="Angsana New" w:hAnsi="Angsana New"/>
          <w:sz w:val="30"/>
          <w:szCs w:val="30"/>
        </w:rPr>
        <w:t>20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>ปี</w:t>
      </w:r>
      <w:r w:rsidR="00FE0CC6" w:rsidRPr="001F6EB9">
        <w:rPr>
          <w:rFonts w:ascii="Angsana New" w:hAnsi="Angsana New" w:hint="cs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และจะสิ้นสุดอายุสัญญาในปี </w:t>
      </w:r>
      <w:r w:rsidR="0092614C" w:rsidRPr="001F6EB9">
        <w:rPr>
          <w:rFonts w:ascii="Angsana New" w:hAnsi="Angsana New"/>
          <w:sz w:val="30"/>
          <w:szCs w:val="30"/>
        </w:rPr>
        <w:t>2572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 ต่อมาในปี </w:t>
      </w:r>
      <w:r w:rsidR="0092614C" w:rsidRPr="001F6EB9">
        <w:rPr>
          <w:rFonts w:ascii="Angsana New" w:hAnsi="Angsana New"/>
          <w:sz w:val="30"/>
          <w:szCs w:val="30"/>
        </w:rPr>
        <w:t>2558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>บริษัทได้ทำสัญญาเพิ่มเติมกับบริษัทดังกล่า</w:t>
      </w:r>
      <w:r w:rsidR="00B34E1F">
        <w:rPr>
          <w:rFonts w:ascii="Angsana New" w:hAnsi="Angsana New" w:hint="cs"/>
          <w:sz w:val="30"/>
          <w:szCs w:val="30"/>
          <w:cs/>
        </w:rPr>
        <w:t>วเกี่ยวกับบริการอัดก๊าซธรรมชาติ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โดยสัญญาเพิ่มเติมดังกล่าวมีระยะเวลา </w:t>
      </w:r>
      <w:r w:rsidR="0092614C" w:rsidRPr="001F6EB9">
        <w:rPr>
          <w:rFonts w:ascii="Angsana New" w:hAnsi="Angsana New"/>
          <w:sz w:val="30"/>
          <w:szCs w:val="30"/>
        </w:rPr>
        <w:t>14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ปี และจะสิ้นสุดอายุสัญญาในปี </w:t>
      </w:r>
      <w:r w:rsidR="006308A0">
        <w:rPr>
          <w:rFonts w:ascii="Angsana New" w:hAnsi="Angsana New"/>
          <w:sz w:val="30"/>
          <w:szCs w:val="30"/>
        </w:rPr>
        <w:t>2572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6308A0">
        <w:rPr>
          <w:rFonts w:ascii="Angsana New" w:hAnsi="Angsana New" w:hint="cs"/>
          <w:sz w:val="30"/>
          <w:szCs w:val="30"/>
          <w:cs/>
        </w:rPr>
        <w:t xml:space="preserve">สัญญาดังกล่าวเข้าเงื่อนไขว่าเป็นข้อตกลงที่ประกอบไปด้วยสัญญาเช่าตามการตีความตามมาตรฐานการรายงานทางการเงินฉบับที่ </w:t>
      </w:r>
      <w:r w:rsidR="006308A0">
        <w:rPr>
          <w:rFonts w:ascii="Angsana New" w:hAnsi="Angsana New"/>
          <w:sz w:val="30"/>
          <w:szCs w:val="30"/>
        </w:rPr>
        <w:t>4</w:t>
      </w:r>
    </w:p>
    <w:p w:rsidR="00095CAE" w:rsidRPr="008B3A8E" w:rsidRDefault="00095CAE" w:rsidP="00095CA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92614C" w:rsidRPr="00476AC5" w:rsidRDefault="0092614C" w:rsidP="00AA26C5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:rsidR="00AA26C5" w:rsidRPr="00B34E1F" w:rsidRDefault="00AA26C5" w:rsidP="00075CA7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B34E1F">
        <w:rPr>
          <w:rFonts w:ascii="Angsana New" w:hAnsi="Angsana New"/>
          <w:sz w:val="30"/>
          <w:szCs w:val="30"/>
          <w:cs/>
        </w:rPr>
        <w:t xml:space="preserve">ในปี </w:t>
      </w:r>
      <w:r w:rsidRPr="00B34E1F">
        <w:rPr>
          <w:rFonts w:ascii="Angsana New" w:hAnsi="Angsana New"/>
          <w:sz w:val="30"/>
          <w:szCs w:val="30"/>
        </w:rPr>
        <w:t>2560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B34E1F">
        <w:rPr>
          <w:rFonts w:ascii="Angsana New" w:hAnsi="Angsana New" w:hint="cs"/>
          <w:sz w:val="30"/>
          <w:szCs w:val="30"/>
          <w:cs/>
        </w:rPr>
        <w:t>บริษัททำสัญญา</w:t>
      </w:r>
      <w:r w:rsidR="00834B6F" w:rsidRPr="00B34E1F">
        <w:rPr>
          <w:rFonts w:ascii="Angsana New" w:hAnsi="Angsana New" w:hint="cs"/>
          <w:sz w:val="30"/>
          <w:szCs w:val="30"/>
          <w:cs/>
        </w:rPr>
        <w:t>ให้</w:t>
      </w:r>
      <w:r w:rsidR="0092614C" w:rsidRPr="00B34E1F">
        <w:rPr>
          <w:rFonts w:ascii="Angsana New" w:hAnsi="Angsana New" w:hint="cs"/>
          <w:sz w:val="30"/>
          <w:szCs w:val="30"/>
          <w:cs/>
        </w:rPr>
        <w:t>เช่า</w:t>
      </w:r>
      <w:r w:rsidRPr="00B34E1F">
        <w:rPr>
          <w:rFonts w:ascii="Angsana New" w:hAnsi="Angsana New" w:hint="cs"/>
          <w:sz w:val="30"/>
          <w:szCs w:val="30"/>
          <w:cs/>
        </w:rPr>
        <w:t>กับบริษัท</w:t>
      </w:r>
      <w:r w:rsidR="0092614C" w:rsidRPr="00B34E1F">
        <w:rPr>
          <w:rFonts w:ascii="Angsana New" w:hAnsi="Angsana New" w:hint="cs"/>
          <w:sz w:val="30"/>
          <w:szCs w:val="30"/>
          <w:cs/>
        </w:rPr>
        <w:t>ในประเทศ</w:t>
      </w:r>
      <w:r w:rsidRPr="00B34E1F">
        <w:rPr>
          <w:rFonts w:ascii="Angsana New" w:hAnsi="Angsana New" w:hint="cs"/>
          <w:sz w:val="30"/>
          <w:szCs w:val="30"/>
          <w:cs/>
        </w:rPr>
        <w:t>สองแห่ง</w:t>
      </w:r>
      <w:r w:rsidR="0092614C" w:rsidRPr="00B34E1F">
        <w:rPr>
          <w:rFonts w:ascii="Angsana New" w:hAnsi="Angsana New" w:hint="cs"/>
          <w:sz w:val="30"/>
          <w:szCs w:val="30"/>
          <w:cs/>
        </w:rPr>
        <w:t>ซึ่งครอบคลุมการ</w:t>
      </w:r>
      <w:r w:rsidR="00322842" w:rsidRPr="00B34E1F">
        <w:rPr>
          <w:rFonts w:ascii="Angsana New" w:hAnsi="Angsana New" w:hint="cs"/>
          <w:sz w:val="30"/>
          <w:szCs w:val="30"/>
          <w:cs/>
        </w:rPr>
        <w:t>เช่าซื้อรถ</w:t>
      </w:r>
      <w:r w:rsidRPr="00B34E1F">
        <w:rPr>
          <w:rFonts w:ascii="Angsana New" w:hAnsi="Angsana New" w:hint="cs"/>
          <w:sz w:val="30"/>
          <w:szCs w:val="30"/>
          <w:cs/>
        </w:rPr>
        <w:t>บรรทุกส่วนบุคคลโดยสัญญา</w:t>
      </w:r>
      <w:r w:rsidR="0092614C" w:rsidRPr="00B34E1F">
        <w:rPr>
          <w:rFonts w:ascii="Angsana New" w:hAnsi="Angsana New" w:hint="cs"/>
          <w:sz w:val="30"/>
          <w:szCs w:val="30"/>
          <w:cs/>
        </w:rPr>
        <w:t>ดังกล่าวมีระยะเวลา</w:t>
      </w:r>
      <w:r w:rsidRPr="00B34E1F">
        <w:rPr>
          <w:rFonts w:ascii="Angsana New" w:hAnsi="Angsana New" w:hint="cs"/>
          <w:sz w:val="30"/>
          <w:szCs w:val="30"/>
          <w:cs/>
        </w:rPr>
        <w:t xml:space="preserve"> </w:t>
      </w:r>
      <w:r w:rsidRPr="00B34E1F">
        <w:rPr>
          <w:rFonts w:ascii="Angsana New" w:hAnsi="Angsana New"/>
          <w:sz w:val="30"/>
          <w:szCs w:val="30"/>
        </w:rPr>
        <w:t>3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B34E1F">
        <w:rPr>
          <w:rFonts w:ascii="Angsana New" w:hAnsi="Angsana New" w:hint="cs"/>
          <w:sz w:val="30"/>
          <w:szCs w:val="30"/>
          <w:cs/>
        </w:rPr>
        <w:t>ปีและจะสิ้นสุด</w:t>
      </w:r>
      <w:r w:rsidR="0092614C" w:rsidRPr="00B34E1F">
        <w:rPr>
          <w:rFonts w:asciiTheme="majorBidi" w:hAnsiTheme="majorBidi" w:cstheme="majorBidi" w:hint="cs"/>
          <w:caps/>
          <w:sz w:val="30"/>
          <w:szCs w:val="30"/>
          <w:cs/>
        </w:rPr>
        <w:t>อายุ</w:t>
      </w:r>
      <w:r w:rsidR="0092614C" w:rsidRPr="00B34E1F">
        <w:rPr>
          <w:rFonts w:ascii="Angsana New" w:hAnsi="Angsana New" w:hint="cs"/>
          <w:sz w:val="30"/>
          <w:szCs w:val="30"/>
          <w:cs/>
        </w:rPr>
        <w:t>สัญญาในปี</w:t>
      </w:r>
      <w:r w:rsidRPr="00B34E1F">
        <w:rPr>
          <w:rFonts w:ascii="Angsana New" w:hAnsi="Angsana New" w:hint="cs"/>
          <w:sz w:val="30"/>
          <w:szCs w:val="30"/>
          <w:cs/>
        </w:rPr>
        <w:t xml:space="preserve"> </w:t>
      </w:r>
      <w:r w:rsidRPr="00B34E1F">
        <w:rPr>
          <w:rFonts w:ascii="Angsana New" w:hAnsi="Angsana New"/>
          <w:sz w:val="30"/>
          <w:szCs w:val="30"/>
        </w:rPr>
        <w:t>2563</w:t>
      </w:r>
    </w:p>
    <w:p w:rsidR="00476AC5" w:rsidRDefault="00476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4"/>
          <w:szCs w:val="24"/>
        </w:rPr>
      </w:pPr>
      <w:r>
        <w:rPr>
          <w:rFonts w:ascii="Angsana New" w:hAnsi="Angsana New"/>
          <w:bCs/>
          <w:sz w:val="24"/>
          <w:szCs w:val="24"/>
        </w:rPr>
        <w:br w:type="page"/>
      </w:r>
    </w:p>
    <w:p w:rsidR="000F32B1" w:rsidRDefault="000F32B1" w:rsidP="008B3A8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สินค้าคงเหลือ</w:t>
      </w:r>
    </w:p>
    <w:p w:rsidR="000F32B1" w:rsidRPr="00476AC5" w:rsidRDefault="000F32B1" w:rsidP="000F32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78" w:type="dxa"/>
        <w:tblInd w:w="558" w:type="dxa"/>
        <w:tblLook w:val="01E0" w:firstRow="1" w:lastRow="1" w:firstColumn="1" w:lastColumn="1" w:noHBand="0" w:noVBand="0"/>
      </w:tblPr>
      <w:tblGrid>
        <w:gridCol w:w="3651"/>
        <w:gridCol w:w="1268"/>
        <w:gridCol w:w="263"/>
        <w:gridCol w:w="1175"/>
        <w:gridCol w:w="263"/>
        <w:gridCol w:w="1241"/>
        <w:gridCol w:w="259"/>
        <w:gridCol w:w="1258"/>
      </w:tblGrid>
      <w:tr w:rsidR="003C6BEB" w:rsidTr="009031DA">
        <w:trPr>
          <w:tblHeader/>
        </w:trPr>
        <w:tc>
          <w:tcPr>
            <w:tcW w:w="3672" w:type="dxa"/>
          </w:tcPr>
          <w:p w:rsidR="00DC2AC8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hideMark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7" w:type="dxa"/>
            <w:gridSpan w:val="3"/>
            <w:hideMark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211" w:rsidTr="009031DA">
        <w:trPr>
          <w:tblHeader/>
        </w:trPr>
        <w:tc>
          <w:tcPr>
            <w:tcW w:w="3672" w:type="dxa"/>
          </w:tcPr>
          <w:p w:rsidR="00DC2AC8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  <w:hideMark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3" w:type="dxa"/>
            <w:vAlign w:val="center"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  <w:hideMark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  <w:hideMark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  <w:vAlign w:val="center"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  <w:hideMark/>
          </w:tcPr>
          <w:p w:rsidR="00DC2AC8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C2AC8" w:rsidTr="009031DA">
        <w:trPr>
          <w:tblHeader/>
        </w:trPr>
        <w:tc>
          <w:tcPr>
            <w:tcW w:w="3672" w:type="dxa"/>
          </w:tcPr>
          <w:p w:rsidR="00DC2AC8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6" w:type="dxa"/>
            <w:gridSpan w:val="7"/>
            <w:hideMark/>
          </w:tcPr>
          <w:p w:rsidR="00DC2AC8" w:rsidRDefault="001F774B" w:rsidP="001F7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="00DC2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95211" w:rsidTr="009031DA">
        <w:tc>
          <w:tcPr>
            <w:tcW w:w="3672" w:type="dxa"/>
            <w:hideMark/>
          </w:tcPr>
          <w:p w:rsidR="00710D2B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8" w:type="dxa"/>
          </w:tcPr>
          <w:p w:rsidR="00710D2B" w:rsidRPr="005B078E" w:rsidRDefault="002C6A13" w:rsidP="00291A4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  <w:r w:rsidR="00B71DFA" w:rsidRPr="00B71DFA">
              <w:rPr>
                <w:rFonts w:ascii="Angsana New" w:hAnsi="Angsana New"/>
                <w:sz w:val="30"/>
                <w:szCs w:val="30"/>
              </w:rPr>
              <w:t>,</w:t>
            </w:r>
            <w:r w:rsidR="005B078E">
              <w:rPr>
                <w:rFonts w:ascii="Angsana New" w:hAnsi="Angsana New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710D2B" w:rsidRDefault="00F72950" w:rsidP="00291A4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105,100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710D2B" w:rsidRDefault="002C6A13" w:rsidP="00291A4E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B71DFA" w:rsidRPr="00B71D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59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:rsidR="00710D2B" w:rsidRDefault="00B71DFA" w:rsidP="0065292E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71DFA">
              <w:rPr>
                <w:rFonts w:ascii="Angsana New" w:hAnsi="Angsana New"/>
                <w:sz w:val="30"/>
                <w:szCs w:val="30"/>
              </w:rPr>
              <w:t>96,998</w:t>
            </w:r>
          </w:p>
        </w:tc>
      </w:tr>
      <w:tr w:rsidR="00795211" w:rsidTr="009031DA">
        <w:tc>
          <w:tcPr>
            <w:tcW w:w="3672" w:type="dxa"/>
            <w:hideMark/>
          </w:tcPr>
          <w:p w:rsidR="00710D2B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8" w:type="dxa"/>
          </w:tcPr>
          <w:p w:rsidR="00710D2B" w:rsidRDefault="002C6A13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181,137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710D2B" w:rsidRDefault="00B71DFA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B71DFA">
              <w:rPr>
                <w:rFonts w:ascii="Angsana New" w:hAnsi="Angsana New"/>
                <w:sz w:val="30"/>
                <w:szCs w:val="30"/>
              </w:rPr>
              <w:t>326,722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710D2B" w:rsidRDefault="002C6A13" w:rsidP="002C6A13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  <w:r w:rsidR="00493204" w:rsidRPr="004932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59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:rsidR="00710D2B" w:rsidRDefault="00B71DFA" w:rsidP="00795211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71DFA">
              <w:rPr>
                <w:rFonts w:ascii="Angsana New" w:hAnsi="Angsana New"/>
                <w:sz w:val="30"/>
                <w:szCs w:val="30"/>
              </w:rPr>
              <w:t>326,722</w:t>
            </w:r>
          </w:p>
        </w:tc>
      </w:tr>
      <w:tr w:rsidR="00795211" w:rsidTr="009031DA">
        <w:tc>
          <w:tcPr>
            <w:tcW w:w="3672" w:type="dxa"/>
            <w:hideMark/>
          </w:tcPr>
          <w:p w:rsidR="00710D2B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8" w:type="dxa"/>
          </w:tcPr>
          <w:p w:rsidR="00710D2B" w:rsidRDefault="00B71DFA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71DFA">
              <w:rPr>
                <w:rFonts w:ascii="Angsana New" w:hAnsi="Angsana New"/>
                <w:sz w:val="30"/>
                <w:szCs w:val="30"/>
              </w:rPr>
              <w:t>423,882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710D2B" w:rsidRDefault="00F72950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404,50</w:t>
            </w:r>
            <w:r w:rsidR="005B07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710D2B" w:rsidRDefault="00B71DFA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B71DFA">
              <w:rPr>
                <w:rFonts w:ascii="Angsana New" w:hAnsi="Angsana New"/>
                <w:sz w:val="30"/>
                <w:szCs w:val="30"/>
              </w:rPr>
              <w:t>418,682</w:t>
            </w:r>
          </w:p>
        </w:tc>
        <w:tc>
          <w:tcPr>
            <w:tcW w:w="259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:rsidR="00710D2B" w:rsidRDefault="00B71DFA" w:rsidP="00795211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71DFA">
              <w:rPr>
                <w:rFonts w:ascii="Angsana New" w:hAnsi="Angsana New"/>
                <w:sz w:val="30"/>
                <w:szCs w:val="30"/>
              </w:rPr>
              <w:t>400,003</w:t>
            </w:r>
          </w:p>
        </w:tc>
      </w:tr>
      <w:tr w:rsidR="00795211" w:rsidTr="009031DA">
        <w:tc>
          <w:tcPr>
            <w:tcW w:w="3672" w:type="dxa"/>
            <w:hideMark/>
          </w:tcPr>
          <w:p w:rsidR="00710D2B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68" w:type="dxa"/>
          </w:tcPr>
          <w:p w:rsidR="00710D2B" w:rsidRDefault="00D4531B" w:rsidP="00D4531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710D2B" w:rsidRDefault="00710D2B" w:rsidP="0079521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710D2B" w:rsidRDefault="00710D2B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D453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9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:rsidR="00710D2B" w:rsidRDefault="00710D2B" w:rsidP="00795211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211" w:rsidTr="00714367">
        <w:tc>
          <w:tcPr>
            <w:tcW w:w="3672" w:type="dxa"/>
            <w:hideMark/>
          </w:tcPr>
          <w:p w:rsidR="00710D2B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268" w:type="dxa"/>
          </w:tcPr>
          <w:p w:rsidR="00710D2B" w:rsidRDefault="00710D2B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710D2B" w:rsidRDefault="00710D2B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</w:t>
            </w:r>
            <w:r w:rsidR="005B078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710D2B" w:rsidRDefault="00710D2B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  <w:tc>
          <w:tcPr>
            <w:tcW w:w="259" w:type="dxa"/>
          </w:tcPr>
          <w:p w:rsidR="00710D2B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:rsidR="00710D2B" w:rsidRDefault="00B71DFA" w:rsidP="00291A4E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71DFA">
              <w:rPr>
                <w:rFonts w:ascii="Angsana New" w:hAnsi="Angsana New"/>
                <w:sz w:val="30"/>
                <w:szCs w:val="30"/>
              </w:rPr>
              <w:t>5,233</w:t>
            </w:r>
          </w:p>
        </w:tc>
      </w:tr>
      <w:tr w:rsidR="00795211" w:rsidTr="00714367">
        <w:tc>
          <w:tcPr>
            <w:tcW w:w="3672" w:type="dxa"/>
            <w:hideMark/>
          </w:tcPr>
          <w:p w:rsidR="00710D2B" w:rsidRPr="00942E0A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  <w:r w:rsidRPr="00942E0A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D2B" w:rsidRPr="00942E0A" w:rsidRDefault="00710D2B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  <w:tc>
          <w:tcPr>
            <w:tcW w:w="263" w:type="dxa"/>
          </w:tcPr>
          <w:p w:rsidR="00710D2B" w:rsidRPr="00942E0A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D2B" w:rsidRPr="00942E0A" w:rsidRDefault="00710D2B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</w:t>
            </w:r>
            <w:r w:rsidR="005B078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:rsidR="00710D2B" w:rsidRPr="00942E0A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D2B" w:rsidRPr="00942E0A" w:rsidRDefault="00710D2B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  <w:tc>
          <w:tcPr>
            <w:tcW w:w="259" w:type="dxa"/>
          </w:tcPr>
          <w:p w:rsidR="00710D2B" w:rsidRPr="00942E0A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D2B" w:rsidRPr="00942E0A" w:rsidRDefault="00B71DFA" w:rsidP="00795211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71DFA">
              <w:rPr>
                <w:rFonts w:ascii="Angsana New" w:hAnsi="Angsana New"/>
                <w:sz w:val="30"/>
                <w:szCs w:val="30"/>
              </w:rPr>
              <w:t>5,50</w:t>
            </w:r>
            <w:r w:rsidR="0071436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97081" w:rsidTr="00714367">
        <w:trPr>
          <w:trHeight w:val="416"/>
        </w:trPr>
        <w:tc>
          <w:tcPr>
            <w:tcW w:w="3672" w:type="dxa"/>
          </w:tcPr>
          <w:p w:rsidR="00797081" w:rsidRPr="00AE5FDD" w:rsidRDefault="009031DA" w:rsidP="00710D2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5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:rsidR="00797081" w:rsidRPr="00AE5FDD" w:rsidRDefault="002C6A13" w:rsidP="002C6A13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  <w:r w:rsidR="00493204" w:rsidRPr="00AE5F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D4531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:rsidR="00797081" w:rsidRPr="00AE5FDD" w:rsidRDefault="00797081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</w:tcPr>
          <w:p w:rsidR="00797081" w:rsidRPr="00AE5FDD" w:rsidRDefault="009031DA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5FDD">
              <w:rPr>
                <w:rFonts w:ascii="Angsana New" w:hAnsi="Angsana New"/>
                <w:b/>
                <w:bCs/>
                <w:sz w:val="30"/>
                <w:szCs w:val="30"/>
              </w:rPr>
              <w:t>847,06</w:t>
            </w:r>
            <w:r w:rsidR="005B078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:rsidR="00797081" w:rsidRPr="00AE5FDD" w:rsidRDefault="00797081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</w:tcPr>
          <w:p w:rsidR="00797081" w:rsidRPr="00AE5FDD" w:rsidRDefault="002C6A13" w:rsidP="002C6A13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  <w:r w:rsidR="00493204" w:rsidRPr="00AE5F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4531B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59" w:type="dxa"/>
          </w:tcPr>
          <w:p w:rsidR="00797081" w:rsidRPr="00AE5FDD" w:rsidRDefault="00797081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:rsidR="00797081" w:rsidRPr="00AE5FDD" w:rsidRDefault="009031DA" w:rsidP="00795211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5FDD">
              <w:rPr>
                <w:rFonts w:ascii="Angsana New" w:hAnsi="Angsana New"/>
                <w:b/>
                <w:bCs/>
                <w:sz w:val="30"/>
                <w:szCs w:val="30"/>
              </w:rPr>
              <w:t>834,46</w:t>
            </w:r>
            <w:r w:rsidR="00714367" w:rsidRPr="00AE5FD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797081" w:rsidTr="009031DA">
        <w:trPr>
          <w:trHeight w:val="416"/>
        </w:trPr>
        <w:tc>
          <w:tcPr>
            <w:tcW w:w="3672" w:type="dxa"/>
          </w:tcPr>
          <w:p w:rsidR="009031DA" w:rsidRDefault="009031DA" w:rsidP="00710D2B">
            <w:pPr>
              <w:rPr>
                <w:rFonts w:ascii="Angsana New" w:hAnsi="Angsana New"/>
                <w:sz w:val="30"/>
                <w:szCs w:val="30"/>
              </w:rPr>
            </w:pPr>
            <w:r w:rsidRPr="009031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031D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ค่าเผื่อมูลค่าสินค้าลดลงและ</w:t>
            </w:r>
          </w:p>
          <w:p w:rsidR="00797081" w:rsidRPr="002E7914" w:rsidRDefault="009031DA" w:rsidP="00710D2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CC1E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31DA">
              <w:rPr>
                <w:rFonts w:ascii="Angsana New" w:hAnsi="Angsana New"/>
                <w:sz w:val="30"/>
                <w:szCs w:val="30"/>
                <w:cs/>
              </w:rPr>
              <w:t>สินค้าล้าสมัย</w:t>
            </w: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</w:tcPr>
          <w:p w:rsidR="00797081" w:rsidRDefault="00797081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:rsidR="009031DA" w:rsidRPr="002E7914" w:rsidRDefault="009031DA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031DA">
              <w:rPr>
                <w:rFonts w:ascii="Angsana New" w:hAnsi="Angsana New"/>
                <w:sz w:val="30"/>
                <w:szCs w:val="30"/>
              </w:rPr>
              <w:t>(28,343)</w:t>
            </w:r>
          </w:p>
        </w:tc>
        <w:tc>
          <w:tcPr>
            <w:tcW w:w="263" w:type="dxa"/>
          </w:tcPr>
          <w:p w:rsidR="00797081" w:rsidRPr="002E7914" w:rsidRDefault="00797081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</w:tcPr>
          <w:p w:rsidR="00797081" w:rsidRDefault="00797081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:rsidR="009031DA" w:rsidRPr="002E7914" w:rsidRDefault="009031DA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9031DA">
              <w:rPr>
                <w:rFonts w:ascii="Angsana New" w:hAnsi="Angsana New"/>
                <w:sz w:val="30"/>
                <w:szCs w:val="30"/>
              </w:rPr>
              <w:t>(21,601)</w:t>
            </w:r>
          </w:p>
        </w:tc>
        <w:tc>
          <w:tcPr>
            <w:tcW w:w="263" w:type="dxa"/>
          </w:tcPr>
          <w:p w:rsidR="00797081" w:rsidRPr="002E7914" w:rsidRDefault="00797081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</w:tcPr>
          <w:p w:rsidR="00797081" w:rsidRDefault="00797081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:rsidR="009031DA" w:rsidRPr="002E7914" w:rsidRDefault="009031DA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9031DA">
              <w:rPr>
                <w:rFonts w:ascii="Angsana New" w:hAnsi="Angsana New"/>
                <w:sz w:val="30"/>
                <w:szCs w:val="30"/>
              </w:rPr>
              <w:t>(23,232)</w:t>
            </w:r>
          </w:p>
        </w:tc>
        <w:tc>
          <w:tcPr>
            <w:tcW w:w="259" w:type="dxa"/>
          </w:tcPr>
          <w:p w:rsidR="00797081" w:rsidRPr="002E7914" w:rsidRDefault="00797081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:rsidR="00797081" w:rsidRDefault="00797081" w:rsidP="00795211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:rsidR="009031DA" w:rsidRPr="002E7914" w:rsidRDefault="009031DA" w:rsidP="00795211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031DA">
              <w:rPr>
                <w:rFonts w:ascii="Angsana New" w:hAnsi="Angsana New"/>
                <w:sz w:val="30"/>
                <w:szCs w:val="30"/>
              </w:rPr>
              <w:t>(16,881)</w:t>
            </w:r>
          </w:p>
        </w:tc>
      </w:tr>
      <w:tr w:rsidR="00795211" w:rsidTr="009031DA">
        <w:trPr>
          <w:trHeight w:val="416"/>
        </w:trPr>
        <w:tc>
          <w:tcPr>
            <w:tcW w:w="3672" w:type="dxa"/>
            <w:hideMark/>
          </w:tcPr>
          <w:p w:rsidR="00710D2B" w:rsidRPr="00942E0A" w:rsidRDefault="002E7914" w:rsidP="00710D2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D2B" w:rsidRPr="00942E0A" w:rsidRDefault="002C6A13" w:rsidP="00D4531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  <w:r w:rsidR="00493204" w:rsidRPr="004932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4531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710D2B" w:rsidRPr="00942E0A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D2B" w:rsidRPr="00942E0A" w:rsidRDefault="000C021B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21B">
              <w:rPr>
                <w:rFonts w:ascii="Angsana New" w:hAnsi="Angsana New"/>
                <w:b/>
                <w:bCs/>
                <w:sz w:val="30"/>
                <w:szCs w:val="30"/>
              </w:rPr>
              <w:t>825,46</w:t>
            </w:r>
            <w:r w:rsidR="005B07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710D2B" w:rsidRPr="00942E0A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D2B" w:rsidRPr="00942E0A" w:rsidRDefault="002C6A13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678,63</w:t>
            </w:r>
            <w:r w:rsidR="00D4531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:rsidR="00710D2B" w:rsidRPr="00942E0A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D2B" w:rsidRPr="00942E0A" w:rsidRDefault="000C021B" w:rsidP="00795211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21B">
              <w:rPr>
                <w:rFonts w:ascii="Angsana New" w:hAnsi="Angsana New"/>
                <w:b/>
                <w:bCs/>
                <w:sz w:val="30"/>
                <w:szCs w:val="30"/>
              </w:rPr>
              <w:t>817,58</w:t>
            </w:r>
            <w:r w:rsidR="0090353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795211" w:rsidRPr="00476AC5" w:rsidTr="009031DA">
        <w:trPr>
          <w:trHeight w:val="161"/>
        </w:trPr>
        <w:tc>
          <w:tcPr>
            <w:tcW w:w="3672" w:type="dxa"/>
          </w:tcPr>
          <w:p w:rsidR="00710D2B" w:rsidRPr="00476AC5" w:rsidRDefault="00710D2B" w:rsidP="00710D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10D2B" w:rsidRPr="00476AC5" w:rsidRDefault="00710D2B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10D2B" w:rsidRPr="00476AC5" w:rsidRDefault="00710D2B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10D2B" w:rsidRPr="00476AC5" w:rsidRDefault="00710D2B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710D2B" w:rsidRPr="00476AC5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10D2B" w:rsidRPr="00476AC5" w:rsidRDefault="00710D2B" w:rsidP="00795211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211" w:rsidTr="009031DA">
        <w:tc>
          <w:tcPr>
            <w:tcW w:w="3672" w:type="dxa"/>
            <w:hideMark/>
          </w:tcPr>
          <w:p w:rsidR="00710D2B" w:rsidRPr="003C3D4D" w:rsidRDefault="00710D2B" w:rsidP="00710D2B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268" w:type="dxa"/>
          </w:tcPr>
          <w:p w:rsidR="00710D2B" w:rsidRPr="003C3D4D" w:rsidRDefault="00710D2B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710D2B" w:rsidRPr="003C3D4D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710D2B" w:rsidRPr="003C3D4D" w:rsidRDefault="00710D2B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710D2B" w:rsidRPr="003C3D4D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710D2B" w:rsidRPr="003C3D4D" w:rsidRDefault="00710D2B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:rsidR="00710D2B" w:rsidRPr="003C3D4D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:rsidR="00710D2B" w:rsidRPr="009475BD" w:rsidRDefault="00710D2B" w:rsidP="00795211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95211" w:rsidTr="009031DA">
        <w:tc>
          <w:tcPr>
            <w:tcW w:w="3672" w:type="dxa"/>
            <w:hideMark/>
          </w:tcPr>
          <w:p w:rsidR="00710D2B" w:rsidRPr="003C3D4D" w:rsidRDefault="00710D2B" w:rsidP="00710D2B">
            <w:pPr>
              <w:numPr>
                <w:ilvl w:val="0"/>
                <w:numId w:val="24"/>
              </w:numPr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8" w:type="dxa"/>
          </w:tcPr>
          <w:p w:rsidR="00710D2B" w:rsidRPr="003C3D4D" w:rsidRDefault="000579C8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2,353</w:t>
            </w:r>
            <w:r w:rsidR="00797081" w:rsidRPr="007970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63" w:type="dxa"/>
          </w:tcPr>
          <w:p w:rsidR="00710D2B" w:rsidRPr="003C3D4D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710D2B" w:rsidRPr="003C3D4D" w:rsidRDefault="000579C8" w:rsidP="000579C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1,796</w:t>
            </w:r>
            <w:r w:rsidR="00797081" w:rsidRPr="007970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63" w:type="dxa"/>
          </w:tcPr>
          <w:p w:rsidR="00710D2B" w:rsidRPr="003C3D4D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710D2B" w:rsidRPr="003C3D4D" w:rsidRDefault="00A5141C" w:rsidP="00A5141C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2,374</w:t>
            </w:r>
            <w:r w:rsidR="00797081" w:rsidRPr="007970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59" w:type="dxa"/>
          </w:tcPr>
          <w:p w:rsidR="00710D2B" w:rsidRPr="003C3D4D" w:rsidRDefault="00710D2B" w:rsidP="00710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:rsidR="00710D2B" w:rsidRPr="003C3D4D" w:rsidRDefault="00A5141C" w:rsidP="0065292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1,539</w:t>
            </w:r>
            <w:r w:rsidR="00797081" w:rsidRPr="007970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795211" w:rsidTr="009031DA">
        <w:tc>
          <w:tcPr>
            <w:tcW w:w="3672" w:type="dxa"/>
            <w:hideMark/>
          </w:tcPr>
          <w:p w:rsidR="003C6BEB" w:rsidRPr="003C3D4D" w:rsidRDefault="003C6BEB" w:rsidP="003C6BEB">
            <w:pPr>
              <w:numPr>
                <w:ilvl w:val="0"/>
                <w:numId w:val="24"/>
              </w:numPr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8" w:type="dxa"/>
          </w:tcPr>
          <w:p w:rsidR="00795211" w:rsidRDefault="00795211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C6BEB" w:rsidRPr="00F72950" w:rsidRDefault="00797081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7081">
              <w:rPr>
                <w:rFonts w:asciiTheme="majorBidi" w:hAnsiTheme="majorBidi" w:cstheme="majorBidi"/>
                <w:sz w:val="30"/>
                <w:szCs w:val="30"/>
              </w:rPr>
              <w:t>(12,748)</w:t>
            </w:r>
          </w:p>
        </w:tc>
        <w:tc>
          <w:tcPr>
            <w:tcW w:w="263" w:type="dxa"/>
          </w:tcPr>
          <w:p w:rsidR="003C6BEB" w:rsidRPr="00F72950" w:rsidRDefault="003C6BEB" w:rsidP="003C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3C6BEB" w:rsidRPr="00797081" w:rsidRDefault="003C6BEB" w:rsidP="0079708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6BEB" w:rsidRPr="00797081" w:rsidRDefault="00797081" w:rsidP="0079708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97081">
              <w:rPr>
                <w:rFonts w:asciiTheme="majorBidi" w:hAnsiTheme="majorBidi" w:cstheme="majorBidi"/>
                <w:sz w:val="30"/>
                <w:szCs w:val="30"/>
              </w:rPr>
              <w:t>(27,034)</w:t>
            </w:r>
          </w:p>
        </w:tc>
        <w:tc>
          <w:tcPr>
            <w:tcW w:w="263" w:type="dxa"/>
          </w:tcPr>
          <w:p w:rsidR="003C6BEB" w:rsidRPr="00F72950" w:rsidRDefault="003C6BEB" w:rsidP="003C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3C6BEB" w:rsidRPr="00F72950" w:rsidRDefault="003C6BEB" w:rsidP="0079708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6BEB" w:rsidRPr="00F72950" w:rsidRDefault="00714367" w:rsidP="0079708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(12,265</w:t>
            </w:r>
            <w:r w:rsidR="00797081" w:rsidRPr="007970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:rsidR="003C6BEB" w:rsidRPr="00F72950" w:rsidRDefault="003C6BEB" w:rsidP="003C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:rsidR="003C6BEB" w:rsidRPr="00F72950" w:rsidRDefault="003C6BEB" w:rsidP="0079708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6BEB" w:rsidRPr="00F72950" w:rsidRDefault="00797081" w:rsidP="009031D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7081">
              <w:rPr>
                <w:rFonts w:asciiTheme="majorBidi" w:hAnsiTheme="majorBidi" w:cstheme="majorBidi"/>
                <w:sz w:val="30"/>
                <w:szCs w:val="30"/>
              </w:rPr>
              <w:t>(26,954)</w:t>
            </w:r>
          </w:p>
        </w:tc>
      </w:tr>
      <w:tr w:rsidR="00795211" w:rsidTr="00CC1E8B">
        <w:tc>
          <w:tcPr>
            <w:tcW w:w="3672" w:type="dxa"/>
            <w:hideMark/>
          </w:tcPr>
          <w:p w:rsidR="003C6BEB" w:rsidRPr="003C3D4D" w:rsidRDefault="003C6BEB" w:rsidP="003C6BEB">
            <w:pPr>
              <w:numPr>
                <w:ilvl w:val="0"/>
                <w:numId w:val="24"/>
              </w:numPr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BEB" w:rsidRPr="003C6BEB" w:rsidRDefault="00797081" w:rsidP="0079521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7081">
              <w:rPr>
                <w:rFonts w:ascii="Angsana New" w:hAnsi="Angsana New"/>
                <w:sz w:val="30"/>
                <w:szCs w:val="30"/>
                <w:lang w:val="en-US"/>
              </w:rPr>
              <w:t>6,006</w:t>
            </w:r>
          </w:p>
        </w:tc>
        <w:tc>
          <w:tcPr>
            <w:tcW w:w="263" w:type="dxa"/>
          </w:tcPr>
          <w:p w:rsidR="003C6BEB" w:rsidRPr="003C3D4D" w:rsidRDefault="003C6BEB" w:rsidP="003C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BEB" w:rsidRPr="00797081" w:rsidRDefault="00797081" w:rsidP="0079708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97081">
              <w:rPr>
                <w:rFonts w:asciiTheme="majorBidi" w:hAnsiTheme="majorBidi" w:cstheme="majorBidi"/>
                <w:sz w:val="30"/>
                <w:szCs w:val="30"/>
              </w:rPr>
              <w:t>22,607</w:t>
            </w:r>
          </w:p>
        </w:tc>
        <w:tc>
          <w:tcPr>
            <w:tcW w:w="263" w:type="dxa"/>
          </w:tcPr>
          <w:p w:rsidR="003C6BEB" w:rsidRPr="003C3D4D" w:rsidRDefault="003C6BEB" w:rsidP="003C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BEB" w:rsidRPr="00797081" w:rsidRDefault="00797081" w:rsidP="0079708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97081">
              <w:rPr>
                <w:rFonts w:asciiTheme="majorBidi" w:hAnsiTheme="majorBidi" w:cstheme="majorBidi"/>
                <w:sz w:val="30"/>
                <w:szCs w:val="30"/>
              </w:rPr>
              <w:t>5,914</w:t>
            </w:r>
          </w:p>
        </w:tc>
        <w:tc>
          <w:tcPr>
            <w:tcW w:w="259" w:type="dxa"/>
          </w:tcPr>
          <w:p w:rsidR="003C6BEB" w:rsidRPr="003C3D4D" w:rsidRDefault="003C6BEB" w:rsidP="003C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BEB" w:rsidRPr="00797081" w:rsidRDefault="00797081" w:rsidP="00291A4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7081">
              <w:rPr>
                <w:rFonts w:asciiTheme="majorBidi" w:hAnsiTheme="majorBidi" w:cstheme="majorBidi"/>
                <w:sz w:val="30"/>
                <w:szCs w:val="30"/>
              </w:rPr>
              <w:t>22,303</w:t>
            </w:r>
          </w:p>
        </w:tc>
      </w:tr>
      <w:tr w:rsidR="00795211" w:rsidTr="00CC1E8B">
        <w:tc>
          <w:tcPr>
            <w:tcW w:w="3672" w:type="dxa"/>
            <w:hideMark/>
          </w:tcPr>
          <w:p w:rsidR="003C6BEB" w:rsidRPr="003C3D4D" w:rsidRDefault="003C6BEB" w:rsidP="003C6BE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6BEB" w:rsidRPr="003C3D4D" w:rsidRDefault="000579C8" w:rsidP="000579C8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2,346</w:t>
            </w:r>
            <w:r w:rsidR="00797081" w:rsidRPr="007970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63" w:type="dxa"/>
          </w:tcPr>
          <w:p w:rsidR="003C6BEB" w:rsidRPr="003C3D4D" w:rsidRDefault="003C6BEB" w:rsidP="003C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6BEB" w:rsidRPr="003C3D4D" w:rsidRDefault="000579C8" w:rsidP="0079521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1,791,849</w:t>
            </w:r>
          </w:p>
        </w:tc>
        <w:tc>
          <w:tcPr>
            <w:tcW w:w="263" w:type="dxa"/>
          </w:tcPr>
          <w:p w:rsidR="003C6BEB" w:rsidRPr="003C3D4D" w:rsidRDefault="003C6BEB" w:rsidP="003C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6BEB" w:rsidRPr="003C3D4D" w:rsidRDefault="00A5141C" w:rsidP="0079521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2,367</w:t>
            </w:r>
            <w:r w:rsidR="00797081" w:rsidRPr="007970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8D544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9" w:type="dxa"/>
          </w:tcPr>
          <w:p w:rsidR="003C6BEB" w:rsidRPr="009031DA" w:rsidRDefault="003C6BEB" w:rsidP="003C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6BEB" w:rsidRPr="009031DA" w:rsidRDefault="00A5141C" w:rsidP="00291A4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1,535,151</w:t>
            </w:r>
          </w:p>
        </w:tc>
      </w:tr>
    </w:tbl>
    <w:p w:rsidR="00DC2AC8" w:rsidRPr="001A5A5F" w:rsidRDefault="00DC2AC8" w:rsidP="00DC2AC8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="Angsana New" w:hAnsi="Angsana New"/>
          <w:b/>
          <w:sz w:val="2"/>
          <w:szCs w:val="2"/>
        </w:rPr>
      </w:pPr>
    </w:p>
    <w:p w:rsidR="00476AC5" w:rsidRDefault="00476AC5" w:rsidP="00476AC5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/>
          <w:sz w:val="24"/>
          <w:szCs w:val="24"/>
          <w:lang w:val="en-US" w:bidi="th-TH"/>
        </w:rPr>
      </w:pPr>
      <w:r>
        <w:rPr>
          <w:rFonts w:ascii="Angsana New" w:hAnsi="Angsana New"/>
          <w:sz w:val="24"/>
          <w:szCs w:val="24"/>
          <w:lang w:val="en-US" w:bidi="th-TH"/>
        </w:rPr>
        <w:br w:type="page"/>
      </w:r>
    </w:p>
    <w:p w:rsidR="00B607B3" w:rsidRDefault="00B607B3" w:rsidP="008B3A8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เงินลงทุนในบริษัทร่วม</w:t>
      </w:r>
    </w:p>
    <w:p w:rsidR="008B3A8E" w:rsidRPr="00476AC5" w:rsidRDefault="008B3A8E" w:rsidP="004E26BB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4"/>
        <w:gridCol w:w="901"/>
        <w:gridCol w:w="1171"/>
        <w:gridCol w:w="272"/>
        <w:gridCol w:w="1081"/>
        <w:gridCol w:w="270"/>
        <w:gridCol w:w="1170"/>
        <w:gridCol w:w="270"/>
        <w:gridCol w:w="1171"/>
      </w:tblGrid>
      <w:tr w:rsidR="005A18F0" w:rsidRPr="000C6935" w:rsidTr="00B5107F">
        <w:trPr>
          <w:tblHeader/>
        </w:trPr>
        <w:tc>
          <w:tcPr>
            <w:tcW w:w="1565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8F0" w:rsidRPr="000C6935" w:rsidTr="00B5107F">
        <w:trPr>
          <w:tblHeader/>
        </w:trPr>
        <w:tc>
          <w:tcPr>
            <w:tcW w:w="1565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720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8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A18F0" w:rsidRPr="000C6935" w:rsidTr="00B5107F">
        <w:trPr>
          <w:trHeight w:val="362"/>
          <w:tblHeader/>
        </w:trPr>
        <w:tc>
          <w:tcPr>
            <w:tcW w:w="1565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C6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6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18F0" w:rsidRPr="000C6935" w:rsidTr="00B5107F">
        <w:trPr>
          <w:trHeight w:val="362"/>
          <w:tblHeader/>
        </w:trPr>
        <w:tc>
          <w:tcPr>
            <w:tcW w:w="1565" w:type="pct"/>
          </w:tcPr>
          <w:p w:rsidR="005A18F0" w:rsidRPr="000C6935" w:rsidRDefault="005A18F0" w:rsidP="005A1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0C693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C693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0C693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A18F0" w:rsidRPr="000C6935" w:rsidTr="00B5107F">
        <w:tc>
          <w:tcPr>
            <w:tcW w:w="1565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1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8F0" w:rsidRPr="000C6935" w:rsidTr="00B5107F">
        <w:tc>
          <w:tcPr>
            <w:tcW w:w="1565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C6935">
              <w:rPr>
                <w:rFonts w:ascii="Angsana New" w:hAnsi="Angsana New"/>
                <w:sz w:val="30"/>
                <w:szCs w:val="30"/>
              </w:rPr>
              <w:t>1</w:t>
            </w:r>
            <w:r w:rsidRPr="000C693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18F0" w:rsidRPr="000C6935" w:rsidTr="00B5107F">
        <w:tc>
          <w:tcPr>
            <w:tcW w:w="1565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ส่วนแบ่งขาดทุนสุทธิจาก </w:t>
            </w:r>
          </w:p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0C693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0C693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1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5A18F0" w:rsidRPr="002C720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(7,837)</w:t>
            </w:r>
          </w:p>
        </w:tc>
        <w:tc>
          <w:tcPr>
            <w:tcW w:w="148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C6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18F0" w:rsidRPr="00DF5634" w:rsidTr="00B5107F">
        <w:tc>
          <w:tcPr>
            <w:tcW w:w="1565" w:type="pct"/>
          </w:tcPr>
          <w:p w:rsidR="005A18F0" w:rsidRPr="002C720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720B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91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8" w:type="pct"/>
          </w:tcPr>
          <w:p w:rsidR="005A18F0" w:rsidRPr="002C720B" w:rsidRDefault="00B85C76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235,5</w:t>
            </w:r>
            <w:r w:rsidR="005A18F0" w:rsidRPr="002C720B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8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A18F0" w:rsidRPr="002C720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C7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2C720B" w:rsidRDefault="005A18F0" w:rsidP="00B8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20B">
              <w:rPr>
                <w:rFonts w:ascii="Angsana New" w:hAnsi="Angsana New"/>
                <w:sz w:val="30"/>
                <w:szCs w:val="30"/>
              </w:rPr>
              <w:t>235,</w:t>
            </w:r>
            <w:r w:rsidR="00B85C76">
              <w:rPr>
                <w:rFonts w:ascii="Angsana New" w:hAnsi="Angsana New"/>
                <w:sz w:val="30"/>
                <w:szCs w:val="30"/>
              </w:rPr>
              <w:t>5</w:t>
            </w:r>
            <w:r w:rsidRPr="002C720B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7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2C720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C7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18F0" w:rsidRPr="00DF5634" w:rsidTr="00B5107F">
        <w:tc>
          <w:tcPr>
            <w:tcW w:w="1565" w:type="pct"/>
          </w:tcPr>
          <w:p w:rsidR="005A18F0" w:rsidRPr="002C720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720B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491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20B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  <w:tc>
          <w:tcPr>
            <w:tcW w:w="148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A18F0" w:rsidRPr="002C720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C7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20B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  <w:tc>
          <w:tcPr>
            <w:tcW w:w="147" w:type="pct"/>
          </w:tcPr>
          <w:p w:rsidR="005A18F0" w:rsidRPr="002C720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2C720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C7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18F0" w:rsidRPr="000C6935" w:rsidTr="00B5107F">
        <w:tc>
          <w:tcPr>
            <w:tcW w:w="1565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491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5A18F0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(2,862)</w:t>
            </w:r>
          </w:p>
        </w:tc>
        <w:tc>
          <w:tcPr>
            <w:tcW w:w="148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7144E7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8F0" w:rsidRPr="000C6935" w:rsidTr="00B5107F">
        <w:tc>
          <w:tcPr>
            <w:tcW w:w="1565" w:type="pct"/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93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  <w:r w:rsidRPr="007144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148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9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  <w:r w:rsidRPr="007144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47" w:type="pct"/>
          </w:tcPr>
          <w:p w:rsidR="005A18F0" w:rsidRPr="000C6935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5A18F0" w:rsidRPr="000C6935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9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A18F0" w:rsidRPr="00476AC5" w:rsidRDefault="005A18F0" w:rsidP="004E26BB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A18F0" w:rsidRDefault="008D597F" w:rsidP="005A18F0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ในเดือนกรกฎาคม</w:t>
      </w:r>
      <w:r>
        <w:rPr>
          <w:rFonts w:ascii="Angsana New" w:hAnsi="Angsana New"/>
          <w:sz w:val="30"/>
          <w:szCs w:val="30"/>
          <w:lang w:val="en-US" w:bidi="th-TH"/>
        </w:rPr>
        <w:t xml:space="preserve"> 2561 </w:t>
      </w:r>
      <w:r w:rsidR="005A18F0" w:rsidRPr="007144E7">
        <w:rPr>
          <w:rFonts w:ascii="Angsana New" w:hAnsi="Angsana New"/>
          <w:sz w:val="30"/>
          <w:szCs w:val="30"/>
          <w:lang w:val="en-US" w:bidi="th-TH"/>
        </w:rPr>
        <w:t>GEPT</w:t>
      </w:r>
      <w:r w:rsidR="005A18F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มีการออกหุ้นสามัญเพิ่มเติมจำนวน </w:t>
      </w:r>
      <w:r w:rsidR="005A18F0" w:rsidRPr="002E62E3">
        <w:rPr>
          <w:rFonts w:ascii="Angsana New" w:hAnsi="Angsana New"/>
          <w:sz w:val="30"/>
          <w:szCs w:val="30"/>
          <w:lang w:val="en-US" w:bidi="th-TH"/>
        </w:rPr>
        <w:t>0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3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 ล้านหุ้น (จาก 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1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26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 ล้านหุ้น เป็น 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1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56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ล้านหุ้น) มูลค่าหุ้นละ 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1</w:t>
      </w:r>
      <w:r w:rsidR="005A18F0" w:rsidRPr="002E62E3">
        <w:rPr>
          <w:rFonts w:ascii="Angsana New" w:hAnsi="Angsana New"/>
          <w:sz w:val="30"/>
          <w:szCs w:val="30"/>
          <w:lang w:val="en-US" w:bidi="th-TH"/>
        </w:rPr>
        <w:t>00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 บาท รวมทั้งสิ้น 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3</w:t>
      </w:r>
      <w:r w:rsidR="005A18F0" w:rsidRPr="002E62E3">
        <w:rPr>
          <w:rFonts w:ascii="Angsana New" w:hAnsi="Angsana New"/>
          <w:sz w:val="30"/>
          <w:szCs w:val="30"/>
          <w:lang w:val="en-US" w:bidi="th-TH"/>
        </w:rPr>
        <w:t>0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และเรียกชำระค่าหุ้นครั้งแรกร้อยละ 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56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67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 ต่อมาในเดือนตุลาคม 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2561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F7A00">
        <w:rPr>
          <w:rFonts w:ascii="Angsana New" w:hAnsi="Angsana New"/>
          <w:sz w:val="30"/>
          <w:szCs w:val="30"/>
          <w:lang w:val="en-US" w:bidi="th-TH"/>
        </w:rPr>
        <w:t xml:space="preserve">GEPT 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เรียกชำระค่าหุ้นครั้งที่สองร้อยละ 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4</w:t>
      </w:r>
      <w:r w:rsidR="005A18F0" w:rsidRPr="002E62E3">
        <w:rPr>
          <w:rFonts w:ascii="Angsana New" w:hAnsi="Angsana New"/>
          <w:sz w:val="30"/>
          <w:szCs w:val="30"/>
          <w:lang w:val="en-US" w:bidi="th-TH"/>
        </w:rPr>
        <w:t>0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 รวมเป็นการชำระค่าหุ้น</w:t>
      </w:r>
      <w:r w:rsidR="00FF7A00">
        <w:rPr>
          <w:rFonts w:ascii="Angsana New" w:hAnsi="Angsana New" w:hint="cs"/>
          <w:sz w:val="30"/>
          <w:szCs w:val="30"/>
          <w:cs/>
          <w:lang w:val="en-US" w:bidi="th-TH"/>
        </w:rPr>
        <w:t>เพิ่มทุน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ทั้งสิ้นร้อยละ 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96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5A18F0" w:rsidRPr="001D1116">
        <w:rPr>
          <w:rFonts w:ascii="Angsana New" w:hAnsi="Angsana New"/>
          <w:sz w:val="30"/>
          <w:szCs w:val="30"/>
          <w:lang w:val="en-US" w:bidi="th-TH"/>
        </w:rPr>
        <w:t>67</w:t>
      </w:r>
      <w:r w:rsidR="005A18F0" w:rsidRPr="007144E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F7A0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เป็นจำนวนเงินรวม </w:t>
      </w:r>
      <w:r w:rsidR="00FF7A00">
        <w:rPr>
          <w:rFonts w:ascii="Angsana New" w:hAnsi="Angsana New"/>
          <w:sz w:val="30"/>
          <w:szCs w:val="30"/>
          <w:lang w:val="en-US" w:bidi="th-TH"/>
        </w:rPr>
        <w:t xml:space="preserve">8.7 </w:t>
      </w:r>
      <w:r w:rsidR="00FF7A0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</w:p>
    <w:p w:rsidR="005A18F0" w:rsidRDefault="005A18F0" w:rsidP="00FD011B">
      <w:pPr>
        <w:pStyle w:val="block"/>
        <w:spacing w:after="0"/>
        <w:ind w:left="540"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5363FE" w:rsidRPr="00BF1A0E" w:rsidRDefault="005363FE" w:rsidP="00B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5363FE" w:rsidRPr="00BF1A0E" w:rsidSect="00C62820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:rsidR="009210C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bidi="th-TH"/>
        </w:rPr>
      </w:pPr>
      <w:r w:rsidRPr="009A57B8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4B0F5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4B0F5F">
        <w:rPr>
          <w:rFonts w:ascii="Angsana New" w:hAnsi="Angsana New"/>
          <w:sz w:val="30"/>
          <w:szCs w:val="30"/>
          <w:lang w:val="en-US" w:bidi="th-TH"/>
        </w:rPr>
        <w:t>31</w:t>
      </w:r>
      <w:r w:rsidR="00D131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ธันวาคม และเงินปันผลรับ</w:t>
      </w:r>
      <w:r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3132D8">
        <w:rPr>
          <w:rFonts w:ascii="Angsana New" w:hAnsi="Angsana New" w:hint="cs"/>
          <w:sz w:val="30"/>
          <w:szCs w:val="30"/>
          <w:cs/>
          <w:lang w:bidi="th-TH"/>
        </w:rPr>
        <w:t>แต่ละ</w:t>
      </w:r>
      <w:r w:rsidR="00E82C2E">
        <w:rPr>
          <w:rFonts w:ascii="Angsana New" w:hAnsi="Angsana New" w:hint="cs"/>
          <w:sz w:val="30"/>
          <w:szCs w:val="30"/>
          <w:cs/>
          <w:lang w:bidi="th-TH"/>
        </w:rPr>
        <w:t>ปี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9210CB" w:rsidRPr="009312A7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16"/>
          <w:szCs w:val="16"/>
          <w:cs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350"/>
        <w:gridCol w:w="990"/>
        <w:gridCol w:w="810"/>
        <w:gridCol w:w="180"/>
        <w:gridCol w:w="810"/>
        <w:gridCol w:w="215"/>
        <w:gridCol w:w="865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2103FA" w:rsidRPr="009312A7" w:rsidTr="00A8741A">
        <w:trPr>
          <w:cantSplit/>
          <w:tblHeader/>
        </w:trPr>
        <w:tc>
          <w:tcPr>
            <w:tcW w:w="2070" w:type="dxa"/>
          </w:tcPr>
          <w:p w:rsidR="002103FA" w:rsidRPr="009312A7" w:rsidRDefault="002103FA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0" w:type="dxa"/>
            <w:gridSpan w:val="21"/>
            <w:vAlign w:val="bottom"/>
          </w:tcPr>
          <w:p w:rsidR="002103FA" w:rsidRPr="009312A7" w:rsidRDefault="002103FA" w:rsidP="000B66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210CB" w:rsidRPr="009312A7" w:rsidTr="00A8741A">
        <w:trPr>
          <w:cantSplit/>
          <w:tblHeader/>
        </w:trPr>
        <w:tc>
          <w:tcPr>
            <w:tcW w:w="2070" w:type="dxa"/>
          </w:tcPr>
          <w:p w:rsidR="009210CB" w:rsidRPr="009312A7" w:rsidRDefault="009210CB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9210CB" w:rsidRPr="009312A7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Merge w:val="restart"/>
          </w:tcPr>
          <w:p w:rsidR="009210CB" w:rsidRPr="009312A7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:rsidR="00F7117D" w:rsidRPr="009312A7" w:rsidRDefault="00F7117D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210CB" w:rsidRPr="009312A7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:rsidR="009210CB" w:rsidRPr="009312A7" w:rsidRDefault="009210CB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</w:tcPr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9312A7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  <w:gridSpan w:val="3"/>
          </w:tcPr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9312A7">
              <w:rPr>
                <w:rFonts w:ascii="Angsana New" w:hAnsi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9210CB" w:rsidRPr="009312A7" w:rsidRDefault="009210CB" w:rsidP="000C693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  <w:r w:rsidR="00E82C2E"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ปี</w:t>
            </w:r>
            <w:r w:rsidR="000C6935" w:rsidRPr="009312A7"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F7117D" w:rsidRPr="009312A7" w:rsidTr="00A8741A">
        <w:trPr>
          <w:cantSplit/>
          <w:tblHeader/>
        </w:trPr>
        <w:tc>
          <w:tcPr>
            <w:tcW w:w="2070" w:type="dxa"/>
          </w:tcPr>
          <w:p w:rsidR="009210CB" w:rsidRPr="009312A7" w:rsidRDefault="009210CB" w:rsidP="000B669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210CB" w:rsidRPr="009312A7" w:rsidRDefault="009210CB" w:rsidP="00E82C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15" w:type="dxa"/>
            <w:vAlign w:val="bottom"/>
          </w:tcPr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210CB" w:rsidRPr="009312A7" w:rsidRDefault="009210CB" w:rsidP="00E82C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210CB" w:rsidRPr="009312A7" w:rsidRDefault="009210CB" w:rsidP="00E82C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F7117D" w:rsidRPr="009312A7" w:rsidTr="00A8741A">
        <w:trPr>
          <w:cantSplit/>
          <w:trHeight w:val="270"/>
        </w:trPr>
        <w:tc>
          <w:tcPr>
            <w:tcW w:w="2070" w:type="dxa"/>
          </w:tcPr>
          <w:p w:rsidR="00F7117D" w:rsidRPr="009312A7" w:rsidRDefault="00F7117D" w:rsidP="000B669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F7117D" w:rsidRPr="009312A7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17D" w:rsidRPr="009312A7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F7117D" w:rsidRPr="009312A7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:rsidR="00F7117D" w:rsidRPr="009312A7" w:rsidRDefault="00F7117D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65" w:type="dxa"/>
            <w:gridSpan w:val="15"/>
          </w:tcPr>
          <w:p w:rsidR="00F7117D" w:rsidRPr="009312A7" w:rsidRDefault="0046582C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312A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="00F7117D" w:rsidRPr="009312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7117D" w:rsidRPr="009312A7" w:rsidTr="00A8741A">
        <w:trPr>
          <w:cantSplit/>
          <w:trHeight w:val="270"/>
        </w:trPr>
        <w:tc>
          <w:tcPr>
            <w:tcW w:w="2070" w:type="dxa"/>
          </w:tcPr>
          <w:p w:rsidR="009210CB" w:rsidRPr="009312A7" w:rsidRDefault="009210CB" w:rsidP="00D14A8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65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95D" w:rsidRPr="009312A7" w:rsidTr="00A8741A">
        <w:trPr>
          <w:cantSplit/>
          <w:trHeight w:val="270"/>
        </w:trPr>
        <w:tc>
          <w:tcPr>
            <w:tcW w:w="2070" w:type="dxa"/>
          </w:tcPr>
          <w:p w:rsidR="005A295D" w:rsidRPr="009312A7" w:rsidRDefault="005A295D" w:rsidP="00404CFC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  <w:r w:rsidR="00915C92" w:rsidRPr="009312A7">
              <w:rPr>
                <w:rFonts w:ascii="Angsana New" w:hAnsi="Angsana New"/>
                <w:sz w:val="24"/>
                <w:szCs w:val="24"/>
              </w:rPr>
              <w:br/>
            </w: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9312A7">
              <w:rPr>
                <w:rFonts w:ascii="Angsana New" w:hAnsi="Angsana New"/>
                <w:sz w:val="24"/>
                <w:szCs w:val="24"/>
              </w:rPr>
              <w:t>(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9312A7">
              <w:rPr>
                <w:rFonts w:ascii="Angsana New" w:hAnsi="Angsana New"/>
                <w:sz w:val="24"/>
                <w:szCs w:val="24"/>
              </w:rPr>
              <w:t>)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:rsidR="005A295D" w:rsidRPr="009312A7" w:rsidRDefault="00404CFC" w:rsidP="00C022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:rsidR="005A295D" w:rsidRPr="009312A7" w:rsidRDefault="005A295D" w:rsidP="003A5C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:rsidR="005A295D" w:rsidRPr="009312A7" w:rsidRDefault="0026504B" w:rsidP="005D1B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5A295D" w:rsidRPr="009312A7" w:rsidRDefault="005A295D" w:rsidP="005A295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:rsidR="005A295D" w:rsidRPr="009312A7" w:rsidRDefault="005A295D" w:rsidP="005D1BB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5A295D" w:rsidRPr="009312A7" w:rsidRDefault="008064C7" w:rsidP="00407F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145</w:t>
            </w:r>
            <w:r w:rsidR="002B46EA"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,508</w:t>
            </w:r>
          </w:p>
        </w:tc>
        <w:tc>
          <w:tcPr>
            <w:tcW w:w="18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6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A295D" w:rsidRPr="009312A7" w:rsidRDefault="002C19EA" w:rsidP="008064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="008064C7"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44</w:t>
            </w:r>
            <w:r w:rsidR="00651AD4"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064C7"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207</w:t>
            </w:r>
          </w:p>
        </w:tc>
        <w:tc>
          <w:tcPr>
            <w:tcW w:w="18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A295D" w:rsidRPr="009312A7" w:rsidRDefault="008064C7" w:rsidP="008064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233</w:t>
            </w:r>
            <w:r w:rsidR="00651AD4" w:rsidRPr="009312A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508</w:t>
            </w:r>
          </w:p>
        </w:tc>
        <w:tc>
          <w:tcPr>
            <w:tcW w:w="18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5A295D" w:rsidRPr="009312A7" w:rsidRDefault="001F1937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A295D" w:rsidRPr="009312A7" w:rsidRDefault="005A295D" w:rsidP="005D1BB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5A295D" w:rsidRPr="009312A7" w:rsidRDefault="001F1937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A295D" w:rsidRPr="009312A7" w:rsidTr="00A8741A">
        <w:trPr>
          <w:cantSplit/>
        </w:trPr>
        <w:tc>
          <w:tcPr>
            <w:tcW w:w="2070" w:type="dxa"/>
          </w:tcPr>
          <w:p w:rsidR="005A295D" w:rsidRPr="009312A7" w:rsidRDefault="005A295D" w:rsidP="005A295D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5A295D" w:rsidRPr="009312A7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5A295D" w:rsidRPr="009312A7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5A295D" w:rsidRPr="009312A7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5A295D" w:rsidRPr="009312A7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5A295D" w:rsidRPr="009312A7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:rsidR="005A295D" w:rsidRPr="009312A7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</w:tcPr>
          <w:p w:rsidR="005A295D" w:rsidRPr="009312A7" w:rsidRDefault="005A295D" w:rsidP="005A29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5A295D" w:rsidRPr="009312A7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5A295D" w:rsidRPr="009312A7" w:rsidRDefault="005A295D" w:rsidP="005A29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5A295D" w:rsidRPr="009312A7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A295D" w:rsidRPr="009312A7" w:rsidRDefault="008064C7" w:rsidP="008064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</w:t>
            </w:r>
            <w:r w:rsidR="00651AD4"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207</w:t>
            </w:r>
          </w:p>
        </w:tc>
        <w:tc>
          <w:tcPr>
            <w:tcW w:w="180" w:type="dxa"/>
          </w:tcPr>
          <w:p w:rsidR="005A295D" w:rsidRPr="009312A7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A295D" w:rsidRPr="009312A7" w:rsidRDefault="005A295D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A295D" w:rsidRPr="009312A7" w:rsidRDefault="005A295D" w:rsidP="005A29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A295D" w:rsidRPr="009312A7" w:rsidRDefault="008064C7" w:rsidP="008064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233</w:t>
            </w:r>
            <w:r w:rsidR="00651AD4"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508</w:t>
            </w:r>
          </w:p>
        </w:tc>
        <w:tc>
          <w:tcPr>
            <w:tcW w:w="180" w:type="dxa"/>
          </w:tcPr>
          <w:p w:rsidR="005A295D" w:rsidRPr="009312A7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A295D" w:rsidRPr="009312A7" w:rsidRDefault="005A295D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A295D" w:rsidRPr="009312A7" w:rsidRDefault="005A295D" w:rsidP="005A295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A295D" w:rsidRPr="009312A7" w:rsidRDefault="001F1937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A295D" w:rsidRPr="009312A7" w:rsidRDefault="005A295D" w:rsidP="005A295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A295D" w:rsidRPr="009312A7" w:rsidRDefault="001F1937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:rsidR="009210CB" w:rsidRPr="0092757A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440"/>
        <w:gridCol w:w="900"/>
        <w:gridCol w:w="1260"/>
        <w:gridCol w:w="180"/>
        <w:gridCol w:w="990"/>
        <w:gridCol w:w="215"/>
        <w:gridCol w:w="1045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1260"/>
      </w:tblGrid>
      <w:tr w:rsidR="002103FA" w:rsidRPr="009312A7" w:rsidTr="000929FC">
        <w:trPr>
          <w:cantSplit/>
          <w:tblHeader/>
        </w:trPr>
        <w:tc>
          <w:tcPr>
            <w:tcW w:w="2070" w:type="dxa"/>
          </w:tcPr>
          <w:p w:rsidR="002103FA" w:rsidRPr="009312A7" w:rsidRDefault="002103FA" w:rsidP="004B157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0" w:type="dxa"/>
            <w:gridSpan w:val="17"/>
            <w:vAlign w:val="bottom"/>
          </w:tcPr>
          <w:p w:rsidR="002103FA" w:rsidRPr="009312A7" w:rsidRDefault="002103FA" w:rsidP="004B157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9312A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692869" w:rsidRPr="009312A7" w:rsidTr="000929FC">
        <w:trPr>
          <w:cantSplit/>
          <w:tblHeader/>
        </w:trPr>
        <w:tc>
          <w:tcPr>
            <w:tcW w:w="2070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692869" w:rsidRPr="009312A7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Merge w:val="restart"/>
          </w:tcPr>
          <w:p w:rsidR="00692869" w:rsidRPr="009312A7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2430" w:type="dxa"/>
            <w:gridSpan w:val="3"/>
          </w:tcPr>
          <w:p w:rsidR="00692869" w:rsidRPr="009312A7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92869" w:rsidRPr="009312A7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9312A7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40" w:type="dxa"/>
            <w:gridSpan w:val="3"/>
          </w:tcPr>
          <w:p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:rsidR="00692869" w:rsidRPr="009312A7" w:rsidRDefault="00692869" w:rsidP="000C693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  <w:r w:rsidR="008E6603"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ปี</w:t>
            </w:r>
            <w:r w:rsidR="000C6935" w:rsidRPr="009312A7"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</w:t>
            </w:r>
          </w:p>
        </w:tc>
      </w:tr>
      <w:tr w:rsidR="00692869" w:rsidRPr="009312A7" w:rsidTr="000929FC">
        <w:trPr>
          <w:cantSplit/>
          <w:tblHeader/>
        </w:trPr>
        <w:tc>
          <w:tcPr>
            <w:tcW w:w="2070" w:type="dxa"/>
          </w:tcPr>
          <w:p w:rsidR="00692869" w:rsidRPr="009312A7" w:rsidRDefault="00692869" w:rsidP="004B157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15" w:type="dxa"/>
            <w:vAlign w:val="bottom"/>
          </w:tcPr>
          <w:p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692869" w:rsidRPr="009312A7" w:rsidRDefault="00692869" w:rsidP="00017F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4B157B" w:rsidRPr="009312A7" w:rsidTr="000929FC">
        <w:trPr>
          <w:cantSplit/>
          <w:trHeight w:val="270"/>
        </w:trPr>
        <w:tc>
          <w:tcPr>
            <w:tcW w:w="2070" w:type="dxa"/>
          </w:tcPr>
          <w:p w:rsidR="004B157B" w:rsidRPr="009312A7" w:rsidRDefault="004B157B" w:rsidP="004B157B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B157B" w:rsidRPr="009312A7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4B157B" w:rsidRPr="009312A7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4B157B" w:rsidRPr="009312A7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:rsidR="004B157B" w:rsidRPr="009312A7" w:rsidRDefault="004B157B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435" w:type="dxa"/>
            <w:gridSpan w:val="11"/>
          </w:tcPr>
          <w:p w:rsidR="004B157B" w:rsidRPr="009312A7" w:rsidRDefault="004B157B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312A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92869" w:rsidRPr="009312A7" w:rsidTr="000929FC">
        <w:trPr>
          <w:cantSplit/>
          <w:trHeight w:val="270"/>
        </w:trPr>
        <w:tc>
          <w:tcPr>
            <w:tcW w:w="2070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45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2869" w:rsidRPr="009312A7" w:rsidTr="000929FC">
        <w:trPr>
          <w:cantSplit/>
          <w:trHeight w:val="270"/>
        </w:trPr>
        <w:tc>
          <w:tcPr>
            <w:tcW w:w="2070" w:type="dxa"/>
          </w:tcPr>
          <w:p w:rsidR="00FA1FC9" w:rsidRPr="009312A7" w:rsidRDefault="00692869" w:rsidP="004B157B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</w:p>
          <w:p w:rsidR="00692869" w:rsidRPr="009312A7" w:rsidRDefault="00FA1FC9" w:rsidP="004B157B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="00692869" w:rsidRPr="009312A7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="00692869" w:rsidRPr="009312A7">
              <w:rPr>
                <w:rFonts w:ascii="Angsana New" w:hAnsi="Angsana New"/>
                <w:sz w:val="24"/>
                <w:szCs w:val="24"/>
              </w:rPr>
              <w:t>(</w:t>
            </w:r>
            <w:r w:rsidR="00692869" w:rsidRPr="009312A7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="00692869" w:rsidRPr="009312A7">
              <w:rPr>
                <w:rFonts w:ascii="Angsana New" w:hAnsi="Angsana New"/>
                <w:sz w:val="24"/>
                <w:szCs w:val="24"/>
              </w:rPr>
              <w:t>)</w:t>
            </w:r>
            <w:r w:rsidR="00692869" w:rsidRPr="009312A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0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260" w:type="dxa"/>
            <w:vAlign w:val="bottom"/>
          </w:tcPr>
          <w:p w:rsidR="00692869" w:rsidRPr="009312A7" w:rsidRDefault="002B7914" w:rsidP="004C63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2C19EA"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92869" w:rsidRPr="009312A7" w:rsidRDefault="00692869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:rsidR="00692869" w:rsidRPr="009312A7" w:rsidRDefault="00692869" w:rsidP="004B15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692869" w:rsidRPr="009312A7" w:rsidRDefault="00C8512A" w:rsidP="00C8512A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145</w:t>
            </w:r>
            <w:r w:rsidR="002B46EA"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508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692869" w:rsidRPr="009312A7" w:rsidRDefault="00692869" w:rsidP="00423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92869" w:rsidRPr="009312A7" w:rsidRDefault="00C8512A" w:rsidP="00C851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244</w:t>
            </w:r>
            <w:r w:rsidR="00855595" w:rsidRPr="009312A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207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92869" w:rsidRPr="009312A7" w:rsidRDefault="00692869" w:rsidP="00423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692869" w:rsidRPr="009312A7" w:rsidRDefault="001F1937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692869" w:rsidRPr="009312A7" w:rsidRDefault="001F1937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92869" w:rsidRPr="009312A7" w:rsidTr="000929FC">
        <w:trPr>
          <w:cantSplit/>
        </w:trPr>
        <w:tc>
          <w:tcPr>
            <w:tcW w:w="2070" w:type="dxa"/>
          </w:tcPr>
          <w:p w:rsidR="00692869" w:rsidRPr="009312A7" w:rsidRDefault="00692869" w:rsidP="004B157B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692869" w:rsidRPr="009312A7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692869" w:rsidRPr="009312A7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92869" w:rsidRPr="009312A7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692869" w:rsidRPr="009312A7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692869" w:rsidRPr="009312A7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:rsidR="00692869" w:rsidRPr="009312A7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2869" w:rsidRPr="009312A7" w:rsidRDefault="0073619B" w:rsidP="007361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</w:t>
            </w:r>
            <w:r w:rsidR="00855595"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207</w:t>
            </w: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2869" w:rsidRPr="009312A7" w:rsidRDefault="00692869" w:rsidP="00423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92869" w:rsidRPr="009312A7" w:rsidRDefault="001F1937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92869" w:rsidRPr="009312A7" w:rsidRDefault="00692869" w:rsidP="004B157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2869" w:rsidRPr="009312A7" w:rsidRDefault="001F1937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:rsidR="00327B98" w:rsidRDefault="00327B98" w:rsidP="003B25C5">
      <w:pPr>
        <w:jc w:val="thaiDistribute"/>
        <w:rPr>
          <w:rFonts w:ascii="Angsana New" w:hAnsi="Angsana New"/>
          <w:sz w:val="30"/>
          <w:szCs w:val="30"/>
        </w:rPr>
        <w:sectPr w:rsidR="00327B98" w:rsidSect="00553C20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327B98" w:rsidRPr="00EA6008" w:rsidRDefault="00327B98" w:rsidP="00327B98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EA6008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:rsidR="00327B98" w:rsidRPr="00426FBA" w:rsidRDefault="00327B98" w:rsidP="005D310F">
      <w:pPr>
        <w:pStyle w:val="block"/>
        <w:spacing w:after="0" w:line="240" w:lineRule="auto"/>
        <w:ind w:left="540"/>
        <w:jc w:val="both"/>
        <w:rPr>
          <w:rFonts w:ascii="Angsana New" w:hAnsi="Angsana New"/>
          <w:color w:val="0000FF"/>
          <w:sz w:val="20"/>
          <w:shd w:val="clear" w:color="auto" w:fill="E6E6E6"/>
          <w:lang w:val="en-US" w:bidi="th-TH"/>
        </w:rPr>
      </w:pPr>
    </w:p>
    <w:p w:rsidR="00327B98" w:rsidRPr="000344A9" w:rsidRDefault="00327B98" w:rsidP="00327B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</w:pPr>
      <w:r w:rsidRPr="000344A9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="008E6603" w:rsidRPr="000344A9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</w:t>
      </w:r>
      <w:r w:rsidRPr="000344A9">
        <w:rPr>
          <w:rFonts w:ascii="Angsana New" w:hAnsi="Angsana New"/>
          <w:sz w:val="30"/>
          <w:szCs w:val="30"/>
          <w:cs/>
          <w:lang w:bidi="th-TH"/>
        </w:rPr>
        <w:t>ที่รวมอยู่ในงบการเงินของบริษัทร่วม</w:t>
      </w:r>
      <w:r w:rsidRPr="000344A9">
        <w:rPr>
          <w:rFonts w:ascii="Angsana New" w:hAnsi="Angsana New"/>
          <w:sz w:val="30"/>
          <w:szCs w:val="30"/>
          <w:lang w:bidi="th-TH"/>
        </w:rPr>
        <w:t xml:space="preserve"> </w:t>
      </w:r>
      <w:r w:rsidRPr="000344A9">
        <w:rPr>
          <w:rFonts w:ascii="Angsana New" w:hAnsi="Angsana New"/>
          <w:sz w:val="30"/>
          <w:szCs w:val="30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0344A9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Pr="000344A9">
        <w:rPr>
          <w:rFonts w:ascii="Angsana New" w:hAnsi="Angsana New"/>
          <w:sz w:val="30"/>
          <w:szCs w:val="30"/>
          <w:cs/>
          <w:lang w:bidi="th-TH"/>
        </w:rPr>
        <w:t>บริษัทในกิจการเหล่านี้</w:t>
      </w:r>
    </w:p>
    <w:p w:rsidR="00327B98" w:rsidRPr="00426FBA" w:rsidRDefault="00327B98" w:rsidP="00327B98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20"/>
          <w:lang w:val="en-US" w:bidi="th-TH"/>
        </w:rPr>
      </w:pPr>
    </w:p>
    <w:tbl>
      <w:tblPr>
        <w:tblStyle w:val="TableGridLight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810"/>
        <w:gridCol w:w="720"/>
        <w:gridCol w:w="540"/>
        <w:gridCol w:w="900"/>
        <w:gridCol w:w="1170"/>
        <w:gridCol w:w="990"/>
      </w:tblGrid>
      <w:tr w:rsidR="005F3566" w:rsidRPr="005D310F" w:rsidTr="00476AC5">
        <w:trPr>
          <w:trHeight w:val="587"/>
          <w:tblHeader/>
        </w:trPr>
        <w:tc>
          <w:tcPr>
            <w:tcW w:w="4050" w:type="dxa"/>
          </w:tcPr>
          <w:p w:rsidR="005F3566" w:rsidRPr="00837B99" w:rsidRDefault="005F3566" w:rsidP="00A05F7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</w:tcPr>
          <w:p w:rsidR="005F3566" w:rsidRPr="00837B99" w:rsidRDefault="005F3566" w:rsidP="00A05F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720" w:type="dxa"/>
          </w:tcPr>
          <w:p w:rsidR="005F3566" w:rsidRPr="00837B99" w:rsidRDefault="005F3566" w:rsidP="00A05F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540" w:type="dxa"/>
          </w:tcPr>
          <w:p w:rsidR="005F3566" w:rsidRPr="00837B99" w:rsidRDefault="005F3566" w:rsidP="00A05F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:rsidR="005F3566" w:rsidRPr="00837B99" w:rsidRDefault="005F3566" w:rsidP="00A05F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 xml:space="preserve">บริษัท พลังงานเพื่อโลกสีเขียว </w:t>
            </w:r>
            <w:r w:rsidR="005D310F" w:rsidRPr="00837B99">
              <w:rPr>
                <w:rFonts w:ascii="Angsana New" w:hAnsi="Angsana New" w:cs="Angsana New"/>
                <w:sz w:val="27"/>
                <w:szCs w:val="27"/>
                <w:lang w:bidi="th-TH"/>
              </w:rPr>
              <w:br/>
            </w:r>
            <w:r w:rsidRPr="00837B99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(ประเทศไทย) จำกัด</w:t>
            </w: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A05F7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</w:tcPr>
          <w:p w:rsidR="005F3566" w:rsidRPr="00837B99" w:rsidRDefault="005F3566" w:rsidP="000F01E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5F3566" w:rsidRPr="00837B99" w:rsidRDefault="005F3566" w:rsidP="000F01E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540" w:type="dxa"/>
          </w:tcPr>
          <w:p w:rsidR="005F3566" w:rsidRPr="00837B99" w:rsidRDefault="005F3566" w:rsidP="000F01E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:rsidR="005F3566" w:rsidRPr="00837B99" w:rsidRDefault="003D14AE" w:rsidP="000F01E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28 </w:t>
            </w:r>
            <w:r w:rsidRPr="00837B99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 xml:space="preserve">มิถุนายน </w:t>
            </w:r>
            <w:r w:rsidRPr="00837B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  <w:r w:rsidRPr="00837B99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 xml:space="preserve"> </w:t>
            </w:r>
            <w:r w:rsidRPr="00837B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</w:t>
            </w:r>
            <w:r w:rsidRPr="00837B99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 xml:space="preserve"> ธันวาคม </w:t>
            </w:r>
            <w:r w:rsidRPr="00837B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2561</w:t>
            </w:r>
          </w:p>
        </w:tc>
      </w:tr>
      <w:tr w:rsidR="005F3566" w:rsidRPr="005D310F" w:rsidTr="00476AC5">
        <w:trPr>
          <w:trHeight w:val="263"/>
        </w:trPr>
        <w:tc>
          <w:tcPr>
            <w:tcW w:w="4050" w:type="dxa"/>
          </w:tcPr>
          <w:p w:rsidR="005F3566" w:rsidRPr="00837B99" w:rsidRDefault="005F3566" w:rsidP="00A05F76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0" w:type="dxa"/>
          </w:tcPr>
          <w:p w:rsidR="005F3566" w:rsidRPr="00837B99" w:rsidRDefault="005F3566" w:rsidP="00327B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720" w:type="dxa"/>
          </w:tcPr>
          <w:p w:rsidR="005F3566" w:rsidRPr="00837B99" w:rsidRDefault="005F3566" w:rsidP="00327B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540" w:type="dxa"/>
          </w:tcPr>
          <w:p w:rsidR="005F3566" w:rsidRPr="00837B99" w:rsidRDefault="005F3566" w:rsidP="00327B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:rsidR="005F3566" w:rsidRPr="00837B99" w:rsidRDefault="005F3566" w:rsidP="00327B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  <w:r w:rsidRPr="00837B99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5F3566" w:rsidRPr="005D310F" w:rsidTr="00476AC5">
        <w:trPr>
          <w:trHeight w:val="422"/>
        </w:trPr>
        <w:tc>
          <w:tcPr>
            <w:tcW w:w="4050" w:type="dxa"/>
          </w:tcPr>
          <w:p w:rsidR="005F3566" w:rsidRPr="00837B99" w:rsidRDefault="005F3566" w:rsidP="00A05F76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>รายได้</w:t>
            </w:r>
          </w:p>
        </w:tc>
        <w:tc>
          <w:tcPr>
            <w:tcW w:w="810" w:type="dxa"/>
          </w:tcPr>
          <w:p w:rsidR="005F3566" w:rsidRPr="00837B99" w:rsidRDefault="005F3566" w:rsidP="006C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6C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6C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6C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348,333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rPr>
          <w:trHeight w:val="137"/>
        </w:trPr>
        <w:tc>
          <w:tcPr>
            <w:tcW w:w="4050" w:type="dxa"/>
          </w:tcPr>
          <w:p w:rsidR="005F3566" w:rsidRPr="00837B99" w:rsidRDefault="005F3566" w:rsidP="00426FB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5F3566" w:rsidRPr="00837B99" w:rsidRDefault="005F3566" w:rsidP="004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5F3566" w:rsidRPr="00837B99" w:rsidRDefault="005F3566" w:rsidP="004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5F3566" w:rsidRPr="00837B99" w:rsidRDefault="005F3566" w:rsidP="004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F3566" w:rsidRPr="00837B99" w:rsidRDefault="005F3566" w:rsidP="004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5F3566" w:rsidRPr="00837B99" w:rsidRDefault="005F3566" w:rsidP="004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F3566" w:rsidRPr="00837B99" w:rsidRDefault="005F3566" w:rsidP="004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rPr>
                <w:rFonts w:ascii="Angsana New" w:hAnsi="Angsana New" w:cs="Angsana New"/>
                <w:sz w:val="27"/>
                <w:szCs w:val="27"/>
                <w:vertAlign w:val="superscript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>ขาดทุนจากการดำเนินงานอย่างต่อเนื่อง</w:t>
            </w:r>
            <w:r w:rsidRPr="00837B99">
              <w:rPr>
                <w:rFonts w:ascii="Angsana New" w:hAnsi="Angsana New" w:cs="Angsana New"/>
                <w:sz w:val="27"/>
                <w:szCs w:val="27"/>
                <w:vertAlign w:val="superscript"/>
                <w:cs/>
              </w:rPr>
              <w:t xml:space="preserve"> ก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:rsidR="005F3566" w:rsidRPr="00837B99" w:rsidRDefault="005F3566" w:rsidP="005D3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(26,123)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>ขาดทุนเบ็ดเสร็จอื่นสำหรับ</w:t>
            </w:r>
            <w:r w:rsidR="00815AD2" w:rsidRPr="00837B99">
              <w:rPr>
                <w:rFonts w:ascii="Angsana New" w:hAnsi="Angsana New" w:cs="Angsana New"/>
                <w:sz w:val="27"/>
                <w:szCs w:val="27"/>
                <w:cs/>
              </w:rPr>
              <w:t>งวด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(9,540)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15AD2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>ขาดทุนเบ็ดเสร็จ</w:t>
            </w:r>
            <w:r w:rsidR="00815AD2" w:rsidRPr="00837B99">
              <w:rPr>
                <w:rFonts w:ascii="Angsana New" w:hAnsi="Angsana New" w:cs="Angsana New"/>
                <w:sz w:val="27"/>
                <w:szCs w:val="27"/>
                <w:cs/>
              </w:rPr>
              <w:t xml:space="preserve">รวม (ร้อยละ </w:t>
            </w:r>
            <w:r w:rsidR="00815AD2" w:rsidRPr="00837B99">
              <w:rPr>
                <w:rFonts w:ascii="Angsana New" w:hAnsi="Angsana New" w:cs="Angsana New"/>
                <w:sz w:val="27"/>
                <w:szCs w:val="27"/>
              </w:rPr>
              <w:t>100)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(35,663)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15AD2" w:rsidRPr="00F91718" w:rsidTr="00476AC5">
        <w:tc>
          <w:tcPr>
            <w:tcW w:w="4860" w:type="dxa"/>
            <w:gridSpan w:val="2"/>
          </w:tcPr>
          <w:p w:rsidR="00815AD2" w:rsidRPr="00837B99" w:rsidRDefault="00815AD2" w:rsidP="00815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 w:firstLine="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ขาดทุนเบ็ดเสร็จรวมตามส่วนได้เสียของกลุ่มบริษัท</w:t>
            </w:r>
          </w:p>
        </w:tc>
        <w:tc>
          <w:tcPr>
            <w:tcW w:w="720" w:type="dxa"/>
          </w:tcPr>
          <w:p w:rsidR="00815AD2" w:rsidRPr="00837B99" w:rsidRDefault="00815AD2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40" w:type="dxa"/>
          </w:tcPr>
          <w:p w:rsidR="00815AD2" w:rsidRPr="00837B99" w:rsidRDefault="00815AD2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815AD2" w:rsidRPr="00837B99" w:rsidRDefault="00815AD2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15AD2" w:rsidRPr="00837B99" w:rsidRDefault="00815AD2" w:rsidP="00815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b/>
                <w:bCs/>
                <w:sz w:val="27"/>
                <w:szCs w:val="27"/>
              </w:rPr>
              <w:t>(10,699)</w:t>
            </w:r>
          </w:p>
        </w:tc>
        <w:tc>
          <w:tcPr>
            <w:tcW w:w="990" w:type="dxa"/>
          </w:tcPr>
          <w:p w:rsidR="00815AD2" w:rsidRPr="00837B99" w:rsidRDefault="00815AD2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5F3566" w:rsidRPr="005D310F" w:rsidTr="00476AC5">
        <w:trPr>
          <w:trHeight w:hRule="exact" w:val="255"/>
        </w:trPr>
        <w:tc>
          <w:tcPr>
            <w:tcW w:w="4050" w:type="dxa"/>
          </w:tcPr>
          <w:p w:rsidR="005F3566" w:rsidRPr="00837B99" w:rsidRDefault="005F3566" w:rsidP="00426FBA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5F3566" w:rsidRPr="00837B99" w:rsidRDefault="005F3566" w:rsidP="0042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0" w:type="dxa"/>
          </w:tcPr>
          <w:p w:rsidR="005F3566" w:rsidRPr="00837B99" w:rsidRDefault="005F3566" w:rsidP="0042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540" w:type="dxa"/>
          </w:tcPr>
          <w:p w:rsidR="005F3566" w:rsidRPr="00837B99" w:rsidRDefault="005F3566" w:rsidP="0042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</w:tcPr>
          <w:p w:rsidR="005F3566" w:rsidRPr="00837B99" w:rsidRDefault="005F3566" w:rsidP="0042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F3566" w:rsidRPr="00837B99" w:rsidRDefault="005F3566" w:rsidP="0042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:rsidR="005F3566" w:rsidRPr="00837B99" w:rsidRDefault="005F3566" w:rsidP="00426F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5F3566" w:rsidRPr="005D310F" w:rsidTr="00476AC5">
        <w:trPr>
          <w:trHeight w:hRule="exact" w:val="408"/>
        </w:trPr>
        <w:tc>
          <w:tcPr>
            <w:tcW w:w="4050" w:type="dxa"/>
          </w:tcPr>
          <w:p w:rsidR="005F3566" w:rsidRPr="00837B99" w:rsidRDefault="005F3566" w:rsidP="00826502">
            <w:pPr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</w:t>
            </w:r>
            <w:r w:rsidRPr="00837B99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 xml:space="preserve"> ธันวาคม </w:t>
            </w:r>
            <w:r w:rsidRPr="00837B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2561</w:t>
            </w:r>
          </w:p>
        </w:tc>
      </w:tr>
      <w:tr w:rsidR="005F3566" w:rsidRPr="005D310F" w:rsidTr="00476AC5">
        <w:trPr>
          <w:trHeight w:hRule="exact" w:val="408"/>
        </w:trPr>
        <w:tc>
          <w:tcPr>
            <w:tcW w:w="4050" w:type="dxa"/>
          </w:tcPr>
          <w:p w:rsidR="005F3566" w:rsidRPr="00837B99" w:rsidRDefault="005F3566" w:rsidP="00826502">
            <w:pPr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  <w:r w:rsidRPr="00837B99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5F3566" w:rsidRPr="005D310F" w:rsidTr="00476AC5">
        <w:trPr>
          <w:trHeight w:hRule="exact" w:val="408"/>
        </w:trPr>
        <w:tc>
          <w:tcPr>
            <w:tcW w:w="4050" w:type="dxa"/>
          </w:tcPr>
          <w:p w:rsidR="005F3566" w:rsidRPr="00837B99" w:rsidRDefault="005F3566" w:rsidP="00826502">
            <w:pPr>
              <w:spacing w:line="240" w:lineRule="auto"/>
              <w:rPr>
                <w:rFonts w:ascii="Angsana New" w:hAnsi="Angsana New" w:cs="Angsana New"/>
                <w:sz w:val="27"/>
                <w:szCs w:val="27"/>
                <w:vertAlign w:val="superscript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สินทรัพย์หมุนเวียน </w:t>
            </w:r>
            <w:r w:rsidRPr="00837B99">
              <w:rPr>
                <w:rFonts w:ascii="Angsana New" w:hAnsi="Angsana New" w:cs="Angsana New"/>
                <w:sz w:val="27"/>
                <w:szCs w:val="27"/>
                <w:vertAlign w:val="superscript"/>
                <w:cs/>
              </w:rPr>
              <w:t>ข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206,414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1,662,016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หนี้สินหมุนเวียน </w:t>
            </w:r>
            <w:r w:rsidRPr="00837B99">
              <w:rPr>
                <w:rFonts w:ascii="Angsana New" w:hAnsi="Angsana New" w:cs="Angsana New"/>
                <w:sz w:val="27"/>
                <w:szCs w:val="27"/>
                <w:vertAlign w:val="superscript"/>
                <w:cs/>
              </w:rPr>
              <w:t>ค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1,577,228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>หนี้สินไม่หมุนเวียน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474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สินทรัพย์สุทธิ (ร้อยละ </w:t>
            </w:r>
            <w:r w:rsidRPr="00837B99">
              <w:rPr>
                <w:rFonts w:ascii="Angsana New" w:hAnsi="Angsana New" w:cs="Angsana New"/>
                <w:sz w:val="27"/>
                <w:szCs w:val="27"/>
              </w:rPr>
              <w:t>100)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290,728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87,218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ขาดทุนสำหรับปีที่เป็นของกลุ่มบริษัท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(7,837)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(2,862)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156,989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b/>
                <w:bCs/>
                <w:sz w:val="27"/>
                <w:szCs w:val="27"/>
              </w:rPr>
              <w:t>233,508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vAlign w:val="bottom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7"/>
                <w:szCs w:val="27"/>
                <w:cs/>
              </w:rPr>
            </w:pP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D44FD5" w:rsidP="0082650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รวม</w:t>
            </w:r>
            <w:r w:rsidR="007A754A"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5F3566" w:rsidRPr="00837B99" w:rsidRDefault="007A754A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47</w:t>
            </w:r>
          </w:p>
        </w:tc>
        <w:tc>
          <w:tcPr>
            <w:tcW w:w="990" w:type="dxa"/>
          </w:tcPr>
          <w:p w:rsidR="005F3566" w:rsidRPr="00837B99" w:rsidRDefault="005F3566" w:rsidP="0082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5F3566" w:rsidRPr="00837B99" w:rsidRDefault="005F3566" w:rsidP="0082650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1,281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3566" w:rsidRPr="005D310F" w:rsidTr="00476AC5">
        <w:tc>
          <w:tcPr>
            <w:tcW w:w="4050" w:type="dxa"/>
          </w:tcPr>
          <w:p w:rsidR="009C1FDC" w:rsidRPr="00837B99" w:rsidRDefault="005F3566" w:rsidP="00D44FD5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รวมรายการหนี้สินทางการเงินหมุนเวียน (ไม่</w:t>
            </w:r>
          </w:p>
          <w:p w:rsidR="009C1FDC" w:rsidRPr="00837B99" w:rsidRDefault="009C1FDC" w:rsidP="009C1F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 xml:space="preserve">   </w:t>
            </w:r>
            <w:r w:rsidR="005F3566"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รวมเจ้าหนี้การค้าและเจ้าหนี้หมุนเวียนอื่น</w:t>
            </w:r>
          </w:p>
          <w:p w:rsidR="005F3566" w:rsidRPr="00837B99" w:rsidRDefault="005F3566" w:rsidP="009C1F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9C1FDC"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 xml:space="preserve">  </w:t>
            </w:r>
            <w:r w:rsidRPr="00837B99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และประมาณการหนี้สิน)</w:t>
            </w:r>
          </w:p>
        </w:tc>
        <w:tc>
          <w:tcPr>
            <w:tcW w:w="81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5F3566" w:rsidRPr="00837B99" w:rsidRDefault="005F3566" w:rsidP="0082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5F3566" w:rsidRPr="00837B99" w:rsidRDefault="005F3566" w:rsidP="001C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  <w:r w:rsidRPr="00837B99">
              <w:rPr>
                <w:rFonts w:ascii="Angsana New" w:hAnsi="Angsana New" w:cs="Angsana New"/>
                <w:sz w:val="27"/>
                <w:szCs w:val="27"/>
              </w:rPr>
              <w:t>5,803</w:t>
            </w:r>
          </w:p>
        </w:tc>
        <w:tc>
          <w:tcPr>
            <w:tcW w:w="990" w:type="dxa"/>
          </w:tcPr>
          <w:p w:rsidR="005F3566" w:rsidRPr="00837B99" w:rsidRDefault="005F3566" w:rsidP="005F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:rsidR="002879EE" w:rsidRPr="008E6603" w:rsidRDefault="002879EE" w:rsidP="00327B9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E6603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:rsidR="002879EE" w:rsidRPr="008E6603" w:rsidRDefault="002879EE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397A8B" w:rsidRDefault="005A18F0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E6603"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 w:rsidRPr="008E6603">
        <w:rPr>
          <w:rFonts w:ascii="Angsana New" w:hAnsi="Angsana New"/>
          <w:sz w:val="30"/>
          <w:szCs w:val="30"/>
          <w:lang w:val="en-GB"/>
        </w:rPr>
        <w:t>7</w:t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 xml:space="preserve"> ธันวาคม </w:t>
      </w:r>
      <w:r w:rsidRPr="008E6603">
        <w:rPr>
          <w:rFonts w:ascii="Angsana New" w:hAnsi="Angsana New"/>
          <w:sz w:val="30"/>
          <w:szCs w:val="30"/>
          <w:lang w:val="en-GB"/>
        </w:rPr>
        <w:t xml:space="preserve">2560 </w:t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 xml:space="preserve">บริษัทได้ทำสัญญาร่วมกับบริษัทแห่งหนึ่งเพื่อตั้ง </w:t>
      </w:r>
      <w:r w:rsidRPr="008E6603">
        <w:rPr>
          <w:rFonts w:ascii="Angsana New" w:hAnsi="Angsana New"/>
          <w:sz w:val="30"/>
          <w:szCs w:val="30"/>
          <w:lang w:val="en-GB"/>
        </w:rPr>
        <w:t>“</w:t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8E6603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>ประเภทการดำเนินงานร่วมกัน เพื่อจัดเตรียมเอกสารและยื่นข้อเสนอโครงการจัดซื้อ</w:t>
      </w:r>
      <w:r>
        <w:rPr>
          <w:rFonts w:ascii="Angsana New" w:hAnsi="Angsana New"/>
          <w:sz w:val="30"/>
          <w:szCs w:val="30"/>
          <w:lang w:val="en-GB"/>
        </w:rPr>
        <w:br/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 xml:space="preserve">รถโดยสารปรับอากาศใช้เชื้อเพลิงก๊าซธรรมชาติ </w:t>
      </w:r>
      <w:r w:rsidRPr="008E6603">
        <w:rPr>
          <w:rFonts w:ascii="Angsana New" w:hAnsi="Angsana New"/>
          <w:sz w:val="30"/>
          <w:szCs w:val="30"/>
          <w:lang w:val="en-GB"/>
        </w:rPr>
        <w:t xml:space="preserve">(NGV) </w:t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 xml:space="preserve">พร้อมซ่อมแซมและบำรุงรถโดยสารจำนวน </w:t>
      </w:r>
      <w:r w:rsidRPr="008E6603">
        <w:rPr>
          <w:rFonts w:ascii="Angsana New" w:hAnsi="Angsana New"/>
          <w:sz w:val="30"/>
          <w:szCs w:val="30"/>
          <w:lang w:val="en-GB"/>
        </w:rPr>
        <w:t>489</w:t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 xml:space="preserve"> คัน โดยวิธีคัดเลือก</w:t>
      </w:r>
      <w:r w:rsidRPr="008E6603">
        <w:rPr>
          <w:rFonts w:ascii="Angsana New" w:hAnsi="Angsana New"/>
          <w:sz w:val="30"/>
          <w:szCs w:val="30"/>
          <w:lang w:val="en-GB"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>ให้กับองค์การขนส่งมวลชนกรุงเทพ (</w:t>
      </w:r>
      <w:r w:rsidRPr="008E6603">
        <w:rPr>
          <w:rFonts w:ascii="Angsana New" w:hAnsi="Angsana New"/>
          <w:sz w:val="30"/>
          <w:szCs w:val="30"/>
          <w:lang w:val="en-GB"/>
        </w:rPr>
        <w:t>“</w:t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Pr="008E6603">
        <w:rPr>
          <w:rFonts w:ascii="Angsana New" w:hAnsi="Angsana New"/>
          <w:sz w:val="30"/>
          <w:szCs w:val="30"/>
          <w:lang w:val="en-GB"/>
        </w:rPr>
        <w:t>.”</w:t>
      </w:r>
      <w:r w:rsidRPr="008E6603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8E6603">
        <w:rPr>
          <w:rFonts w:ascii="Angsana New" w:hAnsi="Angsana New"/>
          <w:sz w:val="30"/>
          <w:szCs w:val="30"/>
          <w:lang w:val="en-GB"/>
        </w:rPr>
        <w:t>50</w:t>
      </w:r>
    </w:p>
    <w:p w:rsidR="005A18F0" w:rsidRDefault="005A18F0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A18F0" w:rsidRPr="00070355" w:rsidRDefault="005A18F0" w:rsidP="005A1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ผู้บริหารได้ใช้ดุลยพินิจในการกำหนดประเภทของการร่วมการงาน โดยพิจารณาจากสิทธิและภาระผูกพันของบริษัทที่เกิดจากการร่วมการงานนั้น ทั้งนี้ ผู้บริหารของบริษัทพิจารณาว่า การลงทุนตามข้อตกลงดำเนินงานร่วมกันดังกล่าว เป็นการร่วมการงานประเภทการดำเนินงานร่วมกัน </w:t>
      </w:r>
      <w:r>
        <w:rPr>
          <w:rFonts w:ascii="Angsana New" w:hAnsi="Angsana New"/>
          <w:sz w:val="30"/>
          <w:szCs w:val="30"/>
        </w:rPr>
        <w:t xml:space="preserve">(Joint Operation) </w:t>
      </w:r>
      <w:r>
        <w:rPr>
          <w:rFonts w:ascii="Angsana New" w:hAnsi="Angsana New" w:hint="cs"/>
          <w:sz w:val="30"/>
          <w:szCs w:val="30"/>
          <w:cs/>
        </w:rPr>
        <w:t xml:space="preserve">ระหว่างบริษัทและผู้ดำเนินงานอื่น </w:t>
      </w:r>
      <w:r>
        <w:rPr>
          <w:rFonts w:ascii="Angsana New" w:hAnsi="Angsana New"/>
          <w:sz w:val="30"/>
          <w:szCs w:val="30"/>
        </w:rPr>
        <w:t xml:space="preserve">(Other joint operator) </w:t>
      </w:r>
      <w:r>
        <w:rPr>
          <w:rFonts w:ascii="Angsana New" w:hAnsi="Angsana New" w:hint="cs"/>
          <w:sz w:val="30"/>
          <w:szCs w:val="30"/>
          <w:cs/>
        </w:rPr>
        <w:t>ตามข้อกำหนดในมาตรฐานการรายงานทางการเงินฉบับที่ 11</w:t>
      </w:r>
    </w:p>
    <w:p w:rsidR="00883FDD" w:rsidRPr="008E6603" w:rsidRDefault="00883FDD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A18F0" w:rsidRPr="00EF3ACD" w:rsidRDefault="005A18F0" w:rsidP="005A1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3ACD">
        <w:rPr>
          <w:rFonts w:ascii="Angsana New" w:hAnsi="Angsana New" w:hint="cs"/>
          <w:sz w:val="30"/>
          <w:szCs w:val="30"/>
          <w:cs/>
          <w:lang w:val="en-GB"/>
        </w:rPr>
        <w:t xml:space="preserve">ที่อยู่จดทะเบียนของกิจการร่วมค้ากลุ่มร่วมทำงาน </w:t>
      </w:r>
      <w:r w:rsidRPr="00EF3ACD">
        <w:rPr>
          <w:rFonts w:ascii="Angsana New" w:hAnsi="Angsana New"/>
          <w:sz w:val="30"/>
          <w:szCs w:val="30"/>
        </w:rPr>
        <w:t xml:space="preserve">SCN-CHO </w:t>
      </w:r>
      <w:r w:rsidRPr="00EF3ACD">
        <w:rPr>
          <w:rFonts w:ascii="Angsana New" w:hAnsi="Angsana New" w:hint="cs"/>
          <w:sz w:val="30"/>
          <w:szCs w:val="30"/>
          <w:cs/>
          <w:lang w:val="en-GB"/>
        </w:rPr>
        <w:t xml:space="preserve">ตั้งอยู่เลขที่ </w:t>
      </w:r>
      <w:r w:rsidRPr="00EF3ACD">
        <w:rPr>
          <w:rFonts w:ascii="Angsana New" w:hAnsi="Angsana New"/>
          <w:sz w:val="30"/>
          <w:szCs w:val="30"/>
        </w:rPr>
        <w:t>355</w:t>
      </w:r>
      <w:r w:rsidRPr="00EF3ACD">
        <w:rPr>
          <w:rFonts w:ascii="Angsana New" w:hAnsi="Angsana New"/>
          <w:sz w:val="30"/>
          <w:szCs w:val="30"/>
          <w:cs/>
        </w:rPr>
        <w:t xml:space="preserve"> </w:t>
      </w:r>
      <w:r w:rsidRPr="00EF3ACD">
        <w:rPr>
          <w:rFonts w:ascii="Angsana New" w:hAnsi="Angsana New" w:hint="cs"/>
          <w:sz w:val="30"/>
          <w:szCs w:val="30"/>
          <w:cs/>
        </w:rPr>
        <w:t>ถนนบอนด์สตรีท ตำบลบางพูด อำเภอปากเกร็ด จังหวัดนนทบุรี</w:t>
      </w:r>
    </w:p>
    <w:p w:rsidR="009143B2" w:rsidRDefault="0091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5A18F0" w:rsidRDefault="005A18F0" w:rsidP="005A1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660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E6603">
        <w:rPr>
          <w:rFonts w:ascii="Angsana New" w:hAnsi="Angsana New"/>
          <w:sz w:val="30"/>
          <w:szCs w:val="30"/>
        </w:rPr>
        <w:t>18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E6603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ที่ประชุมของคณะกรรมการบริหารของขสมก. มีมติอนุมัติการทำสัญญาซื้อขายและซ่อมแซมบำรุงรักษารถยนต์โดยสารปรับอากาศใช้ก๊าซธรรมชาติ </w:t>
      </w:r>
      <w:r w:rsidRPr="008E6603">
        <w:rPr>
          <w:rFonts w:ascii="Angsana New" w:hAnsi="Angsana New"/>
          <w:sz w:val="30"/>
          <w:szCs w:val="30"/>
        </w:rPr>
        <w:t>(NGV)</w:t>
      </w:r>
      <w:r w:rsidRPr="008E6603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8E6603">
        <w:rPr>
          <w:rFonts w:ascii="Angsana New" w:hAnsi="Angsana New"/>
          <w:sz w:val="30"/>
          <w:szCs w:val="30"/>
        </w:rPr>
        <w:t>489</w:t>
      </w:r>
      <w:r w:rsidRPr="008E6603">
        <w:rPr>
          <w:rFonts w:ascii="Angsana New" w:hAnsi="Angsana New" w:hint="cs"/>
          <w:sz w:val="30"/>
          <w:szCs w:val="30"/>
          <w:cs/>
        </w:rPr>
        <w:t xml:space="preserve"> คัน กับ </w:t>
      </w:r>
      <w:r w:rsidRPr="008E6603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โดยสัญญาดังกล่าวได้ลงนามแล้ว เมื่อวันที่ </w:t>
      </w:r>
      <w:r w:rsidRPr="008E6603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E6603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D5A45">
        <w:rPr>
          <w:rFonts w:ascii="Angsana New" w:hAnsi="Angsana New"/>
          <w:sz w:val="30"/>
          <w:szCs w:val="30"/>
          <w:cs/>
        </w:rPr>
        <w:t xml:space="preserve">โดยตามสัญญาการขายรถยนต์โดยสารปรับอากาศใช้ก๊าซธรรมชาติมีมูลค่าทั้งสิ้นเป็นจำนวนเงิน </w:t>
      </w:r>
      <w:r w:rsidRPr="002D5A45">
        <w:rPr>
          <w:rFonts w:ascii="Angsana New" w:hAnsi="Angsana New"/>
          <w:sz w:val="30"/>
          <w:szCs w:val="30"/>
        </w:rPr>
        <w:t>1,891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D5A45">
        <w:rPr>
          <w:rFonts w:ascii="Angsana New" w:hAnsi="Angsana New"/>
          <w:sz w:val="30"/>
          <w:szCs w:val="30"/>
          <w:cs/>
        </w:rPr>
        <w:t xml:space="preserve">ล้านบาท และการให้บริการซ่อมแซมและบำรุงรักษารถโดยสารดังกล่าวตลอดระยะเวลา </w:t>
      </w:r>
      <w:r w:rsidRPr="002D5A45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D5A45">
        <w:rPr>
          <w:rFonts w:ascii="Angsana New" w:hAnsi="Angsana New"/>
          <w:sz w:val="30"/>
          <w:szCs w:val="30"/>
          <w:cs/>
        </w:rPr>
        <w:t xml:space="preserve">ปี มีมูลค่าทั้งสิ้นเป็นจำนวนเงิน </w:t>
      </w:r>
      <w:r w:rsidRPr="002D5A45">
        <w:rPr>
          <w:rFonts w:ascii="Angsana New" w:hAnsi="Angsana New"/>
          <w:sz w:val="30"/>
          <w:szCs w:val="30"/>
        </w:rPr>
        <w:t>2,370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D5A4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>ซึ่ง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ได้ดำเนินการให้เป็นไปตามสัญญาดังกล่าวกับทางขสมก. มาโดยตลอด รวมถึง </w:t>
      </w:r>
      <w:r w:rsidRPr="008E6603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ยังได้วางเงินมัดจำจำนวน </w:t>
      </w:r>
      <w:r w:rsidRPr="008E6603">
        <w:rPr>
          <w:rFonts w:ascii="Angsana New" w:hAnsi="Angsana New"/>
          <w:sz w:val="30"/>
          <w:szCs w:val="30"/>
        </w:rPr>
        <w:t>426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>ล้านบาท</w:t>
      </w:r>
      <w:r w:rsidRPr="008E6603">
        <w:rPr>
          <w:rFonts w:ascii="Angsana New" w:hAnsi="Angsana New"/>
          <w:sz w:val="30"/>
          <w:szCs w:val="30"/>
          <w:cs/>
        </w:rPr>
        <w:t xml:space="preserve">เพื่อเป็นหลักประกันสัญญาดังกล่าวสำหรับ </w:t>
      </w:r>
      <w:r w:rsidRPr="008E6603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  <w:cs/>
        </w:rPr>
        <w:t>เพื่อยื่นเสนอราคาต่อขสมก.</w:t>
      </w:r>
      <w:r w:rsidRPr="008E6603">
        <w:rPr>
          <w:rFonts w:ascii="Angsana New" w:hAnsi="Angsana New" w:hint="cs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  <w:cs/>
        </w:rPr>
        <w:t xml:space="preserve">ตั้งแต่ปี </w:t>
      </w:r>
      <w:r w:rsidRPr="008E6603">
        <w:rPr>
          <w:rFonts w:ascii="Angsana New" w:hAnsi="Angsana New"/>
          <w:sz w:val="30"/>
          <w:szCs w:val="30"/>
        </w:rPr>
        <w:t>2560</w:t>
      </w:r>
      <w:r w:rsidRPr="008E6603"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E6603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>ได้มีการส่</w:t>
      </w:r>
      <w:r>
        <w:rPr>
          <w:rFonts w:ascii="Angsana New" w:hAnsi="Angsana New" w:hint="cs"/>
          <w:sz w:val="30"/>
          <w:szCs w:val="30"/>
          <w:cs/>
        </w:rPr>
        <w:t>งมอบรถยนต์โดยสารดังกล่าว</w:t>
      </w:r>
      <w:r w:rsidRPr="008E660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8E6603">
        <w:rPr>
          <w:rFonts w:ascii="Angsana New" w:hAnsi="Angsana New"/>
          <w:sz w:val="30"/>
          <w:szCs w:val="30"/>
        </w:rPr>
        <w:t>100</w:t>
      </w:r>
      <w:r w:rsidRPr="008E6603">
        <w:rPr>
          <w:rFonts w:ascii="Angsana New" w:hAnsi="Angsana New" w:hint="cs"/>
          <w:sz w:val="30"/>
          <w:szCs w:val="30"/>
          <w:cs/>
        </w:rPr>
        <w:t xml:space="preserve"> คันแรกให้แก่ขสมก. แล้วในเดือนมีนาคม </w:t>
      </w:r>
      <w:r w:rsidRPr="008E6603">
        <w:rPr>
          <w:rFonts w:ascii="Angsana New" w:hAnsi="Angsana New"/>
          <w:sz w:val="30"/>
          <w:szCs w:val="30"/>
        </w:rPr>
        <w:t>2561</w:t>
      </w:r>
      <w:r w:rsidRPr="008E6603">
        <w:rPr>
          <w:rFonts w:ascii="Angsana New" w:hAnsi="Angsana New" w:hint="cs"/>
          <w:sz w:val="30"/>
          <w:szCs w:val="30"/>
          <w:cs/>
        </w:rPr>
        <w:t xml:space="preserve"> </w:t>
      </w:r>
    </w:p>
    <w:p w:rsidR="00AC772A" w:rsidRDefault="00AC772A" w:rsidP="002D5A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18F0" w:rsidRDefault="005A18F0" w:rsidP="005A1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6603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</w:rPr>
        <w:t>10</w:t>
      </w:r>
      <w:r w:rsidRPr="008E6603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8E6603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>ศาลปกครองกลางมีคำสั่งทุเลาการบังคับตามมติของที่ประชุมคณะกรรมการบริหารของขสมก.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จากนั้นเมื่อวันที่ </w:t>
      </w:r>
      <w:r w:rsidRPr="008E6603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E6603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ได้ยื่นอุทธรณ์ต่อศาลปกครองสูงสุดเพื่อขอให้มีคำสั่งเพิกถอนคำสั่งของศาลปกครองกลาง นอกจากนี้เมื่อวันที่ </w:t>
      </w:r>
      <w:r w:rsidRPr="008E660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8E6603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  <w:cs/>
        </w:rPr>
        <w:t>ยังได้ยื่นคำร้องสอดต่อศาลปกครองกลางขอเข้าร่วมเป็นคู่ความกับขสมก. เนื่องจากได้รับความเสียหายจากคำสั่งของศาลปกครอง</w:t>
      </w:r>
      <w:r w:rsidRPr="008E6603">
        <w:rPr>
          <w:rFonts w:ascii="Angsana New" w:hAnsi="Angsana New" w:hint="cs"/>
          <w:sz w:val="30"/>
          <w:szCs w:val="30"/>
          <w:cs/>
        </w:rPr>
        <w:t>กลาง</w:t>
      </w:r>
      <w:r w:rsidRPr="008E6603">
        <w:rPr>
          <w:rFonts w:ascii="Angsana New" w:hAnsi="Angsana New"/>
          <w:sz w:val="30"/>
          <w:szCs w:val="30"/>
          <w:cs/>
        </w:rPr>
        <w:t>ดังกล่าว โดยศาลปกครองกลางได้มีคำสั่งให้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  <w:cs/>
        </w:rPr>
        <w:t xml:space="preserve">เข้าเป็นคู่ความ และทำคำให้การแก้ฟ้องพร้อมยื่นพยานหลักฐาน </w:t>
      </w:r>
    </w:p>
    <w:p w:rsidR="00AC772A" w:rsidRDefault="00AC772A" w:rsidP="002D5A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18F0" w:rsidRDefault="005A18F0" w:rsidP="005A1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E6603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8E6603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8E6603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E6603">
        <w:rPr>
          <w:rFonts w:ascii="Angsana New" w:hAnsi="Angsana New"/>
          <w:sz w:val="30"/>
          <w:szCs w:val="30"/>
          <w:cs/>
        </w:rPr>
        <w:t>ได้ยื่นคำร</w:t>
      </w:r>
      <w:r w:rsidRPr="008E6603">
        <w:rPr>
          <w:rFonts w:ascii="Angsana New" w:hAnsi="Angsana New" w:hint="cs"/>
          <w:sz w:val="30"/>
          <w:szCs w:val="30"/>
          <w:cs/>
        </w:rPr>
        <w:t>้</w:t>
      </w:r>
      <w:r w:rsidRPr="008E6603">
        <w:rPr>
          <w:rFonts w:ascii="Angsana New" w:hAnsi="Angsana New"/>
          <w:sz w:val="30"/>
          <w:szCs w:val="30"/>
          <w:cs/>
        </w:rPr>
        <w:t>องขอศาลปกครองสูงสุดให้ระงับคำสั่งของศาลปกครอง</w:t>
      </w:r>
      <w:r w:rsidRPr="008E6603">
        <w:rPr>
          <w:rFonts w:ascii="Angsana New" w:hAnsi="Angsana New" w:hint="cs"/>
          <w:sz w:val="30"/>
          <w:szCs w:val="30"/>
          <w:cs/>
        </w:rPr>
        <w:t>กลาง</w:t>
      </w:r>
      <w:r w:rsidRPr="008E6603">
        <w:rPr>
          <w:rFonts w:ascii="Angsana New" w:hAnsi="Angsana New"/>
          <w:sz w:val="30"/>
          <w:szCs w:val="30"/>
          <w:cs/>
        </w:rPr>
        <w:t>ไว้เป็นการชั่วคราวก่อนการวินิจฉัยอุ</w:t>
      </w:r>
      <w:r w:rsidRPr="008E6603">
        <w:rPr>
          <w:rFonts w:ascii="Angsana New" w:hAnsi="Angsana New" w:hint="cs"/>
          <w:sz w:val="30"/>
          <w:szCs w:val="30"/>
          <w:cs/>
        </w:rPr>
        <w:t>ท</w:t>
      </w:r>
      <w:r w:rsidRPr="008E6603">
        <w:rPr>
          <w:rFonts w:ascii="Angsana New" w:hAnsi="Angsana New"/>
          <w:sz w:val="30"/>
          <w:szCs w:val="30"/>
          <w:cs/>
        </w:rPr>
        <w:t>ธรณ์ของศาลปกครองสูงสุด</w:t>
      </w:r>
      <w:r w:rsidRPr="008E6603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Pr="008E6603">
        <w:rPr>
          <w:rFonts w:ascii="Angsana New" w:hAnsi="Angsana New"/>
          <w:sz w:val="30"/>
          <w:szCs w:val="30"/>
        </w:rPr>
        <w:t>7</w:t>
      </w:r>
      <w:r w:rsidRPr="008E6603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Pr="008E6603">
        <w:rPr>
          <w:rFonts w:ascii="Angsana New" w:hAnsi="Angsana New"/>
          <w:sz w:val="30"/>
          <w:szCs w:val="30"/>
        </w:rPr>
        <w:t>2561</w:t>
      </w:r>
      <w:r w:rsidRPr="008E6603">
        <w:rPr>
          <w:rFonts w:ascii="Angsana New" w:hAnsi="Angsana New" w:hint="cs"/>
          <w:sz w:val="30"/>
          <w:szCs w:val="30"/>
          <w:cs/>
        </w:rPr>
        <w:t xml:space="preserve"> ศาลปกครองสูงสุดได้มีคำสั่งเพิกถอนการรับคำฟ้องคดีของศาลปกครองกลางและการดำเนินการทั้งหลายที่เป็นผลจากการรับ</w:t>
      </w:r>
      <w:r w:rsidRPr="001225CC">
        <w:rPr>
          <w:rFonts w:ascii="Angsana New" w:hAnsi="Angsana New" w:hint="cs"/>
          <w:sz w:val="30"/>
          <w:szCs w:val="30"/>
          <w:cs/>
        </w:rPr>
        <w:t xml:space="preserve">คำสั่งฟ้องดังกล่าว รวมถึงคำสั่งทุเลาการบังคับตามมติของที่ประชุมคณะกรรมการบริหารของขสมก.ของศาลปกครองกลาง จึงมีผลให้ </w:t>
      </w:r>
      <w:r w:rsidRPr="001225CC">
        <w:rPr>
          <w:rFonts w:ascii="Angsana New" w:hAnsi="Angsana New"/>
          <w:sz w:val="30"/>
          <w:szCs w:val="30"/>
        </w:rPr>
        <w:t>SCN-CHO</w:t>
      </w:r>
      <w:r w:rsidRPr="001225CC">
        <w:rPr>
          <w:rFonts w:ascii="Angsana New" w:hAnsi="Angsana New"/>
          <w:sz w:val="30"/>
          <w:szCs w:val="30"/>
          <w:cs/>
        </w:rPr>
        <w:t xml:space="preserve"> </w:t>
      </w:r>
      <w:r w:rsidRPr="001225CC">
        <w:rPr>
          <w:rFonts w:ascii="Angsana New" w:hAnsi="Angsana New" w:hint="cs"/>
          <w:sz w:val="30"/>
          <w:szCs w:val="30"/>
          <w:cs/>
        </w:rPr>
        <w:t xml:space="preserve">สามารถดำเนินการตามสัญญากับขสมก.ต่อไปได้ </w:t>
      </w:r>
      <w:r w:rsidRPr="001225CC">
        <w:rPr>
          <w:rFonts w:ascii="Angsana New" w:hAnsi="Angsana New"/>
          <w:sz w:val="30"/>
          <w:szCs w:val="30"/>
        </w:rPr>
        <w:t>SCN-CHO</w:t>
      </w:r>
      <w:r w:rsidRPr="001225CC">
        <w:rPr>
          <w:rFonts w:ascii="Angsana New" w:hAnsi="Angsana New"/>
          <w:sz w:val="30"/>
          <w:szCs w:val="30"/>
          <w:cs/>
        </w:rPr>
        <w:t xml:space="preserve"> </w:t>
      </w:r>
      <w:r w:rsidRPr="001225CC">
        <w:rPr>
          <w:rFonts w:ascii="Angsana New" w:hAnsi="Angsana New" w:hint="cs"/>
          <w:sz w:val="30"/>
          <w:szCs w:val="30"/>
          <w:cs/>
        </w:rPr>
        <w:t xml:space="preserve">ส่งมอบรถยนต์โดยสารจำนวน </w:t>
      </w:r>
      <w:r w:rsidRPr="001225CC">
        <w:rPr>
          <w:rFonts w:ascii="Angsana New" w:hAnsi="Angsana New"/>
          <w:sz w:val="30"/>
          <w:szCs w:val="30"/>
        </w:rPr>
        <w:t>200</w:t>
      </w:r>
      <w:r w:rsidRPr="001225CC">
        <w:rPr>
          <w:rFonts w:ascii="Angsana New" w:hAnsi="Angsana New"/>
          <w:sz w:val="30"/>
          <w:szCs w:val="30"/>
          <w:cs/>
        </w:rPr>
        <w:t xml:space="preserve"> </w:t>
      </w:r>
      <w:r w:rsidRPr="001225CC">
        <w:rPr>
          <w:rFonts w:ascii="Angsana New" w:hAnsi="Angsana New" w:hint="cs"/>
          <w:sz w:val="30"/>
          <w:szCs w:val="30"/>
          <w:cs/>
        </w:rPr>
        <w:t>คัน ให้แก่ขสมก</w:t>
      </w:r>
      <w:r w:rsidRPr="001225CC">
        <w:rPr>
          <w:rFonts w:ascii="Angsana New" w:hAnsi="Angsana New"/>
          <w:sz w:val="30"/>
          <w:szCs w:val="30"/>
        </w:rPr>
        <w:t>.</w:t>
      </w:r>
      <w:r w:rsidRPr="001225CC">
        <w:rPr>
          <w:rFonts w:ascii="Angsana New" w:hAnsi="Angsana New" w:hint="cs"/>
          <w:sz w:val="30"/>
          <w:szCs w:val="30"/>
          <w:cs/>
        </w:rPr>
        <w:t xml:space="preserve">ในเดือนพฤศจิกายนและธันวาคม </w:t>
      </w:r>
      <w:r w:rsidRPr="001225CC">
        <w:rPr>
          <w:rFonts w:ascii="Angsana New" w:hAnsi="Angsana New"/>
          <w:sz w:val="30"/>
          <w:szCs w:val="30"/>
        </w:rPr>
        <w:t>2561</w:t>
      </w:r>
      <w:r w:rsidRPr="001225CC">
        <w:rPr>
          <w:rFonts w:ascii="Angsana New" w:hAnsi="Angsana New"/>
          <w:sz w:val="30"/>
          <w:szCs w:val="30"/>
          <w:cs/>
        </w:rPr>
        <w:t xml:space="preserve"> </w:t>
      </w:r>
      <w:r w:rsidRPr="001225CC">
        <w:rPr>
          <w:rFonts w:ascii="Angsana New" w:hAnsi="Angsana New" w:hint="cs"/>
          <w:sz w:val="30"/>
          <w:szCs w:val="30"/>
          <w:cs/>
        </w:rPr>
        <w:t xml:space="preserve">ส่วนที่เหลือ </w:t>
      </w:r>
      <w:r w:rsidRPr="001225CC">
        <w:rPr>
          <w:rFonts w:ascii="Angsana New" w:hAnsi="Angsana New"/>
          <w:sz w:val="30"/>
          <w:szCs w:val="30"/>
        </w:rPr>
        <w:t>189</w:t>
      </w:r>
      <w:r w:rsidRPr="001225CC">
        <w:rPr>
          <w:rFonts w:ascii="Angsana New" w:hAnsi="Angsana New"/>
          <w:sz w:val="30"/>
          <w:szCs w:val="30"/>
          <w:cs/>
        </w:rPr>
        <w:t xml:space="preserve"> </w:t>
      </w:r>
      <w:r w:rsidRPr="001225CC">
        <w:rPr>
          <w:rFonts w:ascii="Angsana New" w:hAnsi="Angsana New" w:hint="cs"/>
          <w:sz w:val="30"/>
          <w:szCs w:val="30"/>
          <w:cs/>
        </w:rPr>
        <w:t xml:space="preserve">คัน จะส่งมอบภายในเดือนมีนาคม </w:t>
      </w:r>
      <w:r w:rsidRPr="001225CC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AC772A" w:rsidRPr="00E234FF" w:rsidRDefault="00AC772A" w:rsidP="002D5A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:rsidR="005A18F0" w:rsidRPr="00E316CE" w:rsidRDefault="005A18F0" w:rsidP="005A1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4"/>
          <w:sz w:val="30"/>
          <w:szCs w:val="30"/>
        </w:rPr>
        <w:t>2561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SCN-CHO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ได้รับเงินจากขสมก</w:t>
      </w:r>
      <w:r>
        <w:rPr>
          <w:rFonts w:ascii="Angsana New" w:hAnsi="Angsana New"/>
          <w:spacing w:val="-4"/>
          <w:sz w:val="30"/>
          <w:szCs w:val="30"/>
        </w:rPr>
        <w:t>.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สำหรับการขายรถยนต์โดยสารและการบำรุงรักษารถยน</w:t>
      </w:r>
      <w:r w:rsidR="007A754A">
        <w:rPr>
          <w:rFonts w:ascii="Angsana New" w:hAnsi="Angsana New" w:hint="cs"/>
          <w:spacing w:val="-4"/>
          <w:sz w:val="30"/>
          <w:szCs w:val="30"/>
          <w:cs/>
        </w:rPr>
        <w:t>ต์โดยสารที่เกิดขึ้นแล้วเป็นจำนวน</w:t>
      </w:r>
      <w:r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B4254B">
        <w:rPr>
          <w:rFonts w:ascii="Angsana New" w:hAnsi="Angsana New"/>
          <w:spacing w:val="-4"/>
          <w:sz w:val="30"/>
          <w:szCs w:val="30"/>
        </w:rPr>
        <w:t xml:space="preserve"> 669.60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</w:p>
    <w:p w:rsidR="005A18F0" w:rsidRPr="00E234FF" w:rsidRDefault="005A18F0" w:rsidP="005A1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5A18F0" w:rsidRPr="0099706C" w:rsidRDefault="005A18F0" w:rsidP="005A1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E6603">
        <w:rPr>
          <w:rFonts w:ascii="Angsana New" w:hAnsi="Angsana New" w:hint="cs"/>
          <w:sz w:val="30"/>
          <w:szCs w:val="30"/>
          <w:cs/>
        </w:rPr>
        <w:t>รายการสินทรัพย์และหนี้สินของการ</w:t>
      </w:r>
      <w:r>
        <w:rPr>
          <w:rFonts w:ascii="Angsana New" w:hAnsi="Angsana New" w:hint="cs"/>
          <w:sz w:val="30"/>
          <w:szCs w:val="30"/>
          <w:cs/>
        </w:rPr>
        <w:t xml:space="preserve">ดำเนินงานร่วมกัน ณ </w:t>
      </w:r>
      <w:r w:rsidR="00AB2ED0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99706C" w:rsidRPr="00E234FF" w:rsidRDefault="0099706C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2160"/>
      </w:tblGrid>
      <w:tr w:rsidR="005A18F0" w:rsidTr="00B5107F">
        <w:tc>
          <w:tcPr>
            <w:tcW w:w="7110" w:type="dxa"/>
          </w:tcPr>
          <w:p w:rsidR="005A18F0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:rsidR="005A18F0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0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  <w:p w:rsidR="005A18F0" w:rsidRPr="0099706C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0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8F0" w:rsidTr="00B5107F">
        <w:tc>
          <w:tcPr>
            <w:tcW w:w="7110" w:type="dxa"/>
          </w:tcPr>
          <w:p w:rsidR="005A18F0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:rsidR="005A18F0" w:rsidRPr="001A18C5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18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18F0" w:rsidTr="00B5107F">
        <w:tc>
          <w:tcPr>
            <w:tcW w:w="7110" w:type="dxa"/>
          </w:tcPr>
          <w:p w:rsidR="005A18F0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</w:tcPr>
          <w:p w:rsidR="005A18F0" w:rsidRPr="006F215E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3,039</w:t>
            </w:r>
          </w:p>
        </w:tc>
      </w:tr>
      <w:tr w:rsidR="005A18F0" w:rsidTr="00B5107F">
        <w:tc>
          <w:tcPr>
            <w:tcW w:w="7110" w:type="dxa"/>
          </w:tcPr>
          <w:p w:rsidR="005A18F0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60" w:type="dxa"/>
          </w:tcPr>
          <w:p w:rsidR="005A18F0" w:rsidRPr="00320D52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297,646</w:t>
            </w:r>
          </w:p>
        </w:tc>
      </w:tr>
      <w:tr w:rsidR="005A18F0" w:rsidTr="00B5107F">
        <w:tc>
          <w:tcPr>
            <w:tcW w:w="7110" w:type="dxa"/>
          </w:tcPr>
          <w:p w:rsidR="005A18F0" w:rsidRPr="0099706C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เงินกู้ยืมระยะสั้นแก่กิจการอื่น</w:t>
            </w:r>
          </w:p>
        </w:tc>
        <w:tc>
          <w:tcPr>
            <w:tcW w:w="2160" w:type="dxa"/>
          </w:tcPr>
          <w:p w:rsidR="005A18F0" w:rsidRPr="008C28BC" w:rsidRDefault="00D3311F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8BC"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</w:tr>
      <w:tr w:rsidR="005A18F0" w:rsidTr="00B5107F">
        <w:tc>
          <w:tcPr>
            <w:tcW w:w="7110" w:type="dxa"/>
          </w:tcPr>
          <w:p w:rsidR="005A18F0" w:rsidRPr="0099706C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2160" w:type="dxa"/>
          </w:tcPr>
          <w:p w:rsidR="005A18F0" w:rsidRPr="008C28BC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8BC">
              <w:rPr>
                <w:rFonts w:ascii="Angsana New" w:hAnsi="Angsana New"/>
                <w:sz w:val="30"/>
                <w:szCs w:val="30"/>
              </w:rPr>
              <w:t>213,042</w:t>
            </w:r>
          </w:p>
        </w:tc>
      </w:tr>
      <w:tr w:rsidR="005A18F0" w:rsidTr="00B5107F">
        <w:tc>
          <w:tcPr>
            <w:tcW w:w="7110" w:type="dxa"/>
          </w:tcPr>
          <w:p w:rsidR="005A18F0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160" w:type="dxa"/>
          </w:tcPr>
          <w:p w:rsidR="005A18F0" w:rsidRPr="008C28BC" w:rsidRDefault="00D3311F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8BC">
              <w:rPr>
                <w:rFonts w:ascii="Angsana New" w:hAnsi="Angsana New"/>
                <w:sz w:val="30"/>
                <w:szCs w:val="30"/>
              </w:rPr>
              <w:t>200,763</w:t>
            </w:r>
          </w:p>
        </w:tc>
      </w:tr>
      <w:tr w:rsidR="005A18F0" w:rsidTr="00B5107F">
        <w:tc>
          <w:tcPr>
            <w:tcW w:w="7110" w:type="dxa"/>
          </w:tcPr>
          <w:p w:rsidR="005A18F0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160" w:type="dxa"/>
          </w:tcPr>
          <w:p w:rsidR="005A18F0" w:rsidRPr="008C28BC" w:rsidRDefault="005A18F0" w:rsidP="00B510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8BC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</w:tr>
    </w:tbl>
    <w:p w:rsidR="00590D48" w:rsidRDefault="0059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:rsidR="006E7C82" w:rsidRDefault="000F6A6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E35D2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:rsidR="00DC2AC8" w:rsidRPr="00E234FF" w:rsidRDefault="00DC2AC8" w:rsidP="00DC2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3"/>
        <w:gridCol w:w="1043"/>
        <w:gridCol w:w="244"/>
        <w:gridCol w:w="1196"/>
        <w:gridCol w:w="244"/>
        <w:gridCol w:w="1197"/>
      </w:tblGrid>
      <w:tr w:rsidR="006E7C82" w:rsidRPr="000D68D4" w:rsidTr="00B3288C">
        <w:trPr>
          <w:tblHeader/>
        </w:trPr>
        <w:tc>
          <w:tcPr>
            <w:tcW w:w="2890" w:type="pct"/>
          </w:tcPr>
          <w:p w:rsidR="006E7C82" w:rsidRPr="00B43945" w:rsidRDefault="006E7C82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E7C82" w:rsidRPr="00B43945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6E7C82" w:rsidRPr="00B43945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6E7C82" w:rsidRPr="00B43945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9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C82" w:rsidRPr="000D68D4" w:rsidTr="00B3288C">
        <w:trPr>
          <w:tblHeader/>
        </w:trPr>
        <w:tc>
          <w:tcPr>
            <w:tcW w:w="2890" w:type="pct"/>
          </w:tcPr>
          <w:p w:rsidR="006E7C82" w:rsidRPr="00B43945" w:rsidRDefault="006E7C82" w:rsidP="0003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:rsidR="006E7C82" w:rsidRPr="00B43945" w:rsidRDefault="006957E6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9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" w:type="pct"/>
          </w:tcPr>
          <w:p w:rsidR="006E7C82" w:rsidRPr="00B43945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C82" w:rsidRPr="00B43945" w:rsidRDefault="008620B8" w:rsidP="00320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:rsidR="006E7C82" w:rsidRPr="00B43945" w:rsidRDefault="006E7C82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6E7C82" w:rsidRPr="00B43945" w:rsidRDefault="008620B8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7C82" w:rsidRPr="000D68D4" w:rsidTr="00B3288C">
        <w:trPr>
          <w:tblHeader/>
        </w:trPr>
        <w:tc>
          <w:tcPr>
            <w:tcW w:w="2890" w:type="pct"/>
          </w:tcPr>
          <w:p w:rsidR="006E7C82" w:rsidRPr="00B43945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E7C82" w:rsidRPr="00B43945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6E7C82" w:rsidRPr="00B43945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6E7C82" w:rsidRPr="00B43945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39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077E8" w:rsidRPr="00B439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439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5DB9" w:rsidRPr="000D68D4" w:rsidTr="00B3288C">
        <w:trPr>
          <w:tblHeader/>
        </w:trPr>
        <w:tc>
          <w:tcPr>
            <w:tcW w:w="2890" w:type="pct"/>
          </w:tcPr>
          <w:p w:rsidR="000C5DB9" w:rsidRPr="00B43945" w:rsidRDefault="000C5DB9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43945">
              <w:rPr>
                <w:rFonts w:ascii="Angsana New" w:hAnsi="Angsana New"/>
                <w:sz w:val="30"/>
                <w:szCs w:val="30"/>
              </w:rPr>
              <w:t>1</w:t>
            </w:r>
            <w:r w:rsidR="00F83350" w:rsidRPr="00B439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394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1" w:type="pct"/>
          </w:tcPr>
          <w:p w:rsidR="000C5DB9" w:rsidRPr="00B43945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0C5DB9" w:rsidRPr="00B43945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0C5DB9" w:rsidRPr="00B43945" w:rsidRDefault="002D5D18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545,955</w:t>
            </w:r>
          </w:p>
        </w:tc>
        <w:tc>
          <w:tcPr>
            <w:tcW w:w="131" w:type="pct"/>
          </w:tcPr>
          <w:p w:rsidR="000C5DB9" w:rsidRPr="00B43945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0C5DB9" w:rsidRPr="00B43945" w:rsidRDefault="00671041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543,705</w:t>
            </w:r>
          </w:p>
        </w:tc>
      </w:tr>
      <w:tr w:rsidR="00E7548A" w:rsidRPr="000D68D4" w:rsidTr="00B3288C">
        <w:trPr>
          <w:tblHeader/>
        </w:trPr>
        <w:tc>
          <w:tcPr>
            <w:tcW w:w="2890" w:type="pct"/>
          </w:tcPr>
          <w:p w:rsidR="00E7548A" w:rsidRPr="00B43945" w:rsidRDefault="00E7548A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3945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61" w:type="pct"/>
          </w:tcPr>
          <w:p w:rsidR="00E7548A" w:rsidRPr="00B43945" w:rsidRDefault="00B43945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:rsidR="00E7548A" w:rsidRPr="00B43945" w:rsidRDefault="00E7548A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E7548A" w:rsidRPr="00B43945" w:rsidRDefault="001F1937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22,103</w:t>
            </w:r>
          </w:p>
        </w:tc>
        <w:tc>
          <w:tcPr>
            <w:tcW w:w="131" w:type="pct"/>
          </w:tcPr>
          <w:p w:rsidR="00E7548A" w:rsidRPr="00B43945" w:rsidRDefault="00E7548A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7548A" w:rsidRPr="00B43945" w:rsidRDefault="00E7548A" w:rsidP="00E75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5DB9" w:rsidRPr="000D68D4" w:rsidTr="002B0C85">
        <w:trPr>
          <w:trHeight w:val="452"/>
          <w:tblHeader/>
        </w:trPr>
        <w:tc>
          <w:tcPr>
            <w:tcW w:w="2890" w:type="pct"/>
          </w:tcPr>
          <w:p w:rsidR="000C5DB9" w:rsidRPr="00B43945" w:rsidRDefault="007F615A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3945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561" w:type="pct"/>
          </w:tcPr>
          <w:p w:rsidR="000C5DB9" w:rsidRPr="00B43945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0C5DB9" w:rsidRPr="00B43945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C5DB9" w:rsidRPr="00B43945" w:rsidRDefault="001F1937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31" w:type="pct"/>
          </w:tcPr>
          <w:p w:rsidR="000C5DB9" w:rsidRPr="00B43945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0C5DB9" w:rsidRPr="00B43945" w:rsidRDefault="00671041" w:rsidP="0067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2,250</w:t>
            </w:r>
          </w:p>
        </w:tc>
      </w:tr>
      <w:tr w:rsidR="000C5DB9" w:rsidRPr="000D68D4" w:rsidTr="002B0C85">
        <w:trPr>
          <w:tblHeader/>
        </w:trPr>
        <w:tc>
          <w:tcPr>
            <w:tcW w:w="2890" w:type="pct"/>
          </w:tcPr>
          <w:p w:rsidR="007860CD" w:rsidRPr="00B43945" w:rsidRDefault="000328FB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9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39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439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1" w:type="pct"/>
          </w:tcPr>
          <w:p w:rsidR="000C5DB9" w:rsidRPr="00B43945" w:rsidRDefault="000C5DB9" w:rsidP="00786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0C5DB9" w:rsidRPr="00B43945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0C5DB9" w:rsidRPr="00B43945" w:rsidRDefault="007860CD" w:rsidP="00786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945">
              <w:rPr>
                <w:rFonts w:ascii="Angsana New" w:hAnsi="Angsana New"/>
                <w:b/>
                <w:bCs/>
                <w:sz w:val="30"/>
                <w:szCs w:val="30"/>
              </w:rPr>
              <w:t>668,058</w:t>
            </w:r>
          </w:p>
        </w:tc>
        <w:tc>
          <w:tcPr>
            <w:tcW w:w="131" w:type="pct"/>
          </w:tcPr>
          <w:p w:rsidR="000C5DB9" w:rsidRPr="00B43945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0C5DB9" w:rsidRPr="00B43945" w:rsidRDefault="00671041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945">
              <w:rPr>
                <w:rFonts w:ascii="Angsana New" w:hAnsi="Angsana New"/>
                <w:b/>
                <w:bCs/>
                <w:sz w:val="30"/>
                <w:szCs w:val="30"/>
              </w:rPr>
              <w:t>545,955</w:t>
            </w:r>
          </w:p>
        </w:tc>
      </w:tr>
    </w:tbl>
    <w:p w:rsidR="00283B03" w:rsidRPr="006C5FF4" w:rsidRDefault="00283B03" w:rsidP="006C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  <w:sz w:val="30"/>
          <w:szCs w:val="30"/>
          <w:cs/>
        </w:rPr>
        <w:sectPr w:rsidR="00283B03" w:rsidRPr="006C5FF4" w:rsidSect="00553C20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:rsidR="0065124E" w:rsidRPr="00167AF9" w:rsidRDefault="0065124E" w:rsidP="00727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Pr="00167AF9">
        <w:rPr>
          <w:rFonts w:ascii="Angsana New" w:hAnsi="Angsana New"/>
          <w:sz w:val="30"/>
          <w:szCs w:val="30"/>
          <w:cs/>
        </w:rPr>
        <w:t xml:space="preserve">วันที่ </w:t>
      </w:r>
      <w:r w:rsidR="008620B8" w:rsidRPr="00167AF9">
        <w:rPr>
          <w:rFonts w:ascii="Angsana New" w:hAnsi="Angsana New"/>
          <w:sz w:val="30"/>
          <w:szCs w:val="30"/>
        </w:rPr>
        <w:t>31</w:t>
      </w:r>
      <w:r w:rsidR="00F83350" w:rsidRPr="00167AF9">
        <w:rPr>
          <w:rFonts w:ascii="Angsana New" w:hAnsi="Angsana New"/>
          <w:sz w:val="30"/>
          <w:szCs w:val="30"/>
          <w:cs/>
        </w:rPr>
        <w:t xml:space="preserve"> </w:t>
      </w:r>
      <w:r w:rsidRPr="00167AF9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</w:t>
      </w:r>
      <w:r w:rsidR="00D30216" w:rsidRPr="00167AF9">
        <w:rPr>
          <w:rFonts w:ascii="Angsana New" w:hAnsi="Angsana New" w:hint="cs"/>
          <w:sz w:val="30"/>
          <w:szCs w:val="30"/>
          <w:cs/>
        </w:rPr>
        <w:t>ปี</w:t>
      </w:r>
      <w:r w:rsidR="00F83350" w:rsidRPr="00167AF9">
        <w:rPr>
          <w:rFonts w:ascii="Angsana New" w:hAnsi="Angsana New"/>
          <w:sz w:val="30"/>
          <w:szCs w:val="30"/>
          <w:cs/>
        </w:rPr>
        <w:t xml:space="preserve"> </w:t>
      </w:r>
      <w:r w:rsidRPr="00167AF9">
        <w:rPr>
          <w:rFonts w:ascii="Angsana New" w:hAnsi="Angsana New"/>
          <w:sz w:val="30"/>
          <w:szCs w:val="30"/>
          <w:cs/>
        </w:rPr>
        <w:t>มีดังนี้</w:t>
      </w:r>
    </w:p>
    <w:p w:rsidR="00BF3DAB" w:rsidRPr="00167AF9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7276E0" w:rsidTr="006C4D90">
        <w:trPr>
          <w:cantSplit/>
          <w:tblHeader/>
        </w:trPr>
        <w:tc>
          <w:tcPr>
            <w:tcW w:w="4476" w:type="dxa"/>
          </w:tcPr>
          <w:p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:rsidR="00BF3DAB" w:rsidRPr="007276E0" w:rsidRDefault="00BF3DAB" w:rsidP="00167AF9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727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3949E3" w:rsidRPr="007276E0" w:rsidTr="006C4D90">
        <w:trPr>
          <w:cantSplit/>
          <w:tblHeader/>
        </w:trPr>
        <w:tc>
          <w:tcPr>
            <w:tcW w:w="4476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</w:tr>
      <w:tr w:rsidR="003949E3" w:rsidRPr="007276E0" w:rsidTr="006C4D90">
        <w:trPr>
          <w:cantSplit/>
          <w:tblHeader/>
        </w:trPr>
        <w:tc>
          <w:tcPr>
            <w:tcW w:w="4476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</w:tr>
      <w:tr w:rsidR="003949E3" w:rsidRPr="007276E0" w:rsidTr="006C4D90">
        <w:trPr>
          <w:cantSplit/>
        </w:trPr>
        <w:tc>
          <w:tcPr>
            <w:tcW w:w="4476" w:type="dxa"/>
          </w:tcPr>
          <w:p w:rsidR="003949E3" w:rsidRPr="007276E0" w:rsidRDefault="003949E3" w:rsidP="003949E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949E3" w:rsidRPr="007276E0" w:rsidTr="006C4D90">
        <w:trPr>
          <w:cantSplit/>
          <w:trHeight w:val="80"/>
        </w:trPr>
        <w:tc>
          <w:tcPr>
            <w:tcW w:w="4476" w:type="dxa"/>
          </w:tcPr>
          <w:p w:rsidR="003949E3" w:rsidRPr="007276E0" w:rsidRDefault="003949E3" w:rsidP="003949E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 w:rsidRPr="007276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</w:tcPr>
          <w:p w:rsidR="003949E3" w:rsidRPr="007276E0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949E3" w:rsidRPr="007276E0" w:rsidTr="006C4D90">
        <w:trPr>
          <w:cantSplit/>
        </w:trPr>
        <w:tc>
          <w:tcPr>
            <w:tcW w:w="4476" w:type="dxa"/>
          </w:tcPr>
          <w:p w:rsidR="003949E3" w:rsidRPr="007276E0" w:rsidRDefault="003949E3" w:rsidP="003949E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949E3" w:rsidRPr="007276E0" w:rsidTr="006C4D90">
        <w:trPr>
          <w:cantSplit/>
        </w:trPr>
        <w:tc>
          <w:tcPr>
            <w:tcW w:w="4476" w:type="dxa"/>
          </w:tcPr>
          <w:p w:rsidR="003949E3" w:rsidRPr="007276E0" w:rsidRDefault="003949E3" w:rsidP="003949E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คอนโทร์โน 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ำกัด </w:t>
            </w:r>
            <w:r w:rsidRPr="007276E0">
              <w:rPr>
                <w:rFonts w:ascii="Angsana New" w:hAnsi="Angsana New"/>
                <w:sz w:val="28"/>
                <w:szCs w:val="28"/>
              </w:rPr>
              <w:t>(*)</w:t>
            </w: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103,250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949E3" w:rsidRPr="007276E0" w:rsidTr="006C4D90">
        <w:trPr>
          <w:cantSplit/>
        </w:trPr>
        <w:tc>
          <w:tcPr>
            <w:tcW w:w="4476" w:type="dxa"/>
          </w:tcPr>
          <w:p w:rsidR="003949E3" w:rsidRPr="007276E0" w:rsidRDefault="003949E3" w:rsidP="003949E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เก้าก้อง 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>ปิโตรเลียม 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949E3" w:rsidRPr="007276E0" w:rsidTr="006C4D90">
        <w:trPr>
          <w:cantSplit/>
        </w:trPr>
        <w:tc>
          <w:tcPr>
            <w:tcW w:w="4476" w:type="dxa"/>
          </w:tcPr>
          <w:p w:rsidR="003949E3" w:rsidRPr="007276E0" w:rsidRDefault="003949E3" w:rsidP="003949E3">
            <w:pPr>
              <w:rPr>
                <w:rFonts w:ascii="Angsana New" w:hAnsi="Angsana New"/>
                <w:sz w:val="28"/>
                <w:szCs w:val="28"/>
              </w:rPr>
            </w:pP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สแกน อินเตอร์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โลจิสติกส์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  <w:r w:rsidR="001D111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949E3" w:rsidRPr="007276E0" w:rsidTr="006C4D90">
        <w:trPr>
          <w:cantSplit/>
        </w:trPr>
        <w:tc>
          <w:tcPr>
            <w:tcW w:w="4476" w:type="dxa"/>
          </w:tcPr>
          <w:p w:rsidR="003949E3" w:rsidRPr="007276E0" w:rsidRDefault="003949E3" w:rsidP="003949E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22,103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949E3" w:rsidRPr="007276E0" w:rsidTr="006C4D90">
        <w:trPr>
          <w:cantSplit/>
        </w:trPr>
        <w:tc>
          <w:tcPr>
            <w:tcW w:w="4476" w:type="dxa"/>
          </w:tcPr>
          <w:p w:rsidR="003949E3" w:rsidRPr="007276E0" w:rsidRDefault="003949E3" w:rsidP="003949E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413,500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293,500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668,058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545</w:t>
            </w: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180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3949E3" w:rsidRPr="007276E0" w:rsidRDefault="003949E3" w:rsidP="003949E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70080C" w:rsidRPr="003662BF" w:rsidRDefault="0070080C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60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:rsidR="00165672" w:rsidRPr="007276E0" w:rsidRDefault="0070080C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60"/>
        </w:tabs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7276E0">
        <w:rPr>
          <w:rFonts w:ascii="Angsana New" w:eastAsia="Calibri" w:hAnsi="Angsana New"/>
          <w:spacing w:val="-6"/>
          <w:sz w:val="30"/>
          <w:szCs w:val="30"/>
        </w:rPr>
        <w:t>(*)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ที่ประชุม</w:t>
      </w:r>
      <w:r w:rsidR="004C4366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วิสามัญ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</w:t>
      </w:r>
      <w:r w:rsidR="000D1782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เมื่อวันที่ </w:t>
      </w:r>
      <w:r w:rsidR="000D1782" w:rsidRPr="007276E0">
        <w:rPr>
          <w:rFonts w:ascii="Angsana New" w:eastAsia="Calibri" w:hAnsi="Angsana New"/>
          <w:spacing w:val="-6"/>
          <w:sz w:val="30"/>
          <w:szCs w:val="30"/>
        </w:rPr>
        <w:t>10</w:t>
      </w:r>
      <w:r w:rsidR="001D111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0D1782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เมษายน </w:t>
      </w:r>
      <w:r w:rsidR="000D1782" w:rsidRPr="007276E0">
        <w:rPr>
          <w:rFonts w:ascii="Angsana New" w:eastAsia="Calibri" w:hAnsi="Angsana New"/>
          <w:spacing w:val="-6"/>
          <w:sz w:val="30"/>
          <w:szCs w:val="30"/>
        </w:rPr>
        <w:t>2561</w:t>
      </w:r>
      <w:r w:rsidR="001D111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ของบริษัท คอนโทร์โน จำกัด 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ผู้ถือหุ้นได้</w:t>
      </w:r>
      <w:r w:rsidR="00333BC9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มี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มติอนุมัติ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ให้ออกหุ้นสามัญเพิ่มจำนวน </w:t>
      </w:r>
      <w:r w:rsidR="00F4377F" w:rsidRPr="007276E0">
        <w:rPr>
          <w:rFonts w:ascii="Angsana New" w:eastAsia="Calibri" w:hAnsi="Angsana New"/>
          <w:spacing w:val="-6"/>
          <w:sz w:val="30"/>
          <w:szCs w:val="30"/>
        </w:rPr>
        <w:t>2</w:t>
      </w:r>
      <w:r w:rsidR="001D111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ล้านหุ้น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(จาก </w:t>
      </w:r>
      <w:r w:rsidR="000C04B5" w:rsidRPr="007276E0">
        <w:rPr>
          <w:rFonts w:ascii="Angsana New" w:eastAsia="Calibri" w:hAnsi="Angsana New"/>
          <w:spacing w:val="-6"/>
          <w:sz w:val="30"/>
          <w:szCs w:val="30"/>
        </w:rPr>
        <w:t>0.1</w:t>
      </w:r>
      <w:r w:rsidR="001D111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ล้านหุ้น เป็น </w:t>
      </w:r>
      <w:r w:rsidR="000C04B5" w:rsidRPr="007276E0">
        <w:rPr>
          <w:rFonts w:ascii="Angsana New" w:eastAsia="Calibri" w:hAnsi="Angsana New"/>
          <w:spacing w:val="-6"/>
          <w:sz w:val="30"/>
          <w:szCs w:val="30"/>
        </w:rPr>
        <w:t>2.1</w:t>
      </w:r>
      <w:r w:rsidR="001D111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ล้านหุ้น)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มูลค่า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หุ้นละ </w:t>
      </w:r>
      <w:r w:rsidRPr="007276E0">
        <w:rPr>
          <w:rFonts w:ascii="Angsana New" w:eastAsia="Calibri" w:hAnsi="Angsana New"/>
          <w:spacing w:val="-6"/>
          <w:sz w:val="30"/>
          <w:szCs w:val="30"/>
        </w:rPr>
        <w:t>100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บาท </w:t>
      </w:r>
      <w:r w:rsidR="00C73C6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รวมทั้งสิ้น </w:t>
      </w:r>
      <w:r w:rsidR="00C73C64">
        <w:rPr>
          <w:rFonts w:ascii="Angsana New" w:eastAsia="Calibri" w:hAnsi="Angsana New"/>
          <w:spacing w:val="-6"/>
          <w:sz w:val="30"/>
          <w:szCs w:val="30"/>
        </w:rPr>
        <w:t>200</w:t>
      </w:r>
      <w:r w:rsidR="001D111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C73C6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โดย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เรียกชำระค่าหุ้น</w:t>
      </w:r>
      <w:r w:rsidR="007B1457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ครั้งแรกจากผู้ถือหุ้นร้อยละ </w:t>
      </w:r>
      <w:r w:rsidR="007B1457" w:rsidRPr="007276E0">
        <w:rPr>
          <w:rFonts w:ascii="Angsana New" w:eastAsia="Calibri" w:hAnsi="Angsana New"/>
          <w:spacing w:val="-6"/>
          <w:sz w:val="30"/>
          <w:szCs w:val="30"/>
        </w:rPr>
        <w:t>50</w:t>
      </w:r>
      <w:r w:rsidR="001D111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7B1457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ของทุนที่ออกจำหน่ายดังกล่าว คิดเป็นจำนวนเงิน </w:t>
      </w:r>
      <w:r w:rsidR="007B1457" w:rsidRPr="007276E0">
        <w:rPr>
          <w:rFonts w:ascii="Angsana New" w:eastAsia="Calibri" w:hAnsi="Angsana New"/>
          <w:spacing w:val="-6"/>
          <w:sz w:val="30"/>
          <w:szCs w:val="30"/>
        </w:rPr>
        <w:t>100</w:t>
      </w:r>
      <w:r w:rsidR="007B1457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ล้านบาท </w:t>
      </w:r>
      <w:r w:rsidR="007B1457" w:rsidRPr="007E4741">
        <w:rPr>
          <w:rFonts w:ascii="Angsana New" w:eastAsia="Calibri" w:hAnsi="Angsana New" w:hint="cs"/>
          <w:spacing w:val="-8"/>
          <w:sz w:val="30"/>
          <w:szCs w:val="30"/>
          <w:cs/>
        </w:rPr>
        <w:t>และบริษัท</w:t>
      </w:r>
      <w:r w:rsidR="001D1116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="007B1457" w:rsidRPr="007E4741">
        <w:rPr>
          <w:rFonts w:ascii="Angsana New" w:eastAsia="Calibri" w:hAnsi="Angsana New" w:hint="cs"/>
          <w:spacing w:val="-8"/>
          <w:sz w:val="30"/>
          <w:szCs w:val="30"/>
          <w:cs/>
        </w:rPr>
        <w:t>คอนโทร์โน</w:t>
      </w:r>
      <w:r w:rsidR="001D1116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="009849AF" w:rsidRPr="007E4741">
        <w:rPr>
          <w:rFonts w:ascii="Angsana New" w:eastAsia="Calibri" w:hAnsi="Angsana New" w:hint="cs"/>
          <w:spacing w:val="-8"/>
          <w:sz w:val="30"/>
          <w:szCs w:val="30"/>
          <w:cs/>
        </w:rPr>
        <w:t>จำกัด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จ</w:t>
      </w:r>
      <w:r w:rsidR="009B27AE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ดทะเบียนเพิ่มทุนดังกล่าวกับกระทร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วงพาณิชย์เมื่อวันที่ </w:t>
      </w:r>
      <w:r w:rsidR="009849AF" w:rsidRPr="007276E0">
        <w:rPr>
          <w:rFonts w:ascii="Angsana New" w:eastAsia="Calibri" w:hAnsi="Angsana New"/>
          <w:spacing w:val="-6"/>
          <w:sz w:val="30"/>
          <w:szCs w:val="30"/>
        </w:rPr>
        <w:t>11</w:t>
      </w:r>
      <w:r w:rsidR="001D111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เมษายน </w:t>
      </w:r>
      <w:r w:rsidR="009849AF" w:rsidRPr="007276E0">
        <w:rPr>
          <w:rFonts w:ascii="Angsana New" w:eastAsia="Calibri" w:hAnsi="Angsana New"/>
          <w:spacing w:val="-6"/>
          <w:sz w:val="30"/>
          <w:szCs w:val="30"/>
        </w:rPr>
        <w:t>2561</w:t>
      </w:r>
    </w:p>
    <w:p w:rsidR="009849AF" w:rsidRPr="003662BF" w:rsidRDefault="009849AF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6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486816" w:rsidRPr="007276E0" w:rsidRDefault="00A81CBF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7276E0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/>
          <w:spacing w:val="-6"/>
          <w:sz w:val="30"/>
          <w:szCs w:val="30"/>
        </w:rPr>
        <w:t>3</w:t>
      </w:r>
      <w:r w:rsidR="00B93AC0">
        <w:rPr>
          <w:rFonts w:ascii="Angsana New" w:hAnsi="Angsana New"/>
          <w:spacing w:val="-6"/>
          <w:sz w:val="30"/>
          <w:szCs w:val="30"/>
        </w:rPr>
        <w:t>1</w:t>
      </w:r>
      <w:r w:rsidR="001D111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93AC0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FB214C" w:rsidRPr="007276E0">
        <w:rPr>
          <w:rFonts w:ascii="Angsana New" w:hAnsi="Angsana New"/>
          <w:spacing w:val="-6"/>
          <w:sz w:val="30"/>
          <w:szCs w:val="30"/>
        </w:rPr>
        <w:t>2561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</w:t>
      </w:r>
      <w:r w:rsidR="007E4741">
        <w:rPr>
          <w:rFonts w:ascii="Angsana New" w:hAnsi="Angsana New" w:hint="cs"/>
          <w:spacing w:val="-6"/>
          <w:sz w:val="30"/>
          <w:szCs w:val="30"/>
          <w:cs/>
        </w:rPr>
        <w:t>ยแห่งหนึ่งของกลุ่มบริษัทจำนวน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0080C" w:rsidRPr="00282330">
        <w:rPr>
          <w:rFonts w:ascii="Angsana New" w:hAnsi="Angsana New"/>
          <w:spacing w:val="-6"/>
          <w:sz w:val="30"/>
          <w:szCs w:val="30"/>
        </w:rPr>
        <w:t>7.20</w:t>
      </w:r>
      <w:r w:rsidR="00F83350" w:rsidRPr="0028233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82330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89430A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FB214C" w:rsidRPr="007276E0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Pr="007276E0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F83350" w:rsidRPr="007276E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>จำนวน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/>
          <w:i/>
          <w:iCs/>
          <w:spacing w:val="-6"/>
          <w:sz w:val="30"/>
          <w:szCs w:val="30"/>
        </w:rPr>
        <w:t>7.20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ล้านบาท</w:t>
      </w:r>
      <w:r w:rsidRPr="007276E0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ได้นำไปจำนำไว้กับส</w:t>
      </w:r>
      <w:r w:rsidR="00FB214C" w:rsidRPr="007276E0">
        <w:rPr>
          <w:rFonts w:ascii="Angsana New" w:hAnsi="Angsana New" w:hint="cs"/>
          <w:spacing w:val="-6"/>
          <w:sz w:val="30"/>
          <w:szCs w:val="30"/>
          <w:cs/>
        </w:rPr>
        <w:t>ถาบันการ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5C2C19">
        <w:rPr>
          <w:rFonts w:ascii="Angsana New" w:hAnsi="Angsana New" w:hint="cs"/>
          <w:spacing w:val="-6"/>
          <w:sz w:val="30"/>
          <w:szCs w:val="30"/>
          <w:cs/>
        </w:rPr>
        <w:t>แห่งหนึ่ง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เพื่อค้ำประกันเงินกู้ยืมระยะ</w:t>
      </w:r>
      <w:r w:rsidR="00FB214C" w:rsidRPr="007276E0">
        <w:rPr>
          <w:rFonts w:ascii="Angsana New" w:hAnsi="Angsana New" w:hint="cs"/>
          <w:spacing w:val="-6"/>
          <w:sz w:val="30"/>
          <w:szCs w:val="30"/>
          <w:cs/>
        </w:rPr>
        <w:t>ยาวจากสถาบันการเงิน</w:t>
      </w:r>
    </w:p>
    <w:p w:rsidR="00486816" w:rsidRPr="00A81CBF" w:rsidRDefault="00486816" w:rsidP="00AF6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486816" w:rsidRPr="00A81CBF" w:rsidSect="00A5139C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4F57AB" w:rsidRDefault="004F57AB" w:rsidP="004F57A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3" w:name="OLE_LINK1"/>
      <w:r>
        <w:rPr>
          <w:rFonts w:ascii="Angsana New" w:hAnsi="Angsana New" w:hint="cs"/>
          <w:bCs/>
          <w:sz w:val="30"/>
          <w:szCs w:val="30"/>
          <w:cs/>
        </w:rPr>
        <w:lastRenderedPageBreak/>
        <w:t>ลูกหนี้</w:t>
      </w:r>
      <w:r w:rsidR="00B23387">
        <w:rPr>
          <w:rFonts w:ascii="Angsana New" w:hAnsi="Angsana New" w:hint="cs"/>
          <w:bCs/>
          <w:sz w:val="30"/>
          <w:szCs w:val="30"/>
          <w:cs/>
        </w:rPr>
        <w:t>ไม่</w:t>
      </w:r>
      <w:r>
        <w:rPr>
          <w:rFonts w:ascii="Angsana New" w:hAnsi="Angsana New" w:hint="cs"/>
          <w:bCs/>
          <w:sz w:val="30"/>
          <w:szCs w:val="30"/>
          <w:cs/>
        </w:rPr>
        <w:t>หมุนเวียนอื่น</w:t>
      </w:r>
    </w:p>
    <w:p w:rsidR="004F57AB" w:rsidRPr="007A7901" w:rsidRDefault="004F57AB" w:rsidP="004F57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62" w:type="dxa"/>
        <w:tblInd w:w="426" w:type="dxa"/>
        <w:tblLook w:val="01E0" w:firstRow="1" w:lastRow="1" w:firstColumn="1" w:lastColumn="1" w:noHBand="0" w:noVBand="0"/>
      </w:tblPr>
      <w:tblGrid>
        <w:gridCol w:w="3132"/>
        <w:gridCol w:w="1010"/>
        <w:gridCol w:w="1060"/>
        <w:gridCol w:w="249"/>
        <w:gridCol w:w="1011"/>
        <w:gridCol w:w="249"/>
        <w:gridCol w:w="1101"/>
        <w:gridCol w:w="249"/>
        <w:gridCol w:w="1101"/>
      </w:tblGrid>
      <w:tr w:rsidR="004F57AB" w:rsidRPr="007A7901" w:rsidTr="007A7901">
        <w:trPr>
          <w:trHeight w:val="241"/>
        </w:trPr>
        <w:tc>
          <w:tcPr>
            <w:tcW w:w="4142" w:type="dxa"/>
            <w:gridSpan w:val="2"/>
            <w:shd w:val="clear" w:color="auto" w:fill="auto"/>
            <w:hideMark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320" w:type="dxa"/>
            <w:gridSpan w:val="3"/>
            <w:shd w:val="clear" w:color="auto" w:fill="auto"/>
            <w:hideMark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79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shd w:val="clear" w:color="auto" w:fill="auto"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shd w:val="clear" w:color="auto" w:fill="auto"/>
            <w:hideMark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79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7AB" w:rsidRPr="007A7901" w:rsidTr="007A7901">
        <w:trPr>
          <w:trHeight w:val="241"/>
        </w:trPr>
        <w:tc>
          <w:tcPr>
            <w:tcW w:w="3132" w:type="dxa"/>
            <w:shd w:val="clear" w:color="auto" w:fill="auto"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10" w:type="dxa"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A790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A79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9" w:type="dxa"/>
            <w:shd w:val="clear" w:color="auto" w:fill="auto"/>
            <w:vAlign w:val="center"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A790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9" w:type="dxa"/>
            <w:shd w:val="clear" w:color="auto" w:fill="auto"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A79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9" w:type="dxa"/>
            <w:shd w:val="clear" w:color="auto" w:fill="auto"/>
            <w:vAlign w:val="center"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A790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F57AB" w:rsidRPr="007A7901" w:rsidTr="007A7901">
        <w:trPr>
          <w:trHeight w:val="232"/>
        </w:trPr>
        <w:tc>
          <w:tcPr>
            <w:tcW w:w="3132" w:type="dxa"/>
            <w:shd w:val="clear" w:color="auto" w:fill="auto"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10" w:type="dxa"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  <w:shd w:val="clear" w:color="auto" w:fill="auto"/>
            <w:hideMark/>
          </w:tcPr>
          <w:p w:rsidR="004F57AB" w:rsidRPr="007A7901" w:rsidRDefault="004F57AB" w:rsidP="00816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79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512" w:rsidRPr="007A7901" w:rsidDel="00D60FB5" w:rsidTr="007A7901">
        <w:trPr>
          <w:trHeight w:val="241"/>
        </w:trPr>
        <w:tc>
          <w:tcPr>
            <w:tcW w:w="3132" w:type="dxa"/>
            <w:shd w:val="clear" w:color="auto" w:fill="auto"/>
            <w:vAlign w:val="bottom"/>
          </w:tcPr>
          <w:p w:rsidR="00EE7512" w:rsidRPr="007A7901" w:rsidRDefault="00EE7512" w:rsidP="00680706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7901">
              <w:rPr>
                <w:rFonts w:ascii="Angsana New" w:hAnsi="Angsana New" w:hint="cs"/>
                <w:sz w:val="30"/>
                <w:szCs w:val="30"/>
                <w:cs/>
              </w:rPr>
              <w:t>เงินประกันเพื่อการปฏิบัติตามสัญญา</w:t>
            </w:r>
          </w:p>
        </w:tc>
        <w:tc>
          <w:tcPr>
            <w:tcW w:w="1010" w:type="dxa"/>
          </w:tcPr>
          <w:p w:rsidR="00EE7512" w:rsidRPr="0085356B" w:rsidRDefault="00473378" w:rsidP="004733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37BC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85356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EE7512" w:rsidRPr="007A7901" w:rsidRDefault="001D1116" w:rsidP="0068070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  <w:r w:rsidR="00EE7512" w:rsidRPr="007A790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2E62E3"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EE7512" w:rsidRPr="007A7901" w:rsidRDefault="00EE7512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EE7512" w:rsidRPr="007A7901" w:rsidRDefault="001D1116" w:rsidP="0068070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  <w:r w:rsidR="00EE7512" w:rsidRPr="007A790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2E62E3"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EE7512" w:rsidRPr="007A7901" w:rsidRDefault="00EE7512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EE7512" w:rsidRPr="007A7901" w:rsidRDefault="001D1116" w:rsidP="006925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87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  <w:r w:rsidR="00EE7512" w:rsidRPr="007A790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2E62E3"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EE7512" w:rsidRPr="007A7901" w:rsidRDefault="00EE7512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EE7512" w:rsidRPr="007A7901" w:rsidRDefault="001D1116" w:rsidP="00DF7E20">
            <w:pPr>
              <w:pStyle w:val="acctfourfigures"/>
              <w:tabs>
                <w:tab w:val="clear" w:pos="765"/>
              </w:tabs>
              <w:spacing w:line="240" w:lineRule="atLeast"/>
              <w:ind w:left="-8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  <w:r w:rsidR="00EE7512" w:rsidRPr="007A790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2E62E3"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</w:tr>
      <w:tr w:rsidR="00C7257C" w:rsidRPr="007A7901" w:rsidDel="00D60FB5" w:rsidTr="007A7901">
        <w:trPr>
          <w:trHeight w:val="241"/>
        </w:trPr>
        <w:tc>
          <w:tcPr>
            <w:tcW w:w="3132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790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010" w:type="dxa"/>
          </w:tcPr>
          <w:p w:rsidR="00C7257C" w:rsidRPr="007A7901" w:rsidRDefault="00C7257C" w:rsidP="00551E4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C7257C" w:rsidRPr="007A7901" w:rsidDel="00D60FB5" w:rsidRDefault="001D1116" w:rsidP="00C7257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E62E3"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69257B" w:rsidRPr="007A790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E62E3"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7A7901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C7257C" w:rsidRPr="007A7901" w:rsidDel="00D60FB5" w:rsidRDefault="0069257B" w:rsidP="00551E4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>18,270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C7257C" w:rsidRPr="007A7901" w:rsidDel="00D60FB5" w:rsidRDefault="0069257B" w:rsidP="006925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87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>20,109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C7257C" w:rsidRPr="007A7901" w:rsidDel="00D60FB5" w:rsidRDefault="0069257B" w:rsidP="00C7257C">
            <w:pPr>
              <w:pStyle w:val="acctfourfigures"/>
              <w:tabs>
                <w:tab w:val="clear" w:pos="765"/>
              </w:tabs>
              <w:spacing w:line="240" w:lineRule="atLeast"/>
              <w:ind w:left="-8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>18,270</w:t>
            </w:r>
          </w:p>
        </w:tc>
      </w:tr>
      <w:tr w:rsidR="00C7257C" w:rsidRPr="007A7901" w:rsidDel="00D60FB5" w:rsidTr="007A7901">
        <w:trPr>
          <w:trHeight w:val="241"/>
        </w:trPr>
        <w:tc>
          <w:tcPr>
            <w:tcW w:w="3132" w:type="dxa"/>
            <w:shd w:val="clear" w:color="auto" w:fill="auto"/>
            <w:vAlign w:val="bottom"/>
          </w:tcPr>
          <w:p w:rsidR="00C7257C" w:rsidRPr="007A7901" w:rsidDel="00D60FB5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7901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010" w:type="dxa"/>
          </w:tcPr>
          <w:p w:rsidR="00C7257C" w:rsidRPr="007A7901" w:rsidRDefault="00C7257C" w:rsidP="00551E4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C7257C" w:rsidRPr="007A7901" w:rsidDel="00D60FB5" w:rsidRDefault="0069257B" w:rsidP="0069257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  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C7257C" w:rsidRPr="007A7901" w:rsidDel="00D60FB5" w:rsidRDefault="0069257B" w:rsidP="00551E4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C7257C" w:rsidRPr="007A7901" w:rsidDel="00D60FB5" w:rsidRDefault="0069257B" w:rsidP="0069257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87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 xml:space="preserve">-   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C7257C" w:rsidRPr="007A7901" w:rsidDel="00D60FB5" w:rsidRDefault="0069257B" w:rsidP="00551E4D">
            <w:pPr>
              <w:pStyle w:val="acctfourfigures"/>
              <w:tabs>
                <w:tab w:val="clear" w:pos="765"/>
              </w:tabs>
              <w:spacing w:line="240" w:lineRule="atLeast"/>
              <w:ind w:left="-8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</w:tr>
      <w:tr w:rsidR="00C7257C" w:rsidRPr="007A7901" w:rsidDel="00D60FB5" w:rsidTr="007A7901">
        <w:trPr>
          <w:trHeight w:val="241"/>
        </w:trPr>
        <w:tc>
          <w:tcPr>
            <w:tcW w:w="3132" w:type="dxa"/>
            <w:shd w:val="clear" w:color="auto" w:fill="auto"/>
            <w:vAlign w:val="bottom"/>
          </w:tcPr>
          <w:p w:rsidR="00C7257C" w:rsidRPr="007A7901" w:rsidDel="00D60FB5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7901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10" w:type="dxa"/>
          </w:tcPr>
          <w:p w:rsidR="00C7257C" w:rsidRPr="007A7901" w:rsidRDefault="00C7257C" w:rsidP="00551E4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C7257C" w:rsidRPr="007A7901" w:rsidDel="00D60FB5" w:rsidRDefault="0069257B" w:rsidP="0069257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  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:rsidR="00C7257C" w:rsidRPr="007A7901" w:rsidDel="00D60FB5" w:rsidRDefault="0069257B" w:rsidP="00551E4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C7257C" w:rsidRPr="007A7901" w:rsidDel="00D60FB5" w:rsidRDefault="0069257B" w:rsidP="0069257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87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 xml:space="preserve">-   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7257C" w:rsidRPr="007A7901" w:rsidRDefault="00C7257C" w:rsidP="00551E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C7257C" w:rsidRPr="007A7901" w:rsidDel="00D60FB5" w:rsidRDefault="0069257B" w:rsidP="00551E4D">
            <w:pPr>
              <w:pStyle w:val="acctfourfigures"/>
              <w:tabs>
                <w:tab w:val="clear" w:pos="765"/>
              </w:tabs>
              <w:spacing w:line="240" w:lineRule="atLeast"/>
              <w:ind w:left="-8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</w:tr>
      <w:tr w:rsidR="00680706" w:rsidRPr="007A7901" w:rsidTr="007A7901">
        <w:trPr>
          <w:trHeight w:val="464"/>
        </w:trPr>
        <w:tc>
          <w:tcPr>
            <w:tcW w:w="3132" w:type="dxa"/>
            <w:shd w:val="clear" w:color="auto" w:fill="auto"/>
            <w:hideMark/>
          </w:tcPr>
          <w:p w:rsidR="00680706" w:rsidRPr="007A7901" w:rsidRDefault="00680706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7A790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1D1116" w:rsidRPr="007A79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901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10" w:type="dxa"/>
          </w:tcPr>
          <w:p w:rsidR="00680706" w:rsidRPr="007A7901" w:rsidRDefault="00680706" w:rsidP="0068070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680706" w:rsidRPr="007A7901" w:rsidRDefault="00057A96" w:rsidP="0069257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7901">
              <w:rPr>
                <w:rFonts w:asciiTheme="majorBidi" w:hAnsiTheme="majorBidi"/>
                <w:sz w:val="30"/>
                <w:szCs w:val="30"/>
                <w:lang w:val="en-US" w:bidi="th-TH"/>
              </w:rPr>
              <w:t>5,252</w:t>
            </w:r>
          </w:p>
        </w:tc>
        <w:tc>
          <w:tcPr>
            <w:tcW w:w="249" w:type="dxa"/>
            <w:shd w:val="clear" w:color="auto" w:fill="auto"/>
          </w:tcPr>
          <w:p w:rsidR="00680706" w:rsidRPr="007A7901" w:rsidRDefault="00680706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80706" w:rsidRPr="007A7901" w:rsidRDefault="0069257B" w:rsidP="0068070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7901">
              <w:rPr>
                <w:rFonts w:ascii="Angsana New" w:hAnsi="Angsana New"/>
                <w:sz w:val="30"/>
                <w:szCs w:val="30"/>
              </w:rPr>
              <w:t>5,352</w:t>
            </w:r>
          </w:p>
        </w:tc>
        <w:tc>
          <w:tcPr>
            <w:tcW w:w="249" w:type="dxa"/>
            <w:shd w:val="clear" w:color="auto" w:fill="auto"/>
          </w:tcPr>
          <w:p w:rsidR="00680706" w:rsidRPr="007A7901" w:rsidRDefault="00680706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80706" w:rsidRPr="007A7901" w:rsidRDefault="0069257B" w:rsidP="006925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87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Pr="007A7901">
              <w:rPr>
                <w:rFonts w:ascii="Angsana New" w:hAnsi="Angsana New"/>
                <w:sz w:val="30"/>
                <w:szCs w:val="30"/>
                <w:lang w:bidi="th-TH"/>
              </w:rPr>
              <w:t>829</w:t>
            </w:r>
          </w:p>
        </w:tc>
        <w:tc>
          <w:tcPr>
            <w:tcW w:w="249" w:type="dxa"/>
            <w:shd w:val="clear" w:color="auto" w:fill="auto"/>
          </w:tcPr>
          <w:p w:rsidR="00680706" w:rsidRPr="007A7901" w:rsidRDefault="00680706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80706" w:rsidRPr="007A7901" w:rsidRDefault="0069257B" w:rsidP="00DF7E20">
            <w:pPr>
              <w:pStyle w:val="acctfourfigures"/>
              <w:tabs>
                <w:tab w:val="clear" w:pos="765"/>
              </w:tabs>
              <w:spacing w:line="240" w:lineRule="atLeast"/>
              <w:ind w:left="-87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7901">
              <w:rPr>
                <w:rFonts w:ascii="Angsana New" w:hAnsi="Angsana New"/>
                <w:sz w:val="30"/>
                <w:szCs w:val="30"/>
              </w:rPr>
              <w:t>3,606</w:t>
            </w:r>
          </w:p>
        </w:tc>
      </w:tr>
      <w:tr w:rsidR="00680706" w:rsidRPr="007A7901" w:rsidTr="007A7901">
        <w:trPr>
          <w:trHeight w:val="249"/>
        </w:trPr>
        <w:tc>
          <w:tcPr>
            <w:tcW w:w="3132" w:type="dxa"/>
            <w:shd w:val="clear" w:color="auto" w:fill="auto"/>
            <w:vAlign w:val="bottom"/>
            <w:hideMark/>
          </w:tcPr>
          <w:p w:rsidR="00680706" w:rsidRPr="007A7901" w:rsidRDefault="00680706" w:rsidP="00680706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79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</w:tcPr>
          <w:p w:rsidR="00680706" w:rsidRPr="007A7901" w:rsidRDefault="00680706" w:rsidP="0068070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0706" w:rsidRPr="007A7901" w:rsidRDefault="00057A96" w:rsidP="0068070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901">
              <w:rPr>
                <w:rFonts w:ascii="Angsana New" w:hAnsi="Angsana New"/>
                <w:b/>
                <w:bCs/>
                <w:sz w:val="30"/>
                <w:szCs w:val="30"/>
              </w:rPr>
              <w:t>451,445</w:t>
            </w:r>
          </w:p>
        </w:tc>
        <w:tc>
          <w:tcPr>
            <w:tcW w:w="249" w:type="dxa"/>
            <w:shd w:val="clear" w:color="auto" w:fill="auto"/>
          </w:tcPr>
          <w:p w:rsidR="00680706" w:rsidRPr="007A7901" w:rsidRDefault="00680706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0706" w:rsidRPr="007A7901" w:rsidRDefault="0069257B" w:rsidP="0068070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901">
              <w:rPr>
                <w:rFonts w:ascii="Angsana New" w:hAnsi="Angsana New"/>
                <w:b/>
                <w:bCs/>
                <w:sz w:val="30"/>
                <w:szCs w:val="30"/>
              </w:rPr>
              <w:t>473,706</w:t>
            </w:r>
          </w:p>
        </w:tc>
        <w:tc>
          <w:tcPr>
            <w:tcW w:w="249" w:type="dxa"/>
            <w:shd w:val="clear" w:color="auto" w:fill="auto"/>
          </w:tcPr>
          <w:p w:rsidR="00680706" w:rsidRPr="007A7901" w:rsidRDefault="00680706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0706" w:rsidRPr="007A7901" w:rsidRDefault="0069257B" w:rsidP="006925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87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901">
              <w:rPr>
                <w:rFonts w:ascii="Angsana New" w:hAnsi="Angsana New"/>
                <w:b/>
                <w:bCs/>
                <w:sz w:val="30"/>
                <w:szCs w:val="30"/>
              </w:rPr>
              <w:t>450,022</w:t>
            </w:r>
          </w:p>
        </w:tc>
        <w:tc>
          <w:tcPr>
            <w:tcW w:w="249" w:type="dxa"/>
            <w:shd w:val="clear" w:color="auto" w:fill="auto"/>
          </w:tcPr>
          <w:p w:rsidR="00680706" w:rsidRPr="007A7901" w:rsidRDefault="00680706" w:rsidP="006807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0706" w:rsidRPr="007A7901" w:rsidRDefault="0069257B" w:rsidP="00DF7E20">
            <w:pPr>
              <w:pStyle w:val="acctfourfigures"/>
              <w:tabs>
                <w:tab w:val="clear" w:pos="765"/>
              </w:tabs>
              <w:spacing w:line="240" w:lineRule="atLeast"/>
              <w:ind w:left="-87"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901">
              <w:rPr>
                <w:rFonts w:ascii="Angsana New" w:hAnsi="Angsana New"/>
                <w:b/>
                <w:bCs/>
                <w:sz w:val="30"/>
                <w:szCs w:val="30"/>
              </w:rPr>
              <w:t>471,960</w:t>
            </w:r>
          </w:p>
        </w:tc>
      </w:tr>
    </w:tbl>
    <w:p w:rsidR="004F57AB" w:rsidRPr="007A7901" w:rsidRDefault="004F57AB" w:rsidP="004F57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DC2AC8" w:rsidRPr="007A7901" w:rsidRDefault="00DC2AC8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A7901">
        <w:rPr>
          <w:rFonts w:ascii="Angsana New" w:hAnsi="Angsana New" w:hint="cs"/>
          <w:bCs/>
          <w:sz w:val="30"/>
          <w:szCs w:val="30"/>
          <w:cs/>
        </w:rPr>
        <w:t>อสังหาริมทรัพย์เพื่อการลงทุน</w:t>
      </w:r>
    </w:p>
    <w:p w:rsidR="00DC2AC8" w:rsidRPr="007A7901" w:rsidRDefault="00DC2AC8" w:rsidP="00DC2A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5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</w:p>
    <w:tbl>
      <w:tblPr>
        <w:tblW w:w="929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364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3C0607" w:rsidRPr="005654C0" w:rsidTr="003744E0">
        <w:trPr>
          <w:tblHeader/>
        </w:trPr>
        <w:tc>
          <w:tcPr>
            <w:tcW w:w="2364" w:type="dxa"/>
          </w:tcPr>
          <w:p w:rsidR="003C0607" w:rsidRPr="003C0607" w:rsidRDefault="003C0607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vAlign w:val="center"/>
          </w:tcPr>
          <w:p w:rsidR="003C0607" w:rsidRPr="003C0607" w:rsidRDefault="003C0607" w:rsidP="009A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3C0607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C0607" w:rsidRPr="003C0607" w:rsidRDefault="003C0607" w:rsidP="009A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5"/>
          </w:tcPr>
          <w:p w:rsidR="003C0607" w:rsidRPr="003C0607" w:rsidRDefault="003C0607" w:rsidP="009A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C0607">
              <w:rPr>
                <w:rFonts w:ascii="Angsana New" w:hAnsi="Angsana New" w:hint="cs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607" w:rsidRPr="005654C0" w:rsidTr="003744E0">
        <w:trPr>
          <w:tblHeader/>
        </w:trPr>
        <w:tc>
          <w:tcPr>
            <w:tcW w:w="2364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center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0607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center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0607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C0607" w:rsidRPr="005654C0" w:rsidTr="003744E0">
        <w:trPr>
          <w:tblHeader/>
        </w:trPr>
        <w:tc>
          <w:tcPr>
            <w:tcW w:w="2364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330" w:type="dxa"/>
            <w:gridSpan w:val="5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</w:rPr>
            </w:pPr>
            <w:r w:rsidRPr="003C0607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</w:t>
            </w:r>
            <w:r w:rsidRPr="003C0607"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</w:rPr>
              <w:t>พั</w:t>
            </w:r>
            <w:r w:rsidRPr="003C0607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นบาท)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5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</w:pPr>
            <w:r w:rsidRPr="003C0607"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C0607" w:rsidRPr="005654C0" w:rsidTr="003744E0">
        <w:tc>
          <w:tcPr>
            <w:tcW w:w="2364" w:type="dxa"/>
          </w:tcPr>
          <w:p w:rsidR="003C0607" w:rsidRPr="003C0607" w:rsidRDefault="003C0607" w:rsidP="003C060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C060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0607" w:rsidRPr="005654C0" w:rsidTr="003744E0">
        <w:tc>
          <w:tcPr>
            <w:tcW w:w="2364" w:type="dxa"/>
          </w:tcPr>
          <w:p w:rsidR="003C0607" w:rsidRPr="003C0607" w:rsidRDefault="003C0607" w:rsidP="003C0607">
            <w:pPr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C0607">
              <w:rPr>
                <w:rFonts w:ascii="Angsana New" w:hAnsi="Angsana New"/>
                <w:sz w:val="26"/>
                <w:szCs w:val="26"/>
              </w:rPr>
              <w:t>1</w:t>
            </w:r>
            <w:r w:rsidRPr="003C060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C060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:rsidR="003C0607" w:rsidRPr="003C0607" w:rsidRDefault="003C0607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15,798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3C0607" w:rsidRPr="003C0607" w:rsidRDefault="003C0607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29,890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45,688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5,501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29,890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35,391</w:t>
            </w:r>
          </w:p>
        </w:tc>
      </w:tr>
      <w:tr w:rsidR="003C0607" w:rsidRPr="005654C0" w:rsidTr="003744E0">
        <w:tc>
          <w:tcPr>
            <w:tcW w:w="2364" w:type="dxa"/>
          </w:tcPr>
          <w:p w:rsidR="003C0607" w:rsidRPr="003C0607" w:rsidRDefault="003C0607" w:rsidP="003C0607">
            <w:pPr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3C0607" w:rsidRPr="003C0607" w:rsidRDefault="003C0607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(9,455)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(9,455)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0607" w:rsidRPr="005654C0" w:rsidTr="003744E0">
        <w:trPr>
          <w:trHeight w:val="658"/>
        </w:trPr>
        <w:tc>
          <w:tcPr>
            <w:tcW w:w="2364" w:type="dxa"/>
          </w:tcPr>
          <w:p w:rsid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3C06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0607" w:rsidRPr="003744E0" w:rsidRDefault="003C0607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  <w:p w:rsidR="003C0607" w:rsidRPr="003744E0" w:rsidRDefault="003C0607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4E0">
              <w:rPr>
                <w:rFonts w:ascii="Angsana New" w:hAnsi="Angsana New"/>
                <w:b/>
                <w:bCs/>
                <w:sz w:val="26"/>
                <w:szCs w:val="26"/>
              </w:rPr>
              <w:t>6,343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C0607" w:rsidRPr="003C0607" w:rsidRDefault="003C0607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C0607" w:rsidRPr="003C0607" w:rsidRDefault="003C0607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29,890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36,233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5,501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29,890</w:t>
            </w:r>
          </w:p>
        </w:tc>
        <w:tc>
          <w:tcPr>
            <w:tcW w:w="270" w:type="dxa"/>
          </w:tcPr>
          <w:p w:rsidR="003C0607" w:rsidRPr="0060361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35,391</w:t>
            </w:r>
          </w:p>
        </w:tc>
      </w:tr>
      <w:tr w:rsidR="003C0607" w:rsidRPr="005654C0" w:rsidTr="003744E0">
        <w:tc>
          <w:tcPr>
            <w:tcW w:w="2364" w:type="dxa"/>
          </w:tcPr>
          <w:p w:rsidR="003C0607" w:rsidRPr="003C0607" w:rsidRDefault="003C0607" w:rsidP="003C0607">
            <w:pPr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3C0607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3C0607">
              <w:rPr>
                <w:rFonts w:ascii="Angsana New" w:hAnsi="Angsana New" w:hint="cs"/>
                <w:sz w:val="26"/>
                <w:szCs w:val="26"/>
                <w:cs/>
              </w:rPr>
              <w:t>ไป</w:t>
            </w:r>
            <w:r w:rsidRPr="003C0607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0607" w:rsidRPr="003C0607" w:rsidRDefault="003C0607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(1,500)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C0607" w:rsidRPr="003C0607" w:rsidRDefault="003C0607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(29,890)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(31,390)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(1,500)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(29,890)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(31,390)</w:t>
            </w:r>
          </w:p>
        </w:tc>
      </w:tr>
      <w:tr w:rsidR="003C0607" w:rsidRPr="005654C0" w:rsidTr="003744E0">
        <w:tc>
          <w:tcPr>
            <w:tcW w:w="2364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C0607" w:rsidRPr="003744E0" w:rsidRDefault="003C0607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4E0">
              <w:rPr>
                <w:rFonts w:ascii="Angsana New" w:hAnsi="Angsana New"/>
                <w:b/>
                <w:bCs/>
                <w:sz w:val="26"/>
                <w:szCs w:val="26"/>
              </w:rPr>
              <w:t>4,843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C0607" w:rsidRPr="003C0607" w:rsidRDefault="003C0607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4,843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4,001</w:t>
            </w:r>
          </w:p>
        </w:tc>
        <w:tc>
          <w:tcPr>
            <w:tcW w:w="270" w:type="dxa"/>
          </w:tcPr>
          <w:p w:rsidR="003C0607" w:rsidRPr="003C060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C0607" w:rsidRPr="00603617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C0607" w:rsidRPr="00603617" w:rsidRDefault="003C0607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4,001</w:t>
            </w: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744E0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C060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90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744E0">
            <w:pPr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C060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C060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C060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(7,579)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(7,579)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(7,579)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(7,579)</w:t>
            </w: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744E0">
            <w:pPr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(1,494)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(1,494)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(1,494)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(1,494)</w:t>
            </w: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และ</w:t>
            </w:r>
          </w:p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ab/>
              <w:t>1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3744E0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744E0" w:rsidRPr="00603617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603617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(9,073)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(9,073)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(9,073)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(9,073)</w:t>
            </w: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744E0">
            <w:pPr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3C060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(1,493)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(1,493)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(1,493)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(1,493)</w:t>
            </w: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744E0">
            <w:pPr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3C0607">
              <w:rPr>
                <w:rFonts w:ascii="Angsana New" w:hAnsi="Angsana New"/>
                <w:sz w:val="26"/>
                <w:szCs w:val="26"/>
                <w:cs/>
              </w:rPr>
              <w:t>โอนไปที่ดิน อาคารและอุปกรณ์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10,566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10,566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10,566</w:t>
            </w: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44E0" w:rsidRPr="003C060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  <w:r w:rsidRPr="003C0607">
              <w:rPr>
                <w:rFonts w:ascii="Angsana New" w:hAnsi="Angsana New"/>
                <w:sz w:val="26"/>
                <w:szCs w:val="26"/>
              </w:rPr>
              <w:t>10,566</w:t>
            </w: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0607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3744E0" w:rsidRPr="005654C0" w:rsidTr="003744E0">
        <w:tc>
          <w:tcPr>
            <w:tcW w:w="2364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3744E0" w:rsidRDefault="003744E0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3C060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973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E97336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E97336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44E0" w:rsidRPr="00E97336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E0" w:rsidRPr="005654C0" w:rsidTr="003744E0">
        <w:tc>
          <w:tcPr>
            <w:tcW w:w="2364" w:type="dxa"/>
          </w:tcPr>
          <w:p w:rsidR="003744E0" w:rsidRPr="00E97336" w:rsidRDefault="003744E0" w:rsidP="003744E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3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4E0">
              <w:rPr>
                <w:rFonts w:ascii="Angsana New" w:hAnsi="Angsana New"/>
                <w:b/>
                <w:bCs/>
                <w:sz w:val="26"/>
                <w:szCs w:val="26"/>
              </w:rPr>
              <w:t>15,798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4E0">
              <w:rPr>
                <w:rFonts w:ascii="Angsana New" w:hAnsi="Angsana New"/>
                <w:b/>
                <w:bCs/>
                <w:sz w:val="26"/>
                <w:szCs w:val="26"/>
              </w:rPr>
              <w:t>22,311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38,109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5,501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22,311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27,812</w:t>
            </w:r>
          </w:p>
        </w:tc>
      </w:tr>
      <w:tr w:rsidR="003744E0" w:rsidRPr="005654C0" w:rsidTr="003744E0">
        <w:tc>
          <w:tcPr>
            <w:tcW w:w="2364" w:type="dxa"/>
            <w:vAlign w:val="bottom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3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และ</w:t>
            </w:r>
          </w:p>
          <w:p w:rsidR="003744E0" w:rsidRPr="00E97336" w:rsidRDefault="003744E0" w:rsidP="003744E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336">
              <w:rPr>
                <w:rFonts w:ascii="Angsana New" w:hAnsi="Angsana New"/>
                <w:b/>
                <w:bCs/>
                <w:sz w:val="26"/>
                <w:szCs w:val="26"/>
              </w:rPr>
              <w:tab/>
              <w:t>1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4E0">
              <w:rPr>
                <w:rFonts w:ascii="Angsana New" w:hAnsi="Angsana New"/>
                <w:b/>
                <w:bCs/>
                <w:sz w:val="26"/>
                <w:szCs w:val="26"/>
              </w:rPr>
              <w:t>6,343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4E0">
              <w:rPr>
                <w:rFonts w:ascii="Angsana New" w:hAnsi="Angsana New"/>
                <w:b/>
                <w:bCs/>
                <w:sz w:val="26"/>
                <w:szCs w:val="26"/>
              </w:rPr>
              <w:t>20,817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27,160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5,501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20,817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26,318</w:t>
            </w:r>
          </w:p>
        </w:tc>
      </w:tr>
      <w:tr w:rsidR="003744E0" w:rsidRPr="005654C0" w:rsidTr="003744E0">
        <w:tc>
          <w:tcPr>
            <w:tcW w:w="2364" w:type="dxa"/>
            <w:vAlign w:val="bottom"/>
          </w:tcPr>
          <w:p w:rsidR="003744E0" w:rsidRPr="00E97336" w:rsidRDefault="003744E0" w:rsidP="003744E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3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97336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3744E0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4E0">
              <w:rPr>
                <w:rFonts w:ascii="Angsana New" w:hAnsi="Angsana New"/>
                <w:b/>
                <w:bCs/>
                <w:sz w:val="26"/>
                <w:szCs w:val="26"/>
              </w:rPr>
              <w:t>4,843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3744E0" w:rsidRDefault="003744E0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44E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4,843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4,001</w:t>
            </w:r>
          </w:p>
        </w:tc>
        <w:tc>
          <w:tcPr>
            <w:tcW w:w="270" w:type="dxa"/>
          </w:tcPr>
          <w:p w:rsidR="003744E0" w:rsidRPr="00E97336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744E0" w:rsidRPr="00603617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3744E0" w:rsidRPr="00603617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3617">
              <w:rPr>
                <w:rFonts w:ascii="Angsana New" w:hAnsi="Angsana New"/>
                <w:b/>
                <w:bCs/>
                <w:sz w:val="26"/>
                <w:szCs w:val="26"/>
              </w:rPr>
              <w:t>4,001</w:t>
            </w:r>
          </w:p>
        </w:tc>
      </w:tr>
    </w:tbl>
    <w:p w:rsidR="006F3782" w:rsidRPr="003744E0" w:rsidRDefault="006F3782" w:rsidP="003744E0">
      <w:pPr>
        <w:rPr>
          <w:sz w:val="30"/>
          <w:szCs w:val="30"/>
          <w:cs/>
        </w:rPr>
      </w:pPr>
    </w:p>
    <w:p w:rsidR="00424D9D" w:rsidRPr="00CA1E18" w:rsidRDefault="00424D9D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1E18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CC57C7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CA1E1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1E18">
        <w:rPr>
          <w:rFonts w:ascii="Angsana New" w:hAnsi="Angsana New"/>
          <w:sz w:val="30"/>
          <w:szCs w:val="30"/>
        </w:rPr>
        <w:t>31</w:t>
      </w:r>
      <w:r w:rsidRPr="00CA1E1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A1E18">
        <w:rPr>
          <w:rFonts w:ascii="Angsana New" w:hAnsi="Angsana New"/>
          <w:sz w:val="30"/>
          <w:szCs w:val="30"/>
        </w:rPr>
        <w:t>2561</w:t>
      </w:r>
      <w:r w:rsidR="008A1968">
        <w:rPr>
          <w:rFonts w:ascii="Angsana New" w:hAnsi="Angsana New" w:hint="cs"/>
          <w:sz w:val="30"/>
          <w:szCs w:val="30"/>
          <w:cs/>
        </w:rPr>
        <w:t xml:space="preserve"> คิดเป็น</w:t>
      </w:r>
      <w:r w:rsidRPr="00CA1E18">
        <w:rPr>
          <w:rFonts w:ascii="Angsana New" w:hAnsi="Angsana New"/>
          <w:sz w:val="30"/>
          <w:szCs w:val="30"/>
        </w:rPr>
        <w:t xml:space="preserve"> 29.95</w:t>
      </w:r>
      <w:r w:rsidRPr="00CA1E1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A1E1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CA1E18">
        <w:rPr>
          <w:rFonts w:ascii="Angsana New" w:hAnsi="Angsana New"/>
          <w:sz w:val="30"/>
          <w:szCs w:val="30"/>
        </w:rPr>
        <w:t xml:space="preserve">27.84 </w:t>
      </w:r>
      <w:r w:rsidRPr="00CA1E18">
        <w:rPr>
          <w:rFonts w:ascii="Angsana New" w:hAnsi="Angsana New" w:hint="cs"/>
          <w:sz w:val="30"/>
          <w:szCs w:val="30"/>
          <w:cs/>
        </w:rPr>
        <w:t>ล้านบาท</w:t>
      </w:r>
      <w:r w:rsidR="008A1968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CA1E18">
        <w:rPr>
          <w:rFonts w:ascii="Angsana New" w:hAnsi="Angsana New"/>
          <w:sz w:val="30"/>
          <w:szCs w:val="30"/>
          <w:cs/>
        </w:rPr>
        <w:t xml:space="preserve"> </w:t>
      </w:r>
      <w:r w:rsidRPr="00CA1E18">
        <w:rPr>
          <w:rFonts w:ascii="Angsana New" w:hAnsi="Angsana New"/>
          <w:i/>
          <w:iCs/>
          <w:sz w:val="30"/>
          <w:szCs w:val="30"/>
          <w:cs/>
        </w:rPr>
        <w:t>(</w:t>
      </w:r>
      <w:r w:rsidRPr="00CA1E18">
        <w:rPr>
          <w:rFonts w:ascii="Angsana New" w:hAnsi="Angsana New"/>
          <w:i/>
          <w:iCs/>
          <w:sz w:val="30"/>
          <w:szCs w:val="30"/>
        </w:rPr>
        <w:t>2560:</w:t>
      </w:r>
      <w:r w:rsidRPr="00CA1E1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1E18">
        <w:rPr>
          <w:rFonts w:ascii="Angsana New" w:hAnsi="Angsana New"/>
          <w:i/>
          <w:iCs/>
          <w:sz w:val="30"/>
          <w:szCs w:val="30"/>
        </w:rPr>
        <w:t>42.67</w:t>
      </w:r>
      <w:r w:rsidRPr="00CA1E1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8A196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A1E18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Pr="00CA1E18">
        <w:rPr>
          <w:rFonts w:ascii="Angsana New" w:hAnsi="Angsana New"/>
          <w:i/>
          <w:iCs/>
          <w:sz w:val="30"/>
          <w:szCs w:val="30"/>
        </w:rPr>
        <w:t xml:space="preserve">40.10 </w:t>
      </w:r>
      <w:r w:rsidR="008A196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903AF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CA1E18">
        <w:rPr>
          <w:rFonts w:ascii="Angsana New" w:hAnsi="Angsana New"/>
          <w:i/>
          <w:iCs/>
          <w:sz w:val="30"/>
          <w:szCs w:val="30"/>
          <w:cs/>
        </w:rPr>
        <w:t>)</w:t>
      </w:r>
      <w:r w:rsidRPr="00CA1E18">
        <w:rPr>
          <w:rFonts w:ascii="Angsana New" w:hAnsi="Angsana New"/>
          <w:sz w:val="30"/>
          <w:szCs w:val="30"/>
          <w:cs/>
        </w:rPr>
        <w:t xml:space="preserve"> ประเมินราคาโดย</w:t>
      </w:r>
      <w:r w:rsidR="00C27E27">
        <w:rPr>
          <w:rFonts w:ascii="Angsana New" w:hAnsi="Angsana New"/>
          <w:sz w:val="30"/>
          <w:szCs w:val="30"/>
          <w:cs/>
        </w:rPr>
        <w:br/>
      </w:r>
      <w:r w:rsidRPr="00CA1E18">
        <w:rPr>
          <w:rFonts w:ascii="Angsana New" w:hAnsi="Angsana New"/>
          <w:sz w:val="30"/>
          <w:szCs w:val="30"/>
          <w:cs/>
        </w:rPr>
        <w:t>ผู้ประเมินราคาอิสระโดยพิจารณาราคาตาม</w:t>
      </w:r>
      <w:r w:rsidRPr="00CA1E18">
        <w:rPr>
          <w:rFonts w:ascii="Angsana New" w:hAnsi="Angsana New" w:hint="cs"/>
          <w:sz w:val="30"/>
          <w:szCs w:val="30"/>
          <w:cs/>
        </w:rPr>
        <w:t>วิธีเปรียบเทียบราคาตลาด</w:t>
      </w:r>
      <w:r w:rsidRPr="00CA1E18">
        <w:rPr>
          <w:rFonts w:ascii="Angsana New" w:hAnsi="Angsana New"/>
          <w:sz w:val="30"/>
          <w:szCs w:val="30"/>
          <w:cs/>
        </w:rPr>
        <w:t xml:space="preserve"> 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CA1E18">
        <w:rPr>
          <w:rFonts w:ascii="Angsana New" w:hAnsi="Angsana New"/>
          <w:sz w:val="30"/>
          <w:szCs w:val="30"/>
        </w:rPr>
        <w:t>3</w:t>
      </w:r>
    </w:p>
    <w:p w:rsidR="00424D9D" w:rsidRPr="00CA1E18" w:rsidRDefault="00424D9D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24D9D" w:rsidRPr="00A625EC" w:rsidRDefault="00424D9D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424D9D" w:rsidRPr="00A625EC" w:rsidSect="00A5139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  <w:r w:rsidRPr="00CA1E1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กิจการถือครองไว้โดยที่ปัจจุบันยังมิได้ระบุวัตถุประสงค์ของการใช้และอสังหาริมทรัพย์เพื่อค้าจำนวนหนึ่งที่ให้เช่าแก่บริษัทในเครือ ทั้งนี้ระหว่างปีได้มีการโอนที่ดินและอาคาร</w:t>
      </w:r>
      <w:r w:rsidR="00445A47" w:rsidRPr="00CA1E18">
        <w:rPr>
          <w:rFonts w:ascii="Angsana New" w:hAnsi="Angsana New" w:hint="cs"/>
          <w:sz w:val="30"/>
          <w:szCs w:val="30"/>
          <w:cs/>
        </w:rPr>
        <w:t>ซึ่งมีมูลค่าสุทธิตามบัญชีจำนวน</w:t>
      </w:r>
      <w:r w:rsidR="00445A47" w:rsidRPr="00CA1E18">
        <w:rPr>
          <w:rFonts w:ascii="Angsana New" w:hAnsi="Angsana New"/>
          <w:sz w:val="30"/>
          <w:szCs w:val="30"/>
        </w:rPr>
        <w:t xml:space="preserve"> 20.82 </w:t>
      </w:r>
      <w:r w:rsidR="00445A47" w:rsidRPr="00CA1E1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A1E18">
        <w:rPr>
          <w:rFonts w:ascii="Angsana New" w:hAnsi="Angsana New" w:hint="cs"/>
          <w:sz w:val="30"/>
          <w:szCs w:val="30"/>
          <w:cs/>
        </w:rPr>
        <w:t>จาก</w:t>
      </w:r>
      <w:r w:rsidR="00C44907" w:rsidRPr="00CA1E1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อสังหาริมทรัพย์เพื่อการลงทุนไปเป็น</w:t>
      </w:r>
      <w:r w:rsidR="00C41954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C41954">
        <w:rPr>
          <w:rFonts w:ascii="Angsana New" w:hAnsi="Angsana New"/>
          <w:sz w:val="30"/>
          <w:szCs w:val="30"/>
          <w:cs/>
        </w:rPr>
        <w:br/>
      </w:r>
      <w:r w:rsidRPr="00CA1E18">
        <w:rPr>
          <w:rFonts w:ascii="Angsana New" w:hAnsi="Angsana New" w:hint="cs"/>
          <w:sz w:val="30"/>
          <w:szCs w:val="30"/>
          <w:cs/>
        </w:rPr>
        <w:t>(ดูหมายเหตุข้อ 1</w:t>
      </w:r>
      <w:r w:rsidRPr="00CA1E18">
        <w:rPr>
          <w:rFonts w:ascii="Angsana New" w:hAnsi="Angsana New"/>
          <w:sz w:val="30"/>
          <w:szCs w:val="30"/>
        </w:rPr>
        <w:t>7</w:t>
      </w:r>
      <w:r w:rsidR="00C44907" w:rsidRPr="00CA1E18">
        <w:rPr>
          <w:rFonts w:ascii="Angsana New" w:hAnsi="Angsana New" w:hint="cs"/>
          <w:sz w:val="30"/>
          <w:szCs w:val="30"/>
          <w:cs/>
        </w:rPr>
        <w:t xml:space="preserve">) </w:t>
      </w:r>
      <w:r w:rsidRPr="00CA1E18">
        <w:rPr>
          <w:rFonts w:ascii="Angsana New" w:hAnsi="Angsana New" w:hint="cs"/>
          <w:sz w:val="30"/>
          <w:szCs w:val="30"/>
          <w:cs/>
        </w:rPr>
        <w:t>เนื่องจากบริษัทตัดสินใจที่จะนำที่ดินและอาคารเพื่อใช้ในการดำเนินงาน</w:t>
      </w:r>
      <w:r>
        <w:rPr>
          <w:rFonts w:ascii="Angsana New" w:hAnsi="Angsana New"/>
          <w:sz w:val="30"/>
          <w:szCs w:val="30"/>
          <w:cs/>
        </w:rPr>
        <w:t xml:space="preserve">  </w:t>
      </w:r>
    </w:p>
    <w:p w:rsidR="00297A37" w:rsidRPr="00111416" w:rsidRDefault="00297A37" w:rsidP="00DC2A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111416">
        <w:rPr>
          <w:rFonts w:ascii="Angsana New" w:hAnsi="Angsana New"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297A37" w:rsidRPr="00543719" w:rsidRDefault="00297A37" w:rsidP="00AD6D2E">
      <w:pPr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1492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42"/>
        <w:gridCol w:w="1080"/>
        <w:gridCol w:w="270"/>
        <w:gridCol w:w="1170"/>
        <w:gridCol w:w="270"/>
        <w:gridCol w:w="1170"/>
        <w:gridCol w:w="247"/>
        <w:gridCol w:w="1283"/>
        <w:gridCol w:w="246"/>
        <w:gridCol w:w="1464"/>
        <w:gridCol w:w="246"/>
        <w:gridCol w:w="1104"/>
        <w:gridCol w:w="270"/>
        <w:gridCol w:w="1464"/>
        <w:gridCol w:w="248"/>
        <w:gridCol w:w="1348"/>
      </w:tblGrid>
      <w:tr w:rsidR="003C2706" w:rsidRPr="005739D5" w:rsidTr="00D93B46">
        <w:trPr>
          <w:tblHeader/>
        </w:trPr>
        <w:tc>
          <w:tcPr>
            <w:tcW w:w="3042" w:type="dxa"/>
            <w:shd w:val="clear" w:color="auto" w:fill="auto"/>
          </w:tcPr>
          <w:p w:rsidR="003C2706" w:rsidRPr="005739D5" w:rsidRDefault="003C2706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880" w:type="dxa"/>
            <w:gridSpan w:val="15"/>
            <w:shd w:val="clear" w:color="auto" w:fill="auto"/>
            <w:vAlign w:val="bottom"/>
          </w:tcPr>
          <w:p w:rsidR="003C2706" w:rsidRPr="005739D5" w:rsidRDefault="003C2706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77D4" w:rsidRPr="005739D5" w:rsidTr="00D93B46">
        <w:trPr>
          <w:tblHeader/>
        </w:trPr>
        <w:tc>
          <w:tcPr>
            <w:tcW w:w="3042" w:type="dxa"/>
            <w:shd w:val="clear" w:color="auto" w:fill="auto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377D4" w:rsidRPr="005739D5" w:rsidRDefault="00D377D4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B5E0D" w:rsidRDefault="00D377D4" w:rsidP="00F5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  <w:p w:rsidR="00D377D4" w:rsidRPr="005739D5" w:rsidRDefault="00D377D4" w:rsidP="00F5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B93E27" w:rsidRDefault="009B050C" w:rsidP="001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  <w:p w:rsidR="00D377D4" w:rsidRPr="005739D5" w:rsidRDefault="009B050C" w:rsidP="001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ติดตั้งและเครื่องใช้</w:t>
            </w:r>
            <w:r w:rsidR="00D377D4" w:rsidRPr="005739D5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D377D4" w:rsidRPr="005739D5" w:rsidRDefault="00D377D4" w:rsidP="00D3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D377D4" w:rsidRPr="005739D5" w:rsidRDefault="00D377D4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D377D4" w:rsidRPr="005739D5" w:rsidRDefault="00D377D4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739D5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D377D4" w:rsidRPr="005739D5" w:rsidRDefault="00D377D4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15DDE" w:rsidRPr="005739D5" w:rsidTr="00D93B46">
        <w:trPr>
          <w:tblHeader/>
        </w:trPr>
        <w:tc>
          <w:tcPr>
            <w:tcW w:w="3042" w:type="dxa"/>
            <w:shd w:val="clear" w:color="auto" w:fill="auto"/>
          </w:tcPr>
          <w:p w:rsidR="00115DDE" w:rsidRPr="005739D5" w:rsidRDefault="00115DDE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0" w:type="dxa"/>
            <w:gridSpan w:val="15"/>
          </w:tcPr>
          <w:p w:rsidR="00115DDE" w:rsidRPr="005739D5" w:rsidRDefault="00115DDE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5739D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739D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44C7D" w:rsidRPr="005739D5" w:rsidTr="00D93B46">
        <w:tc>
          <w:tcPr>
            <w:tcW w:w="3042" w:type="dxa"/>
            <w:shd w:val="clear" w:color="auto" w:fill="auto"/>
          </w:tcPr>
          <w:p w:rsidR="00A44C7D" w:rsidRPr="005739D5" w:rsidRDefault="00A44C7D" w:rsidP="00A44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4C7D" w:rsidRPr="005739D5" w:rsidTr="00D93B46">
        <w:tc>
          <w:tcPr>
            <w:tcW w:w="3042" w:type="dxa"/>
            <w:shd w:val="clear" w:color="auto" w:fill="auto"/>
          </w:tcPr>
          <w:p w:rsidR="00A44C7D" w:rsidRPr="005739D5" w:rsidRDefault="00A44C7D" w:rsidP="00A44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sz w:val="28"/>
                <w:szCs w:val="28"/>
              </w:rPr>
              <w:t>1</w:t>
            </w:r>
            <w:r w:rsidR="001D111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4C7D" w:rsidRPr="005739D5" w:rsidRDefault="00A44C7D" w:rsidP="005440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684,380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44C7D" w:rsidRPr="005739D5" w:rsidRDefault="00A44C7D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690,031</w:t>
            </w:r>
          </w:p>
        </w:tc>
        <w:tc>
          <w:tcPr>
            <w:tcW w:w="270" w:type="dxa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4C7D" w:rsidRPr="005739D5" w:rsidRDefault="00A44C7D" w:rsidP="00627C3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310,749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A44C7D" w:rsidRPr="005739D5" w:rsidRDefault="00823BA3" w:rsidP="00627C3E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A44C7D" w:rsidRPr="005739D5">
              <w:rPr>
                <w:rFonts w:ascii="Angsana New" w:hAnsi="Angsana New"/>
                <w:sz w:val="28"/>
                <w:szCs w:val="28"/>
              </w:rPr>
              <w:t>,829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A44C7D" w:rsidRPr="005739D5" w:rsidRDefault="00A44C7D" w:rsidP="000866C6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53,159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A44C7D" w:rsidRPr="005739D5" w:rsidRDefault="00A44C7D" w:rsidP="00507DDB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1,029,465</w:t>
            </w:r>
          </w:p>
        </w:tc>
        <w:tc>
          <w:tcPr>
            <w:tcW w:w="270" w:type="dxa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A44C7D" w:rsidRPr="005739D5" w:rsidRDefault="00A44C7D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436,335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A44C7D" w:rsidRPr="005739D5" w:rsidRDefault="00A44C7D" w:rsidP="001C7D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3,378,948</w:t>
            </w:r>
          </w:p>
        </w:tc>
      </w:tr>
      <w:tr w:rsidR="00A44C7D" w:rsidRPr="005739D5" w:rsidTr="00D93B46">
        <w:tc>
          <w:tcPr>
            <w:tcW w:w="3042" w:type="dxa"/>
          </w:tcPr>
          <w:p w:rsidR="00A44C7D" w:rsidRPr="005739D5" w:rsidRDefault="00A44C7D" w:rsidP="00A44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44C7D" w:rsidRPr="005739D5" w:rsidRDefault="00A44C7D" w:rsidP="005440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100,376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44C7D" w:rsidRPr="005739D5" w:rsidRDefault="00A44C7D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4,360</w:t>
            </w:r>
          </w:p>
        </w:tc>
        <w:tc>
          <w:tcPr>
            <w:tcW w:w="270" w:type="dxa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44C7D" w:rsidRPr="005739D5" w:rsidRDefault="00A44C7D" w:rsidP="00627C3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4,935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A44C7D" w:rsidRPr="005739D5" w:rsidRDefault="00A44C7D" w:rsidP="00627C3E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6,526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A44C7D" w:rsidRPr="005739D5" w:rsidRDefault="00A44C7D" w:rsidP="000866C6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1,388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A44C7D" w:rsidRPr="005739D5" w:rsidRDefault="00A44C7D" w:rsidP="00507DDB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28,525</w:t>
            </w:r>
          </w:p>
        </w:tc>
        <w:tc>
          <w:tcPr>
            <w:tcW w:w="270" w:type="dxa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A44C7D" w:rsidRPr="005739D5" w:rsidRDefault="00FD56B6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65</w:t>
            </w:r>
            <w:r w:rsidR="00A44C7D" w:rsidRPr="005739D5">
              <w:rPr>
                <w:rFonts w:ascii="Angsana New" w:hAnsi="Angsana New"/>
                <w:sz w:val="28"/>
                <w:szCs w:val="28"/>
              </w:rPr>
              <w:t>,</w:t>
            </w:r>
            <w:r w:rsidRPr="005739D5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A44C7D" w:rsidRPr="005739D5" w:rsidRDefault="00A44C7D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A44C7D" w:rsidRPr="005739D5" w:rsidRDefault="00FD56B6" w:rsidP="00E4701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211</w:t>
            </w:r>
            <w:r w:rsidR="00A44C7D" w:rsidRPr="005739D5">
              <w:rPr>
                <w:rFonts w:ascii="Angsana New" w:hAnsi="Angsana New"/>
                <w:sz w:val="28"/>
                <w:szCs w:val="28"/>
              </w:rPr>
              <w:t>,</w:t>
            </w:r>
            <w:r w:rsidRPr="005739D5"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  <w:tr w:rsidR="00FD56B6" w:rsidRPr="005739D5" w:rsidTr="00D93B46">
        <w:tc>
          <w:tcPr>
            <w:tcW w:w="3042" w:type="dxa"/>
          </w:tcPr>
          <w:p w:rsidR="00FD56B6" w:rsidRPr="005739D5" w:rsidRDefault="00FD56B6" w:rsidP="00F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D56B6" w:rsidRPr="005739D5" w:rsidRDefault="00FD56B6" w:rsidP="005440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14,939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D56B6" w:rsidRPr="005739D5" w:rsidRDefault="00FD56B6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64,798</w:t>
            </w:r>
          </w:p>
        </w:tc>
        <w:tc>
          <w:tcPr>
            <w:tcW w:w="270" w:type="dxa"/>
            <w:vAlign w:val="bottom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161,575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5,789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FD56B6" w:rsidRPr="005739D5" w:rsidRDefault="00FD56B6" w:rsidP="000866C6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FD56B6" w:rsidRPr="005739D5" w:rsidRDefault="00FD56B6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(248,170)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FD56B6" w:rsidRPr="005739D5" w:rsidRDefault="00FD56B6" w:rsidP="00FD56B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FD56B6" w:rsidRPr="00E4701C" w:rsidRDefault="00FD56B6" w:rsidP="00E4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70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47BB4" w:rsidRPr="005739D5" w:rsidTr="00D93B46">
        <w:tc>
          <w:tcPr>
            <w:tcW w:w="3042" w:type="dxa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โอนจากสินค้าคงเหลือ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5440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1,903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2,375</w:t>
            </w:r>
          </w:p>
        </w:tc>
      </w:tr>
      <w:tr w:rsidR="00647BB4" w:rsidRPr="005739D5" w:rsidTr="00D93B46">
        <w:tc>
          <w:tcPr>
            <w:tcW w:w="3042" w:type="dxa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5440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(543)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(677)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(59,068)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(60,288)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5440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799,695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759,189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479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187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073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54,939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998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922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253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3,532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</w:p>
        </w:tc>
      </w:tr>
      <w:tr w:rsidR="00647BB4" w:rsidRPr="005739D5" w:rsidTr="00D93B46">
        <w:tc>
          <w:tcPr>
            <w:tcW w:w="3042" w:type="dxa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5440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2,496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49,</w:t>
            </w:r>
            <w:r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12,467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39,314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258</w:t>
            </w:r>
          </w:p>
        </w:tc>
      </w:tr>
      <w:tr w:rsidR="00647BB4" w:rsidRPr="005739D5" w:rsidTr="00D93B46">
        <w:tc>
          <w:tcPr>
            <w:tcW w:w="3042" w:type="dxa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5440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5,508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2,641</w:t>
            </w:r>
          </w:p>
        </w:tc>
        <w:tc>
          <w:tcPr>
            <w:tcW w:w="2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109,955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118,264</w:t>
            </w:r>
          </w:p>
        </w:tc>
      </w:tr>
      <w:tr w:rsidR="00647BB4" w:rsidRPr="005739D5" w:rsidTr="00D93B46">
        <w:tc>
          <w:tcPr>
            <w:tcW w:w="3042" w:type="dxa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5440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2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86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6,836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(56</w:t>
            </w: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47BB4" w:rsidRPr="005739D5" w:rsidTr="00D93B46">
        <w:tc>
          <w:tcPr>
            <w:tcW w:w="3042" w:type="dxa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</w:t>
            </w:r>
          </w:p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5440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29,890</w:t>
            </w:r>
          </w:p>
        </w:tc>
        <w:tc>
          <w:tcPr>
            <w:tcW w:w="2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186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07DDB" w:rsidRDefault="00647BB4" w:rsidP="00647BB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647BB4" w:rsidRPr="00507DDB" w:rsidRDefault="00647BB4" w:rsidP="00647BB4">
            <w:pPr>
              <w:pStyle w:val="acctfourfigures"/>
              <w:tabs>
                <w:tab w:val="clear" w:pos="765"/>
                <w:tab w:val="decimal" w:pos="636"/>
                <w:tab w:val="decimal" w:pos="996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  </w:t>
            </w:r>
            <w:r w:rsidRPr="00507DD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31,390</w:t>
            </w:r>
          </w:p>
        </w:tc>
      </w:tr>
      <w:tr w:rsidR="00647BB4" w:rsidRPr="005739D5" w:rsidTr="00D93B46">
        <w:tc>
          <w:tcPr>
            <w:tcW w:w="3042" w:type="dxa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5440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(10,379)</w:t>
            </w:r>
          </w:p>
        </w:tc>
        <w:tc>
          <w:tcPr>
            <w:tcW w:w="2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(5,193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(3,227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367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(15,163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(1,719)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(38,048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5440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72" w:right="-108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809,199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897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651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896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1,023,073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456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4,099,501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5739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(162,763)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(96,370)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(108,603)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(38,050)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(551,330)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(957,116)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(45,697)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(41,695)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(16,348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(6,311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607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(180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658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40,047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 </w:t>
            </w:r>
          </w:p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(208,460)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(138,065)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(124,466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(43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749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(581,890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(1,096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630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048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(51,669)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(12,328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(5,996)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(64,477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(184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518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(275)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(17,620)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(17,971)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</w:t>
            </w:r>
          </w:p>
          <w:p w:rsidR="00647BB4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(10,566)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(10,566)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10,379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13,493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31,221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(258,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970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(205,172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(133,800)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(47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648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(632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874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(1,278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464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A822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684,380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527,268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201,007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64,935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15,109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130,877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436,335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2,059,911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A822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13,372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1,291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347,258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361,921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A822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684,380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527,268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214,379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66,226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15,109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478,135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436,335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2,421,832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5739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A822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799,695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550,729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61,656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11,190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108,61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2,113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  <w:tr w:rsidR="00647BB4" w:rsidRPr="005739D5" w:rsidTr="00D93B46">
        <w:trPr>
          <w:trHeight w:val="108"/>
        </w:trPr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A822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13,184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555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A822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799,695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550,729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341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62,607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11,190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417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032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253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2,436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007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47BB4" w:rsidRPr="005739D5" w:rsidRDefault="00647BB4" w:rsidP="00A822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809,199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55,239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24,248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5739D5"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2,506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A822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10,951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099</w:t>
            </w:r>
          </w:p>
        </w:tc>
      </w:tr>
      <w:tr w:rsidR="00647BB4" w:rsidRPr="005739D5" w:rsidTr="00D93B46">
        <w:tc>
          <w:tcPr>
            <w:tcW w:w="3042" w:type="dxa"/>
            <w:shd w:val="clear" w:color="auto" w:fill="auto"/>
          </w:tcPr>
          <w:p w:rsidR="00647BB4" w:rsidRPr="005739D5" w:rsidRDefault="00647BB4" w:rsidP="006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A822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809,199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638,590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445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24,248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70" w:type="dxa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BB4" w:rsidRPr="005739D5" w:rsidRDefault="00647BB4" w:rsidP="00647BB4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2,821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037</w:t>
            </w:r>
          </w:p>
        </w:tc>
      </w:tr>
    </w:tbl>
    <w:p w:rsidR="00D93B46" w:rsidRDefault="00D93B46"/>
    <w:tbl>
      <w:tblPr>
        <w:tblW w:w="1510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880"/>
        <w:gridCol w:w="1242"/>
        <w:gridCol w:w="270"/>
        <w:gridCol w:w="1170"/>
        <w:gridCol w:w="270"/>
        <w:gridCol w:w="1170"/>
        <w:gridCol w:w="247"/>
        <w:gridCol w:w="1283"/>
        <w:gridCol w:w="246"/>
        <w:gridCol w:w="1554"/>
        <w:gridCol w:w="246"/>
        <w:gridCol w:w="1194"/>
        <w:gridCol w:w="270"/>
        <w:gridCol w:w="1464"/>
        <w:gridCol w:w="248"/>
        <w:gridCol w:w="1348"/>
      </w:tblGrid>
      <w:tr w:rsidR="00425328" w:rsidRPr="00692548" w:rsidTr="00D93B46">
        <w:trPr>
          <w:tblHeader/>
        </w:trPr>
        <w:tc>
          <w:tcPr>
            <w:tcW w:w="2880" w:type="dxa"/>
            <w:shd w:val="clear" w:color="auto" w:fill="auto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222" w:type="dxa"/>
            <w:gridSpan w:val="15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925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25328" w:rsidRPr="00692548" w:rsidTr="00D93B46">
        <w:trPr>
          <w:tblHeader/>
        </w:trPr>
        <w:tc>
          <w:tcPr>
            <w:tcW w:w="2880" w:type="dxa"/>
            <w:shd w:val="clear" w:color="auto" w:fill="auto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25328" w:rsidRPr="00692548" w:rsidRDefault="00425328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548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54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548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Default="002F02A5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</w:p>
          <w:p w:rsidR="00425328" w:rsidRPr="00692548" w:rsidRDefault="002F02A5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</w:t>
            </w:r>
            <w:r w:rsidR="00425328" w:rsidRPr="00692548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692548">
              <w:rPr>
                <w:rFonts w:ascii="Angsana New" w:hAnsi="Angsana New"/>
                <w:sz w:val="30"/>
                <w:szCs w:val="30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5328" w:rsidRPr="00692548" w:rsidTr="00D93B46">
        <w:trPr>
          <w:tblHeader/>
        </w:trPr>
        <w:tc>
          <w:tcPr>
            <w:tcW w:w="2880" w:type="dxa"/>
            <w:shd w:val="clear" w:color="auto" w:fill="auto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22" w:type="dxa"/>
            <w:gridSpan w:val="15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9254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9254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25328" w:rsidRPr="00692548" w:rsidTr="00D93B46">
        <w:tc>
          <w:tcPr>
            <w:tcW w:w="2880" w:type="dxa"/>
            <w:shd w:val="clear" w:color="auto" w:fill="auto"/>
          </w:tcPr>
          <w:p w:rsidR="00425328" w:rsidRPr="00692548" w:rsidRDefault="0042532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425328" w:rsidRPr="00692548" w:rsidRDefault="00425328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CAD" w:rsidRPr="00692548" w:rsidTr="00D93B46">
        <w:tc>
          <w:tcPr>
            <w:tcW w:w="2880" w:type="dxa"/>
            <w:shd w:val="clear" w:color="auto" w:fill="auto"/>
          </w:tcPr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92548">
              <w:rPr>
                <w:rFonts w:ascii="Angsana New" w:hAnsi="Angsana New"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69254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359,157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648,497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301,858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135,855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15CAD" w:rsidRPr="00692548" w:rsidRDefault="00215CAD" w:rsidP="000A35B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50,134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15CAD" w:rsidRPr="00692548" w:rsidRDefault="00215CAD" w:rsidP="000A35BD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849,115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436,335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2,780,951</w:t>
            </w:r>
          </w:p>
        </w:tc>
      </w:tr>
      <w:tr w:rsidR="00215CAD" w:rsidRPr="00692548" w:rsidTr="00D93B46">
        <w:tc>
          <w:tcPr>
            <w:tcW w:w="2880" w:type="dxa"/>
          </w:tcPr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CAD" w:rsidRPr="00A53255" w:rsidRDefault="00A53255" w:rsidP="00A532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215CAD" w:rsidRPr="00692548" w:rsidRDefault="00A53255" w:rsidP="00A532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E7E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15CAD" w:rsidRPr="00692548" w:rsidRDefault="00A53255" w:rsidP="00D3543A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15CAD" w:rsidRPr="00692548" w:rsidRDefault="00A53255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28,525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215CAD" w:rsidRPr="00692548" w:rsidRDefault="00A53255" w:rsidP="00D3543A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65,367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215CAD" w:rsidRPr="00692548" w:rsidRDefault="00A53255" w:rsidP="004E7EB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106,604</w:t>
            </w:r>
          </w:p>
        </w:tc>
      </w:tr>
      <w:tr w:rsidR="00215CAD" w:rsidRPr="00692548" w:rsidTr="00D93B46">
        <w:tc>
          <w:tcPr>
            <w:tcW w:w="2880" w:type="dxa"/>
          </w:tcPr>
          <w:p w:rsidR="00215CAD" w:rsidRPr="00692548" w:rsidRDefault="00215CAD" w:rsidP="00A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64,798</w:t>
            </w:r>
          </w:p>
        </w:tc>
        <w:tc>
          <w:tcPr>
            <w:tcW w:w="270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CAD" w:rsidRPr="00692548" w:rsidRDefault="00687E63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161,575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215CAD" w:rsidRPr="00692548" w:rsidRDefault="00687E63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15CAD" w:rsidRPr="00692548" w:rsidRDefault="00215CAD" w:rsidP="00532BB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215CAD" w:rsidRPr="00692548" w:rsidRDefault="00687E63" w:rsidP="00D3543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(248,170)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3962" w:rsidRPr="00692548" w:rsidTr="00D93B46">
        <w:tc>
          <w:tcPr>
            <w:tcW w:w="2880" w:type="dxa"/>
          </w:tcPr>
          <w:p w:rsidR="00AC3962" w:rsidRPr="00692548" w:rsidRDefault="00147AAA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C3962" w:rsidRDefault="00147AAA" w:rsidP="0002400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3962" w:rsidRPr="00692548" w:rsidRDefault="00AC3962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3962" w:rsidRDefault="00147AAA" w:rsidP="00147AA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AC3962" w:rsidRPr="00692548" w:rsidRDefault="00AC3962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C3962" w:rsidRDefault="00147AAA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C3962" w:rsidRPr="00692548" w:rsidRDefault="00AC3962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AC3962" w:rsidRDefault="00147AAA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AC3962" w:rsidRPr="00692548" w:rsidRDefault="00AC3962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AC3962" w:rsidRDefault="00147AAA" w:rsidP="00147AA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AC3962" w:rsidRPr="00692548" w:rsidRDefault="00AC3962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AC3962" w:rsidRDefault="00147AAA" w:rsidP="00B45EF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3962" w:rsidRPr="00692548" w:rsidRDefault="00AC3962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AC3962" w:rsidRDefault="00147AAA" w:rsidP="00147A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AC3962" w:rsidRPr="00692548" w:rsidRDefault="00AC3962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AC3962" w:rsidRDefault="00147AAA" w:rsidP="00147AA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215CAD" w:rsidRPr="00692548" w:rsidTr="00D93B46">
        <w:tc>
          <w:tcPr>
            <w:tcW w:w="2880" w:type="dxa"/>
          </w:tcPr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215CAD" w:rsidRPr="00692548" w:rsidRDefault="00486CAE" w:rsidP="00BF755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(543</w:t>
            </w:r>
            <w:r w:rsidR="00687E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15CAD" w:rsidRPr="00692548" w:rsidRDefault="00687E63" w:rsidP="000A35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3255">
              <w:rPr>
                <w:rFonts w:ascii="Angsana New" w:hAnsi="Angsana New"/>
                <w:sz w:val="30"/>
                <w:szCs w:val="30"/>
              </w:rPr>
              <w:t>781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215CAD" w:rsidRPr="00692548" w:rsidRDefault="00687E63" w:rsidP="000A35B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(56,829)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215CAD" w:rsidRPr="00692548" w:rsidRDefault="00687E63" w:rsidP="00BF75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(58,153)</w:t>
            </w:r>
          </w:p>
        </w:tc>
      </w:tr>
      <w:tr w:rsidR="00215CAD" w:rsidRPr="00692548" w:rsidTr="00D93B46">
        <w:tc>
          <w:tcPr>
            <w:tcW w:w="2880" w:type="dxa"/>
            <w:shd w:val="clear" w:color="auto" w:fill="auto"/>
          </w:tcPr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374,096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713,295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15CAD" w:rsidRPr="00692548" w:rsidRDefault="004E7EBE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470,8</w:t>
            </w:r>
            <w:r w:rsidR="00A5325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CAD" w:rsidRPr="00692548" w:rsidRDefault="00A53255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147,509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CAD" w:rsidRPr="00692548" w:rsidRDefault="004E7EBE" w:rsidP="004E7EBE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AC39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53255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215CAD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C3962" w:rsidRPr="00692548" w:rsidRDefault="00A53255" w:rsidP="00A532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820</w:t>
            </w:r>
            <w:r w:rsidR="00AC39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CAD" w:rsidRPr="00692548" w:rsidRDefault="00A53255" w:rsidP="00B45EF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253,532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15CAD" w:rsidRPr="00692548" w:rsidRDefault="004E7EBE" w:rsidP="00D3543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</w:t>
            </w:r>
            <w:r w:rsidR="00A532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AC39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532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777</w:t>
            </w:r>
          </w:p>
        </w:tc>
      </w:tr>
      <w:tr w:rsidR="00215CAD" w:rsidRPr="00692548" w:rsidTr="00D93B46">
        <w:tc>
          <w:tcPr>
            <w:tcW w:w="2880" w:type="dxa"/>
          </w:tcPr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15CAD" w:rsidRPr="00692548" w:rsidRDefault="00AC3962" w:rsidP="00AC396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A532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CAD" w:rsidRPr="00692548" w:rsidRDefault="00AC3962" w:rsidP="00AC396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681E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7,45</w:t>
            </w:r>
            <w:r w:rsidR="00A5325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</w:t>
            </w:r>
            <w:r w:rsidR="00A53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215CAD" w:rsidRPr="00692548" w:rsidRDefault="00A53255" w:rsidP="00B45EF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67,676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215CAD" w:rsidRPr="00692548" w:rsidRDefault="00147AAA" w:rsidP="00A532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</w:t>
            </w:r>
            <w:r w:rsidR="00A53255"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215CAD" w:rsidRPr="00692548" w:rsidTr="00D93B46">
        <w:tc>
          <w:tcPr>
            <w:tcW w:w="2880" w:type="dxa"/>
          </w:tcPr>
          <w:p w:rsidR="00215CAD" w:rsidRPr="00692548" w:rsidRDefault="00543719" w:rsidP="00A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15CAD" w:rsidRPr="00692548" w:rsidRDefault="00147AAA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30,490</w:t>
            </w:r>
          </w:p>
        </w:tc>
        <w:tc>
          <w:tcPr>
            <w:tcW w:w="270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CAD" w:rsidRPr="00692548" w:rsidRDefault="00147AAA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18,191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15CAD" w:rsidRPr="00692548" w:rsidRDefault="00147AAA" w:rsidP="00532BB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15CAD" w:rsidRPr="00692548" w:rsidRDefault="00147AAA" w:rsidP="00147AAA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215CAD" w:rsidRPr="00692548" w:rsidRDefault="00147AAA" w:rsidP="00A7335D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(56,221)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215CAD" w:rsidRPr="00692548" w:rsidRDefault="00147AAA" w:rsidP="00147A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5CAD" w:rsidRPr="00692548" w:rsidTr="00D93B46">
        <w:tc>
          <w:tcPr>
            <w:tcW w:w="2880" w:type="dxa"/>
          </w:tcPr>
          <w:p w:rsidR="00215CAD" w:rsidRPr="00692548" w:rsidRDefault="00543719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</w:t>
            </w:r>
            <w:r w:rsidR="00215CAD" w:rsidRPr="0069254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29,890</w:t>
            </w:r>
          </w:p>
        </w:tc>
        <w:tc>
          <w:tcPr>
            <w:tcW w:w="270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215CAD" w:rsidRPr="00692548" w:rsidRDefault="00215CAD" w:rsidP="005175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1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15CAD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31,390</w:t>
            </w:r>
          </w:p>
        </w:tc>
      </w:tr>
      <w:tr w:rsidR="00215CAD" w:rsidRPr="00692548" w:rsidTr="00D93B46">
        <w:tc>
          <w:tcPr>
            <w:tcW w:w="2880" w:type="dxa"/>
          </w:tcPr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16276F" w:rsidP="00A50C2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215CAD" w:rsidP="00BF755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(10,379)</w:t>
            </w:r>
          </w:p>
        </w:tc>
        <w:tc>
          <w:tcPr>
            <w:tcW w:w="270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15CAD" w:rsidRPr="00692548" w:rsidRDefault="00A53255" w:rsidP="00BF755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(5,193</w:t>
            </w:r>
            <w:r w:rsidR="001627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A53255" w:rsidP="00BF755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215CA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226</w:t>
            </w:r>
            <w:r w:rsidR="00215C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A53255" w:rsidP="000A35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(1,382)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215CAD" w:rsidRPr="00692548" w:rsidRDefault="0016276F" w:rsidP="000A35B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(14,721)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A53255" w:rsidP="00A7335D">
            <w:pPr>
              <w:pStyle w:val="acctfourfigures"/>
              <w:tabs>
                <w:tab w:val="clear" w:pos="765"/>
              </w:tabs>
              <w:spacing w:line="240" w:lineRule="atLeast"/>
              <w:ind w:left="702" w:right="-3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1627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  <w:r w:rsidR="001627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:rsidR="00215CAD" w:rsidRPr="00692548" w:rsidRDefault="00A53255" w:rsidP="00532BB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</w:t>
            </w:r>
            <w:r w:rsidR="001627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620</w:t>
            </w:r>
            <w:r w:rsidR="001627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5CAD" w:rsidRPr="00692548" w:rsidTr="00D93B46">
        <w:tc>
          <w:tcPr>
            <w:tcW w:w="2880" w:type="dxa"/>
            <w:shd w:val="clear" w:color="auto" w:fill="auto"/>
          </w:tcPr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375,596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764,15</w:t>
            </w:r>
            <w:r w:rsidR="00A5325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CAD" w:rsidRPr="00692548" w:rsidRDefault="004E7EBE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483,84</w:t>
            </w:r>
            <w:r w:rsidR="0016276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A53255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145,729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A53255" w:rsidP="00D3543A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A50C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215CAD" w:rsidRPr="00692548" w:rsidRDefault="00A53255" w:rsidP="00A532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  <w:r w:rsidR="00A50C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A53255" w:rsidP="00A5325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  <w:r w:rsidR="00A50C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5CAD" w:rsidRPr="00692548" w:rsidRDefault="00A53255" w:rsidP="00A532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2,918</w:t>
            </w:r>
            <w:r w:rsidR="00A50C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</w:tr>
      <w:tr w:rsidR="00215CAD" w:rsidRPr="00692548" w:rsidTr="00D93B46">
        <w:tc>
          <w:tcPr>
            <w:tcW w:w="2880" w:type="dxa"/>
            <w:shd w:val="clear" w:color="auto" w:fill="auto"/>
          </w:tcPr>
          <w:p w:rsidR="00215CAD" w:rsidRPr="00692548" w:rsidRDefault="00215CAD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5CAD" w:rsidRPr="00692548" w:rsidTr="00D93B46">
        <w:tc>
          <w:tcPr>
            <w:tcW w:w="2880" w:type="dxa"/>
            <w:shd w:val="clear" w:color="auto" w:fill="auto"/>
          </w:tcPr>
          <w:p w:rsidR="00215CAD" w:rsidRPr="00692548" w:rsidRDefault="000161B1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0B51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15CAD" w:rsidRPr="0069254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215CAD" w:rsidRPr="00B45EF8" w:rsidRDefault="00215CAD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1B1" w:rsidRPr="00692548" w:rsidTr="00D93B46">
        <w:tc>
          <w:tcPr>
            <w:tcW w:w="2880" w:type="dxa"/>
            <w:shd w:val="clear" w:color="auto" w:fill="auto"/>
          </w:tcPr>
          <w:p w:rsidR="000161B1" w:rsidRPr="00692548" w:rsidRDefault="000161B1" w:rsidP="0001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92548">
              <w:rPr>
                <w:rFonts w:ascii="Angsana New" w:hAnsi="Angsana New"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69254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(159,954)</w:t>
            </w:r>
          </w:p>
        </w:tc>
        <w:tc>
          <w:tcPr>
            <w:tcW w:w="270" w:type="dxa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(92,199)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(101,367)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(35,860)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(534,137)</w:t>
            </w:r>
          </w:p>
        </w:tc>
        <w:tc>
          <w:tcPr>
            <w:tcW w:w="270" w:type="dxa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(923,517)</w:t>
            </w:r>
          </w:p>
        </w:tc>
      </w:tr>
      <w:tr w:rsidR="000161B1" w:rsidRPr="00692548" w:rsidTr="00D93B46">
        <w:tc>
          <w:tcPr>
            <w:tcW w:w="2880" w:type="dxa"/>
            <w:shd w:val="clear" w:color="auto" w:fill="auto"/>
          </w:tcPr>
          <w:p w:rsidR="000161B1" w:rsidRPr="00692548" w:rsidRDefault="000161B1" w:rsidP="0001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61B1" w:rsidRPr="00B45EF8" w:rsidRDefault="00486CAE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(42,662</w:t>
            </w:r>
            <w:r w:rsidR="000161B1" w:rsidRPr="00B45E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61B1" w:rsidRPr="00B45EF8" w:rsidRDefault="00486CAE" w:rsidP="0070279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(36,662</w:t>
            </w:r>
            <w:r w:rsidR="000161B1" w:rsidRPr="00B45E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0161B1" w:rsidRPr="00B45EF8" w:rsidRDefault="000161B1" w:rsidP="005929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(</w:t>
            </w:r>
            <w:r w:rsidR="005929E3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86CAE">
              <w:rPr>
                <w:rFonts w:ascii="Angsana New" w:hAnsi="Angsana New"/>
                <w:sz w:val="30"/>
                <w:szCs w:val="30"/>
              </w:rPr>
              <w:t>571</w:t>
            </w:r>
            <w:r w:rsidRPr="00B45E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0161B1" w:rsidRPr="00B45EF8" w:rsidRDefault="009C4196" w:rsidP="00EE098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0161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013</w:t>
            </w:r>
            <w:r w:rsidR="000161B1" w:rsidRPr="00B45E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0161B1" w:rsidRPr="00B45EF8" w:rsidRDefault="000161B1" w:rsidP="009C419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C419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C4196">
              <w:rPr>
                <w:rFonts w:ascii="Angsana New" w:hAnsi="Angsana New"/>
                <w:sz w:val="30"/>
                <w:szCs w:val="30"/>
              </w:rPr>
              <w:t>431</w:t>
            </w:r>
            <w:r w:rsidRPr="00B45E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0161B1" w:rsidRPr="00B45EF8" w:rsidRDefault="000161B1" w:rsidP="009C419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(</w:t>
            </w:r>
            <w:r w:rsidR="009C4196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C4196">
              <w:rPr>
                <w:rFonts w:ascii="Angsana New" w:hAnsi="Angsana New"/>
                <w:sz w:val="30"/>
                <w:szCs w:val="30"/>
              </w:rPr>
              <w:t>339</w:t>
            </w:r>
            <w:r w:rsidRPr="00B45E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61B1" w:rsidRPr="00692548" w:rsidTr="00D93B46">
        <w:tc>
          <w:tcPr>
            <w:tcW w:w="2880" w:type="dxa"/>
            <w:shd w:val="clear" w:color="auto" w:fill="auto"/>
          </w:tcPr>
          <w:p w:rsidR="000161B1" w:rsidRPr="00692548" w:rsidRDefault="000161B1" w:rsidP="0001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1" w:rsidRPr="00B45EF8" w:rsidRDefault="000161B1" w:rsidP="0038149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1" w:rsidRPr="00B45EF8" w:rsidRDefault="000161B1" w:rsidP="0038149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0161B1" w:rsidRPr="00B45EF8" w:rsidRDefault="000161B1" w:rsidP="0038149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41,844</w:t>
            </w:r>
          </w:p>
        </w:tc>
        <w:tc>
          <w:tcPr>
            <w:tcW w:w="270" w:type="dxa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1" w:rsidRPr="004E3169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43,042</w:t>
            </w:r>
          </w:p>
        </w:tc>
      </w:tr>
      <w:tr w:rsidR="000161B1" w:rsidRPr="00692548" w:rsidTr="00D93B46">
        <w:tc>
          <w:tcPr>
            <w:tcW w:w="2880" w:type="dxa"/>
            <w:shd w:val="clear" w:color="auto" w:fill="auto"/>
          </w:tcPr>
          <w:p w:rsidR="000161B1" w:rsidRPr="00692548" w:rsidRDefault="000161B1" w:rsidP="0001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 </w:t>
            </w:r>
          </w:p>
          <w:p w:rsidR="000161B1" w:rsidRPr="00692548" w:rsidRDefault="001D1116" w:rsidP="0001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0161B1" w:rsidRPr="0069254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161B1"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161B1"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1" w:rsidRPr="00692548" w:rsidRDefault="00486CAE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(202,616</w:t>
            </w:r>
            <w:r w:rsidR="000161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161B1" w:rsidRPr="00692548" w:rsidRDefault="00486CAE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(128,861</w:t>
            </w:r>
            <w:r w:rsidR="000161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1" w:rsidRPr="00692548" w:rsidRDefault="00486CAE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(112,453</w:t>
            </w:r>
            <w:r w:rsidR="000161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1" w:rsidRPr="00692548" w:rsidRDefault="009C4196" w:rsidP="009C419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(41</w:t>
            </w:r>
            <w:r w:rsidR="000161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 w:rsidR="000161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0161B1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161B1" w:rsidRPr="00692548" w:rsidRDefault="009C4196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(545,724</w:t>
            </w:r>
            <w:r w:rsidR="000161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1" w:rsidRPr="00B45EF8" w:rsidRDefault="000161B1" w:rsidP="000161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E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1" w:rsidRPr="00692548" w:rsidRDefault="009C4196" w:rsidP="009C419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(1,030</w:t>
            </w:r>
            <w:r w:rsidR="000161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  <w:r w:rsidR="000161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0161B1" w:rsidRPr="00692548" w:rsidTr="00D93B46">
        <w:tc>
          <w:tcPr>
            <w:tcW w:w="2880" w:type="dxa"/>
            <w:shd w:val="clear" w:color="auto" w:fill="auto"/>
          </w:tcPr>
          <w:p w:rsidR="000161B1" w:rsidRPr="00692548" w:rsidRDefault="000161B1" w:rsidP="0001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(43,906)</w:t>
            </w:r>
          </w:p>
        </w:tc>
        <w:tc>
          <w:tcPr>
            <w:tcW w:w="270" w:type="dxa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61B1" w:rsidRPr="00692548" w:rsidRDefault="00486CAE" w:rsidP="0038149A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(34,977</w:t>
            </w:r>
            <w:r w:rsidR="000161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0161B1" w:rsidRPr="00692548" w:rsidRDefault="00486CAE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(11,384</w:t>
            </w:r>
            <w:r w:rsidR="000161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0161B1" w:rsidRPr="00692548" w:rsidRDefault="000161B1" w:rsidP="009C419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</w:t>
            </w:r>
            <w:r w:rsidR="009C4196">
              <w:rPr>
                <w:rFonts w:ascii="Angsana New" w:hAnsi="Angsana New"/>
                <w:sz w:val="30"/>
                <w:szCs w:val="30"/>
              </w:rPr>
              <w:t>592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(46,945)</w:t>
            </w:r>
          </w:p>
        </w:tc>
        <w:tc>
          <w:tcPr>
            <w:tcW w:w="270" w:type="dxa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0161B1" w:rsidRPr="00692548" w:rsidRDefault="000161B1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0161B1" w:rsidRPr="00692548" w:rsidRDefault="009C4196" w:rsidP="000161B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(142,804</w:t>
            </w:r>
            <w:r w:rsidR="000161B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</w:t>
            </w:r>
            <w:r w:rsidRPr="0069254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  <w:p w:rsidR="00616946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(10,566)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(10,566)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10,379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3,063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13,051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29,803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(246,709)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(161,656)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(120,774)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(45,624)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(579,618)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E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(1,154,381)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</w:t>
            </w:r>
            <w:r w:rsidRPr="0069254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359,157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488,543</w:t>
            </w:r>
          </w:p>
        </w:tc>
        <w:tc>
          <w:tcPr>
            <w:tcW w:w="270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196,287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33,561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14,274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82,194</w:t>
            </w:r>
          </w:p>
        </w:tc>
        <w:tc>
          <w:tcPr>
            <w:tcW w:w="270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436,335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1,610,351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13,372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232,784</w:t>
            </w:r>
          </w:p>
        </w:tc>
        <w:tc>
          <w:tcPr>
            <w:tcW w:w="270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247,083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488,543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209,659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34,488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14,274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314,978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436,335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1,857,434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925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</w:t>
            </w:r>
            <w:r w:rsidRPr="0069254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374,096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510,679</w:t>
            </w:r>
          </w:p>
        </w:tc>
        <w:tc>
          <w:tcPr>
            <w:tcW w:w="270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328,805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34,382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10,524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72,260</w:t>
            </w:r>
          </w:p>
        </w:tc>
        <w:tc>
          <w:tcPr>
            <w:tcW w:w="270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253,532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1,584,278</w:t>
            </w:r>
          </w:p>
        </w:tc>
      </w:tr>
      <w:tr w:rsidR="00616946" w:rsidRPr="00692548" w:rsidTr="00D93B46">
        <w:trPr>
          <w:trHeight w:val="108"/>
        </w:trPr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13,184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  <w:r w:rsidRPr="00B45EF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270" w:type="dxa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45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B45EF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  <w:r w:rsidRPr="00B45EF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685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510,679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341,989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35,056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10,524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275,087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253,532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1,800,963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B45EF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9254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6F223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</w:t>
            </w:r>
            <w:r w:rsidRPr="0069254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375,596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517,444</w:t>
            </w:r>
          </w:p>
        </w:tc>
        <w:tc>
          <w:tcPr>
            <w:tcW w:w="270" w:type="dxa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311,241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24,410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18,966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2938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270" w:type="dxa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263,268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1,570,977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548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2938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938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938A0">
              <w:rPr>
                <w:rFonts w:ascii="Angsana New" w:hAnsi="Angsana New"/>
                <w:sz w:val="30"/>
                <w:szCs w:val="30"/>
              </w:rPr>
              <w:t>10,951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938A0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938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181,535</w:t>
            </w:r>
          </w:p>
        </w:tc>
        <w:tc>
          <w:tcPr>
            <w:tcW w:w="270" w:type="dxa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938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46" w:rsidRPr="002938A0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  <w:r w:rsidRPr="002938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031</w:t>
            </w:r>
          </w:p>
        </w:tc>
      </w:tr>
      <w:tr w:rsidR="00616946" w:rsidRPr="00692548" w:rsidTr="00D93B46">
        <w:tc>
          <w:tcPr>
            <w:tcW w:w="2880" w:type="dxa"/>
            <w:shd w:val="clear" w:color="auto" w:fill="auto"/>
          </w:tcPr>
          <w:p w:rsidR="00616946" w:rsidRPr="00692548" w:rsidRDefault="00616946" w:rsidP="0061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375,596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517,444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322,192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24,955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18,966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241,587</w:t>
            </w:r>
          </w:p>
        </w:tc>
        <w:tc>
          <w:tcPr>
            <w:tcW w:w="270" w:type="dxa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263,268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6946" w:rsidRPr="00692548" w:rsidRDefault="00616946" w:rsidP="0061694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1,764,008</w:t>
            </w:r>
          </w:p>
        </w:tc>
      </w:tr>
    </w:tbl>
    <w:p w:rsidR="009B7685" w:rsidRDefault="009B7685" w:rsidP="00BC4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73CB9" w:rsidRDefault="00B73CB9" w:rsidP="00BF3371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ราคาทรัพย์สินของ</w:t>
      </w:r>
      <w:r w:rsidR="00BF3371">
        <w:rPr>
          <w:rFonts w:ascii="Angsana New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D65D1B">
        <w:rPr>
          <w:rFonts w:ascii="Angsana New" w:hAnsi="Angsana New"/>
          <w:sz w:val="30"/>
          <w:szCs w:val="30"/>
        </w:rPr>
        <w:t xml:space="preserve">31 </w:t>
      </w:r>
      <w:r w:rsidRPr="00D65D1B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BF3371">
        <w:rPr>
          <w:rFonts w:ascii="Angsana New" w:hAnsi="Angsana New" w:hint="cs"/>
          <w:sz w:val="30"/>
          <w:szCs w:val="30"/>
          <w:cs/>
        </w:rPr>
        <w:t xml:space="preserve">        </w:t>
      </w:r>
      <w:r w:rsidR="006F2238">
        <w:rPr>
          <w:rFonts w:ascii="Angsana New" w:hAnsi="Angsana New" w:hint="cs"/>
          <w:sz w:val="30"/>
          <w:szCs w:val="30"/>
          <w:cs/>
        </w:rPr>
        <w:t>งบการเงินรวมและ</w:t>
      </w:r>
      <w:r>
        <w:rPr>
          <w:rFonts w:ascii="Angsana New" w:hAnsi="Angsana New" w:hint="cs"/>
          <w:sz w:val="30"/>
          <w:szCs w:val="30"/>
          <w:cs/>
        </w:rPr>
        <w:t xml:space="preserve">งบการเงินเฉพาะกิจการมีจำนวน </w:t>
      </w:r>
      <w:r w:rsidR="002D29D9">
        <w:rPr>
          <w:rFonts w:ascii="Angsana New" w:hAnsi="Angsana New"/>
          <w:sz w:val="30"/>
          <w:szCs w:val="30"/>
        </w:rPr>
        <w:t>570.98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3B2481">
        <w:rPr>
          <w:rFonts w:ascii="Angsana New" w:hAnsi="Angsana New"/>
          <w:sz w:val="30"/>
          <w:szCs w:val="30"/>
        </w:rPr>
        <w:t>561.04</w:t>
      </w:r>
      <w:r w:rsidR="0045569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D65D1B"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2560</w:t>
      </w:r>
      <w:r w:rsidRPr="00D65D1B">
        <w:rPr>
          <w:rFonts w:ascii="Angsana New" w:hAnsi="Angsana New"/>
          <w:i/>
          <w:iCs/>
          <w:sz w:val="30"/>
          <w:szCs w:val="30"/>
        </w:rPr>
        <w:t xml:space="preserve">: </w:t>
      </w:r>
      <w:r w:rsidR="0042249B">
        <w:rPr>
          <w:rFonts w:ascii="Angsana New" w:hAnsi="Angsana New"/>
          <w:i/>
          <w:iCs/>
          <w:sz w:val="30"/>
          <w:szCs w:val="30"/>
        </w:rPr>
        <w:t>521.15</w:t>
      </w:r>
      <w:r w:rsidRPr="00B73CB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4F1E9B">
        <w:rPr>
          <w:rFonts w:ascii="Angsana New" w:hAnsi="Angsana New"/>
          <w:i/>
          <w:iCs/>
          <w:sz w:val="30"/>
          <w:szCs w:val="30"/>
        </w:rPr>
        <w:t>5</w:t>
      </w:r>
      <w:r w:rsidR="0042249B">
        <w:rPr>
          <w:rFonts w:ascii="Angsana New" w:hAnsi="Angsana New"/>
          <w:i/>
          <w:iCs/>
          <w:sz w:val="30"/>
          <w:szCs w:val="30"/>
        </w:rPr>
        <w:t>1</w:t>
      </w:r>
      <w:r w:rsidR="004F1E9B">
        <w:rPr>
          <w:rFonts w:ascii="Angsana New" w:hAnsi="Angsana New"/>
          <w:i/>
          <w:iCs/>
          <w:sz w:val="30"/>
          <w:szCs w:val="30"/>
        </w:rPr>
        <w:t>1.10</w:t>
      </w:r>
      <w:r w:rsidRPr="00B73CB9">
        <w:rPr>
          <w:rFonts w:ascii="Angsana New" w:hAnsi="Angsana New"/>
          <w:i/>
          <w:iCs/>
          <w:sz w:val="30"/>
          <w:szCs w:val="30"/>
        </w:rPr>
        <w:t xml:space="preserve"> </w:t>
      </w:r>
      <w:r w:rsidRPr="00B73CB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F3371">
        <w:rPr>
          <w:rFonts w:ascii="Angsana New" w:hAnsi="Angsana New"/>
          <w:i/>
          <w:iCs/>
          <w:sz w:val="30"/>
          <w:szCs w:val="30"/>
        </w:rPr>
        <w:t xml:space="preserve"> </w:t>
      </w:r>
      <w:r w:rsidR="00BF337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D65D1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B73CB9" w:rsidRDefault="00B73CB9" w:rsidP="00BC4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FB214C" w:rsidRPr="00A769EA" w:rsidRDefault="00FB214C" w:rsidP="00BC4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69EA">
        <w:rPr>
          <w:rFonts w:asciiTheme="majorBidi" w:hAnsiTheme="majorBidi" w:cstheme="majorBidi" w:hint="cs"/>
          <w:sz w:val="30"/>
          <w:szCs w:val="30"/>
          <w:cs/>
        </w:rPr>
        <w:t>ณ</w:t>
      </w:r>
      <w:r w:rsidR="00F83350" w:rsidRPr="00A769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69E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F83350" w:rsidRPr="00A769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69EA">
        <w:rPr>
          <w:rFonts w:asciiTheme="majorBidi" w:hAnsiTheme="majorBidi" w:cstheme="majorBidi"/>
          <w:sz w:val="30"/>
          <w:szCs w:val="30"/>
        </w:rPr>
        <w:t>3</w:t>
      </w:r>
      <w:r w:rsidR="00047E31" w:rsidRPr="00A769EA">
        <w:rPr>
          <w:rFonts w:asciiTheme="majorBidi" w:hAnsiTheme="majorBidi" w:cstheme="majorBidi"/>
          <w:sz w:val="30"/>
          <w:szCs w:val="30"/>
        </w:rPr>
        <w:t>1</w:t>
      </w:r>
      <w:r w:rsidR="00047E31" w:rsidRPr="00A769EA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A769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69EA">
        <w:rPr>
          <w:rFonts w:asciiTheme="majorBidi" w:hAnsiTheme="majorBidi" w:cstheme="majorBidi"/>
          <w:sz w:val="30"/>
          <w:szCs w:val="30"/>
        </w:rPr>
        <w:t>2561</w:t>
      </w:r>
      <w:r w:rsidR="000E786B" w:rsidRPr="00A769EA">
        <w:rPr>
          <w:rFonts w:asciiTheme="majorBidi" w:hAnsiTheme="majorBidi" w:cstheme="majorBidi" w:hint="cs"/>
          <w:sz w:val="30"/>
          <w:szCs w:val="30"/>
          <w:cs/>
        </w:rPr>
        <w:t xml:space="preserve"> ที่ดิน อาคารและ</w:t>
      </w:r>
      <w:r w:rsidR="0052145B" w:rsidRPr="00A769EA">
        <w:rPr>
          <w:rFonts w:asciiTheme="majorBidi" w:hAnsiTheme="majorBidi" w:cstheme="majorBidi" w:hint="cs"/>
          <w:sz w:val="30"/>
          <w:szCs w:val="30"/>
          <w:cs/>
        </w:rPr>
        <w:t>อุปกรณ์</w:t>
      </w:r>
      <w:r w:rsidR="000A5192" w:rsidRPr="00A769E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A769E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0A5192" w:rsidRPr="00A769EA">
        <w:rPr>
          <w:rFonts w:asciiTheme="majorBidi" w:hAnsiTheme="majorBidi" w:cstheme="majorBidi" w:hint="cs"/>
          <w:sz w:val="30"/>
          <w:szCs w:val="30"/>
          <w:cs/>
        </w:rPr>
        <w:t>มูลค่าสุทธิตามบัญชีจำนวน</w:t>
      </w:r>
      <w:r w:rsidR="006C7B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7BBB" w:rsidRPr="00682F0A">
        <w:rPr>
          <w:rFonts w:asciiTheme="majorBidi" w:hAnsiTheme="majorBidi" w:cstheme="majorBidi"/>
          <w:sz w:val="30"/>
          <w:szCs w:val="30"/>
        </w:rPr>
        <w:t>952.96</w:t>
      </w:r>
      <w:r w:rsidR="00F83350" w:rsidRPr="00A769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69E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83350" w:rsidRPr="00A769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69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47310" w:rsidRPr="00A769EA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0A5192" w:rsidRPr="00A769E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83350" w:rsidRPr="00A769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47310" w:rsidRPr="00A769EA">
        <w:rPr>
          <w:rFonts w:asciiTheme="majorBidi" w:hAnsiTheme="majorBidi" w:cstheme="majorBidi"/>
          <w:i/>
          <w:iCs/>
          <w:sz w:val="30"/>
          <w:szCs w:val="30"/>
        </w:rPr>
        <w:t>853.76</w:t>
      </w:r>
      <w:r w:rsidR="00247310" w:rsidRPr="00A769E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A769EA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0A5192" w:rsidRPr="00A769E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44DE1" w:rsidRPr="00A769EA">
        <w:rPr>
          <w:rFonts w:asciiTheme="majorBidi" w:hAnsiTheme="majorBidi" w:cstheme="majorBidi" w:hint="cs"/>
          <w:sz w:val="30"/>
          <w:szCs w:val="30"/>
          <w:cs/>
        </w:rPr>
        <w:t>ไปค้ำ</w:t>
      </w:r>
      <w:r w:rsidRPr="00A769EA">
        <w:rPr>
          <w:rFonts w:asciiTheme="majorBidi" w:hAnsiTheme="majorBidi" w:cstheme="majorBidi" w:hint="cs"/>
          <w:sz w:val="30"/>
          <w:szCs w:val="30"/>
          <w:cs/>
        </w:rPr>
        <w:t>ประกันวงเงินสินเชื่อ</w:t>
      </w:r>
      <w:r w:rsidR="00622355" w:rsidRPr="00A769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69EA">
        <w:rPr>
          <w:rFonts w:asciiTheme="majorBidi" w:hAnsiTheme="majorBidi" w:cstheme="majorBidi" w:hint="cs"/>
          <w:sz w:val="30"/>
          <w:szCs w:val="30"/>
          <w:cs/>
        </w:rPr>
        <w:t>วงเงินเบิกเกินบัญชีและวงเงินกู้ยืมของกลุ่ม</w:t>
      </w:r>
      <w:r w:rsidR="000A5192" w:rsidRPr="00A769EA">
        <w:rPr>
          <w:rFonts w:asciiTheme="majorBidi" w:hAnsiTheme="majorBidi" w:cstheme="majorBidi" w:hint="cs"/>
          <w:sz w:val="30"/>
          <w:szCs w:val="30"/>
          <w:cs/>
        </w:rPr>
        <w:t>บริษัทกับ</w:t>
      </w:r>
      <w:r w:rsidR="00622355" w:rsidRPr="00A769EA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247310" w:rsidRPr="00A769E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A769EA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="00BC47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4731">
        <w:rPr>
          <w:rFonts w:asciiTheme="majorBidi" w:hAnsiTheme="majorBidi" w:cstheme="majorBidi"/>
          <w:sz w:val="30"/>
          <w:szCs w:val="30"/>
        </w:rPr>
        <w:t>(</w:t>
      </w:r>
      <w:r w:rsidR="002F67E5">
        <w:rPr>
          <w:rFonts w:asciiTheme="majorBidi" w:hAnsiTheme="majorBidi" w:cstheme="majorBidi" w:hint="cs"/>
          <w:sz w:val="30"/>
          <w:szCs w:val="30"/>
          <w:cs/>
        </w:rPr>
        <w:t>ดู</w:t>
      </w:r>
      <w:r w:rsidR="00BC4731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5A6BE1" w:rsidRPr="00CB3635">
        <w:rPr>
          <w:rFonts w:asciiTheme="majorBidi" w:hAnsiTheme="majorBidi" w:cstheme="majorBidi"/>
          <w:sz w:val="30"/>
          <w:szCs w:val="30"/>
        </w:rPr>
        <w:t>21</w:t>
      </w:r>
      <w:r w:rsidR="00BC4731" w:rsidRPr="00CB3635">
        <w:rPr>
          <w:rFonts w:asciiTheme="majorBidi" w:hAnsiTheme="majorBidi" w:cstheme="majorBidi"/>
          <w:sz w:val="30"/>
          <w:szCs w:val="30"/>
        </w:rPr>
        <w:t>)</w:t>
      </w:r>
    </w:p>
    <w:p w:rsidR="00FB214C" w:rsidRPr="00A769EA" w:rsidRDefault="00FB214C" w:rsidP="00BC4731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DC2AC8" w:rsidRPr="00A769EA" w:rsidRDefault="00704742" w:rsidP="00BC47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C2AC8" w:rsidRPr="00A769EA" w:rsidSect="00047E31">
          <w:headerReference w:type="default" r:id="rId15"/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  <w:r w:rsidRPr="00A769EA"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970603" w:rsidRPr="00A769EA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ที่เกี่ยวข้องกับการได้มาซึ่งอาคารและโรงงานได้บันทึกเป็นส่วนหนึ่งของต้นทุนสินทรัพย์</w:t>
      </w:r>
      <w:r w:rsidR="00092E3F" w:rsidRPr="00A769E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769E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93E3C">
        <w:rPr>
          <w:rFonts w:asciiTheme="majorBidi" w:hAnsiTheme="majorBidi" w:cstheme="majorBidi"/>
          <w:spacing w:val="4"/>
          <w:sz w:val="30"/>
          <w:szCs w:val="30"/>
        </w:rPr>
        <w:t>0.3</w:t>
      </w:r>
      <w:r w:rsidR="0018480A">
        <w:rPr>
          <w:rFonts w:asciiTheme="majorBidi" w:hAnsiTheme="majorBidi" w:cstheme="majorBidi"/>
          <w:spacing w:val="4"/>
          <w:sz w:val="30"/>
          <w:szCs w:val="30"/>
        </w:rPr>
        <w:t>3</w:t>
      </w:r>
      <w:r w:rsidR="001D111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769E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ล้านบาท </w:t>
      </w:r>
      <w:r w:rsidRPr="00A769E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(</w:t>
      </w:r>
      <w:r w:rsidR="00945DC6" w:rsidRPr="00A769EA">
        <w:rPr>
          <w:rFonts w:asciiTheme="majorBidi" w:hAnsiTheme="majorBidi" w:cstheme="majorBidi"/>
          <w:i/>
          <w:iCs/>
          <w:spacing w:val="4"/>
          <w:sz w:val="30"/>
          <w:szCs w:val="30"/>
        </w:rPr>
        <w:t>2560</w:t>
      </w:r>
      <w:r w:rsidR="00945DC6" w:rsidRPr="00682F0A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D111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682F0A">
        <w:rPr>
          <w:rFonts w:asciiTheme="majorBidi" w:hAnsiTheme="majorBidi" w:cstheme="majorBidi"/>
          <w:i/>
          <w:iCs/>
          <w:spacing w:val="4"/>
          <w:sz w:val="30"/>
          <w:szCs w:val="30"/>
        </w:rPr>
        <w:t>3.28</w:t>
      </w:r>
      <w:r w:rsidR="001D111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Pr="00A769E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ล้านบาท)</w:t>
      </w:r>
      <w:r w:rsidRPr="00A769E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70603" w:rsidRPr="00A769EA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35910" w:rsidRPr="00A769EA">
        <w:rPr>
          <w:rFonts w:asciiTheme="majorBidi" w:hAnsiTheme="majorBidi" w:cstheme="majorBidi" w:hint="cs"/>
          <w:spacing w:val="4"/>
          <w:sz w:val="30"/>
          <w:szCs w:val="30"/>
          <w:cs/>
        </w:rPr>
        <w:t>อัตรา</w:t>
      </w:r>
      <w:r w:rsidR="00970603" w:rsidRPr="00A769EA">
        <w:rPr>
          <w:rFonts w:asciiTheme="majorBidi" w:hAnsiTheme="majorBidi" w:cstheme="majorBidi" w:hint="cs"/>
          <w:spacing w:val="4"/>
          <w:sz w:val="30"/>
          <w:szCs w:val="30"/>
          <w:cs/>
        </w:rPr>
        <w:t>ดอกเบี้ยที่รับรู้ร้อยละ</w:t>
      </w:r>
      <w:r w:rsidR="00D35910" w:rsidRPr="00A769E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18480A">
        <w:rPr>
          <w:rFonts w:asciiTheme="majorBidi" w:hAnsiTheme="majorBidi" w:cstheme="majorBidi"/>
          <w:spacing w:val="4"/>
          <w:sz w:val="30"/>
          <w:szCs w:val="30"/>
        </w:rPr>
        <w:t>4.50</w:t>
      </w:r>
      <w:r w:rsidR="00F83350" w:rsidRPr="00A769E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769E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ต่อปี </w:t>
      </w:r>
      <w:r w:rsidRPr="00A769E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(</w:t>
      </w:r>
      <w:r w:rsidRPr="00A769EA">
        <w:rPr>
          <w:rFonts w:asciiTheme="majorBidi" w:hAnsiTheme="majorBidi" w:cstheme="majorBidi"/>
          <w:i/>
          <w:iCs/>
          <w:spacing w:val="4"/>
          <w:sz w:val="30"/>
          <w:szCs w:val="30"/>
        </w:rPr>
        <w:t>2560:</w:t>
      </w:r>
      <w:r w:rsidR="001D111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C79E2" w:rsidRPr="00A769EA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</w:t>
      </w:r>
      <w:r w:rsidR="00DC79E2" w:rsidRPr="00682F0A">
        <w:rPr>
          <w:rFonts w:asciiTheme="majorBidi" w:hAnsiTheme="majorBidi" w:cstheme="majorBidi" w:hint="cs"/>
          <w:i/>
          <w:iCs/>
          <w:sz w:val="30"/>
          <w:szCs w:val="30"/>
          <w:cs/>
        </w:rPr>
        <w:t>ละ</w:t>
      </w:r>
      <w:r w:rsidR="001D111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82F0A">
        <w:rPr>
          <w:rFonts w:asciiTheme="majorBidi" w:hAnsiTheme="majorBidi" w:cstheme="majorBidi"/>
          <w:i/>
          <w:iCs/>
          <w:sz w:val="30"/>
          <w:szCs w:val="30"/>
        </w:rPr>
        <w:t>2.96</w:t>
      </w:r>
      <w:r w:rsidR="001D111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82F0A">
        <w:rPr>
          <w:rFonts w:asciiTheme="majorBidi" w:hAnsiTheme="majorBidi" w:cstheme="majorBidi" w:hint="cs"/>
          <w:i/>
          <w:iCs/>
          <w:sz w:val="30"/>
          <w:szCs w:val="30"/>
          <w:cs/>
        </w:rPr>
        <w:t>ต่อ</w:t>
      </w:r>
      <w:r w:rsidRPr="00A769EA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7706C9" w:rsidRPr="00A769E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B758B6" w:rsidRDefault="00B758B6" w:rsidP="00520AA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ค่าความนิยม</w:t>
      </w:r>
    </w:p>
    <w:p w:rsidR="00B758B6" w:rsidRPr="001260FB" w:rsidRDefault="00B758B6" w:rsidP="001260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0"/>
          <w:szCs w:val="1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900"/>
        <w:gridCol w:w="1350"/>
        <w:gridCol w:w="270"/>
        <w:gridCol w:w="1350"/>
      </w:tblGrid>
      <w:tr w:rsidR="00400C52" w:rsidRPr="00C27B14" w:rsidTr="00C444A7">
        <w:trPr>
          <w:tblHeader/>
        </w:trPr>
        <w:tc>
          <w:tcPr>
            <w:tcW w:w="4050" w:type="dxa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400C52" w:rsidRPr="00C27B14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:rsidR="00400C52" w:rsidRPr="00C27B14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0C52" w:rsidRPr="00C27B14" w:rsidTr="00C444A7">
        <w:trPr>
          <w:tblHeader/>
        </w:trPr>
        <w:tc>
          <w:tcPr>
            <w:tcW w:w="4050" w:type="dxa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0C52" w:rsidRPr="00C27B14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0" w:type="dxa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vAlign w:val="center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400C52" w:rsidRPr="00C27B14" w:rsidTr="00C444A7">
        <w:trPr>
          <w:tblHeader/>
        </w:trPr>
        <w:tc>
          <w:tcPr>
            <w:tcW w:w="4050" w:type="dxa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0C52" w:rsidRPr="00C27B14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vAlign w:val="center"/>
          </w:tcPr>
          <w:p w:rsidR="00400C52" w:rsidRPr="00C27B14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27B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0C52" w:rsidRPr="00C27B14" w:rsidTr="00C444A7">
        <w:tc>
          <w:tcPr>
            <w:tcW w:w="405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C52" w:rsidRPr="00C27B14" w:rsidTr="00C444A7">
        <w:tc>
          <w:tcPr>
            <w:tcW w:w="4050" w:type="dxa"/>
            <w:shd w:val="clear" w:color="auto" w:fill="auto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B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7B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210,787</w:t>
            </w: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210,787</w:t>
            </w:r>
          </w:p>
        </w:tc>
      </w:tr>
      <w:tr w:rsidR="00400C52" w:rsidRPr="00C27B14" w:rsidTr="00C444A7">
        <w:tc>
          <w:tcPr>
            <w:tcW w:w="405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27B1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0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14,203</w:t>
            </w: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A5790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0C52" w:rsidRPr="00C27B14" w:rsidTr="00C444A7">
        <w:tc>
          <w:tcPr>
            <w:tcW w:w="4050" w:type="dxa"/>
            <w:shd w:val="clear" w:color="auto" w:fill="auto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 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224,990</w:t>
            </w: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210,787</w:t>
            </w:r>
          </w:p>
        </w:tc>
      </w:tr>
      <w:tr w:rsidR="00400C52" w:rsidRPr="00C27B14" w:rsidTr="00C444A7">
        <w:tc>
          <w:tcPr>
            <w:tcW w:w="4050" w:type="dxa"/>
          </w:tcPr>
          <w:p w:rsidR="00400C52" w:rsidRPr="00C27B14" w:rsidRDefault="00400C52" w:rsidP="0012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:rsidR="00400C52" w:rsidRPr="00C27B14" w:rsidRDefault="00400C52" w:rsidP="001260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:rsidR="00400C52" w:rsidRPr="00C27B14" w:rsidRDefault="00400C52" w:rsidP="001260F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00C52" w:rsidRPr="00C27B14" w:rsidRDefault="00400C52" w:rsidP="001260F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400C52" w:rsidRPr="00C27B14" w:rsidRDefault="00400C52" w:rsidP="0012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00C52" w:rsidRPr="00C27B14" w:rsidRDefault="00400C52" w:rsidP="001260F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00C52" w:rsidRPr="00C27B14" w:rsidTr="00C444A7">
        <w:tc>
          <w:tcPr>
            <w:tcW w:w="405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B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ผลขาดทุนจากการด้อยค่าสะสม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C52" w:rsidRPr="00C27B14" w:rsidTr="00C444A7">
        <w:tc>
          <w:tcPr>
            <w:tcW w:w="405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B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7B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400C52" w:rsidRPr="00C27B14" w:rsidRDefault="00400C52" w:rsidP="009A152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0C52" w:rsidRPr="00C27B14" w:rsidTr="00C444A7">
        <w:tc>
          <w:tcPr>
            <w:tcW w:w="405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400C52" w:rsidRPr="00C27B14" w:rsidRDefault="00400C52" w:rsidP="009A152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0C52" w:rsidRPr="00C27B14" w:rsidTr="00C444A7">
        <w:tc>
          <w:tcPr>
            <w:tcW w:w="4050" w:type="dxa"/>
            <w:shd w:val="clear" w:color="auto" w:fill="auto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400C52" w:rsidRPr="00C27B14" w:rsidRDefault="00400C52" w:rsidP="009A152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00C52" w:rsidRPr="00C27B14" w:rsidTr="00C444A7">
        <w:tc>
          <w:tcPr>
            <w:tcW w:w="4050" w:type="dxa"/>
            <w:shd w:val="clear" w:color="auto" w:fill="auto"/>
          </w:tcPr>
          <w:p w:rsidR="00400C52" w:rsidRPr="00C27B14" w:rsidRDefault="00400C52" w:rsidP="0012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:rsidR="00400C52" w:rsidRPr="00C27B14" w:rsidRDefault="00400C52" w:rsidP="001260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:rsidR="00400C52" w:rsidRPr="00C27B14" w:rsidRDefault="00400C52" w:rsidP="001260F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1260F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400C52" w:rsidRPr="00C27B14" w:rsidRDefault="00400C52" w:rsidP="0012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1260F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00C52" w:rsidRPr="00C27B14" w:rsidTr="00C444A7">
        <w:tc>
          <w:tcPr>
            <w:tcW w:w="4050" w:type="dxa"/>
            <w:shd w:val="clear" w:color="auto" w:fill="auto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B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C52" w:rsidRPr="00C27B14" w:rsidTr="00C444A7">
        <w:tc>
          <w:tcPr>
            <w:tcW w:w="4050" w:type="dxa"/>
            <w:shd w:val="clear" w:color="auto" w:fill="auto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210,787</w:t>
            </w: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210,787</w:t>
            </w:r>
          </w:p>
        </w:tc>
      </w:tr>
      <w:tr w:rsidR="00400C52" w:rsidRPr="00C27B14" w:rsidTr="00C444A7">
        <w:tc>
          <w:tcPr>
            <w:tcW w:w="4050" w:type="dxa"/>
            <w:shd w:val="clear" w:color="auto" w:fill="auto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00C52" w:rsidRPr="00C27B14" w:rsidRDefault="00400C52" w:rsidP="004B56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224,990</w:t>
            </w:r>
          </w:p>
        </w:tc>
        <w:tc>
          <w:tcPr>
            <w:tcW w:w="270" w:type="dxa"/>
          </w:tcPr>
          <w:p w:rsidR="00400C52" w:rsidRPr="00C27B14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00C52" w:rsidRPr="00C27B14" w:rsidRDefault="00400C52" w:rsidP="00400C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210,787</w:t>
            </w:r>
          </w:p>
        </w:tc>
      </w:tr>
    </w:tbl>
    <w:p w:rsidR="00C27B14" w:rsidRPr="00C27B14" w:rsidRDefault="00C27B14" w:rsidP="00C27B14">
      <w:pPr>
        <w:spacing w:line="240" w:lineRule="auto"/>
        <w:ind w:left="540"/>
        <w:jc w:val="thaiDistribute"/>
        <w:rPr>
          <w:rFonts w:ascii="Angsana New" w:hAnsi="Angsana New"/>
          <w:snapToGrid w:val="0"/>
          <w:sz w:val="10"/>
          <w:szCs w:val="10"/>
          <w:lang w:eastAsia="th-TH"/>
        </w:rPr>
      </w:pPr>
    </w:p>
    <w:p w:rsidR="0085356B" w:rsidRPr="00C27B14" w:rsidRDefault="00345273" w:rsidP="0085356B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27B14">
        <w:rPr>
          <w:rFonts w:ascii="Angsana New" w:hAnsi="Angsana New"/>
          <w:snapToGrid w:val="0"/>
          <w:sz w:val="30"/>
          <w:szCs w:val="30"/>
          <w:cs/>
          <w:lang w:eastAsia="th-TH"/>
        </w:rPr>
        <w:t>ค่าความนิยมได้ถูกปันส่วนให้แก่หน่วยสินทรัพย์ที่ก่อให้เกิดเงินสด (</w:t>
      </w:r>
      <w:r w:rsidRPr="00C27B14">
        <w:rPr>
          <w:rFonts w:ascii="Angsana New" w:hAnsi="Angsana New"/>
          <w:snapToGrid w:val="0"/>
          <w:sz w:val="30"/>
          <w:szCs w:val="30"/>
          <w:lang w:eastAsia="th-TH"/>
        </w:rPr>
        <w:t>CGU</w:t>
      </w:r>
      <w:r w:rsidRPr="00C27B1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ที่ถูกกำหนดตามส่วนงานธุรกิจ </w:t>
      </w:r>
      <w:r w:rsidRPr="00C27B14">
        <w:rPr>
          <w:rFonts w:ascii="Angsana New" w:hAnsi="Angsana New"/>
          <w:snapToGrid w:val="0"/>
          <w:spacing w:val="6"/>
          <w:sz w:val="30"/>
          <w:szCs w:val="30"/>
          <w:cs/>
          <w:lang w:eastAsia="th-TH"/>
        </w:rPr>
        <w:t>ได้แก่</w:t>
      </w:r>
      <w:r w:rsidRPr="00C27B1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ส่วนงานธุรกิจที่เกี่ยวเนื่องกับผลิตภัณฑ์ก๊าซธรรมชาติ</w:t>
      </w:r>
    </w:p>
    <w:p w:rsidR="0085356B" w:rsidRPr="00C27B14" w:rsidRDefault="0085356B" w:rsidP="001260FB">
      <w:pPr>
        <w:spacing w:line="240" w:lineRule="auto"/>
        <w:ind w:left="540"/>
        <w:jc w:val="thaiDistribute"/>
        <w:rPr>
          <w:rFonts w:ascii="Angsana New" w:hAnsi="Angsana New"/>
          <w:snapToGrid w:val="0"/>
          <w:sz w:val="10"/>
          <w:szCs w:val="10"/>
          <w:lang w:eastAsia="th-TH"/>
        </w:rPr>
      </w:pPr>
    </w:p>
    <w:p w:rsidR="00C27B14" w:rsidRPr="00C27B14" w:rsidRDefault="00345273" w:rsidP="005A6BE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27B14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 ซึ่งอ้างอิงจากงบประมาณทางการเงินครอบคลุมระยะเวลา </w:t>
      </w:r>
      <w:r w:rsidR="002B51CB">
        <w:rPr>
          <w:rFonts w:ascii="Angsana New" w:hAnsi="Angsana New"/>
          <w:snapToGrid w:val="0"/>
          <w:spacing w:val="-2"/>
          <w:sz w:val="30"/>
          <w:szCs w:val="30"/>
          <w:lang w:val="en-GB" w:eastAsia="th-TH"/>
        </w:rPr>
        <w:t>5</w:t>
      </w:r>
      <w:r w:rsidRPr="00C27B14">
        <w:rPr>
          <w:rFonts w:ascii="Angsana New" w:hAnsi="Angsana New"/>
          <w:snapToGrid w:val="0"/>
          <w:spacing w:val="-2"/>
          <w:sz w:val="30"/>
          <w:szCs w:val="30"/>
          <w:lang w:val="en-GB" w:eastAsia="th-TH"/>
        </w:rPr>
        <w:t xml:space="preserve"> </w:t>
      </w:r>
      <w:r w:rsidRPr="00C27B14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ปี</w:t>
      </w:r>
      <w:r w:rsidRPr="00C27B1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ซึ่งได้รับอนุมัติจากผู้บริหาร</w:t>
      </w:r>
    </w:p>
    <w:p w:rsidR="00C27B14" w:rsidRPr="00C27B14" w:rsidRDefault="00C27B14" w:rsidP="005A6BE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10"/>
          <w:szCs w:val="10"/>
          <w:lang w:eastAsia="th-TH"/>
        </w:rPr>
      </w:pPr>
    </w:p>
    <w:p w:rsidR="00C27B14" w:rsidRPr="00C27B14" w:rsidRDefault="00C27B14" w:rsidP="005A6BE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27B1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อัตราคิดลดของบริษัทย่อยในกลุ่มธุรกิจที่เกี่ยวเนื่องกับผลิตภัณฑ์ก๊าซธรรมชาติ อยู่ที่ร้อยละ </w:t>
      </w:r>
      <w:r w:rsidRPr="00C27B14">
        <w:rPr>
          <w:rFonts w:ascii="Angsana New" w:hAnsi="Angsana New"/>
          <w:snapToGrid w:val="0"/>
          <w:sz w:val="30"/>
          <w:szCs w:val="30"/>
          <w:lang w:eastAsia="th-TH"/>
        </w:rPr>
        <w:t xml:space="preserve">9 </w:t>
      </w:r>
      <w:r w:rsidRPr="00C27B1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ต่อปี ข้อสมมตินี้ได้ถูกใช้เพื่อการวิเคราะห์หน่วยสินทรัพย์ที่ก่อให้เกิดเงินสดภายในส่วนงานธุรกิจ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345273" w:rsidRPr="00C27B14" w:rsidRDefault="00345273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10"/>
          <w:szCs w:val="10"/>
          <w:highlight w:val="yellow"/>
        </w:rPr>
      </w:pPr>
    </w:p>
    <w:p w:rsidR="00345273" w:rsidRPr="00C27B14" w:rsidRDefault="00345273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27B14">
        <w:rPr>
          <w:rFonts w:ascii="Angsana New" w:eastAsia="Calibri" w:hAnsi="Angsana New"/>
          <w:sz w:val="30"/>
          <w:szCs w:val="30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</w:t>
      </w:r>
      <w:r w:rsidRPr="00C27B14">
        <w:rPr>
          <w:rFonts w:ascii="Angsana New" w:eastAsia="Calibri" w:hAnsi="Angsana New" w:hint="cs"/>
          <w:sz w:val="30"/>
          <w:szCs w:val="30"/>
          <w:cs/>
        </w:rPr>
        <w:t>น</w:t>
      </w:r>
      <w:r w:rsidR="004306B4" w:rsidRPr="00C27B14">
        <w:rPr>
          <w:rFonts w:ascii="Angsana New" w:eastAsia="Calibri" w:hAnsi="Angsana New"/>
          <w:sz w:val="30"/>
          <w:szCs w:val="30"/>
        </w:rPr>
        <w:t xml:space="preserve"> </w:t>
      </w:r>
      <w:r w:rsidR="004306B4" w:rsidRPr="00C27B14">
        <w:rPr>
          <w:rFonts w:ascii="Angsana New" w:eastAsia="Calibri" w:hAnsi="Angsana New" w:hint="cs"/>
          <w:sz w:val="30"/>
          <w:szCs w:val="30"/>
          <w:cs/>
        </w:rPr>
        <w:t>ๆ</w:t>
      </w:r>
    </w:p>
    <w:p w:rsidR="00C27B14" w:rsidRPr="00C27B14" w:rsidRDefault="00C27B14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10"/>
          <w:szCs w:val="10"/>
        </w:rPr>
      </w:pPr>
    </w:p>
    <w:p w:rsidR="00C27B14" w:rsidRPr="00C27B14" w:rsidRDefault="00C27B14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27B14">
        <w:rPr>
          <w:rFonts w:ascii="Angsana New" w:eastAsia="Calibri" w:hAnsi="Angsana New" w:hint="cs"/>
          <w:sz w:val="30"/>
          <w:szCs w:val="30"/>
          <w:cs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:rsidR="00C27B14" w:rsidRPr="00C27B14" w:rsidRDefault="00C27B14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10"/>
          <w:szCs w:val="10"/>
        </w:rPr>
      </w:pPr>
    </w:p>
    <w:p w:rsidR="001260FB" w:rsidRPr="0048385A" w:rsidRDefault="001260FB" w:rsidP="005A6BE1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48385A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1260FB" w:rsidRPr="00C27B14" w:rsidRDefault="001260FB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10"/>
          <w:szCs w:val="10"/>
          <w:cs/>
        </w:rPr>
      </w:pPr>
    </w:p>
    <w:p w:rsidR="00251B81" w:rsidRPr="008D6811" w:rsidRDefault="002B51CB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D6811">
        <w:rPr>
          <w:rFonts w:ascii="Angsana New" w:eastAsia="Calibri" w:hAnsi="Angsana New"/>
          <w:sz w:val="30"/>
          <w:szCs w:val="30"/>
          <w:cs/>
        </w:rPr>
        <w:t>หากข้อสมมติ</w:t>
      </w:r>
      <w:r w:rsidR="00251B81" w:rsidRPr="008D6811">
        <w:rPr>
          <w:rFonts w:ascii="Angsana New" w:eastAsia="Calibri" w:hAnsi="Angsana New"/>
          <w:sz w:val="30"/>
          <w:szCs w:val="30"/>
          <w:cs/>
        </w:rPr>
        <w:t>ในการทดสอบการด้อยค่าของค่าความนิยมเปลี่ยนไป โดยประมาณการอัตราการเติบโตลดลงร้อยละ 1 ต่อปี หร</w:t>
      </w:r>
      <w:r w:rsidRPr="008D6811">
        <w:rPr>
          <w:rFonts w:ascii="Angsana New" w:eastAsia="Calibri" w:hAnsi="Angsana New"/>
          <w:sz w:val="30"/>
          <w:szCs w:val="30"/>
          <w:cs/>
        </w:rPr>
        <w:t>ืออัตราคิดลดเพิ่มขึ้นร้อยละ 1</w:t>
      </w:r>
      <w:r w:rsidR="00251B81" w:rsidRPr="008D6811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ก็จะยังคงไม่มีค่าเผื่อการด้อยค่าของค่าความนิยม </w:t>
      </w:r>
      <w:r w:rsidR="00251B81" w:rsidRPr="008D6811">
        <w:rPr>
          <w:rFonts w:ascii="Angsana New" w:eastAsia="Calibri" w:hAnsi="Angsana New"/>
          <w:sz w:val="30"/>
          <w:szCs w:val="30"/>
        </w:rPr>
        <w:t> </w:t>
      </w:r>
    </w:p>
    <w:p w:rsidR="00251B81" w:rsidRPr="00C27B14" w:rsidRDefault="00251B81" w:rsidP="00C444A7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  <w:sectPr w:rsidR="00251B81" w:rsidRPr="00C27B14" w:rsidSect="00C444A7">
          <w:pgSz w:w="11906" w:h="16838" w:code="9"/>
          <w:pgMar w:top="1440" w:right="1196" w:bottom="720" w:left="1080" w:header="709" w:footer="578" w:gutter="0"/>
          <w:cols w:space="720"/>
        </w:sectPr>
      </w:pPr>
    </w:p>
    <w:p w:rsidR="00E74397" w:rsidRDefault="00E74397" w:rsidP="004956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สินทรัพย์ไม่มีตัวตน</w:t>
      </w:r>
    </w:p>
    <w:p w:rsidR="00E74397" w:rsidRDefault="00E74397" w:rsidP="00E7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140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270"/>
        <w:gridCol w:w="1620"/>
        <w:gridCol w:w="252"/>
        <w:gridCol w:w="1458"/>
        <w:gridCol w:w="270"/>
        <w:gridCol w:w="1530"/>
        <w:gridCol w:w="270"/>
        <w:gridCol w:w="1440"/>
        <w:gridCol w:w="270"/>
        <w:gridCol w:w="1350"/>
      </w:tblGrid>
      <w:tr w:rsidR="009964E9" w:rsidRPr="009D046D" w:rsidTr="00113BBF">
        <w:trPr>
          <w:tblHeader/>
        </w:trPr>
        <w:tc>
          <w:tcPr>
            <w:tcW w:w="3960" w:type="dxa"/>
            <w:shd w:val="clear" w:color="auto" w:fill="auto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0" w:type="dxa"/>
            <w:gridSpan w:val="11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64E9" w:rsidRPr="009D046D" w:rsidTr="00113BBF">
        <w:trPr>
          <w:tblHeader/>
        </w:trPr>
        <w:tc>
          <w:tcPr>
            <w:tcW w:w="3960" w:type="dxa"/>
          </w:tcPr>
          <w:p w:rsidR="009964E9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964E9" w:rsidRPr="00A47894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:rsidR="009964E9" w:rsidRPr="007314CA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964E9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252" w:type="dxa"/>
          </w:tcPr>
          <w:p w:rsidR="009964E9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vAlign w:val="bottom"/>
          </w:tcPr>
          <w:p w:rsidR="009964E9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สิทธิในการ</w:t>
            </w:r>
          </w:p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ขายไฟฟ้า</w:t>
            </w:r>
          </w:p>
        </w:tc>
        <w:tc>
          <w:tcPr>
            <w:tcW w:w="270" w:type="dxa"/>
            <w:vAlign w:val="bottom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270" w:type="dxa"/>
            <w:vAlign w:val="bottom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964E9" w:rsidRPr="009D046D" w:rsidTr="00113BBF">
        <w:trPr>
          <w:tblHeader/>
        </w:trPr>
        <w:tc>
          <w:tcPr>
            <w:tcW w:w="3960" w:type="dxa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0" w:type="dxa"/>
            <w:gridSpan w:val="11"/>
          </w:tcPr>
          <w:p w:rsidR="009964E9" w:rsidRPr="009D046D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9D0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B74F4" w:rsidRPr="009D046D" w:rsidTr="00113BBF">
        <w:tc>
          <w:tcPr>
            <w:tcW w:w="396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13,141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119,570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11,380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144,091</w:t>
            </w:r>
          </w:p>
        </w:tc>
      </w:tr>
      <w:tr w:rsidR="00537E0E" w:rsidRPr="009D046D" w:rsidTr="00B45EF8">
        <w:tc>
          <w:tcPr>
            <w:tcW w:w="3960" w:type="dxa"/>
            <w:shd w:val="clear" w:color="auto" w:fill="auto"/>
          </w:tcPr>
          <w:p w:rsidR="00537E0E" w:rsidRPr="009D046D" w:rsidRDefault="001B4CB3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537E0E" w:rsidRPr="00537E0E" w:rsidRDefault="00537E0E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70" w:type="dxa"/>
          </w:tcPr>
          <w:p w:rsidR="00537E0E" w:rsidRPr="009D046D" w:rsidRDefault="00537E0E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37E0E" w:rsidRDefault="00537E0E" w:rsidP="00537E0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537E0E" w:rsidRPr="009D046D" w:rsidRDefault="00537E0E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537E0E" w:rsidRDefault="00537E0E" w:rsidP="00537E0E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537E0E" w:rsidRPr="009D046D" w:rsidRDefault="00537E0E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537E0E" w:rsidRDefault="00537E0E" w:rsidP="00300D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7E0E" w:rsidRPr="009D046D" w:rsidRDefault="00537E0E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37E0E" w:rsidRDefault="00537E0E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4,206</w:t>
            </w:r>
          </w:p>
        </w:tc>
        <w:tc>
          <w:tcPr>
            <w:tcW w:w="270" w:type="dxa"/>
          </w:tcPr>
          <w:p w:rsidR="00537E0E" w:rsidRPr="009D046D" w:rsidRDefault="00537E0E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37E0E" w:rsidRDefault="00537E0E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29,391</w:t>
            </w:r>
          </w:p>
        </w:tc>
      </w:tr>
      <w:tr w:rsidR="00FB74F4" w:rsidRPr="009D046D" w:rsidTr="00B45EF8">
        <w:tc>
          <w:tcPr>
            <w:tcW w:w="3960" w:type="dxa"/>
          </w:tcPr>
          <w:p w:rsidR="00FB74F4" w:rsidRPr="009D046D" w:rsidRDefault="00FB74F4" w:rsidP="0053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537E0E">
              <w:rPr>
                <w:rFonts w:ascii="Angsana New" w:hAnsi="Angsana New" w:hint="cs"/>
                <w:sz w:val="30"/>
                <w:szCs w:val="30"/>
                <w:cs/>
              </w:rPr>
              <w:t>จากสินค้าคงเหลือ</w:t>
            </w:r>
          </w:p>
        </w:tc>
        <w:tc>
          <w:tcPr>
            <w:tcW w:w="1350" w:type="dxa"/>
            <w:vAlign w:val="bottom"/>
          </w:tcPr>
          <w:p w:rsidR="00FB74F4" w:rsidRPr="009D046D" w:rsidRDefault="00537E0E" w:rsidP="007C21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B45EF8" w:rsidP="00B45EF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537E0E" w:rsidRDefault="00537E0E" w:rsidP="004C6B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537E0E" w:rsidP="00300D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9D046D" w:rsidRDefault="00537E0E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12,722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537E0E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12,722</w:t>
            </w:r>
          </w:p>
        </w:tc>
      </w:tr>
      <w:tr w:rsidR="00FB74F4" w:rsidTr="00B45EF8">
        <w:tc>
          <w:tcPr>
            <w:tcW w:w="3960" w:type="dxa"/>
          </w:tcPr>
          <w:p w:rsidR="00FB74F4" w:rsidRPr="009D046D" w:rsidRDefault="00537E0E" w:rsidP="001B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:rsidR="00FB74F4" w:rsidRPr="00537E0E" w:rsidRDefault="00537E0E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(460)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B74F4" w:rsidRDefault="00FB74F4" w:rsidP="00B45EF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B74F4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Default="00FB74F4" w:rsidP="00B45EF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Default="00537E0E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B37C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,768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B74F4" w:rsidRDefault="00FB74F4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(28,308)</w:t>
            </w:r>
          </w:p>
        </w:tc>
        <w:tc>
          <w:tcPr>
            <w:tcW w:w="270" w:type="dxa"/>
          </w:tcPr>
          <w:p w:rsidR="00FB74F4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Default="00FB74F4" w:rsidP="00300D6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B74F4" w:rsidRPr="009D046D" w:rsidRDefault="009B37CF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12,866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119,570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FB74F4" w:rsidRPr="009D046D" w:rsidRDefault="009B37CF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7CF">
              <w:rPr>
                <w:rFonts w:ascii="Angsana New" w:hAnsi="Angsana New"/>
                <w:b/>
                <w:bCs/>
                <w:sz w:val="30"/>
                <w:szCs w:val="30"/>
              </w:rPr>
              <w:t>28,768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186,204</w:t>
            </w:r>
          </w:p>
        </w:tc>
      </w:tr>
      <w:tr w:rsidR="00FB74F4" w:rsidRPr="009D046D" w:rsidTr="00B45EF8">
        <w:tc>
          <w:tcPr>
            <w:tcW w:w="3960" w:type="dxa"/>
          </w:tcPr>
          <w:p w:rsidR="00FB74F4" w:rsidRPr="009D046D" w:rsidRDefault="001B4CB3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4F4" w:rsidRPr="002A47E7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2A47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119,570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4F4" w:rsidRPr="009D046D" w:rsidRDefault="002A47E7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7E7">
              <w:rPr>
                <w:rFonts w:ascii="Angsana New" w:hAnsi="Angsana New"/>
                <w:b/>
                <w:bCs/>
                <w:sz w:val="30"/>
                <w:szCs w:val="30"/>
              </w:rPr>
              <w:t>28,768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187,430</w:t>
            </w: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0"/>
                <w:tab w:val="decimal" w:pos="1080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80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727" w:rsidRPr="009D046D" w:rsidTr="00B45EF8">
        <w:tc>
          <w:tcPr>
            <w:tcW w:w="3960" w:type="dxa"/>
            <w:shd w:val="clear" w:color="auto" w:fill="auto"/>
          </w:tcPr>
          <w:p w:rsidR="00C94727" w:rsidRPr="009D046D" w:rsidRDefault="00C94727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94727" w:rsidRPr="009D046D" w:rsidRDefault="00C94727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4727" w:rsidRPr="009D046D" w:rsidRDefault="00C94727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94727" w:rsidRPr="009D046D" w:rsidRDefault="00C94727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94727" w:rsidRPr="009D046D" w:rsidRDefault="00C94727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C94727" w:rsidRPr="009D046D" w:rsidRDefault="00C94727" w:rsidP="00B45EF8">
            <w:pPr>
              <w:pStyle w:val="acctfourfigures"/>
              <w:tabs>
                <w:tab w:val="clear" w:pos="765"/>
                <w:tab w:val="decimal" w:pos="1080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4727" w:rsidRPr="009D046D" w:rsidRDefault="00C94727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94727" w:rsidRPr="009D046D" w:rsidRDefault="00C94727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4727" w:rsidRPr="009D046D" w:rsidRDefault="00C94727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94727" w:rsidRPr="009D046D" w:rsidRDefault="00C94727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4727" w:rsidRPr="009D046D" w:rsidRDefault="00C94727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94727" w:rsidRPr="009D046D" w:rsidRDefault="00C94727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727" w:rsidRPr="009D046D" w:rsidTr="00B45EF8">
        <w:tc>
          <w:tcPr>
            <w:tcW w:w="3960" w:type="dxa"/>
            <w:shd w:val="clear" w:color="auto" w:fill="auto"/>
          </w:tcPr>
          <w:p w:rsidR="00C94727" w:rsidRPr="009D046D" w:rsidRDefault="00C94727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94727" w:rsidRPr="009D046D" w:rsidRDefault="00C94727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4727" w:rsidRPr="009D046D" w:rsidRDefault="00C94727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94727" w:rsidRPr="009D046D" w:rsidRDefault="00C94727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94727" w:rsidRPr="009D046D" w:rsidRDefault="00C94727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C94727" w:rsidRPr="009D046D" w:rsidRDefault="00C94727" w:rsidP="00B45EF8">
            <w:pPr>
              <w:pStyle w:val="acctfourfigures"/>
              <w:tabs>
                <w:tab w:val="clear" w:pos="765"/>
                <w:tab w:val="decimal" w:pos="1080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4727" w:rsidRPr="009D046D" w:rsidRDefault="00C94727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94727" w:rsidRPr="009D046D" w:rsidRDefault="00C94727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4727" w:rsidRPr="009D046D" w:rsidRDefault="00C94727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94727" w:rsidRPr="009D046D" w:rsidRDefault="00C94727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4727" w:rsidRPr="009D046D" w:rsidRDefault="00C94727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94727" w:rsidRPr="009D046D" w:rsidRDefault="00C94727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16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  <w:r w:rsidR="00B5146B" w:rsidRPr="00DA16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80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(5,925)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(6,543)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300D60" w:rsidRDefault="00FB74F4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300D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(12,468)</w:t>
            </w: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(1,219)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(9,072)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(961)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300D60" w:rsidRDefault="00FB74F4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300D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(12,252)</w:t>
            </w:r>
          </w:p>
        </w:tc>
      </w:tr>
      <w:tr w:rsidR="00E2674B" w:rsidRPr="009D046D" w:rsidTr="00B45EF8">
        <w:tc>
          <w:tcPr>
            <w:tcW w:w="3960" w:type="dxa"/>
            <w:shd w:val="clear" w:color="auto" w:fill="auto"/>
          </w:tcPr>
          <w:p w:rsidR="00E2674B" w:rsidRPr="009D046D" w:rsidRDefault="00E2674B" w:rsidP="00B5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:rsidR="00E2674B" w:rsidRDefault="00017DCC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70" w:type="dxa"/>
          </w:tcPr>
          <w:p w:rsidR="00E2674B" w:rsidRPr="009D046D" w:rsidRDefault="00E2674B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2674B" w:rsidRDefault="00017DCC" w:rsidP="00017DC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E2674B" w:rsidRPr="009D046D" w:rsidRDefault="00E2674B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E2674B" w:rsidRDefault="00017DCC" w:rsidP="00017D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2674B" w:rsidRPr="009D046D" w:rsidRDefault="00E2674B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2674B" w:rsidRDefault="00017DCC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  <w:tc>
          <w:tcPr>
            <w:tcW w:w="270" w:type="dxa"/>
          </w:tcPr>
          <w:p w:rsidR="00E2674B" w:rsidRPr="009D046D" w:rsidRDefault="00E2674B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2674B" w:rsidRPr="00300D60" w:rsidRDefault="00017DCC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2674B" w:rsidRPr="009D046D" w:rsidRDefault="00E2674B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2674B" w:rsidRDefault="00017DCC" w:rsidP="00017D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(6,998)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(15,615)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(1,107)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(24,720)</w:t>
            </w:r>
          </w:p>
        </w:tc>
      </w:tr>
      <w:tr w:rsidR="00FB74F4" w:rsidRPr="009D046D" w:rsidTr="00B45EF8">
        <w:tc>
          <w:tcPr>
            <w:tcW w:w="396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(1,217)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684F71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(9,073</w:t>
            </w:r>
            <w:r w:rsidR="00FB74F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(2,875)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9D046D" w:rsidRDefault="00300D60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5E69EA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(14,165</w:t>
            </w:r>
            <w:r w:rsidR="00FB74F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74F4" w:rsidRPr="009D046D" w:rsidTr="00B45EF8">
        <w:tc>
          <w:tcPr>
            <w:tcW w:w="396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(8,215)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B74F4" w:rsidRPr="009D046D" w:rsidRDefault="00DF6EBC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(24,688</w:t>
            </w:r>
            <w:r w:rsidR="00FB74F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(2,000)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(3,982)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B74F4" w:rsidRPr="009D046D" w:rsidRDefault="00017DCC" w:rsidP="00017D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4F4" w:rsidRPr="009D046D" w:rsidRDefault="00DF6EBC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(38,885</w:t>
            </w:r>
            <w:r w:rsidR="00017D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B74F4" w:rsidRPr="005E32E8" w:rsidTr="00B45EF8">
        <w:tc>
          <w:tcPr>
            <w:tcW w:w="3960" w:type="dxa"/>
            <w:shd w:val="clear" w:color="auto" w:fill="auto"/>
          </w:tcPr>
          <w:p w:rsidR="00FB74F4" w:rsidRPr="00C14E08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B74F4" w:rsidRPr="00C14E08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C14E08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B74F4" w:rsidRPr="00C14E08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B74F4" w:rsidRPr="00C14E08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FB74F4" w:rsidRPr="00C14E08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C14E08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FB74F4" w:rsidRPr="00C14E08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C14E08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B74F4" w:rsidRPr="00C14E08" w:rsidRDefault="00FB74F4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C14E08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B74F4" w:rsidRPr="00C14E08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7,216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113,027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:rsidR="00FB74F4" w:rsidRPr="00B45EF8" w:rsidRDefault="00FB74F4" w:rsidP="00B45EF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E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11,380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131,623</w:t>
            </w: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5,868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103,955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27,661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161,484</w:t>
            </w:r>
          </w:p>
        </w:tc>
      </w:tr>
      <w:tr w:rsidR="00FB74F4" w:rsidRPr="009D046D" w:rsidTr="00B45EF8">
        <w:tc>
          <w:tcPr>
            <w:tcW w:w="3960" w:type="dxa"/>
            <w:shd w:val="clear" w:color="auto" w:fill="auto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5,877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94,88</w:t>
            </w:r>
            <w:r w:rsidR="00684F7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B74F4" w:rsidRPr="009D046D" w:rsidRDefault="00FB74F4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23,000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24,786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FB74F4" w:rsidRPr="009D046D" w:rsidRDefault="00FB74F4" w:rsidP="00300D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74F4" w:rsidRPr="009D046D" w:rsidRDefault="00FB74F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B74F4" w:rsidRPr="00E823D7" w:rsidRDefault="00FB74F4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148,54</w:t>
            </w:r>
            <w:r w:rsidR="00E823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:rsidR="009964E9" w:rsidRPr="00113BBF" w:rsidRDefault="009964E9" w:rsidP="00E7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"/>
          <w:szCs w:val="2"/>
        </w:rPr>
      </w:pPr>
    </w:p>
    <w:tbl>
      <w:tblPr>
        <w:tblW w:w="1405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500"/>
        <w:gridCol w:w="1818"/>
        <w:gridCol w:w="270"/>
        <w:gridCol w:w="1620"/>
        <w:gridCol w:w="270"/>
        <w:gridCol w:w="1710"/>
        <w:gridCol w:w="270"/>
        <w:gridCol w:w="1710"/>
        <w:gridCol w:w="270"/>
        <w:gridCol w:w="1620"/>
      </w:tblGrid>
      <w:tr w:rsidR="004956B1" w:rsidRPr="009D046D" w:rsidTr="004956B1">
        <w:trPr>
          <w:tblHeader/>
        </w:trPr>
        <w:tc>
          <w:tcPr>
            <w:tcW w:w="4500" w:type="dxa"/>
            <w:shd w:val="clear" w:color="auto" w:fill="auto"/>
          </w:tcPr>
          <w:p w:rsidR="004956B1" w:rsidRPr="009D046D" w:rsidRDefault="004956B1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8" w:type="dxa"/>
            <w:gridSpan w:val="9"/>
          </w:tcPr>
          <w:p w:rsidR="004956B1" w:rsidRPr="009D046D" w:rsidRDefault="009964E9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6B1" w:rsidRPr="009D046D" w:rsidTr="004956B1">
        <w:trPr>
          <w:tblHeader/>
        </w:trPr>
        <w:tc>
          <w:tcPr>
            <w:tcW w:w="4500" w:type="dxa"/>
          </w:tcPr>
          <w:p w:rsidR="004956B1" w:rsidRDefault="004956B1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:rsidR="004956B1" w:rsidRPr="00A47894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:rsidR="004956B1" w:rsidRPr="007314CA" w:rsidRDefault="004956B1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330598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สิทธิในการ</w:t>
            </w:r>
          </w:p>
          <w:p w:rsidR="004956B1" w:rsidRPr="009D046D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ขายไฟฟ้า</w:t>
            </w:r>
          </w:p>
        </w:tc>
        <w:tc>
          <w:tcPr>
            <w:tcW w:w="270" w:type="dxa"/>
            <w:vAlign w:val="bottom"/>
          </w:tcPr>
          <w:p w:rsidR="004956B1" w:rsidRPr="009D046D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4956B1" w:rsidRPr="009D046D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270" w:type="dxa"/>
            <w:vAlign w:val="bottom"/>
          </w:tcPr>
          <w:p w:rsidR="004956B1" w:rsidRPr="009D046D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4956B1" w:rsidRPr="009D046D" w:rsidRDefault="004956B1" w:rsidP="0049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:rsidR="004956B1" w:rsidRPr="009D046D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4956B1" w:rsidRPr="009D046D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56B1" w:rsidRPr="009D046D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956B1" w:rsidRPr="009D046D" w:rsidTr="004956B1">
        <w:trPr>
          <w:tblHeader/>
        </w:trPr>
        <w:tc>
          <w:tcPr>
            <w:tcW w:w="4500" w:type="dxa"/>
          </w:tcPr>
          <w:p w:rsidR="004956B1" w:rsidRPr="009D046D" w:rsidRDefault="004956B1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8" w:type="dxa"/>
            <w:gridSpan w:val="9"/>
          </w:tcPr>
          <w:p w:rsidR="004956B1" w:rsidRPr="009D046D" w:rsidRDefault="004956B1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9D0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B74F4" w:rsidRPr="009D046D" w:rsidTr="003B17CF">
        <w:tc>
          <w:tcPr>
            <w:tcW w:w="450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18" w:type="dxa"/>
            <w:vAlign w:val="bottom"/>
          </w:tcPr>
          <w:p w:rsidR="00FB74F4" w:rsidRPr="009D046D" w:rsidRDefault="00FB74F4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FB74F4" w:rsidRPr="009D046D" w:rsidRDefault="00FB74F4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FB74F4" w:rsidRPr="009D046D" w:rsidRDefault="00FB74F4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B74F4" w:rsidRPr="009D046D" w:rsidRDefault="00FB74F4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74F4" w:rsidRPr="009D046D" w:rsidRDefault="00FB74F4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FB74F4" w:rsidRPr="009D046D" w:rsidRDefault="00FB74F4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18" w:type="dxa"/>
            <w:vAlign w:val="bottom"/>
          </w:tcPr>
          <w:p w:rsidR="0095125C" w:rsidRPr="009D046D" w:rsidRDefault="0095125C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11,750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11,380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23,130</w:t>
            </w:r>
          </w:p>
        </w:tc>
      </w:tr>
      <w:tr w:rsidR="0095125C" w:rsidRPr="009D046D" w:rsidTr="004956B1">
        <w:tc>
          <w:tcPr>
            <w:tcW w:w="450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เพิ่มขึ้นอื่น</w:t>
            </w:r>
          </w:p>
        </w:tc>
        <w:tc>
          <w:tcPr>
            <w:tcW w:w="1818" w:type="dxa"/>
            <w:vAlign w:val="bottom"/>
          </w:tcPr>
          <w:p w:rsidR="0095125C" w:rsidRPr="009D046D" w:rsidRDefault="0095125C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4,206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29,391</w:t>
            </w:r>
          </w:p>
        </w:tc>
      </w:tr>
      <w:tr w:rsidR="0095125C" w:rsidRPr="009D046D" w:rsidTr="004956B1">
        <w:tc>
          <w:tcPr>
            <w:tcW w:w="450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818" w:type="dxa"/>
            <w:vAlign w:val="bottom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000646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12,722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0646">
              <w:rPr>
                <w:rFonts w:ascii="Angsana New" w:hAnsi="Angsana New"/>
                <w:sz w:val="30"/>
                <w:szCs w:val="30"/>
              </w:rPr>
              <w:t>12,722</w:t>
            </w:r>
          </w:p>
        </w:tc>
      </w:tr>
      <w:tr w:rsidR="0095125C" w:rsidRPr="009D046D" w:rsidTr="004956B1">
        <w:tc>
          <w:tcPr>
            <w:tcW w:w="450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818" w:type="dxa"/>
            <w:vAlign w:val="bottom"/>
          </w:tcPr>
          <w:p w:rsidR="0095125C" w:rsidRDefault="0095125C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(460)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28,768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(28,308)</w:t>
            </w:r>
          </w:p>
        </w:tc>
        <w:tc>
          <w:tcPr>
            <w:tcW w:w="270" w:type="dxa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95125C" w:rsidRPr="00000646" w:rsidRDefault="0095125C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646">
              <w:rPr>
                <w:rFonts w:ascii="Angsana New" w:hAnsi="Angsana New"/>
                <w:b/>
                <w:bCs/>
                <w:sz w:val="30"/>
                <w:szCs w:val="30"/>
              </w:rPr>
              <w:t>11,475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28,768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65,243</w:t>
            </w:r>
          </w:p>
        </w:tc>
      </w:tr>
      <w:tr w:rsidR="0095125C" w:rsidRPr="009D046D" w:rsidTr="004956B1">
        <w:tc>
          <w:tcPr>
            <w:tcW w:w="450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8" w:type="dxa"/>
            <w:vAlign w:val="bottom"/>
          </w:tcPr>
          <w:p w:rsidR="0095125C" w:rsidRPr="009D046D" w:rsidRDefault="0095125C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125C" w:rsidRPr="00000646" w:rsidRDefault="0095125C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646">
              <w:rPr>
                <w:rFonts w:ascii="Angsana New" w:hAnsi="Angsana New"/>
                <w:b/>
                <w:bCs/>
                <w:sz w:val="30"/>
                <w:szCs w:val="30"/>
              </w:rPr>
              <w:t>12,236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:rsidR="0095125C" w:rsidRPr="00000646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28,768</w:t>
            </w:r>
          </w:p>
        </w:tc>
        <w:tc>
          <w:tcPr>
            <w:tcW w:w="270" w:type="dxa"/>
          </w:tcPr>
          <w:p w:rsidR="0095125C" w:rsidRPr="00000646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66,004</w:t>
            </w: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4956B1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(5,573)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(5,573)</w:t>
            </w:r>
          </w:p>
        </w:tc>
      </w:tr>
      <w:tr w:rsidR="0095125C" w:rsidRPr="009D046D" w:rsidTr="00330598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(1,079)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(961)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(3,040)</w:t>
            </w:r>
          </w:p>
        </w:tc>
      </w:tr>
      <w:tr w:rsidR="0095125C" w:rsidRPr="009D046D" w:rsidTr="00330598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818" w:type="dxa"/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125C" w:rsidRPr="009D046D" w:rsidTr="00330598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(6,506)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(1,107)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(8,613)</w:t>
            </w:r>
          </w:p>
        </w:tc>
      </w:tr>
      <w:tr w:rsidR="0095125C" w:rsidRPr="009D046D" w:rsidTr="00330598">
        <w:tc>
          <w:tcPr>
            <w:tcW w:w="450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18" w:type="dxa"/>
            <w:shd w:val="clear" w:color="auto" w:fill="auto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(1,082)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(2,875)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(4,957)</w:t>
            </w:r>
          </w:p>
        </w:tc>
      </w:tr>
      <w:tr w:rsidR="0095125C" w:rsidRPr="009D046D" w:rsidTr="00330598">
        <w:tc>
          <w:tcPr>
            <w:tcW w:w="450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(7,588)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(2,000)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(3,982)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(13,570)</w:t>
            </w:r>
          </w:p>
        </w:tc>
      </w:tr>
      <w:tr w:rsidR="0095125C" w:rsidRPr="005E32E8" w:rsidTr="00330598">
        <w:tc>
          <w:tcPr>
            <w:tcW w:w="4500" w:type="dxa"/>
            <w:shd w:val="clear" w:color="auto" w:fill="auto"/>
          </w:tcPr>
          <w:p w:rsidR="0095125C" w:rsidRPr="005E32E8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5E32E8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5E32E8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5E32E8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5E32E8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330598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18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25C" w:rsidRPr="009D046D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25C" w:rsidRPr="009D046D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25C" w:rsidRPr="009D046D" w:rsidTr="00330598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818" w:type="dxa"/>
            <w:tcBorders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6,177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11,380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17,557</w:t>
            </w:r>
          </w:p>
        </w:tc>
      </w:tr>
      <w:tr w:rsidR="0095125C" w:rsidRPr="009D046D" w:rsidTr="00330598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4,969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27,661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56,630</w:t>
            </w:r>
          </w:p>
        </w:tc>
      </w:tr>
      <w:tr w:rsidR="0095125C" w:rsidRPr="009D046D" w:rsidTr="00330598">
        <w:tc>
          <w:tcPr>
            <w:tcW w:w="4500" w:type="dxa"/>
            <w:shd w:val="clear" w:color="auto" w:fill="auto"/>
          </w:tcPr>
          <w:p w:rsidR="0095125C" w:rsidRPr="009D046D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4,648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23,000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24,786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:rsidR="0095125C" w:rsidRPr="00C4431A" w:rsidRDefault="0095125C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125C" w:rsidRPr="00C4431A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25C" w:rsidRPr="00C4431A" w:rsidRDefault="0095125C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1A">
              <w:rPr>
                <w:rFonts w:ascii="Angsana New" w:hAnsi="Angsana New"/>
                <w:b/>
                <w:bCs/>
                <w:sz w:val="30"/>
                <w:szCs w:val="30"/>
              </w:rPr>
              <w:t>52,434</w:t>
            </w:r>
          </w:p>
        </w:tc>
      </w:tr>
    </w:tbl>
    <w:p w:rsidR="004956B1" w:rsidRDefault="004956B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  <w:sectPr w:rsidR="004956B1" w:rsidSect="004956B1">
          <w:headerReference w:type="default" r:id="rId16"/>
          <w:pgSz w:w="16834" w:h="11909" w:orient="landscape" w:code="9"/>
          <w:pgMar w:top="1080" w:right="691" w:bottom="1152" w:left="576" w:header="720" w:footer="720" w:gutter="0"/>
          <w:cols w:space="720"/>
          <w:docGrid w:linePitch="245"/>
        </w:sectPr>
      </w:pPr>
    </w:p>
    <w:p w:rsidR="00296175" w:rsidRDefault="00296175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ภาษีเงินได้รอการตัดบัญชี</w:t>
      </w:r>
    </w:p>
    <w:p w:rsidR="00FE0031" w:rsidRPr="00FE419A" w:rsidRDefault="00FE0031" w:rsidP="0029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ind w:right="-72"/>
        <w:jc w:val="thaiDistribute"/>
        <w:rPr>
          <w:rFonts w:ascii="Angsana New" w:hAnsi="Angsana New"/>
          <w:sz w:val="30"/>
          <w:szCs w:val="30"/>
        </w:rPr>
      </w:pPr>
    </w:p>
    <w:p w:rsidR="00877124" w:rsidRDefault="00341D96" w:rsidP="00FE0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540"/>
        <w:jc w:val="thaiDistribute"/>
        <w:rPr>
          <w:rFonts w:ascii="Angsana New" w:hAnsi="Angsana New"/>
          <w:sz w:val="30"/>
          <w:szCs w:val="30"/>
        </w:rPr>
      </w:pPr>
      <w:r w:rsidRPr="00FE419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FE419A">
        <w:rPr>
          <w:rFonts w:ascii="Angsana New" w:hAnsi="Angsana New"/>
          <w:sz w:val="30"/>
          <w:szCs w:val="30"/>
        </w:rPr>
        <w:t>31</w:t>
      </w:r>
      <w:r w:rsidR="001D1116" w:rsidRPr="00FE419A">
        <w:rPr>
          <w:rFonts w:ascii="Angsana New" w:hAnsi="Angsana New"/>
          <w:sz w:val="30"/>
          <w:szCs w:val="30"/>
          <w:cs/>
        </w:rPr>
        <w:t xml:space="preserve"> </w:t>
      </w:r>
      <w:r w:rsidRPr="00FE419A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341D96" w:rsidRPr="00FE419A" w:rsidRDefault="001D1116" w:rsidP="00FE0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540"/>
        <w:jc w:val="thaiDistribute"/>
        <w:rPr>
          <w:rFonts w:ascii="Angsana New" w:hAnsi="Angsana New"/>
          <w:sz w:val="30"/>
          <w:szCs w:val="30"/>
        </w:rPr>
      </w:pPr>
      <w:r w:rsidRPr="00FE419A">
        <w:rPr>
          <w:rFonts w:ascii="Angsana New" w:hAnsi="Angsana New"/>
          <w:sz w:val="30"/>
          <w:szCs w:val="30"/>
          <w:cs/>
        </w:rPr>
        <w:t xml:space="preserve">     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1080"/>
      </w:tblGrid>
      <w:tr w:rsidR="00A17950" w:rsidRPr="00FE419A" w:rsidTr="00A17950">
        <w:tc>
          <w:tcPr>
            <w:tcW w:w="4320" w:type="dxa"/>
          </w:tcPr>
          <w:p w:rsidR="00A17950" w:rsidRPr="00FE419A" w:rsidRDefault="00A17950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A17950" w:rsidRPr="00FE419A" w:rsidRDefault="00A17950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41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17950" w:rsidRPr="00FE419A" w:rsidRDefault="00A17950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17950" w:rsidRPr="00FE419A" w:rsidRDefault="00A17950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41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1D96" w:rsidRPr="00FE419A" w:rsidTr="008D75CD">
        <w:tc>
          <w:tcPr>
            <w:tcW w:w="4320" w:type="dxa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41D96" w:rsidRPr="00FE419A" w:rsidTr="008D75CD">
        <w:tc>
          <w:tcPr>
            <w:tcW w:w="4320" w:type="dxa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341D96" w:rsidRPr="00FE419A" w:rsidRDefault="00FE0031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419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="00341D96" w:rsidRPr="00FE419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D96" w:rsidRPr="00FE419A" w:rsidTr="00C62D6A">
        <w:tc>
          <w:tcPr>
            <w:tcW w:w="4320" w:type="dxa"/>
          </w:tcPr>
          <w:p w:rsidR="00341D96" w:rsidRPr="00FE419A" w:rsidRDefault="00A17950" w:rsidP="000D46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419A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:rsidR="00341D96" w:rsidRPr="00FE419A" w:rsidRDefault="00A17950" w:rsidP="00C62D6A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419A">
              <w:rPr>
                <w:rFonts w:ascii="Angsana New" w:hAnsi="Angsana New"/>
                <w:sz w:val="30"/>
                <w:szCs w:val="30"/>
                <w:lang w:val="en-US" w:bidi="th-TH"/>
              </w:rPr>
              <w:t>19,573</w:t>
            </w:r>
          </w:p>
        </w:tc>
        <w:tc>
          <w:tcPr>
            <w:tcW w:w="270" w:type="dxa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41D96" w:rsidRPr="00FE419A" w:rsidRDefault="00BF301A" w:rsidP="00A0359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419A">
              <w:rPr>
                <w:rFonts w:ascii="Angsana New" w:hAnsi="Angsana New"/>
                <w:sz w:val="30"/>
                <w:szCs w:val="30"/>
                <w:lang w:val="en-US" w:bidi="th-TH"/>
              </w:rPr>
              <w:t>12,449</w:t>
            </w:r>
          </w:p>
        </w:tc>
        <w:tc>
          <w:tcPr>
            <w:tcW w:w="270" w:type="dxa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41D96" w:rsidRPr="00FE419A" w:rsidRDefault="00BF301A" w:rsidP="00BF301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10</w:t>
            </w:r>
            <w:r w:rsidR="00A03597" w:rsidRPr="00FE419A">
              <w:rPr>
                <w:rFonts w:ascii="Angsana New" w:hAnsi="Angsana New"/>
                <w:sz w:val="30"/>
                <w:szCs w:val="30"/>
              </w:rPr>
              <w:t>,</w:t>
            </w:r>
            <w:r w:rsidRPr="00FE419A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:rsidR="00341D96" w:rsidRPr="00FE419A" w:rsidRDefault="00341D9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41D96" w:rsidRPr="00FE419A" w:rsidRDefault="00BF301A" w:rsidP="00BF301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7</w:t>
            </w:r>
            <w:r w:rsidR="00A03597" w:rsidRPr="00FE419A">
              <w:rPr>
                <w:rFonts w:ascii="Angsana New" w:hAnsi="Angsana New"/>
                <w:sz w:val="30"/>
                <w:szCs w:val="30"/>
              </w:rPr>
              <w:t>,</w:t>
            </w:r>
            <w:r w:rsidRPr="00FE419A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A17950" w:rsidRPr="00FE419A" w:rsidTr="00C62D6A">
        <w:tc>
          <w:tcPr>
            <w:tcW w:w="4320" w:type="dxa"/>
          </w:tcPr>
          <w:p w:rsidR="00A17950" w:rsidRPr="00FE419A" w:rsidRDefault="00A17950" w:rsidP="000D46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419A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17950" w:rsidRPr="00FE419A" w:rsidRDefault="00A17950" w:rsidP="00C62D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(90,221)</w:t>
            </w:r>
          </w:p>
        </w:tc>
        <w:tc>
          <w:tcPr>
            <w:tcW w:w="270" w:type="dxa"/>
          </w:tcPr>
          <w:p w:rsidR="00A17950" w:rsidRPr="00FE419A" w:rsidRDefault="00A17950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17950" w:rsidRPr="00FE419A" w:rsidRDefault="00A17950" w:rsidP="00A179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(88,189)</w:t>
            </w:r>
          </w:p>
        </w:tc>
        <w:tc>
          <w:tcPr>
            <w:tcW w:w="270" w:type="dxa"/>
          </w:tcPr>
          <w:p w:rsidR="00A17950" w:rsidRPr="00FE419A" w:rsidRDefault="00A17950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17950" w:rsidRPr="00FE419A" w:rsidRDefault="00BF301A" w:rsidP="00BF30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(40</w:t>
            </w:r>
            <w:r w:rsidR="00A03597" w:rsidRPr="00FE419A">
              <w:rPr>
                <w:rFonts w:ascii="Angsana New" w:hAnsi="Angsana New"/>
                <w:sz w:val="30"/>
                <w:szCs w:val="30"/>
              </w:rPr>
              <w:t>,</w:t>
            </w:r>
            <w:r w:rsidRPr="00FE419A">
              <w:rPr>
                <w:rFonts w:ascii="Angsana New" w:hAnsi="Angsana New"/>
                <w:sz w:val="30"/>
                <w:szCs w:val="30"/>
              </w:rPr>
              <w:t>868</w:t>
            </w:r>
            <w:r w:rsidR="00A03597" w:rsidRPr="00FE41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17950" w:rsidRPr="00FE419A" w:rsidRDefault="00A17950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17950" w:rsidRPr="00FE419A" w:rsidRDefault="00BF301A" w:rsidP="00BF30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19A">
              <w:rPr>
                <w:rFonts w:ascii="Angsana New" w:hAnsi="Angsana New"/>
                <w:sz w:val="30"/>
                <w:szCs w:val="30"/>
              </w:rPr>
              <w:t>(37</w:t>
            </w:r>
            <w:r w:rsidR="00A03597" w:rsidRPr="00FE419A">
              <w:rPr>
                <w:rFonts w:ascii="Angsana New" w:hAnsi="Angsana New"/>
                <w:sz w:val="30"/>
                <w:szCs w:val="30"/>
              </w:rPr>
              <w:t>,</w:t>
            </w:r>
            <w:r w:rsidRPr="00FE419A">
              <w:rPr>
                <w:rFonts w:ascii="Angsana New" w:hAnsi="Angsana New"/>
                <w:sz w:val="30"/>
                <w:szCs w:val="30"/>
              </w:rPr>
              <w:t>739</w:t>
            </w:r>
            <w:r w:rsidR="00A03597" w:rsidRPr="00FE419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2D6A" w:rsidRPr="00FE419A" w:rsidTr="008D75CD">
        <w:tc>
          <w:tcPr>
            <w:tcW w:w="4320" w:type="dxa"/>
          </w:tcPr>
          <w:p w:rsidR="00C62D6A" w:rsidRPr="00FE419A" w:rsidRDefault="00C62D6A" w:rsidP="00C62D6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62D6A" w:rsidRPr="00FE419A" w:rsidRDefault="00C62D6A" w:rsidP="00C62D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19A">
              <w:rPr>
                <w:rFonts w:ascii="Angsana New" w:hAnsi="Angsana New"/>
                <w:b/>
                <w:bCs/>
                <w:sz w:val="30"/>
                <w:szCs w:val="30"/>
              </w:rPr>
              <w:t>(70,648)</w:t>
            </w:r>
          </w:p>
        </w:tc>
        <w:tc>
          <w:tcPr>
            <w:tcW w:w="270" w:type="dxa"/>
          </w:tcPr>
          <w:p w:rsidR="00C62D6A" w:rsidRPr="00FE419A" w:rsidRDefault="00C62D6A" w:rsidP="00C6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62D6A" w:rsidRPr="00FE419A" w:rsidRDefault="00BF301A" w:rsidP="00C62D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19A">
              <w:rPr>
                <w:rFonts w:ascii="Angsana New" w:hAnsi="Angsana New"/>
                <w:b/>
                <w:bCs/>
                <w:sz w:val="30"/>
                <w:szCs w:val="30"/>
              </w:rPr>
              <w:t>(75,740</w:t>
            </w:r>
            <w:r w:rsidR="00C62D6A" w:rsidRPr="00FE419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62D6A" w:rsidRPr="00FE419A" w:rsidRDefault="00C62D6A" w:rsidP="00C6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62D6A" w:rsidRPr="00FE419A" w:rsidRDefault="00C62D6A" w:rsidP="00C62D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19A">
              <w:rPr>
                <w:rFonts w:ascii="Angsana New" w:hAnsi="Angsana New"/>
                <w:b/>
                <w:bCs/>
                <w:sz w:val="30"/>
                <w:szCs w:val="30"/>
              </w:rPr>
              <w:t>(29,883)</w:t>
            </w:r>
          </w:p>
        </w:tc>
        <w:tc>
          <w:tcPr>
            <w:tcW w:w="270" w:type="dxa"/>
          </w:tcPr>
          <w:p w:rsidR="00C62D6A" w:rsidRPr="00FE419A" w:rsidRDefault="00C62D6A" w:rsidP="00C6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62D6A" w:rsidRPr="00FE419A" w:rsidRDefault="00F90112" w:rsidP="00C62D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19A">
              <w:rPr>
                <w:rFonts w:ascii="Angsana New" w:hAnsi="Angsana New"/>
                <w:b/>
                <w:bCs/>
                <w:sz w:val="30"/>
                <w:szCs w:val="30"/>
              </w:rPr>
              <w:t>(30,</w:t>
            </w:r>
            <w:r w:rsidRPr="00FE41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FE419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62D6A" w:rsidRPr="00FE419A">
              <w:rPr>
                <w:rFonts w:ascii="Angsana New" w:hAnsi="Angsana New"/>
                <w:b/>
                <w:bCs/>
                <w:sz w:val="30"/>
                <w:szCs w:val="30"/>
              </w:rPr>
              <w:t>9)</w:t>
            </w:r>
          </w:p>
        </w:tc>
      </w:tr>
    </w:tbl>
    <w:p w:rsidR="000D4640" w:rsidRPr="00FE419A" w:rsidRDefault="000D4640" w:rsidP="00E73442">
      <w:pPr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350"/>
        <w:gridCol w:w="270"/>
        <w:gridCol w:w="1260"/>
        <w:gridCol w:w="270"/>
        <w:gridCol w:w="1260"/>
        <w:gridCol w:w="270"/>
        <w:gridCol w:w="1430"/>
        <w:gridCol w:w="10"/>
        <w:gridCol w:w="18"/>
      </w:tblGrid>
      <w:tr w:rsidR="0052238E" w:rsidRPr="00FE419A" w:rsidTr="005C7FF3">
        <w:trPr>
          <w:gridAfter w:val="1"/>
          <w:wAfter w:w="18" w:type="dxa"/>
          <w:trHeight w:val="139"/>
        </w:trPr>
        <w:tc>
          <w:tcPr>
            <w:tcW w:w="3150" w:type="dxa"/>
            <w:gridSpan w:val="2"/>
          </w:tcPr>
          <w:p w:rsidR="0052238E" w:rsidRPr="00FE419A" w:rsidDel="00D54CF3" w:rsidRDefault="0052238E" w:rsidP="00F9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8"/>
            <w:vAlign w:val="bottom"/>
          </w:tcPr>
          <w:p w:rsidR="0052238E" w:rsidRPr="00FE419A" w:rsidRDefault="0052238E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28D1" w:rsidRPr="004F2387" w:rsidTr="005C7FF3">
        <w:trPr>
          <w:trHeight w:val="139"/>
        </w:trPr>
        <w:tc>
          <w:tcPr>
            <w:tcW w:w="3150" w:type="dxa"/>
            <w:gridSpan w:val="2"/>
          </w:tcPr>
          <w:p w:rsidR="001A28D1" w:rsidRPr="004F2387" w:rsidRDefault="001A28D1" w:rsidP="00F923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A28D1" w:rsidRPr="004F2387" w:rsidRDefault="001A28D1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A28D1" w:rsidRPr="004F2387" w:rsidRDefault="001A28D1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1A28D1" w:rsidRPr="004F2387" w:rsidRDefault="001A28D1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4141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4F238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sz w:val="30"/>
                <w:szCs w:val="30"/>
              </w:rPr>
              <w:t>/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1A28D1" w:rsidRPr="004F2387" w:rsidRDefault="001A28D1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vAlign w:val="bottom"/>
          </w:tcPr>
          <w:p w:rsidR="001A28D1" w:rsidRPr="004F2387" w:rsidRDefault="001A28D1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92390" w:rsidRPr="004F2387" w:rsidTr="00CC1B7E">
        <w:trPr>
          <w:trHeight w:val="139"/>
        </w:trPr>
        <w:tc>
          <w:tcPr>
            <w:tcW w:w="3150" w:type="dxa"/>
            <w:gridSpan w:val="2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vAlign w:val="bottom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CC1B7E" w:rsidRPr="004F2387" w:rsidTr="00CC1B7E">
        <w:trPr>
          <w:trHeight w:val="139"/>
        </w:trPr>
        <w:tc>
          <w:tcPr>
            <w:tcW w:w="3150" w:type="dxa"/>
            <w:gridSpan w:val="2"/>
          </w:tcPr>
          <w:p w:rsidR="00CC1B7E" w:rsidRPr="004F2387" w:rsidRDefault="00CC1B7E" w:rsidP="00F923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C1B7E" w:rsidRPr="004F2387" w:rsidRDefault="00CC1B7E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C1B7E" w:rsidRPr="004F2387" w:rsidRDefault="00CC1B7E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C1B7E" w:rsidRPr="004F2387" w:rsidRDefault="00CC1B7E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1C22A4">
              <w:rPr>
                <w:rFonts w:ascii="Angsana New" w:hAnsi="Angsana New"/>
                <w:i/>
                <w:iCs/>
                <w:sz w:val="30"/>
                <w:szCs w:val="30"/>
              </w:rPr>
              <w:t>34</w:t>
            </w:r>
            <w:r w:rsidRPr="001C2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CC1B7E" w:rsidRPr="004F2387" w:rsidRDefault="00CC1B7E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C1B7E" w:rsidRPr="004F2387" w:rsidRDefault="00CC1B7E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C1B7E" w:rsidRPr="004F2387" w:rsidRDefault="00CC1B7E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vAlign w:val="bottom"/>
          </w:tcPr>
          <w:p w:rsidR="00CC1B7E" w:rsidRPr="004F2387" w:rsidRDefault="00CC1B7E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92390" w:rsidRPr="004F2387" w:rsidTr="005C7FF3">
        <w:trPr>
          <w:gridAfter w:val="1"/>
          <w:wAfter w:w="18" w:type="dxa"/>
          <w:trHeight w:val="139"/>
        </w:trPr>
        <w:tc>
          <w:tcPr>
            <w:tcW w:w="3150" w:type="dxa"/>
            <w:gridSpan w:val="2"/>
          </w:tcPr>
          <w:p w:rsidR="00F92390" w:rsidRPr="004F2387" w:rsidRDefault="00F92390" w:rsidP="00F9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6120" w:type="dxa"/>
            <w:gridSpan w:val="8"/>
            <w:vAlign w:val="bottom"/>
          </w:tcPr>
          <w:p w:rsidR="00F92390" w:rsidRPr="001A28D1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28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0E57" w:rsidRPr="005654C0" w:rsidTr="005C7FF3">
        <w:trPr>
          <w:gridAfter w:val="1"/>
          <w:wAfter w:w="18" w:type="dxa"/>
          <w:trHeight w:val="139"/>
        </w:trPr>
        <w:tc>
          <w:tcPr>
            <w:tcW w:w="3150" w:type="dxa"/>
            <w:gridSpan w:val="2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60E57" w:rsidRPr="005654C0" w:rsidTr="005C7FF3">
        <w:trPr>
          <w:gridAfter w:val="1"/>
          <w:wAfter w:w="18" w:type="dxa"/>
          <w:trHeight w:val="139"/>
        </w:trPr>
        <w:tc>
          <w:tcPr>
            <w:tcW w:w="3150" w:type="dxa"/>
            <w:gridSpan w:val="2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="009B7F2B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350" w:type="dxa"/>
          </w:tcPr>
          <w:p w:rsidR="00F92390" w:rsidRPr="004F2387" w:rsidRDefault="00F9239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114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92390" w:rsidRPr="004F2387" w:rsidRDefault="00F92390" w:rsidP="0072205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B23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660E57" w:rsidRPr="005654C0" w:rsidTr="005C7FF3">
        <w:trPr>
          <w:gridAfter w:val="1"/>
          <w:wAfter w:w="18" w:type="dxa"/>
          <w:trHeight w:val="139"/>
        </w:trPr>
        <w:tc>
          <w:tcPr>
            <w:tcW w:w="3150" w:type="dxa"/>
            <w:gridSpan w:val="2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350" w:type="dxa"/>
          </w:tcPr>
          <w:p w:rsidR="00F92390" w:rsidRPr="004F2387" w:rsidRDefault="00F9239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4,321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1,348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92390" w:rsidRPr="004F2387" w:rsidRDefault="00F92390" w:rsidP="0072205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5,669</w:t>
            </w:r>
          </w:p>
        </w:tc>
      </w:tr>
      <w:tr w:rsidR="00660E57" w:rsidRPr="005654C0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F92390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350" w:type="dxa"/>
          </w:tcPr>
          <w:p w:rsidR="00F92390" w:rsidRDefault="00F9239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:rsidR="00F92390" w:rsidRPr="004F2387" w:rsidRDefault="00F9239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92390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92390" w:rsidRDefault="00F92390" w:rsidP="0072205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92390" w:rsidRPr="004F2387" w:rsidRDefault="00F92390" w:rsidP="0072205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F92390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</w:tr>
      <w:tr w:rsidR="00660E57" w:rsidRPr="005654C0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F92390" w:rsidRPr="004F2387" w:rsidRDefault="00584CFD" w:rsidP="0058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F9239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:rsidR="00584CFD" w:rsidRDefault="00584CFD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F92390" w:rsidRPr="004F2387" w:rsidRDefault="00F9239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4,181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84CFD" w:rsidRDefault="00584CFD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84CFD" w:rsidRDefault="00584CFD" w:rsidP="0072205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92390" w:rsidRPr="004F2387" w:rsidRDefault="00F92390" w:rsidP="0072205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584CFD" w:rsidRDefault="00584CFD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4,780</w:t>
            </w:r>
          </w:p>
        </w:tc>
      </w:tr>
      <w:tr w:rsidR="00F92390" w:rsidRPr="00F25B23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F92390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กำไรที่ยังไม่เกิดขึ้นจริงของเงินลงทุน</w:t>
            </w:r>
          </w:p>
          <w:p w:rsidR="004141F6" w:rsidRPr="004F2387" w:rsidRDefault="004141F6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350" w:type="dxa"/>
          </w:tcPr>
          <w:p w:rsidR="00F92390" w:rsidRDefault="00F9239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:rsidR="00F92390" w:rsidRPr="004F2387" w:rsidRDefault="00F9239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92390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92390" w:rsidRPr="00AA5F74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92390" w:rsidRDefault="00F92390" w:rsidP="007220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92390" w:rsidRPr="004F2387" w:rsidRDefault="00F92390" w:rsidP="00957B01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F92390" w:rsidRDefault="00F92390" w:rsidP="00F9239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92390" w:rsidRPr="00AA5F74" w:rsidRDefault="00F92390" w:rsidP="00F9239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92390" w:rsidRPr="00874729" w:rsidTr="005C7FF3">
        <w:trPr>
          <w:gridBefore w:val="1"/>
          <w:wBefore w:w="18" w:type="dxa"/>
          <w:trHeight w:val="334"/>
        </w:trPr>
        <w:tc>
          <w:tcPr>
            <w:tcW w:w="3132" w:type="dxa"/>
          </w:tcPr>
          <w:p w:rsidR="00F92390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350" w:type="dxa"/>
          </w:tcPr>
          <w:p w:rsidR="00F92390" w:rsidRPr="00F25B23" w:rsidRDefault="00F92390" w:rsidP="00F92390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B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92390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92390" w:rsidRDefault="00660E57" w:rsidP="00B339F1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5F7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92390" w:rsidRPr="00F25B23" w:rsidRDefault="00F92390" w:rsidP="00F9239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gridSpan w:val="3"/>
          </w:tcPr>
          <w:p w:rsidR="00F92390" w:rsidRDefault="00660E57" w:rsidP="00660E5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F92390" w:rsidRPr="00874729" w:rsidTr="005C7FF3">
        <w:trPr>
          <w:gridBefore w:val="1"/>
          <w:wBefore w:w="18" w:type="dxa"/>
          <w:trHeight w:val="334"/>
        </w:trPr>
        <w:tc>
          <w:tcPr>
            <w:tcW w:w="3132" w:type="dxa"/>
          </w:tcPr>
          <w:p w:rsidR="00F92390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การประเมินมูลค่ายุติธรรม</w:t>
            </w:r>
            <w:r w:rsidR="00C078BD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ของสินทรัพย์ที่ได้มาจากการซื้อธุรกิจ</w:t>
            </w:r>
          </w:p>
        </w:tc>
        <w:tc>
          <w:tcPr>
            <w:tcW w:w="1350" w:type="dxa"/>
          </w:tcPr>
          <w:p w:rsidR="00C078BD" w:rsidRDefault="00C078BD" w:rsidP="00F92390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92390" w:rsidRDefault="00F92390" w:rsidP="00F92390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8BD" w:rsidRDefault="00C078BD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92390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2,928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8BD" w:rsidRDefault="00C078BD" w:rsidP="00B339F1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92390" w:rsidRDefault="00660E57" w:rsidP="00B339F1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5F7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92390" w:rsidRPr="00F25B23" w:rsidRDefault="00F92390" w:rsidP="00F9239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gridSpan w:val="3"/>
          </w:tcPr>
          <w:p w:rsidR="00C078BD" w:rsidRDefault="00C078BD" w:rsidP="00660E5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92390" w:rsidRDefault="00660E57" w:rsidP="00660E5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2,928</w:t>
            </w:r>
          </w:p>
        </w:tc>
      </w:tr>
      <w:tr w:rsidR="00F92390" w:rsidRPr="00F25B23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92390" w:rsidRPr="004F2387" w:rsidRDefault="00F9239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3,160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92390" w:rsidRPr="00957B01" w:rsidRDefault="00F92390" w:rsidP="00B339F1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B0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92390" w:rsidRPr="00F25B23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3,766</w:t>
            </w:r>
          </w:p>
        </w:tc>
      </w:tr>
      <w:tr w:rsidR="00660E57" w:rsidRPr="00874729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92390" w:rsidRPr="006C2E14" w:rsidRDefault="00F9239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E14">
              <w:rPr>
                <w:rFonts w:ascii="Angsana New" w:hAnsi="Angsana New"/>
                <w:b/>
                <w:bCs/>
                <w:sz w:val="30"/>
                <w:szCs w:val="30"/>
              </w:rPr>
              <w:t>12,449</w:t>
            </w:r>
          </w:p>
        </w:tc>
        <w:tc>
          <w:tcPr>
            <w:tcW w:w="270" w:type="dxa"/>
          </w:tcPr>
          <w:p w:rsidR="00F92390" w:rsidRPr="006C2E14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92390" w:rsidRPr="006C2E14" w:rsidRDefault="00DF0D20" w:rsidP="00DF0D2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E1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92390" w:rsidRPr="006C2E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E14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:rsidR="00F92390" w:rsidRPr="006C2E14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92390" w:rsidRPr="006C2E14" w:rsidRDefault="00F92390" w:rsidP="00957B01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E14">
              <w:rPr>
                <w:rFonts w:ascii="Angsana New" w:hAnsi="Angsana New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:rsidR="00F92390" w:rsidRPr="006C2E14" w:rsidRDefault="00F92390" w:rsidP="00F92390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390" w:rsidRPr="006C2E14" w:rsidRDefault="00B44AC9" w:rsidP="00B44AC9">
            <w:pPr>
              <w:pStyle w:val="acctfourfigures"/>
              <w:tabs>
                <w:tab w:val="clear" w:pos="765"/>
                <w:tab w:val="decimal" w:pos="832"/>
                <w:tab w:val="decimal" w:pos="905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F92390" w:rsidRPr="006C2E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573</w:t>
            </w:r>
          </w:p>
        </w:tc>
      </w:tr>
      <w:tr w:rsidR="00660E57" w:rsidRPr="00874729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F92390" w:rsidRPr="004F2387" w:rsidRDefault="00F92390" w:rsidP="00F9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F92390" w:rsidRPr="004F2387" w:rsidRDefault="00F92390" w:rsidP="00F9239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4A55" w:rsidRPr="00874729" w:rsidTr="005C7FF3">
        <w:trPr>
          <w:gridAfter w:val="2"/>
          <w:wAfter w:w="28" w:type="dxa"/>
          <w:trHeight w:val="334"/>
        </w:trPr>
        <w:tc>
          <w:tcPr>
            <w:tcW w:w="3150" w:type="dxa"/>
            <w:gridSpan w:val="2"/>
          </w:tcPr>
          <w:p w:rsidR="00814A55" w:rsidRPr="004F2387" w:rsidRDefault="00814A55" w:rsidP="00115B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110" w:type="dxa"/>
            <w:gridSpan w:val="7"/>
            <w:vAlign w:val="bottom"/>
          </w:tcPr>
          <w:p w:rsidR="00814A55" w:rsidRPr="004F2387" w:rsidRDefault="00814A55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3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D0BE9" w:rsidRPr="00874729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AD0BE9" w:rsidRPr="004F2387" w:rsidRDefault="00AD0BE9" w:rsidP="00115B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D0BE9" w:rsidRPr="004F2387" w:rsidRDefault="00AD0BE9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D0BE9" w:rsidRPr="004F2387" w:rsidRDefault="00AD0BE9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AD0BE9" w:rsidRPr="004F2387" w:rsidRDefault="00AD0BE9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2A6F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4F238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sz w:val="30"/>
                <w:szCs w:val="30"/>
              </w:rPr>
              <w:t>/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AD0BE9" w:rsidRPr="004F2387" w:rsidRDefault="00AD0BE9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D0BE9" w:rsidRPr="004F2387" w:rsidRDefault="00AD0BE9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15BD0" w:rsidRPr="00874729" w:rsidTr="00E04452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Pr="004F2387" w:rsidRDefault="00115BD0" w:rsidP="00115B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E04452" w:rsidRPr="00874729" w:rsidTr="00E04452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E04452" w:rsidRPr="004F2387" w:rsidRDefault="00E04452" w:rsidP="00115B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04452" w:rsidRPr="004F2387" w:rsidRDefault="00E04452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E04452" w:rsidRPr="004F2387" w:rsidRDefault="00E04452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04452" w:rsidRPr="004F2387" w:rsidRDefault="00E04452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1C22A4">
              <w:rPr>
                <w:rFonts w:ascii="Angsana New" w:hAnsi="Angsana New"/>
                <w:i/>
                <w:iCs/>
                <w:sz w:val="30"/>
                <w:szCs w:val="30"/>
              </w:rPr>
              <w:t>34</w:t>
            </w:r>
            <w:r w:rsidRPr="001C2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E04452" w:rsidRPr="004F2387" w:rsidRDefault="00E04452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04452" w:rsidRPr="004F2387" w:rsidRDefault="00E04452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04452" w:rsidRPr="004F2387" w:rsidRDefault="00E04452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04452" w:rsidRPr="004F2387" w:rsidRDefault="00E04452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15BD0" w:rsidRPr="00874729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Pr="004F2387" w:rsidRDefault="00115BD0" w:rsidP="00115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6120" w:type="dxa"/>
            <w:gridSpan w:val="8"/>
          </w:tcPr>
          <w:p w:rsidR="00115BD0" w:rsidRPr="00D8317A" w:rsidRDefault="00115BD0" w:rsidP="00115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D831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5BD0" w:rsidRPr="00874729" w:rsidTr="005C7FF3">
        <w:trPr>
          <w:gridAfter w:val="9"/>
          <w:wAfter w:w="6138" w:type="dxa"/>
          <w:trHeight w:val="334"/>
        </w:trPr>
        <w:tc>
          <w:tcPr>
            <w:tcW w:w="3150" w:type="dxa"/>
            <w:gridSpan w:val="2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4F23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115BD0" w:rsidRPr="00874729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Pr="00BE3241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การประเมินมูลค่ายุติธรรมของสินทรัพย์ที่ได้มาจากการซื้อธุรกิจ</w:t>
            </w:r>
          </w:p>
        </w:tc>
        <w:tc>
          <w:tcPr>
            <w:tcW w:w="1350" w:type="dxa"/>
          </w:tcPr>
          <w:p w:rsidR="00115BD0" w:rsidRPr="00F76725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:rsidR="00115BD0" w:rsidRPr="004F2387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725">
              <w:rPr>
                <w:rFonts w:ascii="Angsana New" w:hAnsi="Angsana New"/>
                <w:sz w:val="30"/>
                <w:szCs w:val="30"/>
              </w:rPr>
              <w:t>(24,267)</w:t>
            </w:r>
          </w:p>
        </w:tc>
        <w:tc>
          <w:tcPr>
            <w:tcW w:w="270" w:type="dxa"/>
          </w:tcPr>
          <w:p w:rsidR="00115BD0" w:rsidRPr="004F2387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15BD0" w:rsidRDefault="00115BD0" w:rsidP="000658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15BD0" w:rsidRPr="00065847" w:rsidRDefault="00115BD0" w:rsidP="000658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270" w:type="dxa"/>
          </w:tcPr>
          <w:p w:rsidR="00115BD0" w:rsidRPr="004F2387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15BD0" w:rsidRPr="004A15E9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15BD0" w:rsidRPr="004A15E9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15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15BD0" w:rsidRPr="004F2387" w:rsidRDefault="00115BD0" w:rsidP="00115BD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115BD0" w:rsidRDefault="00115BD0" w:rsidP="00115BD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115BD0" w:rsidRPr="004F2387" w:rsidRDefault="00115BD0" w:rsidP="00E26E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,064)</w:t>
            </w:r>
          </w:p>
        </w:tc>
      </w:tr>
      <w:tr w:rsidR="00115BD0" w:rsidRPr="00874729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Pr="00BE3241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การตีราคาสิทธิในสัญญาการประกอบธุรกิจสถานีก๊าซธรรมชาติ</w:t>
            </w:r>
          </w:p>
        </w:tc>
        <w:tc>
          <w:tcPr>
            <w:tcW w:w="1350" w:type="dxa"/>
          </w:tcPr>
          <w:p w:rsidR="00115BD0" w:rsidRPr="00F76725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:rsidR="00115BD0" w:rsidRPr="004F2387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725">
              <w:rPr>
                <w:rFonts w:ascii="Angsana New" w:hAnsi="Angsana New"/>
                <w:sz w:val="30"/>
                <w:szCs w:val="30"/>
              </w:rPr>
              <w:t>(21,317)</w:t>
            </w:r>
          </w:p>
        </w:tc>
        <w:tc>
          <w:tcPr>
            <w:tcW w:w="270" w:type="dxa"/>
          </w:tcPr>
          <w:p w:rsidR="00115BD0" w:rsidRPr="004F2387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15BD0" w:rsidRDefault="00115BD0" w:rsidP="000658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15BD0" w:rsidRPr="00065847" w:rsidRDefault="00115BD0" w:rsidP="000658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  <w:tc>
          <w:tcPr>
            <w:tcW w:w="270" w:type="dxa"/>
          </w:tcPr>
          <w:p w:rsidR="00115BD0" w:rsidRPr="004F2387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15BD0" w:rsidRPr="004A15E9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15BD0" w:rsidRPr="004A15E9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15E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15BD0" w:rsidRPr="004F2387" w:rsidRDefault="00115BD0" w:rsidP="00115BD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115BD0" w:rsidRDefault="00115BD0" w:rsidP="00115BD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115BD0" w:rsidRPr="004F2387" w:rsidRDefault="00115BD0" w:rsidP="00E26E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(19,503)</w:t>
            </w:r>
          </w:p>
        </w:tc>
      </w:tr>
      <w:tr w:rsidR="00115BD0" w:rsidRPr="008D75CD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Pr="008D75CD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B44AC9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ตามสัญญาเช่าทางการเงิน</w:t>
            </w:r>
          </w:p>
        </w:tc>
        <w:tc>
          <w:tcPr>
            <w:tcW w:w="1350" w:type="dxa"/>
          </w:tcPr>
          <w:p w:rsidR="00115BD0" w:rsidRPr="008D75CD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76725">
              <w:rPr>
                <w:rFonts w:ascii="Angsana New" w:hAnsi="Angsana New"/>
                <w:sz w:val="30"/>
                <w:szCs w:val="30"/>
                <w:lang w:bidi="th-TH"/>
              </w:rPr>
              <w:t>(21,765)</w:t>
            </w: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15BD0" w:rsidRPr="008D75CD" w:rsidRDefault="00115BD0" w:rsidP="000658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(4,902)</w:t>
            </w: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15BD0" w:rsidRPr="008D75CD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115BD0" w:rsidRPr="008D75CD" w:rsidRDefault="00115BD0" w:rsidP="00E26E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(26,667)</w:t>
            </w:r>
          </w:p>
        </w:tc>
      </w:tr>
      <w:tr w:rsidR="00115BD0" w:rsidRPr="008D75CD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350" w:type="dxa"/>
          </w:tcPr>
          <w:p w:rsidR="00115BD0" w:rsidRPr="00F76725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15BD0" w:rsidRPr="008D75CD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76725">
              <w:rPr>
                <w:rFonts w:ascii="Angsana New" w:hAnsi="Angsana New"/>
                <w:sz w:val="30"/>
                <w:szCs w:val="30"/>
                <w:lang w:bidi="th-TH"/>
              </w:rPr>
              <w:t>(20,523)</w:t>
            </w: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15BD0" w:rsidRDefault="00115BD0" w:rsidP="000658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15BD0" w:rsidRPr="008D75CD" w:rsidRDefault="00115BD0" w:rsidP="000658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(464)</w:t>
            </w: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15BD0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15BD0" w:rsidRPr="008D75CD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115BD0" w:rsidRDefault="00115BD0" w:rsidP="00115BD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115BD0" w:rsidRPr="008D75CD" w:rsidRDefault="00115BD0" w:rsidP="00E26E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(20,987)</w:t>
            </w:r>
          </w:p>
        </w:tc>
      </w:tr>
      <w:tr w:rsidR="00115BD0" w:rsidRPr="008D75CD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Pr="004F2387" w:rsidRDefault="00301FB7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E4BB6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115BD0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ตามหลักคณิตศาสตร์ประกันภัยของผลประโยชน์พนักงาน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15BD0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15BD0" w:rsidRPr="008D75CD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(317)</w:t>
            </w: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15BD0" w:rsidRDefault="00115BD0" w:rsidP="000658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15BD0" w:rsidRPr="008D75CD" w:rsidRDefault="00115BD0" w:rsidP="0006584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15BD0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15BD0" w:rsidRPr="008D75CD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115BD0" w:rsidRDefault="00115BD0" w:rsidP="00115BD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15BD0" w:rsidRPr="008D75CD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15BD0" w:rsidRPr="006C2E14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E14">
              <w:rPr>
                <w:rFonts w:ascii="Angsana New" w:hAnsi="Angsana New"/>
                <w:b/>
                <w:bCs/>
                <w:sz w:val="30"/>
                <w:szCs w:val="30"/>
              </w:rPr>
              <w:t>(88,189)</w:t>
            </w:r>
          </w:p>
        </w:tc>
        <w:tc>
          <w:tcPr>
            <w:tcW w:w="270" w:type="dxa"/>
          </w:tcPr>
          <w:p w:rsidR="00115BD0" w:rsidRPr="006C2E14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15BD0" w:rsidRPr="006C2E14" w:rsidRDefault="001733E0" w:rsidP="000658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(2,032</w:t>
            </w:r>
            <w:r w:rsidR="00115BD0" w:rsidRPr="006C2E1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15BD0" w:rsidRPr="006C2E14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15BD0" w:rsidRPr="006C2E14" w:rsidRDefault="00115BD0" w:rsidP="00765F1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C2E1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15BD0" w:rsidRPr="006C2E14" w:rsidRDefault="00115BD0" w:rsidP="00115BD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5BD0" w:rsidRPr="006C2E14" w:rsidRDefault="00D776B4" w:rsidP="00D776B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E14">
              <w:rPr>
                <w:rFonts w:ascii="Angsana New" w:hAnsi="Angsana New"/>
                <w:b/>
                <w:bCs/>
                <w:sz w:val="30"/>
                <w:szCs w:val="30"/>
              </w:rPr>
              <w:t>(90</w:t>
            </w:r>
            <w:r w:rsidR="00115BD0" w:rsidRPr="006C2E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E14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  <w:r w:rsidR="00115BD0" w:rsidRPr="006C2E1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115BD0" w:rsidRPr="008D75CD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15BD0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15BD0" w:rsidRDefault="00115BD0" w:rsidP="00115BD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15BD0" w:rsidRDefault="00115BD0" w:rsidP="0092134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15BD0" w:rsidRPr="008D75CD" w:rsidRDefault="00115BD0" w:rsidP="00115BD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115BD0" w:rsidRDefault="00115BD0" w:rsidP="00115BD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5BD0" w:rsidRPr="008D75CD" w:rsidTr="005C7FF3">
        <w:trPr>
          <w:gridAfter w:val="1"/>
          <w:wAfter w:w="18" w:type="dxa"/>
          <w:trHeight w:val="334"/>
        </w:trPr>
        <w:tc>
          <w:tcPr>
            <w:tcW w:w="3150" w:type="dxa"/>
            <w:gridSpan w:val="2"/>
          </w:tcPr>
          <w:p w:rsidR="00115BD0" w:rsidRPr="004F2387" w:rsidRDefault="00115BD0" w:rsidP="001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15BD0" w:rsidRPr="002576F0" w:rsidRDefault="00115BD0" w:rsidP="006955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6F0">
              <w:rPr>
                <w:rFonts w:ascii="Angsana New" w:hAnsi="Angsana New"/>
                <w:b/>
                <w:bCs/>
                <w:sz w:val="30"/>
                <w:szCs w:val="30"/>
              </w:rPr>
              <w:t>(75,740)</w:t>
            </w:r>
          </w:p>
        </w:tc>
        <w:tc>
          <w:tcPr>
            <w:tcW w:w="270" w:type="dxa"/>
          </w:tcPr>
          <w:p w:rsidR="00115BD0" w:rsidRPr="002576F0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15BD0" w:rsidRPr="002576F0" w:rsidRDefault="00DD4634" w:rsidP="00DD463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15B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:rsidR="00115BD0" w:rsidRPr="002576F0" w:rsidRDefault="00115BD0" w:rsidP="00115B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15BD0" w:rsidRPr="0092134A" w:rsidRDefault="00115BD0" w:rsidP="00957B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13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</w:tcPr>
          <w:p w:rsidR="00115BD0" w:rsidRPr="002576F0" w:rsidRDefault="00115BD0" w:rsidP="00115BD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:rsidR="00115BD0" w:rsidRPr="002576F0" w:rsidRDefault="002A6F30" w:rsidP="002A6F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115BD0" w:rsidRPr="002576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  <w:r w:rsidR="00115BD0" w:rsidRPr="002576F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1D371D" w:rsidRDefault="00706CA5" w:rsidP="00C75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  <w:tab w:val="left" w:pos="1152"/>
        </w:tabs>
        <w:rPr>
          <w:cs/>
        </w:rPr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p w:rsidR="001D371D" w:rsidRDefault="001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4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"/>
        <w:gridCol w:w="1354"/>
        <w:gridCol w:w="270"/>
        <w:gridCol w:w="1259"/>
        <w:gridCol w:w="270"/>
        <w:gridCol w:w="1259"/>
        <w:gridCol w:w="236"/>
        <w:gridCol w:w="1646"/>
      </w:tblGrid>
      <w:tr w:rsidR="00C41048" w:rsidRPr="004F2387" w:rsidTr="009B7F2B">
        <w:trPr>
          <w:trHeight w:val="139"/>
        </w:trPr>
        <w:tc>
          <w:tcPr>
            <w:tcW w:w="3150" w:type="dxa"/>
            <w:gridSpan w:val="2"/>
          </w:tcPr>
          <w:p w:rsidR="00C41048" w:rsidRPr="00541277" w:rsidDel="00D54CF3" w:rsidRDefault="00C41048" w:rsidP="007C0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sz w:val="29"/>
                <w:szCs w:val="29"/>
              </w:rPr>
            </w:pPr>
          </w:p>
        </w:tc>
        <w:tc>
          <w:tcPr>
            <w:tcW w:w="6294" w:type="dxa"/>
            <w:gridSpan w:val="7"/>
          </w:tcPr>
          <w:p w:rsidR="00C41048" w:rsidRPr="00541277" w:rsidRDefault="00C41048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D53920" w:rsidRPr="004F2387" w:rsidTr="009B7F2B">
        <w:trPr>
          <w:trHeight w:val="139"/>
        </w:trPr>
        <w:tc>
          <w:tcPr>
            <w:tcW w:w="3150" w:type="dxa"/>
            <w:gridSpan w:val="2"/>
          </w:tcPr>
          <w:p w:rsidR="00D53920" w:rsidRPr="00541277" w:rsidRDefault="00D53920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:rsidR="00D53920" w:rsidRPr="00541277" w:rsidRDefault="00D5392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:rsidR="00D53920" w:rsidRPr="00541277" w:rsidRDefault="00D5392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88" w:type="dxa"/>
            <w:gridSpan w:val="3"/>
            <w:vAlign w:val="bottom"/>
          </w:tcPr>
          <w:p w:rsidR="00D53920" w:rsidRPr="00541277" w:rsidRDefault="00D5392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41277">
              <w:rPr>
                <w:rFonts w:ascii="Angsana New" w:hAnsi="Angsana New"/>
                <w:sz w:val="29"/>
                <w:szCs w:val="29"/>
                <w:cs/>
              </w:rPr>
              <w:t>บันทึกเป็น</w:t>
            </w:r>
            <w:r w:rsidR="001D1116" w:rsidRPr="0054127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541277">
              <w:rPr>
                <w:rFonts w:ascii="Angsana New" w:hAnsi="Angsana New"/>
                <w:sz w:val="29"/>
                <w:szCs w:val="29"/>
                <w:cs/>
              </w:rPr>
              <w:t>รายจ่าย</w:t>
            </w: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  <w:r w:rsidRPr="0054127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541277">
              <w:rPr>
                <w:rFonts w:ascii="Angsana New" w:hAnsi="Angsana New"/>
                <w:sz w:val="29"/>
                <w:szCs w:val="29"/>
              </w:rPr>
              <w:t>/</w:t>
            </w:r>
            <w:r w:rsidRPr="00541277">
              <w:rPr>
                <w:rFonts w:ascii="Angsana New" w:hAnsi="Angsana New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:rsidR="00D53920" w:rsidRPr="00541277" w:rsidRDefault="00D5392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46" w:type="dxa"/>
            <w:vAlign w:val="bottom"/>
          </w:tcPr>
          <w:p w:rsidR="00D53920" w:rsidRPr="00541277" w:rsidRDefault="00D5392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972E61" w:rsidRPr="004F2387" w:rsidTr="00B054DA">
        <w:trPr>
          <w:trHeight w:val="139"/>
        </w:trPr>
        <w:tc>
          <w:tcPr>
            <w:tcW w:w="3150" w:type="dxa"/>
            <w:gridSpan w:val="2"/>
          </w:tcPr>
          <w:p w:rsidR="00972E61" w:rsidRPr="00541277" w:rsidRDefault="00972E61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</w:p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1D1116" w:rsidRPr="0054127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54127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270" w:type="dxa"/>
            <w:vAlign w:val="bottom"/>
          </w:tcPr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46" w:type="dxa"/>
            <w:vAlign w:val="bottom"/>
          </w:tcPr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</w:p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="001D1116" w:rsidRPr="0054127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54127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2560</w:t>
            </w:r>
          </w:p>
        </w:tc>
      </w:tr>
      <w:tr w:rsidR="00B054DA" w:rsidRPr="004F2387" w:rsidTr="00B054DA">
        <w:trPr>
          <w:trHeight w:val="139"/>
        </w:trPr>
        <w:tc>
          <w:tcPr>
            <w:tcW w:w="3150" w:type="dxa"/>
            <w:gridSpan w:val="2"/>
          </w:tcPr>
          <w:p w:rsidR="00B054DA" w:rsidRPr="00541277" w:rsidRDefault="00B054DA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:rsidR="00B054DA" w:rsidRPr="00541277" w:rsidRDefault="00B054D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:rsidR="00B054DA" w:rsidRPr="00541277" w:rsidRDefault="00B054D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:rsidR="00B054DA" w:rsidRPr="00541277" w:rsidRDefault="00B054D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(หมายเหตุ </w:t>
            </w:r>
            <w:r w:rsidRPr="00541277">
              <w:rPr>
                <w:rFonts w:ascii="Angsana New" w:hAnsi="Angsana New"/>
                <w:i/>
                <w:iCs/>
                <w:sz w:val="29"/>
                <w:szCs w:val="29"/>
              </w:rPr>
              <w:t>34</w:t>
            </w:r>
            <w:r w:rsidRPr="0054127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B054DA" w:rsidRPr="00541277" w:rsidRDefault="00B054D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</w:tcPr>
          <w:p w:rsidR="00B054DA" w:rsidRPr="00541277" w:rsidRDefault="00B054D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:rsidR="00B054DA" w:rsidRPr="00541277" w:rsidRDefault="00B054D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46" w:type="dxa"/>
            <w:vAlign w:val="bottom"/>
          </w:tcPr>
          <w:p w:rsidR="00B054DA" w:rsidRPr="00541277" w:rsidRDefault="00B054D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706CA5" w:rsidRPr="008D75CD" w:rsidTr="009B7F2B">
        <w:trPr>
          <w:trHeight w:val="139"/>
        </w:trPr>
        <w:tc>
          <w:tcPr>
            <w:tcW w:w="3150" w:type="dxa"/>
            <w:gridSpan w:val="2"/>
          </w:tcPr>
          <w:p w:rsidR="00706CA5" w:rsidRPr="00541277" w:rsidRDefault="00706CA5" w:rsidP="007C0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9"/>
                <w:szCs w:val="29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6294" w:type="dxa"/>
            <w:gridSpan w:val="7"/>
            <w:vAlign w:val="bottom"/>
          </w:tcPr>
          <w:p w:rsidR="00706CA5" w:rsidRPr="00541277" w:rsidRDefault="00706CA5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72E61" w:rsidRPr="004F2387" w:rsidTr="009B7F2B">
        <w:trPr>
          <w:trHeight w:val="139"/>
        </w:trPr>
        <w:tc>
          <w:tcPr>
            <w:tcW w:w="3150" w:type="dxa"/>
            <w:gridSpan w:val="2"/>
          </w:tcPr>
          <w:p w:rsidR="00972E61" w:rsidRPr="00541277" w:rsidRDefault="00972E61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4" w:type="dxa"/>
          </w:tcPr>
          <w:p w:rsidR="00972E61" w:rsidRPr="00541277" w:rsidRDefault="00972E61" w:rsidP="007C07F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972E61" w:rsidRPr="00541277" w:rsidRDefault="00972E61" w:rsidP="007C07F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59" w:type="dxa"/>
          </w:tcPr>
          <w:p w:rsidR="00972E61" w:rsidRPr="00541277" w:rsidRDefault="00972E61" w:rsidP="007C07F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972E61" w:rsidRPr="00541277" w:rsidRDefault="00972E61" w:rsidP="007C07F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59" w:type="dxa"/>
          </w:tcPr>
          <w:p w:rsidR="00972E61" w:rsidRPr="00541277" w:rsidRDefault="00972E61" w:rsidP="007C07F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:rsidR="00972E61" w:rsidRPr="00541277" w:rsidRDefault="00972E61" w:rsidP="007C07F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646" w:type="dxa"/>
          </w:tcPr>
          <w:p w:rsidR="00972E61" w:rsidRPr="00541277" w:rsidRDefault="00972E61" w:rsidP="007C07F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7F086F" w:rsidRPr="004F2387" w:rsidTr="009B7F2B">
        <w:trPr>
          <w:trHeight w:val="139"/>
        </w:trPr>
        <w:tc>
          <w:tcPr>
            <w:tcW w:w="3150" w:type="dxa"/>
            <w:gridSpan w:val="2"/>
          </w:tcPr>
          <w:p w:rsidR="007F086F" w:rsidRPr="00541277" w:rsidRDefault="007F086F" w:rsidP="007F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  <w:r w:rsidR="009B7F2B" w:rsidRPr="00541277">
              <w:rPr>
                <w:rFonts w:ascii="Angsana New" w:hAnsi="Angsana New" w:hint="cs"/>
                <w:sz w:val="29"/>
                <w:szCs w:val="29"/>
                <w:cs/>
              </w:rPr>
              <w:t>และลูกหนี้หมุนเวียนอื่น</w:t>
            </w:r>
          </w:p>
        </w:tc>
        <w:tc>
          <w:tcPr>
            <w:tcW w:w="1354" w:type="dxa"/>
          </w:tcPr>
          <w:p w:rsidR="007F086F" w:rsidRPr="00541277" w:rsidRDefault="007F086F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208</w:t>
            </w:r>
          </w:p>
        </w:tc>
        <w:tc>
          <w:tcPr>
            <w:tcW w:w="270" w:type="dxa"/>
          </w:tcPr>
          <w:p w:rsidR="007F086F" w:rsidRPr="00541277" w:rsidRDefault="007F086F" w:rsidP="007F08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59" w:type="dxa"/>
          </w:tcPr>
          <w:p w:rsidR="007F086F" w:rsidRPr="00541277" w:rsidRDefault="007F086F" w:rsidP="00AD068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(94)</w:t>
            </w:r>
          </w:p>
        </w:tc>
        <w:tc>
          <w:tcPr>
            <w:tcW w:w="270" w:type="dxa"/>
          </w:tcPr>
          <w:p w:rsidR="007F086F" w:rsidRPr="00541277" w:rsidRDefault="007F086F" w:rsidP="007F08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59" w:type="dxa"/>
          </w:tcPr>
          <w:p w:rsidR="007F086F" w:rsidRPr="00541277" w:rsidRDefault="007F086F" w:rsidP="005C015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7F086F" w:rsidRPr="00541277" w:rsidRDefault="007F086F" w:rsidP="007F086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646" w:type="dxa"/>
          </w:tcPr>
          <w:p w:rsidR="007F086F" w:rsidRPr="00541277" w:rsidRDefault="007F086F" w:rsidP="007F086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114</w:t>
            </w:r>
          </w:p>
        </w:tc>
      </w:tr>
      <w:tr w:rsidR="00972E61" w:rsidRPr="004F2387" w:rsidTr="009B7F2B">
        <w:trPr>
          <w:trHeight w:val="139"/>
        </w:trPr>
        <w:tc>
          <w:tcPr>
            <w:tcW w:w="3150" w:type="dxa"/>
            <w:gridSpan w:val="2"/>
          </w:tcPr>
          <w:p w:rsidR="00972E61" w:rsidRPr="00541277" w:rsidRDefault="00972E61" w:rsidP="003B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  <w:cs/>
              </w:rPr>
              <w:t xml:space="preserve">สินค้าคงเหลือ </w:t>
            </w:r>
          </w:p>
        </w:tc>
        <w:tc>
          <w:tcPr>
            <w:tcW w:w="1354" w:type="dxa"/>
          </w:tcPr>
          <w:p w:rsidR="00972E61" w:rsidRPr="00541277" w:rsidRDefault="00972E61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3,436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59" w:type="dxa"/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885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59" w:type="dxa"/>
          </w:tcPr>
          <w:p w:rsidR="00972E61" w:rsidRPr="00541277" w:rsidRDefault="007F086F" w:rsidP="005C015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646" w:type="dxa"/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4,321</w:t>
            </w:r>
          </w:p>
        </w:tc>
      </w:tr>
      <w:tr w:rsidR="00972E61" w:rsidRPr="004F2387" w:rsidTr="009B7F2B">
        <w:trPr>
          <w:trHeight w:val="334"/>
        </w:trPr>
        <w:tc>
          <w:tcPr>
            <w:tcW w:w="3150" w:type="dxa"/>
            <w:gridSpan w:val="2"/>
          </w:tcPr>
          <w:p w:rsidR="00972E61" w:rsidRPr="00541277" w:rsidRDefault="00972E61" w:rsidP="003B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  <w:cs/>
              </w:rPr>
              <w:t>ประมาณการหนี้สิน</w:t>
            </w: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สำหรับ</w:t>
            </w:r>
          </w:p>
          <w:p w:rsidR="00972E61" w:rsidRPr="00541277" w:rsidRDefault="00972E61" w:rsidP="003B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354" w:type="dxa"/>
          </w:tcPr>
          <w:p w:rsidR="00972E61" w:rsidRPr="00541277" w:rsidRDefault="00972E61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</w:p>
          <w:p w:rsidR="00972E61" w:rsidRPr="00541277" w:rsidRDefault="00972E61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1,196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972E61" w:rsidRPr="00541277" w:rsidRDefault="00972E61" w:rsidP="00AD068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(524)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</w:tcPr>
          <w:p w:rsidR="00972E61" w:rsidRPr="00541277" w:rsidRDefault="00972E61" w:rsidP="005C015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7F086F" w:rsidRPr="00541277" w:rsidRDefault="007F086F" w:rsidP="005C015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46" w:type="dxa"/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6</w:t>
            </w:r>
            <w:r w:rsidR="00E207C6" w:rsidRPr="00541277">
              <w:rPr>
                <w:rFonts w:ascii="Angsana New" w:hAnsi="Angsana New"/>
                <w:sz w:val="29"/>
                <w:szCs w:val="29"/>
              </w:rPr>
              <w:t>72</w:t>
            </w:r>
          </w:p>
        </w:tc>
      </w:tr>
      <w:tr w:rsidR="00972E61" w:rsidRPr="004F2387" w:rsidTr="009B7F2B">
        <w:trPr>
          <w:trHeight w:val="334"/>
        </w:trPr>
        <w:tc>
          <w:tcPr>
            <w:tcW w:w="3150" w:type="dxa"/>
            <w:gridSpan w:val="2"/>
          </w:tcPr>
          <w:p w:rsidR="00972E61" w:rsidRPr="00541277" w:rsidRDefault="00972E61" w:rsidP="003B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หนี้สินที่อาจจะเกิดขึ้นจากคดีความฟ้องร้อง</w:t>
            </w:r>
          </w:p>
        </w:tc>
        <w:tc>
          <w:tcPr>
            <w:tcW w:w="1354" w:type="dxa"/>
          </w:tcPr>
          <w:p w:rsidR="00AD0685" w:rsidRPr="00541277" w:rsidRDefault="00AD0685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972E61" w:rsidRPr="00541277" w:rsidRDefault="00972E61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524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59" w:type="dxa"/>
          </w:tcPr>
          <w:p w:rsidR="00AD0685" w:rsidRPr="00541277" w:rsidRDefault="00AD0685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972E61" w:rsidRPr="00541277" w:rsidRDefault="00972E61" w:rsidP="00AD068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(524)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59" w:type="dxa"/>
          </w:tcPr>
          <w:p w:rsidR="00972E61" w:rsidRPr="00541277" w:rsidRDefault="00972E61" w:rsidP="005C015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765F12" w:rsidRPr="00541277" w:rsidRDefault="00765F12" w:rsidP="005C015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646" w:type="dxa"/>
          </w:tcPr>
          <w:p w:rsidR="00765F12" w:rsidRPr="00541277" w:rsidRDefault="00765F12" w:rsidP="00765F1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  <w:p w:rsidR="00972E61" w:rsidRPr="00541277" w:rsidRDefault="00972E61" w:rsidP="00C648B0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972E61" w:rsidRPr="004F2387" w:rsidTr="009B7F2B">
        <w:trPr>
          <w:trHeight w:val="334"/>
        </w:trPr>
        <w:tc>
          <w:tcPr>
            <w:tcW w:w="3150" w:type="dxa"/>
            <w:gridSpan w:val="2"/>
          </w:tcPr>
          <w:p w:rsidR="00972E61" w:rsidRPr="00541277" w:rsidRDefault="00584CFD" w:rsidP="003B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4" w:type="dxa"/>
          </w:tcPr>
          <w:p w:rsidR="00584CFD" w:rsidRPr="00541277" w:rsidRDefault="00584CFD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972E61" w:rsidRPr="00541277" w:rsidRDefault="00972E61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3,734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</w:tcPr>
          <w:p w:rsidR="00584CFD" w:rsidRPr="00541277" w:rsidRDefault="00584CFD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447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</w:tcPr>
          <w:p w:rsidR="00584CFD" w:rsidRPr="00541277" w:rsidRDefault="00584CFD" w:rsidP="005C015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972E61" w:rsidRPr="00541277" w:rsidRDefault="007F086F" w:rsidP="005C015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46" w:type="dxa"/>
          </w:tcPr>
          <w:p w:rsidR="00584CFD" w:rsidRPr="00541277" w:rsidRDefault="00584CFD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4,181</w:t>
            </w:r>
          </w:p>
        </w:tc>
      </w:tr>
      <w:tr w:rsidR="00972E61" w:rsidRPr="004F2387" w:rsidTr="009B7F2B">
        <w:trPr>
          <w:trHeight w:val="334"/>
        </w:trPr>
        <w:tc>
          <w:tcPr>
            <w:tcW w:w="3150" w:type="dxa"/>
            <w:gridSpan w:val="2"/>
          </w:tcPr>
          <w:p w:rsidR="00972E61" w:rsidRPr="00541277" w:rsidRDefault="00972E61" w:rsidP="007B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กำไรที่ยังไม่เกิดขึ้นจริงของเงินลงทุน</w:t>
            </w:r>
            <w:r w:rsidR="007B2582" w:rsidRPr="00541277">
              <w:rPr>
                <w:rFonts w:ascii="Angsana New" w:hAnsi="Angsana New" w:hint="cs"/>
                <w:sz w:val="29"/>
                <w:szCs w:val="29"/>
                <w:cs/>
              </w:rPr>
              <w:t>เผื่อขาย</w:t>
            </w:r>
          </w:p>
        </w:tc>
        <w:tc>
          <w:tcPr>
            <w:tcW w:w="1354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972E61" w:rsidRPr="00541277" w:rsidRDefault="00972E61" w:rsidP="008468F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</w:tcPr>
          <w:p w:rsidR="00972E61" w:rsidRPr="00541277" w:rsidRDefault="00972E61" w:rsidP="00AD068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972E61" w:rsidRPr="00541277" w:rsidRDefault="00972E61" w:rsidP="00FE419A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</w:tcPr>
          <w:p w:rsidR="00972E61" w:rsidRPr="00541277" w:rsidRDefault="00972E61" w:rsidP="007F086F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972E61" w:rsidRPr="00541277" w:rsidRDefault="00FE419A" w:rsidP="001E2DC5">
            <w:pPr>
              <w:pStyle w:val="acctfourfigures"/>
              <w:tabs>
                <w:tab w:val="clear" w:pos="765"/>
              </w:tabs>
              <w:spacing w:line="240" w:lineRule="atLeast"/>
              <w:ind w:right="-558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 xml:space="preserve">    </w:t>
            </w:r>
            <w:r w:rsidR="00972E61" w:rsidRPr="00541277">
              <w:rPr>
                <w:rFonts w:ascii="Angsana New" w:hAnsi="Angsana New"/>
                <w:sz w:val="29"/>
                <w:szCs w:val="29"/>
                <w:lang w:bidi="th-TH"/>
              </w:rPr>
              <w:t>1</w:t>
            </w:r>
          </w:p>
        </w:tc>
        <w:tc>
          <w:tcPr>
            <w:tcW w:w="236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46" w:type="dxa"/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1</w:t>
            </w:r>
          </w:p>
        </w:tc>
      </w:tr>
      <w:tr w:rsidR="00972E61" w:rsidRPr="004F2387" w:rsidTr="009B7F2B">
        <w:trPr>
          <w:trHeight w:val="334"/>
        </w:trPr>
        <w:tc>
          <w:tcPr>
            <w:tcW w:w="3150" w:type="dxa"/>
            <w:gridSpan w:val="2"/>
          </w:tcPr>
          <w:p w:rsidR="00972E61" w:rsidRPr="00541277" w:rsidRDefault="00972E61" w:rsidP="003B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ขาดทุนสะสมทางภาษี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972E61" w:rsidRPr="00541277" w:rsidRDefault="00972E61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2,863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297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72E61" w:rsidRPr="00541277" w:rsidRDefault="00261B86" w:rsidP="005C015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3,160</w:t>
            </w:r>
          </w:p>
        </w:tc>
      </w:tr>
      <w:tr w:rsidR="00972E61" w:rsidRPr="004F2387" w:rsidTr="009B7F2B">
        <w:trPr>
          <w:trHeight w:val="334"/>
        </w:trPr>
        <w:tc>
          <w:tcPr>
            <w:tcW w:w="3150" w:type="dxa"/>
            <w:gridSpan w:val="2"/>
          </w:tcPr>
          <w:p w:rsidR="00972E61" w:rsidRPr="00541277" w:rsidRDefault="00972E61" w:rsidP="003B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972E61" w:rsidRPr="00541277" w:rsidRDefault="00972E61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11,961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487</w:t>
            </w: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972E61" w:rsidRPr="00541277" w:rsidRDefault="00972E61" w:rsidP="00FE419A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</w:t>
            </w:r>
          </w:p>
        </w:tc>
        <w:tc>
          <w:tcPr>
            <w:tcW w:w="236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12,449</w:t>
            </w:r>
          </w:p>
        </w:tc>
      </w:tr>
      <w:tr w:rsidR="00972E61" w:rsidRPr="004F2387" w:rsidTr="009B7F2B">
        <w:trPr>
          <w:trHeight w:val="280"/>
        </w:trPr>
        <w:tc>
          <w:tcPr>
            <w:tcW w:w="3150" w:type="dxa"/>
            <w:gridSpan w:val="2"/>
          </w:tcPr>
          <w:p w:rsidR="00972E61" w:rsidRPr="00541277" w:rsidRDefault="00972E61" w:rsidP="005B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972E61" w:rsidRPr="00541277" w:rsidRDefault="00972E61" w:rsidP="005B46F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972E61" w:rsidRPr="00541277" w:rsidRDefault="00972E61" w:rsidP="005B46F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972E61" w:rsidRPr="00541277" w:rsidRDefault="00972E61" w:rsidP="005B46F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:rsidR="00972E61" w:rsidRPr="00541277" w:rsidRDefault="00972E61" w:rsidP="005B46F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972E61" w:rsidRPr="00541277" w:rsidRDefault="00972E61" w:rsidP="005B46F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:rsidR="00972E61" w:rsidRPr="00541277" w:rsidRDefault="00972E61" w:rsidP="005B46F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972E61" w:rsidRPr="00541277" w:rsidRDefault="00972E61" w:rsidP="005B46F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972E61" w:rsidRPr="004F2387" w:rsidTr="009B7F2B">
        <w:trPr>
          <w:trHeight w:val="334"/>
        </w:trPr>
        <w:tc>
          <w:tcPr>
            <w:tcW w:w="3150" w:type="dxa"/>
            <w:gridSpan w:val="2"/>
          </w:tcPr>
          <w:p w:rsidR="00972E61" w:rsidRPr="00541277" w:rsidRDefault="00972E61" w:rsidP="003B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4127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4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:rsidR="00972E61" w:rsidRPr="00541277" w:rsidRDefault="00972E61" w:rsidP="003B17C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46" w:type="dxa"/>
          </w:tcPr>
          <w:p w:rsidR="00972E61" w:rsidRPr="00541277" w:rsidRDefault="00972E61" w:rsidP="00E207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7650F" w:rsidRPr="004F2387" w:rsidTr="009B7F2B">
        <w:trPr>
          <w:trHeight w:val="334"/>
        </w:trPr>
        <w:tc>
          <w:tcPr>
            <w:tcW w:w="3150" w:type="dxa"/>
            <w:gridSpan w:val="2"/>
          </w:tcPr>
          <w:p w:rsidR="00B7650F" w:rsidRPr="00541277" w:rsidRDefault="00B7650F" w:rsidP="00B7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การประเมินมูลค่ายุติธรรมของสินทรัพย์ที่ได้มาจากการซื้อธุรกิจ</w:t>
            </w:r>
          </w:p>
        </w:tc>
        <w:tc>
          <w:tcPr>
            <w:tcW w:w="1354" w:type="dxa"/>
          </w:tcPr>
          <w:p w:rsidR="00B7650F" w:rsidRPr="00541277" w:rsidRDefault="00B7650F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</w:p>
          <w:p w:rsidR="00B7650F" w:rsidRPr="00541277" w:rsidRDefault="00B7650F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(31,246)</w:t>
            </w:r>
          </w:p>
        </w:tc>
        <w:tc>
          <w:tcPr>
            <w:tcW w:w="270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6,979</w:t>
            </w:r>
          </w:p>
        </w:tc>
        <w:tc>
          <w:tcPr>
            <w:tcW w:w="270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</w:tcPr>
          <w:p w:rsidR="00B7650F" w:rsidRPr="00541277" w:rsidRDefault="00B7650F" w:rsidP="005C015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B7650F" w:rsidRPr="00541277" w:rsidRDefault="00B7650F" w:rsidP="005C015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46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B7650F" w:rsidRPr="00541277" w:rsidRDefault="00B7650F" w:rsidP="007459D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(24,267)</w:t>
            </w:r>
          </w:p>
        </w:tc>
      </w:tr>
      <w:tr w:rsidR="00B7650F" w:rsidRPr="008D75CD" w:rsidTr="009B7F2B">
        <w:trPr>
          <w:trHeight w:val="334"/>
        </w:trPr>
        <w:tc>
          <w:tcPr>
            <w:tcW w:w="3150" w:type="dxa"/>
            <w:gridSpan w:val="2"/>
          </w:tcPr>
          <w:p w:rsidR="00B7650F" w:rsidRPr="00541277" w:rsidRDefault="00B7650F" w:rsidP="00B7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การตีราคาสิทธิในสัญญาการประกอบธุรกิจสถานีก๊าซธรรมชาติ</w:t>
            </w:r>
          </w:p>
        </w:tc>
        <w:tc>
          <w:tcPr>
            <w:tcW w:w="1354" w:type="dxa"/>
          </w:tcPr>
          <w:p w:rsidR="00B7650F" w:rsidRPr="00541277" w:rsidRDefault="00B7650F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</w:p>
          <w:p w:rsidR="00B7650F" w:rsidRPr="00541277" w:rsidRDefault="00B7650F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(22,605)</w:t>
            </w:r>
          </w:p>
        </w:tc>
        <w:tc>
          <w:tcPr>
            <w:tcW w:w="270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</w:tcPr>
          <w:p w:rsidR="00B7650F" w:rsidRPr="00541277" w:rsidRDefault="00B7650F" w:rsidP="00E8674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rPr>
                <w:rFonts w:ascii="Angsana New" w:hAnsi="Angsana New"/>
                <w:sz w:val="29"/>
                <w:szCs w:val="29"/>
              </w:rPr>
            </w:pPr>
          </w:p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1,288</w:t>
            </w:r>
          </w:p>
        </w:tc>
        <w:tc>
          <w:tcPr>
            <w:tcW w:w="270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</w:tcPr>
          <w:p w:rsidR="00B7650F" w:rsidRPr="00541277" w:rsidRDefault="00B7650F" w:rsidP="00E86741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B7650F" w:rsidRPr="00541277" w:rsidRDefault="00B7650F" w:rsidP="005C015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46" w:type="dxa"/>
          </w:tcPr>
          <w:p w:rsidR="00927B3B" w:rsidRPr="00541277" w:rsidRDefault="00927B3B" w:rsidP="00B7650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B7650F" w:rsidRPr="00541277" w:rsidRDefault="00B7650F" w:rsidP="007459D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(21,317)</w:t>
            </w:r>
          </w:p>
        </w:tc>
      </w:tr>
      <w:tr w:rsidR="00B7650F" w:rsidRPr="008D75CD" w:rsidTr="009B7F2B">
        <w:trPr>
          <w:trHeight w:val="334"/>
        </w:trPr>
        <w:tc>
          <w:tcPr>
            <w:tcW w:w="3150" w:type="dxa"/>
            <w:gridSpan w:val="2"/>
          </w:tcPr>
          <w:p w:rsidR="00B7650F" w:rsidRPr="00541277" w:rsidRDefault="00B7650F" w:rsidP="000B5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หนี้สิน</w:t>
            </w:r>
            <w:r w:rsidR="000B50EB" w:rsidRPr="00541277">
              <w:rPr>
                <w:rFonts w:ascii="Angsana New" w:hAnsi="Angsana New" w:hint="cs"/>
                <w:sz w:val="29"/>
                <w:szCs w:val="29"/>
                <w:cs/>
              </w:rPr>
              <w:t>ตาม</w:t>
            </w: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สัญญาเช่าทางการเงิน</w:t>
            </w:r>
          </w:p>
        </w:tc>
        <w:tc>
          <w:tcPr>
            <w:tcW w:w="1354" w:type="dxa"/>
          </w:tcPr>
          <w:p w:rsidR="00B7650F" w:rsidRPr="00541277" w:rsidRDefault="00B7650F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(16,680)</w:t>
            </w:r>
          </w:p>
        </w:tc>
        <w:tc>
          <w:tcPr>
            <w:tcW w:w="270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(5,085)</w:t>
            </w:r>
          </w:p>
        </w:tc>
        <w:tc>
          <w:tcPr>
            <w:tcW w:w="270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</w:tcPr>
          <w:p w:rsidR="00B7650F" w:rsidRPr="00541277" w:rsidRDefault="00B7650F" w:rsidP="005C015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B7650F" w:rsidRPr="00541277" w:rsidRDefault="00B7650F" w:rsidP="00B7650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46" w:type="dxa"/>
          </w:tcPr>
          <w:p w:rsidR="00B7650F" w:rsidRPr="00541277" w:rsidRDefault="00B7650F" w:rsidP="007459D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(21,765)</w:t>
            </w:r>
          </w:p>
        </w:tc>
      </w:tr>
      <w:tr w:rsidR="00B7650F" w:rsidRPr="008D75CD" w:rsidTr="00D14861">
        <w:trPr>
          <w:trHeight w:val="92"/>
        </w:trPr>
        <w:tc>
          <w:tcPr>
            <w:tcW w:w="3150" w:type="dxa"/>
            <w:gridSpan w:val="2"/>
            <w:vAlign w:val="center"/>
          </w:tcPr>
          <w:p w:rsidR="00B7650F" w:rsidRPr="00541277" w:rsidRDefault="00B7650F" w:rsidP="00D1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158" w:right="-72" w:hanging="15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354" w:type="dxa"/>
          </w:tcPr>
          <w:p w:rsidR="00AC090A" w:rsidRPr="00541277" w:rsidRDefault="00AC090A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B7650F" w:rsidRPr="00541277" w:rsidRDefault="00B7650F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(20,741)</w:t>
            </w:r>
          </w:p>
        </w:tc>
        <w:tc>
          <w:tcPr>
            <w:tcW w:w="270" w:type="dxa"/>
          </w:tcPr>
          <w:p w:rsidR="00B7650F" w:rsidRPr="00541277" w:rsidRDefault="00B7650F" w:rsidP="00AC09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</w:tcPr>
          <w:p w:rsidR="00AC090A" w:rsidRPr="00541277" w:rsidRDefault="00AC090A" w:rsidP="00AC09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B7650F" w:rsidRPr="00541277" w:rsidRDefault="00B7650F" w:rsidP="00AC09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218</w:t>
            </w:r>
          </w:p>
        </w:tc>
        <w:tc>
          <w:tcPr>
            <w:tcW w:w="270" w:type="dxa"/>
          </w:tcPr>
          <w:p w:rsidR="00B7650F" w:rsidRPr="00541277" w:rsidRDefault="00B7650F" w:rsidP="00AC09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</w:tcPr>
          <w:p w:rsidR="00AC090A" w:rsidRPr="00541277" w:rsidRDefault="00AC090A" w:rsidP="00AC090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B7650F" w:rsidRPr="00541277" w:rsidRDefault="00B7650F" w:rsidP="00AC090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:rsidR="00B7650F" w:rsidRPr="00541277" w:rsidRDefault="00B7650F" w:rsidP="00AC090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46" w:type="dxa"/>
          </w:tcPr>
          <w:p w:rsidR="00AC090A" w:rsidRPr="00541277" w:rsidRDefault="00AC090A" w:rsidP="00AC09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B7650F" w:rsidRPr="00541277" w:rsidRDefault="00B7650F" w:rsidP="00AC09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(20,523)</w:t>
            </w:r>
          </w:p>
        </w:tc>
      </w:tr>
      <w:tr w:rsidR="000B5534" w:rsidRPr="008D75CD" w:rsidTr="009B7F2B">
        <w:trPr>
          <w:trHeight w:val="334"/>
        </w:trPr>
        <w:tc>
          <w:tcPr>
            <w:tcW w:w="3150" w:type="dxa"/>
            <w:gridSpan w:val="2"/>
          </w:tcPr>
          <w:p w:rsidR="000B5534" w:rsidRPr="00541277" w:rsidRDefault="0033407C" w:rsidP="000B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 w:hint="cs"/>
                <w:sz w:val="29"/>
                <w:szCs w:val="29"/>
                <w:cs/>
              </w:rPr>
              <w:t>กำไร</w:t>
            </w:r>
            <w:r w:rsidR="00E37DE6">
              <w:rPr>
                <w:rFonts w:ascii="Angsana New" w:hAnsi="Angsana New" w:hint="cs"/>
                <w:sz w:val="29"/>
                <w:szCs w:val="29"/>
                <w:cs/>
              </w:rPr>
              <w:t xml:space="preserve"> (ขาดทุน) </w:t>
            </w:r>
            <w:r w:rsidR="000B5534" w:rsidRPr="00541277">
              <w:rPr>
                <w:rFonts w:ascii="Angsana New" w:hAnsi="Angsana New" w:hint="cs"/>
                <w:sz w:val="29"/>
                <w:szCs w:val="29"/>
                <w:cs/>
              </w:rPr>
              <w:t>ตามหลักคณิตศาสตร์ประกันภัยของผลประโยชน์พนักงาน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0B5534" w:rsidRPr="00541277" w:rsidRDefault="000B5534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</w:p>
          <w:p w:rsidR="000B5534" w:rsidRPr="00541277" w:rsidRDefault="000B5534" w:rsidP="008468F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0B5534" w:rsidRPr="00541277" w:rsidRDefault="000B5534" w:rsidP="000B55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0B5534" w:rsidRPr="00541277" w:rsidRDefault="000B5534" w:rsidP="005C01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</w:rPr>
            </w:pPr>
          </w:p>
          <w:p w:rsidR="000B5534" w:rsidRPr="00541277" w:rsidRDefault="00FE419A" w:rsidP="00FE419A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B5534" w:rsidRPr="00541277" w:rsidRDefault="000B5534" w:rsidP="000B55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0B5534" w:rsidRPr="00541277" w:rsidRDefault="000B5534" w:rsidP="00276C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  <w:p w:rsidR="000B5534" w:rsidRPr="00541277" w:rsidRDefault="00FE419A" w:rsidP="00FE419A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sz w:val="29"/>
                <w:szCs w:val="29"/>
                <w:lang w:bidi="th-TH"/>
              </w:rPr>
              <w:t>(317)</w:t>
            </w:r>
          </w:p>
        </w:tc>
        <w:tc>
          <w:tcPr>
            <w:tcW w:w="236" w:type="dxa"/>
          </w:tcPr>
          <w:p w:rsidR="000B5534" w:rsidRPr="00541277" w:rsidRDefault="000B5534" w:rsidP="000B553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0B5534" w:rsidRPr="00541277" w:rsidRDefault="000B5534" w:rsidP="007459D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0B5534" w:rsidRPr="00541277" w:rsidRDefault="000B5534" w:rsidP="007459D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41277">
              <w:rPr>
                <w:rFonts w:ascii="Angsana New" w:hAnsi="Angsana New"/>
                <w:sz w:val="29"/>
                <w:szCs w:val="29"/>
              </w:rPr>
              <w:t>(317)</w:t>
            </w:r>
          </w:p>
        </w:tc>
      </w:tr>
      <w:tr w:rsidR="00604DA0" w:rsidRPr="008D75CD" w:rsidTr="009B7F2B">
        <w:trPr>
          <w:trHeight w:val="334"/>
        </w:trPr>
        <w:tc>
          <w:tcPr>
            <w:tcW w:w="3150" w:type="dxa"/>
            <w:gridSpan w:val="2"/>
          </w:tcPr>
          <w:p w:rsidR="00604DA0" w:rsidRPr="00541277" w:rsidRDefault="00604DA0" w:rsidP="000B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04DA0" w:rsidRPr="00541277" w:rsidRDefault="001A641A" w:rsidP="008468F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(91,272)</w:t>
            </w:r>
          </w:p>
        </w:tc>
        <w:tc>
          <w:tcPr>
            <w:tcW w:w="270" w:type="dxa"/>
          </w:tcPr>
          <w:p w:rsidR="00604DA0" w:rsidRPr="00541277" w:rsidRDefault="00604DA0" w:rsidP="000B55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604DA0" w:rsidRPr="00541277" w:rsidRDefault="000B50EB" w:rsidP="000B50E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3,</w:t>
            </w:r>
            <w:r w:rsidR="00FE419A" w:rsidRPr="0054127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400</w:t>
            </w:r>
          </w:p>
        </w:tc>
        <w:tc>
          <w:tcPr>
            <w:tcW w:w="270" w:type="dxa"/>
          </w:tcPr>
          <w:p w:rsidR="00604DA0" w:rsidRPr="00541277" w:rsidRDefault="00604DA0" w:rsidP="000B55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604DA0" w:rsidRPr="00541277" w:rsidRDefault="00FE419A" w:rsidP="00FE419A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(317)</w:t>
            </w:r>
          </w:p>
        </w:tc>
        <w:tc>
          <w:tcPr>
            <w:tcW w:w="236" w:type="dxa"/>
          </w:tcPr>
          <w:p w:rsidR="00604DA0" w:rsidRPr="00541277" w:rsidRDefault="00604DA0" w:rsidP="000B553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:rsidR="00604DA0" w:rsidRPr="00541277" w:rsidRDefault="000B50EB" w:rsidP="007459D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(88,189</w:t>
            </w:r>
            <w:r w:rsidR="001A641A" w:rsidRPr="00541277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131755" w:rsidRPr="008D75CD" w:rsidTr="00541277">
        <w:trPr>
          <w:trHeight w:val="199"/>
        </w:trPr>
        <w:tc>
          <w:tcPr>
            <w:tcW w:w="3150" w:type="dxa"/>
            <w:gridSpan w:val="2"/>
          </w:tcPr>
          <w:p w:rsidR="00131755" w:rsidRPr="00541277" w:rsidRDefault="00131755" w:rsidP="0054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131755" w:rsidRPr="00541277" w:rsidRDefault="00131755" w:rsidP="0054127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131755" w:rsidRPr="00541277" w:rsidRDefault="00131755" w:rsidP="005412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31755" w:rsidRPr="00541277" w:rsidRDefault="00131755" w:rsidP="0054127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131755" w:rsidRPr="00541277" w:rsidRDefault="00131755" w:rsidP="005412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31755" w:rsidRPr="00541277" w:rsidRDefault="00131755" w:rsidP="005412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36" w:type="dxa"/>
          </w:tcPr>
          <w:p w:rsidR="00131755" w:rsidRPr="00541277" w:rsidRDefault="00131755" w:rsidP="005412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131755" w:rsidRPr="00541277" w:rsidRDefault="00131755" w:rsidP="0054127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E86741" w:rsidRPr="008D75CD" w:rsidTr="009B7F2B">
        <w:trPr>
          <w:trHeight w:val="334"/>
        </w:trPr>
        <w:tc>
          <w:tcPr>
            <w:tcW w:w="3150" w:type="dxa"/>
            <w:gridSpan w:val="2"/>
          </w:tcPr>
          <w:p w:rsidR="00E86741" w:rsidRPr="00541277" w:rsidRDefault="007459D4" w:rsidP="0043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4127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E86741" w:rsidRPr="00541277" w:rsidRDefault="000B50EB" w:rsidP="000B50E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(79</w:t>
            </w:r>
            <w:r w:rsidR="007459D4" w:rsidRPr="0054127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54127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311</w:t>
            </w:r>
            <w:r w:rsidR="007459D4" w:rsidRPr="0054127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E86741" w:rsidRPr="00541277" w:rsidRDefault="00E86741" w:rsidP="000B55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:rsidR="00E86741" w:rsidRPr="00541277" w:rsidRDefault="00FE419A" w:rsidP="007459D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3,887</w:t>
            </w:r>
          </w:p>
        </w:tc>
        <w:tc>
          <w:tcPr>
            <w:tcW w:w="270" w:type="dxa"/>
          </w:tcPr>
          <w:p w:rsidR="00E86741" w:rsidRPr="00541277" w:rsidRDefault="00E86741" w:rsidP="000B55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:rsidR="00E86741" w:rsidRPr="00541277" w:rsidRDefault="00FE419A" w:rsidP="00FE419A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(316)</w:t>
            </w:r>
          </w:p>
        </w:tc>
        <w:tc>
          <w:tcPr>
            <w:tcW w:w="236" w:type="dxa"/>
          </w:tcPr>
          <w:p w:rsidR="00E86741" w:rsidRPr="00541277" w:rsidRDefault="00E86741" w:rsidP="000B553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46" w:type="dxa"/>
            <w:tcBorders>
              <w:bottom w:val="double" w:sz="4" w:space="0" w:color="auto"/>
            </w:tcBorders>
          </w:tcPr>
          <w:p w:rsidR="004305CA" w:rsidRPr="00541277" w:rsidRDefault="000B50EB" w:rsidP="000B50E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(75</w:t>
            </w:r>
            <w:r w:rsidR="007459D4" w:rsidRPr="00541277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541277">
              <w:rPr>
                <w:rFonts w:ascii="Angsana New" w:hAnsi="Angsana New"/>
                <w:b/>
                <w:bCs/>
                <w:sz w:val="29"/>
                <w:szCs w:val="29"/>
              </w:rPr>
              <w:t>740</w:t>
            </w:r>
            <w:r w:rsidR="007459D4" w:rsidRPr="00541277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B453B0" w:rsidRPr="004F2387" w:rsidTr="009B7F2B">
        <w:trPr>
          <w:trHeight w:val="139"/>
        </w:trPr>
        <w:tc>
          <w:tcPr>
            <w:tcW w:w="3060" w:type="dxa"/>
          </w:tcPr>
          <w:p w:rsidR="00B453B0" w:rsidRPr="00E60874" w:rsidRDefault="00B453B0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6384" w:type="dxa"/>
            <w:gridSpan w:val="8"/>
            <w:vAlign w:val="bottom"/>
          </w:tcPr>
          <w:p w:rsidR="00B453B0" w:rsidRPr="004F2387" w:rsidRDefault="00B453B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3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453B0" w:rsidRPr="004F2387" w:rsidTr="009B7F2B">
        <w:trPr>
          <w:trHeight w:val="139"/>
        </w:trPr>
        <w:tc>
          <w:tcPr>
            <w:tcW w:w="3060" w:type="dxa"/>
          </w:tcPr>
          <w:p w:rsidR="00B453B0" w:rsidRPr="004F2387" w:rsidRDefault="00B453B0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vAlign w:val="bottom"/>
          </w:tcPr>
          <w:p w:rsidR="00B453B0" w:rsidRPr="004F2387" w:rsidRDefault="00B453B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453B0" w:rsidRPr="004F2387" w:rsidRDefault="00B453B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  <w:vAlign w:val="bottom"/>
          </w:tcPr>
          <w:p w:rsidR="00B453B0" w:rsidRPr="004F2387" w:rsidRDefault="00B453B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4F238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sz w:val="30"/>
                <w:szCs w:val="30"/>
              </w:rPr>
              <w:t>/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:rsidR="00B453B0" w:rsidRPr="004F2387" w:rsidRDefault="00B453B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bottom"/>
          </w:tcPr>
          <w:p w:rsidR="00B453B0" w:rsidRPr="004F2387" w:rsidRDefault="00B453B0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F256A" w:rsidRPr="004F2387" w:rsidTr="004175E4">
        <w:trPr>
          <w:trHeight w:val="139"/>
        </w:trPr>
        <w:tc>
          <w:tcPr>
            <w:tcW w:w="3060" w:type="dxa"/>
          </w:tcPr>
          <w:p w:rsidR="008F256A" w:rsidRPr="004F2387" w:rsidRDefault="008F256A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vAlign w:val="bottom"/>
          </w:tcPr>
          <w:p w:rsidR="008F256A" w:rsidRPr="004F2387" w:rsidRDefault="008F256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8F256A" w:rsidRPr="004F2387" w:rsidRDefault="008F256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8F256A" w:rsidRPr="004F2387" w:rsidRDefault="008F256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:rsidR="008F256A" w:rsidRPr="004F2387" w:rsidRDefault="008F256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F256A" w:rsidRPr="004F2387" w:rsidRDefault="008F256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8F256A" w:rsidRPr="004F2387" w:rsidRDefault="008F256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:rsidR="008F256A" w:rsidRPr="004F2387" w:rsidRDefault="008F256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bottom"/>
          </w:tcPr>
          <w:p w:rsidR="008F256A" w:rsidRPr="004F2387" w:rsidRDefault="008F256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8F256A" w:rsidRPr="004F2387" w:rsidRDefault="008F256A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4175E4" w:rsidRPr="004F2387" w:rsidTr="004175E4">
        <w:trPr>
          <w:trHeight w:val="139"/>
        </w:trPr>
        <w:tc>
          <w:tcPr>
            <w:tcW w:w="3060" w:type="dxa"/>
          </w:tcPr>
          <w:p w:rsidR="004175E4" w:rsidRPr="004F2387" w:rsidRDefault="004175E4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vAlign w:val="bottom"/>
          </w:tcPr>
          <w:p w:rsidR="004175E4" w:rsidRPr="004F2387" w:rsidRDefault="004175E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4175E4" w:rsidRPr="004F2387" w:rsidRDefault="004175E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4175E4" w:rsidRPr="004F2387" w:rsidRDefault="004175E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27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(หมายเหตุ </w:t>
            </w:r>
            <w:r w:rsidRPr="00541277">
              <w:rPr>
                <w:rFonts w:ascii="Angsana New" w:hAnsi="Angsana New"/>
                <w:i/>
                <w:iCs/>
                <w:sz w:val="29"/>
                <w:szCs w:val="29"/>
              </w:rPr>
              <w:t>34</w:t>
            </w:r>
            <w:r w:rsidRPr="0054127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4175E4" w:rsidRPr="004F2387" w:rsidRDefault="004175E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4175E4" w:rsidRPr="004F2387" w:rsidRDefault="004175E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175E4" w:rsidRPr="004F2387" w:rsidRDefault="004175E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bottom"/>
          </w:tcPr>
          <w:p w:rsidR="004175E4" w:rsidRPr="004F2387" w:rsidRDefault="004175E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E6884" w:rsidRPr="004F2387" w:rsidTr="009B7F2B">
        <w:trPr>
          <w:trHeight w:val="139"/>
        </w:trPr>
        <w:tc>
          <w:tcPr>
            <w:tcW w:w="3060" w:type="dxa"/>
          </w:tcPr>
          <w:p w:rsidR="007E6884" w:rsidRPr="004F2387" w:rsidRDefault="007E6884" w:rsidP="007C0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6384" w:type="dxa"/>
            <w:gridSpan w:val="8"/>
            <w:vAlign w:val="bottom"/>
          </w:tcPr>
          <w:p w:rsidR="007E6884" w:rsidRPr="00AE3666" w:rsidRDefault="007E688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6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256A" w:rsidRPr="005654C0" w:rsidTr="009B7F2B">
        <w:trPr>
          <w:trHeight w:val="139"/>
        </w:trPr>
        <w:tc>
          <w:tcPr>
            <w:tcW w:w="3060" w:type="dxa"/>
          </w:tcPr>
          <w:p w:rsidR="008F256A" w:rsidRPr="004F2387" w:rsidRDefault="008F256A" w:rsidP="005D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4" w:type="dxa"/>
            <w:gridSpan w:val="2"/>
          </w:tcPr>
          <w:p w:rsidR="008F256A" w:rsidRPr="00090294" w:rsidRDefault="008F256A" w:rsidP="005D4D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F256A" w:rsidRPr="004F2387" w:rsidRDefault="008F256A" w:rsidP="005D4D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8F256A" w:rsidRPr="004F2387" w:rsidRDefault="008F256A" w:rsidP="00C8108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F256A" w:rsidRPr="004F2387" w:rsidRDefault="008F256A" w:rsidP="005D4D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8F256A" w:rsidRPr="004F2387" w:rsidRDefault="008F256A" w:rsidP="005D4D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F256A" w:rsidRPr="004F2387" w:rsidRDefault="008F256A" w:rsidP="005D4DA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46" w:type="dxa"/>
          </w:tcPr>
          <w:p w:rsidR="008F256A" w:rsidRPr="004F2387" w:rsidRDefault="008F256A" w:rsidP="0038154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B0260" w:rsidRPr="005654C0" w:rsidTr="009B7F2B">
        <w:trPr>
          <w:trHeight w:val="139"/>
        </w:trPr>
        <w:tc>
          <w:tcPr>
            <w:tcW w:w="3060" w:type="dxa"/>
          </w:tcPr>
          <w:p w:rsidR="00BB0260" w:rsidRPr="004F2387" w:rsidRDefault="00BB0260" w:rsidP="00BB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="009B7F2B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444" w:type="dxa"/>
            <w:gridSpan w:val="2"/>
          </w:tcPr>
          <w:p w:rsidR="00BB0260" w:rsidRPr="00090294" w:rsidRDefault="00BB0260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0294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BB0260" w:rsidRPr="004F2387" w:rsidRDefault="00BB0260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</w:t>
            </w:r>
            <w:r w:rsidR="00AA57FB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BB0260" w:rsidRPr="007F086F" w:rsidRDefault="00BB0260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46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  <w:r w:rsidR="003178D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BB0260" w:rsidRPr="005654C0" w:rsidTr="009B7F2B">
        <w:trPr>
          <w:trHeight w:val="139"/>
        </w:trPr>
        <w:tc>
          <w:tcPr>
            <w:tcW w:w="3060" w:type="dxa"/>
          </w:tcPr>
          <w:p w:rsidR="00BB0260" w:rsidRPr="004F2387" w:rsidRDefault="00BB0260" w:rsidP="00BB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444" w:type="dxa"/>
            <w:gridSpan w:val="2"/>
          </w:tcPr>
          <w:p w:rsidR="00BB0260" w:rsidRPr="00090294" w:rsidRDefault="00BB0260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0294">
              <w:rPr>
                <w:rFonts w:ascii="Angsana New" w:hAnsi="Angsana New"/>
                <w:sz w:val="30"/>
                <w:szCs w:val="30"/>
                <w:lang w:bidi="th-TH"/>
              </w:rPr>
              <w:t>3,376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BB0260" w:rsidRPr="004F2387" w:rsidRDefault="00BB0260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1,270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BB0260" w:rsidRPr="007F086F" w:rsidRDefault="00BB0260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46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4,646</w:t>
            </w:r>
          </w:p>
        </w:tc>
      </w:tr>
      <w:tr w:rsidR="00BB0260" w:rsidRPr="005654C0" w:rsidTr="009B7F2B">
        <w:trPr>
          <w:trHeight w:val="334"/>
        </w:trPr>
        <w:tc>
          <w:tcPr>
            <w:tcW w:w="3060" w:type="dxa"/>
          </w:tcPr>
          <w:p w:rsidR="00BB0260" w:rsidRDefault="00BB0260" w:rsidP="00BB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:rsidR="00BB0260" w:rsidRPr="004F2387" w:rsidRDefault="00BB0260" w:rsidP="00BB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444" w:type="dxa"/>
            <w:gridSpan w:val="2"/>
          </w:tcPr>
          <w:p w:rsidR="00BB0260" w:rsidRPr="00090294" w:rsidRDefault="00BB0260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:rsidR="00BB0260" w:rsidRPr="00090294" w:rsidRDefault="00BB0260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090294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BB0260" w:rsidRDefault="00BB0260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Pr="004F2387" w:rsidRDefault="00BB0260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414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53432C" w:rsidRDefault="0053432C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Pr="007F086F" w:rsidRDefault="00BB0260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</w:tcPr>
          <w:p w:rsidR="00BB0260" w:rsidRDefault="00BB0260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1,082</w:t>
            </w:r>
          </w:p>
        </w:tc>
      </w:tr>
      <w:tr w:rsidR="00BB0260" w:rsidRPr="005654C0" w:rsidTr="009B7F2B">
        <w:trPr>
          <w:trHeight w:val="334"/>
        </w:trPr>
        <w:tc>
          <w:tcPr>
            <w:tcW w:w="3060" w:type="dxa"/>
          </w:tcPr>
          <w:p w:rsidR="00BB0260" w:rsidRPr="004F2387" w:rsidRDefault="00584CFD" w:rsidP="00BB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4" w:type="dxa"/>
            <w:gridSpan w:val="2"/>
          </w:tcPr>
          <w:p w:rsidR="00584CFD" w:rsidRDefault="00584CFD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Pr="00090294" w:rsidRDefault="00BB0260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0294">
              <w:rPr>
                <w:rFonts w:ascii="Angsana New" w:hAnsi="Angsana New"/>
                <w:sz w:val="30"/>
                <w:szCs w:val="30"/>
                <w:lang w:bidi="th-TH"/>
              </w:rPr>
              <w:t>3,447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584CFD" w:rsidRDefault="00584CFD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Pr="004F2387" w:rsidRDefault="00BB0260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482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584CFD" w:rsidRDefault="00584CFD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Pr="007F086F" w:rsidRDefault="00BB0260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46" w:type="dxa"/>
          </w:tcPr>
          <w:p w:rsidR="00584CFD" w:rsidRDefault="00584CFD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3,929</w:t>
            </w:r>
          </w:p>
        </w:tc>
      </w:tr>
      <w:tr w:rsidR="00BB0260" w:rsidRPr="005654C0" w:rsidTr="009B7F2B">
        <w:trPr>
          <w:trHeight w:val="334"/>
        </w:trPr>
        <w:tc>
          <w:tcPr>
            <w:tcW w:w="3060" w:type="dxa"/>
          </w:tcPr>
          <w:p w:rsidR="00BB0260" w:rsidRDefault="00BB0260" w:rsidP="00BB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444" w:type="dxa"/>
            <w:gridSpan w:val="2"/>
          </w:tcPr>
          <w:p w:rsidR="00BB0260" w:rsidRPr="00090294" w:rsidRDefault="00BB0260" w:rsidP="00BB0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Pr="00090294" w:rsidRDefault="00BB0260" w:rsidP="000A642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029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BB0260" w:rsidRDefault="00BB0260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Default="00BB0260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852</w:t>
            </w: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53432C" w:rsidRDefault="0053432C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Pr="007F086F" w:rsidRDefault="00BB0260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46" w:type="dxa"/>
          </w:tcPr>
          <w:p w:rsidR="00BB0260" w:rsidRDefault="00BB0260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B0260" w:rsidRDefault="00BB0260" w:rsidP="0053432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852</w:t>
            </w:r>
          </w:p>
        </w:tc>
      </w:tr>
      <w:tr w:rsidR="00BB0260" w:rsidRPr="00874729" w:rsidTr="009B7F2B">
        <w:trPr>
          <w:trHeight w:val="334"/>
        </w:trPr>
        <w:tc>
          <w:tcPr>
            <w:tcW w:w="3060" w:type="dxa"/>
          </w:tcPr>
          <w:p w:rsidR="00BB0260" w:rsidRPr="004F2387" w:rsidRDefault="00BB0260" w:rsidP="00BB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</w:tcPr>
          <w:p w:rsidR="00BB0260" w:rsidRPr="00090294" w:rsidRDefault="00BB0260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294">
              <w:rPr>
                <w:rFonts w:ascii="Angsana New" w:hAnsi="Angsana New"/>
                <w:b/>
                <w:bCs/>
                <w:sz w:val="30"/>
                <w:szCs w:val="30"/>
              </w:rPr>
              <w:t>7,500</w:t>
            </w:r>
          </w:p>
        </w:tc>
        <w:tc>
          <w:tcPr>
            <w:tcW w:w="270" w:type="dxa"/>
          </w:tcPr>
          <w:p w:rsidR="00BB0260" w:rsidRPr="00090294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BB0260" w:rsidRPr="00090294" w:rsidRDefault="00230ED5" w:rsidP="00D4573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BB0260" w:rsidRPr="000902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</w:t>
            </w:r>
            <w:r w:rsidR="00AA57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:rsidR="00BB0260" w:rsidRPr="00090294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BB0260" w:rsidRPr="00090294" w:rsidRDefault="00BB0260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02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BB0260" w:rsidRPr="00090294" w:rsidRDefault="00BB0260" w:rsidP="00BB026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BB0260" w:rsidRPr="00090294" w:rsidRDefault="003178DA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</w:t>
            </w:r>
            <w:r w:rsidR="00BB0260" w:rsidRPr="000902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985</w:t>
            </w:r>
          </w:p>
        </w:tc>
      </w:tr>
      <w:tr w:rsidR="00BB0260" w:rsidRPr="00874729" w:rsidTr="009B7F2B">
        <w:trPr>
          <w:trHeight w:val="334"/>
        </w:trPr>
        <w:tc>
          <w:tcPr>
            <w:tcW w:w="3060" w:type="dxa"/>
          </w:tcPr>
          <w:p w:rsidR="00BB0260" w:rsidRPr="004F2387" w:rsidRDefault="00BB0260" w:rsidP="00BB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</w:tcPr>
          <w:p w:rsidR="00BB0260" w:rsidRPr="00090294" w:rsidRDefault="00BB0260" w:rsidP="00BB026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BB0260" w:rsidRDefault="00BB0260" w:rsidP="00BB0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BB0260" w:rsidRDefault="00BB0260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B0260" w:rsidRPr="00874729" w:rsidTr="009B7F2B">
        <w:trPr>
          <w:trHeight w:val="334"/>
        </w:trPr>
        <w:tc>
          <w:tcPr>
            <w:tcW w:w="3060" w:type="dxa"/>
          </w:tcPr>
          <w:p w:rsidR="00BB0260" w:rsidRPr="004F2387" w:rsidRDefault="00BB0260" w:rsidP="00BB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4" w:type="dxa"/>
            <w:gridSpan w:val="2"/>
          </w:tcPr>
          <w:p w:rsidR="00BB0260" w:rsidRPr="00090294" w:rsidRDefault="00BB0260" w:rsidP="00BB026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B0260" w:rsidRPr="004F2387" w:rsidRDefault="00BB0260" w:rsidP="00BB026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</w:tcPr>
          <w:p w:rsidR="00BB0260" w:rsidRPr="00C8108E" w:rsidRDefault="00BB0260" w:rsidP="00BB026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3432C" w:rsidRPr="00874729" w:rsidTr="009B7F2B">
        <w:trPr>
          <w:trHeight w:val="334"/>
        </w:trPr>
        <w:tc>
          <w:tcPr>
            <w:tcW w:w="3060" w:type="dxa"/>
          </w:tcPr>
          <w:p w:rsidR="0053432C" w:rsidRPr="004F2387" w:rsidRDefault="0053432C" w:rsidP="00D4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</w:t>
            </w:r>
            <w:r w:rsidR="009061F5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สินตามสัญญาเช่าทางการเงิน</w:t>
            </w:r>
          </w:p>
        </w:tc>
        <w:tc>
          <w:tcPr>
            <w:tcW w:w="1444" w:type="dxa"/>
            <w:gridSpan w:val="2"/>
          </w:tcPr>
          <w:p w:rsidR="0053432C" w:rsidRPr="00090294" w:rsidRDefault="0053432C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0294">
              <w:rPr>
                <w:rFonts w:ascii="Angsana New" w:hAnsi="Angsana New"/>
                <w:sz w:val="30"/>
                <w:szCs w:val="30"/>
              </w:rPr>
              <w:t>(17,201)</w:t>
            </w:r>
          </w:p>
        </w:tc>
        <w:tc>
          <w:tcPr>
            <w:tcW w:w="270" w:type="dxa"/>
          </w:tcPr>
          <w:p w:rsidR="0053432C" w:rsidRPr="004F2387" w:rsidRDefault="0053432C" w:rsidP="005343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53432C" w:rsidRPr="00C8108E" w:rsidRDefault="0053432C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8108E">
              <w:rPr>
                <w:rFonts w:ascii="Angsana New" w:hAnsi="Angsana New"/>
                <w:sz w:val="30"/>
                <w:szCs w:val="30"/>
                <w:lang w:bidi="th-TH"/>
              </w:rPr>
              <w:t>(2,680)</w:t>
            </w:r>
          </w:p>
        </w:tc>
        <w:tc>
          <w:tcPr>
            <w:tcW w:w="270" w:type="dxa"/>
          </w:tcPr>
          <w:p w:rsidR="0053432C" w:rsidRPr="004F2387" w:rsidRDefault="0053432C" w:rsidP="005343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53432C" w:rsidRPr="007F086F" w:rsidRDefault="0053432C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53432C" w:rsidRPr="004F2387" w:rsidRDefault="0053432C" w:rsidP="0053432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</w:tcPr>
          <w:p w:rsidR="0053432C" w:rsidRPr="00C8108E" w:rsidRDefault="0053432C" w:rsidP="00D4573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8108E">
              <w:rPr>
                <w:rFonts w:ascii="Angsana New" w:hAnsi="Angsana New"/>
                <w:sz w:val="30"/>
                <w:szCs w:val="30"/>
                <w:lang w:bidi="th-TH"/>
              </w:rPr>
              <w:t>(19,881)</w:t>
            </w:r>
          </w:p>
        </w:tc>
      </w:tr>
      <w:tr w:rsidR="0053432C" w:rsidRPr="00874729" w:rsidTr="009B7F2B">
        <w:trPr>
          <w:trHeight w:val="334"/>
        </w:trPr>
        <w:tc>
          <w:tcPr>
            <w:tcW w:w="3060" w:type="dxa"/>
          </w:tcPr>
          <w:p w:rsidR="0053432C" w:rsidRPr="004F2387" w:rsidRDefault="0053432C" w:rsidP="0053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444" w:type="dxa"/>
            <w:gridSpan w:val="2"/>
          </w:tcPr>
          <w:p w:rsidR="0053432C" w:rsidRPr="00090294" w:rsidRDefault="0053432C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3432C" w:rsidRPr="00090294" w:rsidRDefault="0053432C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0294">
              <w:rPr>
                <w:rFonts w:ascii="Angsana New" w:hAnsi="Angsana New"/>
                <w:sz w:val="30"/>
                <w:szCs w:val="30"/>
                <w:lang w:bidi="th-TH"/>
              </w:rPr>
              <w:t>(20,523)</w:t>
            </w:r>
          </w:p>
        </w:tc>
        <w:tc>
          <w:tcPr>
            <w:tcW w:w="270" w:type="dxa"/>
          </w:tcPr>
          <w:p w:rsidR="0053432C" w:rsidRPr="004F2387" w:rsidRDefault="0053432C" w:rsidP="005343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53432C" w:rsidRDefault="0053432C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3432C" w:rsidRPr="00C8108E" w:rsidRDefault="001A015A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(464</w:t>
            </w:r>
            <w:r w:rsidR="0053432C" w:rsidRPr="00C8108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53432C" w:rsidRPr="004F2387" w:rsidRDefault="0053432C" w:rsidP="005343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53432C" w:rsidRDefault="0053432C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3432C" w:rsidRPr="007F086F" w:rsidRDefault="0053432C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53432C" w:rsidRPr="004F2387" w:rsidRDefault="0053432C" w:rsidP="0053432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</w:tcPr>
          <w:p w:rsidR="0053432C" w:rsidRDefault="0053432C" w:rsidP="0053432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3432C" w:rsidRPr="00C8108E" w:rsidRDefault="001A015A" w:rsidP="001A01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(20</w:t>
            </w:r>
            <w:r w:rsidR="0053432C" w:rsidRPr="00C8108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987</w:t>
            </w:r>
            <w:r w:rsidR="0053432C" w:rsidRPr="00C8108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BF316C" w:rsidRPr="00874729" w:rsidTr="009B7F2B">
        <w:trPr>
          <w:trHeight w:val="334"/>
        </w:trPr>
        <w:tc>
          <w:tcPr>
            <w:tcW w:w="3060" w:type="dxa"/>
          </w:tcPr>
          <w:p w:rsidR="00BF316C" w:rsidRPr="00BE3241" w:rsidRDefault="001E3C0C" w:rsidP="00BF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82176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BF316C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ตามหลักคณิตศาสตร์ประกันภัยของผลประโยชน์พนักงาน</w:t>
            </w:r>
          </w:p>
        </w:tc>
        <w:tc>
          <w:tcPr>
            <w:tcW w:w="1444" w:type="dxa"/>
            <w:gridSpan w:val="2"/>
          </w:tcPr>
          <w:p w:rsidR="00BF316C" w:rsidRPr="00090294" w:rsidRDefault="00BF316C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F316C" w:rsidRPr="00090294" w:rsidRDefault="00BF316C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F316C" w:rsidRPr="00090294" w:rsidRDefault="00BF316C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090294">
              <w:rPr>
                <w:rFonts w:ascii="Angsana New" w:hAnsi="Angsana New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70" w:type="dxa"/>
          </w:tcPr>
          <w:p w:rsidR="00BF316C" w:rsidRPr="004F2387" w:rsidRDefault="00BF316C" w:rsidP="00BF31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BF316C" w:rsidRDefault="00BF316C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F316C" w:rsidRDefault="00BF316C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F316C" w:rsidRPr="00C8108E" w:rsidRDefault="00BF316C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270" w:type="dxa"/>
          </w:tcPr>
          <w:p w:rsidR="00BF316C" w:rsidRPr="004F2387" w:rsidRDefault="00BF316C" w:rsidP="00BF31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BF316C" w:rsidRDefault="00BF316C" w:rsidP="00BF316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F316C" w:rsidRDefault="00BF316C" w:rsidP="00BF316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F316C" w:rsidRPr="007F086F" w:rsidRDefault="00BF316C" w:rsidP="00BF316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BF316C" w:rsidRPr="004F2387" w:rsidRDefault="00BF316C" w:rsidP="00BF31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</w:tcPr>
          <w:p w:rsidR="00BF316C" w:rsidRDefault="00BF316C" w:rsidP="00BF316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F316C" w:rsidRDefault="00BF316C" w:rsidP="00BF316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F316C" w:rsidRPr="007F086F" w:rsidRDefault="00BF316C" w:rsidP="00BF316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3432C" w:rsidRPr="008D75CD" w:rsidTr="009B7F2B">
        <w:trPr>
          <w:trHeight w:val="334"/>
        </w:trPr>
        <w:tc>
          <w:tcPr>
            <w:tcW w:w="3060" w:type="dxa"/>
          </w:tcPr>
          <w:p w:rsidR="0053432C" w:rsidRPr="008D75CD" w:rsidRDefault="0053432C" w:rsidP="0053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432C" w:rsidRPr="00090294" w:rsidRDefault="0053432C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294">
              <w:rPr>
                <w:rFonts w:ascii="Angsana New" w:hAnsi="Angsana New"/>
                <w:b/>
                <w:bCs/>
                <w:sz w:val="30"/>
                <w:szCs w:val="30"/>
              </w:rPr>
              <w:t>(37,739)</w:t>
            </w:r>
          </w:p>
        </w:tc>
        <w:tc>
          <w:tcPr>
            <w:tcW w:w="270" w:type="dxa"/>
          </w:tcPr>
          <w:p w:rsidR="0053432C" w:rsidRPr="00090294" w:rsidRDefault="0053432C" w:rsidP="005343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53432C" w:rsidRPr="00090294" w:rsidRDefault="006B4B28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(3,129</w:t>
            </w:r>
            <w:r w:rsidR="0053432C" w:rsidRPr="000902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53432C" w:rsidRPr="00090294" w:rsidRDefault="0053432C" w:rsidP="005343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53432C" w:rsidRPr="00090294" w:rsidRDefault="0053432C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02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53432C" w:rsidRPr="00090294" w:rsidRDefault="0053432C" w:rsidP="0053432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:rsidR="0053432C" w:rsidRPr="00090294" w:rsidRDefault="00BF316C" w:rsidP="001A01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(40</w:t>
            </w:r>
            <w:r w:rsidR="0053432C" w:rsidRPr="000902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868</w:t>
            </w:r>
            <w:r w:rsidR="0053432C" w:rsidRPr="000902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C276DE" w:rsidRPr="008D75CD" w:rsidTr="009B7F2B">
        <w:trPr>
          <w:trHeight w:val="334"/>
        </w:trPr>
        <w:tc>
          <w:tcPr>
            <w:tcW w:w="3060" w:type="dxa"/>
          </w:tcPr>
          <w:p w:rsidR="00C276DE" w:rsidRPr="004F2387" w:rsidRDefault="00C276DE" w:rsidP="0053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</w:tcPr>
          <w:p w:rsidR="00C276DE" w:rsidRPr="00090294" w:rsidRDefault="00C276DE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276DE" w:rsidRPr="00090294" w:rsidRDefault="00C276DE" w:rsidP="005343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C276DE" w:rsidRDefault="00C276DE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276DE" w:rsidRPr="00090294" w:rsidRDefault="00C276DE" w:rsidP="005343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C276DE" w:rsidRPr="00090294" w:rsidRDefault="00C276DE" w:rsidP="0053432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C276DE" w:rsidRPr="00090294" w:rsidRDefault="00C276DE" w:rsidP="0053432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C276DE" w:rsidRDefault="00C276DE" w:rsidP="001A015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90294" w:rsidRPr="008D75CD" w:rsidTr="009B7F2B">
        <w:trPr>
          <w:trHeight w:val="334"/>
        </w:trPr>
        <w:tc>
          <w:tcPr>
            <w:tcW w:w="3060" w:type="dxa"/>
          </w:tcPr>
          <w:p w:rsidR="00090294" w:rsidRPr="004F2387" w:rsidRDefault="00090294" w:rsidP="0009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4" w:type="dxa"/>
            <w:gridSpan w:val="2"/>
            <w:tcBorders>
              <w:bottom w:val="double" w:sz="4" w:space="0" w:color="auto"/>
            </w:tcBorders>
          </w:tcPr>
          <w:p w:rsidR="00090294" w:rsidRPr="00090294" w:rsidRDefault="00090294" w:rsidP="000A642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294">
              <w:rPr>
                <w:rFonts w:ascii="Angsana New" w:hAnsi="Angsana New"/>
                <w:b/>
                <w:bCs/>
                <w:sz w:val="30"/>
                <w:szCs w:val="30"/>
              </w:rPr>
              <w:t>(30,239)</w:t>
            </w:r>
          </w:p>
        </w:tc>
        <w:tc>
          <w:tcPr>
            <w:tcW w:w="270" w:type="dxa"/>
          </w:tcPr>
          <w:p w:rsidR="00090294" w:rsidRPr="00090294" w:rsidRDefault="00090294" w:rsidP="000902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:rsidR="00090294" w:rsidRPr="00090294" w:rsidRDefault="006B4B28" w:rsidP="001E3C0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</w:t>
            </w:r>
            <w:r w:rsidR="00AA57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:rsidR="00090294" w:rsidRPr="00090294" w:rsidRDefault="00090294" w:rsidP="000902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:rsidR="00090294" w:rsidRPr="00090294" w:rsidRDefault="00090294" w:rsidP="0009029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02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090294" w:rsidRPr="00090294" w:rsidRDefault="00090294" w:rsidP="0009029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double" w:sz="4" w:space="0" w:color="auto"/>
            </w:tcBorders>
          </w:tcPr>
          <w:p w:rsidR="00090294" w:rsidRPr="00090294" w:rsidRDefault="00BF316C" w:rsidP="00BF316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(29,883</w:t>
            </w:r>
            <w:r w:rsidR="00090294" w:rsidRPr="000902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:rsidR="007E6884" w:rsidRDefault="007E6884" w:rsidP="00C52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  <w:tab w:val="left" w:pos="1152"/>
        </w:tabs>
      </w:pPr>
    </w:p>
    <w:p w:rsidR="00620E3D" w:rsidRDefault="0062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270"/>
        <w:gridCol w:w="1260"/>
        <w:gridCol w:w="270"/>
        <w:gridCol w:w="1260"/>
        <w:gridCol w:w="270"/>
        <w:gridCol w:w="1530"/>
      </w:tblGrid>
      <w:tr w:rsidR="007E6884" w:rsidRPr="004F2387" w:rsidTr="00A15DF5">
        <w:trPr>
          <w:trHeight w:val="139"/>
        </w:trPr>
        <w:tc>
          <w:tcPr>
            <w:tcW w:w="3060" w:type="dxa"/>
          </w:tcPr>
          <w:p w:rsidR="007E6884" w:rsidRPr="004F2387" w:rsidDel="00D54CF3" w:rsidRDefault="007E6884" w:rsidP="007C0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sz w:val="30"/>
                <w:szCs w:val="30"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7E6884" w:rsidRPr="004F2387" w:rsidRDefault="007E688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3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072B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A07BE" w:rsidRPr="004F2387" w:rsidTr="00A15DF5">
        <w:trPr>
          <w:trHeight w:val="139"/>
        </w:trPr>
        <w:tc>
          <w:tcPr>
            <w:tcW w:w="3060" w:type="dxa"/>
          </w:tcPr>
          <w:p w:rsidR="00FA07BE" w:rsidRPr="004F2387" w:rsidRDefault="00FA07BE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A07BE" w:rsidRPr="004F2387" w:rsidRDefault="00FA07BE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A07BE" w:rsidRPr="004F2387" w:rsidRDefault="00FA07BE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FA07BE" w:rsidRPr="004F2387" w:rsidRDefault="00FA07BE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>นทึกเป็น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4F238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sz w:val="30"/>
                <w:szCs w:val="30"/>
              </w:rPr>
              <w:t>/</w:t>
            </w: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FA07BE" w:rsidRPr="004F2387" w:rsidRDefault="00FA07BE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A07BE" w:rsidRPr="004F2387" w:rsidRDefault="00FA07BE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B5C43" w:rsidRPr="004F2387" w:rsidTr="00A15DF5">
        <w:trPr>
          <w:trHeight w:val="139"/>
        </w:trPr>
        <w:tc>
          <w:tcPr>
            <w:tcW w:w="3060" w:type="dxa"/>
          </w:tcPr>
          <w:p w:rsidR="00FB5C43" w:rsidRPr="004F2387" w:rsidRDefault="00FB5C43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5C43" w:rsidRPr="004F2387" w:rsidRDefault="00FB5C43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FB5C43" w:rsidRPr="004F2387" w:rsidRDefault="00FB5C43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:rsidR="00FB5C43" w:rsidRPr="004F2387" w:rsidRDefault="00FB5C43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B5C43" w:rsidRPr="004F2387" w:rsidRDefault="00FB5C43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FB5C43" w:rsidRPr="004F2387" w:rsidRDefault="00FB5C43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B5C43" w:rsidRPr="004F2387" w:rsidRDefault="00FB5C43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:rsidR="00FB5C43" w:rsidRPr="004F2387" w:rsidRDefault="00FB5C43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5C43" w:rsidRPr="004F2387" w:rsidRDefault="00FB5C43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FB5C43" w:rsidRPr="004F2387" w:rsidRDefault="00FB5C43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238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AE277B" w:rsidRPr="004F2387" w:rsidTr="00A15DF5">
        <w:trPr>
          <w:trHeight w:val="139"/>
        </w:trPr>
        <w:tc>
          <w:tcPr>
            <w:tcW w:w="3060" w:type="dxa"/>
          </w:tcPr>
          <w:p w:rsidR="00AE277B" w:rsidRPr="004F2387" w:rsidRDefault="00AE277B" w:rsidP="007C0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E277B" w:rsidRPr="004F2387" w:rsidRDefault="00AE277B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E277B" w:rsidRPr="004F2387" w:rsidRDefault="00AE277B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E277B" w:rsidRPr="004F2387" w:rsidRDefault="00AE277B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27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(หมายเหตุ </w:t>
            </w:r>
            <w:r w:rsidRPr="00541277">
              <w:rPr>
                <w:rFonts w:ascii="Angsana New" w:hAnsi="Angsana New"/>
                <w:i/>
                <w:iCs/>
                <w:sz w:val="29"/>
                <w:szCs w:val="29"/>
              </w:rPr>
              <w:t>34</w:t>
            </w:r>
            <w:r w:rsidRPr="0054127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AE277B" w:rsidRPr="004F2387" w:rsidRDefault="00AE277B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E277B" w:rsidRPr="004F2387" w:rsidRDefault="00AE277B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E277B" w:rsidRPr="004F2387" w:rsidRDefault="00AE277B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E277B" w:rsidRPr="004F2387" w:rsidRDefault="00AE277B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E6884" w:rsidRPr="008D75CD" w:rsidTr="00A15DF5">
        <w:trPr>
          <w:trHeight w:val="139"/>
        </w:trPr>
        <w:tc>
          <w:tcPr>
            <w:tcW w:w="3060" w:type="dxa"/>
          </w:tcPr>
          <w:p w:rsidR="007E6884" w:rsidRPr="004F2387" w:rsidRDefault="007E6884" w:rsidP="007C0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7E6884" w:rsidRPr="00AE3666" w:rsidRDefault="007E6884" w:rsidP="007C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6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C43" w:rsidRPr="004F2387" w:rsidTr="00A15DF5">
        <w:trPr>
          <w:trHeight w:val="139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FB5C43" w:rsidRPr="004F2387" w:rsidRDefault="00FB5C43" w:rsidP="003178DA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B5C43" w:rsidRPr="004F2387" w:rsidTr="00A15DF5">
        <w:trPr>
          <w:trHeight w:val="139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="009B7F2B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530" w:type="dxa"/>
          </w:tcPr>
          <w:p w:rsidR="00FB5C43" w:rsidRPr="004F2387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208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B5C43" w:rsidRPr="004F2387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(199)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FB5C43" w:rsidRPr="004F2387" w:rsidRDefault="00FB5C43" w:rsidP="003178DA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FB5C43" w:rsidRPr="004F2387" w:rsidTr="00A15DF5">
        <w:trPr>
          <w:trHeight w:val="139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530" w:type="dxa"/>
          </w:tcPr>
          <w:p w:rsidR="00FB5C43" w:rsidRPr="004F2387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2,446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B5C43" w:rsidRPr="004F2387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930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FB5C43" w:rsidRPr="004F2387" w:rsidRDefault="00FB5C43" w:rsidP="003178DA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3,376</w:t>
            </w:r>
          </w:p>
        </w:tc>
      </w:tr>
      <w:tr w:rsidR="00FB5C43" w:rsidRPr="004F2387" w:rsidTr="00A15DF5">
        <w:trPr>
          <w:trHeight w:val="139"/>
        </w:trPr>
        <w:tc>
          <w:tcPr>
            <w:tcW w:w="3060" w:type="dxa"/>
          </w:tcPr>
          <w:p w:rsidR="00FB5C43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530" w:type="dxa"/>
          </w:tcPr>
          <w:p w:rsidR="00FB5C43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:rsidR="00FB5C43" w:rsidRPr="004F2387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FB5C43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4F2387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(528)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FB5C43" w:rsidRPr="004F2387" w:rsidTr="00A15DF5">
        <w:trPr>
          <w:trHeight w:val="139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หนี้สินที่อาจจะเกิดขึ้นจากคดีความฟ้องร้อง</w:t>
            </w:r>
          </w:p>
        </w:tc>
        <w:tc>
          <w:tcPr>
            <w:tcW w:w="153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7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(524)</w:t>
            </w:r>
          </w:p>
        </w:tc>
        <w:tc>
          <w:tcPr>
            <w:tcW w:w="27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C43" w:rsidRPr="004F2387" w:rsidTr="00A15DF5">
        <w:trPr>
          <w:trHeight w:val="334"/>
        </w:trPr>
        <w:tc>
          <w:tcPr>
            <w:tcW w:w="3060" w:type="dxa"/>
          </w:tcPr>
          <w:p w:rsidR="00FB5C43" w:rsidRPr="004F2387" w:rsidRDefault="00B80AEC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30" w:type="dxa"/>
          </w:tcPr>
          <w:p w:rsidR="003C0368" w:rsidRDefault="003C0368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:rsidR="00FB5C43" w:rsidRPr="004F2387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3,099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C0368" w:rsidRDefault="003C0368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4F2387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B5C43" w:rsidRPr="004F2387" w:rsidRDefault="00FB5C43" w:rsidP="004A30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C0368" w:rsidRDefault="003C0368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4F2387" w:rsidRDefault="00FB5C43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</w:tr>
      <w:tr w:rsidR="00FB5C43" w:rsidRPr="004F2387" w:rsidTr="00A15DF5">
        <w:trPr>
          <w:trHeight w:val="334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962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="00E962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ตามหลักคณิตศาสตร์ประกันภัยของผลประโยชน์พนักงาน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B5C43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:rsidR="00FB5C43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:rsidR="00FB5C43" w:rsidRPr="004F2387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B5C43" w:rsidRDefault="00FB5C43" w:rsidP="00C52E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Default="00FB5C43" w:rsidP="00C52E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4F2387" w:rsidRDefault="00FB5C43" w:rsidP="008101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B5C43" w:rsidRDefault="00FB5C43" w:rsidP="008101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Default="00FB5C43" w:rsidP="008101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4F2387" w:rsidRDefault="00FB5C43" w:rsidP="008101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B5C43" w:rsidRDefault="00FB5C43" w:rsidP="0038154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Default="00FB5C43" w:rsidP="0038154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4F2387" w:rsidRDefault="00FB5C43" w:rsidP="0038154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C43" w:rsidRPr="004F2387" w:rsidTr="00A15DF5">
        <w:trPr>
          <w:trHeight w:val="334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B5C43" w:rsidRPr="001E3C0C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C0C">
              <w:rPr>
                <w:rFonts w:ascii="Angsana New" w:hAnsi="Angsana New"/>
                <w:b/>
                <w:bCs/>
                <w:sz w:val="30"/>
                <w:szCs w:val="30"/>
              </w:rPr>
              <w:t>7,497</w:t>
            </w:r>
          </w:p>
        </w:tc>
        <w:tc>
          <w:tcPr>
            <w:tcW w:w="270" w:type="dxa"/>
          </w:tcPr>
          <w:p w:rsidR="00FB5C43" w:rsidRPr="001E3C0C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B5C43" w:rsidRPr="001E3C0C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C0C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FB5C43" w:rsidRPr="001E3C0C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B5C43" w:rsidRPr="001E3C0C" w:rsidRDefault="00FB5C43" w:rsidP="008101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C0C">
              <w:rPr>
                <w:rFonts w:ascii="Angsana New" w:hAnsi="Angsana New"/>
                <w:b/>
                <w:bCs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:rsidR="00FB5C43" w:rsidRPr="001E3C0C" w:rsidRDefault="00FB5C43" w:rsidP="00C52E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B5C43" w:rsidRPr="001E3C0C" w:rsidRDefault="00FB5C43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C0C">
              <w:rPr>
                <w:rFonts w:ascii="Angsana New" w:hAnsi="Angsana New"/>
                <w:b/>
                <w:bCs/>
                <w:sz w:val="30"/>
                <w:szCs w:val="30"/>
              </w:rPr>
              <w:t>7,500</w:t>
            </w:r>
          </w:p>
        </w:tc>
      </w:tr>
      <w:tr w:rsidR="00FB5C43" w:rsidRPr="004F2387" w:rsidTr="00A15DF5">
        <w:trPr>
          <w:trHeight w:val="334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B5C43" w:rsidRPr="004F2387" w:rsidRDefault="00FB5C43" w:rsidP="0038154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C43" w:rsidRPr="004F2387" w:rsidTr="00A15DF5">
        <w:trPr>
          <w:trHeight w:val="334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5C43" w:rsidRPr="004F2387" w:rsidRDefault="00FB5C43" w:rsidP="00C52E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FB5C43" w:rsidRPr="004F2387" w:rsidRDefault="00FB5C43" w:rsidP="0038154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C43" w:rsidRPr="004F2387" w:rsidTr="00A15DF5">
        <w:trPr>
          <w:trHeight w:val="334"/>
        </w:trPr>
        <w:tc>
          <w:tcPr>
            <w:tcW w:w="3060" w:type="dxa"/>
          </w:tcPr>
          <w:p w:rsidR="00FB5C43" w:rsidRPr="004F2387" w:rsidRDefault="00FB5C43" w:rsidP="0083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530" w:type="dxa"/>
            <w:vAlign w:val="bottom"/>
          </w:tcPr>
          <w:p w:rsidR="00FB5C43" w:rsidRPr="004F2387" w:rsidRDefault="00FB5C43" w:rsidP="003D284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(14,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FB5C43" w:rsidRPr="004F2387" w:rsidRDefault="00FB5C43" w:rsidP="00CE71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B5C43" w:rsidRPr="004F2387" w:rsidRDefault="00FB5C43" w:rsidP="003D2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(2,332)</w:t>
            </w:r>
          </w:p>
        </w:tc>
        <w:tc>
          <w:tcPr>
            <w:tcW w:w="270" w:type="dxa"/>
            <w:vAlign w:val="center"/>
          </w:tcPr>
          <w:p w:rsidR="00FB5C43" w:rsidRPr="004F2387" w:rsidRDefault="00FB5C43" w:rsidP="00E13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FB5C43" w:rsidRPr="004F2387" w:rsidRDefault="00FB5C43" w:rsidP="00E13B8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FB5C43" w:rsidRPr="004F2387" w:rsidRDefault="00FB5C43" w:rsidP="00E13B8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B5C43" w:rsidRPr="00E13B8B" w:rsidRDefault="00FB5C43" w:rsidP="00E13B8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(17,201)</w:t>
            </w:r>
          </w:p>
        </w:tc>
      </w:tr>
      <w:tr w:rsidR="00FB5C43" w:rsidRPr="004F2387" w:rsidTr="00A15DF5">
        <w:trPr>
          <w:trHeight w:val="334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530" w:type="dxa"/>
          </w:tcPr>
          <w:p w:rsidR="00FB5C43" w:rsidRPr="009C7589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B5C43" w:rsidRPr="009C7589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7589">
              <w:rPr>
                <w:rFonts w:ascii="Angsana New" w:hAnsi="Angsana New"/>
                <w:sz w:val="30"/>
                <w:szCs w:val="30"/>
                <w:lang w:bidi="th-TH"/>
              </w:rPr>
              <w:t>(20,741)</w:t>
            </w:r>
          </w:p>
        </w:tc>
        <w:tc>
          <w:tcPr>
            <w:tcW w:w="270" w:type="dxa"/>
          </w:tcPr>
          <w:p w:rsidR="00FB5C43" w:rsidRPr="009C7589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C43" w:rsidRPr="009C7589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  <w:p w:rsidR="00FB5C43" w:rsidRPr="009C7589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9C7589">
              <w:rPr>
                <w:rFonts w:ascii="Angsana New" w:hAnsi="Angsana New"/>
                <w:sz w:val="30"/>
                <w:szCs w:val="30"/>
                <w:lang w:bidi="th-TH"/>
              </w:rPr>
              <w:t>218</w:t>
            </w:r>
          </w:p>
        </w:tc>
        <w:tc>
          <w:tcPr>
            <w:tcW w:w="270" w:type="dxa"/>
          </w:tcPr>
          <w:p w:rsidR="00FB5C43" w:rsidRPr="009C7589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C43" w:rsidRDefault="00FB5C43" w:rsidP="00C52E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9C7589" w:rsidRDefault="00FB5C43" w:rsidP="00C52E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5C43" w:rsidRPr="009C7589" w:rsidRDefault="00FB5C43" w:rsidP="00C52E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B5C43" w:rsidRDefault="00FB5C43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9C7589" w:rsidRDefault="00FB5C43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C7589">
              <w:rPr>
                <w:rFonts w:ascii="Angsana New" w:hAnsi="Angsana New"/>
                <w:sz w:val="30"/>
                <w:szCs w:val="30"/>
              </w:rPr>
              <w:t>(20,523)</w:t>
            </w:r>
          </w:p>
        </w:tc>
      </w:tr>
      <w:tr w:rsidR="00FB5C43" w:rsidRPr="004F2387" w:rsidTr="00A15DF5">
        <w:trPr>
          <w:trHeight w:val="334"/>
        </w:trPr>
        <w:tc>
          <w:tcPr>
            <w:tcW w:w="3060" w:type="dxa"/>
          </w:tcPr>
          <w:p w:rsidR="00FB5C43" w:rsidRPr="00BE3241" w:rsidRDefault="001E3C0C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B7AA0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FB5C43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ตามหลักคณิตศาสตร์ประกันภัยของผลประโยชน์พนักงาน</w:t>
            </w:r>
          </w:p>
        </w:tc>
        <w:tc>
          <w:tcPr>
            <w:tcW w:w="1530" w:type="dxa"/>
          </w:tcPr>
          <w:p w:rsidR="001E3C0C" w:rsidRDefault="001E3C0C" w:rsidP="00810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8204BF" w:rsidRDefault="00FB5C43" w:rsidP="008101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5C43" w:rsidRPr="009C7589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E3C0C" w:rsidRDefault="001E3C0C" w:rsidP="008101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B5C43" w:rsidRPr="001E3C0C" w:rsidRDefault="00FB5C43" w:rsidP="008101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E3C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5C43" w:rsidRPr="009C7589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E3C0C" w:rsidRDefault="001E3C0C" w:rsidP="008101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9C7589" w:rsidRDefault="00FB5C43" w:rsidP="008101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C7589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:rsidR="00FB5C43" w:rsidRPr="009C7589" w:rsidRDefault="00FB5C43" w:rsidP="00C52E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E3C0C" w:rsidRDefault="001E3C0C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FB5C43" w:rsidRPr="009C7589" w:rsidRDefault="00FB5C43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C7589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</w:tr>
      <w:tr w:rsidR="00FB5C43" w:rsidRPr="008D75CD" w:rsidTr="00A15DF5">
        <w:trPr>
          <w:trHeight w:val="334"/>
        </w:trPr>
        <w:tc>
          <w:tcPr>
            <w:tcW w:w="3060" w:type="dxa"/>
          </w:tcPr>
          <w:p w:rsidR="00FB5C43" w:rsidRPr="008D75CD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2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B5C43" w:rsidRPr="008D75CD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(35,610)</w:t>
            </w:r>
          </w:p>
        </w:tc>
        <w:tc>
          <w:tcPr>
            <w:tcW w:w="270" w:type="dxa"/>
          </w:tcPr>
          <w:p w:rsidR="00FB5C43" w:rsidRPr="008D75CD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B5C43" w:rsidRPr="008D75CD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(2,114)</w:t>
            </w:r>
          </w:p>
        </w:tc>
        <w:tc>
          <w:tcPr>
            <w:tcW w:w="270" w:type="dxa"/>
          </w:tcPr>
          <w:p w:rsidR="00FB5C43" w:rsidRPr="008D75CD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B5C43" w:rsidRPr="008D75CD" w:rsidRDefault="00FB5C43" w:rsidP="008101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:rsidR="00FB5C43" w:rsidRPr="008D75CD" w:rsidRDefault="00FB5C43" w:rsidP="00C52E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B5C43" w:rsidRPr="008D75CD" w:rsidRDefault="00FB5C43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(37,739)</w:t>
            </w:r>
          </w:p>
        </w:tc>
      </w:tr>
      <w:tr w:rsidR="00FB5C43" w:rsidRPr="008D75CD" w:rsidTr="00A15DF5">
        <w:trPr>
          <w:trHeight w:val="334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B5C43" w:rsidRPr="008D75CD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5C43" w:rsidRPr="008D75CD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B5C43" w:rsidRPr="008D75CD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5C43" w:rsidRPr="008D75CD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B5C43" w:rsidRPr="008D75CD" w:rsidRDefault="00FB5C43" w:rsidP="008101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5C43" w:rsidRPr="008D75CD" w:rsidRDefault="00FB5C43" w:rsidP="00C52E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B5C43" w:rsidRPr="008D75CD" w:rsidRDefault="00FB5C43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C43" w:rsidRPr="008D75CD" w:rsidTr="00A15DF5">
        <w:trPr>
          <w:trHeight w:val="334"/>
        </w:trPr>
        <w:tc>
          <w:tcPr>
            <w:tcW w:w="3060" w:type="dxa"/>
          </w:tcPr>
          <w:p w:rsidR="00FB5C43" w:rsidRPr="004F2387" w:rsidRDefault="00FB5C4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B5C43" w:rsidRPr="008D75CD" w:rsidRDefault="00FB5C43" w:rsidP="001F4A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(28,113)</w:t>
            </w:r>
          </w:p>
        </w:tc>
        <w:tc>
          <w:tcPr>
            <w:tcW w:w="270" w:type="dxa"/>
          </w:tcPr>
          <w:p w:rsidR="00FB5C43" w:rsidRPr="008D75CD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B5C43" w:rsidRPr="008D75CD" w:rsidRDefault="00FB5C43" w:rsidP="001E3C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(2,087)</w:t>
            </w:r>
          </w:p>
        </w:tc>
        <w:tc>
          <w:tcPr>
            <w:tcW w:w="270" w:type="dxa"/>
          </w:tcPr>
          <w:p w:rsidR="00FB5C43" w:rsidRPr="008D75CD" w:rsidRDefault="00FB5C43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B5C43" w:rsidRPr="008D75CD" w:rsidRDefault="00FB5C43" w:rsidP="008101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(39)</w:t>
            </w:r>
          </w:p>
        </w:tc>
        <w:tc>
          <w:tcPr>
            <w:tcW w:w="270" w:type="dxa"/>
          </w:tcPr>
          <w:p w:rsidR="00FB5C43" w:rsidRPr="008D75CD" w:rsidRDefault="00FB5C43" w:rsidP="00C52E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B5C43" w:rsidRPr="008D75CD" w:rsidRDefault="00FB5C43" w:rsidP="0081015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(30,239)</w:t>
            </w:r>
          </w:p>
        </w:tc>
      </w:tr>
    </w:tbl>
    <w:p w:rsidR="00810153" w:rsidRDefault="00810153" w:rsidP="00A51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:rsidR="00A51F8E" w:rsidRDefault="00810153" w:rsidP="00810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:rsidR="00437D55" w:rsidRDefault="00437D55" w:rsidP="00880BF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973FB">
        <w:rPr>
          <w:rFonts w:ascii="Angsana New" w:hAnsi="Angsana New" w:hint="cs"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391A7F" w:rsidRPr="007004C3" w:rsidRDefault="00391A7F" w:rsidP="00391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35" w:type="dxa"/>
        <w:tblInd w:w="360" w:type="dxa"/>
        <w:tblLook w:val="01E0" w:firstRow="1" w:lastRow="1" w:firstColumn="1" w:lastColumn="1" w:noHBand="0" w:noVBand="0"/>
      </w:tblPr>
      <w:tblGrid>
        <w:gridCol w:w="3420"/>
        <w:gridCol w:w="450"/>
        <w:gridCol w:w="360"/>
        <w:gridCol w:w="1134"/>
        <w:gridCol w:w="259"/>
        <w:gridCol w:w="6"/>
        <w:gridCol w:w="1106"/>
        <w:gridCol w:w="243"/>
        <w:gridCol w:w="16"/>
        <w:gridCol w:w="1118"/>
        <w:gridCol w:w="7"/>
        <w:gridCol w:w="236"/>
        <w:gridCol w:w="16"/>
        <w:gridCol w:w="1064"/>
      </w:tblGrid>
      <w:tr w:rsidR="00421EDE" w:rsidRPr="002D1D51" w:rsidTr="001379C9">
        <w:trPr>
          <w:tblHeader/>
        </w:trPr>
        <w:tc>
          <w:tcPr>
            <w:tcW w:w="3420" w:type="dxa"/>
          </w:tcPr>
          <w:p w:rsidR="00421EDE" w:rsidRPr="003A2A23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421EDE" w:rsidRPr="003A2A23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05" w:type="dxa"/>
            <w:gridSpan w:val="4"/>
          </w:tcPr>
          <w:p w:rsidR="00421EDE" w:rsidRPr="003A2A23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gridSpan w:val="2"/>
          </w:tcPr>
          <w:p w:rsidR="00421EDE" w:rsidRPr="003A2A23" w:rsidRDefault="00421EDE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5"/>
          </w:tcPr>
          <w:p w:rsidR="00421EDE" w:rsidRPr="003A2A23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3A2A23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46C84" w:rsidRPr="002D1D51" w:rsidTr="001379C9">
        <w:trPr>
          <w:tblHeader/>
        </w:trPr>
        <w:tc>
          <w:tcPr>
            <w:tcW w:w="3420" w:type="dxa"/>
          </w:tcPr>
          <w:p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846C84" w:rsidRPr="003A2A23" w:rsidRDefault="00846C84" w:rsidP="0013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2A23">
              <w:rPr>
                <w:rFonts w:ascii="Angsana New" w:hAnsi="Angsana New" w:hint="cs"/>
                <w:b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9" w:type="dxa"/>
            <w:shd w:val="clear" w:color="auto" w:fill="auto"/>
            <w:vAlign w:val="center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59" w:type="dxa"/>
            <w:gridSpan w:val="2"/>
            <w:shd w:val="clear" w:color="auto" w:fill="auto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9" w:type="dxa"/>
            <w:gridSpan w:val="3"/>
            <w:shd w:val="clear" w:color="auto" w:fill="auto"/>
            <w:vAlign w:val="center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46C84" w:rsidRPr="002D1D51" w:rsidTr="001379C9">
        <w:trPr>
          <w:tblHeader/>
        </w:trPr>
        <w:tc>
          <w:tcPr>
            <w:tcW w:w="3420" w:type="dxa"/>
          </w:tcPr>
          <w:p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205" w:type="dxa"/>
            <w:gridSpan w:val="11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3A2A2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3A2A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46C84" w:rsidRPr="002D1D51" w:rsidTr="001379C9">
        <w:tc>
          <w:tcPr>
            <w:tcW w:w="3420" w:type="dxa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gridSpan w:val="2"/>
          </w:tcPr>
          <w:p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6C84" w:rsidRPr="002D1D51" w:rsidTr="001379C9">
        <w:tc>
          <w:tcPr>
            <w:tcW w:w="3420" w:type="dxa"/>
          </w:tcPr>
          <w:p w:rsidR="00846C84" w:rsidRPr="003A2A23" w:rsidRDefault="00846C84" w:rsidP="0040265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  <w:tab w:val="left" w:pos="752"/>
              </w:tabs>
              <w:ind w:left="882" w:hanging="8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gridSpan w:val="2"/>
          </w:tcPr>
          <w:p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ED9" w:rsidRPr="002D1D51" w:rsidTr="001379C9">
        <w:trPr>
          <w:trHeight w:val="758"/>
        </w:trPr>
        <w:tc>
          <w:tcPr>
            <w:tcW w:w="3420" w:type="dxa"/>
          </w:tcPr>
          <w:p w:rsidR="00466C59" w:rsidRPr="003A2A23" w:rsidRDefault="00C52ED9" w:rsidP="0046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เงินกู้ยืมระยะสั้นจากบุคคลหรือกิจการ</w:t>
            </w:r>
          </w:p>
          <w:p w:rsidR="00C52ED9" w:rsidRPr="003A2A23" w:rsidRDefault="00C52ED9" w:rsidP="0046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06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3A2A2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C52ED9" w:rsidRPr="00155053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ED9" w:rsidRPr="002D1D51" w:rsidTr="001379C9">
        <w:trPr>
          <w:trHeight w:val="254"/>
        </w:trPr>
        <w:tc>
          <w:tcPr>
            <w:tcW w:w="3420" w:type="dxa"/>
          </w:tcPr>
          <w:p w:rsidR="00C52ED9" w:rsidRPr="003A2A23" w:rsidRDefault="00C52ED9" w:rsidP="00C52ED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216" w:hanging="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2ED9" w:rsidRPr="002D1D5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C52ED9" w:rsidRPr="003A2A23" w:rsidRDefault="004E3169" w:rsidP="004E31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1,731</w:t>
            </w:r>
            <w:r w:rsidR="002F3041" w:rsidRPr="003A2A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:rsidR="00C52ED9" w:rsidRPr="003A2A23" w:rsidRDefault="004E3169" w:rsidP="004E31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1,731</w:t>
            </w:r>
            <w:r w:rsidR="002F3041"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C52ED9" w:rsidRPr="002D1D51" w:rsidTr="001379C9">
        <w:tc>
          <w:tcPr>
            <w:tcW w:w="3420" w:type="dxa"/>
          </w:tcPr>
          <w:p w:rsidR="00C52ED9" w:rsidRPr="003A2A23" w:rsidRDefault="00C52ED9" w:rsidP="0046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205,27</w:t>
            </w:r>
            <w:r w:rsidR="00B6575F" w:rsidRPr="003A2A2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149</w:t>
            </w:r>
            <w:r w:rsidRPr="003A2A23">
              <w:rPr>
                <w:rFonts w:ascii="Angsana New" w:hAnsi="Angsana New"/>
                <w:sz w:val="28"/>
                <w:szCs w:val="28"/>
                <w:lang w:val="en-US" w:bidi="th-TH"/>
              </w:rPr>
              <w:t>,615</w:t>
            </w: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:rsidR="00C52ED9" w:rsidRPr="003A2A23" w:rsidRDefault="002F3041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159,251</w:t>
            </w: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  <w:r w:rsidRPr="003A2A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</w:p>
        </w:tc>
      </w:tr>
      <w:tr w:rsidR="00C52ED9" w:rsidRPr="002D1D5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52ED9" w:rsidRPr="003A2A23" w:rsidRDefault="002F3041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(467</w:t>
            </w:r>
            <w:r w:rsidR="00C52ED9" w:rsidRPr="003A2A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(325)</w:t>
            </w: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C52ED9" w:rsidRPr="002D1D5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52ED9" w:rsidRPr="003A2A23" w:rsidRDefault="002F3041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204,80</w:t>
            </w:r>
            <w:r w:rsidR="00B6575F" w:rsidRPr="003A2A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149,604</w:t>
            </w: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:rsidR="00C52ED9" w:rsidRPr="003A2A23" w:rsidRDefault="00692595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158,926</w:t>
            </w: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127,884</w:t>
            </w:r>
          </w:p>
        </w:tc>
      </w:tr>
      <w:tr w:rsidR="001A774B" w:rsidRPr="002D1D51" w:rsidTr="00D14861">
        <w:tc>
          <w:tcPr>
            <w:tcW w:w="3420" w:type="dxa"/>
          </w:tcPr>
          <w:p w:rsidR="001A774B" w:rsidRPr="003A2A23" w:rsidRDefault="001A774B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:rsidR="001A774B" w:rsidRPr="003A2A23" w:rsidRDefault="001A774B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A774B" w:rsidRPr="003A2A23" w:rsidRDefault="001A774B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1A774B" w:rsidRPr="003A2A23" w:rsidRDefault="001A774B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:rsidR="001A774B" w:rsidRPr="003A2A23" w:rsidRDefault="001A774B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1A774B" w:rsidRPr="003A2A23" w:rsidRDefault="001A774B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:rsidR="001A774B" w:rsidRPr="003A2A23" w:rsidRDefault="001A774B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:rsidR="001A774B" w:rsidRPr="003A2A23" w:rsidRDefault="001A774B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:rsidR="001A774B" w:rsidRPr="003A2A23" w:rsidRDefault="001A774B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2ED9" w:rsidRPr="002D1D5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69,399</w:t>
            </w: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:rsidR="00C52ED9" w:rsidRPr="003A2A23" w:rsidRDefault="00692595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50,787</w:t>
            </w: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814</w:t>
            </w:r>
          </w:p>
        </w:tc>
      </w:tr>
      <w:tr w:rsidR="00C52ED9" w:rsidRPr="002D1D5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cs/>
              </w:rPr>
            </w:pPr>
            <w:r w:rsidRPr="003A2A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3A2A23" w:rsidRDefault="004E3169" w:rsidP="004E316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2,006</w:t>
            </w:r>
            <w:r w:rsidR="002F3041" w:rsidRPr="003A2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207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725</w:t>
            </w: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3A2A23" w:rsidRDefault="004E316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2,041,530</w:t>
            </w: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182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848</w:t>
            </w:r>
          </w:p>
        </w:tc>
      </w:tr>
      <w:tr w:rsidR="00C52ED9" w:rsidRPr="00155053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gridSpan w:val="3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2ED9" w:rsidRPr="00996FF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A2A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45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2ED9" w:rsidRPr="00996FF1" w:rsidTr="001379C9">
        <w:tc>
          <w:tcPr>
            <w:tcW w:w="3420" w:type="dxa"/>
          </w:tcPr>
          <w:p w:rsidR="00C52ED9" w:rsidRPr="003A2A23" w:rsidRDefault="00C52ED9" w:rsidP="00C52ED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45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2ED9" w:rsidRPr="00996FF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C52ED9" w:rsidRPr="003A2A23" w:rsidRDefault="002F3041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716,981</w:t>
            </w:r>
          </w:p>
        </w:tc>
        <w:tc>
          <w:tcPr>
            <w:tcW w:w="265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243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607,481</w:t>
            </w:r>
          </w:p>
        </w:tc>
        <w:tc>
          <w:tcPr>
            <w:tcW w:w="236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515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208</w:t>
            </w:r>
          </w:p>
        </w:tc>
      </w:tr>
      <w:tr w:rsidR="00C52ED9" w:rsidRPr="00996FF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3A2A23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45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52ED9" w:rsidRPr="003A2A23" w:rsidRDefault="002F3041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(1,958)</w:t>
            </w:r>
          </w:p>
        </w:tc>
        <w:tc>
          <w:tcPr>
            <w:tcW w:w="265" w:type="dxa"/>
            <w:gridSpan w:val="2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(606)</w:t>
            </w:r>
          </w:p>
        </w:tc>
        <w:tc>
          <w:tcPr>
            <w:tcW w:w="243" w:type="dxa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(1,726)</w:t>
            </w:r>
          </w:p>
        </w:tc>
        <w:tc>
          <w:tcPr>
            <w:tcW w:w="236" w:type="dxa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(606)</w:t>
            </w:r>
          </w:p>
        </w:tc>
      </w:tr>
      <w:tr w:rsidR="00C52ED9" w:rsidRPr="00996FF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45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52ED9" w:rsidRPr="003A2A23" w:rsidRDefault="002F3041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715,023</w:t>
            </w:r>
          </w:p>
        </w:tc>
        <w:tc>
          <w:tcPr>
            <w:tcW w:w="265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592,112</w:t>
            </w:r>
          </w:p>
        </w:tc>
        <w:tc>
          <w:tcPr>
            <w:tcW w:w="243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605,755</w:t>
            </w:r>
          </w:p>
        </w:tc>
        <w:tc>
          <w:tcPr>
            <w:tcW w:w="236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514,602</w:t>
            </w:r>
          </w:p>
        </w:tc>
      </w:tr>
      <w:tr w:rsidR="00C52ED9" w:rsidRPr="00996FF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45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52ED9" w:rsidRPr="003A2A23" w:rsidRDefault="002F3041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131,583</w:t>
            </w:r>
          </w:p>
        </w:tc>
        <w:tc>
          <w:tcPr>
            <w:tcW w:w="265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739</w:t>
            </w:r>
          </w:p>
        </w:tc>
        <w:tc>
          <w:tcPr>
            <w:tcW w:w="243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52,588</w:t>
            </w:r>
          </w:p>
        </w:tc>
        <w:tc>
          <w:tcPr>
            <w:tcW w:w="236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</w:tr>
      <w:tr w:rsidR="00C52ED9" w:rsidRPr="00996FF1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5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3A2A23" w:rsidRDefault="002F3041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846,606</w:t>
            </w:r>
          </w:p>
        </w:tc>
        <w:tc>
          <w:tcPr>
            <w:tcW w:w="265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760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851</w:t>
            </w:r>
          </w:p>
        </w:tc>
        <w:tc>
          <w:tcPr>
            <w:tcW w:w="243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658,343</w:t>
            </w:r>
          </w:p>
        </w:tc>
        <w:tc>
          <w:tcPr>
            <w:tcW w:w="236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606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985</w:t>
            </w:r>
          </w:p>
        </w:tc>
      </w:tr>
      <w:tr w:rsidR="00C52ED9" w:rsidRPr="00E22620" w:rsidTr="001379C9">
        <w:tc>
          <w:tcPr>
            <w:tcW w:w="342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45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3A2A23" w:rsidRDefault="004E3169" w:rsidP="004E31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2,852</w:t>
            </w:r>
            <w:r w:rsidR="002F3041"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65" w:type="dxa"/>
            <w:gridSpan w:val="2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968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43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3A2A23" w:rsidRDefault="004E3169" w:rsidP="004E31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2,699</w:t>
            </w:r>
            <w:r w:rsidR="00692595"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873</w:t>
            </w:r>
          </w:p>
        </w:tc>
        <w:tc>
          <w:tcPr>
            <w:tcW w:w="236" w:type="dxa"/>
          </w:tcPr>
          <w:p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789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833</w:t>
            </w:r>
          </w:p>
        </w:tc>
      </w:tr>
    </w:tbl>
    <w:p w:rsidR="00B94870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B94870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7004C3">
        <w:rPr>
          <w:rFonts w:ascii="Angsana New" w:hAnsi="Angsana New"/>
          <w:sz w:val="30"/>
          <w:szCs w:val="30"/>
        </w:rPr>
        <w:t>1</w:t>
      </w:r>
      <w:r w:rsidR="007004C3">
        <w:rPr>
          <w:rFonts w:ascii="Angsana New" w:hAnsi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อัตราดอกเบี้ยของเงินกู้ยืมระยะยาวของกลุ่มบริษัท</w:t>
      </w:r>
      <w:r w:rsidR="00D86D7E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>คือร้อย</w:t>
      </w:r>
      <w:r w:rsidRPr="00822E80">
        <w:rPr>
          <w:rFonts w:ascii="Angsana New" w:hAnsi="Angsana New" w:hint="cs"/>
          <w:sz w:val="30"/>
          <w:szCs w:val="30"/>
          <w:cs/>
        </w:rPr>
        <w:t xml:space="preserve">ละ </w:t>
      </w:r>
      <w:r w:rsidR="00692595">
        <w:rPr>
          <w:rFonts w:ascii="Angsana New" w:hAnsi="Angsana New"/>
          <w:sz w:val="30"/>
          <w:szCs w:val="30"/>
        </w:rPr>
        <w:t>3.75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822E80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822E80">
        <w:rPr>
          <w:rFonts w:ascii="Angsana New" w:hAnsi="Angsana New" w:hint="cs"/>
          <w:spacing w:val="-10"/>
          <w:sz w:val="30"/>
          <w:szCs w:val="30"/>
          <w:cs/>
        </w:rPr>
        <w:t>ถึงร้อย</w:t>
      </w:r>
      <w:r w:rsidRPr="00692595">
        <w:rPr>
          <w:rFonts w:ascii="Angsana New" w:hAnsi="Angsana New" w:hint="cs"/>
          <w:spacing w:val="-10"/>
          <w:sz w:val="30"/>
          <w:szCs w:val="30"/>
          <w:cs/>
        </w:rPr>
        <w:t xml:space="preserve">ละ </w:t>
      </w:r>
      <w:r w:rsidR="00692595" w:rsidRPr="00692595">
        <w:rPr>
          <w:rFonts w:ascii="Angsana New" w:hAnsi="Angsana New"/>
          <w:spacing w:val="-10"/>
          <w:sz w:val="30"/>
          <w:szCs w:val="30"/>
        </w:rPr>
        <w:t>4.50</w:t>
      </w:r>
      <w:r w:rsidR="00F67D7B" w:rsidRPr="00822E8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822E80">
        <w:rPr>
          <w:rFonts w:ascii="Angsana New" w:hAnsi="Angsana New" w:hint="cs"/>
          <w:spacing w:val="-10"/>
          <w:sz w:val="30"/>
          <w:szCs w:val="30"/>
          <w:cs/>
        </w:rPr>
        <w:t xml:space="preserve"> ต่อปี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94870">
        <w:rPr>
          <w:rFonts w:ascii="Angsana New" w:hAnsi="Angsana New"/>
          <w:i/>
          <w:iCs/>
          <w:sz w:val="30"/>
          <w:szCs w:val="30"/>
        </w:rPr>
        <w:t>2560:</w:t>
      </w:r>
      <w:r w:rsidR="001D111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B94870">
        <w:rPr>
          <w:rFonts w:ascii="Angsana New" w:hAnsi="Angsana New"/>
          <w:i/>
          <w:iCs/>
          <w:sz w:val="30"/>
          <w:szCs w:val="30"/>
        </w:rPr>
        <w:t>3.27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 xml:space="preserve"> ต่อปี ถึงร้อยละ </w:t>
      </w:r>
      <w:r w:rsidRPr="00B94870">
        <w:rPr>
          <w:rFonts w:ascii="Angsana New" w:hAnsi="Angsana New"/>
          <w:i/>
          <w:iCs/>
          <w:sz w:val="30"/>
          <w:szCs w:val="30"/>
        </w:rPr>
        <w:t>4.50</w:t>
      </w:r>
      <w:r w:rsidR="001D111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:rsidR="003C19CD" w:rsidRPr="0031768E" w:rsidRDefault="003C19CD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2308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Pr="00C23085">
        <w:rPr>
          <w:rFonts w:ascii="Angsana New" w:hAnsi="Angsana New" w:hint="cs"/>
          <w:sz w:val="30"/>
          <w:szCs w:val="30"/>
          <w:cs/>
        </w:rPr>
        <w:t xml:space="preserve"> </w:t>
      </w:r>
      <w:r w:rsidRPr="00C23085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="00F7731F" w:rsidRPr="00C23085">
        <w:rPr>
          <w:rFonts w:ascii="Angsana New" w:hAnsi="Angsana New" w:hint="cs"/>
          <w:sz w:val="30"/>
          <w:szCs w:val="30"/>
          <w:cs/>
        </w:rPr>
        <w:t xml:space="preserve"> </w:t>
      </w:r>
      <w:r w:rsidR="00C46C24">
        <w:rPr>
          <w:rFonts w:ascii="Angsana New" w:hAnsi="Angsana New" w:hint="cs"/>
          <w:sz w:val="30"/>
          <w:szCs w:val="30"/>
          <w:cs/>
        </w:rPr>
        <w:t>ณ วันที่</w:t>
      </w:r>
      <w:r w:rsidR="006E35E5">
        <w:rPr>
          <w:rFonts w:ascii="Angsana New" w:hAnsi="Angsana New"/>
          <w:sz w:val="30"/>
          <w:szCs w:val="30"/>
        </w:rPr>
        <w:t xml:space="preserve"> </w:t>
      </w:r>
      <w:r w:rsidR="003807DC">
        <w:rPr>
          <w:rFonts w:ascii="Angsana New" w:hAnsi="Angsana New"/>
          <w:sz w:val="30"/>
          <w:szCs w:val="30"/>
        </w:rPr>
        <w:t>3</w:t>
      </w:r>
      <w:r w:rsidR="00CA0815">
        <w:rPr>
          <w:rFonts w:ascii="Angsana New" w:hAnsi="Angsana New"/>
          <w:sz w:val="30"/>
          <w:szCs w:val="30"/>
        </w:rPr>
        <w:t>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A0815">
        <w:rPr>
          <w:rFonts w:ascii="Angsana New" w:hAnsi="Angsana New" w:hint="cs"/>
          <w:sz w:val="30"/>
          <w:szCs w:val="30"/>
          <w:cs/>
        </w:rPr>
        <w:t>ธันวาคม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31768E">
        <w:rPr>
          <w:rFonts w:ascii="Angsana New" w:hAnsi="Angsana New"/>
          <w:sz w:val="30"/>
          <w:szCs w:val="30"/>
          <w:cs/>
        </w:rPr>
        <w:t>ได้ดังนี้</w:t>
      </w:r>
    </w:p>
    <w:p w:rsidR="003C19CD" w:rsidRPr="00DC2BFF" w:rsidRDefault="003C19CD" w:rsidP="00C23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360" w:type="dxa"/>
        <w:tblLook w:val="01E0" w:firstRow="1" w:lastRow="1" w:firstColumn="1" w:lastColumn="1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170"/>
        <w:gridCol w:w="270"/>
        <w:gridCol w:w="1174"/>
      </w:tblGrid>
      <w:tr w:rsidR="00016235" w:rsidRPr="00F92902" w:rsidTr="00391EA3">
        <w:tc>
          <w:tcPr>
            <w:tcW w:w="3420" w:type="dxa"/>
            <w:shd w:val="clear" w:color="auto" w:fill="auto"/>
          </w:tcPr>
          <w:p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16235" w:rsidRPr="00F92902" w:rsidTr="00391EA3">
        <w:tc>
          <w:tcPr>
            <w:tcW w:w="3420" w:type="dxa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016235" w:rsidRPr="008620B8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16235" w:rsidRPr="00F92902" w:rsidTr="00391EA3">
        <w:tc>
          <w:tcPr>
            <w:tcW w:w="3420" w:type="dxa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4" w:type="dxa"/>
            <w:gridSpan w:val="7"/>
          </w:tcPr>
          <w:p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2ED9" w:rsidRPr="00F92902" w:rsidTr="00391EA3">
        <w:tc>
          <w:tcPr>
            <w:tcW w:w="342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C52ED9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C52ED9" w:rsidRPr="00647DE8" w:rsidRDefault="008371B7" w:rsidP="00837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1,936</w:t>
            </w:r>
            <w:r w:rsidR="00D7336F" w:rsidRPr="00D733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C52ED9" w:rsidRPr="00F9290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7E583A" w:rsidRDefault="008371B7" w:rsidP="00837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1,990</w:t>
            </w:r>
            <w:r w:rsidR="00D7336F" w:rsidRPr="00D733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7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:rsidR="00C52ED9" w:rsidRPr="00F9290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</w:tr>
      <w:tr w:rsidR="00C52ED9" w:rsidRPr="00F92902" w:rsidTr="00391EA3">
        <w:tc>
          <w:tcPr>
            <w:tcW w:w="342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C52ED9" w:rsidRPr="0001724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C52ED9" w:rsidRPr="00017243" w:rsidRDefault="00D7336F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36F">
              <w:rPr>
                <w:rFonts w:ascii="Angsana New" w:hAnsi="Angsana New"/>
                <w:sz w:val="30"/>
                <w:szCs w:val="30"/>
                <w:lang w:val="en-US" w:bidi="th-TH"/>
              </w:rPr>
              <w:t>611,202</w:t>
            </w:r>
          </w:p>
        </w:tc>
        <w:tc>
          <w:tcPr>
            <w:tcW w:w="270" w:type="dxa"/>
          </w:tcPr>
          <w:p w:rsidR="00C52ED9" w:rsidRPr="0001724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C52ED9" w:rsidRPr="0001724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  <w:r w:rsidRPr="00017243">
              <w:rPr>
                <w:rFonts w:ascii="Angsana New" w:hAnsi="Angsana New"/>
                <w:sz w:val="30"/>
                <w:szCs w:val="30"/>
              </w:rPr>
              <w:t>,</w:t>
            </w: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</w:tcPr>
          <w:p w:rsidR="00C52ED9" w:rsidRPr="0001724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017243" w:rsidRDefault="00D7336F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36F">
              <w:rPr>
                <w:rFonts w:ascii="Angsana New" w:hAnsi="Angsana New"/>
                <w:sz w:val="30"/>
                <w:szCs w:val="30"/>
              </w:rPr>
              <w:t>501,934</w:t>
            </w:r>
          </w:p>
        </w:tc>
        <w:tc>
          <w:tcPr>
            <w:tcW w:w="27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:rsidR="00C52ED9" w:rsidRPr="00F9290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C52ED9" w:rsidRPr="00F92902" w:rsidTr="00391EA3">
        <w:tc>
          <w:tcPr>
            <w:tcW w:w="342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C52ED9" w:rsidRPr="0001724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2ED9" w:rsidRPr="00017243" w:rsidRDefault="00D7336F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36F">
              <w:rPr>
                <w:rFonts w:ascii="Angsana New" w:hAnsi="Angsana New"/>
                <w:sz w:val="30"/>
                <w:szCs w:val="30"/>
              </w:rPr>
              <w:t>103,821</w:t>
            </w:r>
          </w:p>
        </w:tc>
        <w:tc>
          <w:tcPr>
            <w:tcW w:w="270" w:type="dxa"/>
          </w:tcPr>
          <w:p w:rsidR="00C52ED9" w:rsidRPr="0001724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C52ED9" w:rsidRPr="0001724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Pr="00017243">
              <w:rPr>
                <w:rFonts w:ascii="Angsana New" w:hAnsi="Angsana New"/>
                <w:sz w:val="30"/>
                <w:szCs w:val="30"/>
              </w:rPr>
              <w:t>,</w:t>
            </w: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:rsidR="00C52ED9" w:rsidRPr="0001724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017243" w:rsidRDefault="00D7336F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36F">
              <w:rPr>
                <w:rFonts w:ascii="Angsana New" w:hAnsi="Angsana New"/>
                <w:sz w:val="30"/>
                <w:szCs w:val="30"/>
              </w:rPr>
              <w:t>103,821</w:t>
            </w:r>
          </w:p>
        </w:tc>
        <w:tc>
          <w:tcPr>
            <w:tcW w:w="27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:rsidR="00C52ED9" w:rsidRPr="00F9290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</w:tr>
      <w:tr w:rsidR="00C52ED9" w:rsidRPr="00F92902" w:rsidTr="00391EA3">
        <w:tc>
          <w:tcPr>
            <w:tcW w:w="342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C52ED9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52ED9" w:rsidRPr="00F92902" w:rsidRDefault="008371B7" w:rsidP="00837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2,651</w:t>
            </w:r>
            <w:r w:rsidR="00D7336F" w:rsidRPr="00D733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52ED9" w:rsidRPr="00F9290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52ED9" w:rsidRPr="00F92902" w:rsidRDefault="008371B7" w:rsidP="00837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2,596</w:t>
            </w:r>
            <w:r w:rsidR="00D7336F" w:rsidRPr="00D733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:rsidR="00C52ED9" w:rsidRPr="00F9290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C52ED9" w:rsidRPr="00F9290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636</w:t>
            </w:r>
          </w:p>
        </w:tc>
      </w:tr>
    </w:tbl>
    <w:p w:rsidR="00021412" w:rsidRPr="00DC2BFF" w:rsidRDefault="0002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1768E" w:rsidRDefault="0031768E" w:rsidP="00380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DC2BFF">
        <w:rPr>
          <w:rFonts w:ascii="Angsana New" w:hAnsi="Angsana New" w:hint="cs"/>
          <w:sz w:val="30"/>
          <w:szCs w:val="30"/>
          <w:cs/>
        </w:rPr>
        <w:t>ณ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วันที่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/>
          <w:sz w:val="30"/>
          <w:szCs w:val="30"/>
        </w:rPr>
        <w:t>3</w:t>
      </w:r>
      <w:r w:rsidR="003807DC">
        <w:rPr>
          <w:rFonts w:ascii="Angsana New" w:hAnsi="Angsana New"/>
          <w:sz w:val="30"/>
          <w:szCs w:val="30"/>
        </w:rPr>
        <w:t>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3807DC">
        <w:rPr>
          <w:rFonts w:ascii="Angsana New" w:hAnsi="Angsana New" w:hint="cs"/>
          <w:sz w:val="30"/>
          <w:szCs w:val="30"/>
          <w:cs/>
        </w:rPr>
        <w:t>ธันวาคม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46C24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กลุ่มบริษัทและบริษัทมีเ</w:t>
      </w:r>
      <w:r w:rsidR="005B311A">
        <w:rPr>
          <w:rFonts w:ascii="Angsana New" w:hAnsi="Angsana New" w:hint="cs"/>
          <w:sz w:val="30"/>
          <w:szCs w:val="30"/>
          <w:cs/>
        </w:rPr>
        <w:t>งิน</w:t>
      </w:r>
      <w:r w:rsidR="00CE0CC1">
        <w:rPr>
          <w:rFonts w:ascii="Angsana New" w:hAnsi="Angsana New" w:hint="cs"/>
          <w:sz w:val="30"/>
          <w:szCs w:val="30"/>
          <w:cs/>
        </w:rPr>
        <w:t>กู้ยืมระยะยาว</w:t>
      </w:r>
      <w:r w:rsidRPr="00DC2BFF">
        <w:rPr>
          <w:rFonts w:ascii="Angsana New" w:hAnsi="Angsana New" w:hint="cs"/>
          <w:sz w:val="30"/>
          <w:szCs w:val="30"/>
          <w:cs/>
        </w:rPr>
        <w:t>เป็นสั</w:t>
      </w:r>
      <w:r w:rsidR="00744083">
        <w:rPr>
          <w:rFonts w:ascii="Angsana New" w:hAnsi="Angsana New" w:hint="cs"/>
          <w:sz w:val="30"/>
          <w:szCs w:val="30"/>
          <w:cs/>
        </w:rPr>
        <w:t>ญญากู้ยืมระยะยาวจากสถาบันการเงิน</w:t>
      </w:r>
      <w:r w:rsidR="00666AC3">
        <w:rPr>
          <w:rFonts w:ascii="Angsana New" w:hAnsi="Angsana New"/>
          <w:sz w:val="30"/>
          <w:szCs w:val="30"/>
        </w:rPr>
        <w:br/>
      </w:r>
      <w:r w:rsidRPr="00DC2BFF">
        <w:rPr>
          <w:rFonts w:ascii="Angsana New" w:hAnsi="Angsana New" w:hint="cs"/>
          <w:sz w:val="30"/>
          <w:szCs w:val="30"/>
          <w:cs/>
        </w:rPr>
        <w:t>ในประเทศหลายแห่งเพื่อใช้ในการดำเนินงานซื้อเครื่องจักร และก่อสร้างอาคารโรงงาน เงินกู้ยืมระยะยาวของบริษัทและบริษัทค้ำประกันโดยเงินลงทุนในบริษัทย่อยแห่งหนึ่ง อสังหาริมทรัพย์เพื่อการลงทุน และที่ดิน อาคารและอุปกรณ์ของกลุ่มบริษัทและบริษัท โดยกลุ่มบริษัทและบริษัท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:rsidR="00C46C24" w:rsidRDefault="00C46C24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60546A" w:rsidRDefault="0060546A" w:rsidP="0060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0546A">
        <w:rPr>
          <w:rFonts w:ascii="Angsana New" w:hAnsi="Angsana New"/>
          <w:sz w:val="30"/>
          <w:szCs w:val="30"/>
          <w:cs/>
        </w:rPr>
        <w:t>กลุ่มบริษัทได้ลงนามในสัญญาเงินกู้ยืมหลายฉบับกับธนาคารในประเทศแห่งหนึ่งสำหรับวงเงิน</w:t>
      </w:r>
      <w:r w:rsidRPr="005F77E8">
        <w:rPr>
          <w:rFonts w:ascii="Angsana New" w:hAnsi="Angsana New"/>
          <w:sz w:val="30"/>
          <w:szCs w:val="30"/>
          <w:cs/>
        </w:rPr>
        <w:t>กู้ยืมรวม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</w:rPr>
        <w:t>311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  <w:cs/>
        </w:rPr>
        <w:t>ล้านบาท โดยมีอัตราดอกเบี้ย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</w:rPr>
        <w:t>THBFIX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  <w:cs/>
        </w:rPr>
        <w:t>บวกร้อยละ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</w:rPr>
        <w:t>2.10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  <w:cs/>
        </w:rPr>
        <w:t>ต่อปี เงินกู้ยืมเหล่านี้ม</w:t>
      </w:r>
      <w:r w:rsidR="003807DC" w:rsidRPr="005F77E8">
        <w:rPr>
          <w:rFonts w:ascii="Angsana New" w:hAnsi="Angsana New"/>
          <w:sz w:val="30"/>
          <w:szCs w:val="30"/>
          <w:cs/>
        </w:rPr>
        <w:t xml:space="preserve">ีกำหนดชำระคืนเงินต้นทุกเดือน </w:t>
      </w:r>
      <w:r w:rsidRPr="005F77E8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อัตราดอกเบี้ยกับธนาคารแห่งหนึ่งเพื่อป้องกันความเสี่ยงส่วนหนึ่งจากอัตราดอกเบี้ยดังกล่าวข้างต้น ตามที่กล่าวไว้ในหมายเหตุประกอบงบการเงินข้อ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9756C">
        <w:rPr>
          <w:rFonts w:ascii="Angsana New" w:hAnsi="Angsana New"/>
          <w:sz w:val="30"/>
          <w:szCs w:val="30"/>
        </w:rPr>
        <w:t>38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  <w:cs/>
        </w:rPr>
        <w:t>ภายใต้สัญญาแลกเปลี่ยนนี้ กลุ่มบริษัทมีภาระที่ต้องจ่ายและได้รับเงินต้นและดอกเบี้ยจากคู่สัญญาในอัตราและเงื่อนไขตามที่กำหนดไว้ในสัญญา สัญญานี้มีผลบังคับใช้จนถึงเดือนสิงหาคม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</w:rPr>
        <w:t>2565</w:t>
      </w:r>
      <w:r w:rsidR="001D1116">
        <w:rPr>
          <w:rFonts w:ascii="Angsana New" w:hAnsi="Angsana New"/>
          <w:sz w:val="30"/>
          <w:szCs w:val="30"/>
          <w:cs/>
        </w:rPr>
        <w:t xml:space="preserve">  </w:t>
      </w:r>
    </w:p>
    <w:p w:rsidR="0060546A" w:rsidRDefault="0060546A" w:rsidP="0060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C46C24" w:rsidRPr="00446830" w:rsidRDefault="00C46C24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446830">
        <w:rPr>
          <w:rFonts w:ascii="Angsana New" w:hAnsi="Angsana New"/>
          <w:spacing w:val="-4"/>
          <w:sz w:val="30"/>
          <w:szCs w:val="30"/>
        </w:rPr>
        <w:t>3</w:t>
      </w:r>
      <w:r w:rsidR="003807DC">
        <w:rPr>
          <w:rFonts w:ascii="Angsana New" w:hAnsi="Angsana New"/>
          <w:spacing w:val="-4"/>
          <w:sz w:val="30"/>
          <w:szCs w:val="30"/>
        </w:rPr>
        <w:t>1</w:t>
      </w:r>
      <w:r w:rsidR="003807DC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="00F833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2561</w:t>
      </w:r>
      <w:r w:rsidR="00F833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กลุ่มบริษัทมีวงเงินสินเชื่อที่ยังไม่ได้เบิกใช้เป็น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เงิน </w:t>
      </w:r>
      <w:r w:rsidR="002E0CFC" w:rsidRPr="00D3758B">
        <w:rPr>
          <w:rFonts w:ascii="Angsana New" w:hAnsi="Angsana New"/>
          <w:spacing w:val="-4"/>
          <w:sz w:val="30"/>
          <w:szCs w:val="30"/>
        </w:rPr>
        <w:t>1,</w:t>
      </w:r>
      <w:r w:rsidR="009168CE">
        <w:rPr>
          <w:rFonts w:ascii="Angsana New" w:hAnsi="Angsana New"/>
          <w:spacing w:val="-4"/>
          <w:sz w:val="30"/>
          <w:szCs w:val="30"/>
        </w:rPr>
        <w:t>327</w:t>
      </w:r>
      <w:r w:rsidR="001D111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2560:</w:t>
      </w:r>
      <w:r w:rsidR="00F83350"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2,058</w:t>
      </w:r>
      <w:r w:rsidR="00F83350"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:rsidR="00AB24FA" w:rsidRDefault="00AB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040512" w:rsidRPr="009A4D72" w:rsidRDefault="00040512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4D7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040512" w:rsidRPr="00DC2BFF" w:rsidRDefault="00040512" w:rsidP="002D4E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45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0512" w:rsidRDefault="002D4EF1" w:rsidP="002D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040512" w:rsidRPr="002D4EF1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040512" w:rsidRPr="002D4EF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3788D">
        <w:rPr>
          <w:rFonts w:ascii="Angsana New" w:hAnsi="Angsana New"/>
          <w:sz w:val="30"/>
          <w:szCs w:val="30"/>
        </w:rPr>
        <w:t>31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7004C3">
        <w:rPr>
          <w:rFonts w:ascii="Angsana New" w:hAnsi="Angsana New" w:hint="cs"/>
          <w:sz w:val="30"/>
          <w:szCs w:val="30"/>
          <w:cs/>
        </w:rPr>
        <w:t>ธันวาคม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040512" w:rsidRPr="002D4EF1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CB1EA9" w:rsidRPr="007004C3" w:rsidRDefault="00CB1EA9" w:rsidP="0047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tbl>
      <w:tblPr>
        <w:tblW w:w="96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98"/>
        <w:gridCol w:w="1062"/>
        <w:gridCol w:w="261"/>
        <w:gridCol w:w="953"/>
        <w:gridCol w:w="31"/>
        <w:gridCol w:w="239"/>
        <w:gridCol w:w="29"/>
        <w:gridCol w:w="1050"/>
        <w:gridCol w:w="270"/>
        <w:gridCol w:w="1037"/>
        <w:gridCol w:w="270"/>
        <w:gridCol w:w="1062"/>
        <w:gridCol w:w="269"/>
        <w:gridCol w:w="8"/>
        <w:gridCol w:w="1073"/>
      </w:tblGrid>
      <w:tr w:rsidR="00040512" w:rsidRPr="0016714D" w:rsidTr="002D4EF1">
        <w:trPr>
          <w:tblHeader/>
        </w:trPr>
        <w:tc>
          <w:tcPr>
            <w:tcW w:w="1998" w:type="dxa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:rsidR="00040512" w:rsidRPr="0016714D" w:rsidRDefault="00040512" w:rsidP="00395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40512" w:rsidRPr="0016714D" w:rsidTr="002D4EF1">
        <w:trPr>
          <w:tblHeader/>
        </w:trPr>
        <w:tc>
          <w:tcPr>
            <w:tcW w:w="1998" w:type="dxa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40512" w:rsidRPr="0016714D" w:rsidRDefault="008620B8" w:rsidP="00F6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71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40512" w:rsidRPr="0016714D" w:rsidRDefault="008620B8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40512" w:rsidRPr="0016714D" w:rsidTr="002D4EF1">
        <w:trPr>
          <w:tblHeader/>
        </w:trPr>
        <w:tc>
          <w:tcPr>
            <w:tcW w:w="1998" w:type="dxa"/>
            <w:shd w:val="clear" w:color="auto" w:fill="auto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มูลค่าอนาคตของจำนวน</w:t>
            </w:r>
          </w:p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:rsidR="00040512" w:rsidRPr="0016714D" w:rsidRDefault="00FA1CC9" w:rsidP="00C9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</w:t>
            </w:r>
            <w:r w:rsidR="00C97729" w:rsidRPr="0016714D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040512" w:rsidRPr="0016714D">
              <w:rPr>
                <w:rFonts w:ascii="Angsana New" w:hAnsi="Angsana New" w:hint="cs"/>
                <w:sz w:val="28"/>
                <w:szCs w:val="28"/>
                <w:cs/>
              </w:rPr>
              <w:t>อนาคต</w:t>
            </w:r>
            <w:r w:rsidR="00C97729" w:rsidRPr="0016714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040512" w:rsidRPr="0016714D">
              <w:rPr>
                <w:rFonts w:ascii="Angsana New" w:hAnsi="Angsana New" w:hint="cs"/>
                <w:sz w:val="28"/>
                <w:szCs w:val="28"/>
                <w:cs/>
              </w:rPr>
              <w:t>ของจำนวนเงินขั้นต่ำที่</w:t>
            </w:r>
            <w:r w:rsidR="00040512"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16714D" w:rsidTr="002D4EF1">
        <w:trPr>
          <w:tblHeader/>
        </w:trPr>
        <w:tc>
          <w:tcPr>
            <w:tcW w:w="1998" w:type="dxa"/>
          </w:tcPr>
          <w:p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:rsidR="00040512" w:rsidRPr="0016714D" w:rsidRDefault="00040512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F7731F"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52ED9" w:rsidRPr="0016714D" w:rsidTr="002D4EF1">
        <w:tc>
          <w:tcPr>
            <w:tcW w:w="1998" w:type="dxa"/>
          </w:tcPr>
          <w:p w:rsidR="00C52ED9" w:rsidRPr="0016714D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62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77,212</w:t>
            </w:r>
          </w:p>
        </w:tc>
        <w:tc>
          <w:tcPr>
            <w:tcW w:w="261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(7,813)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69,399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75,356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(9,385)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65,971</w:t>
            </w:r>
          </w:p>
        </w:tc>
      </w:tr>
      <w:tr w:rsidR="00C52ED9" w:rsidRPr="0016714D" w:rsidTr="002D4EF1">
        <w:tc>
          <w:tcPr>
            <w:tcW w:w="1998" w:type="dxa"/>
          </w:tcPr>
          <w:p w:rsidR="00C52ED9" w:rsidRPr="0016714D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2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52ED9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52ED9" w:rsidRPr="0016714D" w:rsidRDefault="003B3DA5" w:rsidP="003B3DA5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  <w:r w:rsidR="00C52ED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654</w:t>
            </w:r>
          </w:p>
        </w:tc>
        <w:tc>
          <w:tcPr>
            <w:tcW w:w="261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52ED9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(9,071)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:rsidR="00C52ED9" w:rsidRDefault="00C52ED9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:rsidR="00C52ED9" w:rsidRPr="0016714D" w:rsidRDefault="0013106B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13106B">
              <w:rPr>
                <w:rFonts w:ascii="Angsana New" w:hAnsi="Angsana New"/>
                <w:sz w:val="28"/>
                <w:szCs w:val="28"/>
              </w:rPr>
              <w:t>131,583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</w:p>
          <w:p w:rsidR="00C52ED9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172,111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C52ED9" w:rsidRDefault="00C52ED9" w:rsidP="00C52ED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52ED9" w:rsidRDefault="00C52ED9" w:rsidP="00C52ED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52ED9" w:rsidRPr="0016714D" w:rsidRDefault="00C52ED9" w:rsidP="00C52ED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(12,102)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160,009</w:t>
            </w:r>
          </w:p>
        </w:tc>
      </w:tr>
      <w:tr w:rsidR="00C52ED9" w:rsidRPr="0016714D" w:rsidTr="002D4EF1">
        <w:tc>
          <w:tcPr>
            <w:tcW w:w="1998" w:type="dxa"/>
          </w:tcPr>
          <w:p w:rsidR="00C52ED9" w:rsidRPr="0016714D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</w:t>
            </w:r>
          </w:p>
          <w:p w:rsidR="00C52ED9" w:rsidRPr="0016714D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F36650" w:rsidRPr="00F36650" w:rsidRDefault="00F36650" w:rsidP="00C52ED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:rsidR="00C52ED9" w:rsidRPr="00F36650" w:rsidRDefault="00C52ED9" w:rsidP="00C52ED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66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:rsidR="00C52ED9" w:rsidRPr="00F36650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</w:tcPr>
          <w:p w:rsidR="00C52ED9" w:rsidRPr="00F36650" w:rsidRDefault="00C52ED9" w:rsidP="00C52E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6650" w:rsidRPr="00F36650" w:rsidRDefault="00F36650" w:rsidP="00C52E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6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52ED9" w:rsidRPr="00F36650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6650" w:rsidRPr="00F36650" w:rsidRDefault="00F36650" w:rsidP="00F5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7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:rsidR="00C52ED9" w:rsidRPr="00F36650" w:rsidRDefault="00F505B5" w:rsidP="00F36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66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C52ED9" w:rsidRPr="00F366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8,837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(107)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8,730</w:t>
            </w:r>
          </w:p>
        </w:tc>
      </w:tr>
      <w:tr w:rsidR="00C52ED9" w:rsidRPr="0016714D" w:rsidTr="002D4EF1">
        <w:tc>
          <w:tcPr>
            <w:tcW w:w="1998" w:type="dxa"/>
          </w:tcPr>
          <w:p w:rsidR="00C52ED9" w:rsidRPr="0016714D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3B3DA5" w:rsidP="003B3DA5">
            <w:pPr>
              <w:pStyle w:val="acctfourfigures"/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217</w:t>
            </w:r>
            <w:r w:rsidR="00C52ED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866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(16,884)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13106B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3106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200,982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256,304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(21,594)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234,710</w:t>
            </w:r>
          </w:p>
        </w:tc>
      </w:tr>
    </w:tbl>
    <w:p w:rsidR="00C01188" w:rsidRPr="00474D67" w:rsidRDefault="00C01188" w:rsidP="0061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98"/>
        <w:gridCol w:w="1062"/>
        <w:gridCol w:w="261"/>
        <w:gridCol w:w="953"/>
        <w:gridCol w:w="31"/>
        <w:gridCol w:w="239"/>
        <w:gridCol w:w="29"/>
        <w:gridCol w:w="1050"/>
        <w:gridCol w:w="270"/>
        <w:gridCol w:w="1037"/>
        <w:gridCol w:w="270"/>
        <w:gridCol w:w="1062"/>
        <w:gridCol w:w="269"/>
        <w:gridCol w:w="8"/>
        <w:gridCol w:w="1073"/>
      </w:tblGrid>
      <w:tr w:rsidR="0016714D" w:rsidRPr="0016714D" w:rsidTr="004B157B">
        <w:trPr>
          <w:tblHeader/>
        </w:trPr>
        <w:tc>
          <w:tcPr>
            <w:tcW w:w="1998" w:type="dxa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16714D" w:rsidRPr="0016714D" w:rsidTr="004B157B">
        <w:trPr>
          <w:tblHeader/>
        </w:trPr>
        <w:tc>
          <w:tcPr>
            <w:tcW w:w="1998" w:type="dxa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6714D" w:rsidRPr="0016714D" w:rsidRDefault="0016714D" w:rsidP="00B0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71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6714D" w:rsidRPr="0016714D" w:rsidTr="004B157B">
        <w:trPr>
          <w:tblHeader/>
        </w:trPr>
        <w:tc>
          <w:tcPr>
            <w:tcW w:w="1998" w:type="dxa"/>
            <w:shd w:val="clear" w:color="auto" w:fill="auto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มูลค่าอนาคตของจำนวน</w:t>
            </w:r>
          </w:p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มูลค่าอนาคต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ของจำนวนเงินขั้นต่ำที่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16714D" w:rsidTr="004B157B">
        <w:trPr>
          <w:tblHeader/>
        </w:trPr>
        <w:tc>
          <w:tcPr>
            <w:tcW w:w="1998" w:type="dxa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52ED9" w:rsidRPr="0016714D" w:rsidTr="004B157B">
        <w:tc>
          <w:tcPr>
            <w:tcW w:w="1998" w:type="dxa"/>
          </w:tcPr>
          <w:p w:rsidR="00C52ED9" w:rsidRPr="0016714D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62" w:type="dxa"/>
            <w:shd w:val="clear" w:color="auto" w:fill="auto"/>
          </w:tcPr>
          <w:p w:rsidR="00775302" w:rsidRDefault="00775302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54,678</w:t>
            </w:r>
          </w:p>
        </w:tc>
        <w:tc>
          <w:tcPr>
            <w:tcW w:w="261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shd w:val="clear" w:color="auto" w:fill="auto"/>
          </w:tcPr>
          <w:p w:rsidR="00775302" w:rsidRDefault="00775302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(3,891)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75302" w:rsidRDefault="00775302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50,787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shd w:val="clear" w:color="auto" w:fill="auto"/>
          </w:tcPr>
          <w:p w:rsidR="00775302" w:rsidRDefault="00775302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56,534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775302" w:rsidRDefault="00775302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(5,720)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:rsidR="00775302" w:rsidRDefault="00775302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50,814</w:t>
            </w:r>
          </w:p>
        </w:tc>
      </w:tr>
      <w:tr w:rsidR="00C52ED9" w:rsidRPr="0016714D" w:rsidTr="004B157B">
        <w:tc>
          <w:tcPr>
            <w:tcW w:w="1998" w:type="dxa"/>
          </w:tcPr>
          <w:p w:rsidR="00C52ED9" w:rsidRPr="0016714D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2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75302" w:rsidRDefault="00775302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54,318</w:t>
            </w:r>
          </w:p>
        </w:tc>
        <w:tc>
          <w:tcPr>
            <w:tcW w:w="261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75302" w:rsidRDefault="00775302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(1,730)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:rsidR="00775302" w:rsidRDefault="00775302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52,588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</w:p>
          <w:p w:rsidR="00775302" w:rsidRDefault="00775302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96,826</w:t>
            </w:r>
          </w:p>
        </w:tc>
        <w:tc>
          <w:tcPr>
            <w:tcW w:w="270" w:type="dxa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C52ED9" w:rsidRDefault="00C52ED9" w:rsidP="00C52ED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75302" w:rsidRDefault="00775302" w:rsidP="00C52ED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52ED9" w:rsidRPr="0016714D" w:rsidRDefault="00C52ED9" w:rsidP="00C52ED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(4,443)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:rsidR="00C52ED9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775302" w:rsidRDefault="00775302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92,383</w:t>
            </w:r>
          </w:p>
        </w:tc>
      </w:tr>
      <w:tr w:rsidR="00C52ED9" w:rsidRPr="0016714D" w:rsidTr="004B157B">
        <w:tc>
          <w:tcPr>
            <w:tcW w:w="1998" w:type="dxa"/>
          </w:tcPr>
          <w:p w:rsidR="00C52ED9" w:rsidRPr="0016714D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108,996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(5,621)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103,375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153,360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(10,163)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16714D" w:rsidRDefault="00C52ED9" w:rsidP="00C52ED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143,197</w:t>
            </w:r>
          </w:p>
        </w:tc>
      </w:tr>
      <w:bookmarkEnd w:id="3"/>
    </w:tbl>
    <w:p w:rsidR="007136C3" w:rsidRDefault="007136C3" w:rsidP="003176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:rsidR="00DB483A" w:rsidRPr="00DB483A" w:rsidRDefault="00DB483A" w:rsidP="00DB48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B483A">
        <w:rPr>
          <w:rFonts w:ascii="Angsana New" w:hAnsi="Angsana New" w:hint="cs"/>
          <w:bCs/>
          <w:i/>
          <w:iCs/>
          <w:sz w:val="30"/>
          <w:szCs w:val="30"/>
          <w:cs/>
        </w:rPr>
        <w:lastRenderedPageBreak/>
        <w:t>การเปลี่ยนแปลงหนี้สินที่เกิดจากกิจกรรมจัดหาเงิน</w:t>
      </w:r>
      <w:r w:rsidRPr="00DB483A">
        <w:rPr>
          <w:rFonts w:ascii="Angsana New" w:hAnsi="Angsana New"/>
          <w:bCs/>
          <w:i/>
          <w:iCs/>
          <w:sz w:val="30"/>
          <w:szCs w:val="30"/>
          <w:cs/>
        </w:rPr>
        <w:t xml:space="preserve"> </w:t>
      </w:r>
    </w:p>
    <w:p w:rsidR="00DB483A" w:rsidRPr="00DB483A" w:rsidRDefault="00DB483A" w:rsidP="00DB48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39"/>
        <w:gridCol w:w="180"/>
        <w:gridCol w:w="1181"/>
        <w:gridCol w:w="180"/>
        <w:gridCol w:w="1159"/>
        <w:gridCol w:w="180"/>
        <w:gridCol w:w="1350"/>
      </w:tblGrid>
      <w:tr w:rsidR="00DB483A" w:rsidRPr="00AD279A" w:rsidTr="0085356B">
        <w:trPr>
          <w:cantSplit/>
          <w:tblHeader/>
        </w:trPr>
        <w:tc>
          <w:tcPr>
            <w:tcW w:w="2801" w:type="dxa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69" w:type="dxa"/>
            <w:gridSpan w:val="7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DB483A" w:rsidRPr="00AD279A" w:rsidTr="0085356B">
        <w:trPr>
          <w:cantSplit/>
          <w:tblHeader/>
        </w:trPr>
        <w:tc>
          <w:tcPr>
            <w:tcW w:w="2801" w:type="dxa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</w:pPr>
            <w:r w:rsidRPr="00AD279A">
              <w:rPr>
                <w:rFonts w:ascii="Angsana New" w:eastAsia="Calibri" w:hAnsi="Angsana New" w:hint="cs"/>
                <w:b w:val="0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B483A" w:rsidRPr="00AD279A" w:rsidTr="0085356B">
        <w:trPr>
          <w:cantSplit/>
          <w:tblHeader/>
        </w:trPr>
        <w:tc>
          <w:tcPr>
            <w:tcW w:w="2801" w:type="dxa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69" w:type="dxa"/>
            <w:gridSpan w:val="7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AD279A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 w:rsidRPr="00AD279A">
              <w:rPr>
                <w:rFonts w:ascii="Angsana New" w:hAnsi="Angsana New" w:hint="cs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AD279A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B483A" w:rsidRPr="00AD279A" w:rsidTr="0085356B">
        <w:trPr>
          <w:cantSplit/>
        </w:trPr>
        <w:tc>
          <w:tcPr>
            <w:tcW w:w="2801" w:type="dxa"/>
          </w:tcPr>
          <w:p w:rsidR="00DB483A" w:rsidRPr="00AD279A" w:rsidRDefault="00DB483A" w:rsidP="0085356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D279A">
              <w:rPr>
                <w:rFonts w:ascii="Angsana New" w:hAnsi="Angsana New"/>
                <w:sz w:val="28"/>
                <w:szCs w:val="28"/>
              </w:rPr>
              <w:t>1</w:t>
            </w:r>
            <w:r w:rsidRPr="00AD279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D279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1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1,735,059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234,710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DB483A" w:rsidRPr="003C142C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2</w:t>
            </w:r>
            <w:r w:rsidR="003C142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DB483A" w:rsidP="003C142C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1,969,79</w:t>
            </w:r>
            <w:r w:rsidR="003C142C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DB483A" w:rsidRPr="00AD279A" w:rsidTr="0085356B">
        <w:trPr>
          <w:cantSplit/>
        </w:trPr>
        <w:tc>
          <w:tcPr>
            <w:tcW w:w="2801" w:type="dxa"/>
          </w:tcPr>
          <w:p w:rsidR="00DB483A" w:rsidRPr="00AD279A" w:rsidRDefault="00DB483A" w:rsidP="0085356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การเปลี่ยนแปลงจากกระแส</w:t>
            </w:r>
            <w:r w:rsidRPr="00AD279A">
              <w:rPr>
                <w:rFonts w:ascii="Angsana New" w:hAnsi="Angsana New"/>
                <w:sz w:val="28"/>
                <w:szCs w:val="28"/>
              </w:rPr>
              <w:br/>
            </w:r>
            <w:r w:rsidRPr="00AD279A">
              <w:rPr>
                <w:rFonts w:ascii="Angsana New" w:hAnsi="Angsana New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277</w:t>
            </w:r>
            <w:r w:rsidRPr="00AD279A">
              <w:rPr>
                <w:rFonts w:ascii="Angsana New" w:hAnsi="Angsana New"/>
                <w:sz w:val="28"/>
                <w:szCs w:val="28"/>
                <w:lang w:val="en-US"/>
              </w:rPr>
              <w:t>,598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(72,826)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DB483A" w:rsidRPr="00AD279A" w:rsidRDefault="003C142C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(119,992</w:t>
            </w:r>
            <w:r w:rsidR="00DB483A" w:rsidRPr="00AD27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3C142C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84,780</w:t>
            </w:r>
          </w:p>
        </w:tc>
      </w:tr>
      <w:tr w:rsidR="00DB483A" w:rsidRPr="00AD279A" w:rsidTr="0085356B">
        <w:trPr>
          <w:cantSplit/>
        </w:trPr>
        <w:tc>
          <w:tcPr>
            <w:tcW w:w="2801" w:type="dxa"/>
          </w:tcPr>
          <w:p w:rsidR="00DB483A" w:rsidRPr="00AD279A" w:rsidRDefault="00DB483A" w:rsidP="0085356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483A" w:rsidRPr="00AD279A" w:rsidTr="0085356B">
        <w:trPr>
          <w:cantSplit/>
        </w:trPr>
        <w:tc>
          <w:tcPr>
            <w:tcW w:w="2801" w:type="dxa"/>
          </w:tcPr>
          <w:p w:rsidR="00DB483A" w:rsidRPr="00AD279A" w:rsidRDefault="00DB483A" w:rsidP="0085356B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81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39,098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39,098</w:t>
            </w:r>
          </w:p>
        </w:tc>
      </w:tr>
      <w:tr w:rsidR="00DB483A" w:rsidRPr="00AD279A" w:rsidTr="0085356B">
        <w:trPr>
          <w:cantSplit/>
        </w:trPr>
        <w:tc>
          <w:tcPr>
            <w:tcW w:w="2801" w:type="dxa"/>
          </w:tcPr>
          <w:p w:rsidR="00DB483A" w:rsidRPr="00AD279A" w:rsidRDefault="00DB483A" w:rsidP="0085356B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89,364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89,364</w:t>
            </w:r>
          </w:p>
        </w:tc>
      </w:tr>
      <w:tr w:rsidR="00DB483A" w:rsidRPr="00AD279A" w:rsidTr="0085356B">
        <w:trPr>
          <w:cantSplit/>
        </w:trPr>
        <w:tc>
          <w:tcPr>
            <w:tcW w:w="2801" w:type="dxa"/>
          </w:tcPr>
          <w:p w:rsidR="00DB483A" w:rsidRPr="00AD279A" w:rsidRDefault="00DB483A" w:rsidP="0085356B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การเปลี่ยนแปลงของรายการอื่นที่ไม่ใช่เงินสด</w:t>
            </w:r>
          </w:p>
        </w:tc>
        <w:tc>
          <w:tcPr>
            <w:tcW w:w="81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550,499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550,499</w:t>
            </w:r>
          </w:p>
        </w:tc>
      </w:tr>
      <w:tr w:rsidR="00DB483A" w:rsidRPr="00AD279A" w:rsidTr="0085356B">
        <w:trPr>
          <w:cantSplit/>
        </w:trPr>
        <w:tc>
          <w:tcPr>
            <w:tcW w:w="2801" w:type="dxa"/>
          </w:tcPr>
          <w:p w:rsidR="00DB483A" w:rsidRPr="00AD279A" w:rsidRDefault="00DB483A" w:rsidP="0085356B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1A77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DB483A" w:rsidRPr="00AD279A" w:rsidTr="0085356B">
        <w:trPr>
          <w:cantSplit/>
        </w:trPr>
        <w:tc>
          <w:tcPr>
            <w:tcW w:w="2801" w:type="dxa"/>
          </w:tcPr>
          <w:p w:rsidR="00DB483A" w:rsidRPr="00AD279A" w:rsidRDefault="00DB483A" w:rsidP="0085356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D27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1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2,652,520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200,982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279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2,853,531</w:t>
            </w:r>
          </w:p>
        </w:tc>
      </w:tr>
    </w:tbl>
    <w:p w:rsidR="00DB483A" w:rsidRPr="00E234FF" w:rsidRDefault="00DB483A" w:rsidP="00E234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50"/>
        <w:gridCol w:w="180"/>
        <w:gridCol w:w="1170"/>
        <w:gridCol w:w="180"/>
        <w:gridCol w:w="1170"/>
        <w:gridCol w:w="180"/>
        <w:gridCol w:w="1350"/>
      </w:tblGrid>
      <w:tr w:rsidR="00DB483A" w:rsidRPr="00AD279A" w:rsidTr="0085356B">
        <w:trPr>
          <w:cantSplit/>
          <w:tblHeader/>
        </w:trPr>
        <w:tc>
          <w:tcPr>
            <w:tcW w:w="2801" w:type="dxa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AD279A"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DB483A" w:rsidRPr="00AD279A" w:rsidTr="0085356B">
        <w:trPr>
          <w:cantSplit/>
          <w:tblHeader/>
        </w:trPr>
        <w:tc>
          <w:tcPr>
            <w:tcW w:w="2801" w:type="dxa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 w:hint="cs"/>
                <w:b w:val="0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B483A" w:rsidRPr="00AD279A" w:rsidTr="0085356B">
        <w:trPr>
          <w:cantSplit/>
          <w:tblHeader/>
        </w:trPr>
        <w:tc>
          <w:tcPr>
            <w:tcW w:w="2801" w:type="dxa"/>
          </w:tcPr>
          <w:p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 w:rsidRPr="00AD279A">
              <w:rPr>
                <w:rFonts w:ascii="Angsana New" w:hAnsi="Angsana New" w:hint="cs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AD279A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D279A" w:rsidRPr="00AD279A" w:rsidTr="0085356B">
        <w:trPr>
          <w:cantSplit/>
        </w:trPr>
        <w:tc>
          <w:tcPr>
            <w:tcW w:w="2801" w:type="dxa"/>
          </w:tcPr>
          <w:p w:rsidR="00AD279A" w:rsidRPr="00AD279A" w:rsidRDefault="00AD279A" w:rsidP="00AD279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D279A">
              <w:rPr>
                <w:rFonts w:ascii="Angsana New" w:hAnsi="Angsana New"/>
                <w:sz w:val="28"/>
                <w:szCs w:val="28"/>
              </w:rPr>
              <w:t>1</w:t>
            </w:r>
            <w:r w:rsidRPr="00AD279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D279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1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1,647,460</w:t>
            </w: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D279A" w:rsidRPr="00AD279A" w:rsidRDefault="00182973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143,197</w:t>
            </w: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D279A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D279A" w:rsidRPr="00AD279A" w:rsidRDefault="00067BA5" w:rsidP="00067BA5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1,790,678</w:t>
            </w:r>
          </w:p>
        </w:tc>
      </w:tr>
      <w:tr w:rsidR="00AD279A" w:rsidRPr="00AD279A" w:rsidTr="0085356B">
        <w:trPr>
          <w:cantSplit/>
        </w:trPr>
        <w:tc>
          <w:tcPr>
            <w:tcW w:w="2801" w:type="dxa"/>
          </w:tcPr>
          <w:p w:rsidR="00AD279A" w:rsidRPr="00AD279A" w:rsidRDefault="00AD279A" w:rsidP="00AD27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การเปลี่ยนแปลงจากกระแส</w:t>
            </w:r>
            <w:r w:rsidRPr="00AD279A">
              <w:rPr>
                <w:rFonts w:ascii="Angsana New" w:hAnsi="Angsana New"/>
                <w:sz w:val="28"/>
                <w:szCs w:val="28"/>
              </w:rPr>
              <w:br/>
            </w:r>
            <w:r w:rsidRPr="00AD279A">
              <w:rPr>
                <w:rFonts w:ascii="Angsana New" w:hAnsi="Angsana New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D279A" w:rsidRPr="00AD279A" w:rsidRDefault="00AD279A" w:rsidP="00AD279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318,400</w:t>
            </w: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D279A" w:rsidRPr="00AD279A" w:rsidRDefault="00AD279A" w:rsidP="001829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/>
              </w:rPr>
              <w:t>(54,769)</w:t>
            </w: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D279A" w:rsidRPr="00AD279A" w:rsidRDefault="00AD279A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(119,992)</w:t>
            </w: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143,639</w:t>
            </w:r>
          </w:p>
        </w:tc>
      </w:tr>
      <w:tr w:rsidR="00AD279A" w:rsidRPr="00AD279A" w:rsidTr="0085356B">
        <w:trPr>
          <w:cantSplit/>
        </w:trPr>
        <w:tc>
          <w:tcPr>
            <w:tcW w:w="2801" w:type="dxa"/>
          </w:tcPr>
          <w:p w:rsidR="00AD279A" w:rsidRPr="00AD279A" w:rsidRDefault="00AD279A" w:rsidP="00AD27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D279A" w:rsidRPr="00AD279A" w:rsidRDefault="00AD279A" w:rsidP="00AD279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D279A" w:rsidRPr="00AD279A" w:rsidRDefault="00AD279A" w:rsidP="001829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D279A" w:rsidRPr="00AD279A" w:rsidRDefault="00AD279A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973" w:rsidRPr="00AD279A" w:rsidTr="0085356B">
        <w:trPr>
          <w:cantSplit/>
        </w:trPr>
        <w:tc>
          <w:tcPr>
            <w:tcW w:w="2801" w:type="dxa"/>
          </w:tcPr>
          <w:p w:rsidR="00182973" w:rsidRPr="00AD279A" w:rsidRDefault="00182973" w:rsidP="00182973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81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82973" w:rsidRPr="00182973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82973" w:rsidRPr="00AD279A" w:rsidRDefault="00182973" w:rsidP="001829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14,947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82973" w:rsidRPr="00AD279A" w:rsidRDefault="00067BA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14,947</w:t>
            </w:r>
          </w:p>
        </w:tc>
      </w:tr>
      <w:tr w:rsidR="00182973" w:rsidRPr="00AD279A" w:rsidTr="00AD279A">
        <w:trPr>
          <w:cantSplit/>
        </w:trPr>
        <w:tc>
          <w:tcPr>
            <w:tcW w:w="2801" w:type="dxa"/>
          </w:tcPr>
          <w:p w:rsidR="00182973" w:rsidRPr="00AD279A" w:rsidRDefault="00182973" w:rsidP="00182973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82973" w:rsidRPr="00182973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81,341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82973" w:rsidRPr="00AD279A" w:rsidRDefault="00182973" w:rsidP="001829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82973" w:rsidRPr="00AD279A" w:rsidRDefault="00067BA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81,341</w:t>
            </w:r>
          </w:p>
        </w:tc>
      </w:tr>
      <w:tr w:rsidR="00182973" w:rsidRPr="00AD279A" w:rsidTr="0085356B">
        <w:trPr>
          <w:cantSplit/>
        </w:trPr>
        <w:tc>
          <w:tcPr>
            <w:tcW w:w="2801" w:type="dxa"/>
          </w:tcPr>
          <w:p w:rsidR="00182973" w:rsidRPr="00AD279A" w:rsidRDefault="00182973" w:rsidP="00182973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การเปลี่ยนแปลงของรายการอื่นที่ไม่ใช่เงินสด</w:t>
            </w:r>
          </w:p>
        </w:tc>
        <w:tc>
          <w:tcPr>
            <w:tcW w:w="81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82973" w:rsidRPr="00AD279A" w:rsidRDefault="00182973" w:rsidP="001829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</w:rPr>
              <w:t>550,389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82973" w:rsidRPr="00AD279A" w:rsidRDefault="00182973" w:rsidP="001829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82973" w:rsidRPr="00AD279A" w:rsidRDefault="00067BA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550,389</w:t>
            </w:r>
          </w:p>
        </w:tc>
      </w:tr>
      <w:tr w:rsidR="00182973" w:rsidRPr="00AD279A" w:rsidTr="00AD279A">
        <w:trPr>
          <w:cantSplit/>
        </w:trPr>
        <w:tc>
          <w:tcPr>
            <w:tcW w:w="2801" w:type="dxa"/>
          </w:tcPr>
          <w:p w:rsidR="00182973" w:rsidRPr="00AD279A" w:rsidRDefault="00182973" w:rsidP="00182973">
            <w:pPr>
              <w:shd w:val="clear" w:color="auto" w:fill="FFFFFF"/>
              <w:ind w:left="180" w:right="-79" w:firstLine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1A774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82973" w:rsidRPr="00182973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82973" w:rsidRPr="00182973" w:rsidRDefault="00182973" w:rsidP="001829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279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82973" w:rsidRPr="00182973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182973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82973" w:rsidRPr="00067BA5" w:rsidRDefault="00067BA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067BA5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182973" w:rsidRPr="00AD279A" w:rsidTr="00AD279A">
        <w:trPr>
          <w:cantSplit/>
        </w:trPr>
        <w:tc>
          <w:tcPr>
            <w:tcW w:w="2801" w:type="dxa"/>
          </w:tcPr>
          <w:p w:rsidR="00182973" w:rsidRPr="00AD279A" w:rsidRDefault="00182973" w:rsidP="0018297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D27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1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973" w:rsidRPr="00AD279A" w:rsidRDefault="00182973" w:rsidP="001829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2,597,590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973" w:rsidRPr="00182973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973">
              <w:rPr>
                <w:rFonts w:ascii="Angsana New" w:hAnsi="Angsana New"/>
                <w:b/>
                <w:bCs/>
                <w:sz w:val="28"/>
                <w:szCs w:val="28"/>
              </w:rPr>
              <w:t>103,375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973" w:rsidRPr="00AD279A" w:rsidRDefault="00067BA5" w:rsidP="00067BA5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973" w:rsidRPr="00AD279A" w:rsidRDefault="00067BA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2,700,994</w:t>
            </w:r>
          </w:p>
        </w:tc>
      </w:tr>
    </w:tbl>
    <w:p w:rsidR="00AD279A" w:rsidRDefault="00AD279A" w:rsidP="00AD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:rsidR="007C07F1" w:rsidRPr="003722D6" w:rsidRDefault="007C07F1" w:rsidP="001F23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เจ้าหนี้</w:t>
      </w:r>
      <w:r w:rsidRPr="003722D6">
        <w:rPr>
          <w:rFonts w:ascii="Angsana New" w:hAnsi="Angsana New" w:hint="cs"/>
          <w:bCs/>
          <w:sz w:val="30"/>
          <w:szCs w:val="30"/>
          <w:cs/>
        </w:rPr>
        <w:t>การค้าและเจ้าหนี้หมุนเวียนอื่น</w:t>
      </w:r>
    </w:p>
    <w:p w:rsidR="008A28F2" w:rsidRPr="00252E82" w:rsidRDefault="008A28F2" w:rsidP="008A28F2">
      <w:pPr>
        <w:spacing w:line="240" w:lineRule="auto"/>
        <w:rPr>
          <w:rFonts w:ascii="Angsana New" w:hAnsi="Angsana New"/>
          <w:highlight w:val="cyan"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62"/>
        <w:gridCol w:w="892"/>
        <w:gridCol w:w="1206"/>
        <w:gridCol w:w="273"/>
        <w:gridCol w:w="1167"/>
        <w:gridCol w:w="268"/>
        <w:gridCol w:w="1172"/>
        <w:gridCol w:w="268"/>
        <w:gridCol w:w="1172"/>
      </w:tblGrid>
      <w:tr w:rsidR="008A28F2" w:rsidRPr="00252E82" w:rsidTr="001F23B3">
        <w:trPr>
          <w:tblHeader/>
        </w:trPr>
        <w:tc>
          <w:tcPr>
            <w:tcW w:w="2862" w:type="dxa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2" w:type="dxa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8A28F2" w:rsidRPr="00252E82" w:rsidRDefault="008A28F2" w:rsidP="006E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8F2" w:rsidRPr="00252E82" w:rsidTr="001F23B3">
        <w:trPr>
          <w:tblHeader/>
        </w:trPr>
        <w:tc>
          <w:tcPr>
            <w:tcW w:w="2862" w:type="dxa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2" w:type="dxa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A28F2" w:rsidRPr="00252E82" w:rsidTr="001F23B3">
        <w:trPr>
          <w:tblHeader/>
        </w:trPr>
        <w:tc>
          <w:tcPr>
            <w:tcW w:w="2862" w:type="dxa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2" w:type="dxa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26" w:type="dxa"/>
            <w:gridSpan w:val="7"/>
          </w:tcPr>
          <w:p w:rsidR="008A28F2" w:rsidRPr="00252E82" w:rsidRDefault="001379C9" w:rsidP="001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</w:t>
            </w:r>
            <w:r w:rsidR="008A28F2" w:rsidRPr="00252E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1379C9" w:rsidRPr="00252E82" w:rsidTr="001F23B3">
        <w:tc>
          <w:tcPr>
            <w:tcW w:w="2862" w:type="dxa"/>
          </w:tcPr>
          <w:p w:rsidR="001379C9" w:rsidRPr="00252E82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E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92" w:type="dxa"/>
          </w:tcPr>
          <w:p w:rsidR="001379C9" w:rsidRPr="00252E82" w:rsidRDefault="001379C9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1379C9" w:rsidRPr="00252E82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</w:tcPr>
          <w:p w:rsidR="001379C9" w:rsidRPr="00252E82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:rsidR="001379C9" w:rsidRPr="00252E82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1379C9" w:rsidRPr="00252E82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1379C9" w:rsidRPr="00252E82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1379C9" w:rsidRPr="00252E82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1379C9" w:rsidRPr="00252E82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ED9" w:rsidRPr="00252E82" w:rsidTr="001F23B3">
        <w:tc>
          <w:tcPr>
            <w:tcW w:w="2862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252E82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06" w:type="dxa"/>
            <w:vAlign w:val="bottom"/>
          </w:tcPr>
          <w:p w:rsidR="00C52ED9" w:rsidRPr="00252E82" w:rsidRDefault="00C52ED9" w:rsidP="00DC5EB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:rsidR="00C52ED9" w:rsidRPr="00252E82" w:rsidRDefault="00C52ED9" w:rsidP="009A290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</w:tr>
      <w:tr w:rsidR="00C52ED9" w:rsidRPr="00252E82" w:rsidTr="001F23B3">
        <w:tc>
          <w:tcPr>
            <w:tcW w:w="2862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C52ED9" w:rsidRPr="00E234FF" w:rsidRDefault="00E234FF" w:rsidP="0098115C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302,878</w:t>
            </w:r>
          </w:p>
        </w:tc>
        <w:tc>
          <w:tcPr>
            <w:tcW w:w="273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C52ED9" w:rsidRPr="00252E82" w:rsidRDefault="00DE26D6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180,107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52ED9" w:rsidRPr="00F874C0" w:rsidRDefault="00E234FF" w:rsidP="009811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282,200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52ED9" w:rsidRPr="00252E82" w:rsidRDefault="00DE26D6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160,92</w:t>
            </w:r>
            <w:r w:rsidR="00D35242" w:rsidRPr="00252E82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52ED9" w:rsidRPr="00252E82" w:rsidTr="001F23B3">
        <w:tc>
          <w:tcPr>
            <w:tcW w:w="2862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252E82" w:rsidRDefault="00E234FF" w:rsidP="00DC5EBE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302,878</w:t>
            </w:r>
          </w:p>
        </w:tc>
        <w:tc>
          <w:tcPr>
            <w:tcW w:w="273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252E82" w:rsidRDefault="00DE26D6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180,107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252E82" w:rsidRDefault="00E234FF" w:rsidP="008416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284,610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252E82" w:rsidRDefault="00DE26D6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162,52</w:t>
            </w:r>
            <w:r w:rsidR="00D35242" w:rsidRPr="00252E8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C52ED9" w:rsidRPr="00252E82" w:rsidTr="001F23B3">
        <w:tc>
          <w:tcPr>
            <w:tcW w:w="2862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C52ED9" w:rsidRPr="00252E82" w:rsidRDefault="00C52ED9" w:rsidP="00DC5EBE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3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2ED9" w:rsidRPr="00252E82" w:rsidTr="001F23B3">
        <w:tc>
          <w:tcPr>
            <w:tcW w:w="2862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892" w:type="dxa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:rsidR="00C52ED9" w:rsidRPr="00252E82" w:rsidRDefault="00C52ED9" w:rsidP="00DC5EBE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ED9" w:rsidRPr="00252E82" w:rsidTr="001F23B3">
        <w:tc>
          <w:tcPr>
            <w:tcW w:w="2862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2E82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06" w:type="dxa"/>
            <w:vAlign w:val="bottom"/>
          </w:tcPr>
          <w:p w:rsidR="00C52ED9" w:rsidRPr="00252E82" w:rsidRDefault="00C52ED9" w:rsidP="00DC5EB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:rsidR="00C52ED9" w:rsidRPr="00252E82" w:rsidRDefault="00C52ED9" w:rsidP="009A290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C52ED9" w:rsidRPr="00252E82" w:rsidRDefault="00DE26D6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26,312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C52ED9" w:rsidRPr="00252E82" w:rsidTr="007C2780">
        <w:tc>
          <w:tcPr>
            <w:tcW w:w="2862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C52ED9" w:rsidRPr="00252E82" w:rsidRDefault="00E234FF" w:rsidP="0084162B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155,037</w:t>
            </w:r>
          </w:p>
        </w:tc>
        <w:tc>
          <w:tcPr>
            <w:tcW w:w="273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C52ED9" w:rsidRPr="00252E82" w:rsidRDefault="00DE26D6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73,445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52ED9" w:rsidRPr="00252E82" w:rsidRDefault="00E234FF" w:rsidP="008416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121,235</w:t>
            </w:r>
            <w:r w:rsidR="00160613" w:rsidRPr="00252E8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52ED9" w:rsidRPr="00252E82" w:rsidRDefault="00DE26D6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61,866</w:t>
            </w:r>
          </w:p>
        </w:tc>
      </w:tr>
      <w:tr w:rsidR="00C52ED9" w:rsidRPr="00252E82" w:rsidTr="007C2780">
        <w:tc>
          <w:tcPr>
            <w:tcW w:w="2862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dxa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252E82" w:rsidRDefault="00E234FF" w:rsidP="00DC5EBE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155,037</w:t>
            </w:r>
          </w:p>
        </w:tc>
        <w:tc>
          <w:tcPr>
            <w:tcW w:w="273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252E82" w:rsidRDefault="00E234FF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73,44</w:t>
            </w:r>
            <w:r w:rsidR="00DE26D6" w:rsidRPr="00252E8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252E82" w:rsidRDefault="00E234FF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147,547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ED9" w:rsidRPr="00252E82" w:rsidRDefault="00DE26D6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61,917</w:t>
            </w:r>
          </w:p>
        </w:tc>
      </w:tr>
      <w:tr w:rsidR="00C52ED9" w:rsidRPr="00252E82" w:rsidTr="007C2780">
        <w:tc>
          <w:tcPr>
            <w:tcW w:w="2862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E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2" w:type="dxa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252E82" w:rsidRDefault="00E234FF" w:rsidP="0098115C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457,915</w:t>
            </w:r>
          </w:p>
        </w:tc>
        <w:tc>
          <w:tcPr>
            <w:tcW w:w="273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253,552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252E82" w:rsidRDefault="00E234FF" w:rsidP="009811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432,157</w:t>
            </w:r>
          </w:p>
        </w:tc>
        <w:tc>
          <w:tcPr>
            <w:tcW w:w="268" w:type="dxa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ED9" w:rsidRPr="00252E82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224,43</w:t>
            </w:r>
            <w:r w:rsidR="00D35242" w:rsidRPr="00252E8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:rsidR="003722D6" w:rsidRPr="00252E82" w:rsidRDefault="00372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:rsidR="008A28F2" w:rsidRPr="003722D6" w:rsidRDefault="008A28F2" w:rsidP="008A28F2">
      <w:pPr>
        <w:pStyle w:val="Heading1"/>
        <w:keepLines/>
        <w:numPr>
          <w:ilvl w:val="0"/>
          <w:numId w:val="18"/>
        </w:numPr>
        <w:shd w:val="clear" w:color="auto" w:fill="auto"/>
        <w:ind w:left="540" w:hanging="540"/>
        <w:jc w:val="both"/>
        <w:rPr>
          <w:rFonts w:cs="Angsana New"/>
          <w:color w:val="0000FF"/>
          <w:sz w:val="30"/>
          <w:szCs w:val="30"/>
          <w:u w:val="none"/>
        </w:rPr>
      </w:pPr>
      <w:r w:rsidRPr="003722D6">
        <w:rPr>
          <w:rFonts w:cs="Angsana New" w:hint="cs"/>
          <w:sz w:val="30"/>
          <w:szCs w:val="30"/>
          <w:u w:val="none"/>
          <w:cs/>
        </w:rPr>
        <w:t>เจ้าหนี้หมุนเวียน</w:t>
      </w:r>
      <w:r w:rsidRPr="003722D6">
        <w:rPr>
          <w:rFonts w:cs="Angsana New"/>
          <w:sz w:val="30"/>
          <w:szCs w:val="30"/>
          <w:u w:val="none"/>
          <w:cs/>
        </w:rPr>
        <w:t>อื่น</w:t>
      </w:r>
    </w:p>
    <w:p w:rsidR="008A28F2" w:rsidRPr="00252E82" w:rsidRDefault="008A28F2" w:rsidP="008A28F2">
      <w:pPr>
        <w:rPr>
          <w:rFonts w:ascii="Angsana New" w:hAnsi="Angsana New"/>
        </w:rPr>
      </w:pP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2860"/>
        <w:gridCol w:w="858"/>
        <w:gridCol w:w="1213"/>
        <w:gridCol w:w="292"/>
        <w:gridCol w:w="1149"/>
        <w:gridCol w:w="264"/>
        <w:gridCol w:w="1176"/>
        <w:gridCol w:w="268"/>
        <w:gridCol w:w="1262"/>
      </w:tblGrid>
      <w:tr w:rsidR="008A28F2" w:rsidRPr="00252E82" w:rsidTr="008A41F9">
        <w:trPr>
          <w:tblHeader/>
        </w:trPr>
        <w:tc>
          <w:tcPr>
            <w:tcW w:w="2860" w:type="dxa"/>
            <w:vMerge w:val="restart"/>
            <w:shd w:val="clear" w:color="auto" w:fill="auto"/>
          </w:tcPr>
          <w:p w:rsidR="008A28F2" w:rsidRPr="00252E82" w:rsidRDefault="008A28F2" w:rsidP="00A7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:rsidR="008A28F2" w:rsidRPr="00252E82" w:rsidRDefault="008A28F2" w:rsidP="008A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shd w:val="clear" w:color="auto" w:fill="auto"/>
          </w:tcPr>
          <w:p w:rsidR="008A28F2" w:rsidRPr="00252E82" w:rsidRDefault="008A28F2" w:rsidP="008A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8F2" w:rsidRPr="00252E82" w:rsidTr="008A41F9">
        <w:trPr>
          <w:tblHeader/>
        </w:trPr>
        <w:tc>
          <w:tcPr>
            <w:tcW w:w="2860" w:type="dxa"/>
            <w:vMerge/>
            <w:shd w:val="clear" w:color="auto" w:fill="auto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92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A28F2" w:rsidRPr="00252E82" w:rsidTr="008A41F9">
        <w:trPr>
          <w:tblHeader/>
        </w:trPr>
        <w:tc>
          <w:tcPr>
            <w:tcW w:w="2860" w:type="dxa"/>
            <w:shd w:val="clear" w:color="auto" w:fill="auto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</w:tcPr>
          <w:p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624" w:type="dxa"/>
            <w:gridSpan w:val="7"/>
            <w:shd w:val="clear" w:color="auto" w:fill="auto"/>
          </w:tcPr>
          <w:p w:rsidR="008A28F2" w:rsidRPr="00252E82" w:rsidRDefault="00A76AA0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</w:t>
            </w:r>
            <w:r w:rsidR="008A28F2" w:rsidRPr="00252E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A28F2" w:rsidRPr="00252E82" w:rsidTr="008A41F9">
        <w:tc>
          <w:tcPr>
            <w:tcW w:w="2860" w:type="dxa"/>
            <w:shd w:val="clear" w:color="auto" w:fill="auto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52E82">
              <w:rPr>
                <w:rFonts w:ascii="Angsana New" w:hAnsi="Angsana New" w:hint="cs"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58" w:type="dxa"/>
            <w:shd w:val="clear" w:color="auto" w:fill="auto"/>
          </w:tcPr>
          <w:p w:rsidR="008A28F2" w:rsidRPr="00252E82" w:rsidRDefault="00A76AA0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252E82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8F2" w:rsidRPr="00252E82" w:rsidRDefault="004B6D1D" w:rsidP="00047DF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8F2" w:rsidRPr="00252E82" w:rsidRDefault="004B6D1D" w:rsidP="00047D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8F2" w:rsidRPr="00252E82" w:rsidRDefault="008235BF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4B6D1D" w:rsidRPr="00252E82">
              <w:rPr>
                <w:rFonts w:ascii="Angsana New" w:hAnsi="Angsana New"/>
                <w:b/>
                <w:bCs/>
                <w:sz w:val="28"/>
                <w:szCs w:val="28"/>
              </w:rPr>
              <w:t>,312</w:t>
            </w:r>
          </w:p>
        </w:tc>
        <w:tc>
          <w:tcPr>
            <w:tcW w:w="268" w:type="dxa"/>
            <w:shd w:val="clear" w:color="auto" w:fill="auto"/>
          </w:tcPr>
          <w:p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8F2" w:rsidRPr="00252E82" w:rsidRDefault="004B6D1D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</w:p>
        </w:tc>
      </w:tr>
      <w:tr w:rsidR="003722D6" w:rsidRPr="00252E82" w:rsidTr="008A41F9">
        <w:tc>
          <w:tcPr>
            <w:tcW w:w="2860" w:type="dxa"/>
            <w:shd w:val="clear" w:color="auto" w:fill="auto"/>
          </w:tcPr>
          <w:p w:rsidR="003722D6" w:rsidRPr="00252E82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:rsidR="003722D6" w:rsidRPr="00252E82" w:rsidRDefault="003722D6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3722D6" w:rsidRPr="00252E82" w:rsidRDefault="003722D6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92" w:type="dxa"/>
            <w:shd w:val="clear" w:color="auto" w:fill="auto"/>
          </w:tcPr>
          <w:p w:rsidR="003722D6" w:rsidRPr="00252E82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3722D6" w:rsidRPr="00252E82" w:rsidRDefault="003722D6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</w:tcPr>
          <w:p w:rsidR="003722D6" w:rsidRPr="00252E82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3722D6" w:rsidRPr="00252E82" w:rsidRDefault="003722D6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</w:tcPr>
          <w:p w:rsidR="003722D6" w:rsidRPr="00252E82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722D6" w:rsidRPr="00252E82" w:rsidRDefault="003722D6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2ED9" w:rsidRPr="00252E82" w:rsidTr="008A41F9">
        <w:tc>
          <w:tcPr>
            <w:tcW w:w="2860" w:type="dxa"/>
            <w:shd w:val="clear" w:color="auto" w:fill="auto"/>
          </w:tcPr>
          <w:p w:rsidR="00C52ED9" w:rsidRPr="00AD59C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59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858" w:type="dxa"/>
            <w:shd w:val="clear" w:color="auto" w:fill="auto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C52ED9" w:rsidRPr="00252E82" w:rsidRDefault="00C52ED9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C52ED9" w:rsidRPr="00252E82" w:rsidRDefault="00C52ED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C52ED9" w:rsidRPr="00252E82" w:rsidRDefault="00C52ED9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C52ED9" w:rsidRPr="00252E82" w:rsidRDefault="00C52ED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ED9" w:rsidRPr="00252E82" w:rsidTr="008A41F9">
        <w:tc>
          <w:tcPr>
            <w:tcW w:w="2860" w:type="dxa"/>
            <w:shd w:val="clear" w:color="auto" w:fill="auto"/>
          </w:tcPr>
          <w:p w:rsidR="00C52ED9" w:rsidRPr="00252E82" w:rsidRDefault="004B6D1D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เงินค้ำประกันผลงาน</w:t>
            </w:r>
          </w:p>
        </w:tc>
        <w:tc>
          <w:tcPr>
            <w:tcW w:w="858" w:type="dxa"/>
            <w:shd w:val="clear" w:color="auto" w:fill="auto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51,342</w:t>
            </w:r>
          </w:p>
        </w:tc>
        <w:tc>
          <w:tcPr>
            <w:tcW w:w="292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C52ED9" w:rsidRPr="00252E82" w:rsidRDefault="008A41F9" w:rsidP="00047D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64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51,342</w:t>
            </w:r>
          </w:p>
        </w:tc>
        <w:tc>
          <w:tcPr>
            <w:tcW w:w="268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C52ED9" w:rsidRPr="00252E82" w:rsidRDefault="008A41F9" w:rsidP="00047DFA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C52ED9" w:rsidRPr="00252E82" w:rsidTr="008A41F9">
        <w:tc>
          <w:tcPr>
            <w:tcW w:w="2860" w:type="dxa"/>
            <w:shd w:val="clear" w:color="auto" w:fill="auto"/>
          </w:tcPr>
          <w:p w:rsidR="00C52ED9" w:rsidRPr="00252E82" w:rsidRDefault="004B6D1D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858" w:type="dxa"/>
            <w:shd w:val="clear" w:color="auto" w:fill="auto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C52ED9" w:rsidRPr="00252E82" w:rsidRDefault="00E234FF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34,924</w:t>
            </w:r>
          </w:p>
        </w:tc>
        <w:tc>
          <w:tcPr>
            <w:tcW w:w="292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7,381</w:t>
            </w:r>
          </w:p>
        </w:tc>
        <w:tc>
          <w:tcPr>
            <w:tcW w:w="264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C52ED9" w:rsidRPr="00252E82" w:rsidRDefault="00E234FF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8,133</w:t>
            </w:r>
          </w:p>
        </w:tc>
        <w:tc>
          <w:tcPr>
            <w:tcW w:w="268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3,881</w:t>
            </w:r>
          </w:p>
        </w:tc>
      </w:tr>
      <w:tr w:rsidR="00C52ED9" w:rsidRPr="00252E82" w:rsidTr="008A41F9">
        <w:tc>
          <w:tcPr>
            <w:tcW w:w="2860" w:type="dxa"/>
            <w:shd w:val="clear" w:color="auto" w:fill="auto"/>
          </w:tcPr>
          <w:p w:rsidR="00C52ED9" w:rsidRPr="00252E82" w:rsidRDefault="00AA499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  <w:cs/>
              </w:rPr>
              <w:t>เงินลงทุนค้างจ่าย</w:t>
            </w:r>
          </w:p>
        </w:tc>
        <w:tc>
          <w:tcPr>
            <w:tcW w:w="858" w:type="dxa"/>
            <w:shd w:val="clear" w:color="auto" w:fill="auto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C52ED9" w:rsidRPr="00CB02BB" w:rsidRDefault="008A41F9" w:rsidP="00CB02B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47CB">
              <w:rPr>
                <w:rFonts w:ascii="Angsana New" w:hAnsi="Angsana New"/>
                <w:sz w:val="28"/>
                <w:szCs w:val="28"/>
              </w:rPr>
              <w:t>18,97</w:t>
            </w:r>
            <w:r w:rsidR="00CB02BB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92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C52ED9" w:rsidRPr="00252E82" w:rsidRDefault="008A41F9" w:rsidP="00047D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64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18,97</w:t>
            </w:r>
            <w:r w:rsidR="00CB02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C52ED9" w:rsidRPr="00252E82" w:rsidRDefault="008A41F9" w:rsidP="00047DFA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C52ED9" w:rsidRPr="00252E82" w:rsidTr="008A41F9">
        <w:tc>
          <w:tcPr>
            <w:tcW w:w="2860" w:type="dxa"/>
            <w:shd w:val="clear" w:color="auto" w:fill="auto"/>
          </w:tcPr>
          <w:p w:rsidR="00C52ED9" w:rsidRPr="00252E82" w:rsidRDefault="008235BF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AA4996" w:rsidRPr="00252E82">
              <w:rPr>
                <w:rFonts w:ascii="Angsana New" w:hAnsi="Angsana New"/>
                <w:sz w:val="28"/>
                <w:szCs w:val="28"/>
                <w:cs/>
              </w:rPr>
              <w:t>จ้าหนี้กรมสรรพากร</w:t>
            </w:r>
          </w:p>
        </w:tc>
        <w:tc>
          <w:tcPr>
            <w:tcW w:w="858" w:type="dxa"/>
            <w:shd w:val="clear" w:color="auto" w:fill="auto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C52ED9" w:rsidRPr="009147CB" w:rsidRDefault="008A41F9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147CB">
              <w:rPr>
                <w:rFonts w:ascii="Angsana New" w:hAnsi="Angsana New"/>
                <w:sz w:val="28"/>
                <w:szCs w:val="28"/>
              </w:rPr>
              <w:t>13,341</w:t>
            </w:r>
          </w:p>
        </w:tc>
        <w:tc>
          <w:tcPr>
            <w:tcW w:w="292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  <w:tc>
          <w:tcPr>
            <w:tcW w:w="264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12,567</w:t>
            </w:r>
          </w:p>
        </w:tc>
        <w:tc>
          <w:tcPr>
            <w:tcW w:w="268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4,507</w:t>
            </w:r>
          </w:p>
        </w:tc>
      </w:tr>
      <w:tr w:rsidR="00C52ED9" w:rsidRPr="00252E82" w:rsidTr="008A41F9">
        <w:tc>
          <w:tcPr>
            <w:tcW w:w="2860" w:type="dxa"/>
            <w:shd w:val="clear" w:color="auto" w:fill="auto"/>
          </w:tcPr>
          <w:p w:rsidR="00C52ED9" w:rsidRPr="00252E82" w:rsidRDefault="00AA499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2E82">
              <w:rPr>
                <w:rFonts w:ascii="AngsanaNew" w:hAnsi="AngsanaNew"/>
                <w:sz w:val="28"/>
                <w:szCs w:val="28"/>
                <w:cs/>
              </w:rPr>
              <w:t>เงินเดือนและโบนัสค้างจ่าย</w:t>
            </w:r>
          </w:p>
        </w:tc>
        <w:tc>
          <w:tcPr>
            <w:tcW w:w="858" w:type="dxa"/>
            <w:shd w:val="clear" w:color="auto" w:fill="auto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C52ED9" w:rsidRPr="009147CB" w:rsidRDefault="008A41F9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147CB">
              <w:rPr>
                <w:rFonts w:ascii="Angsana New" w:hAnsi="Angsana New"/>
                <w:sz w:val="28"/>
                <w:szCs w:val="28"/>
              </w:rPr>
              <w:t>13,115</w:t>
            </w:r>
          </w:p>
        </w:tc>
        <w:tc>
          <w:tcPr>
            <w:tcW w:w="292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13,714</w:t>
            </w:r>
          </w:p>
        </w:tc>
        <w:tc>
          <w:tcPr>
            <w:tcW w:w="264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10,906</w:t>
            </w:r>
          </w:p>
        </w:tc>
        <w:tc>
          <w:tcPr>
            <w:tcW w:w="268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12,035</w:t>
            </w:r>
          </w:p>
        </w:tc>
      </w:tr>
      <w:tr w:rsidR="00C52ED9" w:rsidRPr="00252E82" w:rsidTr="008A41F9">
        <w:tc>
          <w:tcPr>
            <w:tcW w:w="2860" w:type="dxa"/>
            <w:shd w:val="clear" w:color="auto" w:fill="auto"/>
          </w:tcPr>
          <w:p w:rsidR="00C52ED9" w:rsidRPr="00252E82" w:rsidRDefault="00AA499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New" w:hAnsi="AngsanaNew"/>
                <w:sz w:val="28"/>
                <w:szCs w:val="28"/>
                <w:cs/>
              </w:rPr>
              <w:t>ค่าสาธารณูปโภคค้างจ่าย</w:t>
            </w:r>
          </w:p>
        </w:tc>
        <w:tc>
          <w:tcPr>
            <w:tcW w:w="858" w:type="dxa"/>
            <w:shd w:val="clear" w:color="auto" w:fill="auto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C52ED9" w:rsidRPr="009147CB" w:rsidRDefault="008A41F9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147CB">
              <w:rPr>
                <w:rFonts w:ascii="Angsana New" w:hAnsi="Angsana New"/>
                <w:sz w:val="28"/>
                <w:szCs w:val="28"/>
              </w:rPr>
              <w:t>6,642</w:t>
            </w:r>
          </w:p>
        </w:tc>
        <w:tc>
          <w:tcPr>
            <w:tcW w:w="292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7,524</w:t>
            </w:r>
          </w:p>
        </w:tc>
        <w:tc>
          <w:tcPr>
            <w:tcW w:w="264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6,067</w:t>
            </w:r>
          </w:p>
        </w:tc>
        <w:tc>
          <w:tcPr>
            <w:tcW w:w="268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</w:tr>
      <w:tr w:rsidR="00AA4996" w:rsidRPr="00252E82" w:rsidTr="008A41F9">
        <w:tc>
          <w:tcPr>
            <w:tcW w:w="2860" w:type="dxa"/>
            <w:shd w:val="clear" w:color="auto" w:fill="auto"/>
          </w:tcPr>
          <w:p w:rsidR="00AA4996" w:rsidRPr="00252E82" w:rsidRDefault="00AA499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New" w:hAnsi="AngsanaNew" w:cs="AngsanaNew"/>
                <w:sz w:val="28"/>
                <w:szCs w:val="28"/>
              </w:rPr>
            </w:pPr>
            <w:r w:rsidRPr="00252E82">
              <w:rPr>
                <w:rFonts w:ascii="AngsanaNew" w:hAnsi="AngsanaNew"/>
                <w:sz w:val="28"/>
                <w:szCs w:val="28"/>
                <w:cs/>
              </w:rPr>
              <w:t>หนี้สินค่าตอบแทนสิทธิการ</w:t>
            </w:r>
          </w:p>
          <w:p w:rsidR="00AA4996" w:rsidRPr="00252E82" w:rsidRDefault="00AA4996" w:rsidP="00AD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New" w:hAnsi="AngsanaNew" w:cs="AngsanaNew"/>
                <w:sz w:val="28"/>
                <w:szCs w:val="28"/>
                <w:cs/>
              </w:rPr>
            </w:pPr>
            <w:r w:rsidRPr="00252E82">
              <w:rPr>
                <w:rFonts w:ascii="AngsanaNew" w:hAnsi="AngsanaNew" w:cs="AngsanaNew" w:hint="cs"/>
                <w:sz w:val="28"/>
                <w:szCs w:val="28"/>
                <w:cs/>
              </w:rPr>
              <w:t xml:space="preserve">  </w:t>
            </w:r>
            <w:r w:rsidRPr="00252E82">
              <w:rPr>
                <w:rFonts w:ascii="AngsanaNew" w:hAnsi="AngsanaNew"/>
                <w:sz w:val="28"/>
                <w:szCs w:val="28"/>
                <w:cs/>
              </w:rPr>
              <w:t>ขายไฟฟ้า</w:t>
            </w:r>
            <w:r w:rsidR="001D1116" w:rsidRPr="00252E82">
              <w:rPr>
                <w:rFonts w:ascii="AngsanaNew" w:hAnsi="AngsanaNew" w:cs="AngsanaNew"/>
                <w:sz w:val="28"/>
                <w:szCs w:val="28"/>
                <w:cs/>
              </w:rPr>
              <w:t xml:space="preserve"> </w:t>
            </w:r>
            <w:r w:rsidR="003722D6" w:rsidRPr="001417BC">
              <w:rPr>
                <w:rFonts w:asciiTheme="majorBidi" w:hAnsiTheme="majorBidi" w:cstheme="majorBidi"/>
                <w:sz w:val="28"/>
                <w:szCs w:val="28"/>
              </w:rPr>
              <w:t>(*)</w:t>
            </w:r>
          </w:p>
        </w:tc>
        <w:tc>
          <w:tcPr>
            <w:tcW w:w="858" w:type="dxa"/>
            <w:shd w:val="clear" w:color="auto" w:fill="auto"/>
          </w:tcPr>
          <w:p w:rsidR="00AA4996" w:rsidRPr="00252E82" w:rsidRDefault="00AA4996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AA4996" w:rsidRPr="009147CB" w:rsidRDefault="008A41F9" w:rsidP="00047DF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147C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92" w:type="dxa"/>
            <w:shd w:val="clear" w:color="auto" w:fill="auto"/>
          </w:tcPr>
          <w:p w:rsidR="00AA4996" w:rsidRPr="00252E82" w:rsidRDefault="00AA499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AA4996" w:rsidRPr="00252E82" w:rsidRDefault="008A41F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264" w:type="dxa"/>
            <w:shd w:val="clear" w:color="auto" w:fill="auto"/>
          </w:tcPr>
          <w:p w:rsidR="00AA4996" w:rsidRPr="00252E82" w:rsidRDefault="00AA499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AA4996" w:rsidRPr="00252E82" w:rsidRDefault="008A41F9" w:rsidP="00047DF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68" w:type="dxa"/>
            <w:shd w:val="clear" w:color="auto" w:fill="auto"/>
          </w:tcPr>
          <w:p w:rsidR="00AA4996" w:rsidRPr="00252E82" w:rsidRDefault="00AA499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A4996" w:rsidRPr="00252E82" w:rsidRDefault="008A41F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C52ED9" w:rsidRPr="00252E82" w:rsidTr="008A41F9">
        <w:tc>
          <w:tcPr>
            <w:tcW w:w="2860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2E8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2E82">
              <w:rPr>
                <w:rFonts w:ascii="Angsana New" w:hAnsi="Angsana New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858" w:type="dxa"/>
            <w:shd w:val="clear" w:color="auto" w:fill="auto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ED9" w:rsidRPr="009147CB" w:rsidRDefault="0084162B" w:rsidP="003E3D7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147CB">
              <w:rPr>
                <w:rFonts w:ascii="Angsana New" w:hAnsi="Angsana New"/>
                <w:sz w:val="28"/>
                <w:szCs w:val="28"/>
              </w:rPr>
              <w:t>16</w:t>
            </w:r>
            <w:r w:rsidR="00186B36" w:rsidRPr="009147CB">
              <w:rPr>
                <w:rFonts w:ascii="Angsana New" w:hAnsi="Angsana New"/>
                <w:sz w:val="28"/>
                <w:szCs w:val="28"/>
              </w:rPr>
              <w:t>,</w:t>
            </w:r>
            <w:r w:rsidRPr="009147CB">
              <w:rPr>
                <w:rFonts w:ascii="Angsana New" w:hAnsi="Angsana New"/>
                <w:sz w:val="28"/>
                <w:szCs w:val="28"/>
              </w:rPr>
              <w:t>70</w:t>
            </w:r>
            <w:r w:rsidR="00CB02B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92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14,711</w:t>
            </w:r>
          </w:p>
        </w:tc>
        <w:tc>
          <w:tcPr>
            <w:tcW w:w="264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ED9" w:rsidRPr="00252E82" w:rsidRDefault="0084162B" w:rsidP="0084162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13</w:t>
            </w:r>
            <w:r w:rsidR="00186B36" w:rsidRPr="00252E82">
              <w:rPr>
                <w:rFonts w:ascii="Angsana New" w:hAnsi="Angsana New"/>
                <w:sz w:val="28"/>
                <w:szCs w:val="28"/>
              </w:rPr>
              <w:t>,</w:t>
            </w:r>
            <w:r w:rsidRPr="00252E82">
              <w:rPr>
                <w:rFonts w:ascii="Angsana New" w:hAnsi="Angsana New"/>
                <w:sz w:val="28"/>
                <w:szCs w:val="28"/>
              </w:rPr>
              <w:t>24</w:t>
            </w:r>
            <w:r w:rsidR="00CB02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9,650</w:t>
            </w:r>
          </w:p>
        </w:tc>
      </w:tr>
      <w:tr w:rsidR="00C52ED9" w:rsidRPr="00252E82" w:rsidTr="008A41F9">
        <w:trPr>
          <w:trHeight w:val="235"/>
        </w:trPr>
        <w:tc>
          <w:tcPr>
            <w:tcW w:w="2860" w:type="dxa"/>
            <w:shd w:val="clear" w:color="auto" w:fill="auto"/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8" w:type="dxa"/>
            <w:shd w:val="clear" w:color="auto" w:fill="auto"/>
          </w:tcPr>
          <w:p w:rsidR="00C52ED9" w:rsidRPr="00252E82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52ED9" w:rsidRPr="009147CB" w:rsidRDefault="00E234FF" w:rsidP="0084162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47CB">
              <w:rPr>
                <w:rFonts w:ascii="Angsana New" w:hAnsi="Angsana New"/>
                <w:b/>
                <w:bCs/>
                <w:sz w:val="28"/>
                <w:szCs w:val="28"/>
              </w:rPr>
              <w:t>155,037</w:t>
            </w:r>
          </w:p>
        </w:tc>
        <w:tc>
          <w:tcPr>
            <w:tcW w:w="292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73,445</w:t>
            </w:r>
          </w:p>
        </w:tc>
        <w:tc>
          <w:tcPr>
            <w:tcW w:w="264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52ED9" w:rsidRPr="00252E82" w:rsidRDefault="00E234FF" w:rsidP="00E1161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147,547</w:t>
            </w:r>
          </w:p>
        </w:tc>
        <w:tc>
          <w:tcPr>
            <w:tcW w:w="268" w:type="dxa"/>
            <w:shd w:val="clear" w:color="auto" w:fill="auto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52ED9" w:rsidRPr="00252E82" w:rsidRDefault="008A41F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/>
                <w:b/>
                <w:bCs/>
                <w:sz w:val="28"/>
                <w:szCs w:val="28"/>
              </w:rPr>
              <w:t>61,917</w:t>
            </w:r>
          </w:p>
        </w:tc>
      </w:tr>
    </w:tbl>
    <w:p w:rsidR="003722D6" w:rsidRDefault="003722D6" w:rsidP="001F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80BF4" w:rsidRPr="00880BF4" w:rsidRDefault="00BE1E9B" w:rsidP="001F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(*)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F23B3">
        <w:rPr>
          <w:rFonts w:ascii="Angsana New" w:hAnsi="Angsana New" w:hint="cs"/>
          <w:sz w:val="30"/>
          <w:szCs w:val="30"/>
          <w:cs/>
        </w:rPr>
        <w:t>บริษัทได้ดำเนินการร่วมกับสหกรณ์การเกษตรสตรีบางภาษีในโครงกา</w:t>
      </w:r>
      <w:r w:rsidR="00880BF4" w:rsidRPr="00880BF4">
        <w:rPr>
          <w:rFonts w:ascii="Angsana New" w:hAnsi="Angsana New" w:hint="cs"/>
          <w:sz w:val="30"/>
          <w:szCs w:val="30"/>
          <w:cs/>
        </w:rPr>
        <w:t>รผลิตไฟฟ้</w:t>
      </w:r>
      <w:r w:rsidR="001F23B3">
        <w:rPr>
          <w:rFonts w:ascii="Angsana New" w:hAnsi="Angsana New" w:hint="cs"/>
          <w:sz w:val="30"/>
          <w:szCs w:val="30"/>
          <w:cs/>
        </w:rPr>
        <w:t>าพลังงานแสงอา</w:t>
      </w:r>
      <w:r w:rsidR="00880BF4" w:rsidRPr="00880BF4">
        <w:rPr>
          <w:rFonts w:ascii="Angsana New" w:hAnsi="Angsana New" w:hint="cs"/>
          <w:sz w:val="30"/>
          <w:szCs w:val="30"/>
          <w:cs/>
        </w:rPr>
        <w:t>ทิตย์แบบติดตั้งบนพื้นดินสำ</w:t>
      </w:r>
      <w:r w:rsidR="001F23B3">
        <w:rPr>
          <w:rFonts w:ascii="Angsana New" w:hAnsi="Angsana New" w:hint="cs"/>
          <w:sz w:val="30"/>
          <w:szCs w:val="30"/>
          <w:cs/>
        </w:rPr>
        <w:t>หรับหน่วยงานราชการและสหกรณ์ภาคกา</w:t>
      </w:r>
      <w:r w:rsidR="00880BF4" w:rsidRPr="00880BF4">
        <w:rPr>
          <w:rFonts w:ascii="Angsana New" w:hAnsi="Angsana New" w:hint="cs"/>
          <w:sz w:val="30"/>
          <w:szCs w:val="30"/>
          <w:cs/>
        </w:rPr>
        <w:t>รเกษตร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F23B3">
        <w:rPr>
          <w:rFonts w:ascii="Angsana New" w:hAnsi="Angsana New" w:hint="cs"/>
          <w:sz w:val="30"/>
          <w:szCs w:val="30"/>
          <w:cs/>
        </w:rPr>
        <w:t>ภายใต้โครงการดังกล่า</w:t>
      </w:r>
      <w:r w:rsidR="00880BF4" w:rsidRPr="00880BF4">
        <w:rPr>
          <w:rFonts w:ascii="Angsana New" w:hAnsi="Angsana New" w:hint="cs"/>
          <w:sz w:val="30"/>
          <w:szCs w:val="30"/>
          <w:cs/>
        </w:rPr>
        <w:t>ว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F23B3">
        <w:rPr>
          <w:rFonts w:ascii="Angsana New" w:hAnsi="Angsana New" w:hint="cs"/>
          <w:sz w:val="30"/>
          <w:szCs w:val="30"/>
          <w:cs/>
        </w:rPr>
        <w:t>บริษัทเป็นผู้สนับสนุนโครงการและได้ผ่านกา</w:t>
      </w:r>
      <w:r w:rsidR="00880BF4" w:rsidRPr="00880BF4">
        <w:rPr>
          <w:rFonts w:ascii="Angsana New" w:hAnsi="Angsana New" w:hint="cs"/>
          <w:sz w:val="30"/>
          <w:szCs w:val="30"/>
          <w:cs/>
        </w:rPr>
        <w:t>ร</w:t>
      </w:r>
      <w:r w:rsidR="001F23B3">
        <w:rPr>
          <w:rFonts w:ascii="Angsana New" w:hAnsi="Angsana New" w:hint="cs"/>
          <w:sz w:val="30"/>
          <w:szCs w:val="30"/>
          <w:cs/>
        </w:rPr>
        <w:t>คัดเลือกให้เป็นผู้มีสิทธิ</w:t>
      </w:r>
      <w:r w:rsidR="00880BF4" w:rsidRPr="00880BF4">
        <w:rPr>
          <w:rFonts w:ascii="Angsana New" w:hAnsi="Angsana New" w:hint="cs"/>
          <w:sz w:val="30"/>
          <w:szCs w:val="30"/>
          <w:cs/>
        </w:rPr>
        <w:t>ดำ</w:t>
      </w:r>
      <w:r w:rsidR="001F23B3">
        <w:rPr>
          <w:rFonts w:ascii="Angsana New" w:hAnsi="Angsana New" w:hint="cs"/>
          <w:sz w:val="30"/>
          <w:szCs w:val="30"/>
          <w:cs/>
        </w:rPr>
        <w:t>เนินกา</w:t>
      </w:r>
      <w:r w:rsidR="00880BF4" w:rsidRPr="00880BF4">
        <w:rPr>
          <w:rFonts w:ascii="Angsana New" w:hAnsi="Angsana New" w:hint="cs"/>
          <w:sz w:val="30"/>
          <w:szCs w:val="30"/>
          <w:cs/>
        </w:rPr>
        <w:t>รและจำ</w:t>
      </w:r>
      <w:r w:rsidR="001F23B3">
        <w:rPr>
          <w:rFonts w:ascii="Angsana New" w:hAnsi="Angsana New" w:hint="cs"/>
          <w:sz w:val="30"/>
          <w:szCs w:val="30"/>
          <w:cs/>
        </w:rPr>
        <w:t>หน่า</w:t>
      </w:r>
      <w:r w:rsidR="00880BF4" w:rsidRPr="00880BF4">
        <w:rPr>
          <w:rFonts w:ascii="Angsana New" w:hAnsi="Angsana New" w:hint="cs"/>
          <w:sz w:val="30"/>
          <w:szCs w:val="30"/>
          <w:cs/>
        </w:rPr>
        <w:t>ยไฟฟ้</w:t>
      </w:r>
      <w:r w:rsidR="001F23B3">
        <w:rPr>
          <w:rFonts w:ascii="Angsana New" w:hAnsi="Angsana New" w:hint="cs"/>
          <w:sz w:val="30"/>
          <w:szCs w:val="30"/>
          <w:cs/>
        </w:rPr>
        <w:t>าด้วยขน</w:t>
      </w:r>
      <w:r w:rsidR="00BF02FE">
        <w:rPr>
          <w:rFonts w:ascii="Angsana New" w:hAnsi="Angsana New" w:hint="cs"/>
          <w:sz w:val="30"/>
          <w:szCs w:val="30"/>
          <w:cs/>
        </w:rPr>
        <w:t>า</w:t>
      </w:r>
      <w:r w:rsidR="00880BF4" w:rsidRPr="00880BF4">
        <w:rPr>
          <w:rFonts w:ascii="Angsana New" w:hAnsi="Angsana New" w:hint="cs"/>
          <w:sz w:val="30"/>
          <w:szCs w:val="30"/>
          <w:cs/>
        </w:rPr>
        <w:t>ดกำ</w:t>
      </w:r>
      <w:r w:rsidR="001F23B3">
        <w:rPr>
          <w:rFonts w:ascii="Angsana New" w:hAnsi="Angsana New" w:hint="cs"/>
          <w:sz w:val="30"/>
          <w:szCs w:val="30"/>
          <w:cs/>
        </w:rPr>
        <w:t>ลังกา</w:t>
      </w:r>
      <w:r w:rsidR="00880BF4" w:rsidRPr="00880BF4">
        <w:rPr>
          <w:rFonts w:ascii="Angsana New" w:hAnsi="Angsana New" w:hint="cs"/>
          <w:sz w:val="30"/>
          <w:szCs w:val="30"/>
          <w:cs/>
        </w:rPr>
        <w:t>รผลิต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880BF4" w:rsidRPr="00880BF4">
        <w:rPr>
          <w:rFonts w:ascii="Angsana New" w:hAnsi="Angsana New"/>
          <w:sz w:val="30"/>
          <w:szCs w:val="30"/>
        </w:rPr>
        <w:t>5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880BF4" w:rsidRPr="00880BF4">
        <w:rPr>
          <w:rFonts w:ascii="Angsana New" w:hAnsi="Angsana New" w:hint="cs"/>
          <w:sz w:val="30"/>
          <w:szCs w:val="30"/>
          <w:cs/>
        </w:rPr>
        <w:t>เมกะวัตต์</w:t>
      </w:r>
      <w:r w:rsidR="001D1116">
        <w:rPr>
          <w:rFonts w:ascii="Angsana New" w:hAnsi="Angsana New"/>
          <w:sz w:val="30"/>
          <w:szCs w:val="30"/>
          <w:cs/>
        </w:rPr>
        <w:t xml:space="preserve">  </w:t>
      </w:r>
      <w:r w:rsidR="00880BF4" w:rsidRPr="00880BF4">
        <w:rPr>
          <w:rFonts w:ascii="Angsana New" w:hAnsi="Angsana New" w:hint="cs"/>
          <w:sz w:val="30"/>
          <w:szCs w:val="30"/>
          <w:cs/>
        </w:rPr>
        <w:t>บนพื้นที่ตำ</w:t>
      </w:r>
      <w:r w:rsidR="001F23B3">
        <w:rPr>
          <w:rFonts w:ascii="Angsana New" w:hAnsi="Angsana New" w:hint="cs"/>
          <w:sz w:val="30"/>
          <w:szCs w:val="30"/>
          <w:cs/>
        </w:rPr>
        <w:t>บลบางภา</w:t>
      </w:r>
      <w:r w:rsidR="00880BF4" w:rsidRPr="00880BF4">
        <w:rPr>
          <w:rFonts w:ascii="Angsana New" w:hAnsi="Angsana New" w:hint="cs"/>
          <w:sz w:val="30"/>
          <w:szCs w:val="30"/>
          <w:cs/>
        </w:rPr>
        <w:t>ษี</w:t>
      </w:r>
      <w:r w:rsidR="00AF0838">
        <w:rPr>
          <w:rFonts w:ascii="Angsana New" w:hAnsi="Angsana New" w:hint="cs"/>
          <w:sz w:val="30"/>
          <w:szCs w:val="30"/>
          <w:cs/>
        </w:rPr>
        <w:t xml:space="preserve"> </w:t>
      </w:r>
      <w:r w:rsidR="00880BF4" w:rsidRPr="00880BF4">
        <w:rPr>
          <w:rFonts w:ascii="Angsana New" w:hAnsi="Angsana New" w:hint="cs"/>
          <w:sz w:val="30"/>
          <w:szCs w:val="30"/>
          <w:cs/>
        </w:rPr>
        <w:t>อำ</w:t>
      </w:r>
      <w:r w:rsidR="001F23B3">
        <w:rPr>
          <w:rFonts w:ascii="Angsana New" w:hAnsi="Angsana New" w:hint="cs"/>
          <w:sz w:val="30"/>
          <w:szCs w:val="30"/>
          <w:cs/>
        </w:rPr>
        <w:t>เภอบา</w:t>
      </w:r>
      <w:r w:rsidR="00880BF4" w:rsidRPr="00880BF4">
        <w:rPr>
          <w:rFonts w:ascii="Angsana New" w:hAnsi="Angsana New" w:hint="cs"/>
          <w:sz w:val="30"/>
          <w:szCs w:val="30"/>
          <w:cs/>
        </w:rPr>
        <w:t>งเลน</w:t>
      </w:r>
      <w:r w:rsidR="00AF0838">
        <w:rPr>
          <w:rFonts w:ascii="Angsana New" w:hAnsi="Angsana New" w:hint="cs"/>
          <w:sz w:val="30"/>
          <w:szCs w:val="30"/>
          <w:cs/>
        </w:rPr>
        <w:t xml:space="preserve"> </w:t>
      </w:r>
      <w:r w:rsidR="00880BF4" w:rsidRPr="00880BF4">
        <w:rPr>
          <w:rFonts w:ascii="Angsana New" w:hAnsi="Angsana New" w:hint="cs"/>
          <w:sz w:val="30"/>
          <w:szCs w:val="30"/>
          <w:cs/>
        </w:rPr>
        <w:t>จังหวัดนครปฐม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F23B3">
        <w:rPr>
          <w:rFonts w:ascii="Angsana New" w:hAnsi="Angsana New" w:hint="cs"/>
          <w:sz w:val="30"/>
          <w:szCs w:val="30"/>
          <w:cs/>
        </w:rPr>
        <w:t>จา</w:t>
      </w:r>
      <w:r w:rsidR="00880BF4" w:rsidRPr="00880BF4">
        <w:rPr>
          <w:rFonts w:ascii="Angsana New" w:hAnsi="Angsana New" w:hint="cs"/>
          <w:sz w:val="30"/>
          <w:szCs w:val="30"/>
          <w:cs/>
        </w:rPr>
        <w:t>กส</w:t>
      </w:r>
      <w:r w:rsidR="00426215">
        <w:rPr>
          <w:rFonts w:ascii="Angsana New" w:hAnsi="Angsana New" w:hint="cs"/>
          <w:sz w:val="30"/>
          <w:szCs w:val="30"/>
          <w:cs/>
        </w:rPr>
        <w:t>ำนักงานคณะกรรมการกำกับกิจกา</w:t>
      </w:r>
      <w:r w:rsidR="001F23B3">
        <w:rPr>
          <w:rFonts w:ascii="Angsana New" w:hAnsi="Angsana New" w:hint="cs"/>
          <w:sz w:val="30"/>
          <w:szCs w:val="30"/>
          <w:cs/>
        </w:rPr>
        <w:t>รพลังงา</w:t>
      </w:r>
      <w:r w:rsidR="00880BF4" w:rsidRPr="00880BF4">
        <w:rPr>
          <w:rFonts w:ascii="Angsana New" w:hAnsi="Angsana New" w:hint="cs"/>
          <w:sz w:val="30"/>
          <w:szCs w:val="30"/>
          <w:cs/>
        </w:rPr>
        <w:t>น</w:t>
      </w:r>
      <w:r w:rsidR="001F23B3">
        <w:rPr>
          <w:rFonts w:ascii="Angsana New" w:hAnsi="Angsana New" w:hint="cs"/>
          <w:sz w:val="30"/>
          <w:szCs w:val="30"/>
          <w:cs/>
        </w:rPr>
        <w:t>การได้สิทธิจำหน่ายไฟฟ้าดังกล่า</w:t>
      </w:r>
      <w:r w:rsidR="00880BF4" w:rsidRPr="00880BF4">
        <w:rPr>
          <w:rFonts w:ascii="Angsana New" w:hAnsi="Angsana New" w:hint="cs"/>
          <w:sz w:val="30"/>
          <w:szCs w:val="30"/>
          <w:cs/>
        </w:rPr>
        <w:t>ว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F23B3">
        <w:rPr>
          <w:rFonts w:ascii="Angsana New" w:hAnsi="Angsana New" w:hint="cs"/>
          <w:sz w:val="30"/>
          <w:szCs w:val="30"/>
          <w:cs/>
        </w:rPr>
        <w:t>บริษัทมีภาระต้องจ่า</w:t>
      </w:r>
      <w:r w:rsidR="00880BF4" w:rsidRPr="00880BF4">
        <w:rPr>
          <w:rFonts w:ascii="Angsana New" w:hAnsi="Angsana New" w:hint="cs"/>
          <w:sz w:val="30"/>
          <w:szCs w:val="30"/>
          <w:cs/>
        </w:rPr>
        <w:t>ย</w:t>
      </w:r>
      <w:r w:rsidR="001F23B3">
        <w:rPr>
          <w:rFonts w:ascii="Angsana New" w:hAnsi="Angsana New" w:hint="cs"/>
          <w:sz w:val="30"/>
          <w:szCs w:val="30"/>
          <w:cs/>
        </w:rPr>
        <w:t xml:space="preserve"> ค่าตอบแทนสิทธิการขา</w:t>
      </w:r>
      <w:r w:rsidR="00880BF4" w:rsidRPr="00880BF4">
        <w:rPr>
          <w:rFonts w:ascii="Angsana New" w:hAnsi="Angsana New" w:hint="cs"/>
          <w:sz w:val="30"/>
          <w:szCs w:val="30"/>
          <w:cs/>
        </w:rPr>
        <w:t>ยไฟฟ้</w:t>
      </w:r>
      <w:r w:rsidR="001F23B3">
        <w:rPr>
          <w:rFonts w:ascii="Angsana New" w:hAnsi="Angsana New" w:hint="cs"/>
          <w:sz w:val="30"/>
          <w:szCs w:val="30"/>
          <w:cs/>
        </w:rPr>
        <w:t>าให้แก่สหกรณ์การเกษตรสตรีบางภา</w:t>
      </w:r>
      <w:r w:rsidR="00880BF4" w:rsidRPr="00880BF4">
        <w:rPr>
          <w:rFonts w:ascii="Angsana New" w:hAnsi="Angsana New" w:hint="cs"/>
          <w:sz w:val="30"/>
          <w:szCs w:val="30"/>
          <w:cs/>
        </w:rPr>
        <w:t>ษีจำนวน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880BF4" w:rsidRPr="00880BF4">
        <w:rPr>
          <w:rFonts w:ascii="Angsana New" w:hAnsi="Angsana New"/>
          <w:sz w:val="30"/>
          <w:szCs w:val="30"/>
        </w:rPr>
        <w:t>25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368CC">
        <w:rPr>
          <w:rFonts w:ascii="Angsana New" w:hAnsi="Angsana New" w:hint="cs"/>
          <w:sz w:val="30"/>
          <w:szCs w:val="30"/>
          <w:cs/>
        </w:rPr>
        <w:t>ล้านบา</w:t>
      </w:r>
      <w:r w:rsidR="00880BF4" w:rsidRPr="00880BF4">
        <w:rPr>
          <w:rFonts w:ascii="Angsana New" w:hAnsi="Angsana New" w:hint="cs"/>
          <w:sz w:val="30"/>
          <w:szCs w:val="30"/>
          <w:cs/>
        </w:rPr>
        <w:t>ท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368CC">
        <w:rPr>
          <w:rFonts w:ascii="Angsana New" w:hAnsi="Angsana New" w:hint="cs"/>
          <w:sz w:val="30"/>
          <w:szCs w:val="30"/>
          <w:cs/>
        </w:rPr>
        <w:t>ภา</w:t>
      </w:r>
      <w:r w:rsidR="00880BF4" w:rsidRPr="00880BF4">
        <w:rPr>
          <w:rFonts w:ascii="Angsana New" w:hAnsi="Angsana New" w:hint="cs"/>
          <w:sz w:val="30"/>
          <w:szCs w:val="30"/>
          <w:cs/>
        </w:rPr>
        <w:t>ยในสองปีนับตั้งแต่วันกำ</w:t>
      </w:r>
      <w:r w:rsidR="001F23B3">
        <w:rPr>
          <w:rFonts w:ascii="Angsana New" w:hAnsi="Angsana New" w:hint="cs"/>
          <w:sz w:val="30"/>
          <w:szCs w:val="30"/>
          <w:cs/>
        </w:rPr>
        <w:t>หนดจ่า</w:t>
      </w:r>
      <w:r w:rsidR="00880BF4" w:rsidRPr="00880BF4">
        <w:rPr>
          <w:rFonts w:ascii="Angsana New" w:hAnsi="Angsana New" w:hint="cs"/>
          <w:sz w:val="30"/>
          <w:szCs w:val="30"/>
          <w:cs/>
        </w:rPr>
        <w:t>ยไฟฟ้</w:t>
      </w:r>
      <w:r w:rsidR="001F23B3">
        <w:rPr>
          <w:rFonts w:ascii="Angsana New" w:hAnsi="Angsana New" w:hint="cs"/>
          <w:sz w:val="30"/>
          <w:szCs w:val="30"/>
          <w:cs/>
        </w:rPr>
        <w:t>าเข้าระบบเชิงพา</w:t>
      </w:r>
      <w:r w:rsidR="00880BF4" w:rsidRPr="00880BF4">
        <w:rPr>
          <w:rFonts w:ascii="Angsana New" w:hAnsi="Angsana New" w:hint="cs"/>
          <w:sz w:val="30"/>
          <w:szCs w:val="30"/>
          <w:cs/>
        </w:rPr>
        <w:t>ณิชย์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F23B3">
        <w:rPr>
          <w:rFonts w:ascii="Angsana New" w:hAnsi="Angsana New" w:hint="cs"/>
          <w:sz w:val="30"/>
          <w:szCs w:val="30"/>
          <w:cs/>
        </w:rPr>
        <w:t>ดังนั้นบริษัทได้รับรู้สิทธิการขา</w:t>
      </w:r>
      <w:r w:rsidR="00880BF4" w:rsidRPr="00880BF4">
        <w:rPr>
          <w:rFonts w:ascii="Angsana New" w:hAnsi="Angsana New" w:hint="cs"/>
          <w:sz w:val="30"/>
          <w:szCs w:val="30"/>
          <w:cs/>
        </w:rPr>
        <w:t>ยไฟฟ้</w:t>
      </w:r>
      <w:r w:rsidR="001368CC">
        <w:rPr>
          <w:rFonts w:ascii="Angsana New" w:hAnsi="Angsana New" w:hint="cs"/>
          <w:sz w:val="30"/>
          <w:szCs w:val="30"/>
          <w:cs/>
        </w:rPr>
        <w:t>า</w:t>
      </w:r>
      <w:r w:rsidR="00880BF4" w:rsidRPr="00880BF4">
        <w:rPr>
          <w:rFonts w:ascii="Angsana New" w:hAnsi="Angsana New" w:hint="cs"/>
          <w:sz w:val="30"/>
          <w:szCs w:val="30"/>
          <w:cs/>
        </w:rPr>
        <w:t>จำนวน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880BF4" w:rsidRPr="00880BF4">
        <w:rPr>
          <w:rFonts w:ascii="Angsana New" w:hAnsi="Angsana New"/>
          <w:sz w:val="30"/>
          <w:szCs w:val="30"/>
        </w:rPr>
        <w:t>25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368CC">
        <w:rPr>
          <w:rFonts w:ascii="Angsana New" w:hAnsi="Angsana New" w:hint="cs"/>
          <w:sz w:val="30"/>
          <w:szCs w:val="30"/>
          <w:cs/>
        </w:rPr>
        <w:t>ล้านบา</w:t>
      </w:r>
      <w:r w:rsidR="00880BF4" w:rsidRPr="00880BF4">
        <w:rPr>
          <w:rFonts w:ascii="Angsana New" w:hAnsi="Angsana New" w:hint="cs"/>
          <w:sz w:val="30"/>
          <w:szCs w:val="30"/>
          <w:cs/>
        </w:rPr>
        <w:t>ท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880BF4" w:rsidRPr="00880BF4">
        <w:rPr>
          <w:rFonts w:ascii="Angsana New" w:hAnsi="Angsana New" w:hint="cs"/>
          <w:sz w:val="30"/>
          <w:szCs w:val="30"/>
          <w:cs/>
        </w:rPr>
        <w:t>เป็นสินทรัพย์ไม่มีตัวตนและหนี้สิน</w:t>
      </w:r>
      <w:r w:rsidR="001F23B3">
        <w:rPr>
          <w:rFonts w:ascii="Angsana New" w:hAnsi="Angsana New" w:hint="cs"/>
          <w:sz w:val="30"/>
          <w:szCs w:val="30"/>
          <w:cs/>
        </w:rPr>
        <w:t>ค</w:t>
      </w:r>
      <w:r w:rsidR="00CE578D">
        <w:rPr>
          <w:rFonts w:ascii="Angsana New" w:hAnsi="Angsana New" w:hint="cs"/>
          <w:sz w:val="30"/>
          <w:szCs w:val="30"/>
          <w:cs/>
        </w:rPr>
        <w:t>่า</w:t>
      </w:r>
      <w:r w:rsidR="001F23B3">
        <w:rPr>
          <w:rFonts w:ascii="Angsana New" w:hAnsi="Angsana New" w:hint="cs"/>
          <w:sz w:val="30"/>
          <w:szCs w:val="30"/>
          <w:cs/>
        </w:rPr>
        <w:t>ตอบแทนสิทธิการขายไฟฟ้า</w:t>
      </w:r>
    </w:p>
    <w:p w:rsidR="003722D6" w:rsidRPr="00252E82" w:rsidRDefault="00372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0"/>
          <w:szCs w:val="30"/>
          <w:cs/>
        </w:rPr>
      </w:pPr>
    </w:p>
    <w:p w:rsidR="008A28F2" w:rsidRPr="00C1582B" w:rsidRDefault="008A28F2" w:rsidP="00A76AA0">
      <w:pPr>
        <w:pStyle w:val="Heading1"/>
        <w:keepLines/>
        <w:numPr>
          <w:ilvl w:val="0"/>
          <w:numId w:val="18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</w:rPr>
      </w:pPr>
      <w:r w:rsidRPr="007D3A3A">
        <w:rPr>
          <w:rFonts w:cs="Angsana New"/>
          <w:szCs w:val="30"/>
          <w:u w:val="none"/>
          <w:cs/>
        </w:rPr>
        <w:t>ประมาณการหนี้สินไม่หมุนเวียนสำหรับ</w:t>
      </w:r>
      <w:r w:rsidRPr="00A11FAC">
        <w:rPr>
          <w:rFonts w:cs="Angsana New"/>
          <w:szCs w:val="30"/>
          <w:u w:val="none"/>
          <w:cs/>
          <w:lang w:val="th-TH"/>
        </w:rPr>
        <w:t xml:space="preserve">ผลประโยชน์พนักงาน </w:t>
      </w:r>
    </w:p>
    <w:p w:rsidR="008A28F2" w:rsidRPr="00252E82" w:rsidRDefault="008A28F2" w:rsidP="008A28F2">
      <w:pPr>
        <w:rPr>
          <w:rFonts w:ascii="Angsana New" w:hAnsi="Angsana New"/>
          <w:sz w:val="30"/>
          <w:szCs w:val="30"/>
          <w:highlight w:val="cyan"/>
        </w:rPr>
      </w:pPr>
    </w:p>
    <w:tbl>
      <w:tblPr>
        <w:tblW w:w="47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9"/>
        <w:gridCol w:w="1171"/>
        <w:gridCol w:w="250"/>
        <w:gridCol w:w="1100"/>
        <w:gridCol w:w="252"/>
        <w:gridCol w:w="1190"/>
        <w:gridCol w:w="250"/>
        <w:gridCol w:w="1188"/>
      </w:tblGrid>
      <w:tr w:rsidR="008A28F2" w:rsidRPr="00C1582B" w:rsidTr="00252E82">
        <w:trPr>
          <w:trHeight w:val="435"/>
          <w:tblHeader/>
        </w:trPr>
        <w:tc>
          <w:tcPr>
            <w:tcW w:w="2058" w:type="pct"/>
            <w:vMerge w:val="restart"/>
            <w:tcBorders>
              <w:bottom w:val="nil"/>
            </w:tcBorders>
            <w:shd w:val="clear" w:color="auto" w:fill="auto"/>
          </w:tcPr>
          <w:p w:rsidR="008A28F2" w:rsidRDefault="008A28F2" w:rsidP="003A17B0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0" w:type="pct"/>
            <w:gridSpan w:val="4"/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31" w:type="pct"/>
            <w:gridSpan w:val="3"/>
          </w:tcPr>
          <w:p w:rsidR="008A28F2" w:rsidRDefault="008A28F2" w:rsidP="00F4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AEF" w:rsidRPr="00C1582B" w:rsidTr="00252E82">
        <w:trPr>
          <w:trHeight w:val="420"/>
          <w:tblHeader/>
        </w:trPr>
        <w:tc>
          <w:tcPr>
            <w:tcW w:w="2058" w:type="pct"/>
            <w:vMerge/>
            <w:tcBorders>
              <w:bottom w:val="nil"/>
            </w:tcBorders>
            <w:shd w:val="clear" w:color="auto" w:fill="auto"/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  <w:vAlign w:val="center"/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  <w:vAlign w:val="center"/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A28F2" w:rsidRPr="00C1582B" w:rsidTr="00252E82">
        <w:trPr>
          <w:trHeight w:val="420"/>
          <w:tblHeader/>
        </w:trPr>
        <w:tc>
          <w:tcPr>
            <w:tcW w:w="2058" w:type="pct"/>
            <w:tcBorders>
              <w:bottom w:val="nil"/>
            </w:tcBorders>
          </w:tcPr>
          <w:p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:rsidR="008A28F2" w:rsidRDefault="008A28F2" w:rsidP="00F4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="00F43AE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F43AEF" w:rsidRPr="00C1582B" w:rsidTr="00252E82">
        <w:trPr>
          <w:trHeight w:val="420"/>
        </w:trPr>
        <w:tc>
          <w:tcPr>
            <w:tcW w:w="2058" w:type="pct"/>
            <w:tcBorders>
              <w:top w:val="nil"/>
            </w:tcBorders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2364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364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638" w:type="pct"/>
            <w:tcBorders>
              <w:bottom w:val="nil"/>
            </w:tcBorders>
          </w:tcPr>
          <w:p w:rsidR="008A28F2" w:rsidRPr="00B23646" w:rsidRDefault="008A28F2" w:rsidP="00F4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bottom w:val="nil"/>
            </w:tcBorders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nil"/>
            </w:tcBorders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nil"/>
            </w:tcBorders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bottom w:val="nil"/>
            </w:tcBorders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43AEF" w:rsidRPr="00C1582B" w:rsidTr="00E639EB">
        <w:trPr>
          <w:trHeight w:val="420"/>
        </w:trPr>
        <w:tc>
          <w:tcPr>
            <w:tcW w:w="2059" w:type="pct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646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nil"/>
            </w:tcBorders>
            <w:vAlign w:val="bottom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nil"/>
            </w:tcBorders>
            <w:vAlign w:val="bottom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nil"/>
            </w:tcBorders>
            <w:vAlign w:val="bottom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43AEF" w:rsidRPr="00C1582B" w:rsidTr="00E639EB">
        <w:trPr>
          <w:cantSplit/>
          <w:trHeight w:val="420"/>
        </w:trPr>
        <w:tc>
          <w:tcPr>
            <w:tcW w:w="2059" w:type="pct"/>
            <w:tcBorders>
              <w:bottom w:val="nil"/>
            </w:tcBorders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364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B2364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38" w:type="pct"/>
            <w:tcBorders>
              <w:top w:val="nil"/>
              <w:bottom w:val="double" w:sz="4" w:space="0" w:color="auto"/>
            </w:tcBorders>
            <w:vAlign w:val="bottom"/>
          </w:tcPr>
          <w:p w:rsidR="008A28F2" w:rsidRPr="00E639EB" w:rsidRDefault="00F96E33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24,122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8A28F2" w:rsidRPr="00E639E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vAlign w:val="bottom"/>
          </w:tcPr>
          <w:p w:rsidR="008A28F2" w:rsidRPr="00E639EB" w:rsidRDefault="00F96E33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21,45</w:t>
            </w:r>
            <w:r w:rsidR="009C59C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8A28F2" w:rsidRPr="00E639E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double" w:sz="4" w:space="0" w:color="auto"/>
            </w:tcBorders>
            <w:vAlign w:val="bottom"/>
          </w:tcPr>
          <w:p w:rsidR="008A28F2" w:rsidRPr="00E639EB" w:rsidRDefault="00F96E33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19,857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8A28F2" w:rsidRPr="00E639E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double" w:sz="4" w:space="0" w:color="auto"/>
            </w:tcBorders>
            <w:vAlign w:val="bottom"/>
          </w:tcPr>
          <w:p w:rsidR="008A28F2" w:rsidRPr="00E639EB" w:rsidRDefault="00F96E33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17,714</w:t>
            </w:r>
          </w:p>
        </w:tc>
      </w:tr>
      <w:tr w:rsidR="00C52ED9" w:rsidRPr="00252E82" w:rsidTr="00E639EB">
        <w:trPr>
          <w:trHeight w:val="35"/>
        </w:trPr>
        <w:tc>
          <w:tcPr>
            <w:tcW w:w="2058" w:type="pct"/>
            <w:tcBorders>
              <w:bottom w:val="nil"/>
            </w:tcBorders>
            <w:noWrap/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vAlign w:val="bottom"/>
          </w:tcPr>
          <w:p w:rsidR="00C52ED9" w:rsidRPr="00252E82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52ED9" w:rsidRPr="00C1582B" w:rsidTr="00C52ED9">
        <w:trPr>
          <w:trHeight w:val="420"/>
        </w:trPr>
        <w:tc>
          <w:tcPr>
            <w:tcW w:w="2058" w:type="pct"/>
            <w:tcBorders>
              <w:bottom w:val="nil"/>
            </w:tcBorders>
            <w:noWrap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2364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364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B2364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:rsidR="00C52ED9" w:rsidRPr="00D211BF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52ED9" w:rsidRPr="00C1582B" w:rsidTr="00C52ED9">
        <w:trPr>
          <w:trHeight w:val="420"/>
        </w:trPr>
        <w:tc>
          <w:tcPr>
            <w:tcW w:w="2058" w:type="pct"/>
            <w:tcBorders>
              <w:bottom w:val="nil"/>
            </w:tcBorders>
            <w:noWrap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2364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52ED9" w:rsidRPr="00C1582B" w:rsidTr="00C52ED9">
        <w:trPr>
          <w:trHeight w:val="420"/>
        </w:trPr>
        <w:tc>
          <w:tcPr>
            <w:tcW w:w="2058" w:type="pct"/>
            <w:tcBorders>
              <w:bottom w:val="nil"/>
            </w:tcBorders>
            <w:noWrap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2364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52ED9" w:rsidRPr="00C1582B" w:rsidTr="00E639EB">
        <w:trPr>
          <w:trHeight w:val="420"/>
        </w:trPr>
        <w:tc>
          <w:tcPr>
            <w:tcW w:w="2058" w:type="pct"/>
            <w:tcBorders>
              <w:bottom w:val="nil"/>
            </w:tcBorders>
            <w:noWrap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23646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52ED9" w:rsidRPr="00C1582B" w:rsidTr="00E639EB">
        <w:trPr>
          <w:trHeight w:val="420"/>
        </w:trPr>
        <w:tc>
          <w:tcPr>
            <w:tcW w:w="2058" w:type="pct"/>
            <w:tcBorders>
              <w:bottom w:val="nil"/>
            </w:tcBorders>
            <w:noWrap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2364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B2364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38" w:type="pct"/>
            <w:tcBorders>
              <w:top w:val="nil"/>
              <w:bottom w:val="double" w:sz="4" w:space="0" w:color="auto"/>
            </w:tcBorders>
            <w:vAlign w:val="bottom"/>
          </w:tcPr>
          <w:p w:rsidR="00C52ED9" w:rsidRPr="00E639EB" w:rsidRDefault="00F96E33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3,13</w:t>
            </w:r>
            <w:r w:rsidR="00EC03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vAlign w:val="bottom"/>
          </w:tcPr>
          <w:p w:rsidR="00C52ED9" w:rsidRPr="00E639EB" w:rsidRDefault="00F96E3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5,427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double" w:sz="4" w:space="0" w:color="auto"/>
            </w:tcBorders>
            <w:vAlign w:val="bottom"/>
          </w:tcPr>
          <w:p w:rsidR="00C52ED9" w:rsidRPr="00E639EB" w:rsidRDefault="00F96E3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2,604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D211B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double" w:sz="4" w:space="0" w:color="auto"/>
            </w:tcBorders>
            <w:vAlign w:val="bottom"/>
          </w:tcPr>
          <w:p w:rsidR="00C52ED9" w:rsidRPr="00E639EB" w:rsidRDefault="00F96E33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4,811</w:t>
            </w:r>
          </w:p>
        </w:tc>
      </w:tr>
      <w:tr w:rsidR="00C52ED9" w:rsidRPr="00252E82" w:rsidTr="00E639EB">
        <w:trPr>
          <w:trHeight w:val="30"/>
        </w:trPr>
        <w:tc>
          <w:tcPr>
            <w:tcW w:w="2058" w:type="pct"/>
            <w:tcBorders>
              <w:bottom w:val="nil"/>
            </w:tcBorders>
            <w:noWrap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vAlign w:val="bottom"/>
          </w:tcPr>
          <w:p w:rsidR="00C52ED9" w:rsidRPr="00252E82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  <w:vAlign w:val="bottom"/>
          </w:tcPr>
          <w:p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52ED9" w:rsidRPr="00C1582B" w:rsidTr="00C52ED9">
        <w:trPr>
          <w:trHeight w:val="420"/>
        </w:trPr>
        <w:tc>
          <w:tcPr>
            <w:tcW w:w="2058" w:type="pct"/>
            <w:tcBorders>
              <w:bottom w:val="nil"/>
            </w:tcBorders>
            <w:noWrap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C52ED9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52ED9" w:rsidRPr="00C1582B" w:rsidTr="00C52ED9">
        <w:trPr>
          <w:trHeight w:val="420"/>
        </w:trPr>
        <w:tc>
          <w:tcPr>
            <w:tcW w:w="2058" w:type="pct"/>
            <w:tcBorders>
              <w:bottom w:val="nil"/>
            </w:tcBorders>
            <w:noWrap/>
          </w:tcPr>
          <w:p w:rsidR="00C52ED9" w:rsidRDefault="00E639EB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C52ED9"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="00C52ED9"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C52ED9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vAlign w:val="bottom"/>
          </w:tcPr>
          <w:p w:rsidR="00C52ED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52ED9" w:rsidRPr="00620EEA" w:rsidTr="00C52ED9">
        <w:trPr>
          <w:cantSplit/>
          <w:trHeight w:val="420"/>
        </w:trPr>
        <w:tc>
          <w:tcPr>
            <w:tcW w:w="2058" w:type="pct"/>
            <w:tcBorders>
              <w:top w:val="nil"/>
              <w:bottom w:val="nil"/>
            </w:tcBorders>
          </w:tcPr>
          <w:p w:rsidR="00C52ED9" w:rsidRDefault="001D111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</w:t>
            </w:r>
            <w:r w:rsidR="00C52ED9"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="00C52ED9"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C52ED9" w:rsidRPr="00620EEA" w:rsidRDefault="00907876" w:rsidP="0090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vAlign w:val="bottom"/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0EEA">
              <w:rPr>
                <w:rFonts w:ascii="Angsana New" w:hAnsi="Angsana New"/>
                <w:color w:val="000000"/>
                <w:sz w:val="30"/>
                <w:szCs w:val="30"/>
              </w:rPr>
              <w:t>(196)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:rsidR="00C52ED9" w:rsidRPr="00620EEA" w:rsidRDefault="00907876" w:rsidP="0090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vAlign w:val="bottom"/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0EEA">
              <w:rPr>
                <w:rFonts w:ascii="Angsana New" w:hAnsi="Angsana New"/>
                <w:color w:val="000000"/>
                <w:sz w:val="30"/>
                <w:szCs w:val="30"/>
              </w:rPr>
              <w:t>(196)</w:t>
            </w:r>
          </w:p>
        </w:tc>
      </w:tr>
      <w:tr w:rsidR="00C52ED9" w:rsidRPr="007B721F" w:rsidTr="004C2CF4">
        <w:trPr>
          <w:cantSplit/>
          <w:trHeight w:val="420"/>
        </w:trPr>
        <w:tc>
          <w:tcPr>
            <w:tcW w:w="2058" w:type="pct"/>
            <w:tcBorders>
              <w:top w:val="nil"/>
              <w:bottom w:val="nil"/>
            </w:tcBorders>
          </w:tcPr>
          <w:p w:rsidR="00C52ED9" w:rsidRDefault="00E639EB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C52ED9"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สะสมจากการประมาณ</w:t>
            </w:r>
            <w:r w:rsidR="00C52ED9"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:rsidR="00C52ED9" w:rsidRPr="00620EEA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:rsidR="00C52ED9" w:rsidRPr="00620EEA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426215" w:rsidRPr="007B721F" w:rsidTr="004C2CF4">
        <w:trPr>
          <w:cantSplit/>
          <w:trHeight w:val="420"/>
        </w:trPr>
        <w:tc>
          <w:tcPr>
            <w:tcW w:w="2058" w:type="pct"/>
            <w:tcBorders>
              <w:top w:val="nil"/>
              <w:bottom w:val="nil"/>
            </w:tcBorders>
            <w:vAlign w:val="bottom"/>
          </w:tcPr>
          <w:p w:rsidR="00426215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</w:p>
        </w:tc>
        <w:tc>
          <w:tcPr>
            <w:tcW w:w="638" w:type="pct"/>
            <w:tcBorders>
              <w:top w:val="nil"/>
              <w:bottom w:val="single" w:sz="4" w:space="0" w:color="auto"/>
            </w:tcBorders>
            <w:vAlign w:val="bottom"/>
          </w:tcPr>
          <w:p w:rsidR="00426215" w:rsidRPr="00620EEA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426215" w:rsidRPr="00620EEA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vAlign w:val="bottom"/>
          </w:tcPr>
          <w:p w:rsidR="00426215" w:rsidRPr="00620EEA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0EEA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(1,581)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426215" w:rsidRPr="00620EEA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single" w:sz="4" w:space="0" w:color="auto"/>
            </w:tcBorders>
            <w:vAlign w:val="bottom"/>
          </w:tcPr>
          <w:p w:rsidR="00426215" w:rsidRPr="00620EEA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426215" w:rsidRPr="00620EEA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  <w:vAlign w:val="bottom"/>
          </w:tcPr>
          <w:p w:rsidR="00426215" w:rsidRPr="00620EEA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0EEA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(77)</w:t>
            </w:r>
          </w:p>
        </w:tc>
      </w:tr>
      <w:tr w:rsidR="00426215" w:rsidRPr="007B721F" w:rsidTr="004C2CF4">
        <w:trPr>
          <w:cantSplit/>
          <w:trHeight w:val="420"/>
        </w:trPr>
        <w:tc>
          <w:tcPr>
            <w:tcW w:w="2058" w:type="pct"/>
            <w:tcBorders>
              <w:top w:val="nil"/>
              <w:bottom w:val="nil"/>
            </w:tcBorders>
            <w:vAlign w:val="bottom"/>
          </w:tcPr>
          <w:p w:rsidR="00426215" w:rsidRPr="007B0175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6215" w:rsidRPr="004C2CF4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426215" w:rsidRPr="004C2CF4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6215" w:rsidRPr="004C2CF4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C2C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(1,777)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426215" w:rsidRPr="004C2CF4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6215" w:rsidRPr="004C2CF4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426215" w:rsidRPr="004C2CF4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6215" w:rsidRPr="004C2CF4" w:rsidRDefault="00426215" w:rsidP="004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C2C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(273)</w:t>
            </w:r>
          </w:p>
        </w:tc>
      </w:tr>
    </w:tbl>
    <w:p w:rsidR="00D5787B" w:rsidRDefault="00D5787B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A28F2" w:rsidRPr="00B23646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236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8A28F2" w:rsidRPr="00B23646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8A28F2" w:rsidRPr="00B23646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3646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23646">
        <w:rPr>
          <w:rFonts w:asciiTheme="majorBidi" w:hAnsiTheme="majorBidi" w:cstheme="majorBidi"/>
          <w:sz w:val="30"/>
          <w:szCs w:val="30"/>
        </w:rPr>
        <w:t>2541</w:t>
      </w:r>
      <w:r w:rsidR="001D11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3646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8A28F2" w:rsidRPr="00B23646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8A28F2" w:rsidRPr="00CC7364" w:rsidRDefault="008A28F2" w:rsidP="00CC7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  <w:cs/>
        </w:rPr>
      </w:pPr>
      <w:r w:rsidRPr="00B23646">
        <w:rPr>
          <w:rFonts w:asciiTheme="majorBidi" w:hAnsiTheme="majorBidi" w:cstheme="majorBidi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B23646">
        <w:rPr>
          <w:rFonts w:asciiTheme="majorBidi" w:hAnsiTheme="majorBidi" w:cstheme="majorBidi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0771C7" w:rsidRDefault="000771C7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30"/>
          <w:szCs w:val="30"/>
        </w:rPr>
      </w:pPr>
    </w:p>
    <w:p w:rsidR="008A28F2" w:rsidRPr="00B23646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3646">
        <w:rPr>
          <w:sz w:val="30"/>
          <w:szCs w:val="30"/>
          <w:cs/>
        </w:rPr>
        <w:t>การเปลี่ยนแปลงในมูลค่า</w:t>
      </w:r>
      <w:r w:rsidRPr="00B23646">
        <w:rPr>
          <w:rFonts w:asciiTheme="majorBidi" w:hAnsiTheme="majorBidi" w:cstheme="majorBidi"/>
          <w:sz w:val="30"/>
          <w:szCs w:val="30"/>
          <w:cs/>
        </w:rPr>
        <w:t>ปัจจุบันของภาระผูกพันของโครงการผลประโยชน์</w:t>
      </w:r>
    </w:p>
    <w:p w:rsidR="008A28F2" w:rsidRPr="00B23646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2764"/>
        <w:gridCol w:w="875"/>
        <w:gridCol w:w="1285"/>
        <w:gridCol w:w="235"/>
        <w:gridCol w:w="1222"/>
        <w:gridCol w:w="266"/>
        <w:gridCol w:w="1169"/>
        <w:gridCol w:w="266"/>
        <w:gridCol w:w="1170"/>
      </w:tblGrid>
      <w:tr w:rsidR="008A28F2" w:rsidRPr="0052404C" w:rsidTr="001834CF">
        <w:trPr>
          <w:tblHeader/>
        </w:trPr>
        <w:tc>
          <w:tcPr>
            <w:tcW w:w="2804" w:type="dxa"/>
            <w:vMerge w:val="restart"/>
            <w:shd w:val="clear" w:color="auto" w:fill="auto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885" w:type="dxa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88" w:type="dxa"/>
            <w:gridSpan w:val="3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364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3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364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8F2" w:rsidRPr="0052404C" w:rsidTr="00A72446">
        <w:trPr>
          <w:tblHeader/>
        </w:trPr>
        <w:tc>
          <w:tcPr>
            <w:tcW w:w="2862" w:type="dxa"/>
            <w:vMerge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8A28F2" w:rsidRPr="00B23646" w:rsidRDefault="008A28F2" w:rsidP="00B2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B23646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26" w:type="dxa"/>
            <w:vAlign w:val="center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A28F2" w:rsidRPr="001D2E3D" w:rsidTr="00A72446">
        <w:trPr>
          <w:tblHeader/>
        </w:trPr>
        <w:tc>
          <w:tcPr>
            <w:tcW w:w="2862" w:type="dxa"/>
          </w:tcPr>
          <w:p w:rsidR="008A28F2" w:rsidRPr="00B23646" w:rsidRDefault="008A28F2" w:rsidP="003A17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A28F2" w:rsidRPr="00B23646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</w:tcPr>
          <w:p w:rsidR="008A28F2" w:rsidRPr="00B23646" w:rsidRDefault="00B23646" w:rsidP="00B2364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8A28F2" w:rsidRPr="00B236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A28F2" w:rsidRPr="00EA6008" w:rsidTr="00A72446">
        <w:tc>
          <w:tcPr>
            <w:tcW w:w="2862" w:type="dxa"/>
          </w:tcPr>
          <w:p w:rsidR="008A28F2" w:rsidRPr="00B23646" w:rsidRDefault="008A28F2" w:rsidP="003A17B0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23646">
              <w:rPr>
                <w:rFonts w:ascii="Angsana New" w:hAnsi="Angsana New"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364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8A28F2" w:rsidRPr="00B23646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</w:tcPr>
          <w:p w:rsidR="008A28F2" w:rsidRPr="001834CF" w:rsidRDefault="001834CF" w:rsidP="001834C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34CF">
              <w:rPr>
                <w:rFonts w:ascii="Angsana New" w:hAnsi="Angsana New"/>
                <w:sz w:val="30"/>
                <w:szCs w:val="30"/>
                <w:lang w:bidi="th-TH"/>
              </w:rPr>
              <w:t>21,45</w:t>
            </w:r>
            <w:r w:rsidR="009C59C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8A28F2" w:rsidRPr="00B23646" w:rsidRDefault="001834CF" w:rsidP="001834C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18,398</w:t>
            </w:r>
          </w:p>
        </w:tc>
        <w:tc>
          <w:tcPr>
            <w:tcW w:w="270" w:type="dxa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A28F2" w:rsidRPr="00B23646" w:rsidRDefault="001834CF" w:rsidP="001834C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17,714</w:t>
            </w:r>
          </w:p>
        </w:tc>
        <w:tc>
          <w:tcPr>
            <w:tcW w:w="270" w:type="dxa"/>
          </w:tcPr>
          <w:p w:rsidR="008A28F2" w:rsidRPr="00B23646" w:rsidRDefault="008A28F2" w:rsidP="00A7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A28F2" w:rsidRPr="00B23646" w:rsidRDefault="001834CF" w:rsidP="001834C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15,197</w:t>
            </w:r>
          </w:p>
        </w:tc>
      </w:tr>
      <w:tr w:rsidR="008A28F2" w:rsidRPr="00DA15EA" w:rsidTr="00A72446">
        <w:tc>
          <w:tcPr>
            <w:tcW w:w="2862" w:type="dxa"/>
          </w:tcPr>
          <w:p w:rsidR="008A28F2" w:rsidRPr="00B23646" w:rsidRDefault="008A28F2" w:rsidP="003A17B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A28F2" w:rsidRPr="00B23646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:rsidR="008A28F2" w:rsidRPr="00B23646" w:rsidRDefault="008A28F2" w:rsidP="00A72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8A28F2" w:rsidRPr="00B23646" w:rsidRDefault="008A28F2" w:rsidP="00A72937">
            <w:pPr>
              <w:pStyle w:val="acctfourfigures"/>
              <w:tabs>
                <w:tab w:val="clear" w:pos="765"/>
              </w:tabs>
              <w:spacing w:line="240" w:lineRule="atLeast"/>
              <w:ind w:left="-79" w:right="-5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A28F2" w:rsidRPr="00B23646" w:rsidRDefault="008A28F2" w:rsidP="00A72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8A28F2" w:rsidRPr="00B23646" w:rsidRDefault="008A28F2" w:rsidP="00A7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A28F2" w:rsidRPr="00B23646" w:rsidRDefault="008A28F2" w:rsidP="00A72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52ED9" w:rsidRPr="00EA6008" w:rsidTr="00A72446">
        <w:tc>
          <w:tcPr>
            <w:tcW w:w="2862" w:type="dxa"/>
          </w:tcPr>
          <w:p w:rsidR="00C52ED9" w:rsidRPr="00B23646" w:rsidRDefault="00C52ED9" w:rsidP="00C52ED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:rsidR="00C52ED9" w:rsidRPr="00B23646" w:rsidRDefault="008524A5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7576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  <w:r w:rsidR="00D75768" w:rsidRPr="00D7576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26" w:type="dxa"/>
          </w:tcPr>
          <w:p w:rsidR="00C52ED9" w:rsidRPr="00B23646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C52ED9" w:rsidRPr="00B23646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5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B23646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B23646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52ED9" w:rsidRPr="00EA6008" w:rsidTr="00A72446">
        <w:tc>
          <w:tcPr>
            <w:tcW w:w="2862" w:type="dxa"/>
          </w:tcPr>
          <w:p w:rsidR="00C52ED9" w:rsidRPr="00B23646" w:rsidRDefault="00C52ED9" w:rsidP="00C52ED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:rsidR="00C52ED9" w:rsidRPr="00B23646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:rsidR="00C52ED9" w:rsidRPr="00B23646" w:rsidRDefault="00B51F1F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2,836</w:t>
            </w:r>
          </w:p>
        </w:tc>
        <w:tc>
          <w:tcPr>
            <w:tcW w:w="236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C52ED9" w:rsidRPr="00B23646" w:rsidRDefault="00C52ED9" w:rsidP="00CC4D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2,56</w:t>
            </w:r>
            <w:r w:rsidR="00780ABD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B23646" w:rsidRDefault="00C52ED9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2,321</w:t>
            </w:r>
          </w:p>
        </w:tc>
        <w:tc>
          <w:tcPr>
            <w:tcW w:w="270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B23646" w:rsidRDefault="00C52ED9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1,958</w:t>
            </w:r>
          </w:p>
        </w:tc>
      </w:tr>
      <w:tr w:rsidR="00C52ED9" w:rsidRPr="00EA6008" w:rsidTr="001834CF">
        <w:tc>
          <w:tcPr>
            <w:tcW w:w="2862" w:type="dxa"/>
          </w:tcPr>
          <w:p w:rsidR="00C52ED9" w:rsidRPr="00B23646" w:rsidRDefault="00C52ED9" w:rsidP="00C52ED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:rsidR="00C52ED9" w:rsidRPr="00B23646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:rsidR="00C52ED9" w:rsidRPr="00B23646" w:rsidRDefault="00C52ED9" w:rsidP="00CC4D8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C52ED9" w:rsidRPr="00B23646" w:rsidRDefault="00C52ED9" w:rsidP="00CC4D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2,581</w:t>
            </w:r>
          </w:p>
        </w:tc>
        <w:tc>
          <w:tcPr>
            <w:tcW w:w="270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B23646" w:rsidRDefault="00C52ED9" w:rsidP="0060424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B23646" w:rsidRDefault="00C52ED9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2,581</w:t>
            </w:r>
          </w:p>
        </w:tc>
      </w:tr>
      <w:tr w:rsidR="00C52ED9" w:rsidRPr="00EA6008" w:rsidTr="00137245">
        <w:tc>
          <w:tcPr>
            <w:tcW w:w="2862" w:type="dxa"/>
          </w:tcPr>
          <w:p w:rsidR="00C52ED9" w:rsidRPr="00B23646" w:rsidRDefault="00C52ED9" w:rsidP="00C52ED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:rsidR="00C52ED9" w:rsidRPr="00B23646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:rsidR="00C52ED9" w:rsidRPr="00B23646" w:rsidRDefault="00C52ED9" w:rsidP="00780AB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  <w:r w:rsidR="0013724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C52ED9" w:rsidRPr="00B23646" w:rsidRDefault="00C52ED9" w:rsidP="00CC4D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278</w:t>
            </w:r>
          </w:p>
        </w:tc>
        <w:tc>
          <w:tcPr>
            <w:tcW w:w="270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B23646" w:rsidRDefault="00C52ED9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324</w:t>
            </w:r>
          </w:p>
        </w:tc>
        <w:tc>
          <w:tcPr>
            <w:tcW w:w="270" w:type="dxa"/>
          </w:tcPr>
          <w:p w:rsidR="00C52ED9" w:rsidRPr="00B23646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B23646" w:rsidRDefault="00C52ED9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272</w:t>
            </w:r>
          </w:p>
        </w:tc>
      </w:tr>
      <w:tr w:rsidR="00780ABD" w:rsidRPr="00EA6008" w:rsidTr="001834CF">
        <w:tc>
          <w:tcPr>
            <w:tcW w:w="2862" w:type="dxa"/>
          </w:tcPr>
          <w:p w:rsidR="00780ABD" w:rsidRDefault="00780ABD" w:rsidP="00C52ED9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  <w:p w:rsidR="00780ABD" w:rsidRPr="00B23646" w:rsidRDefault="00780ABD" w:rsidP="00C52ED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B2364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00" w:type="dxa"/>
          </w:tcPr>
          <w:p w:rsidR="00780ABD" w:rsidRPr="00B23646" w:rsidRDefault="00780ABD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780ABD" w:rsidRDefault="00780ABD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80ABD" w:rsidRPr="00780ABD" w:rsidRDefault="00780ABD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236" w:type="dxa"/>
          </w:tcPr>
          <w:p w:rsidR="00780ABD" w:rsidRPr="00B23646" w:rsidRDefault="00780ABD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780ABD" w:rsidRDefault="00780ABD" w:rsidP="00CC4D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80ABD" w:rsidRDefault="00780ABD" w:rsidP="00780ABD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80ABD" w:rsidRPr="00B23646" w:rsidRDefault="00780ABD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0ABD" w:rsidRDefault="00780ABD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80ABD" w:rsidRDefault="00780ABD" w:rsidP="00780AB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(41)</w:t>
            </w:r>
          </w:p>
        </w:tc>
        <w:tc>
          <w:tcPr>
            <w:tcW w:w="270" w:type="dxa"/>
          </w:tcPr>
          <w:p w:rsidR="00780ABD" w:rsidRPr="00B23646" w:rsidRDefault="00780ABD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0ABD" w:rsidRDefault="00780ABD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80ABD" w:rsidRDefault="00780ABD" w:rsidP="00A3473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34CF" w:rsidRPr="00EA6008" w:rsidTr="001834CF">
        <w:tc>
          <w:tcPr>
            <w:tcW w:w="2862" w:type="dxa"/>
          </w:tcPr>
          <w:p w:rsidR="001834CF" w:rsidRPr="00B23646" w:rsidRDefault="001834CF" w:rsidP="00C52ED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834CF" w:rsidRPr="00B23646" w:rsidRDefault="001834CF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1834CF" w:rsidRPr="00853E9C" w:rsidRDefault="00A34734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3,13</w:t>
            </w:r>
            <w:r w:rsidR="00982FB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1834CF" w:rsidRPr="00853E9C" w:rsidRDefault="001834CF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834CF" w:rsidRPr="00853E9C" w:rsidRDefault="00ED63A7" w:rsidP="00CC4D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3E9C">
              <w:rPr>
                <w:rFonts w:ascii="Angsana New" w:hAnsi="Angsana New"/>
                <w:sz w:val="30"/>
                <w:szCs w:val="30"/>
                <w:lang w:bidi="th-TH"/>
              </w:rPr>
              <w:t>5,42</w:t>
            </w:r>
            <w:r w:rsidR="00CB282D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:rsidR="001834CF" w:rsidRPr="00853E9C" w:rsidRDefault="001834CF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834CF" w:rsidRPr="00853E9C" w:rsidRDefault="00A34734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2,604</w:t>
            </w:r>
          </w:p>
        </w:tc>
        <w:tc>
          <w:tcPr>
            <w:tcW w:w="270" w:type="dxa"/>
          </w:tcPr>
          <w:p w:rsidR="001834CF" w:rsidRPr="00853E9C" w:rsidRDefault="001834CF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834CF" w:rsidRPr="00853E9C" w:rsidRDefault="001834CF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3E9C">
              <w:rPr>
                <w:rFonts w:ascii="Angsana New" w:hAnsi="Angsana New"/>
                <w:sz w:val="30"/>
                <w:szCs w:val="30"/>
                <w:lang w:bidi="th-TH"/>
              </w:rPr>
              <w:t>4,811</w:t>
            </w:r>
          </w:p>
        </w:tc>
      </w:tr>
      <w:tr w:rsidR="00C52ED9" w:rsidRPr="00CC4D8F" w:rsidTr="00A72446">
        <w:tc>
          <w:tcPr>
            <w:tcW w:w="2862" w:type="dxa"/>
          </w:tcPr>
          <w:p w:rsidR="00C52ED9" w:rsidRPr="00B23646" w:rsidRDefault="00C52ED9" w:rsidP="00C52ED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C52ED9" w:rsidRPr="00B23646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:rsidR="00C52ED9" w:rsidRPr="00CC4D8F" w:rsidRDefault="00C52ED9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C52ED9" w:rsidRPr="00CC4D8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C52ED9" w:rsidRPr="00CC4D8F" w:rsidRDefault="00C52ED9" w:rsidP="00CC4D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 w:right="-5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52ED9" w:rsidRPr="00CC4D8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CC4D8F" w:rsidRDefault="00C52ED9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2ED9" w:rsidRPr="00CC4D8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52ED9" w:rsidRPr="00CC4D8F" w:rsidRDefault="00C52ED9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66FE" w:rsidRPr="00EA6008" w:rsidTr="00CC4D8F">
        <w:tc>
          <w:tcPr>
            <w:tcW w:w="2862" w:type="dxa"/>
          </w:tcPr>
          <w:p w:rsidR="005866FE" w:rsidRPr="00B23646" w:rsidRDefault="00853E9C" w:rsidP="005866F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866FE" w:rsidRPr="00B23646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</w:tcPr>
          <w:p w:rsidR="005866FE" w:rsidRPr="00B23646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</w:tcPr>
          <w:p w:rsidR="00ED63A7" w:rsidRDefault="00ED63A7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866FE" w:rsidRPr="00B23646" w:rsidRDefault="00F90112" w:rsidP="00A347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ED63A7" w:rsidRDefault="00ED63A7" w:rsidP="00CC4D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(196)</w:t>
            </w: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D63A7" w:rsidRDefault="00ED63A7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5866FE" w:rsidRPr="00B23646" w:rsidRDefault="00F90112" w:rsidP="00F9011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D63A7" w:rsidRDefault="00ED63A7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(196)</w:t>
            </w:r>
          </w:p>
        </w:tc>
      </w:tr>
      <w:tr w:rsidR="005866FE" w:rsidRPr="00EA6008" w:rsidTr="00CC4D8F">
        <w:tc>
          <w:tcPr>
            <w:tcW w:w="2862" w:type="dxa"/>
          </w:tcPr>
          <w:p w:rsidR="005866FE" w:rsidRPr="00B23646" w:rsidRDefault="005866FE" w:rsidP="005866F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866FE" w:rsidRPr="00B23646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866FE" w:rsidRPr="00EA6008" w:rsidTr="001834CF">
        <w:tc>
          <w:tcPr>
            <w:tcW w:w="2862" w:type="dxa"/>
          </w:tcPr>
          <w:p w:rsidR="005866FE" w:rsidRPr="00B23646" w:rsidRDefault="005866FE" w:rsidP="005866F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:rsidR="005866FE" w:rsidRPr="00B23646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866FE" w:rsidRPr="00EA6008" w:rsidTr="001834CF">
        <w:tc>
          <w:tcPr>
            <w:tcW w:w="2862" w:type="dxa"/>
          </w:tcPr>
          <w:p w:rsidR="005866FE" w:rsidRPr="00B23646" w:rsidRDefault="005866FE" w:rsidP="005866F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:rsidR="005866FE" w:rsidRPr="00B23646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D1116"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  <w:r w:rsidR="00CC4D8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5866FE" w:rsidRPr="00B23646" w:rsidRDefault="00A34734" w:rsidP="00CC4D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(2,177</w:t>
            </w:r>
            <w:r w:rsidR="005866F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D1116"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  <w:r w:rsidR="00CC4D8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66FE" w:rsidRPr="00B23646" w:rsidRDefault="005866FE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(2,098)</w:t>
            </w:r>
          </w:p>
        </w:tc>
      </w:tr>
      <w:tr w:rsidR="005866FE" w:rsidRPr="00EA6008" w:rsidTr="001834CF">
        <w:tc>
          <w:tcPr>
            <w:tcW w:w="2851" w:type="dxa"/>
          </w:tcPr>
          <w:p w:rsidR="005866FE" w:rsidRPr="00B23646" w:rsidRDefault="005866FE" w:rsidP="005866F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5866FE" w:rsidRPr="00B23646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5866FE" w:rsidRPr="00B23646" w:rsidRDefault="001834CF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</w:t>
            </w:r>
            <w:r w:rsidR="00982FB3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6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5866FE" w:rsidRPr="00B23646" w:rsidRDefault="001834CF" w:rsidP="00CC4D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5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3,05</w:t>
            </w:r>
            <w:r w:rsidR="00ED63A7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5866FE" w:rsidRPr="00B23646" w:rsidRDefault="001834CF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  <w:tc>
          <w:tcPr>
            <w:tcW w:w="270" w:type="dxa"/>
          </w:tcPr>
          <w:p w:rsidR="005866FE" w:rsidRPr="00B23646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5866FE" w:rsidRPr="00B23646" w:rsidRDefault="001834CF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2,517</w:t>
            </w:r>
          </w:p>
        </w:tc>
      </w:tr>
      <w:tr w:rsidR="005866FE" w:rsidRPr="00EA6008" w:rsidTr="00604242">
        <w:tc>
          <w:tcPr>
            <w:tcW w:w="2851" w:type="dxa"/>
          </w:tcPr>
          <w:p w:rsidR="005866FE" w:rsidRPr="00B23646" w:rsidRDefault="005866FE" w:rsidP="005866FE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364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8" w:type="dxa"/>
          </w:tcPr>
          <w:p w:rsidR="005866FE" w:rsidRPr="00B23646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:rsidR="005866FE" w:rsidRPr="00CC4D8F" w:rsidRDefault="00CC4D8F" w:rsidP="00CC4D8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24,122</w:t>
            </w:r>
          </w:p>
        </w:tc>
        <w:tc>
          <w:tcPr>
            <w:tcW w:w="236" w:type="dxa"/>
          </w:tcPr>
          <w:p w:rsidR="005866FE" w:rsidRPr="00CC4D8F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5866FE" w:rsidRPr="00CC4D8F" w:rsidRDefault="00ED63A7" w:rsidP="00CC4D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5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21,452</w:t>
            </w:r>
          </w:p>
        </w:tc>
        <w:tc>
          <w:tcPr>
            <w:tcW w:w="270" w:type="dxa"/>
          </w:tcPr>
          <w:p w:rsidR="005866FE" w:rsidRPr="00CC4D8F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:rsidR="005866FE" w:rsidRPr="00CC4D8F" w:rsidRDefault="00CC4D8F" w:rsidP="00CC4D8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19,857</w:t>
            </w:r>
          </w:p>
        </w:tc>
        <w:tc>
          <w:tcPr>
            <w:tcW w:w="270" w:type="dxa"/>
          </w:tcPr>
          <w:p w:rsidR="005866FE" w:rsidRPr="00CC4D8F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:rsidR="005866FE" w:rsidRPr="00CC4D8F" w:rsidRDefault="005866FE" w:rsidP="00CC4D8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4D8F">
              <w:rPr>
                <w:rFonts w:ascii="Angsana New" w:hAnsi="Angsana New"/>
                <w:b/>
                <w:bCs/>
                <w:sz w:val="30"/>
                <w:szCs w:val="30"/>
              </w:rPr>
              <w:t>17,714</w:t>
            </w:r>
          </w:p>
        </w:tc>
      </w:tr>
    </w:tbl>
    <w:p w:rsidR="00871B32" w:rsidRDefault="00871B32" w:rsidP="008A28F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871B32" w:rsidRDefault="0087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8A28F2" w:rsidRPr="00A72937" w:rsidRDefault="008A28F2" w:rsidP="008A28F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2937">
        <w:rPr>
          <w:rFonts w:ascii="Angsana New" w:eastAsia="Calibri" w:hAnsi="Angsana New"/>
          <w:sz w:val="30"/>
          <w:szCs w:val="30"/>
          <w:cs/>
        </w:rPr>
        <w:lastRenderedPageBreak/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8A28F2" w:rsidRPr="00E234FF" w:rsidRDefault="008A28F2" w:rsidP="008A28F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tbl>
      <w:tblPr>
        <w:tblW w:w="9286" w:type="dxa"/>
        <w:tblInd w:w="450" w:type="dxa"/>
        <w:tblLook w:val="01E0" w:firstRow="1" w:lastRow="1" w:firstColumn="1" w:lastColumn="1" w:noHBand="0" w:noVBand="0"/>
      </w:tblPr>
      <w:tblGrid>
        <w:gridCol w:w="3417"/>
        <w:gridCol w:w="1349"/>
        <w:gridCol w:w="236"/>
        <w:gridCol w:w="1298"/>
        <w:gridCol w:w="236"/>
        <w:gridCol w:w="34"/>
        <w:gridCol w:w="1260"/>
        <w:gridCol w:w="236"/>
        <w:gridCol w:w="38"/>
        <w:gridCol w:w="1182"/>
      </w:tblGrid>
      <w:tr w:rsidR="008A28F2" w:rsidRPr="00A72937" w:rsidTr="00BB7BFB">
        <w:tc>
          <w:tcPr>
            <w:tcW w:w="3417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3" w:type="dxa"/>
            <w:gridSpan w:val="3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9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50" w:type="dxa"/>
            <w:gridSpan w:val="5"/>
          </w:tcPr>
          <w:p w:rsidR="008A28F2" w:rsidRPr="00A72937" w:rsidRDefault="008A28F2" w:rsidP="00A7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9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8F2" w:rsidRPr="00A72937" w:rsidTr="00BB7BFB">
        <w:tc>
          <w:tcPr>
            <w:tcW w:w="3417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</w:tcPr>
          <w:p w:rsidR="008A28F2" w:rsidRPr="00A72937" w:rsidRDefault="008A28F2" w:rsidP="00A7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8A28F2" w:rsidRPr="00A72937" w:rsidRDefault="008A28F2" w:rsidP="0048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8A28F2" w:rsidRPr="00A72937" w:rsidRDefault="008A28F2" w:rsidP="0048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A28F2" w:rsidRPr="00A72937" w:rsidTr="00BB7BFB">
        <w:tc>
          <w:tcPr>
            <w:tcW w:w="3417" w:type="dxa"/>
          </w:tcPr>
          <w:p w:rsidR="008A28F2" w:rsidRPr="00A72937" w:rsidRDefault="008A28F2" w:rsidP="003A17B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9" w:type="dxa"/>
            <w:gridSpan w:val="9"/>
          </w:tcPr>
          <w:p w:rsidR="008A28F2" w:rsidRPr="00A72937" w:rsidRDefault="008A28F2" w:rsidP="00484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9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484EB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A729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A28F2" w:rsidRPr="00A72937" w:rsidTr="00BB7BFB">
        <w:tc>
          <w:tcPr>
            <w:tcW w:w="3417" w:type="dxa"/>
          </w:tcPr>
          <w:p w:rsidR="008A28F2" w:rsidRPr="00A72937" w:rsidRDefault="008A28F2" w:rsidP="00A729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49" w:type="dxa"/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  <w:gridSpan w:val="2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A28F2" w:rsidRPr="00F5475A" w:rsidRDefault="00F5475A" w:rsidP="00F5475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8A28F2" w:rsidRPr="00A72937" w:rsidTr="00BB7BFB">
        <w:tc>
          <w:tcPr>
            <w:tcW w:w="3417" w:type="dxa"/>
          </w:tcPr>
          <w:p w:rsidR="008A28F2" w:rsidRPr="00A72937" w:rsidRDefault="008A28F2" w:rsidP="003A17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49" w:type="dxa"/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270" w:type="dxa"/>
            <w:gridSpan w:val="2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A28F2" w:rsidRPr="00F5475A" w:rsidRDefault="00F5475A" w:rsidP="00F5475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:rsidR="008A28F2" w:rsidRPr="00A72937" w:rsidRDefault="001D1116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2" w:type="dxa"/>
          </w:tcPr>
          <w:p w:rsidR="008A28F2" w:rsidRPr="00A72937" w:rsidRDefault="00F5475A" w:rsidP="00E962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(22)</w:t>
            </w:r>
          </w:p>
        </w:tc>
      </w:tr>
      <w:tr w:rsidR="008A28F2" w:rsidRPr="00A72937" w:rsidTr="00BB7BFB">
        <w:trPr>
          <w:trHeight w:val="353"/>
        </w:trPr>
        <w:tc>
          <w:tcPr>
            <w:tcW w:w="3417" w:type="dxa"/>
          </w:tcPr>
          <w:p w:rsidR="008A28F2" w:rsidRPr="00A72937" w:rsidRDefault="008A28F2" w:rsidP="003A17B0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7293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(393)</w:t>
            </w:r>
          </w:p>
        </w:tc>
        <w:tc>
          <w:tcPr>
            <w:tcW w:w="270" w:type="dxa"/>
            <w:gridSpan w:val="2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A28F2" w:rsidRPr="00F5475A" w:rsidRDefault="00F5475A" w:rsidP="00F5475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547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8A28F2" w:rsidRPr="00A72937" w:rsidRDefault="007A57A0" w:rsidP="00F547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5475A">
              <w:rPr>
                <w:rFonts w:ascii="Angsana New" w:hAnsi="Angsana New"/>
                <w:sz w:val="30"/>
                <w:szCs w:val="30"/>
                <w:lang w:bidi="th-TH"/>
              </w:rPr>
              <w:t>393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A28F2" w:rsidRPr="00A72937" w:rsidTr="00BB7BFB">
        <w:tc>
          <w:tcPr>
            <w:tcW w:w="3417" w:type="dxa"/>
          </w:tcPr>
          <w:p w:rsidR="008A28F2" w:rsidRPr="00A72937" w:rsidRDefault="008A28F2" w:rsidP="003A17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9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(196)</w:t>
            </w:r>
          </w:p>
        </w:tc>
        <w:tc>
          <w:tcPr>
            <w:tcW w:w="270" w:type="dxa"/>
            <w:gridSpan w:val="2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A28F2" w:rsidRPr="00F5475A" w:rsidRDefault="00F5475A" w:rsidP="00F5475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47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8A28F2" w:rsidRPr="00A72937" w:rsidRDefault="00F5475A" w:rsidP="00F547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(196)</w:t>
            </w:r>
          </w:p>
        </w:tc>
      </w:tr>
    </w:tbl>
    <w:p w:rsidR="00A76F8D" w:rsidRPr="00E234FF" w:rsidRDefault="00A76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</w:p>
    <w:p w:rsidR="008A28F2" w:rsidRPr="00A72937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/>
          <w:bCs/>
          <w:i/>
          <w:iCs/>
          <w:color w:val="0000FF"/>
          <w:sz w:val="30"/>
          <w:szCs w:val="30"/>
        </w:rPr>
      </w:pPr>
      <w:r w:rsidRPr="00A7293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8A28F2" w:rsidRPr="00E234FF" w:rsidRDefault="008A28F2" w:rsidP="008A28F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:rsidR="008A28F2" w:rsidRPr="00A72937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72937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8A28F2" w:rsidRPr="00E234FF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FF"/>
          <w:sz w:val="28"/>
          <w:szCs w:val="2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18"/>
        <w:gridCol w:w="1408"/>
        <w:gridCol w:w="236"/>
        <w:gridCol w:w="1238"/>
        <w:gridCol w:w="236"/>
        <w:gridCol w:w="34"/>
        <w:gridCol w:w="1260"/>
        <w:gridCol w:w="236"/>
        <w:gridCol w:w="1294"/>
      </w:tblGrid>
      <w:tr w:rsidR="008A28F2" w:rsidRPr="00A72937" w:rsidTr="00317878">
        <w:trPr>
          <w:tblHeader/>
        </w:trPr>
        <w:tc>
          <w:tcPr>
            <w:tcW w:w="3418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2" w:type="dxa"/>
            <w:gridSpan w:val="3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9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9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8F2" w:rsidRPr="00A72937" w:rsidTr="00317878">
        <w:trPr>
          <w:tblHeader/>
        </w:trPr>
        <w:tc>
          <w:tcPr>
            <w:tcW w:w="3418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8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A28F2" w:rsidRPr="00A72937" w:rsidTr="00317878">
        <w:trPr>
          <w:tblHeader/>
        </w:trPr>
        <w:tc>
          <w:tcPr>
            <w:tcW w:w="3418" w:type="dxa"/>
          </w:tcPr>
          <w:p w:rsidR="008A28F2" w:rsidRPr="00A72937" w:rsidRDefault="008A28F2" w:rsidP="003A17B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2" w:type="dxa"/>
            <w:gridSpan w:val="8"/>
          </w:tcPr>
          <w:p w:rsidR="008A28F2" w:rsidRPr="00A72937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93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A28F2" w:rsidRPr="00A72937" w:rsidTr="00317878">
        <w:tc>
          <w:tcPr>
            <w:tcW w:w="3418" w:type="dxa"/>
          </w:tcPr>
          <w:p w:rsidR="008A28F2" w:rsidRPr="00A72937" w:rsidRDefault="008A28F2" w:rsidP="003A17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08" w:type="dxa"/>
          </w:tcPr>
          <w:p w:rsidR="008A28F2" w:rsidRPr="00A72937" w:rsidRDefault="00111C81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1.51</w:t>
            </w:r>
            <w:r w:rsidR="0099550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99550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1.83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8A28F2" w:rsidRPr="00A72937" w:rsidRDefault="00111C81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C81">
              <w:rPr>
                <w:rFonts w:ascii="Angsana New" w:hAnsi="Angsana New"/>
                <w:sz w:val="30"/>
                <w:szCs w:val="30"/>
              </w:rPr>
              <w:t>1.51</w:t>
            </w:r>
            <w:r w:rsidR="009955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111C81">
              <w:rPr>
                <w:rFonts w:ascii="Angsana New" w:hAnsi="Angsana New"/>
                <w:sz w:val="30"/>
                <w:szCs w:val="30"/>
              </w:rPr>
              <w:t>-</w:t>
            </w:r>
            <w:r w:rsidR="009955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111C81">
              <w:rPr>
                <w:rFonts w:ascii="Angsana New" w:hAnsi="Angsana New"/>
                <w:sz w:val="30"/>
                <w:szCs w:val="30"/>
              </w:rPr>
              <w:t>1.83</w:t>
            </w:r>
          </w:p>
        </w:tc>
        <w:tc>
          <w:tcPr>
            <w:tcW w:w="270" w:type="dxa"/>
            <w:gridSpan w:val="2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A28F2" w:rsidRPr="00A72937" w:rsidRDefault="00111C81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C81">
              <w:rPr>
                <w:rFonts w:ascii="Angsana New" w:hAnsi="Angsana New"/>
                <w:sz w:val="30"/>
                <w:szCs w:val="30"/>
              </w:rPr>
              <w:t>1.83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8A28F2" w:rsidRPr="00A72937" w:rsidRDefault="00111C81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C81">
              <w:rPr>
                <w:rFonts w:ascii="Angsana New" w:hAnsi="Angsana New"/>
                <w:sz w:val="30"/>
                <w:szCs w:val="30"/>
              </w:rPr>
              <w:t>1.83</w:t>
            </w:r>
          </w:p>
        </w:tc>
      </w:tr>
      <w:tr w:rsidR="005866FE" w:rsidRPr="00A72937" w:rsidTr="00317878">
        <w:tc>
          <w:tcPr>
            <w:tcW w:w="3418" w:type="dxa"/>
          </w:tcPr>
          <w:p w:rsidR="005866FE" w:rsidRPr="00A72937" w:rsidRDefault="005866FE" w:rsidP="005866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08" w:type="dxa"/>
          </w:tcPr>
          <w:p w:rsidR="005866FE" w:rsidRPr="00A72937" w:rsidRDefault="00111C81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5866FE">
              <w:rPr>
                <w:rFonts w:ascii="Angsana New" w:hAnsi="Angsana New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36" w:type="dxa"/>
          </w:tcPr>
          <w:p w:rsidR="005866FE" w:rsidRPr="00A72937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5866FE" w:rsidRPr="00A72937" w:rsidRDefault="00111C81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1C81">
              <w:rPr>
                <w:rFonts w:ascii="Angsana New" w:hAnsi="Angsana New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70" w:type="dxa"/>
            <w:gridSpan w:val="2"/>
          </w:tcPr>
          <w:p w:rsidR="005866FE" w:rsidRPr="00A72937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866FE" w:rsidRPr="00A72937" w:rsidRDefault="00111C81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1C81">
              <w:rPr>
                <w:rFonts w:ascii="Angsana New" w:hAnsi="Angsana New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36" w:type="dxa"/>
          </w:tcPr>
          <w:p w:rsidR="005866FE" w:rsidRPr="00A72937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5866FE" w:rsidRPr="00A72937" w:rsidRDefault="00111C81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1C81">
              <w:rPr>
                <w:rFonts w:ascii="Angsana New" w:hAnsi="Angsana New"/>
                <w:sz w:val="30"/>
                <w:szCs w:val="30"/>
                <w:lang w:bidi="th-TH"/>
              </w:rPr>
              <w:t>3.00</w:t>
            </w:r>
          </w:p>
        </w:tc>
      </w:tr>
      <w:tr w:rsidR="00B7351E" w:rsidRPr="00A72937" w:rsidTr="008D5E2E">
        <w:tc>
          <w:tcPr>
            <w:tcW w:w="3418" w:type="dxa"/>
          </w:tcPr>
          <w:p w:rsidR="00B7351E" w:rsidRPr="00A72937" w:rsidRDefault="00B7351E" w:rsidP="005866F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17878">
              <w:rPr>
                <w:rFonts w:ascii="Angsana New" w:hAnsi="Angsana New" w:hint="cs"/>
                <w:sz w:val="30"/>
                <w:szCs w:val="30"/>
                <w:cs/>
              </w:rPr>
              <w:t>อัตราการตาย</w:t>
            </w:r>
          </w:p>
        </w:tc>
        <w:tc>
          <w:tcPr>
            <w:tcW w:w="1408" w:type="dxa"/>
          </w:tcPr>
          <w:p w:rsidR="00B7351E" w:rsidRPr="00317878" w:rsidRDefault="00B7351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7351E" w:rsidRPr="00317878" w:rsidRDefault="00B7351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8" w:type="dxa"/>
            <w:gridSpan w:val="4"/>
          </w:tcPr>
          <w:p w:rsidR="00B7351E" w:rsidRPr="00317878" w:rsidRDefault="00B7351E" w:rsidP="00B7351E">
            <w:pPr>
              <w:pStyle w:val="acctfourfigures"/>
              <w:tabs>
                <w:tab w:val="clear" w:pos="765"/>
              </w:tabs>
              <w:spacing w:line="240" w:lineRule="atLeast"/>
              <w:ind w:left="-198"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317878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 xml:space="preserve">ตารางมรณะไทย พ.ศ. </w:t>
            </w:r>
            <w:r w:rsidRPr="00317878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36" w:type="dxa"/>
          </w:tcPr>
          <w:p w:rsidR="00B7351E" w:rsidRPr="00317878" w:rsidRDefault="00B7351E" w:rsidP="0031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B7351E" w:rsidRPr="00317878" w:rsidRDefault="00B7351E" w:rsidP="00317878">
            <w:pPr>
              <w:pStyle w:val="acctfourfigures"/>
              <w:tabs>
                <w:tab w:val="clear" w:pos="765"/>
              </w:tabs>
              <w:spacing w:line="240" w:lineRule="atLeast"/>
              <w:ind w:left="-164" w:right="-18"/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</w:p>
        </w:tc>
      </w:tr>
    </w:tbl>
    <w:p w:rsidR="007B7C9B" w:rsidRPr="00E234FF" w:rsidRDefault="007B7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:rsidR="00C62C21" w:rsidRDefault="00BF63E9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ข้อสมมติเกี่ยวกับอัตรามรณะในอนาคตถือตามข้อมูลที่เผยแพร่ทั่วไปและตารางมรณะ </w:t>
      </w:r>
    </w:p>
    <w:p w:rsidR="00C62C21" w:rsidRPr="00E234FF" w:rsidRDefault="00C62C21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:rsidR="00BF63E9" w:rsidRPr="00BF63E9" w:rsidRDefault="00BF63E9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eastAsia="Calibri" w:hAnsiTheme="majorBidi" w:cstheme="majorBidi"/>
          <w:sz w:val="30"/>
          <w:szCs w:val="30"/>
        </w:rPr>
        <w:t>31</w:t>
      </w:r>
      <w:r w:rsidR="001D111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eastAsia="Calibri" w:hAnsiTheme="majorBidi" w:cstheme="majorBidi"/>
          <w:sz w:val="30"/>
          <w:szCs w:val="30"/>
        </w:rPr>
        <w:t>2561</w:t>
      </w:r>
      <w:r w:rsidR="001D111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ระยะเวลาถัวเฉลี่ยถ่วงน้ำหนัก ขยายภาระผูกพันผลประโยชน์</w:t>
      </w:r>
      <w:r w:rsidR="00BD330B">
        <w:rPr>
          <w:rFonts w:asciiTheme="majorBidi" w:eastAsia="Calibri" w:hAnsiTheme="majorBidi" w:cstheme="majorBidi" w:hint="cs"/>
          <w:sz w:val="30"/>
          <w:szCs w:val="30"/>
          <w:cs/>
        </w:rPr>
        <w:t>ที่กำหนดไว้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เป็น </w:t>
      </w:r>
      <w:r w:rsidR="005F52DB">
        <w:rPr>
          <w:rFonts w:asciiTheme="majorBidi" w:eastAsia="Calibri" w:hAnsiTheme="majorBidi" w:cstheme="majorBidi"/>
          <w:sz w:val="30"/>
          <w:szCs w:val="30"/>
        </w:rPr>
        <w:t>0.30</w:t>
      </w:r>
      <w:r w:rsidR="001D111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F52DB">
        <w:rPr>
          <w:rFonts w:ascii="Angsana New" w:hAnsi="Angsana New"/>
          <w:sz w:val="30"/>
          <w:szCs w:val="30"/>
        </w:rPr>
        <w:t>-</w:t>
      </w:r>
      <w:r w:rsidR="001D111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F52DB">
        <w:rPr>
          <w:rFonts w:asciiTheme="majorBidi" w:eastAsia="Calibri" w:hAnsiTheme="majorBidi" w:cstheme="majorBidi"/>
          <w:sz w:val="30"/>
          <w:szCs w:val="30"/>
        </w:rPr>
        <w:t>8.73</w:t>
      </w:r>
      <w:r w:rsidR="001D111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ปี</w:t>
      </w:r>
      <w:r w:rsidRPr="00036DD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Pr="00036DD0">
        <w:rPr>
          <w:rFonts w:asciiTheme="majorBidi" w:eastAsia="Calibri" w:hAnsiTheme="majorBidi" w:cstheme="majorBidi"/>
          <w:i/>
          <w:iCs/>
          <w:sz w:val="30"/>
          <w:szCs w:val="30"/>
        </w:rPr>
        <w:t>(2560:</w:t>
      </w:r>
      <w:r w:rsidR="001D1116" w:rsidRPr="00036DD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  <w:r w:rsidR="005F52DB" w:rsidRPr="00036DD0">
        <w:rPr>
          <w:rFonts w:asciiTheme="majorBidi" w:eastAsia="Calibri" w:hAnsiTheme="majorBidi" w:cstheme="majorBidi"/>
          <w:i/>
          <w:iCs/>
          <w:sz w:val="30"/>
          <w:szCs w:val="30"/>
        </w:rPr>
        <w:t>0.30</w:t>
      </w:r>
      <w:r w:rsidR="001D1116" w:rsidRPr="00036DD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  <w:r w:rsidR="00036DD0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="001D1116" w:rsidRPr="00036D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F52DB" w:rsidRPr="00036DD0">
        <w:rPr>
          <w:rFonts w:ascii="Angsana New" w:hAnsi="Angsana New"/>
          <w:i/>
          <w:iCs/>
          <w:sz w:val="30"/>
          <w:szCs w:val="30"/>
        </w:rPr>
        <w:t>8.73</w:t>
      </w:r>
      <w:r w:rsidR="001D1116" w:rsidRPr="00036DD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  <w:r w:rsidRPr="00036DD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ปี</w:t>
      </w:r>
      <w:r w:rsidRPr="00036DD0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</w:p>
    <w:p w:rsidR="00252E82" w:rsidRPr="00E234FF" w:rsidRDefault="00252E82" w:rsidP="008A28F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:rsidR="008A28F2" w:rsidRPr="00A72937" w:rsidRDefault="008A28F2" w:rsidP="008A28F2">
      <w:pPr>
        <w:spacing w:line="240" w:lineRule="auto"/>
        <w:ind w:firstLine="547"/>
        <w:jc w:val="thaiDistribute"/>
        <w:rPr>
          <w:rFonts w:ascii="Times New Roman" w:hAnsi="Times New Roman"/>
          <w:b/>
          <w:bCs/>
          <w:i/>
          <w:iCs/>
          <w:color w:val="0000FF"/>
          <w:sz w:val="30"/>
          <w:szCs w:val="30"/>
        </w:rPr>
      </w:pPr>
      <w:r w:rsidRPr="00A7293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8A28F2" w:rsidRPr="00E234FF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p w:rsidR="00D17219" w:rsidRDefault="008A28F2" w:rsidP="00AE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72937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A72937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72937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A72937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3632"/>
        <w:gridCol w:w="1272"/>
        <w:gridCol w:w="236"/>
        <w:gridCol w:w="1122"/>
        <w:gridCol w:w="269"/>
        <w:gridCol w:w="1278"/>
        <w:gridCol w:w="269"/>
        <w:gridCol w:w="1174"/>
      </w:tblGrid>
      <w:tr w:rsidR="008A28F2" w:rsidRPr="00A72937" w:rsidTr="00252E82">
        <w:trPr>
          <w:tblHeader/>
        </w:trPr>
        <w:tc>
          <w:tcPr>
            <w:tcW w:w="3632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30" w:type="dxa"/>
            <w:gridSpan w:val="3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9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1" w:type="dxa"/>
            <w:gridSpan w:val="3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9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8F2" w:rsidRPr="00A72937" w:rsidTr="00252E82">
        <w:trPr>
          <w:tblHeader/>
        </w:trPr>
        <w:tc>
          <w:tcPr>
            <w:tcW w:w="3632" w:type="dxa"/>
          </w:tcPr>
          <w:p w:rsidR="008A28F2" w:rsidRPr="00A72937" w:rsidRDefault="008A28F2" w:rsidP="003A17B0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2" w:type="dxa"/>
          </w:tcPr>
          <w:p w:rsidR="008A28F2" w:rsidRPr="00A72937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8A28F2" w:rsidRPr="00A72937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8A28F2" w:rsidRPr="00A72937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:rsidR="008A28F2" w:rsidRPr="00A72937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A28F2" w:rsidRPr="00A72937" w:rsidTr="00252E82">
        <w:trPr>
          <w:tblHeader/>
        </w:trPr>
        <w:tc>
          <w:tcPr>
            <w:tcW w:w="3632" w:type="dxa"/>
          </w:tcPr>
          <w:p w:rsidR="008A28F2" w:rsidRPr="00A72937" w:rsidRDefault="008A28F2" w:rsidP="003A17B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0" w:type="dxa"/>
            <w:gridSpan w:val="7"/>
          </w:tcPr>
          <w:p w:rsidR="008A28F2" w:rsidRPr="00A72937" w:rsidRDefault="008A28F2" w:rsidP="006A4A2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9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6A4A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A729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A28F2" w:rsidRPr="00A72937" w:rsidTr="00252E82">
        <w:tc>
          <w:tcPr>
            <w:tcW w:w="3632" w:type="dxa"/>
          </w:tcPr>
          <w:p w:rsidR="008A28F2" w:rsidRPr="00A72937" w:rsidRDefault="008A28F2" w:rsidP="003A17B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729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93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29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293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72" w:type="dxa"/>
            <w:vAlign w:val="center"/>
          </w:tcPr>
          <w:p w:rsidR="008A28F2" w:rsidRPr="00A72937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8A28F2" w:rsidRPr="00A72937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8A28F2" w:rsidRPr="00A72937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center"/>
          </w:tcPr>
          <w:p w:rsidR="008A28F2" w:rsidRPr="00A72937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8F2" w:rsidRPr="00A72937" w:rsidTr="00252E82">
        <w:tc>
          <w:tcPr>
            <w:tcW w:w="3632" w:type="dxa"/>
          </w:tcPr>
          <w:p w:rsidR="008A28F2" w:rsidRPr="00A72937" w:rsidRDefault="008A28F2" w:rsidP="003A17B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293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A72937">
              <w:rPr>
                <w:rFonts w:ascii="Angsana New" w:hAnsi="Angsana New"/>
                <w:sz w:val="30"/>
                <w:szCs w:val="30"/>
              </w:rPr>
              <w:t>1</w:t>
            </w:r>
            <w:r w:rsidRPr="00A729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  <w:vAlign w:val="center"/>
          </w:tcPr>
          <w:p w:rsidR="008A28F2" w:rsidRPr="00A72937" w:rsidRDefault="00BB7BFB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(708)</w:t>
            </w:r>
          </w:p>
        </w:tc>
        <w:tc>
          <w:tcPr>
            <w:tcW w:w="236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69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(655)</w:t>
            </w:r>
          </w:p>
        </w:tc>
        <w:tc>
          <w:tcPr>
            <w:tcW w:w="269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center"/>
          </w:tcPr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8A28F2" w:rsidRPr="00A72937" w:rsidTr="00252E82">
        <w:tc>
          <w:tcPr>
            <w:tcW w:w="3632" w:type="dxa"/>
          </w:tcPr>
          <w:p w:rsidR="008A28F2" w:rsidRPr="00A72937" w:rsidRDefault="008A28F2" w:rsidP="003A17B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6A4A2C">
              <w:rPr>
                <w:rFonts w:ascii="Angsana New" w:hAnsi="Angsana New"/>
                <w:sz w:val="30"/>
                <w:szCs w:val="30"/>
                <w:cs/>
              </w:rPr>
              <w:t>ารเพิ่มขึ้นของเงินเดือนในอนาคต</w:t>
            </w:r>
            <w:r w:rsidR="006A4A2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7293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A72937">
              <w:rPr>
                <w:rFonts w:ascii="Angsana New" w:hAnsi="Angsana New"/>
                <w:sz w:val="30"/>
                <w:szCs w:val="30"/>
              </w:rPr>
              <w:t>1</w:t>
            </w:r>
            <w:r w:rsidRPr="00A729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A28F2" w:rsidRPr="00A72937" w:rsidRDefault="00BB7BFB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1,007</w:t>
            </w:r>
          </w:p>
        </w:tc>
        <w:tc>
          <w:tcPr>
            <w:tcW w:w="236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(911)</w:t>
            </w:r>
          </w:p>
        </w:tc>
        <w:tc>
          <w:tcPr>
            <w:tcW w:w="269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929</w:t>
            </w:r>
          </w:p>
        </w:tc>
        <w:tc>
          <w:tcPr>
            <w:tcW w:w="269" w:type="dxa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(840)</w:t>
            </w:r>
          </w:p>
        </w:tc>
      </w:tr>
      <w:tr w:rsidR="008A28F2" w:rsidRPr="00A72937" w:rsidTr="00252E82">
        <w:tc>
          <w:tcPr>
            <w:tcW w:w="3632" w:type="dxa"/>
          </w:tcPr>
          <w:p w:rsidR="008A28F2" w:rsidRPr="00A72937" w:rsidRDefault="008A28F2" w:rsidP="003A17B0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A4A2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="006A4A2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A4A2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6A4A2C">
              <w:rPr>
                <w:rFonts w:ascii="Angsana New" w:hAnsi="Angsana New"/>
                <w:sz w:val="30"/>
                <w:szCs w:val="30"/>
              </w:rPr>
              <w:t>1</w:t>
            </w:r>
            <w:r w:rsidRPr="006A4A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  <w:vAlign w:val="bottom"/>
          </w:tcPr>
          <w:p w:rsidR="008A28F2" w:rsidRPr="00BE315C" w:rsidRDefault="00BE315C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E315C">
              <w:rPr>
                <w:rFonts w:asciiTheme="majorBidi" w:hAnsiTheme="majorBidi" w:cstheme="majorBidi"/>
                <w:sz w:val="30"/>
                <w:szCs w:val="30"/>
              </w:rPr>
              <w:t>(793)</w:t>
            </w:r>
          </w:p>
        </w:tc>
        <w:tc>
          <w:tcPr>
            <w:tcW w:w="236" w:type="dxa"/>
            <w:vAlign w:val="bottom"/>
          </w:tcPr>
          <w:p w:rsidR="008A28F2" w:rsidRPr="00BE315C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8A28F2" w:rsidRPr="00BE315C" w:rsidRDefault="00BE315C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BE315C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69" w:type="dxa"/>
            <w:vAlign w:val="bottom"/>
          </w:tcPr>
          <w:p w:rsidR="008A28F2" w:rsidRPr="00BE315C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8A28F2" w:rsidRPr="00BE315C" w:rsidRDefault="00BE315C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315C">
              <w:rPr>
                <w:rFonts w:asciiTheme="majorBidi" w:hAnsiTheme="majorBidi" w:cstheme="majorBidi"/>
                <w:sz w:val="30"/>
                <w:szCs w:val="30"/>
              </w:rPr>
              <w:t>(733)</w:t>
            </w:r>
          </w:p>
        </w:tc>
        <w:tc>
          <w:tcPr>
            <w:tcW w:w="269" w:type="dxa"/>
            <w:vAlign w:val="bottom"/>
          </w:tcPr>
          <w:p w:rsidR="008A28F2" w:rsidRPr="00BE315C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8A28F2" w:rsidRPr="00BE315C" w:rsidRDefault="00BE315C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BE315C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8A28F2" w:rsidRPr="00A72937" w:rsidTr="00252E82">
        <w:tc>
          <w:tcPr>
            <w:tcW w:w="3632" w:type="dxa"/>
          </w:tcPr>
          <w:p w:rsidR="008A28F2" w:rsidRPr="00A72937" w:rsidRDefault="006A4A2C" w:rsidP="003A17B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อัตรามรณะในอนาคต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A28F2" w:rsidRPr="00A7293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8A28F2" w:rsidRPr="00A72937">
              <w:rPr>
                <w:rFonts w:ascii="Angsana New" w:hAnsi="Angsana New"/>
                <w:sz w:val="30"/>
                <w:szCs w:val="30"/>
              </w:rPr>
              <w:t>1</w:t>
            </w:r>
            <w:r w:rsidR="008A28F2" w:rsidRPr="00A729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A28F2" w:rsidRPr="00795211" w:rsidRDefault="00BE315C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9521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:rsidR="008A28F2" w:rsidRPr="00795211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A28F2" w:rsidRPr="00795211" w:rsidRDefault="00BE315C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95211"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  <w:tc>
          <w:tcPr>
            <w:tcW w:w="269" w:type="dxa"/>
          </w:tcPr>
          <w:p w:rsidR="008A28F2" w:rsidRPr="00795211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A28F2" w:rsidRPr="00795211" w:rsidRDefault="00BE315C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521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69" w:type="dxa"/>
          </w:tcPr>
          <w:p w:rsidR="008A28F2" w:rsidRPr="00795211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A28F2" w:rsidRPr="00795211" w:rsidRDefault="00BE315C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95211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6A4A2C" w:rsidRPr="00E234FF" w:rsidTr="00252E82">
        <w:tc>
          <w:tcPr>
            <w:tcW w:w="3632" w:type="dxa"/>
          </w:tcPr>
          <w:p w:rsidR="006A4A2C" w:rsidRPr="00E234FF" w:rsidRDefault="006A4A2C" w:rsidP="003A17B0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center"/>
          </w:tcPr>
          <w:p w:rsidR="006A4A2C" w:rsidRPr="00E234FF" w:rsidRDefault="006A4A2C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6A4A2C" w:rsidRPr="00E234FF" w:rsidRDefault="006A4A2C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6A4A2C" w:rsidRPr="00E234FF" w:rsidRDefault="006A4A2C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6A4A2C" w:rsidRPr="00E234FF" w:rsidRDefault="006A4A2C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6A4A2C" w:rsidRPr="00E234FF" w:rsidRDefault="006A4A2C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6A4A2C" w:rsidRPr="00E234FF" w:rsidRDefault="006A4A2C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center"/>
          </w:tcPr>
          <w:p w:rsidR="006A4A2C" w:rsidRPr="00E234FF" w:rsidRDefault="006A4A2C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8F2" w:rsidRPr="00A72937" w:rsidTr="00252E82">
        <w:tc>
          <w:tcPr>
            <w:tcW w:w="3632" w:type="dxa"/>
          </w:tcPr>
          <w:p w:rsidR="008A28F2" w:rsidRPr="00A72937" w:rsidRDefault="008A28F2" w:rsidP="003A17B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729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93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29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293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72" w:type="dxa"/>
            <w:vAlign w:val="center"/>
          </w:tcPr>
          <w:p w:rsidR="008A28F2" w:rsidRPr="00A72937" w:rsidRDefault="008A28F2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8A28F2" w:rsidRPr="00A72937" w:rsidRDefault="008A28F2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8A28F2" w:rsidRPr="00A72937" w:rsidRDefault="008A28F2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center"/>
          </w:tcPr>
          <w:p w:rsidR="008A28F2" w:rsidRPr="00A72937" w:rsidRDefault="008A28F2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15C" w:rsidRPr="00A72937" w:rsidTr="00252E82">
        <w:tc>
          <w:tcPr>
            <w:tcW w:w="3632" w:type="dxa"/>
          </w:tcPr>
          <w:p w:rsidR="00BE315C" w:rsidRPr="00A72937" w:rsidRDefault="00BE315C" w:rsidP="00BE315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293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A72937">
              <w:rPr>
                <w:rFonts w:ascii="Angsana New" w:hAnsi="Angsana New"/>
                <w:sz w:val="30"/>
                <w:szCs w:val="30"/>
              </w:rPr>
              <w:t>1</w:t>
            </w:r>
            <w:r w:rsidRPr="00A729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  <w:vAlign w:val="center"/>
          </w:tcPr>
          <w:p w:rsidR="00BE315C" w:rsidRPr="00A72937" w:rsidRDefault="00BE315C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36" w:type="dxa"/>
            <w:vAlign w:val="center"/>
          </w:tcPr>
          <w:p w:rsidR="00BE315C" w:rsidRPr="00A72937" w:rsidRDefault="00BE315C" w:rsidP="00BE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BE315C" w:rsidRPr="00A72937" w:rsidRDefault="00BE315C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69" w:type="dxa"/>
            <w:vAlign w:val="center"/>
          </w:tcPr>
          <w:p w:rsidR="00BE315C" w:rsidRPr="00A72937" w:rsidRDefault="00BE315C" w:rsidP="00BE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BE315C" w:rsidRPr="00A72937" w:rsidRDefault="00BE315C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(535)</w:t>
            </w:r>
          </w:p>
        </w:tc>
        <w:tc>
          <w:tcPr>
            <w:tcW w:w="269" w:type="dxa"/>
            <w:vAlign w:val="center"/>
          </w:tcPr>
          <w:p w:rsidR="00BE315C" w:rsidRPr="00A72937" w:rsidRDefault="00BE315C" w:rsidP="00BE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center"/>
          </w:tcPr>
          <w:p w:rsidR="00BE315C" w:rsidRPr="00A72937" w:rsidRDefault="00BE315C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BE315C" w:rsidRPr="00A72937" w:rsidTr="00252E82">
        <w:tc>
          <w:tcPr>
            <w:tcW w:w="3632" w:type="dxa"/>
          </w:tcPr>
          <w:p w:rsidR="00BE315C" w:rsidRPr="00A72937" w:rsidRDefault="00BE315C" w:rsidP="00BE315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7293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A72937">
              <w:rPr>
                <w:rFonts w:ascii="Angsana New" w:hAnsi="Angsana New"/>
                <w:sz w:val="30"/>
                <w:szCs w:val="30"/>
              </w:rPr>
              <w:t>1</w:t>
            </w:r>
            <w:r w:rsidRPr="00A729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  <w:vAlign w:val="center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E315C" w:rsidRPr="00A72937" w:rsidRDefault="00BE315C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36" w:type="dxa"/>
            <w:vAlign w:val="center"/>
          </w:tcPr>
          <w:p w:rsidR="00BE315C" w:rsidRPr="00A72937" w:rsidRDefault="00BE315C" w:rsidP="00BE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15C" w:rsidRPr="00A72937" w:rsidRDefault="00BE315C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(579)</w:t>
            </w:r>
          </w:p>
        </w:tc>
        <w:tc>
          <w:tcPr>
            <w:tcW w:w="269" w:type="dxa"/>
            <w:vAlign w:val="center"/>
          </w:tcPr>
          <w:p w:rsidR="00BE315C" w:rsidRPr="00A72937" w:rsidRDefault="00BE315C" w:rsidP="00BE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15C" w:rsidRPr="00A72937" w:rsidRDefault="00BE315C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69" w:type="dxa"/>
            <w:vAlign w:val="center"/>
          </w:tcPr>
          <w:p w:rsidR="00BE315C" w:rsidRPr="00A72937" w:rsidRDefault="00BE315C" w:rsidP="00BE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center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15C" w:rsidRPr="00A72937" w:rsidRDefault="00BE315C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(535)</w:t>
            </w:r>
          </w:p>
        </w:tc>
      </w:tr>
      <w:tr w:rsidR="008A28F2" w:rsidRPr="00A72937" w:rsidTr="00252E82">
        <w:tc>
          <w:tcPr>
            <w:tcW w:w="3632" w:type="dxa"/>
          </w:tcPr>
          <w:p w:rsidR="008A28F2" w:rsidRPr="00A72937" w:rsidRDefault="008A28F2" w:rsidP="006A4A2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A4A2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4A2C">
              <w:rPr>
                <w:rFonts w:ascii="Angsana New" w:hAnsi="Angsana New"/>
                <w:sz w:val="30"/>
                <w:szCs w:val="30"/>
                <w:cs/>
              </w:rPr>
              <w:t>(เปลี่ยนแปลง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4A2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6A4A2C">
              <w:rPr>
                <w:rFonts w:ascii="Angsana New" w:hAnsi="Angsana New"/>
                <w:sz w:val="30"/>
                <w:szCs w:val="30"/>
              </w:rPr>
              <w:t>1</w:t>
            </w:r>
            <w:r w:rsidRPr="006A4A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  <w:vAlign w:val="bottom"/>
          </w:tcPr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(643)</w:t>
            </w:r>
          </w:p>
        </w:tc>
        <w:tc>
          <w:tcPr>
            <w:tcW w:w="236" w:type="dxa"/>
            <w:vAlign w:val="bottom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69" w:type="dxa"/>
            <w:vAlign w:val="bottom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(599)</w:t>
            </w:r>
          </w:p>
        </w:tc>
        <w:tc>
          <w:tcPr>
            <w:tcW w:w="269" w:type="dxa"/>
            <w:vAlign w:val="bottom"/>
          </w:tcPr>
          <w:p w:rsidR="008A28F2" w:rsidRPr="00A72937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8A28F2" w:rsidRPr="00A72937" w:rsidRDefault="00BE315C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8A28F2" w:rsidRPr="00A72937" w:rsidTr="00252E82">
        <w:tc>
          <w:tcPr>
            <w:tcW w:w="3632" w:type="dxa"/>
          </w:tcPr>
          <w:p w:rsidR="008A28F2" w:rsidRPr="00A72937" w:rsidRDefault="006A4A2C" w:rsidP="003A17B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อัตรามรณะในอนาคต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A28F2" w:rsidRPr="00A7293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8A28F2" w:rsidRPr="00A72937">
              <w:rPr>
                <w:rFonts w:ascii="Angsana New" w:hAnsi="Angsana New"/>
                <w:sz w:val="30"/>
                <w:szCs w:val="30"/>
              </w:rPr>
              <w:t>1</w:t>
            </w:r>
            <w:r w:rsidR="008A28F2" w:rsidRPr="00A729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  <w:vAlign w:val="center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A28F2" w:rsidRPr="00795211" w:rsidRDefault="00BE315C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9521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  <w:vAlign w:val="center"/>
          </w:tcPr>
          <w:p w:rsidR="008A28F2" w:rsidRPr="00795211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A28F2" w:rsidRPr="00795211" w:rsidRDefault="00BE315C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95211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69" w:type="dxa"/>
            <w:vAlign w:val="center"/>
          </w:tcPr>
          <w:p w:rsidR="008A28F2" w:rsidRPr="00795211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A28F2" w:rsidRPr="00795211" w:rsidRDefault="00BE315C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5211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9" w:type="dxa"/>
            <w:vAlign w:val="center"/>
          </w:tcPr>
          <w:p w:rsidR="008A28F2" w:rsidRPr="00795211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center"/>
          </w:tcPr>
          <w:p w:rsidR="001834CF" w:rsidRDefault="001834CF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A28F2" w:rsidRPr="00795211" w:rsidRDefault="00BE315C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95211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</w:tr>
    </w:tbl>
    <w:p w:rsidR="008A28F2" w:rsidRPr="00E234FF" w:rsidRDefault="008A28F2" w:rsidP="00AE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A28F2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72937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A72937">
        <w:rPr>
          <w:rFonts w:ascii="Angsana New" w:hAnsi="Angsana New" w:hint="cs"/>
          <w:sz w:val="30"/>
          <w:szCs w:val="30"/>
          <w:cs/>
        </w:rPr>
        <w:t>แสดง</w:t>
      </w:r>
      <w:r w:rsidRPr="00A72937">
        <w:rPr>
          <w:rFonts w:ascii="Angsana New" w:hAnsi="Angsana New"/>
          <w:sz w:val="30"/>
          <w:szCs w:val="30"/>
          <w:cs/>
        </w:rPr>
        <w:t>ประมาณการความอ่อนไหวของข้อสมมติต่าง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A72937">
        <w:rPr>
          <w:rFonts w:ascii="Angsana New" w:hAnsi="Angsana New"/>
          <w:sz w:val="30"/>
          <w:szCs w:val="30"/>
          <w:cs/>
        </w:rPr>
        <w:t>ๆ</w:t>
      </w:r>
    </w:p>
    <w:p w:rsidR="003D63AE" w:rsidRPr="00E234FF" w:rsidRDefault="003D63AE" w:rsidP="003D6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D63AE" w:rsidRPr="00A72937" w:rsidRDefault="003D63AE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D63AE">
        <w:rPr>
          <w:rFonts w:ascii="Angsana New" w:hAnsi="Angsana New"/>
          <w:sz w:val="30"/>
          <w:szCs w:val="30"/>
          <w:cs/>
        </w:rPr>
        <w:t>เมื่อวันที่ 13 ธันวาคม 2561 สภานิติบัญญัติแห่งชาติได้เห็นชอบพระราชบัญญัติคุ้มครองแรงงาน และจะมีผลใช้บังคับเมื่อพ้น 30 วันนับแต่วันที่ประกาศในราชกิจจานุเบกษา ซี่งกำหนดให้นายจ้างต้องจ่ายค่าชดเชยให้ลูกจ้างที่ถูกเลิกจ้างเพิ่มเติม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จากปัจจุบันอัตราค่าชดเชยสูงสุดคือ 300 วัน โดยหากกฎหมายดังกล่าวมีผลบังคับใช้ กลุ่มบริษัทและบริษัท</w:t>
      </w:r>
      <w:r w:rsidR="00054000">
        <w:rPr>
          <w:rFonts w:ascii="Angsana New" w:hAnsi="Angsana New" w:hint="cs"/>
          <w:sz w:val="30"/>
          <w:szCs w:val="30"/>
          <w:cs/>
        </w:rPr>
        <w:t>คาดว่าจะไม่มีผลกระทบที่มีสาระสำคัญต่องบการเงินรวมและงบการเงินเฉพาะกิจการ</w:t>
      </w:r>
    </w:p>
    <w:p w:rsidR="00252E82" w:rsidRDefault="00252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:rsidR="00054000" w:rsidRDefault="00054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6A4A2C" w:rsidRDefault="006A4A2C" w:rsidP="00A7244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ทุนเรือนหุ้น</w:t>
      </w:r>
    </w:p>
    <w:p w:rsidR="00E0303C" w:rsidRDefault="00E0303C" w:rsidP="00E030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49"/>
        <w:gridCol w:w="900"/>
        <w:gridCol w:w="270"/>
        <w:gridCol w:w="1020"/>
        <w:gridCol w:w="269"/>
        <w:gridCol w:w="984"/>
        <w:gridCol w:w="269"/>
        <w:gridCol w:w="1072"/>
        <w:gridCol w:w="269"/>
        <w:gridCol w:w="978"/>
      </w:tblGrid>
      <w:tr w:rsidR="00E0303C" w:rsidRPr="002159C8" w:rsidTr="00733085">
        <w:trPr>
          <w:tblHeader/>
        </w:trPr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1" w:type="dxa"/>
            <w:gridSpan w:val="7"/>
            <w:shd w:val="clear" w:color="auto" w:fill="auto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159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2159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2159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2159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0303C" w:rsidRPr="002159C8" w:rsidTr="00733085">
        <w:trPr>
          <w:tblHeader/>
        </w:trPr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9C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9C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303C" w:rsidRPr="002159C8" w:rsidTr="00733085">
        <w:trPr>
          <w:tblHeader/>
        </w:trPr>
        <w:tc>
          <w:tcPr>
            <w:tcW w:w="3149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0303C" w:rsidRPr="002159C8" w:rsidTr="00733085">
        <w:trPr>
          <w:tblHeader/>
        </w:trPr>
        <w:tc>
          <w:tcPr>
            <w:tcW w:w="3149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59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1" w:type="dxa"/>
            <w:gridSpan w:val="7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59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159C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159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หุ้น </w:t>
            </w:r>
            <w:r w:rsidRPr="002159C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159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159C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2159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1" w:type="dxa"/>
            <w:gridSpan w:val="7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59C8">
              <w:rPr>
                <w:rFonts w:ascii="Angsana New" w:hAnsi="Angsana New"/>
                <w:sz w:val="30"/>
                <w:szCs w:val="30"/>
              </w:rPr>
              <w:t>1</w:t>
            </w:r>
            <w:r w:rsidRPr="002159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1" w:type="dxa"/>
            <w:gridSpan w:val="7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9C8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sz w:val="30"/>
                <w:szCs w:val="30"/>
                <w:lang w:val="en-US"/>
              </w:rPr>
              <w:t>1,200,000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59C8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59C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59C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15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59C8">
              <w:rPr>
                <w:rFonts w:ascii="Angsana New" w:hAnsi="Angsana New"/>
                <w:sz w:val="30"/>
                <w:szCs w:val="30"/>
              </w:rPr>
              <w:t>1</w:t>
            </w:r>
            <w:r w:rsidRPr="002159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9C8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sz w:val="30"/>
                <w:szCs w:val="30"/>
                <w:lang w:val="en-US"/>
              </w:rPr>
              <w:t>1,200,000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sz w:val="30"/>
                <w:szCs w:val="30"/>
                <w:lang w:val="en-US"/>
              </w:rPr>
              <w:t>1,200,000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sz w:val="30"/>
                <w:szCs w:val="30"/>
                <w:lang w:val="en-US"/>
              </w:rPr>
              <w:t>600,000</w:t>
            </w: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59C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15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E0303C" w:rsidRPr="002159C8" w:rsidRDefault="00E0303C" w:rsidP="00733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03C" w:rsidRPr="002159C8" w:rsidTr="00733085">
        <w:tc>
          <w:tcPr>
            <w:tcW w:w="3149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E0303C" w:rsidRPr="002159C8" w:rsidRDefault="00E0303C" w:rsidP="007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E0303C" w:rsidRPr="002159C8" w:rsidRDefault="00E0303C" w:rsidP="0073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1,200,000</w:t>
            </w:r>
          </w:p>
        </w:tc>
        <w:tc>
          <w:tcPr>
            <w:tcW w:w="269" w:type="dxa"/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E0303C" w:rsidRPr="002159C8" w:rsidRDefault="00E0303C" w:rsidP="0073308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</w:tr>
    </w:tbl>
    <w:p w:rsidR="00E0303C" w:rsidRPr="002159C8" w:rsidRDefault="00E0303C" w:rsidP="00E0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E0303C" w:rsidRPr="00543BBC" w:rsidRDefault="00E0303C" w:rsidP="00E0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3B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E0303C" w:rsidRPr="002159C8" w:rsidRDefault="00E0303C" w:rsidP="00E0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0303C" w:rsidRDefault="00E0303C" w:rsidP="00E0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26E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626E6">
        <w:rPr>
          <w:rFonts w:ascii="Angsana New" w:hAnsi="Angsana New"/>
          <w:sz w:val="30"/>
          <w:szCs w:val="30"/>
        </w:rPr>
        <w:t>2535</w:t>
      </w:r>
      <w:r w:rsidRPr="00B626E6">
        <w:rPr>
          <w:rFonts w:ascii="Angsana New" w:hAnsi="Angsana New"/>
          <w:sz w:val="30"/>
          <w:szCs w:val="30"/>
          <w:cs/>
        </w:rPr>
        <w:t xml:space="preserve"> มาตรา </w:t>
      </w:r>
      <w:r w:rsidRPr="00B626E6">
        <w:rPr>
          <w:rFonts w:ascii="Angsana New" w:hAnsi="Angsana New"/>
          <w:sz w:val="30"/>
          <w:szCs w:val="30"/>
        </w:rPr>
        <w:t>51</w:t>
      </w:r>
      <w:r w:rsidRPr="00B626E6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626E6">
        <w:rPr>
          <w:rFonts w:ascii="Angsana New" w:hAnsi="Angsana New"/>
          <w:sz w:val="30"/>
          <w:szCs w:val="30"/>
        </w:rPr>
        <w:t>“</w:t>
      </w:r>
      <w:r w:rsidRPr="00B626E6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B626E6">
        <w:rPr>
          <w:rFonts w:ascii="Angsana New" w:hAnsi="Angsana New"/>
          <w:sz w:val="30"/>
          <w:szCs w:val="30"/>
        </w:rPr>
        <w:t>”</w:t>
      </w:r>
      <w:r w:rsidRPr="00B626E6">
        <w:rPr>
          <w:rFonts w:ascii="Angsana New" w:hAnsi="Angsana New"/>
          <w:sz w:val="30"/>
          <w:szCs w:val="30"/>
          <w:cs/>
        </w:rPr>
        <w:t>)</w:t>
      </w:r>
      <w:r w:rsidRPr="00B626E6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B626E6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E0303C" w:rsidRDefault="00E0303C" w:rsidP="00E030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E0303C" w:rsidRDefault="00E0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0303C" w:rsidRDefault="00E0303C" w:rsidP="00E0303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0303C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สำรองตามกฎหมายและองค์ประกอบอื่นของส่วนของผู้ถือหุ้น</w:t>
      </w:r>
    </w:p>
    <w:p w:rsidR="003629DE" w:rsidRDefault="003629DE" w:rsidP="003629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A5A8B" w:rsidRPr="00FD7AE5" w:rsidRDefault="008A5A8B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D7AE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D7AE5">
        <w:rPr>
          <w:rFonts w:ascii="Angsana New" w:hAnsi="Angsana New"/>
          <w:sz w:val="30"/>
          <w:szCs w:val="30"/>
        </w:rPr>
        <w:t>2535</w:t>
      </w:r>
      <w:r w:rsidRPr="00FD7AE5">
        <w:rPr>
          <w:rFonts w:ascii="Angsana New" w:hAnsi="Angsana New"/>
          <w:sz w:val="30"/>
          <w:szCs w:val="30"/>
          <w:cs/>
        </w:rPr>
        <w:t xml:space="preserve"> มาตรา </w:t>
      </w:r>
      <w:r w:rsidRPr="00FD7AE5">
        <w:rPr>
          <w:rFonts w:ascii="Angsana New" w:hAnsi="Angsana New"/>
          <w:sz w:val="30"/>
          <w:szCs w:val="30"/>
        </w:rPr>
        <w:t>116</w:t>
      </w:r>
      <w:r w:rsidRPr="00FD7AE5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FD7AE5">
        <w:rPr>
          <w:rFonts w:ascii="Angsana New" w:hAnsi="Angsana New"/>
          <w:sz w:val="30"/>
          <w:szCs w:val="30"/>
        </w:rPr>
        <w:t>“</w:t>
      </w:r>
      <w:r w:rsidRPr="00FD7AE5">
        <w:rPr>
          <w:rFonts w:ascii="Angsana New" w:hAnsi="Angsana New"/>
          <w:sz w:val="30"/>
          <w:szCs w:val="30"/>
          <w:cs/>
        </w:rPr>
        <w:t>สำรองตามกฎหมาย</w:t>
      </w:r>
      <w:r w:rsidRPr="00FD7AE5">
        <w:rPr>
          <w:rFonts w:ascii="Angsana New" w:hAnsi="Angsana New"/>
          <w:sz w:val="30"/>
          <w:szCs w:val="30"/>
        </w:rPr>
        <w:t>”</w:t>
      </w:r>
      <w:r w:rsidRPr="00FD7AE5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FD7AE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D7AE5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D7AE5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D7AE5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FD7AE5">
        <w:rPr>
          <w:rFonts w:ascii="Angsana New" w:hAnsi="Angsana New" w:hint="cs"/>
          <w:sz w:val="30"/>
          <w:szCs w:val="30"/>
          <w:cs/>
        </w:rPr>
        <w:t xml:space="preserve"> </w:t>
      </w:r>
      <w:r w:rsidRPr="00FD7AE5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:rsidR="008A5A8B" w:rsidRDefault="008A5A8B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A5A8B" w:rsidRPr="00A72446" w:rsidRDefault="008A5A8B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724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8A5A8B" w:rsidRPr="002159C8" w:rsidRDefault="008A5A8B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A5A8B" w:rsidRPr="002159C8" w:rsidRDefault="008A5A8B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2159C8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:rsidR="008A5A8B" w:rsidRPr="002159C8" w:rsidRDefault="008A5A8B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8A5A8B" w:rsidRDefault="008A5A8B" w:rsidP="008A5A8B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159C8">
        <w:rPr>
          <w:rFonts w:ascii="Angsana New" w:hAnsi="Angsana New" w:hint="cs"/>
          <w:spacing w:val="-2"/>
          <w:sz w:val="30"/>
          <w:szCs w:val="30"/>
          <w:cs/>
        </w:rPr>
        <w:t>ผู้ถือหุ้นของบริษัทมีการให้หุ้นของบริษัทที่ตนเองถืออยู่แก่กรรมการพนักงาน</w:t>
      </w:r>
      <w:r w:rsidRPr="002159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159C8">
        <w:rPr>
          <w:rFonts w:ascii="Angsana New" w:hAnsi="Angsana New" w:hint="cs"/>
          <w:spacing w:val="-2"/>
          <w:sz w:val="30"/>
          <w:szCs w:val="30"/>
          <w:cs/>
        </w:rPr>
        <w:t>และเจ้าหนี้ของบริษัทจำนวน</w:t>
      </w:r>
      <w:r w:rsidRPr="002159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159C8">
        <w:rPr>
          <w:rFonts w:ascii="Angsana New" w:hAnsi="Angsana New"/>
          <w:spacing w:val="-2"/>
          <w:sz w:val="30"/>
          <w:szCs w:val="30"/>
        </w:rPr>
        <w:t>13.32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ล้า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นหุ้นในวันที่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/>
          <w:spacing w:val="-2"/>
          <w:sz w:val="30"/>
          <w:szCs w:val="30"/>
        </w:rPr>
        <w:t>15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พฤศจิกา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พ</w:t>
      </w:r>
      <w:r w:rsidRPr="00EE22C1">
        <w:rPr>
          <w:rFonts w:ascii="Angsana New" w:hAnsi="Angsana New"/>
          <w:spacing w:val="-2"/>
          <w:sz w:val="30"/>
          <w:szCs w:val="30"/>
        </w:rPr>
        <w:t>.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ศ</w:t>
      </w:r>
      <w:r w:rsidRPr="00EE22C1">
        <w:rPr>
          <w:rFonts w:ascii="Angsana New" w:hAnsi="Angsana New"/>
          <w:spacing w:val="-2"/>
          <w:sz w:val="30"/>
          <w:szCs w:val="30"/>
        </w:rPr>
        <w:t>.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/>
          <w:spacing w:val="-2"/>
          <w:sz w:val="30"/>
          <w:szCs w:val="30"/>
        </w:rPr>
        <w:t>2555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โดยมีเงื่</w:t>
      </w:r>
      <w:r>
        <w:rPr>
          <w:rFonts w:ascii="Angsana New" w:hAnsi="Angsana New" w:hint="cs"/>
          <w:spacing w:val="-2"/>
          <w:sz w:val="30"/>
          <w:szCs w:val="30"/>
          <w:cs/>
        </w:rPr>
        <w:t>อนไขว่ากรรมการและพนักงานต้องทำงานกับบริษัทต่อไปอีกอย่า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งน้อย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ปีนับจา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ก</w:t>
      </w:r>
      <w:r>
        <w:rPr>
          <w:rFonts w:ascii="Angsana New" w:hAnsi="Angsana New" w:hint="cs"/>
          <w:spacing w:val="-2"/>
          <w:sz w:val="30"/>
          <w:szCs w:val="30"/>
          <w:cs/>
        </w:rPr>
        <w:t>วันที่คาดว่าหุ้นของบริษัทจะเริ่มซื้อขายในตลา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ดหลักทรัพย์แห่งประเทศไทย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/>
          <w:spacing w:val="-2"/>
          <w:sz w:val="30"/>
          <w:szCs w:val="30"/>
        </w:rPr>
        <w:t>(</w:t>
      </w:r>
      <w:r w:rsidRPr="00EE22C1">
        <w:rPr>
          <w:rFonts w:ascii="Angsana New" w:hAnsi="Angsana New" w:hint="cs"/>
          <w:spacing w:val="-2"/>
          <w:sz w:val="30"/>
          <w:szCs w:val="30"/>
        </w:rPr>
        <w:t>“</w:t>
      </w:r>
      <w:r>
        <w:rPr>
          <w:rFonts w:ascii="Angsana New" w:hAnsi="Angsana New" w:hint="cs"/>
          <w:spacing w:val="-2"/>
          <w:sz w:val="30"/>
          <w:szCs w:val="30"/>
          <w:cs/>
        </w:rPr>
        <w:t>ระยะเวลาการห้ามขา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ย</w:t>
      </w:r>
      <w:r w:rsidRPr="00EE22C1">
        <w:rPr>
          <w:rFonts w:ascii="Angsana New" w:hAnsi="Angsana New" w:hint="cs"/>
          <w:spacing w:val="-2"/>
          <w:sz w:val="30"/>
          <w:szCs w:val="30"/>
        </w:rPr>
        <w:t>”</w:t>
      </w:r>
      <w:r w:rsidRPr="00EE22C1">
        <w:rPr>
          <w:rFonts w:ascii="Angsana New" w:hAnsi="Angsana New"/>
          <w:spacing w:val="-2"/>
          <w:sz w:val="30"/>
          <w:szCs w:val="30"/>
        </w:rPr>
        <w:t>)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และกรรมกา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รและ</w:t>
      </w:r>
      <w:r>
        <w:rPr>
          <w:rFonts w:ascii="Angsana New" w:hAnsi="Angsana New" w:hint="cs"/>
          <w:spacing w:val="-2"/>
          <w:sz w:val="30"/>
          <w:szCs w:val="30"/>
          <w:cs/>
        </w:rPr>
        <w:t>พนักงานจะไม่สามารถขา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ย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จ่า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ย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โอน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แลกเปลี่ยน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หรือก่อให้เกิดภา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ระผูกพันใด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ๆ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ในหุ้นที่ให้ตลอดระยะเวลาการห้ามขา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ย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บริษัทวัดมูลค่าภาระผูกพันที่เกิดจากการจ่า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ยโดยใช้หุ้นเป็นเกณฑ์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ณ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วันที่ให้สิทธิ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โดยใช้วิธีคิดลดกระแสเงินสด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โดยพิจารณา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แผนธุรกิจของบริษัท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สถานการณ์ที่เกี่ยวข้องกับกา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รดำเนินธุรกิจ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แ</w:t>
      </w:r>
      <w:r>
        <w:rPr>
          <w:rFonts w:ascii="Angsana New" w:hAnsi="Angsana New" w:hint="cs"/>
          <w:spacing w:val="-2"/>
          <w:sz w:val="30"/>
          <w:szCs w:val="30"/>
          <w:cs/>
        </w:rPr>
        <w:t>ละโอกาสที่กรรมการและพนักงานจะได้สิทธิประโยชน์การจ่า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ย</w:t>
      </w:r>
      <w:r>
        <w:rPr>
          <w:rFonts w:ascii="Angsana New" w:hAnsi="Angsana New" w:hint="cs"/>
          <w:spacing w:val="-2"/>
          <w:sz w:val="30"/>
          <w:szCs w:val="30"/>
          <w:cs/>
        </w:rPr>
        <w:t>โดยใช้หุ้นเป็นเกณฑ์ดังกล่า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วทำให้บริษัทรับรู้</w:t>
      </w:r>
      <w:r>
        <w:rPr>
          <w:rFonts w:ascii="Angsana New" w:hAnsi="Angsana New" w:hint="cs"/>
          <w:spacing w:val="-2"/>
          <w:sz w:val="30"/>
          <w:szCs w:val="30"/>
          <w:cs/>
        </w:rPr>
        <w:t>ค่าใช้จ่ายที่เกี่ยวข้องในต้นทุนขา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ยและ</w:t>
      </w:r>
      <w:r>
        <w:rPr>
          <w:rFonts w:ascii="Angsana New" w:hAnsi="Angsana New" w:hint="cs"/>
          <w:spacing w:val="-2"/>
          <w:sz w:val="30"/>
          <w:szCs w:val="30"/>
          <w:cs/>
        </w:rPr>
        <w:t>ค่าใช้จ่ายในกำรบริหา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รจำนวน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/>
          <w:spacing w:val="-2"/>
          <w:sz w:val="30"/>
          <w:szCs w:val="30"/>
        </w:rPr>
        <w:t>1.60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และจำนวน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/>
          <w:spacing w:val="-2"/>
          <w:sz w:val="30"/>
          <w:szCs w:val="30"/>
        </w:rPr>
        <w:t>2.29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ล้านบา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ท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ตา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มลำด</w:t>
      </w:r>
      <w:r>
        <w:rPr>
          <w:rFonts w:ascii="Angsana New" w:hAnsi="Angsana New" w:hint="cs"/>
          <w:spacing w:val="-2"/>
          <w:sz w:val="30"/>
          <w:szCs w:val="30"/>
          <w:cs/>
        </w:rPr>
        <w:t>ับ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รวมเป็น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22C1">
        <w:rPr>
          <w:rFonts w:ascii="Angsana New" w:hAnsi="Angsana New"/>
          <w:spacing w:val="-2"/>
          <w:sz w:val="30"/>
          <w:szCs w:val="30"/>
        </w:rPr>
        <w:t>3.89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ล้านบา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ท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>
        <w:rPr>
          <w:rFonts w:ascii="Angsana New" w:hAnsi="Angsana New" w:hint="cs"/>
          <w:spacing w:val="-2"/>
          <w:sz w:val="30"/>
          <w:szCs w:val="30"/>
          <w:cs/>
        </w:rPr>
        <w:t>ค่าใช้จ่าย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ที่เ</w:t>
      </w:r>
      <w:r>
        <w:rPr>
          <w:rFonts w:ascii="Angsana New" w:hAnsi="Angsana New" w:hint="cs"/>
          <w:spacing w:val="-2"/>
          <w:sz w:val="30"/>
          <w:szCs w:val="30"/>
          <w:cs/>
        </w:rPr>
        <w:t>กี่ยวข้องกับการจ่าย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หุ้นเป็นเกณฑ์นี้ทั้ง</w:t>
      </w:r>
      <w:r>
        <w:rPr>
          <w:rFonts w:ascii="Angsana New" w:hAnsi="Angsana New" w:hint="cs"/>
          <w:spacing w:val="-2"/>
          <w:sz w:val="30"/>
          <w:szCs w:val="30"/>
          <w:cs/>
        </w:rPr>
        <w:t>จำนวนในระหว่า</w:t>
      </w:r>
      <w:r w:rsidRPr="00EE22C1">
        <w:rPr>
          <w:rFonts w:ascii="Angsana New" w:hAnsi="Angsana New" w:hint="cs"/>
          <w:spacing w:val="-2"/>
          <w:sz w:val="30"/>
          <w:szCs w:val="30"/>
          <w:cs/>
        </w:rPr>
        <w:t>งปี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2560</w:t>
      </w:r>
    </w:p>
    <w:p w:rsidR="003629DE" w:rsidRDefault="003629DE" w:rsidP="003629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629DE" w:rsidRPr="003629DE" w:rsidRDefault="003629DE" w:rsidP="003629D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</w:p>
    <w:p w:rsidR="00C70F92" w:rsidRPr="002159C8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B4007" w:rsidRPr="00BA3B87" w:rsidRDefault="00AB4007" w:rsidP="00AB400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 w:rsidR="008620B8" w:rsidRPr="00973D9F">
        <w:rPr>
          <w:rFonts w:ascii="Angsana New" w:hAnsi="Angsana New"/>
          <w:spacing w:val="-2"/>
          <w:sz w:val="30"/>
          <w:szCs w:val="30"/>
        </w:rPr>
        <w:t>5</w:t>
      </w:r>
      <w:r w:rsidR="00F8335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</w:t>
      </w:r>
      <w:r w:rsidR="005E704D">
        <w:rPr>
          <w:rFonts w:ascii="Angsana New" w:hAnsi="Angsana New" w:hint="cs"/>
          <w:spacing w:val="-2"/>
          <w:sz w:val="30"/>
          <w:szCs w:val="30"/>
          <w:cs/>
        </w:rPr>
        <w:t>ลุ่มโดยทั่วไปของผลิตภัณฑ์และการบ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:rsidR="00E234FF" w:rsidRPr="002159C8" w:rsidRDefault="00E234FF" w:rsidP="00E23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94919" w:rsidRDefault="00B94919" w:rsidP="00525AE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A391C" w:rsidRPr="002159C8" w:rsidRDefault="00CA391C" w:rsidP="00525A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159C8">
        <w:rPr>
          <w:rFonts w:ascii="Angsana New" w:hAnsi="Angsana New"/>
          <w:sz w:val="30"/>
          <w:szCs w:val="30"/>
          <w:cs/>
        </w:rPr>
        <w:lastRenderedPageBreak/>
        <w:t>ส่วนงานธุรกิจที่สำคัญของกลุ่มบริษัท มีดังนี้</w:t>
      </w:r>
    </w:p>
    <w:p w:rsidR="00525AE3" w:rsidRPr="002159C8" w:rsidRDefault="00525AE3" w:rsidP="00E23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7830"/>
      </w:tblGrid>
      <w:tr w:rsidR="00CA391C" w:rsidRPr="002159C8" w:rsidTr="001755C2">
        <w:trPr>
          <w:cantSplit/>
          <w:trHeight w:val="340"/>
        </w:trPr>
        <w:tc>
          <w:tcPr>
            <w:tcW w:w="1350" w:type="dxa"/>
          </w:tcPr>
          <w:p w:rsidR="00CA391C" w:rsidRPr="002159C8" w:rsidRDefault="002401AC" w:rsidP="001755C2">
            <w:pPr>
              <w:pStyle w:val="headingitalic"/>
              <w:spacing w:after="0" w:line="240" w:lineRule="atLeast"/>
              <w:ind w:left="11" w:right="101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2159C8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1755C2" w:rsidRPr="001755C2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  <w:r w:rsidR="00F83350" w:rsidRPr="002159C8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7830" w:type="dxa"/>
            <w:vAlign w:val="bottom"/>
          </w:tcPr>
          <w:p w:rsidR="008703BE" w:rsidRPr="002159C8" w:rsidRDefault="002401AC" w:rsidP="0051442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="00F83350" w:rsidRPr="002159C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2159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703BE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="008703BE" w:rsidRPr="002159C8">
              <w:rPr>
                <w:rFonts w:ascii="Angsana New" w:hAnsi="Angsana New"/>
                <w:sz w:val="30"/>
                <w:szCs w:val="30"/>
              </w:rPr>
              <w:t>(NGV)</w:t>
            </w:r>
            <w:r w:rsidRPr="002159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="008703BE" w:rsidRPr="002159C8">
              <w:rPr>
                <w:rFonts w:ascii="Angsana New" w:hAnsi="Angsana New"/>
                <w:sz w:val="30"/>
                <w:szCs w:val="30"/>
              </w:rPr>
              <w:t>(iCNG)</w:t>
            </w:r>
            <w:r w:rsidRPr="002159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="008703BE" w:rsidRPr="002159C8">
              <w:rPr>
                <w:rFonts w:ascii="Angsana New" w:hAnsi="Angsana New"/>
                <w:sz w:val="30"/>
                <w:szCs w:val="30"/>
              </w:rPr>
              <w:t>(PMS)</w:t>
            </w:r>
            <w:r w:rsidRPr="002159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="008703BE" w:rsidRPr="002159C8">
              <w:rPr>
                <w:rFonts w:ascii="Angsana New" w:hAnsi="Angsana New"/>
                <w:sz w:val="30"/>
                <w:szCs w:val="30"/>
              </w:rPr>
              <w:t>(TPL)</w:t>
            </w:r>
            <w:r w:rsidR="0051442E" w:rsidRPr="002159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 w:rsidRPr="002159C8">
              <w:rPr>
                <w:rFonts w:ascii="Angsana New" w:hAnsi="Angsana New" w:hint="cs"/>
                <w:sz w:val="30"/>
                <w:szCs w:val="30"/>
                <w:cs/>
              </w:rPr>
              <w:t xml:space="preserve">ธุรกิจออกแบบ ผลิต ติดตั้ง รับเหมาและซ่อมบำรุงอุปกรณ์สถานีก๊าซธรรมชาติ </w:t>
            </w:r>
            <w:r w:rsidR="008703BE" w:rsidRPr="002159C8">
              <w:rPr>
                <w:rFonts w:ascii="Angsana New" w:hAnsi="Angsana New"/>
                <w:sz w:val="30"/>
                <w:szCs w:val="30"/>
              </w:rPr>
              <w:t>(EPC)</w:t>
            </w:r>
            <w:r w:rsidR="0051442E" w:rsidRPr="002159C8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8703BE" w:rsidRPr="002159C8">
              <w:rPr>
                <w:rFonts w:ascii="Angsana New" w:hAnsi="Angsana New" w:hint="cs"/>
                <w:sz w:val="30"/>
                <w:szCs w:val="30"/>
                <w:cs/>
              </w:rPr>
              <w:t>ธุรกิจติดตั้งระบบก๊าซในรถยนต์และทดสอบถังบรรจุก๊าซ</w:t>
            </w:r>
          </w:p>
        </w:tc>
      </w:tr>
      <w:tr w:rsidR="00323012" w:rsidRPr="002159C8" w:rsidTr="001755C2">
        <w:trPr>
          <w:cantSplit/>
          <w:trHeight w:val="893"/>
        </w:trPr>
        <w:tc>
          <w:tcPr>
            <w:tcW w:w="1350" w:type="dxa"/>
          </w:tcPr>
          <w:p w:rsidR="00323012" w:rsidRPr="002159C8" w:rsidRDefault="0051442E" w:rsidP="00D90B7A">
            <w:pPr>
              <w:pStyle w:val="headingitalic"/>
              <w:spacing w:after="0" w:line="240" w:lineRule="atLeast"/>
              <w:ind w:left="11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2159C8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2159C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830" w:type="dxa"/>
          </w:tcPr>
          <w:p w:rsidR="00323012" w:rsidRPr="002159C8" w:rsidRDefault="0051442E" w:rsidP="00493A73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การจำหน่ายรถยนต์และอะไหล่ ได้แก่ </w:t>
            </w:r>
            <w:r w:rsidR="00323012"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="00323012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การค้ารถยนต์และชิ้นส่วนอะไหล่</w:t>
            </w:r>
            <w:r w:rsidR="00E72C46" w:rsidRPr="002159C8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="00323012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</w:t>
            </w:r>
          </w:p>
        </w:tc>
      </w:tr>
      <w:tr w:rsidR="00323012" w:rsidRPr="002159C8" w:rsidTr="001755C2">
        <w:trPr>
          <w:cantSplit/>
          <w:trHeight w:val="340"/>
        </w:trPr>
        <w:tc>
          <w:tcPr>
            <w:tcW w:w="1350" w:type="dxa"/>
          </w:tcPr>
          <w:p w:rsidR="00323012" w:rsidRPr="002159C8" w:rsidRDefault="0051442E" w:rsidP="00D90B7A">
            <w:pPr>
              <w:pStyle w:val="headingitalic"/>
              <w:spacing w:after="0" w:line="240" w:lineRule="atLeast"/>
              <w:ind w:left="11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2159C8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2159C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830" w:type="dxa"/>
            <w:vAlign w:val="bottom"/>
          </w:tcPr>
          <w:p w:rsidR="00323012" w:rsidRPr="002159C8" w:rsidRDefault="0051442E" w:rsidP="00474D67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ธุรกิจส่งออก ได้แก่ </w:t>
            </w:r>
            <w:r w:rsidR="00323012"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ธุรกิจส่งออก</w:t>
            </w:r>
            <w:r w:rsidR="00474D67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แบตเตอรี่และ</w:t>
            </w:r>
            <w:r w:rsidR="00323012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กระจก</w:t>
            </w:r>
          </w:p>
        </w:tc>
      </w:tr>
      <w:tr w:rsidR="0031768E" w:rsidRPr="002159C8" w:rsidTr="001755C2">
        <w:trPr>
          <w:cantSplit/>
          <w:trHeight w:val="340"/>
        </w:trPr>
        <w:tc>
          <w:tcPr>
            <w:tcW w:w="1350" w:type="dxa"/>
          </w:tcPr>
          <w:p w:rsidR="0031768E" w:rsidRPr="002159C8" w:rsidRDefault="0031768E" w:rsidP="00D90B7A">
            <w:pPr>
              <w:pStyle w:val="headingitalic"/>
              <w:spacing w:after="0" w:line="240" w:lineRule="atLeast"/>
              <w:ind w:left="11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2159C8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2159C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830" w:type="dxa"/>
            <w:vAlign w:val="bottom"/>
          </w:tcPr>
          <w:p w:rsidR="0031768E" w:rsidRPr="002159C8" w:rsidRDefault="0031768E" w:rsidP="0031768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159C8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="00F83350" w:rsidRPr="002159C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 ธุรกิจโรงไฟฟ้าพลังงานแสงอาทิตย์</w:t>
            </w:r>
          </w:p>
        </w:tc>
      </w:tr>
      <w:tr w:rsidR="00323012" w:rsidRPr="002159C8" w:rsidTr="001755C2">
        <w:trPr>
          <w:cantSplit/>
          <w:trHeight w:val="839"/>
        </w:trPr>
        <w:tc>
          <w:tcPr>
            <w:tcW w:w="1350" w:type="dxa"/>
          </w:tcPr>
          <w:p w:rsidR="00323012" w:rsidRPr="002159C8" w:rsidRDefault="0051442E" w:rsidP="00D90B7A">
            <w:pPr>
              <w:pStyle w:val="headingitalic"/>
              <w:spacing w:after="0" w:line="240" w:lineRule="atLeast"/>
              <w:ind w:left="11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2159C8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2159C8">
              <w:rPr>
                <w:rFonts w:ascii="Angsana New" w:hAnsi="Angsana New" w:hint="cs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830" w:type="dxa"/>
            <w:vAlign w:val="bottom"/>
          </w:tcPr>
          <w:p w:rsidR="00323012" w:rsidRPr="002159C8" w:rsidRDefault="0051442E" w:rsidP="0031768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ธุรกิจอื่น ๆ ได้</w:t>
            </w:r>
            <w:r w:rsidR="0031768E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แก่</w:t>
            </w:r>
            <w:r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E274A4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ธุรกิจค้าก๊าซคาร์บอนไดออกไซด์ น้ำมันเครื่อง และน้ำมันหล่อลื่น </w:t>
            </w:r>
            <w:r w:rsidR="00E72C46" w:rsidRPr="002159C8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="00E274A4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ธุรกิจร้านสะดวกซื้อและธุรกิจ</w:t>
            </w:r>
            <w:r w:rsidR="00233AD5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ให้บริการขนส่งสินค้า รับฝากและกระจายสินค้า</w:t>
            </w:r>
            <w:r w:rsidR="00054000" w:rsidRPr="002159C8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="00233AD5" w:rsidRPr="002159C8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ทางบก</w:t>
            </w:r>
          </w:p>
        </w:tc>
      </w:tr>
    </w:tbl>
    <w:p w:rsidR="00461A33" w:rsidRPr="00B94919" w:rsidRDefault="00461A33" w:rsidP="00CA391C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</w:pPr>
    </w:p>
    <w:p w:rsidR="00BA3B87" w:rsidRPr="00D03D3B" w:rsidRDefault="00CA391C" w:rsidP="00D03D3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lang w:val="en-US" w:bidi="th-TH"/>
        </w:rPr>
        <w:sectPr w:rsidR="00BA3B87" w:rsidRPr="00D03D3B" w:rsidSect="00DC2AC8">
          <w:headerReference w:type="default" r:id="rId17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กลุ่มบริษัทประเมินความสามารถในการดำเนินงานจากกำไร</w:t>
      </w:r>
      <w:r w:rsidR="0002189C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ขั้นต้น</w:t>
      </w:r>
    </w:p>
    <w:p w:rsidR="00D03D3B" w:rsidRDefault="00D03D3B" w:rsidP="00D0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</w:t>
      </w:r>
      <w:r w:rsidR="008F5A46">
        <w:rPr>
          <w:rFonts w:ascii="Angsana New" w:hAnsi="Angsana New"/>
          <w:sz w:val="30"/>
          <w:szCs w:val="30"/>
          <w:cs/>
        </w:rPr>
        <w:t>ปี</w:t>
      </w:r>
      <w:r w:rsidRPr="00BA3B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060F2">
        <w:rPr>
          <w:rFonts w:ascii="Angsana New" w:hAnsi="Angsana New"/>
          <w:sz w:val="30"/>
          <w:szCs w:val="30"/>
        </w:rPr>
        <w:t>31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B060F2">
        <w:rPr>
          <w:rFonts w:ascii="Angsana New" w:hAnsi="Angsana New" w:hint="cs"/>
          <w:sz w:val="30"/>
          <w:szCs w:val="30"/>
          <w:cs/>
        </w:rPr>
        <w:t>ธันวาคม</w:t>
      </w:r>
      <w:r w:rsidRPr="00BA3B8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262A2" w:rsidRDefault="005262A2" w:rsidP="00D0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170"/>
        <w:gridCol w:w="270"/>
        <w:gridCol w:w="1170"/>
        <w:gridCol w:w="270"/>
        <w:gridCol w:w="1168"/>
        <w:gridCol w:w="270"/>
        <w:gridCol w:w="1170"/>
        <w:gridCol w:w="270"/>
        <w:gridCol w:w="1170"/>
        <w:gridCol w:w="272"/>
        <w:gridCol w:w="1080"/>
        <w:gridCol w:w="268"/>
        <w:gridCol w:w="1442"/>
        <w:gridCol w:w="268"/>
        <w:gridCol w:w="1172"/>
      </w:tblGrid>
      <w:tr w:rsidR="007108B0" w:rsidRPr="00E16C44" w:rsidTr="007108B0">
        <w:trPr>
          <w:trHeight w:val="225"/>
        </w:trPr>
        <w:tc>
          <w:tcPr>
            <w:tcW w:w="2790" w:type="dxa"/>
            <w:noWrap/>
          </w:tcPr>
          <w:p w:rsidR="007108B0" w:rsidRPr="00E16C44" w:rsidRDefault="007108B0" w:rsidP="00733085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430" w:type="dxa"/>
            <w:gridSpan w:val="15"/>
            <w:vAlign w:val="bottom"/>
          </w:tcPr>
          <w:p w:rsidR="007108B0" w:rsidRPr="007108B0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31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2561</w:t>
            </w:r>
          </w:p>
        </w:tc>
      </w:tr>
      <w:tr w:rsidR="007108B0" w:rsidRPr="00E16C44" w:rsidTr="00733085">
        <w:trPr>
          <w:trHeight w:val="225"/>
        </w:trPr>
        <w:tc>
          <w:tcPr>
            <w:tcW w:w="2790" w:type="dxa"/>
            <w:noWrap/>
          </w:tcPr>
          <w:p w:rsidR="007108B0" w:rsidRPr="00E16C44" w:rsidRDefault="007108B0" w:rsidP="00733085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2" w:type="dxa"/>
            <w:vAlign w:val="bottom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7108B0" w:rsidRPr="00E16C44" w:rsidTr="00733085">
        <w:trPr>
          <w:trHeight w:val="225"/>
        </w:trPr>
        <w:tc>
          <w:tcPr>
            <w:tcW w:w="2790" w:type="dxa"/>
            <w:noWrap/>
          </w:tcPr>
          <w:p w:rsidR="007108B0" w:rsidRPr="00E16C44" w:rsidRDefault="007108B0" w:rsidP="00733085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430" w:type="dxa"/>
            <w:gridSpan w:val="15"/>
            <w:vAlign w:val="bottom"/>
          </w:tcPr>
          <w:p w:rsidR="007108B0" w:rsidRPr="00E16C44" w:rsidRDefault="007108B0" w:rsidP="00733085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7108B0" w:rsidRPr="00E16C44" w:rsidTr="00733085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:rsidR="007108B0" w:rsidRPr="00E16C44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7108B0" w:rsidRPr="00E16C44" w:rsidRDefault="007108B0" w:rsidP="00733085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Cs/>
                <w:sz w:val="24"/>
                <w:szCs w:val="24"/>
              </w:rPr>
              <w:t>2,274,666</w:t>
            </w:r>
          </w:p>
        </w:tc>
        <w:tc>
          <w:tcPr>
            <w:tcW w:w="270" w:type="dxa"/>
          </w:tcPr>
          <w:p w:rsidR="007108B0" w:rsidRPr="00E16C44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7108B0" w:rsidRPr="00E16C44" w:rsidRDefault="007108B0" w:rsidP="00733085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Cs/>
                <w:sz w:val="24"/>
                <w:szCs w:val="24"/>
              </w:rPr>
              <w:t>630,463</w:t>
            </w:r>
          </w:p>
        </w:tc>
        <w:tc>
          <w:tcPr>
            <w:tcW w:w="270" w:type="dxa"/>
          </w:tcPr>
          <w:p w:rsidR="007108B0" w:rsidRPr="00E16C44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="007108B0" w:rsidRPr="00E16C44" w:rsidRDefault="007108B0" w:rsidP="00733085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Cs/>
                <w:sz w:val="24"/>
                <w:szCs w:val="24"/>
              </w:rPr>
              <w:t>17,108</w:t>
            </w:r>
          </w:p>
        </w:tc>
        <w:tc>
          <w:tcPr>
            <w:tcW w:w="270" w:type="dxa"/>
          </w:tcPr>
          <w:p w:rsidR="007108B0" w:rsidRPr="00E16C44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7108B0" w:rsidRPr="00E16C44" w:rsidRDefault="007108B0" w:rsidP="00733085">
            <w:pPr>
              <w:tabs>
                <w:tab w:val="decimal" w:pos="129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Cs/>
                <w:sz w:val="24"/>
                <w:szCs w:val="24"/>
              </w:rPr>
              <w:t>57,494</w:t>
            </w:r>
          </w:p>
        </w:tc>
        <w:tc>
          <w:tcPr>
            <w:tcW w:w="270" w:type="dxa"/>
          </w:tcPr>
          <w:p w:rsidR="007108B0" w:rsidRPr="00E16C44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7108B0" w:rsidRPr="00E16C44" w:rsidRDefault="007108B0" w:rsidP="0073308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Cs/>
                <w:sz w:val="24"/>
                <w:szCs w:val="24"/>
              </w:rPr>
              <w:t>141,548</w:t>
            </w:r>
          </w:p>
        </w:tc>
        <w:tc>
          <w:tcPr>
            <w:tcW w:w="272" w:type="dxa"/>
          </w:tcPr>
          <w:p w:rsidR="007108B0" w:rsidRPr="00E16C44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7108B0" w:rsidRPr="00E16C44" w:rsidRDefault="007108B0" w:rsidP="00733085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Cs/>
                <w:sz w:val="24"/>
                <w:szCs w:val="24"/>
              </w:rPr>
              <w:t>3,121,279</w:t>
            </w:r>
          </w:p>
        </w:tc>
        <w:tc>
          <w:tcPr>
            <w:tcW w:w="268" w:type="dxa"/>
          </w:tcPr>
          <w:p w:rsidR="007108B0" w:rsidRPr="00E16C44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</w:tcPr>
          <w:p w:rsidR="007108B0" w:rsidRPr="00E16C44" w:rsidRDefault="007108B0" w:rsidP="00733085">
            <w:pPr>
              <w:tabs>
                <w:tab w:val="clear" w:pos="907"/>
                <w:tab w:val="decimal" w:pos="612"/>
                <w:tab w:val="left" w:pos="79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:rsidR="007108B0" w:rsidRPr="00E16C44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:rsidR="007108B0" w:rsidRPr="00E16C44" w:rsidRDefault="007108B0" w:rsidP="00733085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Cs/>
                <w:sz w:val="24"/>
                <w:szCs w:val="24"/>
              </w:rPr>
              <w:t>3,121,279</w:t>
            </w:r>
          </w:p>
        </w:tc>
      </w:tr>
      <w:tr w:rsidR="007108B0" w:rsidRPr="00D022DD" w:rsidTr="00733085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:rsidR="007108B0" w:rsidRPr="00D022DD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362,08</w:t>
            </w:r>
            <w:r w:rsidR="005262A2" w:rsidRPr="008179C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08B0" w:rsidRPr="008179CA" w:rsidRDefault="005262A2" w:rsidP="005262A2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decimal" w:pos="88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454"/>
                <w:tab w:val="clear" w:pos="907"/>
                <w:tab w:val="left" w:pos="434"/>
                <w:tab w:val="decimal" w:pos="612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44,419</w:t>
            </w:r>
          </w:p>
        </w:tc>
        <w:tc>
          <w:tcPr>
            <w:tcW w:w="272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406,633</w:t>
            </w:r>
          </w:p>
        </w:tc>
        <w:tc>
          <w:tcPr>
            <w:tcW w:w="268" w:type="dxa"/>
          </w:tcPr>
          <w:p w:rsidR="007108B0" w:rsidRPr="008179CA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108B0" w:rsidRPr="008179CA" w:rsidRDefault="007108B0" w:rsidP="00733085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(406,633)</w:t>
            </w:r>
          </w:p>
        </w:tc>
        <w:tc>
          <w:tcPr>
            <w:tcW w:w="268" w:type="dxa"/>
          </w:tcPr>
          <w:p w:rsidR="007108B0" w:rsidRPr="008179CA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108B0" w:rsidRPr="008179CA" w:rsidRDefault="007108B0" w:rsidP="0073308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8B0" w:rsidRPr="00D022DD" w:rsidTr="00733085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:rsidR="007108B0" w:rsidRPr="00D022DD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108B0" w:rsidRPr="008179CA" w:rsidRDefault="005262A2" w:rsidP="00733085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2,636,749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108B0" w:rsidRPr="008179CA" w:rsidRDefault="007108B0" w:rsidP="00733085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630,59</w:t>
            </w:r>
            <w:r w:rsidR="005262A2" w:rsidRPr="008179C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7108B0" w:rsidRPr="008179CA" w:rsidRDefault="007108B0" w:rsidP="00733085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bCs/>
                <w:sz w:val="24"/>
                <w:szCs w:val="24"/>
              </w:rPr>
              <w:t>17,109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decimal" w:pos="129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bCs/>
                <w:sz w:val="24"/>
                <w:szCs w:val="24"/>
              </w:rPr>
              <w:t>57,494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185,967</w:t>
            </w:r>
          </w:p>
        </w:tc>
        <w:tc>
          <w:tcPr>
            <w:tcW w:w="272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3,527,912</w:t>
            </w:r>
          </w:p>
        </w:tc>
        <w:tc>
          <w:tcPr>
            <w:tcW w:w="268" w:type="dxa"/>
          </w:tcPr>
          <w:p w:rsidR="007108B0" w:rsidRPr="008179CA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7108B0" w:rsidRPr="008179CA" w:rsidRDefault="007108B0" w:rsidP="00733085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(406,633)</w:t>
            </w:r>
          </w:p>
        </w:tc>
        <w:tc>
          <w:tcPr>
            <w:tcW w:w="268" w:type="dxa"/>
          </w:tcPr>
          <w:p w:rsidR="007108B0" w:rsidRPr="008179CA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bCs/>
                <w:sz w:val="24"/>
                <w:szCs w:val="24"/>
              </w:rPr>
              <w:t>3,121,279</w:t>
            </w:r>
          </w:p>
        </w:tc>
      </w:tr>
      <w:tr w:rsidR="007108B0" w:rsidRPr="00D022DD" w:rsidTr="00733085">
        <w:trPr>
          <w:trHeight w:val="332"/>
        </w:trPr>
        <w:tc>
          <w:tcPr>
            <w:tcW w:w="2790" w:type="dxa"/>
            <w:vAlign w:val="bottom"/>
            <w:hideMark/>
          </w:tcPr>
          <w:p w:rsidR="007108B0" w:rsidRPr="00D022DD" w:rsidRDefault="007108B0" w:rsidP="00733085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bCs/>
                <w:sz w:val="24"/>
                <w:szCs w:val="24"/>
              </w:rPr>
              <w:t>(2,235,898)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bCs/>
                <w:sz w:val="24"/>
                <w:szCs w:val="24"/>
              </w:rPr>
              <w:t>(601,804)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bCs/>
                <w:sz w:val="24"/>
                <w:szCs w:val="24"/>
              </w:rPr>
              <w:t>(15,327)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(21,391)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(165,954)</w:t>
            </w:r>
          </w:p>
        </w:tc>
        <w:tc>
          <w:tcPr>
            <w:tcW w:w="272" w:type="dxa"/>
          </w:tcPr>
          <w:p w:rsidR="007108B0" w:rsidRPr="008179CA" w:rsidRDefault="007108B0" w:rsidP="00733085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(3,040,374)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08B0" w:rsidRPr="008179CA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379,889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08B0" w:rsidRPr="008179CA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(2,660,485)</w:t>
            </w:r>
          </w:p>
        </w:tc>
      </w:tr>
      <w:tr w:rsidR="007108B0" w:rsidRPr="00D022DD" w:rsidTr="00733085">
        <w:trPr>
          <w:trHeight w:val="360"/>
        </w:trPr>
        <w:tc>
          <w:tcPr>
            <w:tcW w:w="2790" w:type="dxa"/>
            <w:noWrap/>
            <w:vAlign w:val="bottom"/>
          </w:tcPr>
          <w:p w:rsidR="007108B0" w:rsidRPr="00D022DD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400,852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8B0" w:rsidRPr="008179CA" w:rsidRDefault="005262A2" w:rsidP="00733085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28,795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clear" w:pos="907"/>
                <w:tab w:val="decimal" w:pos="1096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1,782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decimal" w:pos="129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36,103</w:t>
            </w:r>
          </w:p>
        </w:tc>
        <w:tc>
          <w:tcPr>
            <w:tcW w:w="270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20,013</w:t>
            </w:r>
          </w:p>
        </w:tc>
        <w:tc>
          <w:tcPr>
            <w:tcW w:w="272" w:type="dxa"/>
          </w:tcPr>
          <w:p w:rsidR="007108B0" w:rsidRPr="008179CA" w:rsidRDefault="007108B0" w:rsidP="0073308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487,538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08B0" w:rsidRPr="008179CA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8B0" w:rsidRPr="008179CA" w:rsidRDefault="007108B0" w:rsidP="00733085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(26,744)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08B0" w:rsidRPr="008179CA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:rsidR="007108B0" w:rsidRPr="008179CA" w:rsidRDefault="007108B0" w:rsidP="00733085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460,794</w:t>
            </w:r>
          </w:p>
        </w:tc>
      </w:tr>
      <w:tr w:rsidR="007108B0" w:rsidRPr="00D022DD" w:rsidTr="00733085">
        <w:trPr>
          <w:trHeight w:val="288"/>
        </w:trPr>
        <w:tc>
          <w:tcPr>
            <w:tcW w:w="2790" w:type="dxa"/>
            <w:noWrap/>
            <w:vAlign w:val="bottom"/>
            <w:hideMark/>
          </w:tcPr>
          <w:p w:rsidR="007108B0" w:rsidRPr="00D022DD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7108B0" w:rsidRPr="008179CA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:rsidR="007108B0" w:rsidRPr="008179CA" w:rsidRDefault="007108B0" w:rsidP="00733085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62,337</w:t>
            </w:r>
          </w:p>
        </w:tc>
      </w:tr>
      <w:tr w:rsidR="007108B0" w:rsidRPr="00D022DD" w:rsidTr="00733085">
        <w:trPr>
          <w:trHeight w:val="270"/>
        </w:trPr>
        <w:tc>
          <w:tcPr>
            <w:tcW w:w="2790" w:type="dxa"/>
            <w:noWrap/>
            <w:vAlign w:val="bottom"/>
          </w:tcPr>
          <w:p w:rsidR="007108B0" w:rsidRPr="00D022DD" w:rsidRDefault="007108B0" w:rsidP="00733085">
            <w:pP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กำไร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108B0" w:rsidRPr="008179CA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7108B0" w:rsidRPr="008179CA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7108B0" w:rsidRPr="008179CA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7108B0" w:rsidRPr="00D022DD" w:rsidTr="00733085">
        <w:trPr>
          <w:trHeight w:val="270"/>
        </w:trPr>
        <w:tc>
          <w:tcPr>
            <w:tcW w:w="2790" w:type="dxa"/>
            <w:noWrap/>
            <w:vAlign w:val="bottom"/>
            <w:hideMark/>
          </w:tcPr>
          <w:p w:rsidR="007108B0" w:rsidRPr="00D022DD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108B0" w:rsidRPr="008179CA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7108B0" w:rsidRPr="008179CA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7108B0" w:rsidRPr="008179CA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108B0" w:rsidRPr="008179CA" w:rsidRDefault="007108B0" w:rsidP="00733085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523,197</w:t>
            </w:r>
          </w:p>
        </w:tc>
      </w:tr>
      <w:tr w:rsidR="007108B0" w:rsidRPr="00D022DD" w:rsidTr="00733085">
        <w:trPr>
          <w:trHeight w:val="207"/>
        </w:trPr>
        <w:tc>
          <w:tcPr>
            <w:tcW w:w="2790" w:type="dxa"/>
            <w:noWrap/>
            <w:vAlign w:val="bottom"/>
          </w:tcPr>
          <w:p w:rsidR="007108B0" w:rsidRPr="00D022DD" w:rsidRDefault="007108B0" w:rsidP="00733085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8179CA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108B0" w:rsidRPr="008179CA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7108B0" w:rsidRPr="008179CA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7108B0" w:rsidRPr="008179CA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8179CA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:rsidR="007108B0" w:rsidRPr="008179CA" w:rsidRDefault="007108B0" w:rsidP="00733085">
            <w:pPr>
              <w:tabs>
                <w:tab w:val="clear" w:pos="907"/>
                <w:tab w:val="left" w:pos="884"/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108B0" w:rsidRPr="008179CA" w:rsidRDefault="007108B0" w:rsidP="00733085">
            <w:pPr>
              <w:tabs>
                <w:tab w:val="clear" w:pos="907"/>
                <w:tab w:val="left" w:pos="794"/>
                <w:tab w:val="left" w:pos="884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9CA">
              <w:rPr>
                <w:rFonts w:asciiTheme="majorBidi" w:hAnsiTheme="majorBidi" w:cstheme="majorBidi"/>
                <w:sz w:val="24"/>
                <w:szCs w:val="24"/>
              </w:rPr>
              <w:t>(220,594)</w:t>
            </w:r>
          </w:p>
        </w:tc>
      </w:tr>
      <w:tr w:rsidR="007108B0" w:rsidRPr="00D022DD" w:rsidTr="00733085">
        <w:trPr>
          <w:trHeight w:val="207"/>
        </w:trPr>
        <w:tc>
          <w:tcPr>
            <w:tcW w:w="2790" w:type="dxa"/>
            <w:noWrap/>
            <w:vAlign w:val="bottom"/>
          </w:tcPr>
          <w:p w:rsidR="007108B0" w:rsidRPr="00D022DD" w:rsidRDefault="007108B0" w:rsidP="00733085">
            <w:pP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ส่วนแบ่งขาดทุนจากเงินลงทุนใน</w:t>
            </w:r>
          </w:p>
          <w:p w:rsidR="007108B0" w:rsidRPr="00D022DD" w:rsidRDefault="007108B0" w:rsidP="00733085">
            <w:pPr>
              <w:tabs>
                <w:tab w:val="clear" w:pos="227"/>
                <w:tab w:val="left" w:pos="72"/>
              </w:tabs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   บริษัทร่วม</w:t>
            </w: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108B0" w:rsidRPr="00D022DD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7108B0" w:rsidRPr="00D022DD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7108B0" w:rsidRPr="00D022DD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108B0" w:rsidRPr="00D022DD" w:rsidRDefault="007108B0" w:rsidP="00733085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108B0" w:rsidRPr="00D022DD" w:rsidRDefault="007108B0" w:rsidP="00733085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sz w:val="24"/>
                <w:szCs w:val="24"/>
              </w:rPr>
              <w:t>(7,837)</w:t>
            </w:r>
          </w:p>
        </w:tc>
      </w:tr>
      <w:tr w:rsidR="007108B0" w:rsidRPr="00D022DD" w:rsidTr="00733085">
        <w:trPr>
          <w:trHeight w:val="207"/>
        </w:trPr>
        <w:tc>
          <w:tcPr>
            <w:tcW w:w="2790" w:type="dxa"/>
            <w:noWrap/>
            <w:vAlign w:val="bottom"/>
            <w:hideMark/>
          </w:tcPr>
          <w:p w:rsidR="007108B0" w:rsidRPr="00D022DD" w:rsidRDefault="007108B0" w:rsidP="00733085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กำไรก่อนต้นทุนทางการเงินและภาษี</w:t>
            </w:r>
          </w:p>
          <w:p w:rsidR="007108B0" w:rsidRPr="00D022DD" w:rsidRDefault="007108B0" w:rsidP="00733085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108B0" w:rsidRPr="00D022DD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7108B0" w:rsidRPr="00D022DD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7108B0" w:rsidRPr="00D022DD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sz w:val="24"/>
                <w:szCs w:val="24"/>
              </w:rPr>
              <w:t>294,766</w:t>
            </w:r>
          </w:p>
        </w:tc>
      </w:tr>
      <w:tr w:rsidR="007108B0" w:rsidRPr="00D022DD" w:rsidTr="00733085">
        <w:trPr>
          <w:trHeight w:val="288"/>
        </w:trPr>
        <w:tc>
          <w:tcPr>
            <w:tcW w:w="2790" w:type="dxa"/>
            <w:noWrap/>
            <w:vAlign w:val="bottom"/>
          </w:tcPr>
          <w:p w:rsidR="007108B0" w:rsidRPr="00D022DD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D022DD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7108B0" w:rsidRPr="00D022DD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D022DD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108B0" w:rsidRPr="00D022DD" w:rsidRDefault="007108B0" w:rsidP="00733085">
            <w:pPr>
              <w:tabs>
                <w:tab w:val="decimal" w:pos="1366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sz w:val="24"/>
                <w:szCs w:val="24"/>
              </w:rPr>
              <w:t>(89,364)</w:t>
            </w:r>
          </w:p>
        </w:tc>
      </w:tr>
      <w:tr w:rsidR="007108B0" w:rsidRPr="00E16C44" w:rsidTr="00733085">
        <w:trPr>
          <w:trHeight w:val="288"/>
        </w:trPr>
        <w:tc>
          <w:tcPr>
            <w:tcW w:w="2790" w:type="dxa"/>
            <w:noWrap/>
            <w:vAlign w:val="bottom"/>
            <w:hideMark/>
          </w:tcPr>
          <w:p w:rsidR="007108B0" w:rsidRPr="00E16C44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7108B0" w:rsidRPr="00E16C44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108B0" w:rsidRPr="00E16C44" w:rsidRDefault="007108B0" w:rsidP="0073308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sz w:val="24"/>
                <w:szCs w:val="24"/>
              </w:rPr>
              <w:t>205,402</w:t>
            </w:r>
          </w:p>
        </w:tc>
      </w:tr>
      <w:tr w:rsidR="007108B0" w:rsidRPr="00E16C44" w:rsidTr="00733085">
        <w:trPr>
          <w:trHeight w:val="315"/>
        </w:trPr>
        <w:tc>
          <w:tcPr>
            <w:tcW w:w="2790" w:type="dxa"/>
            <w:noWrap/>
            <w:vAlign w:val="bottom"/>
            <w:hideMark/>
          </w:tcPr>
          <w:p w:rsidR="007108B0" w:rsidRPr="00E16C44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7108B0" w:rsidRPr="00E16C44" w:rsidRDefault="007108B0" w:rsidP="007330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7108B0" w:rsidRPr="00E16C44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:rsidR="007108B0" w:rsidRPr="00E16C44" w:rsidRDefault="007108B0" w:rsidP="00733085">
            <w:pPr>
              <w:tabs>
                <w:tab w:val="decimal" w:pos="1366"/>
              </w:tabs>
              <w:spacing w:line="240" w:lineRule="auto"/>
              <w:ind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sz w:val="24"/>
                <w:szCs w:val="24"/>
              </w:rPr>
              <w:t>(26,242)</w:t>
            </w:r>
          </w:p>
        </w:tc>
      </w:tr>
      <w:tr w:rsidR="007108B0" w:rsidRPr="00E16C44" w:rsidTr="00733085">
        <w:trPr>
          <w:trHeight w:val="314"/>
        </w:trPr>
        <w:tc>
          <w:tcPr>
            <w:tcW w:w="2790" w:type="dxa"/>
            <w:noWrap/>
            <w:vAlign w:val="bottom"/>
            <w:hideMark/>
          </w:tcPr>
          <w:p w:rsidR="007108B0" w:rsidRPr="00E16C44" w:rsidRDefault="007108B0" w:rsidP="0073308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108B0" w:rsidRPr="00E16C44" w:rsidRDefault="007108B0" w:rsidP="0073308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7108B0" w:rsidRPr="00105B0A" w:rsidRDefault="007108B0" w:rsidP="00733085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7108B0" w:rsidRPr="00E16C44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108B0" w:rsidRPr="00E16C44" w:rsidRDefault="007108B0" w:rsidP="0073308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7108B0" w:rsidRPr="00E16C44" w:rsidRDefault="007108B0" w:rsidP="0073308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08B0" w:rsidRPr="00E16C44" w:rsidRDefault="007108B0" w:rsidP="0073308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108B0" w:rsidRPr="00E16C44" w:rsidRDefault="007108B0" w:rsidP="00733085">
            <w:pPr>
              <w:pStyle w:val="acctmergecolhdg"/>
              <w:tabs>
                <w:tab w:val="decimal" w:pos="884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6C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179,160</w:t>
            </w:r>
          </w:p>
        </w:tc>
      </w:tr>
    </w:tbl>
    <w:p w:rsidR="00E16C44" w:rsidRDefault="00E16C44"/>
    <w:tbl>
      <w:tblPr>
        <w:tblW w:w="142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170"/>
        <w:gridCol w:w="270"/>
        <w:gridCol w:w="1170"/>
        <w:gridCol w:w="270"/>
        <w:gridCol w:w="1168"/>
        <w:gridCol w:w="270"/>
        <w:gridCol w:w="1170"/>
        <w:gridCol w:w="270"/>
        <w:gridCol w:w="1170"/>
        <w:gridCol w:w="272"/>
        <w:gridCol w:w="1080"/>
        <w:gridCol w:w="268"/>
        <w:gridCol w:w="1442"/>
        <w:gridCol w:w="268"/>
        <w:gridCol w:w="1172"/>
      </w:tblGrid>
      <w:tr w:rsidR="005866FE" w:rsidRPr="00E16C44" w:rsidTr="00CD391D">
        <w:trPr>
          <w:trHeight w:val="225"/>
        </w:trPr>
        <w:tc>
          <w:tcPr>
            <w:tcW w:w="2790" w:type="dxa"/>
            <w:noWrap/>
          </w:tcPr>
          <w:p w:rsidR="005866FE" w:rsidRPr="00E16C44" w:rsidRDefault="005866FE" w:rsidP="005866FE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430" w:type="dxa"/>
            <w:gridSpan w:val="15"/>
            <w:vAlign w:val="bottom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Pr="00E16C4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ปี</w:t>
            </w:r>
            <w:r w:rsidRPr="00E16C4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E16C4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="001D1116" w:rsidRPr="00E16C4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Pr="00E16C4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  <w:r w:rsidRPr="00E16C4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E16C44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2560</w:t>
            </w:r>
          </w:p>
        </w:tc>
      </w:tr>
      <w:tr w:rsidR="005866FE" w:rsidRPr="00E16C44" w:rsidTr="00CD391D">
        <w:trPr>
          <w:trHeight w:val="225"/>
        </w:trPr>
        <w:tc>
          <w:tcPr>
            <w:tcW w:w="2790" w:type="dxa"/>
            <w:noWrap/>
          </w:tcPr>
          <w:p w:rsidR="005866FE" w:rsidRPr="00E16C44" w:rsidRDefault="005866FE" w:rsidP="005866FE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2" w:type="dxa"/>
            <w:vAlign w:val="bottom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5866FE" w:rsidRPr="00E16C44" w:rsidTr="00CD391D">
        <w:trPr>
          <w:trHeight w:val="225"/>
        </w:trPr>
        <w:tc>
          <w:tcPr>
            <w:tcW w:w="2790" w:type="dxa"/>
            <w:noWrap/>
          </w:tcPr>
          <w:p w:rsidR="005866FE" w:rsidRPr="00E16C44" w:rsidRDefault="005866FE" w:rsidP="005866FE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430" w:type="dxa"/>
            <w:gridSpan w:val="15"/>
            <w:vAlign w:val="bottom"/>
          </w:tcPr>
          <w:p w:rsidR="005866FE" w:rsidRPr="00E16C44" w:rsidRDefault="005866FE" w:rsidP="005866FE">
            <w:pPr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CC648E" w:rsidRPr="00E16C44" w:rsidTr="00B5107F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color w:val="000000"/>
                <w:sz w:val="24"/>
                <w:szCs w:val="24"/>
                <w:lang w:val="en-US" w:bidi="th-TH"/>
              </w:rPr>
              <w:t>1,504,226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774,437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32,299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41,342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151,679</w:t>
            </w:r>
          </w:p>
        </w:tc>
        <w:tc>
          <w:tcPr>
            <w:tcW w:w="272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2,503,983</w:t>
            </w: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2,503,983</w:t>
            </w:r>
          </w:p>
        </w:tc>
      </w:tr>
      <w:tr w:rsidR="00CC648E" w:rsidRPr="00E16C44" w:rsidTr="00B5107F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  <w:r w:rsidRPr="00E16C4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14,935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70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46,610</w:t>
            </w:r>
          </w:p>
        </w:tc>
        <w:tc>
          <w:tcPr>
            <w:tcW w:w="272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61,553</w:t>
            </w: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(61,553)</w:t>
            </w: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CC648E" w:rsidRPr="00E16C44" w:rsidTr="00CD391D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color w:val="000000"/>
                <w:sz w:val="24"/>
                <w:szCs w:val="24"/>
                <w:lang w:val="en-US" w:bidi="th-TH"/>
              </w:rPr>
              <w:t>1,519,161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774,445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32,299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41,342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198,289</w:t>
            </w:r>
          </w:p>
        </w:tc>
        <w:tc>
          <w:tcPr>
            <w:tcW w:w="272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2,565,536</w:t>
            </w: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(61,553)</w:t>
            </w: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2,503,983</w:t>
            </w:r>
          </w:p>
        </w:tc>
      </w:tr>
      <w:tr w:rsidR="00CC648E" w:rsidRPr="00E16C44" w:rsidTr="00CD391D">
        <w:trPr>
          <w:trHeight w:val="332"/>
        </w:trPr>
        <w:tc>
          <w:tcPr>
            <w:tcW w:w="2790" w:type="dxa"/>
            <w:vAlign w:val="bottom"/>
            <w:hideMark/>
          </w:tcPr>
          <w:p w:rsidR="00CC648E" w:rsidRPr="00E16C44" w:rsidRDefault="00CC648E" w:rsidP="00CC648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(1,206,163)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(720,743)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C648E" w:rsidRPr="00E16C44" w:rsidRDefault="000C1C29" w:rsidP="00CC648E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(27,2</w:t>
            </w:r>
            <w:r w:rsidR="00CC648E"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44)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(14,791)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(144,361)</w:t>
            </w: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(2,113,302)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49,979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(2,063,323)</w:t>
            </w:r>
          </w:p>
        </w:tc>
      </w:tr>
      <w:tr w:rsidR="00CC648E" w:rsidRPr="00E16C44" w:rsidTr="00CD391D">
        <w:trPr>
          <w:trHeight w:val="360"/>
        </w:trPr>
        <w:tc>
          <w:tcPr>
            <w:tcW w:w="2790" w:type="dxa"/>
            <w:noWrap/>
            <w:vAlign w:val="bottom"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color w:val="000000"/>
                <w:sz w:val="24"/>
                <w:szCs w:val="24"/>
                <w:lang w:val="en-US" w:bidi="th-TH"/>
              </w:rPr>
              <w:t>312,998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53,702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5,055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26,551</w:t>
            </w: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53,928</w:t>
            </w: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452,234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(11,574)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440,660</w:t>
            </w:r>
          </w:p>
        </w:tc>
      </w:tr>
      <w:tr w:rsidR="00CC648E" w:rsidRPr="00E16C44" w:rsidTr="00CD391D">
        <w:trPr>
          <w:trHeight w:val="288"/>
        </w:trPr>
        <w:tc>
          <w:tcPr>
            <w:tcW w:w="2790" w:type="dxa"/>
            <w:noWrap/>
            <w:vAlign w:val="bottom"/>
            <w:hideMark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bidi="th-TH"/>
              </w:rPr>
              <w:t>40,028</w:t>
            </w:r>
          </w:p>
        </w:tc>
      </w:tr>
      <w:tr w:rsidR="00CC648E" w:rsidRPr="00E16C44" w:rsidTr="00CD391D">
        <w:trPr>
          <w:trHeight w:val="288"/>
        </w:trPr>
        <w:tc>
          <w:tcPr>
            <w:tcW w:w="2790" w:type="dxa"/>
            <w:noWrap/>
            <w:vAlign w:val="bottom"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217</w:t>
            </w:r>
          </w:p>
        </w:tc>
      </w:tr>
      <w:tr w:rsidR="00CC648E" w:rsidRPr="00E16C44" w:rsidTr="00CD391D">
        <w:trPr>
          <w:trHeight w:val="270"/>
        </w:trPr>
        <w:tc>
          <w:tcPr>
            <w:tcW w:w="2790" w:type="dxa"/>
            <w:noWrap/>
            <w:vAlign w:val="bottom"/>
            <w:hideMark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480,905</w:t>
            </w:r>
          </w:p>
        </w:tc>
      </w:tr>
      <w:tr w:rsidR="00CC648E" w:rsidRPr="00E16C44" w:rsidTr="00CD391D">
        <w:trPr>
          <w:trHeight w:val="207"/>
        </w:trPr>
        <w:tc>
          <w:tcPr>
            <w:tcW w:w="2790" w:type="dxa"/>
            <w:noWrap/>
            <w:vAlign w:val="bottom"/>
          </w:tcPr>
          <w:p w:rsidR="00CC648E" w:rsidRPr="00E16C44" w:rsidRDefault="00CC648E" w:rsidP="00CC648E">
            <w:pPr>
              <w:ind w:left="162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(196,059)</w:t>
            </w:r>
          </w:p>
        </w:tc>
      </w:tr>
      <w:tr w:rsidR="00CC648E" w:rsidRPr="00E16C44" w:rsidTr="00CD391D">
        <w:trPr>
          <w:trHeight w:val="207"/>
        </w:trPr>
        <w:tc>
          <w:tcPr>
            <w:tcW w:w="2790" w:type="dxa"/>
            <w:noWrap/>
            <w:vAlign w:val="bottom"/>
            <w:hideMark/>
          </w:tcPr>
          <w:p w:rsidR="00E16C44" w:rsidRDefault="00CC648E" w:rsidP="00CC648E">
            <w:pPr>
              <w:ind w:left="162" w:hanging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กำไรก่อนต้นทุนทางการเงินและภาษี</w:t>
            </w:r>
          </w:p>
          <w:p w:rsidR="00CC648E" w:rsidRPr="00E16C44" w:rsidRDefault="00E16C44" w:rsidP="00E16C44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CC648E" w:rsidRPr="00E16C4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284,846</w:t>
            </w:r>
          </w:p>
        </w:tc>
      </w:tr>
      <w:tr w:rsidR="00CC648E" w:rsidRPr="00E16C44" w:rsidTr="00CD391D">
        <w:trPr>
          <w:trHeight w:val="288"/>
        </w:trPr>
        <w:tc>
          <w:tcPr>
            <w:tcW w:w="2790" w:type="dxa"/>
            <w:noWrap/>
            <w:vAlign w:val="bottom"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(54,983)</w:t>
            </w:r>
          </w:p>
        </w:tc>
      </w:tr>
      <w:tr w:rsidR="00CC648E" w:rsidRPr="00E16C44" w:rsidTr="00CD391D">
        <w:trPr>
          <w:trHeight w:val="288"/>
        </w:trPr>
        <w:tc>
          <w:tcPr>
            <w:tcW w:w="2790" w:type="dxa"/>
            <w:noWrap/>
            <w:vAlign w:val="bottom"/>
            <w:hideMark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color w:val="000000"/>
                <w:sz w:val="24"/>
                <w:szCs w:val="24"/>
                <w:lang w:val="en-US" w:bidi="th-TH"/>
              </w:rPr>
              <w:t>229,863</w:t>
            </w:r>
          </w:p>
        </w:tc>
      </w:tr>
      <w:tr w:rsidR="00CC648E" w:rsidRPr="00E16C44" w:rsidTr="00B908E3">
        <w:trPr>
          <w:trHeight w:val="315"/>
        </w:trPr>
        <w:tc>
          <w:tcPr>
            <w:tcW w:w="2790" w:type="dxa"/>
            <w:noWrap/>
            <w:vAlign w:val="bottom"/>
            <w:hideMark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16C4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E16C4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(13,191)</w:t>
            </w:r>
          </w:p>
        </w:tc>
      </w:tr>
      <w:tr w:rsidR="00CC648E" w:rsidRPr="00E16C44" w:rsidTr="00B908E3">
        <w:trPr>
          <w:trHeight w:val="314"/>
        </w:trPr>
        <w:tc>
          <w:tcPr>
            <w:tcW w:w="2790" w:type="dxa"/>
            <w:noWrap/>
            <w:vAlign w:val="bottom"/>
            <w:hideMark/>
          </w:tcPr>
          <w:p w:rsidR="00CC648E" w:rsidRPr="00E16C44" w:rsidRDefault="00CC648E" w:rsidP="00CC648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C648E" w:rsidRPr="00E16C44" w:rsidRDefault="00CC648E" w:rsidP="00CC648E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4"/>
                <w:szCs w:val="24"/>
              </w:rPr>
            </w:pPr>
          </w:p>
        </w:tc>
        <w:tc>
          <w:tcPr>
            <w:tcW w:w="270" w:type="dxa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648E" w:rsidRPr="00E16C44" w:rsidRDefault="00CC648E" w:rsidP="00CC648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:rsidR="00CC648E" w:rsidRPr="00E16C44" w:rsidRDefault="00CC648E" w:rsidP="00CC648E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C648E" w:rsidRPr="00E16C44" w:rsidRDefault="00CC648E" w:rsidP="00CC648E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C648E" w:rsidRPr="00E16C44" w:rsidRDefault="00CC648E" w:rsidP="00CC648E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16C44">
              <w:rPr>
                <w:rFonts w:ascii="Angsana New" w:hAnsi="Angsana New"/>
                <w:sz w:val="24"/>
                <w:szCs w:val="24"/>
                <w:lang w:val="en-US" w:bidi="th-TH"/>
              </w:rPr>
              <w:t>216,672</w:t>
            </w:r>
          </w:p>
        </w:tc>
      </w:tr>
    </w:tbl>
    <w:p w:rsidR="00A0764C" w:rsidRDefault="00A0764C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A0764C" w:rsidRDefault="00A0764C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A0764C" w:rsidRDefault="00A0764C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216582" w:rsidRDefault="00B908E3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:rsidR="00671876" w:rsidRPr="00216582" w:rsidRDefault="00671876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  <w:sectPr w:rsidR="00671876" w:rsidRPr="00216582" w:rsidSect="00A5139C">
          <w:headerReference w:type="default" r:id="rId18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:rsidR="009F4E7A" w:rsidRDefault="00A42E55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ลูกค้ารายใหญ่</w:t>
      </w:r>
    </w:p>
    <w:p w:rsidR="009F4E7A" w:rsidRPr="00C07375" w:rsidRDefault="009F4E7A" w:rsidP="006C09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A42E55" w:rsidRPr="00C07375" w:rsidRDefault="00A42E55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C07375">
        <w:rPr>
          <w:rFonts w:ascii="Angsana New" w:hAnsi="Angsana New" w:hint="cs"/>
          <w:spacing w:val="4"/>
          <w:sz w:val="30"/>
          <w:szCs w:val="30"/>
          <w:cs/>
        </w:rPr>
        <w:t>รายได้จากลูกค้าราย</w:t>
      </w:r>
      <w:r w:rsidR="00C515DE">
        <w:rPr>
          <w:rFonts w:ascii="Angsana New" w:hAnsi="Angsana New" w:hint="cs"/>
          <w:spacing w:val="4"/>
          <w:sz w:val="30"/>
          <w:szCs w:val="30"/>
          <w:cs/>
        </w:rPr>
        <w:t>ใหญ่</w:t>
      </w:r>
      <w:r w:rsidRPr="00C07375">
        <w:rPr>
          <w:rFonts w:ascii="Angsana New" w:hAnsi="Angsana New" w:hint="cs"/>
          <w:spacing w:val="4"/>
          <w:sz w:val="30"/>
          <w:szCs w:val="30"/>
          <w:cs/>
        </w:rPr>
        <w:t>จากส่วนงาน</w:t>
      </w:r>
      <w:r w:rsidRPr="00C07375">
        <w:rPr>
          <w:rFonts w:ascii="Angsana New" w:hAnsi="Angsana New"/>
          <w:spacing w:val="4"/>
          <w:sz w:val="30"/>
          <w:szCs w:val="30"/>
          <w:cs/>
        </w:rPr>
        <w:t xml:space="preserve">ที่ </w:t>
      </w:r>
      <w:r w:rsidRPr="00C07375">
        <w:rPr>
          <w:rFonts w:ascii="Angsana New" w:hAnsi="Angsana New"/>
          <w:spacing w:val="4"/>
          <w:sz w:val="30"/>
          <w:szCs w:val="30"/>
        </w:rPr>
        <w:t>1</w:t>
      </w:r>
      <w:r w:rsidR="001D111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07375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="009D6175" w:rsidRPr="00C07375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C07375">
        <w:rPr>
          <w:rFonts w:ascii="Angsana New" w:hAnsi="Angsana New" w:hint="cs"/>
          <w:spacing w:val="4"/>
          <w:sz w:val="30"/>
          <w:szCs w:val="30"/>
          <w:cs/>
        </w:rPr>
        <w:t>บริษัทเป็น</w:t>
      </w:r>
      <w:r w:rsidR="00674355" w:rsidRPr="00C07375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D211A2" w:rsidRPr="00C07375">
        <w:rPr>
          <w:rFonts w:ascii="Angsana New" w:hAnsi="Angsana New" w:hint="cs"/>
          <w:spacing w:val="4"/>
          <w:sz w:val="30"/>
          <w:szCs w:val="30"/>
          <w:cs/>
        </w:rPr>
        <w:t>ประมาณ</w:t>
      </w:r>
      <w:r w:rsidR="001D111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A0B7F" w:rsidRPr="000A0B7F">
        <w:rPr>
          <w:rFonts w:ascii="Angsana New" w:hAnsi="Angsana New"/>
          <w:spacing w:val="4"/>
          <w:sz w:val="30"/>
          <w:szCs w:val="30"/>
        </w:rPr>
        <w:t>789.24</w:t>
      </w:r>
      <w:r w:rsidR="001D111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A0B7F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0A0B7F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0A0B7F">
        <w:rPr>
          <w:rFonts w:ascii="Angsana New" w:hAnsi="Angsana New"/>
          <w:i/>
          <w:iCs/>
          <w:spacing w:val="4"/>
          <w:sz w:val="30"/>
          <w:szCs w:val="30"/>
        </w:rPr>
        <w:t>2560:</w:t>
      </w:r>
      <w:r w:rsidR="001D1116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0A0B7F" w:rsidRPr="000A0B7F">
        <w:rPr>
          <w:rFonts w:ascii="Angsana New" w:hAnsi="Angsana New"/>
          <w:i/>
          <w:iCs/>
          <w:spacing w:val="4"/>
          <w:sz w:val="30"/>
          <w:szCs w:val="30"/>
        </w:rPr>
        <w:t>672.19</w:t>
      </w:r>
      <w:r w:rsidR="001D1116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C07375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ล้านบาท) </w:t>
      </w:r>
      <w:r w:rsidRPr="00C07375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:rsidR="00A42E55" w:rsidRPr="00C07375" w:rsidRDefault="00A42E55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063E4C" w:rsidRPr="007E2E79" w:rsidRDefault="00063E4C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E2E79">
        <w:rPr>
          <w:rFonts w:ascii="Angsana New" w:hAnsi="Angsana New" w:hint="cs"/>
          <w:bCs/>
          <w:sz w:val="30"/>
          <w:szCs w:val="30"/>
          <w:cs/>
        </w:rPr>
        <w:t>รายได้อื่น</w:t>
      </w:r>
    </w:p>
    <w:p w:rsidR="00CF046A" w:rsidRDefault="00CF046A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44"/>
        <w:gridCol w:w="235"/>
        <w:gridCol w:w="1221"/>
        <w:gridCol w:w="270"/>
        <w:gridCol w:w="1170"/>
        <w:gridCol w:w="270"/>
        <w:gridCol w:w="1260"/>
      </w:tblGrid>
      <w:tr w:rsidR="000508E7" w:rsidRPr="00251BEC" w:rsidTr="006C0938">
        <w:tc>
          <w:tcPr>
            <w:tcW w:w="3510" w:type="dxa"/>
            <w:shd w:val="clear" w:color="auto" w:fill="auto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8E7" w:rsidRPr="00C7320A" w:rsidTr="006C0938">
        <w:tc>
          <w:tcPr>
            <w:tcW w:w="3510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508E7" w:rsidRPr="00C7320A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0508E7" w:rsidRPr="00C7320A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0508E7" w:rsidRPr="00C7320A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0508E7" w:rsidRPr="00C7320A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508E7" w:rsidRPr="00C7320A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508E7" w:rsidRPr="00C7320A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508E7" w:rsidRPr="00C7320A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508E7" w:rsidRPr="00251BEC" w:rsidTr="006C0938">
        <w:tc>
          <w:tcPr>
            <w:tcW w:w="3510" w:type="dxa"/>
          </w:tcPr>
          <w:p w:rsidR="000508E7" w:rsidRPr="003C1FD9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508E7" w:rsidRPr="00251BEC" w:rsidTr="006C0938">
        <w:tc>
          <w:tcPr>
            <w:tcW w:w="3510" w:type="dxa"/>
          </w:tcPr>
          <w:p w:rsidR="000508E7" w:rsidRPr="00251BEC" w:rsidRDefault="00D12A4D" w:rsidP="00E1171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4" w:type="dxa"/>
          </w:tcPr>
          <w:p w:rsidR="000508E7" w:rsidRPr="00714164" w:rsidRDefault="00714164" w:rsidP="007141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14164">
              <w:rPr>
                <w:rFonts w:ascii="Angsana New" w:hAnsi="Angsana New"/>
                <w:sz w:val="30"/>
                <w:szCs w:val="30"/>
              </w:rPr>
              <w:t>43,225</w:t>
            </w:r>
          </w:p>
        </w:tc>
        <w:tc>
          <w:tcPr>
            <w:tcW w:w="235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0508E7" w:rsidRPr="002C7307" w:rsidRDefault="002C7307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5,224</w:t>
            </w:r>
          </w:p>
        </w:tc>
        <w:tc>
          <w:tcPr>
            <w:tcW w:w="270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508E7" w:rsidRPr="00251BEC" w:rsidRDefault="002C7307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53,555</w:t>
            </w:r>
          </w:p>
        </w:tc>
        <w:tc>
          <w:tcPr>
            <w:tcW w:w="270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508E7" w:rsidRPr="00251BEC" w:rsidRDefault="004C059F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11,414</w:t>
            </w:r>
          </w:p>
        </w:tc>
      </w:tr>
      <w:tr w:rsidR="000508E7" w:rsidRPr="00251BEC" w:rsidTr="006C0938">
        <w:tc>
          <w:tcPr>
            <w:tcW w:w="3510" w:type="dxa"/>
          </w:tcPr>
          <w:p w:rsidR="000508E7" w:rsidRPr="00251BEC" w:rsidRDefault="000508E7" w:rsidP="00E1171E">
            <w:pPr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244" w:type="dxa"/>
          </w:tcPr>
          <w:p w:rsidR="000508E7" w:rsidRPr="00251BEC" w:rsidRDefault="00714164" w:rsidP="007141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4,383</w:t>
            </w:r>
          </w:p>
        </w:tc>
        <w:tc>
          <w:tcPr>
            <w:tcW w:w="235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0508E7" w:rsidRPr="00251BEC" w:rsidRDefault="002C7307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24,209</w:t>
            </w:r>
          </w:p>
        </w:tc>
        <w:tc>
          <w:tcPr>
            <w:tcW w:w="270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508E7" w:rsidRPr="00251BEC" w:rsidRDefault="004C059F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5,227</w:t>
            </w:r>
          </w:p>
        </w:tc>
        <w:tc>
          <w:tcPr>
            <w:tcW w:w="270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508E7" w:rsidRPr="00251BEC" w:rsidRDefault="004C059F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7,290</w:t>
            </w:r>
          </w:p>
        </w:tc>
      </w:tr>
      <w:tr w:rsidR="00714164" w:rsidRPr="00251BEC" w:rsidTr="006C0938">
        <w:tc>
          <w:tcPr>
            <w:tcW w:w="3510" w:type="dxa"/>
          </w:tcPr>
          <w:p w:rsidR="00714164" w:rsidRPr="00251BEC" w:rsidRDefault="00714164" w:rsidP="00E1171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4" w:type="dxa"/>
          </w:tcPr>
          <w:p w:rsidR="00714164" w:rsidRPr="00251BEC" w:rsidRDefault="00714164" w:rsidP="007141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235" w:type="dxa"/>
          </w:tcPr>
          <w:p w:rsidR="00714164" w:rsidRPr="00251BEC" w:rsidRDefault="00714164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714164" w:rsidRPr="00251BEC" w:rsidRDefault="002C7307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3,864</w:t>
            </w:r>
          </w:p>
        </w:tc>
        <w:tc>
          <w:tcPr>
            <w:tcW w:w="270" w:type="dxa"/>
          </w:tcPr>
          <w:p w:rsidR="00714164" w:rsidRPr="00251BEC" w:rsidRDefault="00714164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14164" w:rsidRPr="00251BEC" w:rsidRDefault="004C059F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70" w:type="dxa"/>
          </w:tcPr>
          <w:p w:rsidR="00714164" w:rsidRPr="00251BEC" w:rsidRDefault="00714164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14164" w:rsidRPr="00251BEC" w:rsidRDefault="004C059F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</w:tr>
      <w:tr w:rsidR="005D38C9" w:rsidRPr="00251BEC" w:rsidTr="006C0938">
        <w:tc>
          <w:tcPr>
            <w:tcW w:w="3510" w:type="dxa"/>
          </w:tcPr>
          <w:p w:rsidR="005D38C9" w:rsidRPr="00251BEC" w:rsidRDefault="005D38C9" w:rsidP="005D38C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รายได้ค่าที่ปรึกษา</w:t>
            </w:r>
          </w:p>
        </w:tc>
        <w:tc>
          <w:tcPr>
            <w:tcW w:w="1244" w:type="dxa"/>
          </w:tcPr>
          <w:p w:rsidR="005D38C9" w:rsidRPr="00251BEC" w:rsidRDefault="005D38C9" w:rsidP="005D38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5D38C9" w:rsidRPr="00251BEC" w:rsidRDefault="005D38C9" w:rsidP="005D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5D38C9" w:rsidRPr="00251BEC" w:rsidRDefault="005D38C9" w:rsidP="005D38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38C9" w:rsidRPr="00251BEC" w:rsidRDefault="005D38C9" w:rsidP="005D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D38C9" w:rsidRPr="00251BEC" w:rsidRDefault="005D38C9" w:rsidP="005D38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6,840</w:t>
            </w:r>
          </w:p>
        </w:tc>
        <w:tc>
          <w:tcPr>
            <w:tcW w:w="270" w:type="dxa"/>
          </w:tcPr>
          <w:p w:rsidR="005D38C9" w:rsidRPr="00251BEC" w:rsidRDefault="005D38C9" w:rsidP="005D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D38C9" w:rsidRPr="00251BEC" w:rsidRDefault="005D38C9" w:rsidP="005D38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</w:tr>
      <w:tr w:rsidR="000508E7" w:rsidRPr="00251BEC" w:rsidTr="006C0938">
        <w:tc>
          <w:tcPr>
            <w:tcW w:w="3510" w:type="dxa"/>
          </w:tcPr>
          <w:p w:rsidR="000508E7" w:rsidRPr="00251BEC" w:rsidRDefault="000508E7" w:rsidP="00714164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51BE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D12A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1BEC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4" w:type="dxa"/>
          </w:tcPr>
          <w:p w:rsidR="000508E7" w:rsidRPr="00251BEC" w:rsidRDefault="00DE78F8" w:rsidP="007141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7141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F1245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0508E7" w:rsidRPr="00251BEC" w:rsidRDefault="002C7307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6,731</w:t>
            </w:r>
          </w:p>
        </w:tc>
        <w:tc>
          <w:tcPr>
            <w:tcW w:w="270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508E7" w:rsidRPr="00251BEC" w:rsidRDefault="00DE78F8" w:rsidP="00DE78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C05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508E7" w:rsidRPr="00251BEC" w:rsidRDefault="004C059F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5,909</w:t>
            </w:r>
          </w:p>
        </w:tc>
      </w:tr>
      <w:tr w:rsidR="000508E7" w:rsidRPr="00251BEC" w:rsidTr="006C0938">
        <w:tc>
          <w:tcPr>
            <w:tcW w:w="3510" w:type="dxa"/>
          </w:tcPr>
          <w:p w:rsidR="000508E7" w:rsidRPr="00251BEC" w:rsidRDefault="000508E7" w:rsidP="00E117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0508E7" w:rsidRPr="00251BEC" w:rsidRDefault="00714164" w:rsidP="007141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62,33</w:t>
            </w:r>
            <w:r w:rsidR="00F1245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:rsidR="000508E7" w:rsidRPr="00251BEC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0508E7" w:rsidRPr="002C7307" w:rsidRDefault="002C7307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307">
              <w:rPr>
                <w:rFonts w:ascii="Angsana New" w:hAnsi="Angsana New"/>
                <w:b/>
                <w:bCs/>
                <w:sz w:val="30"/>
                <w:szCs w:val="30"/>
              </w:rPr>
              <w:t>40,028</w:t>
            </w:r>
          </w:p>
        </w:tc>
        <w:tc>
          <w:tcPr>
            <w:tcW w:w="270" w:type="dxa"/>
          </w:tcPr>
          <w:p w:rsidR="000508E7" w:rsidRPr="002C7307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08E7" w:rsidRPr="002C7307" w:rsidRDefault="004C059F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77,824</w:t>
            </w:r>
          </w:p>
        </w:tc>
        <w:tc>
          <w:tcPr>
            <w:tcW w:w="270" w:type="dxa"/>
          </w:tcPr>
          <w:p w:rsidR="000508E7" w:rsidRPr="002C7307" w:rsidRDefault="000508E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508E7" w:rsidRPr="002C7307" w:rsidRDefault="004C059F" w:rsidP="002C730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31,068</w:t>
            </w:r>
          </w:p>
        </w:tc>
      </w:tr>
    </w:tbl>
    <w:p w:rsidR="00CF046A" w:rsidRPr="008B46B1" w:rsidRDefault="00CF046A" w:rsidP="00714164">
      <w:pPr>
        <w:pStyle w:val="acctfourfigures"/>
        <w:tabs>
          <w:tab w:val="clear" w:pos="765"/>
          <w:tab w:val="decimal" w:pos="911"/>
        </w:tabs>
        <w:spacing w:line="240" w:lineRule="atLeast"/>
        <w:ind w:left="-79" w:right="-79"/>
        <w:rPr>
          <w:rFonts w:ascii="Angsana New" w:hAnsi="Angsana New"/>
          <w:bCs/>
          <w:sz w:val="30"/>
          <w:szCs w:val="30"/>
          <w:lang w:val="en-US"/>
        </w:rPr>
      </w:pPr>
    </w:p>
    <w:p w:rsidR="00063E4C" w:rsidRDefault="00063E4C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ต้นทุนในการจำหน่าย</w:t>
      </w:r>
    </w:p>
    <w:p w:rsidR="006C0938" w:rsidRDefault="006C0938" w:rsidP="006C09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44"/>
        <w:gridCol w:w="235"/>
        <w:gridCol w:w="1221"/>
        <w:gridCol w:w="270"/>
        <w:gridCol w:w="1170"/>
        <w:gridCol w:w="270"/>
        <w:gridCol w:w="1260"/>
      </w:tblGrid>
      <w:tr w:rsidR="006C0938" w:rsidRPr="00251BEC" w:rsidTr="00E1171E">
        <w:tc>
          <w:tcPr>
            <w:tcW w:w="3510" w:type="dxa"/>
            <w:shd w:val="clear" w:color="auto" w:fill="auto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0938" w:rsidRPr="00C7320A" w:rsidTr="00E1171E">
        <w:tc>
          <w:tcPr>
            <w:tcW w:w="3510" w:type="dxa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C0938" w:rsidRPr="00C7320A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6C0938" w:rsidRPr="00C7320A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C0938" w:rsidRPr="00C7320A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C0938" w:rsidRPr="00C7320A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C0938" w:rsidRPr="00C7320A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C0938" w:rsidRPr="00C7320A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6C0938" w:rsidRPr="00C7320A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C0938" w:rsidRPr="00251BEC" w:rsidTr="00E1171E">
        <w:tc>
          <w:tcPr>
            <w:tcW w:w="3510" w:type="dxa"/>
          </w:tcPr>
          <w:p w:rsidR="006C0938" w:rsidRPr="003C1FD9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C0938" w:rsidRPr="00251BEC" w:rsidTr="00E1171E">
        <w:tc>
          <w:tcPr>
            <w:tcW w:w="3510" w:type="dxa"/>
          </w:tcPr>
          <w:p w:rsidR="006C0938" w:rsidRPr="00251BEC" w:rsidRDefault="00F661AA" w:rsidP="006C0938">
            <w:pPr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1244" w:type="dxa"/>
          </w:tcPr>
          <w:p w:rsidR="006C0938" w:rsidRPr="00F661AA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</w:rPr>
              <w:t>10,580</w:t>
            </w:r>
          </w:p>
        </w:tc>
        <w:tc>
          <w:tcPr>
            <w:tcW w:w="235" w:type="dxa"/>
          </w:tcPr>
          <w:p w:rsidR="006C0938" w:rsidRPr="00251BEC" w:rsidRDefault="006C0938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10,557</w:t>
            </w:r>
          </w:p>
        </w:tc>
        <w:tc>
          <w:tcPr>
            <w:tcW w:w="270" w:type="dxa"/>
          </w:tcPr>
          <w:p w:rsidR="006C0938" w:rsidRPr="00251BEC" w:rsidRDefault="006C0938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10,426</w:t>
            </w:r>
          </w:p>
        </w:tc>
        <w:tc>
          <w:tcPr>
            <w:tcW w:w="270" w:type="dxa"/>
          </w:tcPr>
          <w:p w:rsidR="006C0938" w:rsidRPr="00251BEC" w:rsidRDefault="006C0938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</w:rPr>
              <w:t>10,524</w:t>
            </w:r>
          </w:p>
        </w:tc>
      </w:tr>
      <w:tr w:rsidR="006C0938" w:rsidRPr="00251BEC" w:rsidTr="00E1171E">
        <w:tc>
          <w:tcPr>
            <w:tcW w:w="3510" w:type="dxa"/>
          </w:tcPr>
          <w:p w:rsidR="006C0938" w:rsidRPr="00251BEC" w:rsidRDefault="00F661AA" w:rsidP="006C09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61AA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44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5,235</w:t>
            </w:r>
          </w:p>
        </w:tc>
        <w:tc>
          <w:tcPr>
            <w:tcW w:w="235" w:type="dxa"/>
          </w:tcPr>
          <w:p w:rsidR="006C0938" w:rsidRPr="00251BEC" w:rsidRDefault="006C0938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5,938</w:t>
            </w:r>
          </w:p>
        </w:tc>
        <w:tc>
          <w:tcPr>
            <w:tcW w:w="270" w:type="dxa"/>
          </w:tcPr>
          <w:p w:rsidR="006C0938" w:rsidRPr="00251BEC" w:rsidRDefault="006C0938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5,139</w:t>
            </w:r>
          </w:p>
        </w:tc>
        <w:tc>
          <w:tcPr>
            <w:tcW w:w="270" w:type="dxa"/>
          </w:tcPr>
          <w:p w:rsidR="006C0938" w:rsidRPr="00251BEC" w:rsidRDefault="006C0938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</w:rPr>
              <w:t>5,938</w:t>
            </w:r>
          </w:p>
        </w:tc>
      </w:tr>
      <w:tr w:rsidR="006C0938" w:rsidRPr="00251BEC" w:rsidTr="00E1171E">
        <w:tc>
          <w:tcPr>
            <w:tcW w:w="3510" w:type="dxa"/>
          </w:tcPr>
          <w:p w:rsidR="006C0938" w:rsidRPr="00251BEC" w:rsidRDefault="006C0938" w:rsidP="00F661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F661AA">
              <w:rPr>
                <w:rFonts w:ascii="Angsana New" w:hAnsi="Angsana New" w:hint="cs"/>
                <w:sz w:val="30"/>
                <w:szCs w:val="30"/>
                <w:cs/>
              </w:rPr>
              <w:t>ในการเดินทาง</w:t>
            </w:r>
          </w:p>
        </w:tc>
        <w:tc>
          <w:tcPr>
            <w:tcW w:w="1244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35" w:type="dxa"/>
          </w:tcPr>
          <w:p w:rsidR="006C0938" w:rsidRPr="00251BEC" w:rsidRDefault="006C0938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2,752</w:t>
            </w:r>
          </w:p>
        </w:tc>
        <w:tc>
          <w:tcPr>
            <w:tcW w:w="270" w:type="dxa"/>
          </w:tcPr>
          <w:p w:rsidR="006C0938" w:rsidRPr="00251BEC" w:rsidRDefault="006C0938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:rsidR="006C0938" w:rsidRPr="00251BEC" w:rsidRDefault="006C0938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</w:tr>
      <w:tr w:rsidR="00F661AA" w:rsidRPr="00251BEC" w:rsidTr="00E1171E">
        <w:tc>
          <w:tcPr>
            <w:tcW w:w="3510" w:type="dxa"/>
          </w:tcPr>
          <w:p w:rsidR="00F661AA" w:rsidRPr="00251BEC" w:rsidRDefault="00F661AA" w:rsidP="006C09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61A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244" w:type="dxa"/>
          </w:tcPr>
          <w:p w:rsidR="00F661AA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1,628</w:t>
            </w:r>
          </w:p>
        </w:tc>
        <w:tc>
          <w:tcPr>
            <w:tcW w:w="235" w:type="dxa"/>
          </w:tcPr>
          <w:p w:rsidR="00F661AA" w:rsidRPr="00251BEC" w:rsidRDefault="00F661AA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F661AA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:rsidR="00F661AA" w:rsidRPr="00251BEC" w:rsidRDefault="00F661AA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661AA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  <w:tc>
          <w:tcPr>
            <w:tcW w:w="270" w:type="dxa"/>
          </w:tcPr>
          <w:p w:rsidR="00F661AA" w:rsidRPr="00251BEC" w:rsidRDefault="00F661AA" w:rsidP="006C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AA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6C0938" w:rsidRPr="00251BEC" w:rsidTr="00E1171E">
        <w:tc>
          <w:tcPr>
            <w:tcW w:w="3510" w:type="dxa"/>
          </w:tcPr>
          <w:p w:rsidR="006C0938" w:rsidRPr="00251BEC" w:rsidRDefault="006C0938" w:rsidP="00F661AA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1BEC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4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2,279</w:t>
            </w:r>
          </w:p>
        </w:tc>
        <w:tc>
          <w:tcPr>
            <w:tcW w:w="235" w:type="dxa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</w:rPr>
              <w:t>2,278</w:t>
            </w:r>
          </w:p>
        </w:tc>
        <w:tc>
          <w:tcPr>
            <w:tcW w:w="270" w:type="dxa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C0938" w:rsidRPr="00251BEC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661AA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6C0938" w:rsidRPr="00251BEC" w:rsidTr="00E1171E">
        <w:tc>
          <w:tcPr>
            <w:tcW w:w="3510" w:type="dxa"/>
          </w:tcPr>
          <w:p w:rsidR="006C0938" w:rsidRPr="00251BEC" w:rsidRDefault="006C0938" w:rsidP="00E117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6C0938" w:rsidRPr="00F661AA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1AA">
              <w:rPr>
                <w:rFonts w:ascii="Angsana New" w:hAnsi="Angsana New"/>
                <w:b/>
                <w:bCs/>
                <w:sz w:val="30"/>
                <w:szCs w:val="30"/>
              </w:rPr>
              <w:t>21,737</w:t>
            </w:r>
          </w:p>
        </w:tc>
        <w:tc>
          <w:tcPr>
            <w:tcW w:w="235" w:type="dxa"/>
          </w:tcPr>
          <w:p w:rsidR="006C0938" w:rsidRPr="00251BEC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6C0938" w:rsidRPr="00F661AA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1AA">
              <w:rPr>
                <w:rFonts w:ascii="Angsana New" w:hAnsi="Angsana New"/>
                <w:b/>
                <w:bCs/>
                <w:sz w:val="30"/>
                <w:szCs w:val="30"/>
              </w:rPr>
              <w:t>20,331</w:t>
            </w:r>
          </w:p>
        </w:tc>
        <w:tc>
          <w:tcPr>
            <w:tcW w:w="270" w:type="dxa"/>
          </w:tcPr>
          <w:p w:rsidR="006C0938" w:rsidRPr="00F661AA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C0938" w:rsidRPr="00F661AA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1AA">
              <w:rPr>
                <w:rFonts w:ascii="Angsana New" w:hAnsi="Angsana New"/>
                <w:b/>
                <w:bCs/>
                <w:sz w:val="30"/>
                <w:szCs w:val="30"/>
              </w:rPr>
              <w:t>21,419</w:t>
            </w:r>
          </w:p>
        </w:tc>
        <w:tc>
          <w:tcPr>
            <w:tcW w:w="270" w:type="dxa"/>
          </w:tcPr>
          <w:p w:rsidR="006C0938" w:rsidRPr="00F661AA" w:rsidRDefault="006C093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C0938" w:rsidRPr="00F661AA" w:rsidRDefault="00F661AA" w:rsidP="00F66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1AA">
              <w:rPr>
                <w:rFonts w:ascii="Angsana New" w:hAnsi="Angsana New"/>
                <w:b/>
                <w:bCs/>
                <w:sz w:val="30"/>
                <w:szCs w:val="30"/>
              </w:rPr>
              <w:t>20,176</w:t>
            </w:r>
          </w:p>
        </w:tc>
      </w:tr>
    </w:tbl>
    <w:p w:rsidR="00CF046A" w:rsidRDefault="00CF046A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4C5118" w:rsidRDefault="004C5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063E4C" w:rsidRDefault="00063E4C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ค่าใช้จ่ายในการบริหาร</w:t>
      </w:r>
    </w:p>
    <w:p w:rsidR="00CF046A" w:rsidRPr="00D14861" w:rsidRDefault="00CF046A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244"/>
        <w:gridCol w:w="235"/>
        <w:gridCol w:w="1221"/>
        <w:gridCol w:w="270"/>
        <w:gridCol w:w="1170"/>
        <w:gridCol w:w="270"/>
        <w:gridCol w:w="1260"/>
      </w:tblGrid>
      <w:tr w:rsidR="00A07D26" w:rsidRPr="00D14861" w:rsidTr="00A07D26">
        <w:tc>
          <w:tcPr>
            <w:tcW w:w="2970" w:type="dxa"/>
            <w:shd w:val="clear" w:color="auto" w:fill="auto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80,426</w:t>
            </w:r>
          </w:p>
        </w:tc>
        <w:tc>
          <w:tcPr>
            <w:tcW w:w="235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85,051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71,892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75,787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9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30,868</w:t>
            </w:r>
          </w:p>
        </w:tc>
        <w:tc>
          <w:tcPr>
            <w:tcW w:w="235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12,850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21,704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10,315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29,105</w:t>
            </w:r>
          </w:p>
        </w:tc>
        <w:tc>
          <w:tcPr>
            <w:tcW w:w="235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29,207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22,837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23,061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ค่าโสหุ้ย</w:t>
            </w:r>
          </w:p>
        </w:tc>
        <w:tc>
          <w:tcPr>
            <w:tcW w:w="99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21,713</w:t>
            </w:r>
          </w:p>
        </w:tc>
        <w:tc>
          <w:tcPr>
            <w:tcW w:w="235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23,589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24,785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18,608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8,887</w:t>
            </w:r>
          </w:p>
        </w:tc>
        <w:tc>
          <w:tcPr>
            <w:tcW w:w="235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9,461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7,327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7,435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ค่าเบี้ยปรับ</w:t>
            </w:r>
          </w:p>
        </w:tc>
        <w:tc>
          <w:tcPr>
            <w:tcW w:w="990" w:type="dxa"/>
          </w:tcPr>
          <w:p w:rsidR="00A07D26" w:rsidRPr="00D14861" w:rsidRDefault="000E5E98" w:rsidP="00A07D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24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1486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  <w:r w:rsidR="0068065D" w:rsidRPr="00D1486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44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7,970</w:t>
            </w:r>
          </w:p>
        </w:tc>
        <w:tc>
          <w:tcPr>
            <w:tcW w:w="235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ภาษีซื้อขอคืนไม่ได้</w:t>
            </w:r>
          </w:p>
        </w:tc>
        <w:tc>
          <w:tcPr>
            <w:tcW w:w="99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2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486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68065D" w:rsidRPr="00D14861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44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4,368</w:t>
            </w:r>
          </w:p>
        </w:tc>
        <w:tc>
          <w:tcPr>
            <w:tcW w:w="235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4861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15,520</w:t>
            </w:r>
          </w:p>
        </w:tc>
        <w:tc>
          <w:tcPr>
            <w:tcW w:w="235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14,043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13,811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10,977</w:t>
            </w:r>
          </w:p>
        </w:tc>
      </w:tr>
      <w:tr w:rsidR="00A07D26" w:rsidRPr="00D14861" w:rsidTr="00A07D26">
        <w:tc>
          <w:tcPr>
            <w:tcW w:w="2970" w:type="dxa"/>
          </w:tcPr>
          <w:p w:rsidR="00A07D26" w:rsidRPr="00D14861" w:rsidRDefault="00A07D26" w:rsidP="00A07D2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8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861">
              <w:rPr>
                <w:rFonts w:ascii="Angsana New" w:hAnsi="Angsana New"/>
                <w:b/>
                <w:bCs/>
                <w:sz w:val="30"/>
                <w:szCs w:val="30"/>
              </w:rPr>
              <w:t>198,857</w:t>
            </w:r>
          </w:p>
        </w:tc>
        <w:tc>
          <w:tcPr>
            <w:tcW w:w="235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861">
              <w:rPr>
                <w:rFonts w:ascii="Angsana New" w:hAnsi="Angsana New"/>
                <w:b/>
                <w:bCs/>
                <w:sz w:val="30"/>
                <w:szCs w:val="30"/>
              </w:rPr>
              <w:t>175,758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861">
              <w:rPr>
                <w:rFonts w:ascii="Angsana New" w:hAnsi="Angsana New"/>
                <w:b/>
                <w:bCs/>
                <w:sz w:val="30"/>
                <w:szCs w:val="30"/>
              </w:rPr>
              <w:t>173,076</w:t>
            </w:r>
          </w:p>
        </w:tc>
        <w:tc>
          <w:tcPr>
            <w:tcW w:w="270" w:type="dxa"/>
          </w:tcPr>
          <w:p w:rsidR="00A07D26" w:rsidRPr="00D14861" w:rsidRDefault="00A07D26" w:rsidP="00A0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07D26" w:rsidRPr="00D14861" w:rsidRDefault="00A07D26" w:rsidP="00A07D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4861">
              <w:rPr>
                <w:rFonts w:ascii="Angsana New" w:hAnsi="Angsana New"/>
                <w:b/>
                <w:bCs/>
                <w:sz w:val="30"/>
                <w:szCs w:val="30"/>
              </w:rPr>
              <w:t>146,505</w:t>
            </w:r>
          </w:p>
        </w:tc>
      </w:tr>
    </w:tbl>
    <w:p w:rsidR="00A07D26" w:rsidRPr="00D14861" w:rsidRDefault="00A07D26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063E4C" w:rsidRPr="00D14861" w:rsidRDefault="00CF046A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14861">
        <w:rPr>
          <w:rFonts w:ascii="Angsana New" w:hAnsi="Angsana New" w:hint="cs"/>
          <w:bCs/>
          <w:sz w:val="30"/>
          <w:szCs w:val="30"/>
          <w:cs/>
        </w:rPr>
        <w:t>ค่าใช้จ่ายผลประโยชน์พนักงาน</w:t>
      </w:r>
    </w:p>
    <w:p w:rsidR="00CF046A" w:rsidRPr="00D14861" w:rsidRDefault="00CF046A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244"/>
        <w:gridCol w:w="235"/>
        <w:gridCol w:w="1221"/>
        <w:gridCol w:w="270"/>
        <w:gridCol w:w="1170"/>
        <w:gridCol w:w="270"/>
        <w:gridCol w:w="1260"/>
      </w:tblGrid>
      <w:tr w:rsidR="00883CC8" w:rsidRPr="00D14861" w:rsidTr="00883CC8">
        <w:tc>
          <w:tcPr>
            <w:tcW w:w="2970" w:type="dxa"/>
            <w:shd w:val="clear" w:color="auto" w:fill="auto"/>
          </w:tcPr>
          <w:p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CC8" w:rsidRPr="00D14861" w:rsidTr="00883CC8">
        <w:tc>
          <w:tcPr>
            <w:tcW w:w="29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83CC8" w:rsidRPr="00D14861" w:rsidTr="00883CC8">
        <w:tc>
          <w:tcPr>
            <w:tcW w:w="29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CC8" w:rsidRPr="00D14861" w:rsidTr="00883CC8">
        <w:tc>
          <w:tcPr>
            <w:tcW w:w="2970" w:type="dxa"/>
          </w:tcPr>
          <w:p w:rsidR="00883CC8" w:rsidRPr="00D14861" w:rsidRDefault="00883CC8" w:rsidP="00883CC8">
            <w:pPr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861">
              <w:rPr>
                <w:rFonts w:ascii="Angsana New" w:hAnsi="Angsana New"/>
                <w:sz w:val="30"/>
                <w:szCs w:val="30"/>
                <w:lang w:val="en-US" w:bidi="th-TH"/>
              </w:rPr>
              <w:t>221,422</w:t>
            </w:r>
          </w:p>
        </w:tc>
        <w:tc>
          <w:tcPr>
            <w:tcW w:w="235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  <w:lang w:val="en-US" w:bidi="th-TH"/>
              </w:rPr>
              <w:t>206,095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182,758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168,779</w:t>
            </w:r>
          </w:p>
        </w:tc>
      </w:tr>
      <w:tr w:rsidR="00883CC8" w:rsidRPr="00D14861" w:rsidTr="00883CC8">
        <w:tc>
          <w:tcPr>
            <w:tcW w:w="2970" w:type="dxa"/>
          </w:tcPr>
          <w:p w:rsidR="00883CC8" w:rsidRPr="00D14861" w:rsidRDefault="00883CC8" w:rsidP="00883C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/>
                <w:sz w:val="30"/>
                <w:szCs w:val="30"/>
                <w:cs/>
              </w:rPr>
              <w:t xml:space="preserve">โครงการผลประโยชน์ที่กำหนดไว้ </w:t>
            </w:r>
          </w:p>
        </w:tc>
        <w:tc>
          <w:tcPr>
            <w:tcW w:w="990" w:type="dxa"/>
          </w:tcPr>
          <w:p w:rsidR="00883CC8" w:rsidRPr="00D14861" w:rsidRDefault="00883CC8" w:rsidP="00D1253A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4861">
              <w:rPr>
                <w:rFonts w:ascii="Angsana New" w:hAnsi="Angsana New"/>
                <w:i/>
                <w:iCs/>
                <w:sz w:val="30"/>
                <w:szCs w:val="30"/>
              </w:rPr>
              <w:t>24</w:t>
            </w:r>
          </w:p>
        </w:tc>
        <w:tc>
          <w:tcPr>
            <w:tcW w:w="1244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3,131</w:t>
            </w:r>
          </w:p>
        </w:tc>
        <w:tc>
          <w:tcPr>
            <w:tcW w:w="235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5,427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2,604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4,811</w:t>
            </w:r>
          </w:p>
        </w:tc>
      </w:tr>
      <w:tr w:rsidR="00883CC8" w:rsidRPr="00D14861" w:rsidTr="00883CC8">
        <w:tc>
          <w:tcPr>
            <w:tcW w:w="2970" w:type="dxa"/>
          </w:tcPr>
          <w:p w:rsidR="00883CC8" w:rsidRPr="00D14861" w:rsidRDefault="00883CC8" w:rsidP="00883C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1,459</w:t>
            </w:r>
          </w:p>
        </w:tc>
        <w:tc>
          <w:tcPr>
            <w:tcW w:w="235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1,373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3,635</w:t>
            </w:r>
          </w:p>
        </w:tc>
      </w:tr>
      <w:tr w:rsidR="00883CC8" w:rsidRPr="00D14861" w:rsidTr="00883CC8">
        <w:tc>
          <w:tcPr>
            <w:tcW w:w="2970" w:type="dxa"/>
          </w:tcPr>
          <w:p w:rsidR="00883CC8" w:rsidRPr="00D14861" w:rsidRDefault="00883CC8" w:rsidP="00883CC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 </w:t>
            </w:r>
            <w:r w:rsidRPr="00D14861">
              <w:rPr>
                <w:rFonts w:ascii="Angsana New" w:hAnsi="Angsana New"/>
                <w:sz w:val="30"/>
                <w:szCs w:val="30"/>
              </w:rPr>
              <w:t>-</w:t>
            </w:r>
            <w:r w:rsidRPr="00D148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จ่ายชำระหนี้ธุรกรรม</w:t>
            </w:r>
            <w:r w:rsidRPr="00D1486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D148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861">
              <w:rPr>
                <w:rFonts w:ascii="Angsana New" w:hAnsi="Angsana New"/>
                <w:sz w:val="30"/>
                <w:szCs w:val="30"/>
                <w:cs/>
              </w:rPr>
              <w:t>จ่ายโดยใช้หุ้นเป็นเกณฑ์</w:t>
            </w:r>
          </w:p>
        </w:tc>
        <w:tc>
          <w:tcPr>
            <w:tcW w:w="99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</w:p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</w:tr>
      <w:tr w:rsidR="00883CC8" w:rsidRPr="00D14861" w:rsidTr="00883CC8">
        <w:tc>
          <w:tcPr>
            <w:tcW w:w="2970" w:type="dxa"/>
          </w:tcPr>
          <w:p w:rsidR="00883CC8" w:rsidRPr="00D14861" w:rsidRDefault="00883CC8" w:rsidP="00883CC8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4861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883CC8" w:rsidRPr="00F27A06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F27A06">
              <w:rPr>
                <w:rFonts w:ascii="Angsana New" w:hAnsi="Angsana New"/>
                <w:sz w:val="30"/>
                <w:szCs w:val="30"/>
              </w:rPr>
              <w:t>25,70</w:t>
            </w:r>
            <w:r w:rsidR="009F6F61" w:rsidRPr="00F27A0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:rsidR="00883CC8" w:rsidRPr="00F27A06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:rsidR="00883CC8" w:rsidRPr="00F27A06" w:rsidRDefault="00883CC8" w:rsidP="00883CC8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27A06">
              <w:rPr>
                <w:rFonts w:ascii="Angsana New" w:hAnsi="Angsana New"/>
                <w:sz w:val="30"/>
                <w:szCs w:val="30"/>
              </w:rPr>
              <w:t>24,086</w:t>
            </w:r>
          </w:p>
        </w:tc>
        <w:tc>
          <w:tcPr>
            <w:tcW w:w="270" w:type="dxa"/>
          </w:tcPr>
          <w:p w:rsidR="00883CC8" w:rsidRPr="00F27A06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83CC8" w:rsidRPr="00F27A06" w:rsidRDefault="009F6F61" w:rsidP="00883C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27A06">
              <w:rPr>
                <w:rFonts w:ascii="Angsana New" w:hAnsi="Angsana New"/>
                <w:sz w:val="30"/>
                <w:szCs w:val="30"/>
              </w:rPr>
              <w:t>22,292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21,955</w:t>
            </w:r>
          </w:p>
        </w:tc>
      </w:tr>
      <w:tr w:rsidR="00883CC8" w:rsidRPr="00D14861" w:rsidTr="00883CC8">
        <w:tc>
          <w:tcPr>
            <w:tcW w:w="2970" w:type="dxa"/>
          </w:tcPr>
          <w:p w:rsidR="00883CC8" w:rsidRPr="00D14861" w:rsidRDefault="00883CC8" w:rsidP="00883C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8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883CC8" w:rsidRPr="00D14861" w:rsidRDefault="00D1253A" w:rsidP="00D1253A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486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68065D" w:rsidRPr="00D14861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883CC8" w:rsidRPr="00F27A06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A06">
              <w:rPr>
                <w:rFonts w:ascii="Angsana New" w:hAnsi="Angsana New"/>
                <w:b/>
                <w:bCs/>
                <w:sz w:val="30"/>
                <w:szCs w:val="30"/>
              </w:rPr>
              <w:t>251,71</w:t>
            </w:r>
            <w:r w:rsidR="009F6F61" w:rsidRPr="00F27A0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:rsidR="00883CC8" w:rsidRPr="00F27A06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883CC8" w:rsidRPr="00F27A06" w:rsidRDefault="00883CC8" w:rsidP="00883CC8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A06">
              <w:rPr>
                <w:rFonts w:ascii="Angsana New" w:hAnsi="Angsana New"/>
                <w:b/>
                <w:bCs/>
                <w:sz w:val="30"/>
                <w:szCs w:val="30"/>
              </w:rPr>
              <w:t>241,969</w:t>
            </w:r>
          </w:p>
        </w:tc>
        <w:tc>
          <w:tcPr>
            <w:tcW w:w="270" w:type="dxa"/>
          </w:tcPr>
          <w:p w:rsidR="00883CC8" w:rsidRPr="00F27A06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83CC8" w:rsidRPr="00F27A06" w:rsidRDefault="009F6F61" w:rsidP="00883C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A06">
              <w:rPr>
                <w:rFonts w:ascii="Angsana New" w:hAnsi="Angsana New"/>
                <w:b/>
                <w:bCs/>
                <w:sz w:val="30"/>
                <w:szCs w:val="30"/>
              </w:rPr>
              <w:t>209,027</w:t>
            </w:r>
          </w:p>
        </w:tc>
        <w:tc>
          <w:tcPr>
            <w:tcW w:w="270" w:type="dxa"/>
          </w:tcPr>
          <w:p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83CC8" w:rsidRPr="00D14861" w:rsidRDefault="00883CC8" w:rsidP="00883C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4861">
              <w:rPr>
                <w:rFonts w:ascii="Angsana New" w:hAnsi="Angsana New"/>
                <w:b/>
                <w:bCs/>
                <w:sz w:val="30"/>
                <w:szCs w:val="30"/>
              </w:rPr>
              <w:t>201,253</w:t>
            </w:r>
          </w:p>
        </w:tc>
      </w:tr>
    </w:tbl>
    <w:p w:rsidR="00736050" w:rsidRPr="00D14861" w:rsidRDefault="00736050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:rsidR="00581F73" w:rsidRPr="00D14861" w:rsidRDefault="00736050" w:rsidP="00736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D14861">
        <w:rPr>
          <w:rFonts w:ascii="Angsana New" w:hAnsi="Angsana New"/>
          <w:bCs/>
          <w:sz w:val="30"/>
          <w:szCs w:val="30"/>
          <w:cs/>
        </w:rPr>
        <w:br w:type="page"/>
      </w:r>
    </w:p>
    <w:p w:rsidR="00813BAD" w:rsidRPr="00D663D7" w:rsidRDefault="00813BAD" w:rsidP="00813BA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3542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</w:t>
      </w:r>
      <w:r w:rsidRPr="00D663D7">
        <w:rPr>
          <w:rFonts w:ascii="Angsana New" w:hAnsi="Angsana New"/>
          <w:i/>
          <w:iCs/>
          <w:sz w:val="30"/>
          <w:szCs w:val="30"/>
          <w:cs/>
        </w:rPr>
        <w:t>สมทบเงินที่</w:t>
      </w:r>
      <w:r w:rsidRPr="00D663D7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D663D7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:rsidR="00813BAD" w:rsidRPr="0014533D" w:rsidRDefault="00813BAD" w:rsidP="0081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highlight w:val="lightGray"/>
        </w:rPr>
      </w:pPr>
    </w:p>
    <w:p w:rsidR="002555FD" w:rsidRPr="00D663D7" w:rsidRDefault="00813BAD" w:rsidP="0094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663D7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813174">
        <w:rPr>
          <w:rFonts w:ascii="Angsana New" w:hAnsi="Angsana New"/>
          <w:sz w:val="30"/>
          <w:szCs w:val="30"/>
        </w:rPr>
        <w:t>2</w:t>
      </w:r>
      <w:r w:rsidRPr="00D663D7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813174">
        <w:rPr>
          <w:rFonts w:ascii="Angsana New" w:hAnsi="Angsana New"/>
          <w:sz w:val="30"/>
          <w:szCs w:val="30"/>
        </w:rPr>
        <w:t>5</w:t>
      </w:r>
      <w:r w:rsidRPr="00D663D7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813174">
        <w:rPr>
          <w:rFonts w:ascii="Angsana New" w:hAnsi="Angsana New"/>
          <w:sz w:val="30"/>
          <w:szCs w:val="30"/>
        </w:rPr>
        <w:t>2</w:t>
      </w:r>
      <w:r w:rsidRPr="00D663D7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F164D5">
        <w:rPr>
          <w:rFonts w:ascii="Angsana New" w:hAnsi="Angsana New"/>
          <w:sz w:val="30"/>
          <w:szCs w:val="30"/>
        </w:rPr>
        <w:t>5</w:t>
      </w:r>
      <w:r w:rsidRPr="00D663D7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F04FD9" w:rsidRPr="0014533D" w:rsidRDefault="00F04FD9" w:rsidP="0094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1F2A" w:rsidRDefault="00841F2A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663D7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:rsidR="00D663D7" w:rsidRPr="0014533D" w:rsidRDefault="00D663D7" w:rsidP="00D663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98" w:type="dxa"/>
        <w:tblInd w:w="612" w:type="dxa"/>
        <w:tblLayout w:type="fixed"/>
        <w:tblLook w:val="01E0" w:firstRow="1" w:lastRow="1" w:firstColumn="1" w:lastColumn="1" w:noHBand="0" w:noVBand="0"/>
      </w:tblPr>
      <w:tblGrid>
        <w:gridCol w:w="3375"/>
        <w:gridCol w:w="963"/>
        <w:gridCol w:w="990"/>
        <w:gridCol w:w="236"/>
        <w:gridCol w:w="1042"/>
        <w:gridCol w:w="251"/>
        <w:gridCol w:w="991"/>
        <w:gridCol w:w="251"/>
        <w:gridCol w:w="1099"/>
      </w:tblGrid>
      <w:tr w:rsidR="00841F2A" w:rsidRPr="00D663D7" w:rsidTr="0074797C">
        <w:trPr>
          <w:tblHeader/>
        </w:trPr>
        <w:tc>
          <w:tcPr>
            <w:tcW w:w="3375" w:type="dxa"/>
            <w:shd w:val="clear" w:color="auto" w:fill="FFFFFF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D663D7">
              <w:rPr>
                <w:rFonts w:ascii="Angsana New" w:hAnsi="Angsana New"/>
                <w:color w:val="0000FF"/>
                <w:sz w:val="30"/>
                <w:szCs w:val="30"/>
                <w:highlight w:val="lightGray"/>
                <w:cs/>
              </w:rPr>
              <w:br w:type="page"/>
            </w:r>
          </w:p>
        </w:tc>
        <w:tc>
          <w:tcPr>
            <w:tcW w:w="963" w:type="dxa"/>
            <w:shd w:val="clear" w:color="auto" w:fill="FFFFFF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63D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 w:rsidR="00570C03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1" w:type="dxa"/>
            <w:shd w:val="clear" w:color="auto" w:fill="FFFFFF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FFFFFF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663D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F2A" w:rsidRPr="00D663D7" w:rsidTr="0074797C">
        <w:trPr>
          <w:tblHeader/>
        </w:trPr>
        <w:tc>
          <w:tcPr>
            <w:tcW w:w="3375" w:type="dxa"/>
            <w:shd w:val="clear" w:color="auto" w:fill="FFFFFF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D663D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841F2A" w:rsidRPr="00D663D7" w:rsidRDefault="00841F2A" w:rsidP="0057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63D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63D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shd w:val="clear" w:color="auto" w:fill="FFFFFF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841F2A" w:rsidRPr="00D663D7" w:rsidRDefault="00841F2A" w:rsidP="0057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16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63D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1" w:type="dxa"/>
            <w:shd w:val="clear" w:color="auto" w:fill="FFFFFF"/>
            <w:vAlign w:val="center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center"/>
          </w:tcPr>
          <w:p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63D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41F2A" w:rsidRPr="00B7014B" w:rsidTr="0074797C">
        <w:trPr>
          <w:tblHeader/>
        </w:trPr>
        <w:tc>
          <w:tcPr>
            <w:tcW w:w="3375" w:type="dxa"/>
          </w:tcPr>
          <w:p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3" w:type="dxa"/>
          </w:tcPr>
          <w:p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570C0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41F2A" w:rsidRPr="002B4307" w:rsidTr="0074797C">
        <w:tc>
          <w:tcPr>
            <w:tcW w:w="3375" w:type="dxa"/>
          </w:tcPr>
          <w:p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63" w:type="dxa"/>
          </w:tcPr>
          <w:p w:rsidR="00841F2A" w:rsidRPr="006D32E8" w:rsidRDefault="00841F2A" w:rsidP="00D4373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113DF" w:rsidRDefault="00B113DF" w:rsidP="00D43733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41F2A" w:rsidRPr="006D32E8" w:rsidRDefault="00B113DF" w:rsidP="00D43733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148,872</w:t>
            </w:r>
          </w:p>
        </w:tc>
        <w:tc>
          <w:tcPr>
            <w:tcW w:w="236" w:type="dxa"/>
          </w:tcPr>
          <w:p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841F2A" w:rsidRDefault="00841F2A" w:rsidP="00D4373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D21A8" w:rsidRPr="006D32E8" w:rsidRDefault="00ED21A8" w:rsidP="00D4373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(51,561)</w:t>
            </w:r>
          </w:p>
        </w:tc>
        <w:tc>
          <w:tcPr>
            <w:tcW w:w="251" w:type="dxa"/>
          </w:tcPr>
          <w:p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841F2A" w:rsidRDefault="00841F2A" w:rsidP="00D4373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40533" w:rsidRPr="006D32E8" w:rsidRDefault="00E40533" w:rsidP="00D4373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154,142</w:t>
            </w:r>
          </w:p>
        </w:tc>
        <w:tc>
          <w:tcPr>
            <w:tcW w:w="251" w:type="dxa"/>
          </w:tcPr>
          <w:p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841F2A" w:rsidRDefault="00841F2A" w:rsidP="00D4373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40533" w:rsidRPr="006D32E8" w:rsidRDefault="00E40533" w:rsidP="00D43733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(50,751)</w:t>
            </w:r>
          </w:p>
        </w:tc>
      </w:tr>
      <w:tr w:rsidR="003C3CD4" w:rsidRPr="002B4307" w:rsidTr="00733085">
        <w:tc>
          <w:tcPr>
            <w:tcW w:w="3375" w:type="dxa"/>
          </w:tcPr>
          <w:p w:rsidR="003C3CD4" w:rsidRPr="00F66FF1" w:rsidRDefault="003C3CD4" w:rsidP="003C3CD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63" w:type="dxa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35" w:right="-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 xml:space="preserve">532,235 </w:t>
            </w:r>
          </w:p>
        </w:tc>
        <w:tc>
          <w:tcPr>
            <w:tcW w:w="236" w:type="dxa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:rsidR="003C3CD4" w:rsidRPr="00F66FF1" w:rsidRDefault="003C3CD4" w:rsidP="003C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6FF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557,199</w:t>
            </w:r>
          </w:p>
        </w:tc>
        <w:tc>
          <w:tcPr>
            <w:tcW w:w="251" w:type="dxa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 xml:space="preserve">   760,220 </w:t>
            </w:r>
          </w:p>
        </w:tc>
        <w:tc>
          <w:tcPr>
            <w:tcW w:w="251" w:type="dxa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:rsidR="003C3CD4" w:rsidRPr="00F66FF1" w:rsidRDefault="003C3CD4" w:rsidP="003C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6FF1">
              <w:rPr>
                <w:rFonts w:ascii="Angsana New" w:hAnsi="Angsana New"/>
                <w:color w:val="000000"/>
                <w:sz w:val="30"/>
                <w:szCs w:val="30"/>
              </w:rPr>
              <w:t xml:space="preserve">    557,199 </w:t>
            </w:r>
          </w:p>
        </w:tc>
      </w:tr>
      <w:tr w:rsidR="003C3CD4" w:rsidRPr="00B7014B" w:rsidTr="00733085">
        <w:tc>
          <w:tcPr>
            <w:tcW w:w="3375" w:type="dxa"/>
          </w:tcPr>
          <w:p w:rsidR="003C3CD4" w:rsidRPr="00F66FF1" w:rsidRDefault="003C3CD4" w:rsidP="003C3CD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ต้นทุนซื้อมาขายไป</w:t>
            </w:r>
          </w:p>
        </w:tc>
        <w:tc>
          <w:tcPr>
            <w:tcW w:w="963" w:type="dxa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 xml:space="preserve">1,387,259 </w:t>
            </w:r>
          </w:p>
        </w:tc>
        <w:tc>
          <w:tcPr>
            <w:tcW w:w="236" w:type="dxa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:rsidR="003C3CD4" w:rsidRPr="00F66FF1" w:rsidRDefault="003C3CD4" w:rsidP="003C3CD4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6FF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946,901</w:t>
            </w:r>
          </w:p>
        </w:tc>
        <w:tc>
          <w:tcPr>
            <w:tcW w:w="251" w:type="dxa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 xml:space="preserve">1,145,877 </w:t>
            </w:r>
          </w:p>
        </w:tc>
        <w:tc>
          <w:tcPr>
            <w:tcW w:w="251" w:type="dxa"/>
          </w:tcPr>
          <w:p w:rsidR="003C3CD4" w:rsidRPr="00F66FF1" w:rsidRDefault="003C3CD4" w:rsidP="003C3CD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:rsidR="003C3CD4" w:rsidRPr="00F66FF1" w:rsidRDefault="003C3CD4" w:rsidP="003C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F66FF1">
              <w:rPr>
                <w:rFonts w:ascii="Angsana New" w:hAnsi="Angsana New"/>
                <w:color w:val="000000"/>
                <w:sz w:val="30"/>
                <w:szCs w:val="30"/>
              </w:rPr>
              <w:t xml:space="preserve">    721,747</w:t>
            </w:r>
            <w:r w:rsidRPr="00F66FF1">
              <w:rPr>
                <w:rFonts w:ascii="Segoe UI" w:hAnsi="Segoe UI" w:cs="Segoe UI"/>
                <w:color w:val="000000"/>
                <w:sz w:val="16"/>
                <w:szCs w:val="16"/>
              </w:rPr>
              <w:t xml:space="preserve"> </w:t>
            </w:r>
          </w:p>
        </w:tc>
      </w:tr>
      <w:tr w:rsidR="003E2F0D" w:rsidRPr="00B7014B" w:rsidTr="0074797C">
        <w:tc>
          <w:tcPr>
            <w:tcW w:w="3375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63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:rsidR="003E2F0D" w:rsidRPr="00F66FF1" w:rsidRDefault="00883CC8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66FF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3</w:t>
            </w:r>
            <w:r w:rsidR="0046510A" w:rsidRPr="00F66FF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</w:p>
        </w:tc>
        <w:tc>
          <w:tcPr>
            <w:tcW w:w="990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251,713</w:t>
            </w:r>
          </w:p>
        </w:tc>
        <w:tc>
          <w:tcPr>
            <w:tcW w:w="236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241,969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209,022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201,253</w:t>
            </w:r>
          </w:p>
        </w:tc>
      </w:tr>
      <w:tr w:rsidR="003E2F0D" w:rsidRPr="00B7014B" w:rsidTr="0074797C">
        <w:tc>
          <w:tcPr>
            <w:tcW w:w="3375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63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186,001</w:t>
            </w:r>
          </w:p>
        </w:tc>
        <w:tc>
          <w:tcPr>
            <w:tcW w:w="236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182,152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144,297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151,833</w:t>
            </w:r>
          </w:p>
        </w:tc>
      </w:tr>
      <w:tr w:rsidR="003E2F0D" w:rsidRPr="00B7014B" w:rsidTr="0074797C">
        <w:tc>
          <w:tcPr>
            <w:tcW w:w="3375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63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120,951</w:t>
            </w:r>
          </w:p>
        </w:tc>
        <w:tc>
          <w:tcPr>
            <w:tcW w:w="236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106,889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75,587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68,251</w:t>
            </w:r>
          </w:p>
        </w:tc>
      </w:tr>
      <w:tr w:rsidR="003F7FDE" w:rsidRPr="00B7014B" w:rsidTr="0074797C">
        <w:tc>
          <w:tcPr>
            <w:tcW w:w="3375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63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32,381</w:t>
            </w:r>
          </w:p>
        </w:tc>
        <w:tc>
          <w:tcPr>
            <w:tcW w:w="236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9,977</w:t>
            </w:r>
          </w:p>
        </w:tc>
        <w:tc>
          <w:tcPr>
            <w:tcW w:w="251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21,702</w:t>
            </w:r>
          </w:p>
        </w:tc>
        <w:tc>
          <w:tcPr>
            <w:tcW w:w="251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6,575</w:t>
            </w:r>
          </w:p>
        </w:tc>
      </w:tr>
      <w:tr w:rsidR="003E2F0D" w:rsidRPr="00B7014B" w:rsidTr="0074797C">
        <w:tc>
          <w:tcPr>
            <w:tcW w:w="3375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963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26,664</w:t>
            </w:r>
          </w:p>
        </w:tc>
        <w:tc>
          <w:tcPr>
            <w:tcW w:w="236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33,686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26,798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20,667</w:t>
            </w:r>
          </w:p>
        </w:tc>
      </w:tr>
      <w:tr w:rsidR="003F7FDE" w:rsidRPr="00B7014B" w:rsidTr="0074797C">
        <w:tc>
          <w:tcPr>
            <w:tcW w:w="3375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63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19,571</w:t>
            </w:r>
          </w:p>
        </w:tc>
        <w:tc>
          <w:tcPr>
            <w:tcW w:w="236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22,633</w:t>
            </w:r>
          </w:p>
        </w:tc>
        <w:tc>
          <w:tcPr>
            <w:tcW w:w="251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8,237</w:t>
            </w:r>
          </w:p>
        </w:tc>
        <w:tc>
          <w:tcPr>
            <w:tcW w:w="251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5,128</w:t>
            </w:r>
          </w:p>
        </w:tc>
      </w:tr>
      <w:tr w:rsidR="003E2F0D" w:rsidRPr="00B7014B" w:rsidTr="0074797C">
        <w:tc>
          <w:tcPr>
            <w:tcW w:w="3375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63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13,706</w:t>
            </w:r>
          </w:p>
        </w:tc>
        <w:tc>
          <w:tcPr>
            <w:tcW w:w="236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10,494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12,373</w:t>
            </w:r>
          </w:p>
        </w:tc>
        <w:tc>
          <w:tcPr>
            <w:tcW w:w="251" w:type="dxa"/>
          </w:tcPr>
          <w:p w:rsidR="003E2F0D" w:rsidRPr="00F66FF1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E2F0D" w:rsidRPr="00F66FF1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10,140</w:t>
            </w:r>
          </w:p>
        </w:tc>
      </w:tr>
      <w:tr w:rsidR="003E2F0D" w:rsidRPr="00B7014B" w:rsidTr="0074797C">
        <w:tc>
          <w:tcPr>
            <w:tcW w:w="3375" w:type="dxa"/>
          </w:tcPr>
          <w:p w:rsidR="003E2F0D" w:rsidRDefault="003E2F0D" w:rsidP="003E2F0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63" w:type="dxa"/>
          </w:tcPr>
          <w:p w:rsidR="003E2F0D" w:rsidRPr="006D32E8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B69">
              <w:rPr>
                <w:rFonts w:ascii="Angsana New" w:hAnsi="Angsana New"/>
                <w:sz w:val="30"/>
                <w:szCs w:val="30"/>
                <w:lang w:val="en-US" w:bidi="th-TH"/>
              </w:rPr>
              <w:t>10,252</w:t>
            </w:r>
          </w:p>
        </w:tc>
        <w:tc>
          <w:tcPr>
            <w:tcW w:w="236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10,548</w:t>
            </w:r>
          </w:p>
        </w:tc>
        <w:tc>
          <w:tcPr>
            <w:tcW w:w="251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10,405</w:t>
            </w:r>
          </w:p>
        </w:tc>
        <w:tc>
          <w:tcPr>
            <w:tcW w:w="251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10,524</w:t>
            </w:r>
          </w:p>
        </w:tc>
      </w:tr>
      <w:tr w:rsidR="003E2F0D" w:rsidRPr="00B7014B" w:rsidTr="0074797C">
        <w:tc>
          <w:tcPr>
            <w:tcW w:w="3375" w:type="dxa"/>
          </w:tcPr>
          <w:p w:rsidR="003E2F0D" w:rsidRDefault="003E2F0D" w:rsidP="003E2F0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63" w:type="dxa"/>
          </w:tcPr>
          <w:p w:rsidR="003E2F0D" w:rsidRPr="006D32E8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B69">
              <w:rPr>
                <w:rFonts w:ascii="Angsana New" w:hAnsi="Angsana New"/>
                <w:sz w:val="30"/>
                <w:szCs w:val="30"/>
                <w:lang w:val="en-US"/>
              </w:rPr>
              <w:t>9,769</w:t>
            </w:r>
          </w:p>
        </w:tc>
        <w:tc>
          <w:tcPr>
            <w:tcW w:w="236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13,970</w:t>
            </w:r>
          </w:p>
        </w:tc>
        <w:tc>
          <w:tcPr>
            <w:tcW w:w="251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6,241</w:t>
            </w:r>
          </w:p>
        </w:tc>
        <w:tc>
          <w:tcPr>
            <w:tcW w:w="251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9,276</w:t>
            </w:r>
          </w:p>
        </w:tc>
      </w:tr>
      <w:tr w:rsidR="003E2F0D" w:rsidRPr="00B7014B" w:rsidTr="0074797C">
        <w:tc>
          <w:tcPr>
            <w:tcW w:w="3375" w:type="dxa"/>
          </w:tcPr>
          <w:p w:rsidR="003E2F0D" w:rsidRDefault="003E2F0D" w:rsidP="003E2F0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ค่าเบี้ยปรับ</w:t>
            </w:r>
          </w:p>
        </w:tc>
        <w:tc>
          <w:tcPr>
            <w:tcW w:w="963" w:type="dxa"/>
          </w:tcPr>
          <w:p w:rsidR="003E2F0D" w:rsidRPr="003E2F0D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46510A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990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B69">
              <w:rPr>
                <w:rFonts w:ascii="Angsana New" w:hAnsi="Angsana New"/>
                <w:sz w:val="30"/>
                <w:szCs w:val="30"/>
                <w:lang w:val="en-US"/>
              </w:rPr>
              <w:t>7,970</w:t>
            </w:r>
          </w:p>
        </w:tc>
        <w:tc>
          <w:tcPr>
            <w:tcW w:w="236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  <w:tc>
          <w:tcPr>
            <w:tcW w:w="251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251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3E2F0D" w:rsidRPr="00B7014B" w:rsidTr="0074797C">
        <w:tc>
          <w:tcPr>
            <w:tcW w:w="3375" w:type="dxa"/>
          </w:tcPr>
          <w:p w:rsidR="003E2F0D" w:rsidRDefault="003E2F0D" w:rsidP="003E2F0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ภาษีซื้อขอคืนไม่ได้</w:t>
            </w:r>
          </w:p>
        </w:tc>
        <w:tc>
          <w:tcPr>
            <w:tcW w:w="963" w:type="dxa"/>
          </w:tcPr>
          <w:p w:rsidR="003E2F0D" w:rsidRPr="003E2F0D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2F0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46510A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990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B69">
              <w:rPr>
                <w:rFonts w:ascii="Angsana New" w:hAnsi="Angsana New"/>
                <w:sz w:val="30"/>
                <w:szCs w:val="30"/>
                <w:lang w:val="en-US"/>
              </w:rPr>
              <w:t>4,368</w:t>
            </w:r>
          </w:p>
        </w:tc>
        <w:tc>
          <w:tcPr>
            <w:tcW w:w="236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1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  <w:tc>
          <w:tcPr>
            <w:tcW w:w="251" w:type="dxa"/>
          </w:tcPr>
          <w:p w:rsidR="003E2F0D" w:rsidRPr="00496B69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E2F0D" w:rsidRPr="00496B69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F7FDE" w:rsidRPr="00B7014B" w:rsidTr="0074797C">
        <w:tc>
          <w:tcPr>
            <w:tcW w:w="3375" w:type="dxa"/>
          </w:tcPr>
          <w:p w:rsidR="003F7FDE" w:rsidRPr="006D32E8" w:rsidRDefault="003F7FDE" w:rsidP="003F7FD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63" w:type="dxa"/>
          </w:tcPr>
          <w:p w:rsidR="003F7FDE" w:rsidRPr="006D32E8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129,362</w:t>
            </w:r>
          </w:p>
        </w:tc>
        <w:tc>
          <w:tcPr>
            <w:tcW w:w="236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172,968</w:t>
            </w:r>
          </w:p>
        </w:tc>
        <w:tc>
          <w:tcPr>
            <w:tcW w:w="251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233,009</w:t>
            </w:r>
          </w:p>
        </w:tc>
        <w:tc>
          <w:tcPr>
            <w:tcW w:w="251" w:type="dxa"/>
          </w:tcPr>
          <w:p w:rsidR="003F7FDE" w:rsidRPr="00F66FF1" w:rsidRDefault="003F7FDE" w:rsidP="003F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F7FDE" w:rsidRPr="00F66FF1" w:rsidRDefault="003F7FDE" w:rsidP="003F7FD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200,383</w:t>
            </w:r>
          </w:p>
        </w:tc>
      </w:tr>
      <w:tr w:rsidR="003E2F0D" w:rsidRPr="002B4307" w:rsidTr="0074797C">
        <w:trPr>
          <w:trHeight w:val="209"/>
        </w:trPr>
        <w:tc>
          <w:tcPr>
            <w:tcW w:w="3375" w:type="dxa"/>
          </w:tcPr>
          <w:p w:rsidR="003E2F0D" w:rsidRPr="006D32E8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รวมต้นทุนขาย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Pr="002707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และค่าใช้จ่ายในการ</w:t>
            </w: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บริหาร</w:t>
            </w:r>
          </w:p>
        </w:tc>
        <w:tc>
          <w:tcPr>
            <w:tcW w:w="963" w:type="dxa"/>
          </w:tcPr>
          <w:p w:rsidR="003E2F0D" w:rsidRPr="006D32E8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E2F0D" w:rsidRPr="0074797C" w:rsidRDefault="003E2F0D" w:rsidP="003E2F0D">
            <w:pPr>
              <w:pStyle w:val="acctfourfigures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E2F0D" w:rsidRPr="006D32E8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97C">
              <w:rPr>
                <w:rFonts w:ascii="Angsana New" w:hAnsi="Angsana New"/>
                <w:b/>
                <w:bCs/>
                <w:sz w:val="30"/>
                <w:szCs w:val="30"/>
              </w:rPr>
              <w:t>2,848,407</w:t>
            </w:r>
          </w:p>
        </w:tc>
        <w:tc>
          <w:tcPr>
            <w:tcW w:w="236" w:type="dxa"/>
          </w:tcPr>
          <w:p w:rsidR="003E2F0D" w:rsidRPr="006D32E8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3E2F0D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E2F0D" w:rsidRPr="006D32E8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97C">
              <w:rPr>
                <w:rFonts w:ascii="Angsana New" w:hAnsi="Angsana New"/>
                <w:b/>
                <w:bCs/>
                <w:sz w:val="30"/>
                <w:szCs w:val="30"/>
              </w:rPr>
              <w:t>2,272,961</w:t>
            </w:r>
          </w:p>
        </w:tc>
        <w:tc>
          <w:tcPr>
            <w:tcW w:w="251" w:type="dxa"/>
          </w:tcPr>
          <w:p w:rsidR="003E2F0D" w:rsidRPr="006D32E8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3E2F0D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E2F0D" w:rsidRPr="006D32E8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97C">
              <w:rPr>
                <w:rFonts w:ascii="Angsana New" w:hAnsi="Angsana New"/>
                <w:b/>
                <w:bCs/>
                <w:sz w:val="30"/>
                <w:szCs w:val="30"/>
              </w:rPr>
              <w:t>2,818,637</w:t>
            </w:r>
          </w:p>
        </w:tc>
        <w:tc>
          <w:tcPr>
            <w:tcW w:w="251" w:type="dxa"/>
          </w:tcPr>
          <w:p w:rsidR="003E2F0D" w:rsidRPr="006D32E8" w:rsidRDefault="003E2F0D" w:rsidP="003E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3E2F0D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3E2F0D" w:rsidRPr="006D32E8" w:rsidRDefault="003E2F0D" w:rsidP="003E2F0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7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1,926,126</w:t>
            </w:r>
          </w:p>
        </w:tc>
      </w:tr>
    </w:tbl>
    <w:p w:rsidR="009D5622" w:rsidRPr="003D3F92" w:rsidRDefault="009D5622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D3F92">
        <w:rPr>
          <w:rFonts w:ascii="Angsana New" w:hAnsi="Angsana New" w:hint="cs"/>
          <w:bCs/>
          <w:sz w:val="30"/>
          <w:szCs w:val="30"/>
          <w:cs/>
        </w:rPr>
        <w:lastRenderedPageBreak/>
        <w:t>ต้นทุนทางการเงิน</w:t>
      </w:r>
    </w:p>
    <w:p w:rsidR="009D5622" w:rsidRPr="00CB4581" w:rsidRDefault="009D5622" w:rsidP="009D56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8"/>
        <w:gridCol w:w="1022"/>
        <w:gridCol w:w="990"/>
        <w:gridCol w:w="252"/>
        <w:gridCol w:w="1008"/>
        <w:gridCol w:w="270"/>
        <w:gridCol w:w="1080"/>
        <w:gridCol w:w="270"/>
        <w:gridCol w:w="1080"/>
      </w:tblGrid>
      <w:tr w:rsidR="009D5622" w:rsidTr="00171CAD">
        <w:trPr>
          <w:tblHeader/>
        </w:trPr>
        <w:tc>
          <w:tcPr>
            <w:tcW w:w="3208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B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B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CAD" w:rsidTr="00171CAD">
        <w:trPr>
          <w:tblHeader/>
        </w:trPr>
        <w:tc>
          <w:tcPr>
            <w:tcW w:w="3208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5B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D5622" w:rsidTr="00171CAD">
        <w:trPr>
          <w:trHeight w:val="80"/>
          <w:tblHeader/>
        </w:trPr>
        <w:tc>
          <w:tcPr>
            <w:tcW w:w="3208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D55B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71CAD" w:rsidTr="00171CAD">
        <w:tc>
          <w:tcPr>
            <w:tcW w:w="3208" w:type="dxa"/>
          </w:tcPr>
          <w:p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43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="001D11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2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5622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9D5622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5622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5622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CAD" w:rsidRPr="00171CAD" w:rsidTr="00171CAD">
        <w:tc>
          <w:tcPr>
            <w:tcW w:w="3208" w:type="dxa"/>
          </w:tcPr>
          <w:p w:rsidR="009D5622" w:rsidRPr="007D3A3A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22" w:type="dxa"/>
          </w:tcPr>
          <w:p w:rsidR="009D5622" w:rsidRPr="00086F03" w:rsidRDefault="00086F03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86F0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:rsidR="009D5622" w:rsidRPr="002D71C4" w:rsidRDefault="00171CAD" w:rsidP="002D71C4">
            <w:pPr>
              <w:pStyle w:val="acctmergecolhdg"/>
              <w:tabs>
                <w:tab w:val="decimal" w:pos="52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9D5622" w:rsidRPr="002D71C4" w:rsidRDefault="00171CAD" w:rsidP="00E473A2">
            <w:pPr>
              <w:pStyle w:val="acctmergecolhdg"/>
              <w:tabs>
                <w:tab w:val="decimal" w:pos="540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5622" w:rsidRPr="00171CAD" w:rsidRDefault="00171CAD" w:rsidP="00E473A2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171CAD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2,295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5622" w:rsidRPr="00171CAD" w:rsidRDefault="00171CAD" w:rsidP="00C021D1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171CAD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348</w:t>
            </w:r>
          </w:p>
        </w:tc>
      </w:tr>
      <w:tr w:rsidR="00171CAD" w:rsidTr="00171CAD">
        <w:tc>
          <w:tcPr>
            <w:tcW w:w="3208" w:type="dxa"/>
          </w:tcPr>
          <w:p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1022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D5622" w:rsidRDefault="00206D49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79,223</w:t>
            </w:r>
          </w:p>
        </w:tc>
        <w:tc>
          <w:tcPr>
            <w:tcW w:w="252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D5622" w:rsidRDefault="00206D49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46,273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D5622" w:rsidRPr="002D71C4" w:rsidRDefault="002D71C4" w:rsidP="00E473A2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73,015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D5622" w:rsidRDefault="00206D49" w:rsidP="00C021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41,422</w:t>
            </w:r>
          </w:p>
        </w:tc>
      </w:tr>
      <w:tr w:rsidR="00171CAD" w:rsidTr="00171CAD">
        <w:tc>
          <w:tcPr>
            <w:tcW w:w="3208" w:type="dxa"/>
          </w:tcPr>
          <w:p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22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D5622" w:rsidRDefault="00206D49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79,223</w:t>
            </w:r>
          </w:p>
        </w:tc>
        <w:tc>
          <w:tcPr>
            <w:tcW w:w="252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D5622" w:rsidRDefault="00206D49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46,273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D5622" w:rsidRPr="002D71C4" w:rsidRDefault="002D71C4" w:rsidP="00E473A2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2D71C4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75,310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D5622" w:rsidRDefault="00206D49" w:rsidP="00C021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41,770</w:t>
            </w:r>
          </w:p>
        </w:tc>
      </w:tr>
      <w:tr w:rsidR="00171CAD" w:rsidTr="00171CAD">
        <w:tc>
          <w:tcPr>
            <w:tcW w:w="3208" w:type="dxa"/>
          </w:tcPr>
          <w:p w:rsidR="00A52727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</w:t>
            </w:r>
            <w:r w:rsidRPr="00D55B33">
              <w:rPr>
                <w:rFonts w:ascii="Angsana New" w:hAnsi="Angsana New"/>
                <w:sz w:val="30"/>
                <w:szCs w:val="30"/>
                <w:cs/>
              </w:rPr>
              <w:t>ที่บันทึกรวมกับ</w:t>
            </w:r>
          </w:p>
          <w:p w:rsidR="009D5622" w:rsidRDefault="00A52727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D5622" w:rsidRPr="00D55B33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22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5622" w:rsidRPr="001B6456" w:rsidRDefault="001B6456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456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52" w:type="dxa"/>
          </w:tcPr>
          <w:p w:rsidR="009D5622" w:rsidRPr="001B6456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1B6456" w:rsidRPr="001B6456" w:rsidRDefault="001B6456" w:rsidP="00E473A2">
            <w:pPr>
              <w:pStyle w:val="acctmergecolhdg"/>
              <w:tabs>
                <w:tab w:val="decimal" w:pos="540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1B645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D5622" w:rsidRPr="001B6456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5622" w:rsidRPr="001B6456" w:rsidRDefault="001B6456" w:rsidP="00E473A2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</w:tcPr>
          <w:p w:rsidR="009D5622" w:rsidRPr="001B6456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5622" w:rsidRPr="001B6456" w:rsidRDefault="001B6456" w:rsidP="001B6456">
            <w:pPr>
              <w:pStyle w:val="acctmergecolhdg"/>
              <w:tabs>
                <w:tab w:val="decimal" w:pos="540"/>
              </w:tabs>
              <w:spacing w:line="240" w:lineRule="auto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1B645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171CAD" w:rsidTr="00171CAD">
        <w:tc>
          <w:tcPr>
            <w:tcW w:w="3208" w:type="dxa"/>
          </w:tcPr>
          <w:p w:rsidR="009D5622" w:rsidRDefault="002D71C4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22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D5622" w:rsidRDefault="001B6456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10,062</w:t>
            </w:r>
          </w:p>
        </w:tc>
        <w:tc>
          <w:tcPr>
            <w:tcW w:w="252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D5622" w:rsidRDefault="001B6456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11,994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D5622" w:rsidRPr="002D71C4" w:rsidRDefault="001D1116" w:rsidP="00E473A2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</w:t>
            </w:r>
            <w:r w:rsidR="002D71C4"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="002E62E3" w:rsidRPr="002E62E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0</w:t>
            </w:r>
            <w:r w:rsidRPr="001D111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D5622" w:rsidRDefault="001B6456" w:rsidP="00C021D1">
            <w:pPr>
              <w:pStyle w:val="acctfourfigures"/>
              <w:tabs>
                <w:tab w:val="clear" w:pos="765"/>
              </w:tabs>
              <w:spacing w:line="240" w:lineRule="auto"/>
              <w:ind w:left="-126"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</w:t>
            </w:r>
            <w:r w:rsidR="008069D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71CAD" w:rsidTr="00171CAD">
        <w:tc>
          <w:tcPr>
            <w:tcW w:w="3208" w:type="dxa"/>
          </w:tcPr>
          <w:p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2" w:type="dxa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5622" w:rsidRDefault="001B6456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89,696</w:t>
            </w:r>
          </w:p>
        </w:tc>
        <w:tc>
          <w:tcPr>
            <w:tcW w:w="252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5622" w:rsidRDefault="001B6456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58,267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5622" w:rsidRPr="002D71C4" w:rsidRDefault="001D1116" w:rsidP="00E473A2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81</w:t>
            </w:r>
            <w:r w:rsidR="002D71C4"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="00E473A2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5622" w:rsidRPr="00A52727" w:rsidRDefault="001B6456" w:rsidP="00C021D1">
            <w:pPr>
              <w:pStyle w:val="acctfourfigures"/>
              <w:tabs>
                <w:tab w:val="clear" w:pos="765"/>
              </w:tabs>
              <w:spacing w:line="240" w:lineRule="auto"/>
              <w:ind w:left="-12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49,35</w:t>
            </w:r>
            <w:r w:rsidR="00A5272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71CAD" w:rsidTr="00171CAD">
        <w:tc>
          <w:tcPr>
            <w:tcW w:w="3208" w:type="dxa"/>
          </w:tcPr>
          <w:p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4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สินทรัพย์ที่เข้าเงื่อนไข</w:t>
            </w:r>
          </w:p>
        </w:tc>
        <w:tc>
          <w:tcPr>
            <w:tcW w:w="1022" w:type="dxa"/>
            <w:vAlign w:val="bottom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5622" w:rsidRDefault="009D5622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9D5622" w:rsidRDefault="009D5622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5622" w:rsidRPr="002D71C4" w:rsidRDefault="009D5622" w:rsidP="00E473A2">
            <w:pPr>
              <w:pStyle w:val="acctmergecolhdg"/>
              <w:tabs>
                <w:tab w:val="decimal" w:pos="612"/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5622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CAD" w:rsidTr="00171CAD">
        <w:tc>
          <w:tcPr>
            <w:tcW w:w="3208" w:type="dxa"/>
          </w:tcPr>
          <w:p w:rsidR="002D71C4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</w:t>
            </w:r>
            <w:r w:rsidRPr="00D67E3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="002D71C4">
              <w:rPr>
                <w:rFonts w:ascii="Angsana New" w:hAnsi="Angsana New"/>
                <w:sz w:val="30"/>
                <w:szCs w:val="30"/>
                <w:cs/>
              </w:rPr>
              <w:t>ระหว่า</w:t>
            </w:r>
            <w:r w:rsidR="002D71C4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:rsidR="009D5622" w:rsidRDefault="002D71C4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9D5622" w:rsidRPr="00D67E3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022" w:type="dxa"/>
            <w:vAlign w:val="bottom"/>
          </w:tcPr>
          <w:p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D5622" w:rsidRDefault="00E473A2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(332)</w:t>
            </w:r>
          </w:p>
        </w:tc>
        <w:tc>
          <w:tcPr>
            <w:tcW w:w="252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D5622" w:rsidRDefault="0060407D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473A2">
              <w:rPr>
                <w:rFonts w:ascii="Angsana New" w:hAnsi="Angsana New"/>
                <w:sz w:val="30"/>
                <w:szCs w:val="30"/>
              </w:rPr>
              <w:t>(3,284)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D5622" w:rsidRPr="002D71C4" w:rsidRDefault="00E473A2" w:rsidP="00E473A2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(332)</w:t>
            </w:r>
          </w:p>
        </w:tc>
        <w:tc>
          <w:tcPr>
            <w:tcW w:w="270" w:type="dxa"/>
          </w:tcPr>
          <w:p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D5622" w:rsidRDefault="00E473A2" w:rsidP="00C021D1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(3,284)</w:t>
            </w:r>
          </w:p>
        </w:tc>
      </w:tr>
      <w:tr w:rsidR="00E473A2" w:rsidTr="00171CAD">
        <w:tc>
          <w:tcPr>
            <w:tcW w:w="3208" w:type="dxa"/>
          </w:tcPr>
          <w:p w:rsidR="00E473A2" w:rsidRDefault="00E473A2" w:rsidP="00E4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2" w:type="dxa"/>
          </w:tcPr>
          <w:p w:rsidR="00E473A2" w:rsidRDefault="00E473A2" w:rsidP="00E47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73A2" w:rsidRDefault="00E473A2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(332)</w:t>
            </w:r>
          </w:p>
        </w:tc>
        <w:tc>
          <w:tcPr>
            <w:tcW w:w="252" w:type="dxa"/>
          </w:tcPr>
          <w:p w:rsidR="00E473A2" w:rsidRDefault="00E473A2" w:rsidP="00E4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73A2" w:rsidRDefault="00E473A2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(3,284)</w:t>
            </w:r>
          </w:p>
        </w:tc>
        <w:tc>
          <w:tcPr>
            <w:tcW w:w="270" w:type="dxa"/>
          </w:tcPr>
          <w:p w:rsidR="00E473A2" w:rsidRDefault="00E473A2" w:rsidP="00E4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73A2" w:rsidRPr="002D71C4" w:rsidRDefault="00E473A2" w:rsidP="008D46E8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(332)</w:t>
            </w:r>
          </w:p>
        </w:tc>
        <w:tc>
          <w:tcPr>
            <w:tcW w:w="270" w:type="dxa"/>
          </w:tcPr>
          <w:p w:rsidR="00E473A2" w:rsidRDefault="00E473A2" w:rsidP="00E4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73A2" w:rsidRDefault="00E473A2" w:rsidP="00C021D1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(3,284)</w:t>
            </w:r>
          </w:p>
        </w:tc>
      </w:tr>
      <w:tr w:rsidR="00E473A2" w:rsidTr="00171CAD">
        <w:tc>
          <w:tcPr>
            <w:tcW w:w="3208" w:type="dxa"/>
          </w:tcPr>
          <w:p w:rsidR="00E473A2" w:rsidRDefault="00E473A2" w:rsidP="00E4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2" w:type="dxa"/>
          </w:tcPr>
          <w:p w:rsidR="00E473A2" w:rsidRDefault="00E473A2" w:rsidP="00E47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3A2" w:rsidRDefault="003E73F5" w:rsidP="00C021D1">
            <w:pPr>
              <w:pStyle w:val="acctfourfigures"/>
              <w:tabs>
                <w:tab w:val="clear" w:pos="765"/>
              </w:tabs>
              <w:spacing w:line="240" w:lineRule="auto"/>
              <w:ind w:left="-126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89,364</w:t>
            </w:r>
          </w:p>
        </w:tc>
        <w:tc>
          <w:tcPr>
            <w:tcW w:w="252" w:type="dxa"/>
          </w:tcPr>
          <w:p w:rsidR="00E473A2" w:rsidRDefault="00E473A2" w:rsidP="00E4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3A2" w:rsidRDefault="003E73F5" w:rsidP="0060407D">
            <w:pPr>
              <w:pStyle w:val="acctfourfigures"/>
              <w:tabs>
                <w:tab w:val="clear" w:pos="765"/>
              </w:tabs>
              <w:spacing w:line="240" w:lineRule="auto"/>
              <w:ind w:left="-126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54,983</w:t>
            </w:r>
          </w:p>
        </w:tc>
        <w:tc>
          <w:tcPr>
            <w:tcW w:w="270" w:type="dxa"/>
          </w:tcPr>
          <w:p w:rsidR="00E473A2" w:rsidRDefault="00E473A2" w:rsidP="00E4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3A2" w:rsidRPr="009935AC" w:rsidRDefault="00E473A2" w:rsidP="00E473A2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1C4">
              <w:rPr>
                <w:rFonts w:ascii="Angsana New" w:hAnsi="Angsana New"/>
                <w:sz w:val="30"/>
                <w:szCs w:val="30"/>
              </w:rPr>
              <w:t>81,</w:t>
            </w:r>
            <w:r w:rsidR="00A820FA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:rsidR="00E473A2" w:rsidRDefault="00E473A2" w:rsidP="00E4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3A2" w:rsidRDefault="003E73F5" w:rsidP="00C021D1">
            <w:pPr>
              <w:pStyle w:val="acctfourfigures"/>
              <w:tabs>
                <w:tab w:val="clear" w:pos="765"/>
              </w:tabs>
              <w:spacing w:line="240" w:lineRule="auto"/>
              <w:ind w:left="-126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46,07</w:t>
            </w:r>
            <w:r w:rsidR="008069D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7E5D91" w:rsidRDefault="007E5D91" w:rsidP="007E5D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:rsidR="007E5D91" w:rsidRDefault="007E5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A77D7D" w:rsidRDefault="00A77D7D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07375">
        <w:rPr>
          <w:rFonts w:ascii="Angsana New" w:hAnsi="Angsana New"/>
          <w:bCs/>
          <w:sz w:val="30"/>
          <w:szCs w:val="30"/>
          <w:cs/>
        </w:rPr>
        <w:lastRenderedPageBreak/>
        <w:t>ภาษีเงินได้</w:t>
      </w:r>
    </w:p>
    <w:p w:rsidR="00AB31F9" w:rsidRPr="00AB075E" w:rsidRDefault="00AB31F9" w:rsidP="00AB0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8208EF" w:rsidRPr="00AB075E" w:rsidRDefault="008208EF" w:rsidP="00AB0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075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  <w:r w:rsidRPr="00AB075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AB075E">
        <w:rPr>
          <w:rFonts w:ascii="Angsana New" w:hAnsi="Angsana New"/>
          <w:b/>
          <w:bCs/>
          <w:i/>
          <w:iCs/>
          <w:sz w:val="30"/>
          <w:szCs w:val="30"/>
          <w:cs/>
        </w:rPr>
        <w:t>รับรู้ในกำไรหรือขาดทุน</w:t>
      </w:r>
    </w:p>
    <w:p w:rsidR="003C2C0C" w:rsidRPr="00AB075E" w:rsidRDefault="003C2C0C" w:rsidP="00AB0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2887"/>
        <w:gridCol w:w="983"/>
        <w:gridCol w:w="1093"/>
        <w:gridCol w:w="263"/>
        <w:gridCol w:w="1131"/>
        <w:gridCol w:w="263"/>
        <w:gridCol w:w="1100"/>
        <w:gridCol w:w="263"/>
        <w:gridCol w:w="1068"/>
      </w:tblGrid>
      <w:tr w:rsidR="008208EF" w:rsidRPr="00A0764C" w:rsidTr="00415580">
        <w:trPr>
          <w:tblHeader/>
        </w:trPr>
        <w:tc>
          <w:tcPr>
            <w:tcW w:w="2887" w:type="dxa"/>
          </w:tcPr>
          <w:p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</w:tcPr>
          <w:p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2487" w:type="dxa"/>
            <w:gridSpan w:val="3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3" w:type="dxa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31" w:type="dxa"/>
            <w:gridSpan w:val="3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208EF" w:rsidRPr="00A0764C" w:rsidTr="00415580">
        <w:trPr>
          <w:tblHeader/>
        </w:trPr>
        <w:tc>
          <w:tcPr>
            <w:tcW w:w="2887" w:type="dxa"/>
          </w:tcPr>
          <w:p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83" w:type="dxa"/>
          </w:tcPr>
          <w:p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8208EF" w:rsidRPr="00A0764C" w:rsidTr="00415580">
        <w:trPr>
          <w:tblHeader/>
        </w:trPr>
        <w:tc>
          <w:tcPr>
            <w:tcW w:w="2887" w:type="dxa"/>
          </w:tcPr>
          <w:p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83" w:type="dxa"/>
          </w:tcPr>
          <w:p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5181" w:type="dxa"/>
            <w:gridSpan w:val="7"/>
          </w:tcPr>
          <w:p w:rsidR="008208EF" w:rsidRPr="00093E4B" w:rsidRDefault="00956942" w:rsidP="0095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(พั</w:t>
            </w:r>
            <w:r w:rsidR="008208EF" w:rsidRPr="00093E4B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นบาท)</w:t>
            </w:r>
          </w:p>
        </w:tc>
      </w:tr>
      <w:tr w:rsidR="008208EF" w:rsidRPr="00A0764C" w:rsidTr="00415580">
        <w:tc>
          <w:tcPr>
            <w:tcW w:w="3870" w:type="dxa"/>
            <w:gridSpan w:val="2"/>
          </w:tcPr>
          <w:p w:rsidR="008208EF" w:rsidRPr="00093E4B" w:rsidRDefault="008208EF" w:rsidP="0095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ภาษีเงินได้</w:t>
            </w:r>
            <w:r w:rsidRPr="00093E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ของงวด</w:t>
            </w:r>
            <w:r w:rsidRPr="00093E4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ปัจจุบัน</w:t>
            </w:r>
          </w:p>
        </w:tc>
        <w:tc>
          <w:tcPr>
            <w:tcW w:w="1093" w:type="dxa"/>
            <w:vAlign w:val="bottom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00" w:type="dxa"/>
            <w:vAlign w:val="bottom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8" w:type="dxa"/>
            <w:vAlign w:val="bottom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208EF" w:rsidRPr="00A0764C" w:rsidTr="00415580">
        <w:tc>
          <w:tcPr>
            <w:tcW w:w="2887" w:type="dxa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/>
                <w:sz w:val="27"/>
                <w:szCs w:val="27"/>
                <w:cs/>
              </w:rPr>
              <w:t>สำหรับงวดปัจจุบัน</w:t>
            </w:r>
            <w:r w:rsidR="001D1116" w:rsidRPr="00093E4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83" w:type="dxa"/>
          </w:tcPr>
          <w:p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1093" w:type="dxa"/>
            <w:vAlign w:val="bottom"/>
          </w:tcPr>
          <w:p w:rsidR="008208EF" w:rsidRPr="00093E4B" w:rsidRDefault="00546BB4" w:rsidP="0041558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31,33</w:t>
            </w:r>
            <w:r w:rsidR="00B94919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63" w:type="dxa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:rsidR="008208EF" w:rsidRPr="00093E4B" w:rsidRDefault="00546BB4" w:rsidP="004155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17,078</w:t>
            </w:r>
          </w:p>
        </w:tc>
        <w:tc>
          <w:tcPr>
            <w:tcW w:w="263" w:type="dxa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00" w:type="dxa"/>
            <w:vAlign w:val="bottom"/>
          </w:tcPr>
          <w:p w:rsidR="008208EF" w:rsidRPr="00093E4B" w:rsidRDefault="00546BB4" w:rsidP="0041558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28,638</w:t>
            </w:r>
          </w:p>
        </w:tc>
        <w:tc>
          <w:tcPr>
            <w:tcW w:w="263" w:type="dxa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8" w:type="dxa"/>
            <w:vAlign w:val="bottom"/>
          </w:tcPr>
          <w:p w:rsidR="008208EF" w:rsidRPr="00093E4B" w:rsidRDefault="00994C33" w:rsidP="009009C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11,939</w:t>
            </w:r>
          </w:p>
        </w:tc>
      </w:tr>
      <w:tr w:rsidR="008208EF" w:rsidRPr="00AB31F9" w:rsidTr="00415580">
        <w:tc>
          <w:tcPr>
            <w:tcW w:w="2887" w:type="dxa"/>
            <w:shd w:val="clear" w:color="auto" w:fill="auto"/>
          </w:tcPr>
          <w:p w:rsidR="008208EF" w:rsidRPr="00AB31F9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:rsidR="008208EF" w:rsidRPr="00AB31F9" w:rsidRDefault="008208EF" w:rsidP="003C2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208EF" w:rsidRPr="00AB31F9" w:rsidRDefault="008208EF" w:rsidP="003C2C0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3" w:type="dxa"/>
            <w:shd w:val="clear" w:color="auto" w:fill="auto"/>
          </w:tcPr>
          <w:p w:rsidR="008208EF" w:rsidRPr="00AB31F9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8208EF" w:rsidRPr="00AB31F9" w:rsidRDefault="008208EF" w:rsidP="003C2C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3" w:type="dxa"/>
            <w:shd w:val="clear" w:color="auto" w:fill="auto"/>
          </w:tcPr>
          <w:p w:rsidR="008208EF" w:rsidRPr="00AB31F9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8208EF" w:rsidRPr="00AB31F9" w:rsidRDefault="008208EF" w:rsidP="003C2C0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3" w:type="dxa"/>
            <w:shd w:val="clear" w:color="auto" w:fill="auto"/>
          </w:tcPr>
          <w:p w:rsidR="008208EF" w:rsidRPr="00AB31F9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:rsidR="008208EF" w:rsidRPr="00AB31F9" w:rsidRDefault="008208EF" w:rsidP="003C2C0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208EF" w:rsidRPr="00A0764C" w:rsidTr="00415580">
        <w:tc>
          <w:tcPr>
            <w:tcW w:w="2887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color w:val="0000FF"/>
                <w:sz w:val="27"/>
                <w:szCs w:val="27"/>
                <w:cs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ภาษีเงินได้รอการตัดบัญชี</w:t>
            </w:r>
            <w:r w:rsidR="001D1116" w:rsidRPr="00093E4B">
              <w:rPr>
                <w:rFonts w:ascii="Angsana New" w:hAnsi="Angsana New"/>
                <w:b/>
                <w:bCs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83" w:type="dxa"/>
            <w:shd w:val="clear" w:color="auto" w:fill="auto"/>
          </w:tcPr>
          <w:p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208EF" w:rsidRPr="00093E4B" w:rsidRDefault="008208EF" w:rsidP="0041558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8208EF" w:rsidRPr="00093E4B" w:rsidRDefault="008208EF" w:rsidP="0041558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:rsidR="008208EF" w:rsidRPr="00093E4B" w:rsidRDefault="008208EF" w:rsidP="009009C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208EF" w:rsidRPr="00A0764C" w:rsidTr="00415580">
        <w:tc>
          <w:tcPr>
            <w:tcW w:w="2887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/>
                <w:sz w:val="27"/>
                <w:szCs w:val="27"/>
                <w:cs/>
              </w:rPr>
              <w:t>การเปลี่ยนแปลงของผลต่างชั่วคราว</w:t>
            </w:r>
            <w:r w:rsidR="001D1116" w:rsidRPr="00093E4B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</w:p>
        </w:tc>
        <w:tc>
          <w:tcPr>
            <w:tcW w:w="983" w:type="dxa"/>
            <w:shd w:val="clear" w:color="auto" w:fill="auto"/>
          </w:tcPr>
          <w:p w:rsidR="008208EF" w:rsidRPr="004B00BD" w:rsidRDefault="004B00BD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7"/>
                <w:szCs w:val="27"/>
              </w:rPr>
            </w:pPr>
            <w:r w:rsidRPr="004B00BD">
              <w:rPr>
                <w:rFonts w:ascii="Angsana New" w:hAnsi="Angsana New"/>
                <w:bCs/>
                <w:i/>
                <w:iCs/>
                <w:sz w:val="27"/>
                <w:szCs w:val="27"/>
              </w:rPr>
              <w:t>20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8208EF" w:rsidRPr="00093E4B" w:rsidRDefault="00546BB4" w:rsidP="00B9491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(5,09</w:t>
            </w:r>
            <w:r w:rsidR="00B94919">
              <w:rPr>
                <w:rFonts w:ascii="Angsana New" w:hAnsi="Angsana New"/>
                <w:sz w:val="27"/>
                <w:szCs w:val="27"/>
              </w:rPr>
              <w:t>3</w:t>
            </w:r>
            <w:r w:rsidRPr="00093E4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8208EF" w:rsidRPr="00093E4B" w:rsidRDefault="00546BB4" w:rsidP="004155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(3,887)</w:t>
            </w: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8208EF" w:rsidRPr="00093E4B" w:rsidRDefault="00546BB4" w:rsidP="0041558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(356)</w:t>
            </w: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:rsidR="008208EF" w:rsidRPr="00093E4B" w:rsidRDefault="00546BB4" w:rsidP="009009C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2,08</w:t>
            </w:r>
            <w:r w:rsidR="00994C33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8208EF" w:rsidRPr="00A0764C" w:rsidTr="00415580">
        <w:tc>
          <w:tcPr>
            <w:tcW w:w="2887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รวมภาษีเงินได้</w:t>
            </w:r>
          </w:p>
        </w:tc>
        <w:tc>
          <w:tcPr>
            <w:tcW w:w="983" w:type="dxa"/>
            <w:shd w:val="clear" w:color="auto" w:fill="auto"/>
          </w:tcPr>
          <w:p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08EF" w:rsidRPr="00093E4B" w:rsidRDefault="00546BB4" w:rsidP="0041558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26,242</w:t>
            </w: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08EF" w:rsidRPr="00093E4B" w:rsidRDefault="00546BB4" w:rsidP="004155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13,191</w:t>
            </w: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08EF" w:rsidRPr="00093E4B" w:rsidRDefault="00546BB4" w:rsidP="0041558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28,282</w:t>
            </w:r>
          </w:p>
        </w:tc>
        <w:tc>
          <w:tcPr>
            <w:tcW w:w="263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08EF" w:rsidRPr="00093E4B" w:rsidRDefault="00546BB4" w:rsidP="009009C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14,026</w:t>
            </w:r>
          </w:p>
        </w:tc>
      </w:tr>
    </w:tbl>
    <w:p w:rsidR="003D3F92" w:rsidRPr="00B7351E" w:rsidRDefault="003D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:rsidR="00AB31F9" w:rsidRPr="00AB31F9" w:rsidRDefault="00AB31F9" w:rsidP="00AB3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8208EF" w:rsidRDefault="008208EF" w:rsidP="0039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</w:t>
      </w: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อัตราภาษีที่แท้จริง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1D111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AB31F9" w:rsidRPr="00AB31F9" w:rsidRDefault="00AB31F9" w:rsidP="00AB3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A0764C" w:rsidRPr="00B7351E" w:rsidRDefault="00A0764C" w:rsidP="0039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A0764C" w:rsidTr="00415580">
        <w:trPr>
          <w:tblHeader/>
        </w:trPr>
        <w:tc>
          <w:tcPr>
            <w:tcW w:w="3870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208EF" w:rsidRPr="00A0764C" w:rsidTr="00415580">
        <w:trPr>
          <w:tblHeader/>
        </w:trPr>
        <w:tc>
          <w:tcPr>
            <w:tcW w:w="3870" w:type="dxa"/>
            <w:shd w:val="clear" w:color="auto" w:fill="auto"/>
          </w:tcPr>
          <w:p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</w:rPr>
              <w:t>2560</w:t>
            </w:r>
          </w:p>
        </w:tc>
      </w:tr>
      <w:tr w:rsidR="008208EF" w:rsidRPr="00A0764C" w:rsidTr="00415580">
        <w:trPr>
          <w:tblHeader/>
        </w:trPr>
        <w:tc>
          <w:tcPr>
            <w:tcW w:w="3870" w:type="dxa"/>
            <w:shd w:val="clear" w:color="auto" w:fill="auto"/>
          </w:tcPr>
          <w:p w:rsidR="008208EF" w:rsidRPr="00093E4B" w:rsidRDefault="008208EF" w:rsidP="00E1171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อัตราภาษี</w:t>
            </w:r>
          </w:p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:rsidR="008208EF" w:rsidRPr="00093E4B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อัตราภาษี</w:t>
            </w:r>
          </w:p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:rsidR="008208EF" w:rsidRPr="00093E4B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</w:tr>
      <w:tr w:rsidR="005866FE" w:rsidRPr="00A0764C" w:rsidTr="00415580">
        <w:tc>
          <w:tcPr>
            <w:tcW w:w="3870" w:type="dxa"/>
            <w:shd w:val="clear" w:color="auto" w:fill="auto"/>
          </w:tcPr>
          <w:p w:rsidR="005866FE" w:rsidRPr="00093E4B" w:rsidRDefault="000C1C29" w:rsidP="005866FE">
            <w:pPr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="005866FE" w:rsidRPr="00093E4B">
              <w:rPr>
                <w:rFonts w:ascii="Angsana New" w:hAnsi="Angsana New" w:hint="cs"/>
                <w:sz w:val="27"/>
                <w:szCs w:val="27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:rsidR="005866FE" w:rsidRPr="00093E4B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5866FE" w:rsidRPr="00093E4B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5866FE" w:rsidRPr="00093E4B" w:rsidRDefault="000C1C29" w:rsidP="009009C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205,40</w:t>
            </w:r>
            <w:r w:rsidR="00B94919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5866FE" w:rsidRPr="00093E4B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5866FE" w:rsidRPr="00093E4B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66FE" w:rsidRPr="00093E4B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866FE" w:rsidRPr="00093E4B" w:rsidRDefault="00415580" w:rsidP="009009C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229,863</w:t>
            </w:r>
          </w:p>
        </w:tc>
      </w:tr>
      <w:tr w:rsidR="00820E80" w:rsidRPr="00A0764C" w:rsidTr="00415580">
        <w:tc>
          <w:tcPr>
            <w:tcW w:w="3870" w:type="dxa"/>
            <w:shd w:val="clear" w:color="auto" w:fill="auto"/>
          </w:tcPr>
          <w:p w:rsidR="00820E80" w:rsidRPr="00093E4B" w:rsidRDefault="00820E80" w:rsidP="00820E80">
            <w:pPr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820E80" w:rsidRPr="00820E80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0E80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93E4B">
              <w:rPr>
                <w:rFonts w:ascii="Angsana New" w:hAnsi="Angsana New"/>
                <w:sz w:val="27"/>
                <w:szCs w:val="27"/>
                <w:lang w:val="en-US" w:bidi="th-TH"/>
              </w:rPr>
              <w:t>41,080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820E80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0E80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45,973</w:t>
            </w:r>
          </w:p>
        </w:tc>
      </w:tr>
      <w:tr w:rsidR="00820E80" w:rsidRPr="00A0764C" w:rsidTr="00415580">
        <w:tc>
          <w:tcPr>
            <w:tcW w:w="38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:rsidR="00820E80" w:rsidRPr="00093E4B" w:rsidRDefault="000C1C29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(12,851</w:t>
            </w:r>
            <w:r w:rsidR="00820E80" w:rsidRPr="00093E4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(36,180)</w:t>
            </w:r>
          </w:p>
        </w:tc>
      </w:tr>
      <w:tr w:rsidR="00820E80" w:rsidRPr="00A0764C" w:rsidTr="003C2C0C">
        <w:tc>
          <w:tcPr>
            <w:tcW w:w="38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820E80" w:rsidRPr="00093E4B" w:rsidRDefault="000C1C29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12,532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4,755</w:t>
            </w:r>
          </w:p>
        </w:tc>
      </w:tr>
      <w:tr w:rsidR="00820E80" w:rsidRPr="00A0764C" w:rsidTr="003C2C0C">
        <w:tc>
          <w:tcPr>
            <w:tcW w:w="38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ค่าใช้จ่ายที่มีสิทธิ์หักได้เพิ่ม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820E80" w:rsidRPr="00093E4B" w:rsidRDefault="005F11C6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C1C29">
              <w:rPr>
                <w:rFonts w:ascii="Angsana New" w:hAnsi="Angsana New"/>
                <w:sz w:val="27"/>
                <w:szCs w:val="27"/>
              </w:rPr>
              <w:t>599</w:t>
            </w:r>
            <w:r w:rsidR="00820E80" w:rsidRPr="00093E4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(1,357)</w:t>
            </w:r>
          </w:p>
        </w:tc>
      </w:tr>
      <w:tr w:rsidR="00820E80" w:rsidRPr="00A0764C" w:rsidTr="003C2C0C">
        <w:tc>
          <w:tcPr>
            <w:tcW w:w="387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4,080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20E80" w:rsidRPr="00A0764C" w:rsidTr="003C2C0C">
        <w:tc>
          <w:tcPr>
            <w:tcW w:w="387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14.64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26,242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5.74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13,191</w:t>
            </w:r>
          </w:p>
        </w:tc>
      </w:tr>
    </w:tbl>
    <w:p w:rsidR="008208EF" w:rsidRPr="00AB31F9" w:rsidRDefault="008208EF" w:rsidP="00AB31F9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A0764C" w:rsidTr="00415580">
        <w:tc>
          <w:tcPr>
            <w:tcW w:w="3870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208EF" w:rsidRPr="00A0764C" w:rsidTr="00415580">
        <w:tc>
          <w:tcPr>
            <w:tcW w:w="3870" w:type="dxa"/>
            <w:shd w:val="clear" w:color="auto" w:fill="auto"/>
          </w:tcPr>
          <w:p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</w:rPr>
              <w:t>2560</w:t>
            </w:r>
          </w:p>
        </w:tc>
      </w:tr>
      <w:tr w:rsidR="008208EF" w:rsidRPr="00A0764C" w:rsidTr="00415580">
        <w:tc>
          <w:tcPr>
            <w:tcW w:w="3870" w:type="dxa"/>
            <w:shd w:val="clear" w:color="auto" w:fill="auto"/>
          </w:tcPr>
          <w:p w:rsidR="008208EF" w:rsidRPr="00093E4B" w:rsidRDefault="008208EF" w:rsidP="00E1171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อัตราภาษี</w:t>
            </w:r>
          </w:p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:rsidR="008208EF" w:rsidRPr="00093E4B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อัตราภาษี</w:t>
            </w:r>
          </w:p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:rsidR="008208EF" w:rsidRPr="00093E4B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</w:tr>
      <w:tr w:rsidR="005866FE" w:rsidRPr="00A0764C" w:rsidTr="00415580">
        <w:tc>
          <w:tcPr>
            <w:tcW w:w="3870" w:type="dxa"/>
            <w:shd w:val="clear" w:color="auto" w:fill="auto"/>
          </w:tcPr>
          <w:p w:rsidR="005866FE" w:rsidRPr="00093E4B" w:rsidRDefault="005866FE" w:rsidP="000C1C2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:rsidR="005866FE" w:rsidRPr="00093E4B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5866FE" w:rsidRPr="00093E4B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5866FE" w:rsidRPr="00093E4B" w:rsidRDefault="00415580" w:rsidP="009009C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237,952</w:t>
            </w:r>
          </w:p>
        </w:tc>
        <w:tc>
          <w:tcPr>
            <w:tcW w:w="270" w:type="dxa"/>
            <w:shd w:val="clear" w:color="auto" w:fill="auto"/>
          </w:tcPr>
          <w:p w:rsidR="005866FE" w:rsidRPr="00093E4B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5866FE" w:rsidRPr="00093E4B" w:rsidRDefault="005866FE" w:rsidP="005866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66FE" w:rsidRPr="00093E4B" w:rsidRDefault="005866FE" w:rsidP="0058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866FE" w:rsidRPr="00093E4B" w:rsidRDefault="00415580" w:rsidP="009009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206,197</w:t>
            </w:r>
          </w:p>
        </w:tc>
      </w:tr>
      <w:tr w:rsidR="00820E80" w:rsidRPr="00A0764C" w:rsidTr="00415580">
        <w:tc>
          <w:tcPr>
            <w:tcW w:w="3870" w:type="dxa"/>
            <w:shd w:val="clear" w:color="auto" w:fill="auto"/>
          </w:tcPr>
          <w:p w:rsidR="00820E80" w:rsidRPr="00093E4B" w:rsidRDefault="00820E80" w:rsidP="00820E80">
            <w:pPr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820E80" w:rsidRPr="00820E80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0E80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47,590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820E80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0E80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41,239</w:t>
            </w:r>
          </w:p>
        </w:tc>
      </w:tr>
      <w:tr w:rsidR="00820E80" w:rsidRPr="00A0764C" w:rsidTr="00415580">
        <w:tc>
          <w:tcPr>
            <w:tcW w:w="38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(17,274)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(30,328)</w:t>
            </w:r>
          </w:p>
        </w:tc>
      </w:tr>
      <w:tr w:rsidR="00820E80" w:rsidRPr="00A0764C" w:rsidTr="00415580">
        <w:tc>
          <w:tcPr>
            <w:tcW w:w="38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:rsidR="00820E80" w:rsidRPr="00093E4B" w:rsidRDefault="000C1C29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16,565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4,211</w:t>
            </w:r>
          </w:p>
        </w:tc>
      </w:tr>
      <w:tr w:rsidR="00820E80" w:rsidRPr="00A0764C" w:rsidTr="00415580">
        <w:tc>
          <w:tcPr>
            <w:tcW w:w="38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ค่าใช้จ่ายที่มีสิทธิ์หักได้เพิ่ม</w:t>
            </w: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:rsidR="00820E80" w:rsidRPr="00093E4B" w:rsidRDefault="000C1C29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(18,599</w:t>
            </w:r>
            <w:r w:rsidR="00820E80" w:rsidRPr="00093E4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(1,096)</w:t>
            </w:r>
          </w:p>
        </w:tc>
      </w:tr>
      <w:tr w:rsidR="00820E80" w:rsidRPr="00A0764C" w:rsidTr="00415580">
        <w:tc>
          <w:tcPr>
            <w:tcW w:w="38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11.89</w:t>
            </w:r>
          </w:p>
        </w:tc>
        <w:tc>
          <w:tcPr>
            <w:tcW w:w="236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28,282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6.80</w:t>
            </w:r>
          </w:p>
        </w:tc>
        <w:tc>
          <w:tcPr>
            <w:tcW w:w="270" w:type="dxa"/>
            <w:shd w:val="clear" w:color="auto" w:fill="auto"/>
          </w:tcPr>
          <w:p w:rsidR="00820E80" w:rsidRPr="00093E4B" w:rsidRDefault="00820E80" w:rsidP="0082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E80" w:rsidRPr="00093E4B" w:rsidRDefault="00820E80" w:rsidP="00820E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14,026</w:t>
            </w:r>
          </w:p>
        </w:tc>
      </w:tr>
    </w:tbl>
    <w:p w:rsidR="00071FC6" w:rsidRPr="00567006" w:rsidRDefault="00071FC6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67006">
        <w:rPr>
          <w:rFonts w:ascii="Angsana New" w:hAnsi="Angsana New" w:hint="cs"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:rsidR="00071FC6" w:rsidRPr="000447B7" w:rsidRDefault="00071FC6" w:rsidP="00071F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8208EF" w:rsidRPr="000447B7" w:rsidRDefault="008208EF" w:rsidP="0075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47B7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="007F663C" w:rsidRPr="000447B7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0447B7">
        <w:rPr>
          <w:rFonts w:ascii="Angsana New" w:hAnsi="Angsana New"/>
          <w:sz w:val="30"/>
          <w:szCs w:val="30"/>
          <w:cs/>
        </w:rPr>
        <w:t xml:space="preserve">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0447B7">
        <w:rPr>
          <w:rFonts w:ascii="Angsana New" w:hAnsi="Angsana New"/>
          <w:sz w:val="30"/>
          <w:szCs w:val="30"/>
        </w:rPr>
        <w:t>2520</w:t>
      </w:r>
      <w:r w:rsidRPr="000447B7">
        <w:rPr>
          <w:rFonts w:ascii="Angsana New" w:hAnsi="Angsana New" w:hint="cs"/>
          <w:sz w:val="30"/>
          <w:szCs w:val="30"/>
          <w:cs/>
        </w:rPr>
        <w:t xml:space="preserve"> </w:t>
      </w:r>
      <w:r w:rsidR="006D2B73" w:rsidRPr="000447B7">
        <w:rPr>
          <w:rFonts w:ascii="Angsana New" w:hAnsi="Angsana New" w:hint="cs"/>
          <w:sz w:val="30"/>
          <w:szCs w:val="30"/>
          <w:cs/>
        </w:rPr>
        <w:t>เกี่ยวกับ</w:t>
      </w:r>
      <w:r w:rsidR="006D2B73" w:rsidRPr="000447B7">
        <w:rPr>
          <w:rFonts w:ascii="Angsana New" w:hAnsi="Angsana New"/>
          <w:sz w:val="30"/>
          <w:szCs w:val="30"/>
          <w:cs/>
        </w:rPr>
        <w:t>การผลิตไฟฟ้าจากพลังงานแสงอาทิตย์และสถานีบริการก๊าซธรรมชาติสำหรับยานพาหนะ</w:t>
      </w:r>
      <w:r w:rsidR="0004068B" w:rsidRPr="000447B7">
        <w:rPr>
          <w:rFonts w:ascii="Angsana New" w:hAnsi="Angsana New" w:hint="cs"/>
          <w:sz w:val="30"/>
          <w:szCs w:val="30"/>
          <w:cs/>
        </w:rPr>
        <w:t xml:space="preserve"> ซึ่งพอสรุปสาระสำคัญได้ดังนี้</w:t>
      </w:r>
    </w:p>
    <w:p w:rsidR="008208EF" w:rsidRPr="000447B7" w:rsidRDefault="008208EF" w:rsidP="0075584D">
      <w:pPr>
        <w:ind w:left="540"/>
        <w:jc w:val="both"/>
        <w:rPr>
          <w:rFonts w:ascii="Angsana New" w:hAnsi="Angsana New"/>
          <w:sz w:val="30"/>
          <w:szCs w:val="30"/>
          <w:highlight w:val="lightGray"/>
        </w:rPr>
      </w:pPr>
    </w:p>
    <w:p w:rsidR="008208EF" w:rsidRPr="000447B7" w:rsidRDefault="008208EF" w:rsidP="0075584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447B7">
        <w:rPr>
          <w:rFonts w:ascii="Angsana New" w:hAnsi="Angsana New"/>
          <w:sz w:val="30"/>
          <w:szCs w:val="30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</w:t>
      </w:r>
      <w:r w:rsidRPr="000447B7">
        <w:rPr>
          <w:rFonts w:ascii="Angsana New" w:hAnsi="Angsana New" w:hint="cs"/>
          <w:sz w:val="30"/>
          <w:szCs w:val="30"/>
          <w:cs/>
        </w:rPr>
        <w:t>ส่งเสริมการลงทุน</w:t>
      </w:r>
    </w:p>
    <w:p w:rsidR="0075584D" w:rsidRPr="000447B7" w:rsidRDefault="0075584D" w:rsidP="007558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8208EF" w:rsidRPr="00F66FF1" w:rsidRDefault="00965A2D" w:rsidP="0075584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47B7">
        <w:rPr>
          <w:rFonts w:ascii="Angsana New" w:hAnsi="Angsana New" w:hint="cs"/>
          <w:sz w:val="30"/>
          <w:szCs w:val="30"/>
          <w:cs/>
        </w:rPr>
        <w:t>ให้</w:t>
      </w:r>
      <w:r w:rsidRPr="000447B7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1D1116" w:rsidRPr="000447B7">
        <w:rPr>
          <w:rFonts w:ascii="Angsana New" w:hAnsi="Angsana New"/>
          <w:sz w:val="30"/>
          <w:szCs w:val="30"/>
        </w:rPr>
        <w:t>100</w:t>
      </w:r>
      <w:r w:rsidRPr="000447B7">
        <w:rPr>
          <w:rFonts w:ascii="Angsana New" w:hAnsi="Angsana New"/>
          <w:sz w:val="30"/>
          <w:szCs w:val="30"/>
          <w:cs/>
        </w:rPr>
        <w:t xml:space="preserve"> ของเงินลงทุนไม่รวมค่าที่ดินและทุนหมุนเวียนมีกำหนดเวลา </w:t>
      </w:r>
      <w:r w:rsidR="001D1116" w:rsidRPr="000447B7">
        <w:rPr>
          <w:rFonts w:ascii="Angsana New" w:hAnsi="Angsana New"/>
          <w:sz w:val="30"/>
          <w:szCs w:val="30"/>
        </w:rPr>
        <w:t>8</w:t>
      </w:r>
      <w:r w:rsidRPr="000447B7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จากการประกอบกิจการนั้นและ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</w:r>
      <w:r w:rsidR="001D1116" w:rsidRPr="000447B7">
        <w:rPr>
          <w:rFonts w:ascii="Angsana New" w:hAnsi="Angsana New"/>
          <w:sz w:val="30"/>
          <w:szCs w:val="30"/>
        </w:rPr>
        <w:t>50</w:t>
      </w:r>
      <w:r w:rsidRPr="000447B7">
        <w:rPr>
          <w:rFonts w:ascii="Angsana New" w:hAnsi="Angsana New"/>
          <w:sz w:val="30"/>
          <w:szCs w:val="30"/>
          <w:cs/>
        </w:rPr>
        <w:t xml:space="preserve"> ของอัตราปกติมีกำหนด </w:t>
      </w:r>
      <w:r w:rsidR="001D1116" w:rsidRPr="000447B7">
        <w:rPr>
          <w:rFonts w:ascii="Angsana New" w:hAnsi="Angsana New"/>
          <w:sz w:val="30"/>
          <w:szCs w:val="30"/>
        </w:rPr>
        <w:t>5</w:t>
      </w:r>
      <w:r w:rsidRPr="000447B7">
        <w:rPr>
          <w:rFonts w:ascii="Angsana New" w:hAnsi="Angsana New"/>
          <w:sz w:val="30"/>
          <w:szCs w:val="30"/>
          <w:cs/>
        </w:rPr>
        <w:t xml:space="preserve"> ปี นับจากวันที่พ้นกำหนดได้รับยกเว้น</w:t>
      </w:r>
      <w:r w:rsidRPr="00F66FF1">
        <w:rPr>
          <w:rFonts w:ascii="Angsana New" w:hAnsi="Angsana New"/>
          <w:sz w:val="30"/>
          <w:szCs w:val="30"/>
          <w:cs/>
        </w:rPr>
        <w:t>ภาษีเงินได้นิติบุคคล</w:t>
      </w:r>
    </w:p>
    <w:p w:rsidR="00A83192" w:rsidRPr="00F66FF1" w:rsidRDefault="00A83192" w:rsidP="00A83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DE7F76" w:rsidRPr="00F66FF1" w:rsidRDefault="00DE7F76" w:rsidP="00DE7F7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6FF1">
        <w:rPr>
          <w:rFonts w:ascii="Angsana New" w:hAnsi="Angsana New"/>
          <w:sz w:val="30"/>
          <w:szCs w:val="30"/>
          <w:cs/>
        </w:rPr>
        <w:t>ได้รับอนุญาตให้นำผลขาดทุนประจำปีที่เกิดขึ้นในระยะเวลาที่ได้รับการส่งเสริมการลงทุ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5 ปีนับจากวันที่พ้นกำหนดยกเว้นภาษีเงินได้นิติบุคคลโดยจะเลือกหักจากกำไรสุทธิของปีใดปีหนึ่งหรือหลายปีก็ได้</w:t>
      </w:r>
    </w:p>
    <w:p w:rsidR="00DE7F76" w:rsidRPr="00DE7F76" w:rsidRDefault="00DE7F76" w:rsidP="00DE7F76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8208EF" w:rsidRPr="000447B7" w:rsidRDefault="00A44776" w:rsidP="0075584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47B7">
        <w:rPr>
          <w:rFonts w:ascii="Angsana New" w:hAnsi="Angsana New"/>
          <w:sz w:val="30"/>
          <w:szCs w:val="30"/>
          <w:cs/>
        </w:rPr>
        <w:t>ให้ได้รับยกเว้นไม่ต้องนำเงินปันผลจากกิจการที่ได้รับการส่งเสริม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ซึ่งได้รับยกเว้นภาษีเงินได้นิติบุคคลไปรวมเพื่อเสียภาษีเงินได้</w:t>
      </w:r>
      <w:r w:rsidRPr="000447B7">
        <w:rPr>
          <w:rFonts w:ascii="Angsana New" w:hAnsi="Angsana New" w:hint="cs"/>
          <w:sz w:val="30"/>
          <w:szCs w:val="30"/>
          <w:cs/>
        </w:rPr>
        <w:t xml:space="preserve"> </w:t>
      </w:r>
    </w:p>
    <w:p w:rsidR="0075584D" w:rsidRPr="000447B7" w:rsidRDefault="0075584D" w:rsidP="0075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A44776" w:rsidRPr="000447B7" w:rsidRDefault="00A44776" w:rsidP="0075584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47B7">
        <w:rPr>
          <w:rFonts w:ascii="Angsana New" w:hAnsi="Angsana New"/>
          <w:sz w:val="30"/>
          <w:szCs w:val="30"/>
          <w:cs/>
        </w:rPr>
        <w:t xml:space="preserve">ให้ได้รับอนุญาตให้หักค่าขนส่ง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1D1116" w:rsidRPr="000447B7">
        <w:rPr>
          <w:rFonts w:ascii="Angsana New" w:hAnsi="Angsana New"/>
          <w:sz w:val="30"/>
          <w:szCs w:val="30"/>
        </w:rPr>
        <w:t>10</w:t>
      </w:r>
      <w:r w:rsidRPr="000447B7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นับแต่วันที่เริ่มมีรายได้จากการประกอบกิจการนั้น</w:t>
      </w:r>
    </w:p>
    <w:p w:rsidR="00E33D90" w:rsidRPr="000447B7" w:rsidRDefault="00E33D90" w:rsidP="00E33D90">
      <w:pPr>
        <w:pStyle w:val="ListParagraph"/>
        <w:rPr>
          <w:rFonts w:ascii="Angsana New" w:hAnsi="Angsana New"/>
          <w:sz w:val="30"/>
          <w:szCs w:val="30"/>
        </w:rPr>
      </w:pPr>
    </w:p>
    <w:p w:rsidR="00E33D90" w:rsidRPr="000447B7" w:rsidRDefault="00E33D90" w:rsidP="0075584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47B7">
        <w:rPr>
          <w:rFonts w:ascii="Angsana New" w:hAnsi="Angsana New" w:hint="cs"/>
          <w:sz w:val="30"/>
          <w:szCs w:val="30"/>
          <w:cs/>
        </w:rPr>
        <w:t>ให้</w:t>
      </w:r>
      <w:r w:rsidRPr="000447B7">
        <w:rPr>
          <w:rFonts w:ascii="Angsana New" w:hAnsi="Angsana New"/>
          <w:sz w:val="30"/>
          <w:szCs w:val="30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0447B7">
        <w:rPr>
          <w:rFonts w:ascii="Angsana New" w:hAnsi="Angsana New"/>
          <w:sz w:val="30"/>
          <w:szCs w:val="30"/>
        </w:rPr>
        <w:t xml:space="preserve">25 </w:t>
      </w:r>
      <w:r w:rsidRPr="000447B7">
        <w:rPr>
          <w:rFonts w:ascii="Angsana New" w:hAnsi="Angsana New"/>
          <w:sz w:val="30"/>
          <w:szCs w:val="30"/>
          <w:cs/>
        </w:rPr>
        <w:t>ของเงินลงทุน นอกเหนือไปจากการหักค่าเสื่อมราคาตามปกติ</w:t>
      </w:r>
    </w:p>
    <w:p w:rsidR="00A44776" w:rsidRPr="000447B7" w:rsidRDefault="00A44776" w:rsidP="00E3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965A2D" w:rsidRPr="000447B7" w:rsidRDefault="00965A2D" w:rsidP="0006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47B7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กลุ่มบริษัทและบริษัทจะต้องปฏิบัติตามเงื่อนไขและข้อกำหนดตามที่ระบุไว้ในบัตรส่งเสริมการลงทุน</w:t>
      </w:r>
    </w:p>
    <w:p w:rsidR="00B7351E" w:rsidRDefault="00B73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8208EF" w:rsidRPr="0075584D" w:rsidRDefault="008208EF" w:rsidP="0006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30"/>
          <w:szCs w:val="30"/>
        </w:rPr>
      </w:pPr>
      <w:r w:rsidRPr="0075584D"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8208EF" w:rsidRPr="00B7351E" w:rsidRDefault="008208EF" w:rsidP="0075584D">
      <w:pPr>
        <w:ind w:left="540"/>
        <w:jc w:val="both"/>
        <w:rPr>
          <w:rFonts w:ascii="Angsana New" w:hAnsi="Angsana New"/>
          <w:sz w:val="6"/>
          <w:szCs w:val="6"/>
          <w:highlight w:val="lightGray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2119"/>
        <w:gridCol w:w="909"/>
        <w:gridCol w:w="256"/>
        <w:gridCol w:w="1011"/>
        <w:gridCol w:w="257"/>
        <w:gridCol w:w="956"/>
        <w:gridCol w:w="257"/>
        <w:gridCol w:w="977"/>
        <w:gridCol w:w="257"/>
        <w:gridCol w:w="1018"/>
        <w:gridCol w:w="257"/>
        <w:gridCol w:w="996"/>
      </w:tblGrid>
      <w:tr w:rsidR="008208EF" w:rsidRPr="00A0764C" w:rsidTr="0021491F">
        <w:trPr>
          <w:trHeight w:val="403"/>
          <w:tblHeader/>
        </w:trPr>
        <w:tc>
          <w:tcPr>
            <w:tcW w:w="2119" w:type="dxa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1" w:type="dxa"/>
            <w:gridSpan w:val="11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1491F" w:rsidRPr="00A0764C" w:rsidTr="0021491F">
        <w:trPr>
          <w:trHeight w:val="403"/>
          <w:tblHeader/>
        </w:trPr>
        <w:tc>
          <w:tcPr>
            <w:tcW w:w="2119" w:type="dxa"/>
          </w:tcPr>
          <w:p w:rsidR="008208EF" w:rsidRPr="00A0764C" w:rsidRDefault="008208EF" w:rsidP="0006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tcBorders>
              <w:bottom w:val="single" w:sz="4" w:space="0" w:color="auto"/>
            </w:tcBorders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57" w:type="dxa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5" w:type="dxa"/>
            <w:gridSpan w:val="5"/>
            <w:tcBorders>
              <w:bottom w:val="single" w:sz="4" w:space="0" w:color="auto"/>
            </w:tcBorders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21491F" w:rsidRPr="00A0764C" w:rsidTr="0021491F">
        <w:trPr>
          <w:trHeight w:val="1224"/>
          <w:tblHeader/>
        </w:trPr>
        <w:tc>
          <w:tcPr>
            <w:tcW w:w="2119" w:type="dxa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7" w:type="dxa"/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7" w:type="dxa"/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A0764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57" w:type="dxa"/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208EF" w:rsidRPr="00A0764C" w:rsidRDefault="008208EF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08EF" w:rsidRPr="00A0764C" w:rsidTr="0021491F">
        <w:trPr>
          <w:trHeight w:val="403"/>
          <w:tblHeader/>
        </w:trPr>
        <w:tc>
          <w:tcPr>
            <w:tcW w:w="2119" w:type="dxa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1" w:type="dxa"/>
            <w:gridSpan w:val="11"/>
          </w:tcPr>
          <w:p w:rsidR="008208EF" w:rsidRPr="00A0764C" w:rsidRDefault="00956942" w:rsidP="0095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0764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="008208EF" w:rsidRPr="00A076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21491F" w:rsidRPr="00A0764C" w:rsidTr="0021491F">
        <w:trPr>
          <w:trHeight w:val="403"/>
        </w:trPr>
        <w:tc>
          <w:tcPr>
            <w:tcW w:w="2119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909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17,281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:rsidR="0021491F" w:rsidRPr="00A0764C" w:rsidRDefault="0021491F" w:rsidP="00A5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17,281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21,295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21,295</w:t>
            </w:r>
          </w:p>
        </w:tc>
      </w:tr>
      <w:tr w:rsidR="0021491F" w:rsidRPr="00A0764C" w:rsidTr="0021491F">
        <w:trPr>
          <w:trHeight w:val="403"/>
        </w:trPr>
        <w:tc>
          <w:tcPr>
            <w:tcW w:w="2119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909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257,361</w:t>
            </w:r>
          </w:p>
        </w:tc>
        <w:tc>
          <w:tcPr>
            <w:tcW w:w="256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3,253,270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:rsidR="0021491F" w:rsidRPr="00A0764C" w:rsidRDefault="0021491F" w:rsidP="00A5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3,510,631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613,164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1,931,077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2,544,241</w:t>
            </w:r>
          </w:p>
        </w:tc>
      </w:tr>
      <w:tr w:rsidR="0021491F" w:rsidRPr="00A0764C" w:rsidTr="0021491F">
        <w:trPr>
          <w:trHeight w:val="403"/>
        </w:trPr>
        <w:tc>
          <w:tcPr>
            <w:tcW w:w="2119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44" w:right="-130" w:hanging="14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(16,945)</w:t>
            </w:r>
          </w:p>
        </w:tc>
        <w:tc>
          <w:tcPr>
            <w:tcW w:w="256" w:type="dxa"/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(389,688)</w:t>
            </w:r>
          </w:p>
        </w:tc>
        <w:tc>
          <w:tcPr>
            <w:tcW w:w="257" w:type="dxa"/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(406,633)</w:t>
            </w:r>
          </w:p>
        </w:tc>
        <w:tc>
          <w:tcPr>
            <w:tcW w:w="257" w:type="dxa"/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(4,665)</w:t>
            </w:r>
          </w:p>
        </w:tc>
        <w:tc>
          <w:tcPr>
            <w:tcW w:w="257" w:type="dxa"/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(56,888)</w:t>
            </w:r>
          </w:p>
        </w:tc>
        <w:tc>
          <w:tcPr>
            <w:tcW w:w="257" w:type="dxa"/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:rsidR="0021491F" w:rsidRPr="00A0764C" w:rsidRDefault="0021491F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(61,553)</w:t>
            </w:r>
          </w:p>
        </w:tc>
      </w:tr>
      <w:tr w:rsidR="0021491F" w:rsidRPr="00A0764C" w:rsidTr="0021491F">
        <w:trPr>
          <w:trHeight w:val="403"/>
        </w:trPr>
        <w:tc>
          <w:tcPr>
            <w:tcW w:w="2119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240,416</w:t>
            </w:r>
          </w:p>
        </w:tc>
        <w:tc>
          <w:tcPr>
            <w:tcW w:w="256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3103E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2,880,863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567FD" w:rsidRDefault="00A567FD" w:rsidP="00A5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3,121,279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608,499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1,895,484</w:t>
            </w:r>
          </w:p>
        </w:tc>
        <w:tc>
          <w:tcPr>
            <w:tcW w:w="257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21491F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70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49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2,503,983</w:t>
            </w:r>
          </w:p>
        </w:tc>
      </w:tr>
    </w:tbl>
    <w:p w:rsidR="008208EF" w:rsidRPr="00F1765A" w:rsidRDefault="008208EF" w:rsidP="0082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2155"/>
        <w:gridCol w:w="884"/>
        <w:gridCol w:w="265"/>
        <w:gridCol w:w="966"/>
        <w:gridCol w:w="265"/>
        <w:gridCol w:w="956"/>
        <w:gridCol w:w="265"/>
        <w:gridCol w:w="965"/>
        <w:gridCol w:w="265"/>
        <w:gridCol w:w="966"/>
        <w:gridCol w:w="328"/>
        <w:gridCol w:w="990"/>
      </w:tblGrid>
      <w:tr w:rsidR="008208EF" w:rsidRPr="00A0764C" w:rsidTr="0021491F">
        <w:tc>
          <w:tcPr>
            <w:tcW w:w="2155" w:type="dxa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5" w:type="dxa"/>
            <w:gridSpan w:val="11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8EF" w:rsidRPr="00A0764C" w:rsidTr="0021491F">
        <w:tc>
          <w:tcPr>
            <w:tcW w:w="2160" w:type="dxa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5" w:type="dxa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5" w:type="dxa"/>
            <w:gridSpan w:val="5"/>
            <w:tcBorders>
              <w:bottom w:val="single" w:sz="4" w:space="0" w:color="auto"/>
            </w:tcBorders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208EF" w:rsidRPr="00A0764C" w:rsidTr="0021491F">
        <w:tc>
          <w:tcPr>
            <w:tcW w:w="2160" w:type="dxa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5" w:type="dxa"/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5" w:type="dxa"/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กิจการที่</w:t>
            </w:r>
            <w:r w:rsidRPr="00A0764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ไม่ได้รับการ</w:t>
            </w: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328" w:type="dxa"/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208EF" w:rsidRPr="00A0764C" w:rsidTr="0021491F">
        <w:tc>
          <w:tcPr>
            <w:tcW w:w="2160" w:type="dxa"/>
          </w:tcPr>
          <w:p w:rsidR="008208EF" w:rsidRPr="00A0764C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:rsidR="008208EF" w:rsidRPr="00A0764C" w:rsidRDefault="00613CA0" w:rsidP="0061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</w:t>
            </w:r>
            <w:r w:rsidR="008208EF" w:rsidRPr="00A0764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21491F" w:rsidRPr="00A0764C" w:rsidTr="0021491F">
        <w:trPr>
          <w:trHeight w:val="407"/>
        </w:trPr>
        <w:tc>
          <w:tcPr>
            <w:tcW w:w="2160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88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6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6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328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21491F" w:rsidRPr="00A0764C" w:rsidTr="0021491F">
        <w:tc>
          <w:tcPr>
            <w:tcW w:w="215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884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40,924</w:t>
            </w:r>
          </w:p>
        </w:tc>
        <w:tc>
          <w:tcPr>
            <w:tcW w:w="265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5713D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,847</w:t>
            </w:r>
          </w:p>
        </w:tc>
        <w:tc>
          <w:tcPr>
            <w:tcW w:w="265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3,059,771</w:t>
            </w:r>
          </w:p>
        </w:tc>
        <w:tc>
          <w:tcPr>
            <w:tcW w:w="265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407,440</w:t>
            </w:r>
          </w:p>
        </w:tc>
        <w:tc>
          <w:tcPr>
            <w:tcW w:w="265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1,725,989</w:t>
            </w:r>
          </w:p>
        </w:tc>
        <w:tc>
          <w:tcPr>
            <w:tcW w:w="328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2,133,429</w:t>
            </w:r>
          </w:p>
        </w:tc>
      </w:tr>
      <w:tr w:rsidR="0021491F" w:rsidRPr="00A0764C" w:rsidTr="0021491F">
        <w:tc>
          <w:tcPr>
            <w:tcW w:w="215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40,924</w:t>
            </w:r>
          </w:p>
        </w:tc>
        <w:tc>
          <w:tcPr>
            <w:tcW w:w="26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3,019,108</w:t>
            </w:r>
          </w:p>
        </w:tc>
        <w:tc>
          <w:tcPr>
            <w:tcW w:w="26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3,060,032</w:t>
            </w:r>
          </w:p>
        </w:tc>
        <w:tc>
          <w:tcPr>
            <w:tcW w:w="26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407,440</w:t>
            </w:r>
          </w:p>
        </w:tc>
        <w:tc>
          <w:tcPr>
            <w:tcW w:w="265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1,726,118</w:t>
            </w:r>
          </w:p>
        </w:tc>
        <w:tc>
          <w:tcPr>
            <w:tcW w:w="328" w:type="dxa"/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1491F" w:rsidRPr="00A0764C" w:rsidRDefault="0021491F" w:rsidP="0021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2,133,558</w:t>
            </w:r>
          </w:p>
        </w:tc>
      </w:tr>
    </w:tbl>
    <w:p w:rsidR="00B7351E" w:rsidRPr="00F1765A" w:rsidRDefault="00B7351E" w:rsidP="00B735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:rsidR="00071FC6" w:rsidRDefault="00071FC6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กำไรต่อหุ้นขั้นพื้นฐาน</w:t>
      </w:r>
    </w:p>
    <w:p w:rsidR="0033188C" w:rsidRPr="00F1765A" w:rsidRDefault="0033188C" w:rsidP="0033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Cs/>
          <w:sz w:val="22"/>
          <w:szCs w:val="22"/>
          <w:cs/>
        </w:rPr>
      </w:pPr>
    </w:p>
    <w:p w:rsidR="00AB0EB0" w:rsidRDefault="0033188C" w:rsidP="0033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953BB3">
        <w:rPr>
          <w:rFonts w:ascii="Angsana New" w:hAnsi="Angsana New"/>
          <w:spacing w:val="6"/>
          <w:sz w:val="30"/>
          <w:szCs w:val="30"/>
          <w:cs/>
        </w:rPr>
        <w:t>กำไรต่อหุ้นขั้นพื้นฐานสำหรับ</w:t>
      </w:r>
      <w:r>
        <w:rPr>
          <w:rFonts w:ascii="Angsana New" w:hAnsi="Angsana New"/>
          <w:spacing w:val="6"/>
          <w:sz w:val="30"/>
          <w:szCs w:val="30"/>
          <w:cs/>
        </w:rPr>
        <w:t>ปี</w:t>
      </w:r>
      <w:r w:rsidRPr="00953BB3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Pr="008620B8">
        <w:rPr>
          <w:rFonts w:ascii="Angsana New" w:hAnsi="Angsana New"/>
          <w:spacing w:val="6"/>
          <w:sz w:val="30"/>
          <w:szCs w:val="30"/>
        </w:rPr>
        <w:t>3</w:t>
      </w:r>
      <w:r>
        <w:rPr>
          <w:rFonts w:ascii="Angsana New" w:hAnsi="Angsana New"/>
          <w:spacing w:val="6"/>
          <w:sz w:val="30"/>
          <w:szCs w:val="30"/>
        </w:rPr>
        <w:t>1</w:t>
      </w:r>
      <w:r w:rsidR="001D1116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 w:rsidRPr="00953BB3">
        <w:rPr>
          <w:rFonts w:ascii="Angsana New" w:hAnsi="Angsana New"/>
          <w:spacing w:val="6"/>
          <w:sz w:val="30"/>
          <w:szCs w:val="30"/>
          <w:cs/>
        </w:rPr>
        <w:t xml:space="preserve"> คำนวณจากกำไรสำหรับ</w:t>
      </w:r>
      <w:r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953BB3">
        <w:rPr>
          <w:rFonts w:ascii="Angsana New" w:hAnsi="Angsana New"/>
          <w:spacing w:val="6"/>
          <w:sz w:val="30"/>
          <w:szCs w:val="30"/>
          <w:cs/>
        </w:rPr>
        <w:t>ที่เป็นส่วนของ</w:t>
      </w:r>
      <w:r w:rsidRPr="005A74D3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</w:t>
      </w:r>
      <w:r>
        <w:rPr>
          <w:rFonts w:ascii="Angsana New" w:hAnsi="Angsana New"/>
          <w:sz w:val="30"/>
          <w:szCs w:val="30"/>
          <w:cs/>
        </w:rPr>
        <w:t>นสามัญที่ออกจำหน่ายแล้วระหว่า</w:t>
      </w:r>
      <w:r>
        <w:rPr>
          <w:rFonts w:ascii="Angsana New" w:hAnsi="Angsana New" w:hint="cs"/>
          <w:sz w:val="30"/>
          <w:szCs w:val="30"/>
          <w:cs/>
        </w:rPr>
        <w:t>งปี</w:t>
      </w:r>
      <w:r w:rsidRPr="005A74D3">
        <w:rPr>
          <w:rFonts w:ascii="Angsana New" w:hAnsi="Angsana New"/>
          <w:sz w:val="30"/>
          <w:szCs w:val="30"/>
          <w:cs/>
        </w:rPr>
        <w:t xml:space="preserve"> โดยแสดงการคำนวณดังนี้</w:t>
      </w:r>
    </w:p>
    <w:p w:rsidR="0033188C" w:rsidRPr="00F1765A" w:rsidRDefault="0033188C" w:rsidP="000F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70"/>
        <w:gridCol w:w="1107"/>
        <w:gridCol w:w="236"/>
        <w:gridCol w:w="1093"/>
        <w:gridCol w:w="236"/>
        <w:gridCol w:w="1081"/>
      </w:tblGrid>
      <w:tr w:rsidR="0033188C" w:rsidRPr="0014535F" w:rsidTr="0033188C">
        <w:tc>
          <w:tcPr>
            <w:tcW w:w="38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sz w:val="30"/>
                <w:szCs w:val="30"/>
              </w:rPr>
              <w:br w:type="page"/>
            </w:r>
          </w:p>
        </w:tc>
        <w:tc>
          <w:tcPr>
            <w:tcW w:w="2484" w:type="dxa"/>
            <w:gridSpan w:val="3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33188C" w:rsidRPr="0014535F" w:rsidTr="0033188C">
        <w:tc>
          <w:tcPr>
            <w:tcW w:w="38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762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876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76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1D1116" w:rsidRPr="00876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62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7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3188C" w:rsidRPr="0014535F" w:rsidTr="0033188C">
        <w:trPr>
          <w:trHeight w:val="335"/>
        </w:trPr>
        <w:tc>
          <w:tcPr>
            <w:tcW w:w="38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7625C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762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3188C" w:rsidRPr="0014535F" w:rsidTr="0033188C">
        <w:tc>
          <w:tcPr>
            <w:tcW w:w="3870" w:type="dxa"/>
          </w:tcPr>
          <w:p w:rsidR="0033188C" w:rsidRPr="0087625C" w:rsidRDefault="0033188C" w:rsidP="00FB5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66FF1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FB5694" w:rsidRPr="00F66FF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66FF1">
              <w:rPr>
                <w:rFonts w:ascii="Angsana New" w:hAnsi="Angsana New"/>
                <w:sz w:val="30"/>
                <w:szCs w:val="30"/>
                <w:cs/>
              </w:rPr>
              <w:t>ที่เป็นส่วน</w:t>
            </w:r>
            <w:r w:rsidRPr="0087625C">
              <w:rPr>
                <w:rFonts w:ascii="Angsana New" w:hAnsi="Angsana New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1107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3188C" w:rsidRPr="0014535F" w:rsidTr="0033188C">
        <w:tc>
          <w:tcPr>
            <w:tcW w:w="38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33188C" w:rsidRPr="0087625C" w:rsidRDefault="00B363F1" w:rsidP="00B36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179</w:t>
            </w:r>
            <w:r w:rsidR="00995500" w:rsidRPr="0087625C">
              <w:rPr>
                <w:rFonts w:ascii="Angsana New" w:hAnsi="Angsana New"/>
                <w:sz w:val="30"/>
                <w:szCs w:val="30"/>
              </w:rPr>
              <w:t>,</w:t>
            </w:r>
            <w:r w:rsidR="00742B92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33188C" w:rsidRPr="0087625C" w:rsidRDefault="004B2121" w:rsidP="0070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216,66</w:t>
            </w:r>
            <w:r w:rsidR="00712EE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33188C" w:rsidRPr="0087625C" w:rsidRDefault="00B363F1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44" w:right="15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209,</w:t>
            </w:r>
            <w:r w:rsidR="00742B92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33188C" w:rsidRPr="0087625C" w:rsidRDefault="004B2121" w:rsidP="007052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7625C">
              <w:rPr>
                <w:rFonts w:ascii="Angsana New" w:hAnsi="Angsana New"/>
                <w:sz w:val="30"/>
                <w:szCs w:val="30"/>
                <w:lang w:val="en-US"/>
              </w:rPr>
              <w:t>192,171</w:t>
            </w:r>
          </w:p>
        </w:tc>
      </w:tr>
      <w:tr w:rsidR="0033188C" w:rsidRPr="0014535F" w:rsidTr="0033188C">
        <w:tc>
          <w:tcPr>
            <w:tcW w:w="38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33188C" w:rsidRPr="0087625C" w:rsidRDefault="0033188C" w:rsidP="00E117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7625C">
              <w:rPr>
                <w:rFonts w:ascii="Angsana New" w:hAnsi="Angsana New"/>
                <w:sz w:val="30"/>
                <w:szCs w:val="30"/>
                <w:lang w:val="en-US"/>
              </w:rPr>
              <w:t>1,200,000</w:t>
            </w:r>
          </w:p>
        </w:tc>
      </w:tr>
      <w:tr w:rsidR="0033188C" w:rsidRPr="0014535F" w:rsidTr="0033188C">
        <w:tc>
          <w:tcPr>
            <w:tcW w:w="38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76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33188C" w:rsidRPr="0087625C" w:rsidRDefault="00995500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25C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B363F1" w:rsidRPr="008762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33188C" w:rsidRPr="0087625C" w:rsidRDefault="007052C8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:rsidR="0033188C" w:rsidRPr="0087625C" w:rsidRDefault="00995500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5C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36" w:type="dxa"/>
          </w:tcPr>
          <w:p w:rsidR="0033188C" w:rsidRPr="0087625C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:rsidR="0033188C" w:rsidRPr="0087625C" w:rsidRDefault="007052C8" w:rsidP="00E117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95" w:right="-1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762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0.16</w:t>
            </w:r>
          </w:p>
        </w:tc>
      </w:tr>
    </w:tbl>
    <w:p w:rsidR="002B2995" w:rsidRDefault="002B2995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07375">
        <w:rPr>
          <w:rFonts w:ascii="Angsana New" w:hAnsi="Angsana New" w:hint="cs"/>
          <w:bCs/>
          <w:sz w:val="30"/>
          <w:szCs w:val="30"/>
          <w:cs/>
        </w:rPr>
        <w:lastRenderedPageBreak/>
        <w:t>เงินปันผล</w:t>
      </w:r>
    </w:p>
    <w:p w:rsidR="00F1765A" w:rsidRPr="00C07375" w:rsidRDefault="00F1765A" w:rsidP="00F176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2B2995" w:rsidRPr="00C07375" w:rsidRDefault="002B2995" w:rsidP="002B2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07375">
        <w:rPr>
          <w:rFonts w:ascii="Angsana New" w:hAnsi="Angsana New"/>
          <w:spacing w:val="4"/>
          <w:sz w:val="30"/>
          <w:szCs w:val="30"/>
          <w:cs/>
        </w:rPr>
        <w:t>ใน</w:t>
      </w:r>
      <w:r w:rsidRPr="00C07375">
        <w:rPr>
          <w:rFonts w:ascii="Angsana New" w:hAnsi="Angsana New"/>
          <w:sz w:val="30"/>
          <w:szCs w:val="30"/>
          <w:cs/>
        </w:rPr>
        <w:t xml:space="preserve">การประชุมสามัญประจำปีของผู้ถือหุ้นของบริษัทเมื่อวันที่ </w:t>
      </w:r>
      <w:r w:rsidR="00B16C4E" w:rsidRPr="00C07375">
        <w:rPr>
          <w:rFonts w:ascii="Angsana New" w:hAnsi="Angsana New"/>
          <w:sz w:val="30"/>
          <w:szCs w:val="30"/>
        </w:rPr>
        <w:t>27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B16C4E" w:rsidRPr="00C0737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16C4E" w:rsidRPr="00C07375">
        <w:rPr>
          <w:rFonts w:ascii="Angsana New" w:hAnsi="Angsana New"/>
          <w:sz w:val="30"/>
          <w:szCs w:val="30"/>
        </w:rPr>
        <w:t>2561</w:t>
      </w:r>
      <w:r w:rsidRPr="00C0737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</w:t>
      </w:r>
      <w:r w:rsidR="001D1116">
        <w:rPr>
          <w:rFonts w:ascii="Angsana New" w:hAnsi="Angsana New"/>
          <w:sz w:val="30"/>
          <w:szCs w:val="30"/>
          <w:cs/>
        </w:rPr>
        <w:t xml:space="preserve">    </w:t>
      </w:r>
      <w:r w:rsidRPr="00C07375">
        <w:rPr>
          <w:rFonts w:ascii="Angsana New" w:hAnsi="Angsana New"/>
          <w:sz w:val="30"/>
          <w:szCs w:val="30"/>
          <w:cs/>
        </w:rPr>
        <w:t>กำไร</w:t>
      </w:r>
      <w:r w:rsidR="008A5188" w:rsidRPr="00C07375">
        <w:rPr>
          <w:rFonts w:ascii="Angsana New" w:hAnsi="Angsana New" w:hint="cs"/>
          <w:sz w:val="30"/>
          <w:szCs w:val="30"/>
          <w:cs/>
        </w:rPr>
        <w:t xml:space="preserve">สุทธิสำหรับปี </w:t>
      </w:r>
      <w:r w:rsidR="008A5188" w:rsidRPr="00C07375">
        <w:rPr>
          <w:rFonts w:ascii="Angsana New" w:hAnsi="Angsana New"/>
          <w:sz w:val="30"/>
          <w:szCs w:val="30"/>
        </w:rPr>
        <w:t>2560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C07375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="00B16C4E" w:rsidRPr="00C07375">
        <w:rPr>
          <w:rFonts w:ascii="Angsana New" w:hAnsi="Angsana New"/>
          <w:sz w:val="30"/>
          <w:szCs w:val="30"/>
        </w:rPr>
        <w:t>0.1</w:t>
      </w:r>
      <w:r w:rsidR="008A5188" w:rsidRPr="00C07375">
        <w:rPr>
          <w:rFonts w:ascii="Angsana New" w:hAnsi="Angsana New"/>
          <w:sz w:val="30"/>
          <w:szCs w:val="30"/>
        </w:rPr>
        <w:t>0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C07375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B16C4E" w:rsidRPr="00C07375">
        <w:rPr>
          <w:rFonts w:ascii="Angsana New" w:hAnsi="Angsana New"/>
          <w:sz w:val="30"/>
          <w:szCs w:val="30"/>
        </w:rPr>
        <w:t>120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C07375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="00801D36" w:rsidRPr="00C07375">
        <w:rPr>
          <w:rFonts w:ascii="Angsana New" w:hAnsi="Angsana New" w:hint="cs"/>
          <w:sz w:val="30"/>
          <w:szCs w:val="30"/>
          <w:cs/>
        </w:rPr>
        <w:t>เดือนพฤษภาคมใน</w:t>
      </w:r>
      <w:r w:rsidR="00C84577" w:rsidRPr="00C07375">
        <w:rPr>
          <w:rFonts w:ascii="Angsana New" w:hAnsi="Angsana New" w:hint="cs"/>
          <w:sz w:val="30"/>
          <w:szCs w:val="30"/>
          <w:cs/>
        </w:rPr>
        <w:t>ปี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C84577" w:rsidRPr="00C07375">
        <w:rPr>
          <w:rFonts w:ascii="Angsana New" w:hAnsi="Angsana New"/>
          <w:sz w:val="30"/>
          <w:szCs w:val="30"/>
        </w:rPr>
        <w:t>2561</w:t>
      </w:r>
    </w:p>
    <w:p w:rsidR="002B2995" w:rsidRPr="00C07375" w:rsidRDefault="002B2995" w:rsidP="002B2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90"/>
        <w:rPr>
          <w:rFonts w:ascii="Angsana New" w:hAnsi="Angsana New"/>
          <w:sz w:val="30"/>
          <w:szCs w:val="30"/>
        </w:rPr>
      </w:pPr>
    </w:p>
    <w:p w:rsidR="00B16C4E" w:rsidRPr="00C07375" w:rsidRDefault="002B2995" w:rsidP="00B16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07375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16C4E" w:rsidRPr="00C07375">
        <w:rPr>
          <w:rFonts w:ascii="Angsana New" w:hAnsi="Angsana New"/>
          <w:sz w:val="30"/>
          <w:szCs w:val="30"/>
        </w:rPr>
        <w:t>26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B16C4E" w:rsidRPr="00C07375">
        <w:rPr>
          <w:rFonts w:ascii="Angsana New" w:hAnsi="Angsana New" w:hint="cs"/>
          <w:sz w:val="30"/>
          <w:szCs w:val="30"/>
          <w:cs/>
        </w:rPr>
        <w:t>เมษายน</w:t>
      </w:r>
      <w:r w:rsidRPr="00C07375">
        <w:rPr>
          <w:rFonts w:ascii="Angsana New" w:hAnsi="Angsana New"/>
          <w:sz w:val="30"/>
          <w:szCs w:val="30"/>
          <w:cs/>
        </w:rPr>
        <w:t xml:space="preserve"> </w:t>
      </w:r>
      <w:r w:rsidR="00B16C4E" w:rsidRPr="00C07375">
        <w:rPr>
          <w:rFonts w:ascii="Angsana New" w:hAnsi="Angsana New"/>
          <w:sz w:val="30"/>
          <w:szCs w:val="30"/>
        </w:rPr>
        <w:t>2560</w:t>
      </w:r>
      <w:r w:rsidRPr="00C07375">
        <w:rPr>
          <w:rFonts w:ascii="Angsana New" w:hAnsi="Angsana New"/>
          <w:sz w:val="30"/>
          <w:szCs w:val="30"/>
          <w:cs/>
        </w:rPr>
        <w:t xml:space="preserve"> ผู้ถือหุ้</w:t>
      </w:r>
      <w:r w:rsidR="008A5188" w:rsidRPr="00C07375">
        <w:rPr>
          <w:rFonts w:ascii="Angsana New" w:hAnsi="Angsana New" w:hint="cs"/>
          <w:sz w:val="30"/>
          <w:szCs w:val="30"/>
          <w:cs/>
        </w:rPr>
        <w:t>น</w:t>
      </w:r>
      <w:r w:rsidRPr="00C07375">
        <w:rPr>
          <w:rFonts w:ascii="Angsana New" w:hAnsi="Angsana New"/>
          <w:sz w:val="30"/>
          <w:szCs w:val="30"/>
          <w:cs/>
        </w:rPr>
        <w:t>มีมติอนุมัติการจัดสรร</w:t>
      </w:r>
      <w:r w:rsidR="001D1116">
        <w:rPr>
          <w:rFonts w:ascii="Angsana New" w:hAnsi="Angsana New"/>
          <w:sz w:val="30"/>
          <w:szCs w:val="30"/>
          <w:cs/>
        </w:rPr>
        <w:t xml:space="preserve">    </w:t>
      </w:r>
      <w:r w:rsidRPr="00C07375">
        <w:rPr>
          <w:rFonts w:ascii="Angsana New" w:hAnsi="Angsana New"/>
          <w:sz w:val="30"/>
          <w:szCs w:val="30"/>
          <w:cs/>
        </w:rPr>
        <w:t>กำไร</w:t>
      </w:r>
      <w:r w:rsidR="008A5188" w:rsidRPr="00C07375">
        <w:rPr>
          <w:rFonts w:ascii="Angsana New" w:hAnsi="Angsana New" w:hint="cs"/>
          <w:sz w:val="30"/>
          <w:szCs w:val="30"/>
          <w:cs/>
        </w:rPr>
        <w:t xml:space="preserve">สุทธิสำหรับปี </w:t>
      </w:r>
      <w:r w:rsidR="008A5188" w:rsidRPr="00C07375">
        <w:rPr>
          <w:rFonts w:ascii="Angsana New" w:hAnsi="Angsana New"/>
          <w:sz w:val="30"/>
          <w:szCs w:val="30"/>
        </w:rPr>
        <w:t>2559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C07375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="00B16C4E" w:rsidRPr="00C07375">
        <w:rPr>
          <w:rFonts w:ascii="Angsana New" w:hAnsi="Angsana New"/>
          <w:sz w:val="30"/>
          <w:szCs w:val="30"/>
        </w:rPr>
        <w:t>0.14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C07375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="00B16C4E" w:rsidRPr="00C07375">
        <w:rPr>
          <w:rFonts w:ascii="Angsana New" w:hAnsi="Angsana New"/>
          <w:sz w:val="30"/>
          <w:szCs w:val="30"/>
          <w:cs/>
        </w:rPr>
        <w:t>ทั้งสิ้น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B16C4E" w:rsidRPr="00C07375">
        <w:rPr>
          <w:rFonts w:ascii="Angsana New" w:hAnsi="Angsana New"/>
          <w:sz w:val="30"/>
          <w:szCs w:val="30"/>
        </w:rPr>
        <w:t>168</w:t>
      </w:r>
      <w:r w:rsidRPr="00C07375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</w:t>
      </w:r>
      <w:r w:rsidR="00801D36" w:rsidRPr="00C07375">
        <w:rPr>
          <w:rFonts w:ascii="Angsana New" w:hAnsi="Angsana New"/>
          <w:sz w:val="30"/>
          <w:szCs w:val="30"/>
          <w:cs/>
        </w:rPr>
        <w:t>เดือนพฤษภาคมใน</w:t>
      </w:r>
      <w:r w:rsidR="00C84577" w:rsidRPr="00C07375">
        <w:rPr>
          <w:rFonts w:ascii="Angsana New" w:hAnsi="Angsana New"/>
          <w:sz w:val="30"/>
          <w:szCs w:val="30"/>
          <w:cs/>
        </w:rPr>
        <w:t xml:space="preserve">ปี </w:t>
      </w:r>
      <w:r w:rsidR="001D1116" w:rsidRPr="001D1116">
        <w:rPr>
          <w:rFonts w:ascii="Angsana New" w:hAnsi="Angsana New"/>
          <w:sz w:val="30"/>
          <w:szCs w:val="30"/>
        </w:rPr>
        <w:t>256</w:t>
      </w:r>
      <w:r w:rsidR="00C84577" w:rsidRPr="00C07375">
        <w:rPr>
          <w:rFonts w:ascii="Angsana New" w:hAnsi="Angsana New"/>
          <w:sz w:val="30"/>
          <w:szCs w:val="30"/>
        </w:rPr>
        <w:t>0</w:t>
      </w:r>
    </w:p>
    <w:p w:rsidR="000F4B64" w:rsidRDefault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bookmarkStart w:id="4" w:name="OLE_LINK4"/>
    </w:p>
    <w:p w:rsidR="00F313FC" w:rsidRPr="00567006" w:rsidRDefault="00F313FC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567006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:rsidR="00F313FC" w:rsidRPr="00567006" w:rsidRDefault="00F313FC" w:rsidP="00F31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816E5B" w:rsidRPr="00567006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56700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816E5B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67006">
        <w:rPr>
          <w:rFonts w:ascii="Angsana New" w:hAnsi="Angsana New" w:hint="cs"/>
          <w:sz w:val="30"/>
          <w:szCs w:val="30"/>
          <w:cs/>
        </w:rPr>
        <w:br/>
        <w:t>นโยบายของ</w:t>
      </w:r>
      <w:r w:rsidRPr="006D32E8">
        <w:rPr>
          <w:rFonts w:ascii="Angsana New" w:hAnsi="Angsana New" w:hint="cs"/>
          <w:sz w:val="30"/>
          <w:szCs w:val="30"/>
          <w:cs/>
        </w:rPr>
        <w:t>คณะกรรมการบริษัท คือการรักษาระดับเงินทุนให้มั่นคงเพื่อรักษา</w:t>
      </w:r>
      <w:r w:rsidRPr="007D3A3A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6D32E8"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0F4B64">
        <w:rPr>
          <w:rFonts w:ascii="Angsana New" w:hAnsi="Angsana New"/>
          <w:sz w:val="30"/>
          <w:szCs w:val="30"/>
        </w:rPr>
        <w:br/>
      </w:r>
      <w:r w:rsidRPr="006D32E8">
        <w:rPr>
          <w:rFonts w:ascii="Angsana New" w:hAnsi="Angsana New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816E5B" w:rsidRPr="00641A49" w:rsidRDefault="00816E5B" w:rsidP="00DE6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16E5B" w:rsidRPr="00641A49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1A4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816E5B" w:rsidRPr="00F73462" w:rsidRDefault="00816E5B" w:rsidP="0081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F4B64" w:rsidRPr="00FA078E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A078E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FA078E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FA078E">
        <w:rPr>
          <w:rFonts w:ascii="Angsana New" w:hAnsi="Angsana New"/>
          <w:sz w:val="30"/>
          <w:szCs w:val="30"/>
          <w:cs/>
        </w:rPr>
        <w:t>ของอัตราดอกเบี้ย</w:t>
      </w:r>
      <w:r w:rsidR="000F4B64" w:rsidRPr="00FA078E">
        <w:rPr>
          <w:rFonts w:ascii="Angsana New" w:hAnsi="Angsana New"/>
          <w:sz w:val="30"/>
          <w:szCs w:val="30"/>
        </w:rPr>
        <w:br/>
      </w:r>
      <w:r w:rsidRPr="00FA078E">
        <w:rPr>
          <w:rFonts w:ascii="Angsana New" w:hAnsi="Angsana New"/>
          <w:sz w:val="30"/>
          <w:szCs w:val="30"/>
          <w:cs/>
        </w:rPr>
        <w:t>ในตลาด ซึ่งส่งผลกระทบต่อการดำเนินงานและกระแสเงินสดของ</w:t>
      </w:r>
      <w:r w:rsidR="002342D5" w:rsidRPr="00FA07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A078E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FA078E">
        <w:rPr>
          <w:rFonts w:ascii="Angsana New" w:hAnsi="Angsana New"/>
          <w:sz w:val="30"/>
          <w:szCs w:val="30"/>
          <w:cs/>
        </w:rPr>
        <w:t>เนื่องจาก</w:t>
      </w:r>
      <w:r w:rsidRPr="00FA078E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FA078E">
        <w:rPr>
          <w:rFonts w:ascii="Angsana New" w:hAnsi="Angsana New"/>
          <w:sz w:val="30"/>
          <w:szCs w:val="30"/>
          <w:cs/>
        </w:rPr>
        <w:t xml:space="preserve">เงินกู้ยืมส่วนใหญ่มีอัตราคงที่ </w:t>
      </w:r>
      <w:r w:rsidR="002342D5" w:rsidRPr="00FA07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A078E">
        <w:rPr>
          <w:rFonts w:ascii="Angsana New" w:hAnsi="Angsana New" w:hint="cs"/>
          <w:sz w:val="30"/>
          <w:szCs w:val="30"/>
          <w:cs/>
        </w:rPr>
        <w:t>บริษัท</w:t>
      </w:r>
      <w:r w:rsidRPr="00FA078E">
        <w:rPr>
          <w:rFonts w:ascii="Angsana New" w:hAnsi="Angsana New"/>
          <w:sz w:val="30"/>
          <w:szCs w:val="30"/>
          <w:cs/>
        </w:rPr>
        <w:t>มีความเสี่ยงด้านอัตราดอกเบี้ยที่เกิดจากเงินกู้ยืม (</w:t>
      </w:r>
      <w:r w:rsidRPr="00FA078E">
        <w:rPr>
          <w:rFonts w:ascii="Angsana New" w:hAnsi="Angsana New" w:hint="cs"/>
          <w:sz w:val="30"/>
          <w:szCs w:val="30"/>
          <w:cs/>
        </w:rPr>
        <w:t>ดู</w:t>
      </w:r>
      <w:r w:rsidRPr="00FA078E">
        <w:rPr>
          <w:rFonts w:ascii="Angsana New" w:hAnsi="Angsana New"/>
          <w:sz w:val="30"/>
          <w:szCs w:val="30"/>
          <w:cs/>
        </w:rPr>
        <w:t>หมายเหตุข้อ</w:t>
      </w:r>
      <w:r w:rsidR="001D1116" w:rsidRPr="00FA078E">
        <w:rPr>
          <w:rFonts w:ascii="Angsana New" w:hAnsi="Angsana New"/>
          <w:sz w:val="30"/>
          <w:szCs w:val="30"/>
          <w:cs/>
        </w:rPr>
        <w:t xml:space="preserve"> </w:t>
      </w:r>
      <w:r w:rsidR="00F66FF1">
        <w:rPr>
          <w:rFonts w:ascii="Angsana New" w:hAnsi="Angsana New"/>
          <w:sz w:val="30"/>
          <w:szCs w:val="30"/>
        </w:rPr>
        <w:t>21</w:t>
      </w:r>
      <w:r w:rsidRPr="00FA078E">
        <w:rPr>
          <w:rFonts w:ascii="Angsana New" w:hAnsi="Angsana New"/>
          <w:sz w:val="30"/>
          <w:szCs w:val="30"/>
          <w:cs/>
        </w:rPr>
        <w:t>)</w:t>
      </w:r>
      <w:r w:rsidRPr="00FA078E">
        <w:rPr>
          <w:rFonts w:ascii="Angsana New" w:hAnsi="Angsana New" w:hint="cs"/>
          <w:sz w:val="30"/>
          <w:szCs w:val="30"/>
          <w:cs/>
        </w:rPr>
        <w:t xml:space="preserve"> </w:t>
      </w:r>
      <w:r w:rsidRPr="00FA078E">
        <w:rPr>
          <w:rFonts w:ascii="Angsana New" w:hAnsi="Angsana New"/>
          <w:sz w:val="30"/>
          <w:szCs w:val="30"/>
          <w:cs/>
        </w:rPr>
        <w:t xml:space="preserve"> </w:t>
      </w:r>
      <w:r w:rsidR="00357855" w:rsidRPr="00FA07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A078E">
        <w:rPr>
          <w:rFonts w:ascii="Angsana New" w:hAnsi="Angsana New" w:hint="cs"/>
          <w:sz w:val="30"/>
          <w:szCs w:val="30"/>
          <w:cs/>
        </w:rPr>
        <w:t>บริษัท</w:t>
      </w:r>
      <w:r w:rsidRPr="00FA078E">
        <w:rPr>
          <w:rFonts w:ascii="Angsana New" w:hAnsi="Angsana New"/>
          <w:sz w:val="30"/>
          <w:szCs w:val="30"/>
          <w:cs/>
        </w:rPr>
        <w:t>ได้</w:t>
      </w:r>
      <w:r w:rsidRPr="00FA078E">
        <w:rPr>
          <w:rFonts w:ascii="Angsana New" w:hAnsi="Angsana New" w:hint="cs"/>
          <w:sz w:val="30"/>
          <w:szCs w:val="30"/>
          <w:cs/>
        </w:rPr>
        <w:t>ลด</w:t>
      </w:r>
      <w:r w:rsidRPr="00FA078E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FA078E">
        <w:rPr>
          <w:rFonts w:ascii="Angsana New" w:hAnsi="Angsana New" w:hint="cs"/>
          <w:sz w:val="30"/>
          <w:szCs w:val="30"/>
          <w:cs/>
        </w:rPr>
        <w:t>แน่</w:t>
      </w:r>
      <w:r w:rsidRPr="00FA078E">
        <w:rPr>
          <w:rFonts w:ascii="Angsana New" w:hAnsi="Angsana New"/>
          <w:sz w:val="30"/>
          <w:szCs w:val="30"/>
          <w:cs/>
        </w:rPr>
        <w:t>ใจ</w:t>
      </w:r>
      <w:r w:rsidRPr="00FA078E">
        <w:rPr>
          <w:rFonts w:ascii="Angsana New" w:hAnsi="Angsana New" w:hint="cs"/>
          <w:sz w:val="30"/>
          <w:szCs w:val="30"/>
          <w:cs/>
        </w:rPr>
        <w:t>ว่า</w:t>
      </w:r>
      <w:r w:rsidRPr="00FA078E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FA078E">
        <w:rPr>
          <w:rFonts w:ascii="Angsana New" w:hAnsi="Angsana New" w:hint="cs"/>
          <w:sz w:val="30"/>
          <w:szCs w:val="30"/>
          <w:cs/>
        </w:rPr>
        <w:t>มี</w:t>
      </w:r>
      <w:r w:rsidRPr="00FA078E">
        <w:rPr>
          <w:rFonts w:ascii="Angsana New" w:hAnsi="Angsana New"/>
          <w:sz w:val="30"/>
          <w:szCs w:val="30"/>
          <w:cs/>
        </w:rPr>
        <w:t>อัตราคงที่ และใช้ตราสารอนุพันธ์ซึ่ง</w:t>
      </w:r>
      <w:r w:rsidRPr="00FA078E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FA078E">
        <w:rPr>
          <w:rFonts w:ascii="Angsana New" w:hAnsi="Angsana New"/>
          <w:sz w:val="30"/>
          <w:szCs w:val="30"/>
          <w:cs/>
        </w:rPr>
        <w:t>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</w:t>
      </w:r>
      <w:r w:rsidRPr="00FA078E">
        <w:rPr>
          <w:rFonts w:ascii="Angsana New" w:hAnsi="Angsana New" w:hint="cs"/>
          <w:sz w:val="30"/>
          <w:szCs w:val="30"/>
          <w:cs/>
        </w:rPr>
        <w:t>ยืมเป็นการ</w:t>
      </w:r>
      <w:r w:rsidRPr="00FA078E">
        <w:rPr>
          <w:rFonts w:ascii="Angsana New" w:hAnsi="Angsana New"/>
          <w:sz w:val="30"/>
          <w:szCs w:val="30"/>
          <w:cs/>
        </w:rPr>
        <w:t>เฉพาะ</w:t>
      </w:r>
    </w:p>
    <w:p w:rsidR="000F4B64" w:rsidRPr="00F73462" w:rsidRDefault="000F4B64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:rsidR="00816E5B" w:rsidRPr="00FA078E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A078E">
        <w:rPr>
          <w:rFonts w:ascii="Angsana New" w:hAnsi="Angsana New" w:hint="cs"/>
          <w:sz w:val="30"/>
          <w:szCs w:val="30"/>
          <w:cs/>
        </w:rPr>
        <w:t xml:space="preserve">อัตราดอกเบี้ยที่แท้จริงของเงินให้กู้ยืม ณ วันที่ </w:t>
      </w:r>
      <w:r w:rsidRPr="00FA078E">
        <w:rPr>
          <w:rFonts w:ascii="Angsana New" w:hAnsi="Angsana New"/>
          <w:sz w:val="30"/>
          <w:szCs w:val="30"/>
        </w:rPr>
        <w:t>31</w:t>
      </w:r>
      <w:r w:rsidR="001D1116" w:rsidRPr="00FA078E">
        <w:rPr>
          <w:rFonts w:ascii="Angsana New" w:hAnsi="Angsana New"/>
          <w:sz w:val="30"/>
          <w:szCs w:val="30"/>
          <w:cs/>
        </w:rPr>
        <w:t xml:space="preserve"> </w:t>
      </w:r>
      <w:r w:rsidRPr="00FA078E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</w:t>
      </w:r>
      <w:r w:rsidR="00567006" w:rsidRPr="00FA078E">
        <w:rPr>
          <w:rFonts w:ascii="Angsana New" w:hAnsi="Angsana New"/>
          <w:sz w:val="30"/>
          <w:szCs w:val="30"/>
        </w:rPr>
        <w:br/>
      </w:r>
      <w:r w:rsidRPr="00FA078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F27C3" w:rsidRPr="00F73462" w:rsidRDefault="00AF27C3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360" w:tblpY="2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816E5B" w:rsidRPr="00806BEA" w:rsidTr="0000296B">
        <w:trPr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816E5B" w:rsidRPr="00806BEA" w:rsidTr="0000296B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816E5B" w:rsidRPr="00806BEA" w:rsidRDefault="00816E5B" w:rsidP="002342D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816E5B" w:rsidRPr="00806BEA" w:rsidRDefault="00816E5B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806BE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D1116" w:rsidRPr="00806B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E5B" w:rsidRPr="00806BEA" w:rsidRDefault="00816E5B" w:rsidP="0000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806BE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ปีแต่ภายใน</w:t>
            </w:r>
            <w:r w:rsidR="0000296B" w:rsidRPr="00806BE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806BE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806B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06BE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806BE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806B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06BE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806BEA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816E5B" w:rsidRPr="00806BEA" w:rsidTr="0000296B">
        <w:trPr>
          <w:tblHeader/>
        </w:trPr>
        <w:tc>
          <w:tcPr>
            <w:tcW w:w="3150" w:type="dxa"/>
            <w:shd w:val="clear" w:color="auto" w:fill="auto"/>
          </w:tcPr>
          <w:p w:rsidR="00816E5B" w:rsidRPr="00806BEA" w:rsidRDefault="00816E5B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16E5B" w:rsidRPr="00806BEA" w:rsidRDefault="00816E5B" w:rsidP="00391753">
            <w:pPr>
              <w:ind w:left="180" w:right="-79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:rsidR="00816E5B" w:rsidRPr="00806BEA" w:rsidRDefault="00B746F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06BE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816E5B" w:rsidRPr="00806BE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16E5B" w:rsidRPr="00806BEA" w:rsidTr="0000296B">
        <w:trPr>
          <w:cantSplit/>
        </w:trPr>
        <w:tc>
          <w:tcPr>
            <w:tcW w:w="3150" w:type="dxa"/>
            <w:shd w:val="clear" w:color="auto" w:fill="auto"/>
          </w:tcPr>
          <w:p w:rsidR="00816E5B" w:rsidRPr="00806BEA" w:rsidRDefault="00816E5B" w:rsidP="0039175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806B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6E5B" w:rsidRPr="00806BEA" w:rsidTr="0000296B">
        <w:trPr>
          <w:cantSplit/>
        </w:trPr>
        <w:tc>
          <w:tcPr>
            <w:tcW w:w="3150" w:type="dxa"/>
            <w:shd w:val="clear" w:color="auto" w:fill="auto"/>
          </w:tcPr>
          <w:p w:rsidR="00816E5B" w:rsidRPr="00806BEA" w:rsidRDefault="00816E5B" w:rsidP="0053496C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 w:rsidR="0053496C" w:rsidRPr="00806BE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806BEA">
              <w:rPr>
                <w:rFonts w:ascii="Angsana New" w:hAnsi="Angsana New" w:hint="cs"/>
                <w:sz w:val="30"/>
                <w:szCs w:val="30"/>
                <w:cs/>
              </w:rPr>
              <w:t>แก่กิจการอื่น</w:t>
            </w:r>
          </w:p>
        </w:tc>
        <w:tc>
          <w:tcPr>
            <w:tcW w:w="1170" w:type="dxa"/>
            <w:shd w:val="clear" w:color="auto" w:fill="auto"/>
          </w:tcPr>
          <w:p w:rsidR="00816E5B" w:rsidRPr="00806BEA" w:rsidRDefault="00686B82" w:rsidP="0039175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BEA"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  <w:r w:rsidR="001D1116" w:rsidRPr="00806B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06BE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1D1116" w:rsidRPr="00806B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06BEA">
              <w:rPr>
                <w:rFonts w:ascii="Angsana New" w:hAnsi="Angsana New"/>
                <w:sz w:val="30"/>
                <w:szCs w:val="30"/>
                <w:lang w:val="en-US" w:bidi="th-TH"/>
              </w:rPr>
              <w:t>15.00</w:t>
            </w: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6E5B" w:rsidRPr="00806BEA" w:rsidRDefault="00686B82" w:rsidP="000066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48</w:t>
            </w:r>
            <w:r w:rsidR="000066FF" w:rsidRPr="00806BEA">
              <w:rPr>
                <w:rFonts w:ascii="Angsana New" w:hAnsi="Angsana New"/>
                <w:sz w:val="30"/>
                <w:szCs w:val="30"/>
              </w:rPr>
              <w:t>8,027</w:t>
            </w: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16E5B" w:rsidRPr="00806BEA" w:rsidRDefault="00686B82" w:rsidP="00686B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6E5B" w:rsidRPr="00806BEA" w:rsidRDefault="00686B82" w:rsidP="00686B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6E5B" w:rsidRPr="00806BEA" w:rsidRDefault="000066FF" w:rsidP="000E6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488,027</w:t>
            </w:r>
          </w:p>
        </w:tc>
      </w:tr>
      <w:tr w:rsidR="00816E5B" w:rsidRPr="00806BEA" w:rsidTr="00FA078E">
        <w:trPr>
          <w:cantSplit/>
          <w:trHeight w:val="70"/>
        </w:trPr>
        <w:tc>
          <w:tcPr>
            <w:tcW w:w="3150" w:type="dxa"/>
            <w:shd w:val="clear" w:color="auto" w:fill="auto"/>
          </w:tcPr>
          <w:p w:rsidR="00816E5B" w:rsidRPr="00806BEA" w:rsidRDefault="00816E5B" w:rsidP="0039175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6E5B" w:rsidRPr="00806BEA" w:rsidRDefault="000066FF" w:rsidP="0039175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488,027</w:t>
            </w: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6E5B" w:rsidRPr="00806BEA" w:rsidRDefault="00686B82" w:rsidP="00686B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6E5B" w:rsidRPr="00806BEA" w:rsidRDefault="00686B82" w:rsidP="00686B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16E5B" w:rsidRPr="00806BEA" w:rsidRDefault="00816E5B" w:rsidP="0039175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6E5B" w:rsidRPr="00806BEA" w:rsidRDefault="000066FF" w:rsidP="000E6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488,027</w:t>
            </w:r>
          </w:p>
        </w:tc>
      </w:tr>
      <w:tr w:rsidR="00B13ED7" w:rsidRPr="00806BEA" w:rsidTr="0000296B">
        <w:trPr>
          <w:cantSplit/>
        </w:trPr>
        <w:tc>
          <w:tcPr>
            <w:tcW w:w="3150" w:type="dxa"/>
            <w:shd w:val="clear" w:color="auto" w:fill="auto"/>
          </w:tcPr>
          <w:p w:rsidR="00B13ED7" w:rsidRPr="00806BEA" w:rsidRDefault="00B13ED7" w:rsidP="00926DF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ED7" w:rsidRPr="00806BEA" w:rsidTr="0000296B">
        <w:trPr>
          <w:cantSplit/>
        </w:trPr>
        <w:tc>
          <w:tcPr>
            <w:tcW w:w="3150" w:type="dxa"/>
            <w:shd w:val="clear" w:color="auto" w:fill="auto"/>
          </w:tcPr>
          <w:p w:rsidR="00B13ED7" w:rsidRPr="00806BEA" w:rsidRDefault="00B13ED7" w:rsidP="00926DF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806B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17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ED7" w:rsidRPr="00806BEA" w:rsidTr="0000296B">
        <w:trPr>
          <w:cantSplit/>
        </w:trPr>
        <w:tc>
          <w:tcPr>
            <w:tcW w:w="3150" w:type="dxa"/>
            <w:shd w:val="clear" w:color="auto" w:fill="auto"/>
          </w:tcPr>
          <w:p w:rsidR="00B13ED7" w:rsidRPr="00806BEA" w:rsidRDefault="00B13ED7" w:rsidP="0053496C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 w:rsidR="0053496C" w:rsidRPr="00806BE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806BEA">
              <w:rPr>
                <w:rFonts w:ascii="Angsana New" w:hAnsi="Angsana New" w:hint="cs"/>
                <w:sz w:val="30"/>
                <w:szCs w:val="30"/>
                <w:cs/>
              </w:rPr>
              <w:t>แก่กิจการอื่น</w:t>
            </w:r>
          </w:p>
        </w:tc>
        <w:tc>
          <w:tcPr>
            <w:tcW w:w="1170" w:type="dxa"/>
            <w:shd w:val="clear" w:color="auto" w:fill="auto"/>
          </w:tcPr>
          <w:p w:rsidR="00B13ED7" w:rsidRPr="00806BEA" w:rsidRDefault="0036151E" w:rsidP="00DD11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3ED7" w:rsidRPr="00806BEA" w:rsidRDefault="0036151E" w:rsidP="00DD11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ED7" w:rsidRPr="00806BEA" w:rsidRDefault="0036151E" w:rsidP="00DD11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3ED7" w:rsidRPr="00806BEA" w:rsidRDefault="0036151E" w:rsidP="00DD11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13ED7" w:rsidRPr="00806BEA" w:rsidRDefault="00B13ED7" w:rsidP="00926DF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3ED7" w:rsidRPr="00806BEA" w:rsidRDefault="0036151E" w:rsidP="00DD11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10D2" w:rsidRPr="00806BEA" w:rsidTr="0000296B">
        <w:trPr>
          <w:cantSplit/>
        </w:trPr>
        <w:tc>
          <w:tcPr>
            <w:tcW w:w="3150" w:type="dxa"/>
            <w:shd w:val="clear" w:color="auto" w:fill="auto"/>
          </w:tcPr>
          <w:p w:rsidR="007510D2" w:rsidRPr="00806BEA" w:rsidRDefault="007510D2" w:rsidP="007510D2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7510D2" w:rsidRPr="00806BEA" w:rsidRDefault="007510D2" w:rsidP="007510D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510D2" w:rsidRPr="00806BEA" w:rsidRDefault="007510D2" w:rsidP="007510D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0D2" w:rsidRPr="00806BEA" w:rsidRDefault="00DD116E" w:rsidP="00DD11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510D2" w:rsidRPr="00806BEA" w:rsidRDefault="007510D2" w:rsidP="007510D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0D2" w:rsidRPr="00806BEA" w:rsidRDefault="00DD116E" w:rsidP="00DD11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510D2" w:rsidRPr="00806BEA" w:rsidRDefault="007510D2" w:rsidP="007510D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0D2" w:rsidRPr="00806BEA" w:rsidRDefault="00DD116E" w:rsidP="00DD11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510D2" w:rsidRPr="00806BEA" w:rsidRDefault="007510D2" w:rsidP="007510D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0D2" w:rsidRPr="00806BEA" w:rsidRDefault="00DD116E" w:rsidP="00DD11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73462" w:rsidRPr="00806BEA" w:rsidRDefault="00F73462" w:rsidP="00751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360" w:tblpY="2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567006" w:rsidRPr="00806BEA" w:rsidTr="000F675A">
        <w:trPr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7006" w:rsidRPr="00806BEA" w:rsidTr="000F675A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567006" w:rsidRPr="00806BEA" w:rsidRDefault="00567006" w:rsidP="009C6D3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567006" w:rsidRPr="00806BEA" w:rsidRDefault="00567006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806BE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D1116" w:rsidRPr="00806B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806BE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="000F675A"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ปีแต่ภายใน</w:t>
            </w:r>
            <w:r w:rsidR="000F675A" w:rsidRPr="00806BE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806BE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806B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06BE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806BE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806B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06BE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806BEA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567006" w:rsidRPr="00806BEA" w:rsidTr="000F675A">
        <w:trPr>
          <w:tblHeader/>
        </w:trPr>
        <w:tc>
          <w:tcPr>
            <w:tcW w:w="3150" w:type="dxa"/>
            <w:shd w:val="clear" w:color="auto" w:fill="auto"/>
          </w:tcPr>
          <w:p w:rsidR="00567006" w:rsidRPr="00806BEA" w:rsidRDefault="00567006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67006" w:rsidRPr="00806BEA" w:rsidRDefault="00567006" w:rsidP="00391753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567006" w:rsidRPr="00806BEA" w:rsidRDefault="00567006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06BE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7006" w:rsidRPr="00806BEA" w:rsidTr="000F675A">
        <w:trPr>
          <w:cantSplit/>
        </w:trPr>
        <w:tc>
          <w:tcPr>
            <w:tcW w:w="3150" w:type="dxa"/>
            <w:shd w:val="clear" w:color="auto" w:fill="auto"/>
          </w:tcPr>
          <w:p w:rsidR="00567006" w:rsidRPr="00806BEA" w:rsidRDefault="00567006" w:rsidP="0039175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806B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67006" w:rsidRPr="00806BEA" w:rsidRDefault="00567006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CA6" w:rsidRPr="00806BEA" w:rsidTr="000F675A">
        <w:trPr>
          <w:cantSplit/>
        </w:trPr>
        <w:tc>
          <w:tcPr>
            <w:tcW w:w="3150" w:type="dxa"/>
            <w:shd w:val="clear" w:color="auto" w:fill="auto"/>
          </w:tcPr>
          <w:p w:rsidR="00A72CA6" w:rsidRPr="00806BEA" w:rsidRDefault="00A72CA6" w:rsidP="00A72CA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7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BEA">
              <w:rPr>
                <w:rFonts w:ascii="Angsana New" w:hAnsi="Angsana New"/>
                <w:sz w:val="30"/>
                <w:szCs w:val="30"/>
                <w:lang w:bidi="th-TH"/>
              </w:rPr>
              <w:t>6.00</w:t>
            </w:r>
            <w:r w:rsidR="00936091" w:rsidRPr="00806BE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806BE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="00936091" w:rsidRPr="00806BE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806BEA">
              <w:rPr>
                <w:rFonts w:ascii="Angsana New" w:hAnsi="Angsana New"/>
                <w:sz w:val="30"/>
                <w:szCs w:val="30"/>
                <w:lang w:bidi="th-TH"/>
              </w:rPr>
              <w:t>15.00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806BEA" w:rsidRDefault="000066FF" w:rsidP="001722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488,027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2CA6" w:rsidRPr="00806BEA" w:rsidRDefault="00A72CA6" w:rsidP="00A746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806BEA" w:rsidRDefault="00EE1E3A" w:rsidP="00F77F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488,027</w:t>
            </w:r>
          </w:p>
        </w:tc>
      </w:tr>
      <w:tr w:rsidR="00A72CA6" w:rsidRPr="00806BEA" w:rsidTr="00A74627">
        <w:trPr>
          <w:cantSplit/>
        </w:trPr>
        <w:tc>
          <w:tcPr>
            <w:tcW w:w="3150" w:type="dxa"/>
            <w:shd w:val="clear" w:color="auto" w:fill="auto"/>
          </w:tcPr>
          <w:p w:rsidR="00A72CA6" w:rsidRPr="00806BEA" w:rsidRDefault="00A72CA6" w:rsidP="00A72CA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06BE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806BE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06BE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72CA6" w:rsidRPr="00806BEA" w:rsidRDefault="006D2D5F" w:rsidP="006D2D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4.50 - 6.00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3C1" w:rsidRPr="00806BEA" w:rsidRDefault="00CB53C1" w:rsidP="001722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A72CA6" w:rsidRPr="00806BEA" w:rsidRDefault="00A72CA6" w:rsidP="001722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179,693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A6" w:rsidRPr="00806BEA" w:rsidRDefault="00A72CA6" w:rsidP="00A746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A6" w:rsidRPr="00806BEA" w:rsidRDefault="00A72CA6" w:rsidP="00A7462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A6" w:rsidRPr="00806BEA" w:rsidRDefault="00A72CA6" w:rsidP="00A7462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3C1" w:rsidRPr="00806BEA" w:rsidRDefault="00CB53C1" w:rsidP="00F77F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A72CA6" w:rsidRPr="00806BEA" w:rsidRDefault="00A72CA6" w:rsidP="00F77F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06BEA">
              <w:rPr>
                <w:rFonts w:ascii="Angsana New" w:hAnsi="Angsana New"/>
                <w:sz w:val="30"/>
                <w:szCs w:val="30"/>
              </w:rPr>
              <w:t>179,693</w:t>
            </w:r>
          </w:p>
        </w:tc>
      </w:tr>
      <w:tr w:rsidR="00A72CA6" w:rsidRPr="00806BEA" w:rsidTr="000F675A">
        <w:trPr>
          <w:cantSplit/>
        </w:trPr>
        <w:tc>
          <w:tcPr>
            <w:tcW w:w="3150" w:type="dxa"/>
            <w:shd w:val="clear" w:color="auto" w:fill="auto"/>
          </w:tcPr>
          <w:p w:rsidR="00A72CA6" w:rsidRPr="00806BEA" w:rsidRDefault="00A72CA6" w:rsidP="00A72CA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A6" w:rsidRPr="00806BEA" w:rsidRDefault="00EE1E3A" w:rsidP="001722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667,720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2CA6" w:rsidRPr="00806BEA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A6" w:rsidRPr="00806BEA" w:rsidRDefault="00EE1E3A" w:rsidP="00F77F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BEA">
              <w:rPr>
                <w:rFonts w:ascii="Angsana New" w:hAnsi="Angsana New"/>
                <w:b/>
                <w:bCs/>
                <w:sz w:val="30"/>
                <w:szCs w:val="30"/>
              </w:rPr>
              <w:t>667,720</w:t>
            </w:r>
          </w:p>
        </w:tc>
      </w:tr>
      <w:tr w:rsidR="00A72CA6" w:rsidRPr="005847A7" w:rsidTr="000F675A">
        <w:trPr>
          <w:cantSplit/>
        </w:trPr>
        <w:tc>
          <w:tcPr>
            <w:tcW w:w="3150" w:type="dxa"/>
            <w:shd w:val="clear" w:color="auto" w:fill="auto"/>
          </w:tcPr>
          <w:p w:rsidR="00A72CA6" w:rsidRPr="005847A7" w:rsidRDefault="00A72CA6" w:rsidP="00A72CA6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5847A7" w:rsidRDefault="00A72CA6" w:rsidP="0017225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5847A7" w:rsidRDefault="00A72CA6" w:rsidP="00F77F5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CA6" w:rsidRPr="005847A7" w:rsidTr="000F675A">
        <w:trPr>
          <w:cantSplit/>
        </w:trPr>
        <w:tc>
          <w:tcPr>
            <w:tcW w:w="3150" w:type="dxa"/>
            <w:shd w:val="clear" w:color="auto" w:fill="auto"/>
          </w:tcPr>
          <w:p w:rsidR="00A72CA6" w:rsidRPr="005847A7" w:rsidRDefault="00A72CA6" w:rsidP="00A72CA6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7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847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17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5847A7" w:rsidRDefault="00A72CA6" w:rsidP="0017225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5847A7" w:rsidRDefault="00A72CA6" w:rsidP="00F77F5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CA6" w:rsidRPr="005847A7" w:rsidTr="00A74627">
        <w:trPr>
          <w:cantSplit/>
        </w:trPr>
        <w:tc>
          <w:tcPr>
            <w:tcW w:w="3150" w:type="dxa"/>
            <w:shd w:val="clear" w:color="auto" w:fill="auto"/>
          </w:tcPr>
          <w:p w:rsidR="00A72CA6" w:rsidRPr="005847A7" w:rsidRDefault="00A72CA6" w:rsidP="00A72CA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847A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5847A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847A7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72CA6" w:rsidRPr="005847A7" w:rsidRDefault="006D2D5F" w:rsidP="006D2D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847A7">
              <w:rPr>
                <w:rFonts w:ascii="Angsana New" w:hAnsi="Angsana New"/>
                <w:sz w:val="30"/>
                <w:szCs w:val="30"/>
                <w:lang w:bidi="th-TH"/>
              </w:rPr>
              <w:t>4.50 - 5.00</w:t>
            </w: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2CA6" w:rsidRPr="005847A7" w:rsidRDefault="00A72CA6" w:rsidP="001722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CB53C1" w:rsidRPr="005847A7" w:rsidRDefault="00CB53C1" w:rsidP="001722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47A7">
              <w:rPr>
                <w:rFonts w:ascii="Angsana New" w:hAnsi="Angsana New"/>
                <w:sz w:val="30"/>
                <w:szCs w:val="30"/>
              </w:rPr>
              <w:t>140,139</w:t>
            </w: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2CA6" w:rsidRPr="005847A7" w:rsidRDefault="00A72CA6" w:rsidP="00A7462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2CA6" w:rsidRPr="005847A7" w:rsidRDefault="00A72CA6" w:rsidP="00A7462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2CA6" w:rsidRPr="005847A7" w:rsidRDefault="00A72CA6" w:rsidP="00A7462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7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3C1" w:rsidRPr="005847A7" w:rsidRDefault="00CB53C1" w:rsidP="00F77F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A72CA6" w:rsidRPr="005847A7" w:rsidRDefault="00A72CA6" w:rsidP="00F77F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847A7">
              <w:rPr>
                <w:rFonts w:ascii="Angsana New" w:hAnsi="Angsana New"/>
                <w:sz w:val="30"/>
                <w:szCs w:val="30"/>
              </w:rPr>
              <w:t>140,139</w:t>
            </w:r>
          </w:p>
        </w:tc>
      </w:tr>
      <w:tr w:rsidR="00A72CA6" w:rsidRPr="005847A7" w:rsidTr="000F675A">
        <w:trPr>
          <w:cantSplit/>
        </w:trPr>
        <w:tc>
          <w:tcPr>
            <w:tcW w:w="3150" w:type="dxa"/>
            <w:shd w:val="clear" w:color="auto" w:fill="auto"/>
          </w:tcPr>
          <w:p w:rsidR="00A72CA6" w:rsidRPr="005847A7" w:rsidRDefault="00A72CA6" w:rsidP="00A72CA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7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A6" w:rsidRPr="005847A7" w:rsidRDefault="00A72CA6" w:rsidP="001722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7A7">
              <w:rPr>
                <w:rFonts w:ascii="Angsana New" w:hAnsi="Angsana New"/>
                <w:b/>
                <w:bCs/>
                <w:sz w:val="30"/>
                <w:szCs w:val="30"/>
              </w:rPr>
              <w:t>140,139</w:t>
            </w: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7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7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2CA6" w:rsidRPr="005847A7" w:rsidRDefault="00A72CA6" w:rsidP="00A72CA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CA6" w:rsidRPr="005847A7" w:rsidRDefault="00A72CA6" w:rsidP="00F77F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7A7">
              <w:rPr>
                <w:rFonts w:ascii="Angsana New" w:hAnsi="Angsana New"/>
                <w:b/>
                <w:bCs/>
                <w:sz w:val="30"/>
                <w:szCs w:val="30"/>
              </w:rPr>
              <w:t>140,139</w:t>
            </w:r>
          </w:p>
        </w:tc>
      </w:tr>
    </w:tbl>
    <w:p w:rsidR="00567006" w:rsidRPr="005847A7" w:rsidRDefault="00567006">
      <w:pPr>
        <w:rPr>
          <w:rFonts w:ascii="Angsana New" w:hAnsi="Angsana New"/>
          <w:sz w:val="30"/>
          <w:szCs w:val="30"/>
        </w:rPr>
      </w:pPr>
    </w:p>
    <w:p w:rsidR="000F4B64" w:rsidRPr="005847A7" w:rsidRDefault="000F4B64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847A7">
        <w:rPr>
          <w:rFonts w:ascii="Angsana New" w:hAnsi="Angsana New" w:hint="cs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5847A7">
        <w:rPr>
          <w:rFonts w:ascii="Angsana New" w:hAnsi="Angsana New"/>
          <w:sz w:val="30"/>
          <w:szCs w:val="30"/>
        </w:rPr>
        <w:t>31</w:t>
      </w:r>
      <w:r w:rsidR="001D1116" w:rsidRPr="005847A7">
        <w:rPr>
          <w:rFonts w:ascii="Angsana New" w:hAnsi="Angsana New"/>
          <w:sz w:val="30"/>
          <w:szCs w:val="30"/>
          <w:cs/>
        </w:rPr>
        <w:t xml:space="preserve"> </w:t>
      </w:r>
      <w:r w:rsidRPr="005847A7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F9739B" w:rsidRPr="0087625C" w:rsidRDefault="00F9739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360" w:tblpY="2"/>
        <w:tblW w:w="9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80"/>
        <w:gridCol w:w="1080"/>
        <w:gridCol w:w="178"/>
        <w:gridCol w:w="1112"/>
        <w:gridCol w:w="180"/>
        <w:gridCol w:w="900"/>
        <w:gridCol w:w="180"/>
        <w:gridCol w:w="1080"/>
      </w:tblGrid>
      <w:tr w:rsidR="000F4B64" w:rsidRPr="00B078CB" w:rsidTr="00217D6D">
        <w:trPr>
          <w:trHeight w:val="113"/>
          <w:tblHeader/>
        </w:trPr>
        <w:tc>
          <w:tcPr>
            <w:tcW w:w="4860" w:type="dxa"/>
            <w:gridSpan w:val="3"/>
            <w:shd w:val="clear" w:color="auto" w:fill="auto"/>
            <w:vAlign w:val="bottom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70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0F4B64" w:rsidRPr="00B078CB" w:rsidTr="00217D6D">
        <w:trPr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:rsidR="000F4B64" w:rsidRPr="00567006" w:rsidRDefault="000F4B64" w:rsidP="0039175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  <w:p w:rsidR="000F4B64" w:rsidRPr="00567006" w:rsidRDefault="000F4B64" w:rsidP="0039175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700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0F4B64" w:rsidRPr="00567006" w:rsidRDefault="000F4B64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6700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700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56700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D111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6700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56700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567006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56700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56700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6700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C77D5" w:rsidRDefault="002C77D5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</w:p>
          <w:p w:rsidR="000F4B64" w:rsidRPr="00567006" w:rsidRDefault="000F4B64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700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6700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6700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567006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0F4B64" w:rsidRPr="00B078CB" w:rsidTr="00217D6D">
        <w:trPr>
          <w:tblHeader/>
        </w:trPr>
        <w:tc>
          <w:tcPr>
            <w:tcW w:w="3240" w:type="dxa"/>
            <w:shd w:val="clear" w:color="auto" w:fill="auto"/>
          </w:tcPr>
          <w:p w:rsidR="000F4B64" w:rsidRPr="00567006" w:rsidRDefault="000F4B64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F4B64" w:rsidRPr="00567006" w:rsidRDefault="000F4B64" w:rsidP="00391753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7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0F4B64" w:rsidRPr="00567006" w:rsidRDefault="000F4B64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670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4B64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0F4B64" w:rsidRPr="00567006" w:rsidRDefault="000F4B64" w:rsidP="0039175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70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670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B64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0F4B64" w:rsidRPr="00567006" w:rsidRDefault="000F4B64" w:rsidP="0039175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70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4B64" w:rsidRPr="00567006" w:rsidRDefault="000F4B64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AC7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C84AC7" w:rsidRPr="00567006" w:rsidRDefault="00C84AC7" w:rsidP="00C84AC7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F4B64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0F4B6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C84AC7" w:rsidRPr="0087625C" w:rsidRDefault="00D668BB" w:rsidP="00D668B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 xml:space="preserve">2.15 </w:t>
            </w:r>
            <w:r w:rsidR="00936091"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 xml:space="preserve"> 3.94</w:t>
            </w:r>
          </w:p>
        </w:tc>
        <w:tc>
          <w:tcPr>
            <w:tcW w:w="180" w:type="dxa"/>
            <w:shd w:val="clear" w:color="auto" w:fill="auto"/>
          </w:tcPr>
          <w:p w:rsidR="00C84AC7" w:rsidRPr="00567006" w:rsidRDefault="00C84AC7" w:rsidP="00C84A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84AC7" w:rsidRPr="00567006" w:rsidRDefault="00C84AC7" w:rsidP="007424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424B9">
              <w:rPr>
                <w:rFonts w:ascii="Angsana New" w:hAnsi="Angsana New"/>
                <w:sz w:val="30"/>
                <w:szCs w:val="30"/>
              </w:rPr>
              <w:t>731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24B9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78" w:type="dxa"/>
            <w:shd w:val="clear" w:color="auto" w:fill="auto"/>
          </w:tcPr>
          <w:p w:rsidR="00C84AC7" w:rsidRPr="00567006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C84AC7" w:rsidRPr="00567006" w:rsidRDefault="00C84AC7" w:rsidP="002C77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84AC7" w:rsidRPr="00567006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C84AC7" w:rsidRPr="00567006" w:rsidRDefault="00C84AC7" w:rsidP="002C77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84AC7" w:rsidRPr="00567006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84AC7" w:rsidRPr="00567006" w:rsidRDefault="007424B9" w:rsidP="007424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1,731</w:t>
            </w:r>
            <w:r w:rsidR="00D668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C84AC7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C84AC7" w:rsidRPr="000F4B64" w:rsidRDefault="00C84AC7" w:rsidP="00F1765A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F4B64">
              <w:rPr>
                <w:rFonts w:ascii="Angsana New" w:hAnsi="Angsana New"/>
                <w:sz w:val="30"/>
                <w:szCs w:val="30"/>
                <w:cs/>
              </w:rPr>
              <w:t>ส่วนของเงินกู้ระยะยาวจากสถาบัน</w:t>
            </w:r>
          </w:p>
        </w:tc>
        <w:tc>
          <w:tcPr>
            <w:tcW w:w="1440" w:type="dxa"/>
            <w:shd w:val="clear" w:color="auto" w:fill="auto"/>
          </w:tcPr>
          <w:p w:rsidR="00D668BB" w:rsidRPr="0087625C" w:rsidRDefault="00D668BB" w:rsidP="00F176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="00936091"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</w:tc>
        <w:tc>
          <w:tcPr>
            <w:tcW w:w="180" w:type="dxa"/>
            <w:shd w:val="clear" w:color="auto" w:fill="auto"/>
          </w:tcPr>
          <w:p w:rsidR="00C84AC7" w:rsidRPr="00567006" w:rsidRDefault="00C84AC7" w:rsidP="00C84A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84AC7" w:rsidRPr="00567006" w:rsidRDefault="00C84AC7" w:rsidP="00F1765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C84AC7" w:rsidRPr="00567006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C84AC7" w:rsidRPr="00567006" w:rsidRDefault="00C84AC7" w:rsidP="00F176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84AC7" w:rsidRPr="00567006" w:rsidRDefault="00C84AC7" w:rsidP="002C77D5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84AC7" w:rsidRPr="00567006" w:rsidRDefault="00C84AC7" w:rsidP="00F176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84AC7" w:rsidRPr="00567006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84AC7" w:rsidRPr="00567006" w:rsidRDefault="00C84AC7" w:rsidP="00F1765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65A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F1765A" w:rsidRPr="000F4B64" w:rsidRDefault="00F1765A" w:rsidP="00F1765A">
            <w:pPr>
              <w:tabs>
                <w:tab w:val="clear" w:pos="454"/>
                <w:tab w:val="left" w:pos="281"/>
              </w:tabs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F4B64">
              <w:rPr>
                <w:rFonts w:ascii="Angsana New" w:hAnsi="Angsana New"/>
                <w:sz w:val="30"/>
                <w:szCs w:val="30"/>
                <w:cs/>
              </w:rPr>
              <w:t>การเงินที่ถึงกำหนดชำระภายใน</w:t>
            </w:r>
          </w:p>
        </w:tc>
        <w:tc>
          <w:tcPr>
            <w:tcW w:w="1440" w:type="dxa"/>
            <w:shd w:val="clear" w:color="auto" w:fill="auto"/>
          </w:tcPr>
          <w:p w:rsidR="00F1765A" w:rsidRPr="0087625C" w:rsidRDefault="00F1765A" w:rsidP="00F176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</w:tc>
        <w:tc>
          <w:tcPr>
            <w:tcW w:w="180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1765A" w:rsidRDefault="00F1765A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F1765A" w:rsidRDefault="00F1765A" w:rsidP="002C77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1765A" w:rsidRPr="00567006" w:rsidRDefault="00F1765A" w:rsidP="002C77D5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1765A" w:rsidRDefault="00F1765A" w:rsidP="002C77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1765A" w:rsidRDefault="00F1765A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65A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F1765A" w:rsidRPr="000F4B64" w:rsidRDefault="00F1765A" w:rsidP="00F1765A">
            <w:pPr>
              <w:tabs>
                <w:tab w:val="clear" w:pos="454"/>
                <w:tab w:val="left" w:pos="281"/>
              </w:tabs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F4B64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auto"/>
          </w:tcPr>
          <w:p w:rsidR="00F1765A" w:rsidRPr="0087625C" w:rsidRDefault="00F1765A" w:rsidP="00F176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5C32">
              <w:rPr>
                <w:rFonts w:asciiTheme="majorBidi" w:hAnsiTheme="majorBidi" w:cstheme="majorBidi"/>
                <w:sz w:val="30"/>
                <w:szCs w:val="30"/>
              </w:rPr>
              <w:t>MLR - 2.00</w:t>
            </w:r>
          </w:p>
        </w:tc>
        <w:tc>
          <w:tcPr>
            <w:tcW w:w="180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1765A" w:rsidRDefault="00F1765A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F1765A" w:rsidRDefault="00F1765A" w:rsidP="002C77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1765A" w:rsidRPr="00567006" w:rsidRDefault="00F1765A" w:rsidP="002C77D5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1765A" w:rsidRDefault="00F1765A" w:rsidP="002C77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1765A" w:rsidRDefault="00F1765A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65A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F1765A" w:rsidRPr="000F4B64" w:rsidRDefault="00F1765A" w:rsidP="00C84AC7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1765A" w:rsidRPr="0087625C" w:rsidRDefault="00F1765A" w:rsidP="00D668B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1765A" w:rsidRDefault="00F1765A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204,803</w:t>
            </w:r>
          </w:p>
        </w:tc>
        <w:tc>
          <w:tcPr>
            <w:tcW w:w="178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F1765A" w:rsidRDefault="00F1765A" w:rsidP="002C77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765A" w:rsidRPr="00567006" w:rsidRDefault="00F1765A" w:rsidP="002C77D5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1765A" w:rsidRDefault="00F1765A" w:rsidP="002C77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1765A" w:rsidRDefault="00F1765A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204,803</w:t>
            </w:r>
          </w:p>
        </w:tc>
      </w:tr>
      <w:tr w:rsidR="00F1765A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F1765A" w:rsidRPr="000F4B64" w:rsidRDefault="00F1765A" w:rsidP="00C84AC7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1765A" w:rsidRPr="0087625C" w:rsidRDefault="00F1765A" w:rsidP="00D668B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1765A" w:rsidRDefault="00F1765A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F1765A" w:rsidRDefault="00F1765A" w:rsidP="002C77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1765A" w:rsidRPr="00567006" w:rsidRDefault="00F1765A" w:rsidP="002C77D5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1765A" w:rsidRDefault="00F1765A" w:rsidP="002C77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1765A" w:rsidRPr="00567006" w:rsidRDefault="00F1765A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1765A" w:rsidRDefault="00F1765A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8BB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D668BB" w:rsidRPr="000F4B64" w:rsidRDefault="00D668BB" w:rsidP="00D668BB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F4B6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F4B64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:rsidR="00D668BB" w:rsidRPr="0087625C" w:rsidRDefault="00D668BB" w:rsidP="00D668B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668BB" w:rsidRPr="0087625C" w:rsidRDefault="00D668BB" w:rsidP="00D668B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="00936091"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:rsidR="00D668BB" w:rsidRPr="00567006" w:rsidRDefault="00D668BB" w:rsidP="00D668B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668BB" w:rsidRDefault="00D668BB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D668BB" w:rsidRPr="00567006" w:rsidRDefault="00D668BB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69,399</w:t>
            </w:r>
          </w:p>
        </w:tc>
        <w:tc>
          <w:tcPr>
            <w:tcW w:w="178" w:type="dxa"/>
            <w:shd w:val="clear" w:color="auto" w:fill="auto"/>
          </w:tcPr>
          <w:p w:rsidR="00D668BB" w:rsidRPr="00567006" w:rsidRDefault="00D668BB" w:rsidP="00D668B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D668BB" w:rsidRDefault="00D668BB" w:rsidP="002C77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  <w:p w:rsidR="00D668BB" w:rsidRPr="00567006" w:rsidRDefault="00D668BB" w:rsidP="002C77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668BB" w:rsidRPr="00567006" w:rsidRDefault="00D668BB" w:rsidP="00D668B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668BB" w:rsidRDefault="00D668BB" w:rsidP="002C77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  <w:p w:rsidR="00D668BB" w:rsidRPr="00567006" w:rsidRDefault="00D668BB" w:rsidP="002C77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668BB" w:rsidRPr="00567006" w:rsidRDefault="00D668BB" w:rsidP="00D668B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668BB" w:rsidRDefault="00D668BB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D668BB" w:rsidRPr="00567006" w:rsidRDefault="00D668BB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69,399</w:t>
            </w:r>
          </w:p>
        </w:tc>
      </w:tr>
      <w:tr w:rsidR="00217D6D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217D6D" w:rsidRPr="000F4B64" w:rsidRDefault="00217D6D" w:rsidP="00D668BB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17D6D" w:rsidRPr="0087625C" w:rsidRDefault="00217D6D" w:rsidP="00D668B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17D6D" w:rsidRPr="00567006" w:rsidRDefault="00217D6D" w:rsidP="00D668B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17D6D" w:rsidRDefault="00217D6D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217D6D" w:rsidRPr="00567006" w:rsidRDefault="00217D6D" w:rsidP="00D668B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217D6D" w:rsidRDefault="00217D6D" w:rsidP="002C77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17D6D" w:rsidRPr="00567006" w:rsidRDefault="00217D6D" w:rsidP="00D668B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17D6D" w:rsidRDefault="00217D6D" w:rsidP="002C77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17D6D" w:rsidRPr="00567006" w:rsidRDefault="00217D6D" w:rsidP="00D668B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17D6D" w:rsidRDefault="00217D6D" w:rsidP="00D668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80B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5C180B" w:rsidRPr="00217D6D" w:rsidRDefault="005C180B" w:rsidP="005C180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80B" w:rsidRPr="00B078CB" w:rsidTr="00217D6D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5C180B" w:rsidRPr="00217D6D" w:rsidRDefault="005C180B" w:rsidP="005C180B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  <w:p w:rsidR="00875C32" w:rsidRPr="0087625C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  <w:p w:rsidR="00875C32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5C32">
              <w:rPr>
                <w:rFonts w:asciiTheme="majorBidi" w:hAnsiTheme="majorBidi" w:cstheme="majorBidi"/>
                <w:sz w:val="30"/>
                <w:szCs w:val="30"/>
              </w:rPr>
              <w:t>MLR - 2.00</w:t>
            </w:r>
          </w:p>
          <w:p w:rsidR="005C180B" w:rsidRPr="00217D6D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8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8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8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81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C180B" w:rsidRPr="00851F07" w:rsidRDefault="005C180B" w:rsidP="005C18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217D6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611,202</w:t>
            </w: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103,821</w:t>
            </w: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715,023</w:t>
            </w:r>
          </w:p>
        </w:tc>
      </w:tr>
      <w:tr w:rsidR="005C180B" w:rsidRPr="00B078CB" w:rsidTr="00217D6D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5C180B" w:rsidRPr="00217D6D" w:rsidRDefault="005C180B" w:rsidP="005C180B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5C180B" w:rsidRPr="00217D6D" w:rsidRDefault="005C180B" w:rsidP="00217D6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131,583</w:t>
            </w: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131,583</w:t>
            </w:r>
          </w:p>
        </w:tc>
      </w:tr>
      <w:tr w:rsidR="005C180B" w:rsidRPr="00B078CB" w:rsidTr="00217D6D">
        <w:trPr>
          <w:cantSplit/>
        </w:trPr>
        <w:tc>
          <w:tcPr>
            <w:tcW w:w="3240" w:type="dxa"/>
            <w:shd w:val="clear" w:color="auto" w:fill="auto"/>
          </w:tcPr>
          <w:p w:rsidR="005C180B" w:rsidRPr="00217D6D" w:rsidRDefault="005C180B" w:rsidP="005C180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180B" w:rsidRPr="00217D6D" w:rsidRDefault="00463EA3" w:rsidP="005C180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2,006,019</w:t>
            </w:r>
          </w:p>
        </w:tc>
        <w:tc>
          <w:tcPr>
            <w:tcW w:w="178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180B" w:rsidRPr="00217D6D" w:rsidRDefault="005C180B" w:rsidP="00217D6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742,785</w:t>
            </w: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103,821</w:t>
            </w:r>
          </w:p>
        </w:tc>
        <w:tc>
          <w:tcPr>
            <w:tcW w:w="180" w:type="dxa"/>
            <w:shd w:val="clear" w:color="auto" w:fill="auto"/>
          </w:tcPr>
          <w:p w:rsidR="005C180B" w:rsidRPr="00217D6D" w:rsidRDefault="005C180B" w:rsidP="005C180B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180B" w:rsidRPr="00217D6D" w:rsidRDefault="00463EA3" w:rsidP="00463E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2,852</w:t>
            </w:r>
            <w:r w:rsidR="005C180B" w:rsidRPr="00217D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</w:tr>
    </w:tbl>
    <w:p w:rsidR="00415580" w:rsidRDefault="00415580">
      <w:pPr>
        <w:rPr>
          <w:rFonts w:asciiTheme="majorBidi" w:hAnsiTheme="majorBidi" w:cstheme="majorBidi"/>
          <w:sz w:val="30"/>
          <w:szCs w:val="30"/>
        </w:rPr>
      </w:pPr>
    </w:p>
    <w:p w:rsidR="002550E0" w:rsidRPr="00415580" w:rsidRDefault="00415580" w:rsidP="0041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pPr w:leftFromText="180" w:rightFromText="180" w:vertAnchor="text" w:horzAnchor="margin" w:tblpX="360" w:tblpY="2"/>
        <w:tblW w:w="9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80"/>
        <w:gridCol w:w="1080"/>
        <w:gridCol w:w="180"/>
        <w:gridCol w:w="1110"/>
        <w:gridCol w:w="180"/>
        <w:gridCol w:w="900"/>
        <w:gridCol w:w="180"/>
        <w:gridCol w:w="1080"/>
      </w:tblGrid>
      <w:tr w:rsidR="002550E0" w:rsidRPr="00DF3B76" w:rsidTr="00851F07">
        <w:trPr>
          <w:trHeight w:val="113"/>
          <w:tblHeader/>
        </w:trPr>
        <w:tc>
          <w:tcPr>
            <w:tcW w:w="4860" w:type="dxa"/>
            <w:gridSpan w:val="3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2550E0" w:rsidRPr="00DF3B76" w:rsidTr="00851F07">
        <w:trPr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:rsidR="002550E0" w:rsidRPr="00217D6D" w:rsidRDefault="002550E0" w:rsidP="009C6D3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217D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D1116" w:rsidRPr="00217D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217D6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217D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B7BA4" w:rsidRPr="00217D6D" w:rsidRDefault="008B7BA4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</w:p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217D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217D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2550E0" w:rsidRPr="00DF3B76" w:rsidTr="00851F07">
        <w:trPr>
          <w:tblHeader/>
        </w:trPr>
        <w:tc>
          <w:tcPr>
            <w:tcW w:w="3240" w:type="dxa"/>
            <w:shd w:val="clear" w:color="auto" w:fill="auto"/>
          </w:tcPr>
          <w:p w:rsidR="002550E0" w:rsidRPr="00217D6D" w:rsidRDefault="002550E0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550E0" w:rsidRPr="00217D6D" w:rsidRDefault="002550E0" w:rsidP="00391753">
            <w:pPr>
              <w:tabs>
                <w:tab w:val="clear" w:pos="907"/>
              </w:tabs>
              <w:ind w:left="180" w:right="-79" w:hanging="2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50E0" w:rsidRPr="00DF3B76" w:rsidTr="00851F07">
        <w:trPr>
          <w:cantSplit/>
        </w:trPr>
        <w:tc>
          <w:tcPr>
            <w:tcW w:w="3240" w:type="dxa"/>
            <w:shd w:val="clear" w:color="auto" w:fill="auto"/>
          </w:tcPr>
          <w:p w:rsidR="002550E0" w:rsidRPr="00217D6D" w:rsidRDefault="002550E0" w:rsidP="0039175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217D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50E0" w:rsidRPr="00DF3B76" w:rsidTr="00851F07">
        <w:trPr>
          <w:cantSplit/>
        </w:trPr>
        <w:tc>
          <w:tcPr>
            <w:tcW w:w="3240" w:type="dxa"/>
            <w:shd w:val="clear" w:color="auto" w:fill="auto"/>
          </w:tcPr>
          <w:p w:rsidR="002550E0" w:rsidRPr="00217D6D" w:rsidRDefault="002550E0" w:rsidP="0039175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AC7" w:rsidRPr="00DF3B76" w:rsidTr="00851F07">
        <w:trPr>
          <w:cantSplit/>
        </w:trPr>
        <w:tc>
          <w:tcPr>
            <w:tcW w:w="3240" w:type="dxa"/>
            <w:shd w:val="clear" w:color="auto" w:fill="auto"/>
          </w:tcPr>
          <w:p w:rsidR="00C84AC7" w:rsidRPr="00217D6D" w:rsidRDefault="00C84AC7" w:rsidP="00C84AC7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C84AC7" w:rsidRPr="00217D6D" w:rsidRDefault="00295D7E" w:rsidP="00295D7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2.25</w:t>
            </w:r>
            <w:r w:rsidR="006A5300"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-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3.67</w:t>
            </w:r>
          </w:p>
        </w:tc>
        <w:tc>
          <w:tcPr>
            <w:tcW w:w="180" w:type="dxa"/>
            <w:shd w:val="clear" w:color="auto" w:fill="auto"/>
          </w:tcPr>
          <w:p w:rsidR="00C84AC7" w:rsidRPr="00217D6D" w:rsidRDefault="00C84AC7" w:rsidP="00C84A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84AC7" w:rsidRPr="00217D6D" w:rsidRDefault="00C84AC7" w:rsidP="00C84A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992,150</w:t>
            </w:r>
          </w:p>
        </w:tc>
        <w:tc>
          <w:tcPr>
            <w:tcW w:w="180" w:type="dxa"/>
            <w:shd w:val="clear" w:color="auto" w:fill="auto"/>
          </w:tcPr>
          <w:p w:rsidR="00C84AC7" w:rsidRPr="00217D6D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C84AC7" w:rsidRPr="00217D6D" w:rsidRDefault="00C84AC7" w:rsidP="00AF1E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84AC7" w:rsidRPr="00217D6D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C84AC7" w:rsidRPr="00217D6D" w:rsidRDefault="00C84AC7" w:rsidP="00AF1E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84AC7" w:rsidRPr="00217D6D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84AC7" w:rsidRPr="00217D6D" w:rsidRDefault="00C84AC7" w:rsidP="00C83F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992,150</w:t>
            </w:r>
          </w:p>
        </w:tc>
      </w:tr>
      <w:tr w:rsidR="00C84AC7" w:rsidRPr="00DF3B76" w:rsidTr="00851F07">
        <w:trPr>
          <w:cantSplit/>
        </w:trPr>
        <w:tc>
          <w:tcPr>
            <w:tcW w:w="3240" w:type="dxa"/>
            <w:shd w:val="clear" w:color="auto" w:fill="auto"/>
          </w:tcPr>
          <w:p w:rsidR="00C84AC7" w:rsidRPr="00217D6D" w:rsidRDefault="00C84AC7" w:rsidP="00C84AC7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/>
                <w:sz w:val="30"/>
                <w:szCs w:val="30"/>
                <w:cs/>
              </w:rPr>
              <w:t>ส่วนของเงินกู้ระยะยาวจากสถาบัน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การเงินที่ถึงกำหนดชำระภายใน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auto"/>
          </w:tcPr>
          <w:p w:rsidR="00295D7E" w:rsidRPr="00217D6D" w:rsidRDefault="00295D7E" w:rsidP="00295D7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Fixed 3.75 </w:t>
            </w:r>
            <w:r w:rsidR="006A5300"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4.50</w:t>
            </w:r>
          </w:p>
          <w:p w:rsidR="00295D7E" w:rsidRPr="00217D6D" w:rsidRDefault="00295D7E" w:rsidP="00295D7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THBFIX +</w:t>
            </w:r>
            <w:r w:rsidR="00C514C1"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2.10</w:t>
            </w:r>
          </w:p>
          <w:p w:rsidR="00C84AC7" w:rsidRPr="00217D6D" w:rsidRDefault="00295D7E" w:rsidP="00295D7E">
            <w:pPr>
              <w:pStyle w:val="acctfourfigures"/>
              <w:tabs>
                <w:tab w:val="clear" w:pos="765"/>
              </w:tabs>
              <w:spacing w:line="240" w:lineRule="atLeast"/>
              <w:ind w:left="191"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MLR </w:t>
            </w:r>
            <w:r w:rsidR="006A5300"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1.75</w:t>
            </w:r>
          </w:p>
        </w:tc>
        <w:tc>
          <w:tcPr>
            <w:tcW w:w="180" w:type="dxa"/>
            <w:shd w:val="clear" w:color="auto" w:fill="auto"/>
          </w:tcPr>
          <w:p w:rsidR="00C84AC7" w:rsidRPr="00217D6D" w:rsidRDefault="00C84AC7" w:rsidP="00C84A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5D7E" w:rsidRPr="00217D6D" w:rsidRDefault="00295D7E" w:rsidP="00C84A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295D7E" w:rsidRPr="00217D6D" w:rsidRDefault="00295D7E" w:rsidP="00C84A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C84AC7" w:rsidRPr="00217D6D" w:rsidRDefault="00C84AC7" w:rsidP="00C84A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149,604</w:t>
            </w:r>
          </w:p>
        </w:tc>
        <w:tc>
          <w:tcPr>
            <w:tcW w:w="180" w:type="dxa"/>
            <w:shd w:val="clear" w:color="auto" w:fill="auto"/>
          </w:tcPr>
          <w:p w:rsidR="00C84AC7" w:rsidRPr="00217D6D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C83FFA" w:rsidRPr="00217D6D" w:rsidRDefault="00C83FFA" w:rsidP="00AF1E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C83FFA" w:rsidRPr="00217D6D" w:rsidRDefault="00C83FFA" w:rsidP="00AF1E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C84AC7" w:rsidRPr="00217D6D" w:rsidRDefault="00C84AC7" w:rsidP="00AF1E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84AC7" w:rsidRPr="00217D6D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C83FFA" w:rsidRPr="00217D6D" w:rsidRDefault="00C83FFA" w:rsidP="00AF1E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C83FFA" w:rsidRPr="00217D6D" w:rsidRDefault="00C83FFA" w:rsidP="00AF1E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C84AC7" w:rsidRPr="00217D6D" w:rsidRDefault="00C84AC7" w:rsidP="00AF1E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84AC7" w:rsidRPr="00217D6D" w:rsidRDefault="00C84AC7" w:rsidP="00C84AC7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5D7E" w:rsidRPr="00217D6D" w:rsidRDefault="00295D7E" w:rsidP="00C83F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295D7E" w:rsidRPr="00217D6D" w:rsidRDefault="00295D7E" w:rsidP="00C83F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C84AC7" w:rsidRPr="00217D6D" w:rsidRDefault="00C84AC7" w:rsidP="00C83F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149,604</w:t>
            </w:r>
          </w:p>
        </w:tc>
      </w:tr>
      <w:tr w:rsidR="00EC1A91" w:rsidRPr="00DF3B76" w:rsidTr="00851F07">
        <w:trPr>
          <w:cantSplit/>
        </w:trPr>
        <w:tc>
          <w:tcPr>
            <w:tcW w:w="3240" w:type="dxa"/>
            <w:shd w:val="clear" w:color="auto" w:fill="auto"/>
          </w:tcPr>
          <w:p w:rsidR="00EC1A91" w:rsidRPr="00217D6D" w:rsidRDefault="00EC1A91" w:rsidP="00EC1A91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ส่วนของหนี้สินตามสัญญาเช่าการเงิน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 xml:space="preserve">3.64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7.12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65,971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65,971</w:t>
            </w:r>
          </w:p>
        </w:tc>
      </w:tr>
      <w:tr w:rsidR="00A52727" w:rsidRPr="00DF3B76" w:rsidTr="00851F07">
        <w:trPr>
          <w:cantSplit/>
        </w:trPr>
        <w:tc>
          <w:tcPr>
            <w:tcW w:w="3240" w:type="dxa"/>
            <w:shd w:val="clear" w:color="auto" w:fill="auto"/>
          </w:tcPr>
          <w:p w:rsidR="00A52727" w:rsidRPr="00217D6D" w:rsidRDefault="00A52727" w:rsidP="00EC1A91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52727" w:rsidRPr="00217D6D" w:rsidRDefault="00A52727" w:rsidP="00EC1A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217D6D" w:rsidRDefault="00A52727" w:rsidP="00EC1A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52727" w:rsidRPr="00217D6D" w:rsidRDefault="00A52727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52727" w:rsidRPr="00217D6D" w:rsidRDefault="00A52727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A52727" w:rsidRPr="00217D6D" w:rsidRDefault="00A52727" w:rsidP="00EC1A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217D6D" w:rsidRDefault="00A52727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52727" w:rsidRPr="00217D6D" w:rsidRDefault="00A52727" w:rsidP="00EC1A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52727" w:rsidRPr="00217D6D" w:rsidRDefault="00A52727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52727" w:rsidRPr="00217D6D" w:rsidRDefault="00A52727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A91" w:rsidRPr="00DF3B76" w:rsidTr="00851F07">
        <w:trPr>
          <w:cantSplit/>
        </w:trPr>
        <w:tc>
          <w:tcPr>
            <w:tcW w:w="3240" w:type="dxa"/>
            <w:shd w:val="clear" w:color="auto" w:fill="auto"/>
          </w:tcPr>
          <w:p w:rsidR="00EC1A91" w:rsidRPr="00217D6D" w:rsidRDefault="00EC1A91" w:rsidP="00EC1A91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A91" w:rsidRPr="00DF3B76" w:rsidTr="00851F0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EC1A91" w:rsidRPr="00217D6D" w:rsidRDefault="00EC1A91" w:rsidP="00EC1A91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Fixed 3.75 - 4.50</w:t>
            </w:r>
          </w:p>
          <w:p w:rsidR="00EC1A91" w:rsidRPr="00217D6D" w:rsidRDefault="00EC1A91" w:rsidP="00EC1A9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THBFIX +</w:t>
            </w:r>
            <w:r w:rsidR="00C514C1"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2.10</w:t>
            </w:r>
          </w:p>
          <w:p w:rsidR="00EC1A91" w:rsidRPr="00217D6D" w:rsidRDefault="00EC1A91" w:rsidP="00EC1A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  MLR - 1.75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479,062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113,050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592,112</w:t>
            </w:r>
          </w:p>
        </w:tc>
      </w:tr>
      <w:tr w:rsidR="00EC1A91" w:rsidRPr="00DF3B76" w:rsidTr="00851F0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EC1A91" w:rsidRPr="00217D6D" w:rsidRDefault="00EC1A91" w:rsidP="00EC1A91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 xml:space="preserve">3.64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7.12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106,009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8,730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114,739</w:t>
            </w:r>
          </w:p>
        </w:tc>
      </w:tr>
      <w:tr w:rsidR="00EC1A91" w:rsidRPr="00DF3B76" w:rsidTr="00851F07">
        <w:trPr>
          <w:cantSplit/>
        </w:trPr>
        <w:tc>
          <w:tcPr>
            <w:tcW w:w="3240" w:type="dxa"/>
            <w:shd w:val="clear" w:color="auto" w:fill="auto"/>
          </w:tcPr>
          <w:p w:rsidR="00EC1A91" w:rsidRPr="00217D6D" w:rsidRDefault="00EC1A91" w:rsidP="00EC1A91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1,207,725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585,071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121,780</w:t>
            </w:r>
          </w:p>
        </w:tc>
        <w:tc>
          <w:tcPr>
            <w:tcW w:w="180" w:type="dxa"/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A91" w:rsidRPr="00217D6D" w:rsidRDefault="00EC1A91" w:rsidP="00EC1A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1,914,576</w:t>
            </w:r>
          </w:p>
        </w:tc>
      </w:tr>
    </w:tbl>
    <w:p w:rsidR="00415580" w:rsidRDefault="00415580">
      <w:pPr>
        <w:rPr>
          <w:rFonts w:ascii="Angsana New" w:hAnsi="Angsana New"/>
          <w:sz w:val="20"/>
          <w:szCs w:val="20"/>
          <w:highlight w:val="lightGray"/>
        </w:rPr>
      </w:pPr>
    </w:p>
    <w:p w:rsidR="002550E0" w:rsidRPr="00415580" w:rsidRDefault="00415580" w:rsidP="0041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lightGray"/>
        </w:rPr>
      </w:pPr>
      <w:r>
        <w:rPr>
          <w:rFonts w:ascii="Angsana New" w:hAnsi="Angsana New"/>
          <w:sz w:val="20"/>
          <w:szCs w:val="20"/>
          <w:highlight w:val="lightGray"/>
        </w:rPr>
        <w:br w:type="page"/>
      </w:r>
    </w:p>
    <w:tbl>
      <w:tblPr>
        <w:tblpPr w:leftFromText="180" w:rightFromText="180" w:vertAnchor="text" w:horzAnchor="margin" w:tblpX="360" w:tblpY="2"/>
        <w:tblW w:w="9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80"/>
        <w:gridCol w:w="1080"/>
        <w:gridCol w:w="180"/>
        <w:gridCol w:w="1110"/>
        <w:gridCol w:w="180"/>
        <w:gridCol w:w="900"/>
        <w:gridCol w:w="180"/>
        <w:gridCol w:w="1080"/>
      </w:tblGrid>
      <w:tr w:rsidR="002550E0" w:rsidRPr="00567006" w:rsidTr="00851F07">
        <w:trPr>
          <w:trHeight w:val="113"/>
          <w:tblHeader/>
        </w:trPr>
        <w:tc>
          <w:tcPr>
            <w:tcW w:w="4860" w:type="dxa"/>
            <w:gridSpan w:val="3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550E0" w:rsidRPr="00567006" w:rsidTr="00851F07">
        <w:trPr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:rsidR="002550E0" w:rsidRPr="00217D6D" w:rsidRDefault="002550E0" w:rsidP="009C6D3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217D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D1116" w:rsidRPr="00217D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217D6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217D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390D" w:rsidRPr="00217D6D" w:rsidRDefault="00CC390D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</w:p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217D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217D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2550E0" w:rsidRPr="00567006" w:rsidTr="00851F07">
        <w:trPr>
          <w:tblHeader/>
        </w:trPr>
        <w:tc>
          <w:tcPr>
            <w:tcW w:w="3240" w:type="dxa"/>
            <w:shd w:val="clear" w:color="auto" w:fill="auto"/>
          </w:tcPr>
          <w:p w:rsidR="002550E0" w:rsidRPr="00217D6D" w:rsidRDefault="002550E0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550E0" w:rsidRPr="00217D6D" w:rsidRDefault="002550E0" w:rsidP="00391753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50E0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2550E0" w:rsidRPr="00217D6D" w:rsidRDefault="002550E0" w:rsidP="0039175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217D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50E0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2550E0" w:rsidRPr="00217D6D" w:rsidRDefault="002550E0" w:rsidP="0039175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217D6D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C52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833C52" w:rsidRPr="00217D6D" w:rsidRDefault="00833C52" w:rsidP="00833C52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2.15 - 3.94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C514C1" w:rsidP="00562E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1,731</w:t>
            </w:r>
            <w:r w:rsidR="00833C52" w:rsidRPr="00217D6D">
              <w:rPr>
                <w:rFonts w:ascii="Angsana New" w:hAnsi="Angsana New"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833C52" w:rsidRPr="00217D6D" w:rsidRDefault="00833C52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C514C1" w:rsidP="00C514C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1,731</w:t>
            </w:r>
            <w:r w:rsidR="00562EC6" w:rsidRPr="00217D6D">
              <w:rPr>
                <w:rFonts w:ascii="Angsana New" w:hAnsi="Angsana New"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833C52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833C52" w:rsidRPr="00217D6D" w:rsidRDefault="00833C52" w:rsidP="00833C52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/>
                <w:sz w:val="30"/>
                <w:szCs w:val="30"/>
                <w:cs/>
              </w:rPr>
              <w:t>ส่วนของเงินกู้ระยะยาวจากสถาบัน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การเงินที่ถึงกำหนดชำระภายใน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  <w:p w:rsidR="00875C32" w:rsidRPr="0087625C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  <w:p w:rsidR="00875C32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5C32">
              <w:rPr>
                <w:rFonts w:asciiTheme="majorBidi" w:hAnsiTheme="majorBidi" w:cstheme="majorBidi"/>
                <w:sz w:val="30"/>
                <w:szCs w:val="30"/>
              </w:rPr>
              <w:t>MLR - 2.00</w:t>
            </w:r>
          </w:p>
          <w:p w:rsidR="00833C52" w:rsidRPr="00217D6D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62EC6" w:rsidRPr="00217D6D" w:rsidRDefault="00562EC6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833C52" w:rsidRPr="00217D6D" w:rsidRDefault="00562EC6" w:rsidP="00562E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158</w:t>
            </w:r>
            <w:r w:rsidR="00833C52" w:rsidRPr="00217D6D">
              <w:rPr>
                <w:rFonts w:ascii="Angsana New" w:hAnsi="Angsana New"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833C52" w:rsidRPr="00217D6D" w:rsidRDefault="00833C52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833C52" w:rsidRPr="00217D6D" w:rsidRDefault="00833C52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833C52" w:rsidRPr="00217D6D" w:rsidRDefault="00562EC6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158</w:t>
            </w:r>
            <w:r w:rsidR="00833C52" w:rsidRPr="00217D6D">
              <w:rPr>
                <w:rFonts w:ascii="Angsana New" w:hAnsi="Angsana New"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833C52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833C52" w:rsidRPr="00217D6D" w:rsidRDefault="00833C52" w:rsidP="00833C52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ส่วนของหนี้สินตามสัญญาเช่าการเงิน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33C52" w:rsidRPr="00217D6D" w:rsidRDefault="00833C52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50,787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562EC6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833C52" w:rsidRPr="00217D6D" w:rsidRDefault="00833C52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833C52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50</w:t>
            </w:r>
            <w:r w:rsidR="00CC390D" w:rsidRPr="00217D6D">
              <w:rPr>
                <w:rFonts w:ascii="Angsana New" w:hAnsi="Angsana New"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  <w:tr w:rsidR="00833C52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833C52" w:rsidRPr="00217D6D" w:rsidRDefault="00833C52" w:rsidP="00833C52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</w:t>
            </w:r>
            <w:r w:rsidRPr="00217D6D">
              <w:rPr>
                <w:rFonts w:ascii="Angsana New" w:hAnsi="Angsana New"/>
                <w:sz w:val="30"/>
                <w:szCs w:val="30"/>
              </w:rPr>
              <w:br/>
            </w:r>
            <w:r w:rsidR="001D1116" w:rsidRPr="00217D6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033A6A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833C52" w:rsidRPr="00217D6D" w:rsidRDefault="00833C52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562EC6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833C52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562EC6" w:rsidRPr="00217D6D" w:rsidRDefault="00562EC6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A52727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A52727" w:rsidRPr="00217D6D" w:rsidRDefault="00A52727" w:rsidP="00833C52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52727" w:rsidRPr="00217D6D" w:rsidRDefault="00A52727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217D6D" w:rsidRDefault="00A52727" w:rsidP="00833C5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52727" w:rsidRPr="00217D6D" w:rsidRDefault="00A52727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217D6D" w:rsidRDefault="00A52727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A52727" w:rsidRPr="00217D6D" w:rsidRDefault="00A52727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217D6D" w:rsidRDefault="00A52727" w:rsidP="00562EC6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52727" w:rsidRPr="00217D6D" w:rsidRDefault="00A52727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217D6D" w:rsidRDefault="00A52727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52727" w:rsidRPr="00217D6D" w:rsidRDefault="00A52727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C52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833C52" w:rsidRPr="00217D6D" w:rsidRDefault="00833C52" w:rsidP="00833C52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833C52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C52" w:rsidRPr="00567006" w:rsidTr="00851F0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833C52" w:rsidRPr="00217D6D" w:rsidRDefault="00833C52" w:rsidP="00833C52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  <w:p w:rsidR="00875C32" w:rsidRPr="0087625C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  <w:p w:rsidR="00875C32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5C32">
              <w:rPr>
                <w:rFonts w:asciiTheme="majorBidi" w:hAnsiTheme="majorBidi" w:cstheme="majorBidi"/>
                <w:sz w:val="30"/>
                <w:szCs w:val="30"/>
              </w:rPr>
              <w:t>MLR - 2.00</w:t>
            </w:r>
          </w:p>
          <w:p w:rsidR="00833C52" w:rsidRPr="00217D6D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589B" w:rsidRPr="00217D6D" w:rsidRDefault="0062589B" w:rsidP="00833C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62589B" w:rsidRPr="00217D6D" w:rsidRDefault="0062589B" w:rsidP="00833C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62589B" w:rsidRPr="00217D6D" w:rsidRDefault="0062589B" w:rsidP="00833C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833C52" w:rsidRPr="00217D6D" w:rsidRDefault="00833C52" w:rsidP="00833C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62589B" w:rsidRPr="00217D6D" w:rsidRDefault="0062589B" w:rsidP="00CC3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62589B" w:rsidRPr="00217D6D" w:rsidRDefault="0062589B" w:rsidP="00CC3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62589B" w:rsidRPr="00217D6D" w:rsidRDefault="0062589B" w:rsidP="00CC3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833C52" w:rsidRPr="00217D6D" w:rsidRDefault="0062589B" w:rsidP="00CC3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501</w:t>
            </w:r>
            <w:r w:rsidR="00833C52" w:rsidRPr="00217D6D">
              <w:rPr>
                <w:rFonts w:ascii="Angsana New" w:hAnsi="Angsana New"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2589B" w:rsidRPr="00217D6D" w:rsidRDefault="0062589B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62589B" w:rsidRPr="00217D6D" w:rsidRDefault="0062589B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62589B" w:rsidRPr="00217D6D" w:rsidRDefault="0062589B" w:rsidP="00833C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833C52" w:rsidRPr="00217D6D" w:rsidRDefault="0062589B" w:rsidP="00CC39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</w:t>
            </w:r>
            <w:r w:rsidR="00833C52" w:rsidRPr="00217D6D">
              <w:rPr>
                <w:rFonts w:ascii="Angsana New" w:hAnsi="Angsana New"/>
                <w:sz w:val="30"/>
                <w:szCs w:val="30"/>
              </w:rPr>
              <w:t>0</w:t>
            </w:r>
            <w:r w:rsidRPr="00217D6D">
              <w:rPr>
                <w:rFonts w:ascii="Angsana New" w:hAnsi="Angsana New"/>
                <w:sz w:val="30"/>
                <w:szCs w:val="30"/>
              </w:rPr>
              <w:t>3</w:t>
            </w:r>
            <w:r w:rsidR="00833C52" w:rsidRPr="00217D6D">
              <w:rPr>
                <w:rFonts w:ascii="Angsana New" w:hAnsi="Angsana New"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589B" w:rsidRPr="00217D6D" w:rsidRDefault="0062589B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62589B" w:rsidRPr="00217D6D" w:rsidRDefault="0062589B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62589B" w:rsidRPr="00217D6D" w:rsidRDefault="0062589B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833C52" w:rsidRPr="00217D6D" w:rsidRDefault="0062589B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605</w:t>
            </w:r>
            <w:r w:rsidR="00833C52" w:rsidRPr="00217D6D">
              <w:rPr>
                <w:rFonts w:ascii="Angsana New" w:hAnsi="Angsana New"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833C52" w:rsidRPr="00567006" w:rsidTr="00851F0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833C52" w:rsidRPr="00217D6D" w:rsidRDefault="00833C52" w:rsidP="00833C52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62589B" w:rsidP="006258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833C52" w:rsidRPr="00217D6D" w:rsidRDefault="0062589B" w:rsidP="00CC3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52,588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833C52" w:rsidRPr="00217D6D" w:rsidRDefault="0062589B" w:rsidP="00CC39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3C52" w:rsidRPr="00217D6D" w:rsidRDefault="0062589B" w:rsidP="00CC39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52,588</w:t>
            </w:r>
          </w:p>
        </w:tc>
      </w:tr>
      <w:tr w:rsidR="00833C52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833C52" w:rsidRPr="00217D6D" w:rsidRDefault="00833C52" w:rsidP="00833C52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3C52" w:rsidRPr="00217D6D" w:rsidRDefault="009C7623" w:rsidP="009C76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2,041</w:t>
            </w:r>
            <w:r w:rsidR="0062589B" w:rsidRPr="00217D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3C52" w:rsidRPr="00217D6D" w:rsidRDefault="0062589B" w:rsidP="00CC3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554,522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3C52" w:rsidRPr="00217D6D" w:rsidRDefault="0062589B" w:rsidP="00CC390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103,821</w:t>
            </w:r>
          </w:p>
        </w:tc>
        <w:tc>
          <w:tcPr>
            <w:tcW w:w="180" w:type="dxa"/>
            <w:shd w:val="clear" w:color="auto" w:fill="auto"/>
          </w:tcPr>
          <w:p w:rsidR="00833C52" w:rsidRPr="00217D6D" w:rsidRDefault="00833C52" w:rsidP="00833C52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3C52" w:rsidRPr="00217D6D" w:rsidRDefault="009C7623" w:rsidP="009C76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2,699</w:t>
            </w:r>
            <w:r w:rsidR="00C96DA7" w:rsidRPr="00217D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</w:p>
        </w:tc>
      </w:tr>
    </w:tbl>
    <w:p w:rsidR="00816E5B" w:rsidRDefault="00816E5B" w:rsidP="0081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550E0" w:rsidRDefault="002550E0">
      <w:r>
        <w:br w:type="page"/>
      </w:r>
    </w:p>
    <w:tbl>
      <w:tblPr>
        <w:tblpPr w:leftFromText="180" w:rightFromText="180" w:vertAnchor="text" w:horzAnchor="margin" w:tblpX="360" w:tblpY="2"/>
        <w:tblW w:w="9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80"/>
        <w:gridCol w:w="1080"/>
        <w:gridCol w:w="180"/>
        <w:gridCol w:w="1110"/>
        <w:gridCol w:w="180"/>
        <w:gridCol w:w="900"/>
        <w:gridCol w:w="180"/>
        <w:gridCol w:w="1080"/>
      </w:tblGrid>
      <w:tr w:rsidR="002550E0" w:rsidRPr="00567006" w:rsidTr="00851F07">
        <w:trPr>
          <w:trHeight w:val="113"/>
          <w:tblHeader/>
        </w:trPr>
        <w:tc>
          <w:tcPr>
            <w:tcW w:w="4860" w:type="dxa"/>
            <w:gridSpan w:val="3"/>
            <w:shd w:val="clear" w:color="auto" w:fill="auto"/>
            <w:vAlign w:val="bottom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550E0" w:rsidRPr="00567006" w:rsidTr="00851F07">
        <w:trPr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:rsidR="002550E0" w:rsidRPr="00851F07" w:rsidRDefault="002550E0" w:rsidP="00286A7F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2550E0" w:rsidRPr="00851F07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851F0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D1116" w:rsidRPr="00851F0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851F07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851F0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851F0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51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8525C" w:rsidRPr="00851F07" w:rsidRDefault="002550E0" w:rsidP="00B852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</w:p>
          <w:p w:rsidR="002550E0" w:rsidRPr="00851F07" w:rsidRDefault="002550E0" w:rsidP="00B852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1F0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D1116" w:rsidRPr="00851F0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51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851F07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2550E0" w:rsidRPr="00567006" w:rsidTr="00851F07">
        <w:trPr>
          <w:tblHeader/>
        </w:trPr>
        <w:tc>
          <w:tcPr>
            <w:tcW w:w="3240" w:type="dxa"/>
            <w:shd w:val="clear" w:color="auto" w:fill="auto"/>
          </w:tcPr>
          <w:p w:rsidR="002550E0" w:rsidRPr="00851F07" w:rsidRDefault="002550E0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550E0" w:rsidRPr="00851F07" w:rsidRDefault="002550E0" w:rsidP="00391753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1F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51F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50E0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2550E0" w:rsidRPr="00851F07" w:rsidRDefault="002550E0" w:rsidP="0039175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1F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851F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50E0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2550E0" w:rsidRPr="00851F07" w:rsidRDefault="002550E0" w:rsidP="0039175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50E0" w:rsidRPr="00851F07" w:rsidRDefault="002550E0" w:rsidP="003917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62E6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4F62E6" w:rsidRPr="00851F07" w:rsidRDefault="004F62E6" w:rsidP="004F62E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1F07">
              <w:rPr>
                <w:rFonts w:ascii="Angsana New" w:hAnsi="Angsana New"/>
                <w:sz w:val="30"/>
                <w:szCs w:val="30"/>
                <w:lang w:bidi="th-TH"/>
              </w:rPr>
              <w:t>2.15 - 3.94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992,150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992,150</w:t>
            </w:r>
          </w:p>
        </w:tc>
      </w:tr>
      <w:tr w:rsidR="004F62E6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4F62E6" w:rsidRPr="00851F07" w:rsidRDefault="004F62E6" w:rsidP="004F62E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51F07">
              <w:rPr>
                <w:rFonts w:ascii="Angsana New" w:hAnsi="Angsana New"/>
                <w:sz w:val="30"/>
                <w:szCs w:val="30"/>
                <w:cs/>
              </w:rPr>
              <w:t>ส่วนของเงินกู้ระยะยาวจากสถาบัน</w:t>
            </w:r>
            <w:r w:rsidRPr="00851F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51F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1F07">
              <w:rPr>
                <w:rFonts w:ascii="Angsana New" w:hAnsi="Angsana New"/>
                <w:sz w:val="30"/>
                <w:szCs w:val="30"/>
                <w:cs/>
              </w:rPr>
              <w:t>การเงินที่ถึงกำหนดชำระภายใน</w:t>
            </w:r>
            <w:r w:rsidRPr="00851F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51F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1F07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1F07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Pr="00851F0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51F07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  <w:p w:rsidR="00875C32" w:rsidRPr="0087625C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  <w:p w:rsidR="004F62E6" w:rsidRPr="00851F07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127,884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127,884</w:t>
            </w:r>
          </w:p>
        </w:tc>
      </w:tr>
      <w:tr w:rsidR="004F62E6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4F62E6" w:rsidRPr="00851F07" w:rsidRDefault="004F62E6" w:rsidP="004F62E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51F0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ส่วนของหนี้สินตามสัญญาเช่าการเงิน</w:t>
            </w:r>
            <w:r w:rsidRPr="00851F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51F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1F07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F62E6" w:rsidRPr="00851F07" w:rsidRDefault="004F62E6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Pr="00851F0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51F07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50,814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50,814</w:t>
            </w:r>
          </w:p>
        </w:tc>
      </w:tr>
      <w:tr w:rsidR="004F62E6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4F62E6" w:rsidRPr="00851F07" w:rsidRDefault="004F62E6" w:rsidP="004F62E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</w:t>
            </w:r>
            <w:r w:rsidRPr="00851F07">
              <w:rPr>
                <w:rFonts w:ascii="Angsana New" w:hAnsi="Angsana New"/>
                <w:sz w:val="30"/>
                <w:szCs w:val="30"/>
              </w:rPr>
              <w:br/>
            </w:r>
            <w:r w:rsidR="001D1116" w:rsidRPr="00851F0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51F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C918C3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A52727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A52727" w:rsidRPr="00851F07" w:rsidRDefault="00A52727" w:rsidP="004F62E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52727" w:rsidRPr="00851F07" w:rsidRDefault="00A52727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851F07" w:rsidRDefault="00A52727" w:rsidP="004F62E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52727" w:rsidRPr="00851F07" w:rsidRDefault="00A52727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851F07" w:rsidRDefault="00A52727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A52727" w:rsidRPr="00851F07" w:rsidRDefault="00A52727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851F07" w:rsidRDefault="00A52727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52727" w:rsidRPr="00851F07" w:rsidRDefault="00A52727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52727" w:rsidRPr="00851F07" w:rsidRDefault="00A52727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52727" w:rsidRPr="00851F07" w:rsidRDefault="00A52727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62E6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4F62E6" w:rsidRPr="00851F07" w:rsidRDefault="004F62E6" w:rsidP="004F62E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62E6" w:rsidRPr="00567006" w:rsidTr="00851F0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4F62E6" w:rsidRPr="00851F07" w:rsidRDefault="004F62E6" w:rsidP="004F62E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1F07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Pr="00851F0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51F07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  <w:p w:rsidR="00875C32" w:rsidRPr="0087625C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  <w:p w:rsidR="004F62E6" w:rsidRPr="00851F07" w:rsidRDefault="00875C32" w:rsidP="00875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401,552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113,050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514,602</w:t>
            </w:r>
          </w:p>
        </w:tc>
      </w:tr>
      <w:tr w:rsidR="004F62E6" w:rsidRPr="00567006" w:rsidTr="00851F0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4F62E6" w:rsidRPr="00851F07" w:rsidRDefault="004F62E6" w:rsidP="004F62E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Pr="00851F0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51F07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92,383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1F07">
              <w:rPr>
                <w:rFonts w:ascii="Angsana New" w:hAnsi="Angsana New"/>
                <w:sz w:val="30"/>
                <w:szCs w:val="30"/>
              </w:rPr>
              <w:t>92,383</w:t>
            </w:r>
          </w:p>
        </w:tc>
      </w:tr>
      <w:tr w:rsidR="004F62E6" w:rsidRPr="00567006" w:rsidTr="00851F07">
        <w:trPr>
          <w:cantSplit/>
        </w:trPr>
        <w:tc>
          <w:tcPr>
            <w:tcW w:w="3240" w:type="dxa"/>
            <w:shd w:val="clear" w:color="auto" w:fill="auto"/>
          </w:tcPr>
          <w:p w:rsidR="004F62E6" w:rsidRPr="00851F07" w:rsidRDefault="004F62E6" w:rsidP="004F62E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07">
              <w:rPr>
                <w:rFonts w:ascii="Angsana New" w:hAnsi="Angsana New"/>
                <w:b/>
                <w:bCs/>
                <w:sz w:val="30"/>
                <w:szCs w:val="30"/>
              </w:rPr>
              <w:t>1,182,848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07">
              <w:rPr>
                <w:rFonts w:ascii="Angsana New" w:hAnsi="Angsana New"/>
                <w:b/>
                <w:bCs/>
                <w:sz w:val="30"/>
                <w:szCs w:val="30"/>
              </w:rPr>
              <w:t>493,935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07">
              <w:rPr>
                <w:rFonts w:ascii="Angsana New" w:hAnsi="Angsana New"/>
                <w:b/>
                <w:bCs/>
                <w:sz w:val="30"/>
                <w:szCs w:val="30"/>
              </w:rPr>
              <w:t>113,050</w:t>
            </w:r>
          </w:p>
        </w:tc>
        <w:tc>
          <w:tcPr>
            <w:tcW w:w="180" w:type="dxa"/>
            <w:shd w:val="clear" w:color="auto" w:fill="auto"/>
          </w:tcPr>
          <w:p w:rsidR="004F62E6" w:rsidRPr="00851F07" w:rsidRDefault="004F62E6" w:rsidP="004F62E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62E6" w:rsidRPr="00851F07" w:rsidRDefault="004F62E6" w:rsidP="00B852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07">
              <w:rPr>
                <w:rFonts w:ascii="Angsana New" w:hAnsi="Angsana New"/>
                <w:b/>
                <w:bCs/>
                <w:sz w:val="30"/>
                <w:szCs w:val="30"/>
              </w:rPr>
              <w:t>1,789,833</w:t>
            </w:r>
          </w:p>
        </w:tc>
      </w:tr>
    </w:tbl>
    <w:p w:rsidR="00415580" w:rsidRDefault="00415580" w:rsidP="00A52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73462" w:rsidRPr="00415580" w:rsidRDefault="00415580" w:rsidP="0041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4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086"/>
        <w:gridCol w:w="256"/>
        <w:gridCol w:w="904"/>
        <w:gridCol w:w="245"/>
        <w:gridCol w:w="1072"/>
        <w:gridCol w:w="236"/>
        <w:gridCol w:w="888"/>
        <w:gridCol w:w="236"/>
        <w:gridCol w:w="975"/>
      </w:tblGrid>
      <w:tr w:rsidR="00841A31" w:rsidRPr="00D22712" w:rsidTr="00D300EA">
        <w:trPr>
          <w:tblHeader/>
        </w:trPr>
        <w:tc>
          <w:tcPr>
            <w:tcW w:w="3510" w:type="dxa"/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8" w:type="dxa"/>
            <w:gridSpan w:val="9"/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1A31" w:rsidRPr="00D22712" w:rsidTr="00D300EA">
        <w:trPr>
          <w:tblHeader/>
        </w:trPr>
        <w:tc>
          <w:tcPr>
            <w:tcW w:w="3510" w:type="dxa"/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271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41A31" w:rsidRPr="00D22712" w:rsidTr="00D300EA">
        <w:trPr>
          <w:tblHeader/>
        </w:trPr>
        <w:tc>
          <w:tcPr>
            <w:tcW w:w="3510" w:type="dxa"/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271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2271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271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2271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271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2271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27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41A31" w:rsidRPr="00D22712" w:rsidTr="00D300EA">
        <w:trPr>
          <w:tblHeader/>
        </w:trPr>
        <w:tc>
          <w:tcPr>
            <w:tcW w:w="3510" w:type="dxa"/>
            <w:shd w:val="clear" w:color="auto" w:fill="auto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8" w:type="dxa"/>
            <w:gridSpan w:val="9"/>
            <w:shd w:val="clear" w:color="auto" w:fill="auto"/>
          </w:tcPr>
          <w:p w:rsidR="00841A31" w:rsidRPr="00D22712" w:rsidRDefault="00E94B83" w:rsidP="00E9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227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="00841A31" w:rsidRPr="00D22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41A31" w:rsidRPr="00D22712" w:rsidTr="00D300EA">
        <w:tc>
          <w:tcPr>
            <w:tcW w:w="3510" w:type="dxa"/>
            <w:shd w:val="clear" w:color="auto" w:fill="auto"/>
          </w:tcPr>
          <w:p w:rsidR="00841A31" w:rsidRPr="00D22712" w:rsidRDefault="00841A31" w:rsidP="00F7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2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841A31" w:rsidRPr="00D22712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462" w:rsidRPr="00D22712" w:rsidTr="00D300EA">
        <w:tc>
          <w:tcPr>
            <w:tcW w:w="3510" w:type="dxa"/>
            <w:shd w:val="clear" w:color="auto" w:fill="auto"/>
          </w:tcPr>
          <w:p w:rsidR="00F73462" w:rsidRPr="00D22712" w:rsidRDefault="00F73462" w:rsidP="00F7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271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22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2271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F73462" w:rsidRPr="00D22712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F73462" w:rsidRPr="00D22712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73462" w:rsidRPr="00D22712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F73462" w:rsidRPr="00D22712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F73462" w:rsidRPr="00D22712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73462" w:rsidRPr="00D22712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F73462" w:rsidRPr="00D22712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73462" w:rsidRPr="00D22712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F73462" w:rsidRPr="00D22712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B23" w:rsidRPr="00D22712" w:rsidTr="00D300EA">
        <w:tc>
          <w:tcPr>
            <w:tcW w:w="3510" w:type="dxa"/>
            <w:shd w:val="clear" w:color="auto" w:fill="auto"/>
          </w:tcPr>
          <w:p w:rsidR="00B91B23" w:rsidRPr="00D22712" w:rsidRDefault="00B91B23" w:rsidP="00B9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271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B91B23" w:rsidRPr="00D22712" w:rsidRDefault="00B91B23" w:rsidP="00B9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</w:rPr>
              <w:t>175</w:t>
            </w:r>
            <w:r w:rsidR="0056595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B91B23" w:rsidRPr="00D22712" w:rsidRDefault="00B91B23" w:rsidP="00B9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B91B23" w:rsidRPr="00D22712" w:rsidRDefault="00B91B23" w:rsidP="00B9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91B23" w:rsidRPr="00D22712" w:rsidRDefault="00B91B23" w:rsidP="00B9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B91B23" w:rsidRPr="00D22712" w:rsidRDefault="0056595D" w:rsidP="00C66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91B23" w:rsidRPr="00D22712" w:rsidRDefault="00B91B23" w:rsidP="00B9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B91B23" w:rsidRPr="00D22712" w:rsidRDefault="00B91B23" w:rsidP="00B9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91B23" w:rsidRPr="00D22712" w:rsidRDefault="00B91B23" w:rsidP="00B9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B91B23" w:rsidRPr="00D22712" w:rsidRDefault="0056595D" w:rsidP="00E3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</w:tr>
      <w:tr w:rsidR="00695ECE" w:rsidRPr="00527446" w:rsidTr="00D300EA">
        <w:tc>
          <w:tcPr>
            <w:tcW w:w="3510" w:type="dxa"/>
            <w:shd w:val="clear" w:color="auto" w:fill="auto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695ECE" w:rsidRPr="00527446" w:rsidRDefault="00333F3C" w:rsidP="00C66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95ECE" w:rsidRPr="00527446" w:rsidRDefault="00333F3C" w:rsidP="009A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95ECE" w:rsidRPr="00527446" w:rsidRDefault="00333F3C" w:rsidP="00E3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</w:tr>
      <w:tr w:rsidR="00695ECE" w:rsidRPr="00527446" w:rsidTr="00D300EA">
        <w:tc>
          <w:tcPr>
            <w:tcW w:w="3510" w:type="dxa"/>
            <w:shd w:val="clear" w:color="auto" w:fill="auto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695ECE" w:rsidRPr="00527446" w:rsidRDefault="00695ECE" w:rsidP="00C66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27446">
              <w:rPr>
                <w:rFonts w:ascii="Angsana New" w:hAnsi="Angsana New"/>
                <w:sz w:val="30"/>
                <w:szCs w:val="30"/>
              </w:rPr>
              <w:t>10</w:t>
            </w:r>
            <w:r w:rsidR="00FF15F6" w:rsidRPr="00527446">
              <w:rPr>
                <w:rFonts w:ascii="Angsana New" w:hAnsi="Angsana New"/>
                <w:sz w:val="30"/>
                <w:szCs w:val="30"/>
              </w:rPr>
              <w:t>,890</w:t>
            </w: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95ECE" w:rsidRPr="00527446" w:rsidRDefault="00FF15F6" w:rsidP="0087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27446">
              <w:rPr>
                <w:rFonts w:ascii="Angsana New" w:hAnsi="Angsana New"/>
                <w:sz w:val="30"/>
                <w:szCs w:val="30"/>
              </w:rPr>
              <w:t>10,890</w:t>
            </w: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95ECE" w:rsidRPr="00527446" w:rsidTr="00D300EA">
        <w:tc>
          <w:tcPr>
            <w:tcW w:w="3510" w:type="dxa"/>
            <w:shd w:val="clear" w:color="auto" w:fill="auto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95ECE" w:rsidRPr="00527446" w:rsidTr="00D300EA">
        <w:tc>
          <w:tcPr>
            <w:tcW w:w="3510" w:type="dxa"/>
            <w:shd w:val="clear" w:color="auto" w:fill="auto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7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2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27446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95ECE" w:rsidRPr="00527446" w:rsidTr="00D300EA">
        <w:tc>
          <w:tcPr>
            <w:tcW w:w="3510" w:type="dxa"/>
            <w:shd w:val="clear" w:color="auto" w:fill="auto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487,306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695ECE" w:rsidRPr="00527446" w:rsidRDefault="00695ECE" w:rsidP="00C66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488,493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95ECE" w:rsidRPr="00527446" w:rsidRDefault="00695ECE" w:rsidP="0069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95ECE" w:rsidRPr="00527446" w:rsidRDefault="00695ECE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488,493</w:t>
            </w:r>
          </w:p>
        </w:tc>
      </w:tr>
    </w:tbl>
    <w:p w:rsidR="00851F07" w:rsidRPr="00527446" w:rsidRDefault="00851F07" w:rsidP="00A52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3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089"/>
        <w:gridCol w:w="256"/>
        <w:gridCol w:w="908"/>
        <w:gridCol w:w="246"/>
        <w:gridCol w:w="1072"/>
        <w:gridCol w:w="237"/>
        <w:gridCol w:w="886"/>
        <w:gridCol w:w="236"/>
        <w:gridCol w:w="973"/>
      </w:tblGrid>
      <w:tr w:rsidR="00112FDE" w:rsidRPr="00527446" w:rsidTr="001425BC">
        <w:trPr>
          <w:tblHeader/>
        </w:trPr>
        <w:tc>
          <w:tcPr>
            <w:tcW w:w="3490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3" w:type="dxa"/>
            <w:gridSpan w:val="9"/>
            <w:shd w:val="clear" w:color="auto" w:fill="auto"/>
          </w:tcPr>
          <w:p w:rsidR="00112FDE" w:rsidRPr="00527446" w:rsidRDefault="00112FDE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A521AA" w:rsidRPr="00527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12FDE" w:rsidRPr="00527446" w:rsidTr="00527446">
        <w:trPr>
          <w:tblHeader/>
        </w:trPr>
        <w:tc>
          <w:tcPr>
            <w:tcW w:w="3490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12FDE" w:rsidRPr="00527446" w:rsidTr="00527446">
        <w:trPr>
          <w:tblHeader/>
        </w:trPr>
        <w:tc>
          <w:tcPr>
            <w:tcW w:w="3490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274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274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274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12FDE" w:rsidRPr="00527446" w:rsidTr="00527446">
        <w:trPr>
          <w:tblHeader/>
        </w:trPr>
        <w:tc>
          <w:tcPr>
            <w:tcW w:w="3490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03" w:type="dxa"/>
            <w:gridSpan w:val="9"/>
            <w:shd w:val="clear" w:color="auto" w:fill="auto"/>
          </w:tcPr>
          <w:p w:rsidR="00112FDE" w:rsidRPr="00527446" w:rsidRDefault="00E94B83" w:rsidP="00E9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27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="00112FDE" w:rsidRPr="00527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12FDE" w:rsidRPr="00527446" w:rsidTr="00527446">
        <w:tc>
          <w:tcPr>
            <w:tcW w:w="3490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FDE" w:rsidRPr="00527446" w:rsidTr="00527446">
        <w:tc>
          <w:tcPr>
            <w:tcW w:w="3490" w:type="dxa"/>
            <w:shd w:val="clear" w:color="auto" w:fill="auto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2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27446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112FDE" w:rsidRPr="00527446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0EA" w:rsidRPr="00527446" w:rsidTr="00527446">
        <w:tc>
          <w:tcPr>
            <w:tcW w:w="3490" w:type="dxa"/>
            <w:shd w:val="clear" w:color="auto" w:fill="auto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D300EA" w:rsidRPr="00527446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</w:tr>
      <w:tr w:rsidR="00F4721E" w:rsidRPr="00527446" w:rsidTr="00527446">
        <w:tc>
          <w:tcPr>
            <w:tcW w:w="3490" w:type="dxa"/>
            <w:shd w:val="clear" w:color="auto" w:fill="auto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F4721E" w:rsidRPr="00527446" w:rsidRDefault="00F4721E" w:rsidP="00F4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</w:tr>
      <w:tr w:rsidR="00F77C42" w:rsidRPr="00527446" w:rsidTr="00527446">
        <w:tc>
          <w:tcPr>
            <w:tcW w:w="3490" w:type="dxa"/>
            <w:shd w:val="clear" w:color="auto" w:fill="auto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27446">
              <w:rPr>
                <w:rFonts w:ascii="Angsana New" w:hAnsi="Angsana New"/>
                <w:sz w:val="30"/>
                <w:szCs w:val="30"/>
              </w:rPr>
              <w:t>10,890</w:t>
            </w: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527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27446">
              <w:rPr>
                <w:rFonts w:ascii="Angsana New" w:hAnsi="Angsana New"/>
                <w:sz w:val="30"/>
                <w:szCs w:val="30"/>
              </w:rPr>
              <w:t>10,890</w:t>
            </w:r>
            <w:r w:rsidRPr="00527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77C42" w:rsidRPr="00527446" w:rsidTr="001425BC">
        <w:tc>
          <w:tcPr>
            <w:tcW w:w="3490" w:type="dxa"/>
            <w:shd w:val="clear" w:color="auto" w:fill="auto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77C42" w:rsidRPr="00527446" w:rsidTr="001425BC">
        <w:tc>
          <w:tcPr>
            <w:tcW w:w="3490" w:type="dxa"/>
            <w:shd w:val="clear" w:color="auto" w:fill="auto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7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2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27446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F77C42" w:rsidRPr="00527446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77C42" w:rsidRPr="00D22712" w:rsidTr="001425BC">
        <w:tc>
          <w:tcPr>
            <w:tcW w:w="3490" w:type="dxa"/>
            <w:shd w:val="clear" w:color="auto" w:fill="auto"/>
          </w:tcPr>
          <w:p w:rsidR="00F77C42" w:rsidRPr="00D22712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271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F77C42" w:rsidRPr="00D22712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</w:rPr>
              <w:t>487,306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F77C42" w:rsidRPr="00D22712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F77C42" w:rsidRPr="00D22712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F77C42" w:rsidRPr="00D22712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F77C42" w:rsidRPr="00D22712" w:rsidRDefault="00F77C42" w:rsidP="008C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</w:rPr>
              <w:t>488,493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77C42" w:rsidRPr="00D22712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F77C42" w:rsidRPr="00D22712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77C42" w:rsidRPr="00D22712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F77C42" w:rsidRPr="00D22712" w:rsidRDefault="00F77C42" w:rsidP="00AE1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30"/>
                <w:szCs w:val="30"/>
              </w:rPr>
            </w:pPr>
            <w:r w:rsidRPr="00D22712">
              <w:rPr>
                <w:rFonts w:ascii="Angsana New" w:hAnsi="Angsana New"/>
                <w:sz w:val="30"/>
                <w:szCs w:val="30"/>
              </w:rPr>
              <w:t>488,493</w:t>
            </w:r>
          </w:p>
        </w:tc>
      </w:tr>
    </w:tbl>
    <w:p w:rsidR="001425BC" w:rsidRDefault="001425BC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</w:p>
    <w:p w:rsidR="001425BC" w:rsidRDefault="0014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br w:type="page"/>
      </w:r>
    </w:p>
    <w:p w:rsidR="00F73462" w:rsidRPr="00851F07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51F07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 xml:space="preserve">มูลค่ายุติธรรมของสินทรัพย์และหนี้สินทางการเงิน </w:t>
      </w:r>
    </w:p>
    <w:p w:rsidR="00F73462" w:rsidRPr="00A07D26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F73462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F73462" w:rsidRPr="00A07D26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F73462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72898">
        <w:rPr>
          <w:rFonts w:ascii="Angsana New" w:hAnsi="Angsana New"/>
          <w:b/>
          <w:sz w:val="30"/>
          <w:szCs w:val="30"/>
          <w:cs/>
        </w:rPr>
        <w:t>ใน</w:t>
      </w:r>
      <w:r w:rsidRPr="00EE0753">
        <w:rPr>
          <w:rFonts w:ascii="Angsana New" w:hAnsi="Angsana New"/>
          <w:b/>
          <w:sz w:val="30"/>
          <w:szCs w:val="30"/>
          <w:cs/>
        </w:rPr>
        <w:t>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E0753">
        <w:rPr>
          <w:rFonts w:ascii="Angsana New" w:hAnsi="Angsana New"/>
          <w:b/>
          <w:sz w:val="30"/>
          <w:szCs w:val="30"/>
          <w:cs/>
        </w:rPr>
        <w:t>ไม่แตกต่างจากอัตราดอกเบี้ย ณ วันที่รายงานอย่างมีสาระสำคัญ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F73462" w:rsidRPr="00A07D26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F73462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</w:t>
      </w:r>
      <w:r w:rsidR="00372898">
        <w:rPr>
          <w:rFonts w:ascii="Angsana New" w:hAnsi="Angsana New"/>
          <w:b/>
          <w:sz w:val="30"/>
          <w:szCs w:val="30"/>
          <w:cs/>
        </w:rPr>
        <w:t>ามสัญญาใกล้เคียงกับอัตรา</w:t>
      </w:r>
      <w:r w:rsidRPr="00EE0753">
        <w:rPr>
          <w:rFonts w:ascii="Angsana New" w:hAnsi="Angsana New"/>
          <w:b/>
          <w:sz w:val="30"/>
          <w:szCs w:val="30"/>
          <w:cs/>
        </w:rPr>
        <w:t>ตลาด</w:t>
      </w:r>
    </w:p>
    <w:p w:rsidR="00F73462" w:rsidRPr="00A07D26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B43339" w:rsidRPr="00724905" w:rsidRDefault="00BF37A4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24905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724905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4"/>
      <w:r w:rsidR="0051442E" w:rsidRPr="00724905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A9387A" w:rsidRPr="00A07D26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9387A" w:rsidRPr="00724905" w:rsidRDefault="0043037B" w:rsidP="006C623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/>
          <w:sz w:val="30"/>
          <w:szCs w:val="30"/>
          <w:cs/>
        </w:rPr>
        <w:t>กลุ่ม</w:t>
      </w:r>
      <w:r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="007346FA" w:rsidRPr="00724905">
        <w:rPr>
          <w:rFonts w:ascii="Angsana New" w:hAnsi="Angsana New"/>
          <w:sz w:val="30"/>
          <w:szCs w:val="30"/>
          <w:cs/>
        </w:rPr>
        <w:t>และบริษ</w:t>
      </w:r>
      <w:r w:rsidR="007346FA" w:rsidRPr="00724905">
        <w:rPr>
          <w:rFonts w:ascii="Angsana New" w:hAnsi="Angsana New" w:hint="cs"/>
          <w:sz w:val="30"/>
          <w:szCs w:val="30"/>
          <w:cs/>
        </w:rPr>
        <w:t>ั</w:t>
      </w:r>
      <w:r w:rsidR="007346FA" w:rsidRPr="00724905">
        <w:rPr>
          <w:rFonts w:ascii="Angsana New" w:hAnsi="Angsana New"/>
          <w:sz w:val="30"/>
          <w:szCs w:val="30"/>
          <w:cs/>
        </w:rPr>
        <w:t>ท มีภาระผ</w:t>
      </w:r>
      <w:r w:rsidR="007346FA" w:rsidRPr="00724905">
        <w:rPr>
          <w:rFonts w:ascii="Angsana New" w:hAnsi="Angsana New" w:hint="cs"/>
          <w:sz w:val="30"/>
          <w:szCs w:val="30"/>
          <w:cs/>
        </w:rPr>
        <w:t>ู</w:t>
      </w:r>
      <w:r w:rsidR="007346FA" w:rsidRPr="00724905">
        <w:rPr>
          <w:rFonts w:ascii="Angsana New" w:hAnsi="Angsana New"/>
          <w:sz w:val="30"/>
          <w:szCs w:val="30"/>
          <w:cs/>
        </w:rPr>
        <w:t>กพันตามส</w:t>
      </w:r>
      <w:r w:rsidR="007346FA" w:rsidRPr="00724905">
        <w:rPr>
          <w:rFonts w:ascii="Angsana New" w:hAnsi="Angsana New" w:hint="cs"/>
          <w:sz w:val="30"/>
          <w:szCs w:val="30"/>
          <w:cs/>
        </w:rPr>
        <w:t>ั</w:t>
      </w:r>
      <w:r w:rsidR="007346FA" w:rsidRPr="00724905">
        <w:rPr>
          <w:rFonts w:ascii="Angsana New" w:hAnsi="Angsana New"/>
          <w:sz w:val="30"/>
          <w:szCs w:val="30"/>
          <w:cs/>
        </w:rPr>
        <w:t>ญญาเช่าดำเนินงานสำ</w:t>
      </w:r>
      <w:r w:rsidR="009E0E93" w:rsidRPr="00724905">
        <w:rPr>
          <w:rFonts w:ascii="Angsana New" w:hAnsi="Angsana New"/>
          <w:sz w:val="30"/>
          <w:szCs w:val="30"/>
          <w:cs/>
        </w:rPr>
        <w:t>หรับเครื่องจ</w:t>
      </w:r>
      <w:r w:rsidR="009E0E93" w:rsidRPr="00724905">
        <w:rPr>
          <w:rFonts w:ascii="Angsana New" w:hAnsi="Angsana New" w:hint="cs"/>
          <w:sz w:val="30"/>
          <w:szCs w:val="30"/>
          <w:cs/>
        </w:rPr>
        <w:t>ั</w:t>
      </w:r>
      <w:r w:rsidR="009E0E93" w:rsidRPr="00724905">
        <w:rPr>
          <w:rFonts w:ascii="Angsana New" w:hAnsi="Angsana New"/>
          <w:sz w:val="30"/>
          <w:szCs w:val="30"/>
          <w:cs/>
        </w:rPr>
        <w:t>กรอุปกรณ์</w:t>
      </w:r>
      <w:r w:rsidRPr="00724905">
        <w:rPr>
          <w:rFonts w:ascii="Angsana New" w:hAnsi="Angsana New" w:hint="cs"/>
          <w:sz w:val="30"/>
          <w:szCs w:val="30"/>
          <w:cs/>
        </w:rPr>
        <w:t xml:space="preserve"> </w:t>
      </w:r>
      <w:r w:rsidR="009E0E93" w:rsidRPr="00724905">
        <w:rPr>
          <w:rFonts w:ascii="Angsana New" w:hAnsi="Angsana New"/>
          <w:sz w:val="30"/>
          <w:szCs w:val="30"/>
          <w:cs/>
        </w:rPr>
        <w:t>ดังนี้</w:t>
      </w:r>
    </w:p>
    <w:p w:rsidR="009E0E93" w:rsidRPr="00A07D26" w:rsidRDefault="009E0E93" w:rsidP="009E0E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9E0E93" w:rsidRPr="00724905" w:rsidTr="00366E59">
        <w:tc>
          <w:tcPr>
            <w:tcW w:w="2107" w:type="pct"/>
          </w:tcPr>
          <w:p w:rsidR="009E0E93" w:rsidRPr="0054429C" w:rsidRDefault="009E0E93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54429C">
              <w:rPr>
                <w:rFonts w:ascii="Angsana New" w:hAnsi="Angsana New"/>
                <w:sz w:val="30"/>
                <w:szCs w:val="30"/>
              </w:rPr>
              <w:br w:type="page"/>
            </w:r>
            <w:r w:rsidRPr="0054429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:rsidR="009E0E93" w:rsidRPr="0054429C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9E0E93" w:rsidRPr="0054429C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9E0E93" w:rsidRPr="0054429C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449" w:rsidRPr="0014535F" w:rsidTr="00366E59">
        <w:tc>
          <w:tcPr>
            <w:tcW w:w="2107" w:type="pct"/>
          </w:tcPr>
          <w:p w:rsidR="00E57449" w:rsidRPr="0054429C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E57449" w:rsidRPr="0054429C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57449" w:rsidRPr="0014535F" w:rsidTr="00610B78">
        <w:trPr>
          <w:trHeight w:val="362"/>
        </w:trPr>
        <w:tc>
          <w:tcPr>
            <w:tcW w:w="2107" w:type="pct"/>
          </w:tcPr>
          <w:p w:rsidR="00E57449" w:rsidRPr="0054429C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:rsidR="00E57449" w:rsidRPr="0054429C" w:rsidRDefault="00E57449" w:rsidP="00E57449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42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6FE" w:rsidRPr="0014535F" w:rsidTr="00427A84">
        <w:trPr>
          <w:trHeight w:val="164"/>
        </w:trPr>
        <w:tc>
          <w:tcPr>
            <w:tcW w:w="2107" w:type="pct"/>
          </w:tcPr>
          <w:p w:rsidR="005866FE" w:rsidRPr="0054429C" w:rsidRDefault="005866FE" w:rsidP="005866FE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sz w:val="30"/>
                <w:szCs w:val="30"/>
                <w:cs/>
              </w:rPr>
              <w:t>ครบกำหนดภ</w:t>
            </w:r>
            <w:r w:rsidRPr="0054429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ยใน </w:t>
            </w:r>
            <w:r w:rsidRPr="0054429C">
              <w:rPr>
                <w:rFonts w:ascii="Angsana New" w:hAnsi="Angsana New"/>
                <w:sz w:val="30"/>
                <w:szCs w:val="30"/>
              </w:rPr>
              <w:t>1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3" w:type="pct"/>
            <w:shd w:val="clear" w:color="auto" w:fill="auto"/>
          </w:tcPr>
          <w:p w:rsidR="005866FE" w:rsidRPr="00427A84" w:rsidRDefault="005866FE" w:rsidP="005866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A24541"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15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54429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15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866FE" w:rsidRPr="0054429C" w:rsidRDefault="001D1116" w:rsidP="005866F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5866FE"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66FE"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4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4429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536</w:t>
            </w:r>
          </w:p>
        </w:tc>
      </w:tr>
      <w:tr w:rsidR="005866FE" w:rsidRPr="0014535F" w:rsidTr="00427A84">
        <w:tc>
          <w:tcPr>
            <w:tcW w:w="2107" w:type="pct"/>
          </w:tcPr>
          <w:p w:rsidR="005866FE" w:rsidRPr="0054429C" w:rsidRDefault="005866FE" w:rsidP="005866FE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ครบกำหนดเกิน </w:t>
            </w:r>
            <w:r w:rsidRPr="0054429C">
              <w:rPr>
                <w:rFonts w:ascii="Angsana New" w:hAnsi="Angsana New"/>
                <w:sz w:val="30"/>
                <w:szCs w:val="30"/>
              </w:rPr>
              <w:t>1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 ปีแต่ไม่เกิน </w:t>
            </w:r>
            <w:r w:rsidRPr="0054429C">
              <w:rPr>
                <w:rFonts w:ascii="Angsana New" w:hAnsi="Angsana New"/>
                <w:sz w:val="30"/>
                <w:szCs w:val="30"/>
              </w:rPr>
              <w:t>5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 ป</w:t>
            </w:r>
            <w:r w:rsidRPr="0054429C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</w:p>
        </w:tc>
        <w:tc>
          <w:tcPr>
            <w:tcW w:w="623" w:type="pct"/>
            <w:shd w:val="clear" w:color="auto" w:fill="auto"/>
          </w:tcPr>
          <w:p w:rsidR="005866FE" w:rsidRPr="00427A84" w:rsidRDefault="00A24541" w:rsidP="00A2454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5866FE"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5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54429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5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866FE" w:rsidRPr="0054429C" w:rsidRDefault="001D1116" w:rsidP="005866F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5866FE">
              <w:rPr>
                <w:rFonts w:ascii="Angsana New" w:hAnsi="Angsana New"/>
                <w:sz w:val="30"/>
                <w:szCs w:val="30"/>
                <w:lang w:bidi="th-TH"/>
              </w:rPr>
              <w:t>,083</w:t>
            </w:r>
          </w:p>
        </w:tc>
        <w:tc>
          <w:tcPr>
            <w:tcW w:w="14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4429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</w:tr>
      <w:tr w:rsidR="005866FE" w:rsidRPr="0014535F" w:rsidTr="00427A84">
        <w:tc>
          <w:tcPr>
            <w:tcW w:w="2107" w:type="pct"/>
          </w:tcPr>
          <w:p w:rsidR="005866FE" w:rsidRPr="0054429C" w:rsidRDefault="005866FE" w:rsidP="005866FE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sz w:val="30"/>
                <w:szCs w:val="30"/>
                <w:cs/>
              </w:rPr>
              <w:t>ครบกำหนดหล</w:t>
            </w:r>
            <w:r w:rsidRPr="0054429C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งจาก </w:t>
            </w:r>
            <w:r w:rsidRPr="0054429C">
              <w:rPr>
                <w:rFonts w:ascii="Angsana New" w:hAnsi="Angsana New"/>
                <w:sz w:val="30"/>
                <w:szCs w:val="30"/>
              </w:rPr>
              <w:t>5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:rsidR="005866FE" w:rsidRPr="00427A84" w:rsidRDefault="00A24541" w:rsidP="005866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7A84">
              <w:rPr>
                <w:rFonts w:ascii="Angsana New" w:hAnsi="Angsana New"/>
                <w:sz w:val="30"/>
                <w:szCs w:val="30"/>
                <w:lang w:bidi="th-TH"/>
              </w:rPr>
              <w:t>5,211</w:t>
            </w:r>
          </w:p>
        </w:tc>
        <w:tc>
          <w:tcPr>
            <w:tcW w:w="15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54429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5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429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429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866FE" w:rsidRPr="0014535F" w:rsidTr="00427A84">
        <w:trPr>
          <w:trHeight w:val="289"/>
        </w:trPr>
        <w:tc>
          <w:tcPr>
            <w:tcW w:w="2107" w:type="pct"/>
          </w:tcPr>
          <w:p w:rsidR="005866FE" w:rsidRPr="0054429C" w:rsidRDefault="005866FE" w:rsidP="005866FE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2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6FE" w:rsidRPr="00427A84" w:rsidRDefault="005866FE" w:rsidP="005866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7A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24541" w:rsidRPr="00427A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6,864</w:t>
            </w:r>
          </w:p>
        </w:tc>
        <w:tc>
          <w:tcPr>
            <w:tcW w:w="15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Pr="0054429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442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5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744</w:t>
            </w:r>
          </w:p>
        </w:tc>
        <w:tc>
          <w:tcPr>
            <w:tcW w:w="140" w:type="pct"/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54429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442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924</w:t>
            </w:r>
          </w:p>
        </w:tc>
      </w:tr>
    </w:tbl>
    <w:p w:rsidR="009B4AB6" w:rsidRPr="00A07D26" w:rsidRDefault="009B4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B47D07" w:rsidRPr="00724905" w:rsidRDefault="00881CC9" w:rsidP="009B4A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/>
          <w:sz w:val="30"/>
          <w:szCs w:val="30"/>
          <w:cs/>
        </w:rPr>
        <w:t>กลุ่ม</w:t>
      </w:r>
      <w:r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="00884AC9" w:rsidRPr="00724905">
        <w:rPr>
          <w:rFonts w:ascii="Angsana New" w:hAnsi="Angsana New"/>
          <w:sz w:val="30"/>
          <w:szCs w:val="30"/>
          <w:cs/>
        </w:rPr>
        <w:t>และบริษ</w:t>
      </w:r>
      <w:r w:rsidR="00884AC9" w:rsidRPr="00724905">
        <w:rPr>
          <w:rFonts w:ascii="Angsana New" w:hAnsi="Angsana New" w:hint="cs"/>
          <w:sz w:val="30"/>
          <w:szCs w:val="30"/>
          <w:cs/>
        </w:rPr>
        <w:t>ั</w:t>
      </w:r>
      <w:r w:rsidR="00884AC9" w:rsidRPr="00724905">
        <w:rPr>
          <w:rFonts w:ascii="Angsana New" w:hAnsi="Angsana New"/>
          <w:sz w:val="30"/>
          <w:szCs w:val="30"/>
          <w:cs/>
        </w:rPr>
        <w:t>ท มีภาระผ</w:t>
      </w:r>
      <w:r w:rsidR="00884AC9" w:rsidRPr="00724905">
        <w:rPr>
          <w:rFonts w:ascii="Angsana New" w:hAnsi="Angsana New" w:hint="cs"/>
          <w:sz w:val="30"/>
          <w:szCs w:val="30"/>
          <w:cs/>
        </w:rPr>
        <w:t>ู</w:t>
      </w:r>
      <w:r w:rsidR="00884AC9" w:rsidRPr="00724905">
        <w:rPr>
          <w:rFonts w:ascii="Angsana New" w:hAnsi="Angsana New"/>
          <w:sz w:val="30"/>
          <w:szCs w:val="30"/>
          <w:cs/>
        </w:rPr>
        <w:t>กพัน</w:t>
      </w:r>
      <w:r w:rsidR="00884AC9" w:rsidRPr="00724905">
        <w:rPr>
          <w:rFonts w:ascii="Angsana New" w:hAnsi="Angsana New" w:hint="cs"/>
          <w:sz w:val="30"/>
          <w:szCs w:val="30"/>
          <w:cs/>
        </w:rPr>
        <w:t>ที่เป็นรายจ่ายฝ่ายทุน</w:t>
      </w:r>
      <w:r w:rsidR="00B47D07" w:rsidRPr="00724905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:rsidR="00F93743" w:rsidRPr="00A07D26" w:rsidRDefault="00F93743" w:rsidP="00F93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5"/>
        <w:gridCol w:w="1113"/>
        <w:gridCol w:w="268"/>
        <w:gridCol w:w="1093"/>
        <w:gridCol w:w="268"/>
        <w:gridCol w:w="1075"/>
        <w:gridCol w:w="248"/>
        <w:gridCol w:w="1100"/>
      </w:tblGrid>
      <w:tr w:rsidR="00522FD2" w:rsidRPr="00724905" w:rsidTr="008E3482">
        <w:tc>
          <w:tcPr>
            <w:tcW w:w="2108" w:type="pct"/>
          </w:tcPr>
          <w:p w:rsidR="00522FD2" w:rsidRPr="00724905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:rsidR="00522FD2" w:rsidRPr="00724905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522FD2" w:rsidRPr="00724905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:rsidR="00522FD2" w:rsidRPr="00724905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FD2" w:rsidRPr="00724905" w:rsidTr="008E3482">
        <w:tc>
          <w:tcPr>
            <w:tcW w:w="2108" w:type="pct"/>
          </w:tcPr>
          <w:p w:rsidR="00522FD2" w:rsidRPr="00724905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522FD2" w:rsidRPr="00724905" w:rsidRDefault="00522FD2" w:rsidP="00A10E10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22FD2" w:rsidRPr="00724905" w:rsidTr="008E3482">
        <w:tc>
          <w:tcPr>
            <w:tcW w:w="2108" w:type="pct"/>
          </w:tcPr>
          <w:p w:rsidR="00522FD2" w:rsidRPr="00724905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:rsidR="00522FD2" w:rsidRPr="00724905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6FE" w:rsidRPr="00724905" w:rsidTr="00427A84">
        <w:tc>
          <w:tcPr>
            <w:tcW w:w="2108" w:type="pct"/>
          </w:tcPr>
          <w:p w:rsidR="005866FE" w:rsidRPr="00724905" w:rsidRDefault="005866FE" w:rsidP="005866FE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72490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:rsidR="005866FE" w:rsidRPr="00724905" w:rsidRDefault="00A24541" w:rsidP="005866F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427A8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5866FE" w:rsidRPr="00724905" w:rsidRDefault="005866FE" w:rsidP="005866F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3,711</w:t>
            </w:r>
          </w:p>
        </w:tc>
        <w:tc>
          <w:tcPr>
            <w:tcW w:w="150" w:type="pct"/>
          </w:tcPr>
          <w:p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5866FE" w:rsidRPr="00724905" w:rsidRDefault="001D1116" w:rsidP="005866FE">
            <w:pPr>
              <w:pStyle w:val="acctfourfigures"/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="005866FE"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9" w:type="pct"/>
          </w:tcPr>
          <w:p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5866FE" w:rsidRPr="00724905" w:rsidRDefault="005866FE" w:rsidP="00586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3,711</w:t>
            </w:r>
          </w:p>
        </w:tc>
      </w:tr>
    </w:tbl>
    <w:p w:rsidR="00981196" w:rsidRPr="00415580" w:rsidRDefault="0098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:rsidR="006E61FF" w:rsidRPr="00724905" w:rsidRDefault="006E61FF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="00881CC9"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/>
          <w:sz w:val="30"/>
          <w:szCs w:val="30"/>
          <w:cs/>
        </w:rPr>
        <w:t>และบริษ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ท มีภาระผ</w:t>
      </w:r>
      <w:r w:rsidRPr="00724905">
        <w:rPr>
          <w:rFonts w:ascii="Angsana New" w:hAnsi="Angsana New" w:hint="cs"/>
          <w:sz w:val="30"/>
          <w:szCs w:val="30"/>
          <w:cs/>
        </w:rPr>
        <w:t>ู</w:t>
      </w:r>
      <w:r w:rsidRPr="00724905">
        <w:rPr>
          <w:rFonts w:ascii="Angsana New" w:hAnsi="Angsana New"/>
          <w:sz w:val="30"/>
          <w:szCs w:val="30"/>
          <w:cs/>
        </w:rPr>
        <w:t>กพัน</w:t>
      </w:r>
      <w:r w:rsidR="00E3225B" w:rsidRPr="00724905">
        <w:rPr>
          <w:rFonts w:ascii="Angsana New" w:hAnsi="Angsana New" w:hint="cs"/>
          <w:sz w:val="30"/>
          <w:szCs w:val="30"/>
          <w:cs/>
        </w:rPr>
        <w:t>จากคำสั่งซื้อที่ผู้ขายสินค้าตกลงแล้ว</w:t>
      </w:r>
      <w:r w:rsidRPr="00724905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:rsidR="00181A6F" w:rsidRPr="007744F8" w:rsidRDefault="00181A6F" w:rsidP="0018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4"/>
          <w:szCs w:val="24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181A6F" w:rsidRPr="009B4AB6" w:rsidTr="00D005B6">
        <w:tc>
          <w:tcPr>
            <w:tcW w:w="2107" w:type="pct"/>
          </w:tcPr>
          <w:p w:rsidR="00181A6F" w:rsidRPr="0054429C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54429C">
              <w:rPr>
                <w:rFonts w:ascii="Angsana New" w:hAnsi="Angsana New"/>
                <w:sz w:val="30"/>
                <w:szCs w:val="30"/>
              </w:rPr>
              <w:br w:type="page"/>
            </w:r>
            <w:r w:rsidRPr="0054429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:rsidR="00181A6F" w:rsidRPr="0054429C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181A6F" w:rsidRPr="0054429C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181A6F" w:rsidRPr="0054429C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1A6F" w:rsidRPr="009B4AB6" w:rsidTr="00D005B6">
        <w:tc>
          <w:tcPr>
            <w:tcW w:w="2107" w:type="pct"/>
          </w:tcPr>
          <w:p w:rsidR="00181A6F" w:rsidRPr="0054429C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181A6F" w:rsidRPr="0054429C" w:rsidRDefault="00181A6F" w:rsidP="00D005B6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81A6F" w:rsidRPr="009B4AB6" w:rsidTr="00D005B6">
        <w:tc>
          <w:tcPr>
            <w:tcW w:w="2107" w:type="pct"/>
          </w:tcPr>
          <w:p w:rsidR="00181A6F" w:rsidRPr="0054429C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:rsidR="00181A6F" w:rsidRPr="0054429C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42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6FE" w:rsidRPr="009B4AB6" w:rsidTr="00427A84">
        <w:tc>
          <w:tcPr>
            <w:tcW w:w="2107" w:type="pct"/>
          </w:tcPr>
          <w:p w:rsidR="005866FE" w:rsidRPr="0054429C" w:rsidRDefault="005866FE" w:rsidP="005866FE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54429C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:rsidR="005866FE" w:rsidRPr="00427A84" w:rsidRDefault="007D50CE" w:rsidP="005866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57AE7"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150" w:type="pct"/>
            <w:shd w:val="clear" w:color="auto" w:fill="auto"/>
          </w:tcPr>
          <w:p w:rsidR="005866FE" w:rsidRPr="00427A84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:rsidR="005866FE" w:rsidRPr="00427A84" w:rsidRDefault="001D1116" w:rsidP="005866F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5866FE"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2,244</w:t>
            </w:r>
          </w:p>
        </w:tc>
        <w:tc>
          <w:tcPr>
            <w:tcW w:w="150" w:type="pct"/>
            <w:shd w:val="clear" w:color="auto" w:fill="auto"/>
          </w:tcPr>
          <w:p w:rsidR="005866FE" w:rsidRPr="00427A84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5866FE" w:rsidRPr="00427A84" w:rsidRDefault="007D50CE" w:rsidP="007D50CE">
            <w:pPr>
              <w:pStyle w:val="acctfourfigures"/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C5536E"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0" w:type="pct"/>
            <w:shd w:val="clear" w:color="auto" w:fill="auto"/>
          </w:tcPr>
          <w:p w:rsidR="005866FE" w:rsidRPr="00427A84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5866FE" w:rsidRPr="0054429C" w:rsidRDefault="005866FE" w:rsidP="005866F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429C">
              <w:rPr>
                <w:rFonts w:ascii="Angsana New" w:hAnsi="Angsana New"/>
                <w:sz w:val="30"/>
                <w:szCs w:val="30"/>
                <w:lang w:val="en-US" w:bidi="th-TH"/>
              </w:rPr>
              <w:t>2,065</w:t>
            </w:r>
          </w:p>
        </w:tc>
      </w:tr>
    </w:tbl>
    <w:p w:rsidR="009D5D5C" w:rsidRPr="007744F8" w:rsidRDefault="009D5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181A6F" w:rsidRPr="00724905" w:rsidRDefault="00181A6F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 w:hint="cs"/>
          <w:sz w:val="30"/>
          <w:szCs w:val="30"/>
          <w:cs/>
        </w:rPr>
        <w:t>กลุ่ม</w:t>
      </w:r>
      <w:r w:rsidR="00881CC9"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 w:hint="cs"/>
          <w:sz w:val="30"/>
          <w:szCs w:val="30"/>
          <w:cs/>
        </w:rPr>
        <w:t>และบริษัท มีภาระผูกพันจากหนังสือค้ำประกันจากธนาคาร ณ วันที่ในงบแสดงฐานะการเงินแต่ไม่ได้รับรู้ในงบการเงิน ดังนี้</w:t>
      </w:r>
    </w:p>
    <w:p w:rsidR="00B47D07" w:rsidRPr="007744F8" w:rsidRDefault="00B47D07" w:rsidP="00B47D07">
      <w:pPr>
        <w:tabs>
          <w:tab w:val="left" w:pos="540"/>
        </w:tabs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B47D07" w:rsidRPr="00724905" w:rsidTr="00366E59">
        <w:tc>
          <w:tcPr>
            <w:tcW w:w="2107" w:type="pct"/>
          </w:tcPr>
          <w:p w:rsidR="00B47D07" w:rsidRPr="00724905" w:rsidRDefault="00B47D07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:rsidR="00B47D07" w:rsidRPr="00724905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B47D07" w:rsidRPr="00724905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B47D07" w:rsidRPr="00724905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449" w:rsidRPr="00724905" w:rsidTr="00366E59">
        <w:tc>
          <w:tcPr>
            <w:tcW w:w="2107" w:type="pct"/>
          </w:tcPr>
          <w:p w:rsidR="00E57449" w:rsidRPr="00724905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E57449" w:rsidRPr="00724905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57449" w:rsidRPr="00724905" w:rsidTr="00366E59">
        <w:tc>
          <w:tcPr>
            <w:tcW w:w="2107" w:type="pct"/>
          </w:tcPr>
          <w:p w:rsidR="00E57449" w:rsidRPr="00724905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:rsidR="00E57449" w:rsidRPr="00724905" w:rsidRDefault="00E57449" w:rsidP="00E57449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6FE" w:rsidRPr="00724905" w:rsidTr="00366E59">
        <w:tc>
          <w:tcPr>
            <w:tcW w:w="2107" w:type="pct"/>
          </w:tcPr>
          <w:p w:rsidR="005866FE" w:rsidRPr="00724905" w:rsidRDefault="005866FE" w:rsidP="005866FE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 w:rsidRPr="0072490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5866FE" w:rsidRPr="00724905" w:rsidRDefault="00427A84" w:rsidP="005866F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446,181</w:t>
            </w:r>
          </w:p>
        </w:tc>
        <w:tc>
          <w:tcPr>
            <w:tcW w:w="150" w:type="pct"/>
          </w:tcPr>
          <w:p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5866FE" w:rsidRPr="00724905" w:rsidRDefault="001D1116" w:rsidP="005866F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5866FE"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407,390</w:t>
            </w:r>
          </w:p>
        </w:tc>
        <w:tc>
          <w:tcPr>
            <w:tcW w:w="150" w:type="pct"/>
          </w:tcPr>
          <w:p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5866FE" w:rsidRPr="00724905" w:rsidRDefault="00427A84" w:rsidP="005866FE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364,707</w:t>
            </w:r>
          </w:p>
        </w:tc>
        <w:tc>
          <w:tcPr>
            <w:tcW w:w="140" w:type="pct"/>
          </w:tcPr>
          <w:p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5866FE" w:rsidRPr="00724905" w:rsidRDefault="001D1116" w:rsidP="005866F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5866FE"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398,201</w:t>
            </w:r>
          </w:p>
        </w:tc>
      </w:tr>
    </w:tbl>
    <w:p w:rsidR="00A07D26" w:rsidRPr="007744F8" w:rsidRDefault="00A07D26" w:rsidP="00A07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4"/>
          <w:szCs w:val="24"/>
        </w:rPr>
      </w:pPr>
    </w:p>
    <w:p w:rsidR="00905213" w:rsidRPr="00724905" w:rsidRDefault="00905213" w:rsidP="0090521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 w:hint="cs"/>
          <w:sz w:val="30"/>
          <w:szCs w:val="30"/>
          <w:cs/>
        </w:rPr>
        <w:t>กลุ่ม</w:t>
      </w:r>
      <w:r w:rsidR="00881CC9"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 w:hint="cs"/>
          <w:sz w:val="30"/>
          <w:szCs w:val="30"/>
          <w:cs/>
        </w:rPr>
        <w:t>และบริษัท มีภาระผูกพันจาก</w:t>
      </w:r>
      <w:r w:rsidR="00610782" w:rsidRPr="00724905">
        <w:rPr>
          <w:rFonts w:ascii="Angsana New" w:hAnsi="Angsana New" w:hint="cs"/>
          <w:sz w:val="30"/>
          <w:szCs w:val="30"/>
          <w:cs/>
        </w:rPr>
        <w:t xml:space="preserve">เลตเตอร์ออฟเครดิตจากการสั่งซื้อสินค้าและวัสดุที่ยังไม่ได้ใช้ </w:t>
      </w:r>
      <w:r w:rsidRPr="00724905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:rsidR="00610782" w:rsidRPr="007744F8" w:rsidRDefault="00610782" w:rsidP="00610782">
      <w:pPr>
        <w:tabs>
          <w:tab w:val="left" w:pos="540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610782" w:rsidRPr="00724905" w:rsidTr="009E0D0C">
        <w:tc>
          <w:tcPr>
            <w:tcW w:w="2107" w:type="pct"/>
          </w:tcPr>
          <w:p w:rsidR="00610782" w:rsidRPr="00724905" w:rsidRDefault="00610782" w:rsidP="009E0D0C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:rsidR="00610782" w:rsidRPr="00724905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610782" w:rsidRPr="00724905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610782" w:rsidRPr="00724905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782" w:rsidRPr="00724905" w:rsidTr="009E0D0C">
        <w:tc>
          <w:tcPr>
            <w:tcW w:w="2107" w:type="pct"/>
          </w:tcPr>
          <w:p w:rsidR="00610782" w:rsidRPr="00724905" w:rsidRDefault="00610782" w:rsidP="009E0D0C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610782" w:rsidRPr="00724905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610782" w:rsidRPr="00724905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10782" w:rsidRPr="00724905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610782" w:rsidRPr="00724905" w:rsidRDefault="00610782" w:rsidP="009E0D0C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610782" w:rsidRPr="00724905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610782" w:rsidRPr="00724905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610782" w:rsidRPr="00724905" w:rsidRDefault="00610782" w:rsidP="009E0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10782" w:rsidRPr="00724905" w:rsidTr="009E0D0C">
        <w:tc>
          <w:tcPr>
            <w:tcW w:w="2107" w:type="pct"/>
          </w:tcPr>
          <w:p w:rsidR="00610782" w:rsidRPr="00724905" w:rsidRDefault="00610782" w:rsidP="009E0D0C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:rsidR="00610782" w:rsidRPr="00724905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4AC7" w:rsidRPr="00724905" w:rsidTr="009E0D0C">
        <w:tc>
          <w:tcPr>
            <w:tcW w:w="2107" w:type="pct"/>
          </w:tcPr>
          <w:p w:rsidR="00C84AC7" w:rsidRPr="00724905" w:rsidRDefault="00C84AC7" w:rsidP="00C84AC7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 w:rsidRPr="00724905">
              <w:rPr>
                <w:rFonts w:ascii="Angsana New" w:hAnsi="Angsana New"/>
                <w:sz w:val="30"/>
                <w:szCs w:val="30"/>
                <w:cs/>
              </w:rPr>
              <w:t xml:space="preserve">เลตเตอร์ออฟเครดิต 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C84AC7" w:rsidRPr="00724905" w:rsidRDefault="00C84AC7" w:rsidP="00C84AC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</w:tcPr>
          <w:p w:rsidR="00C84AC7" w:rsidRPr="00724905" w:rsidRDefault="00C84AC7" w:rsidP="00C84AC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C84AC7" w:rsidRPr="00724905" w:rsidRDefault="001D1116" w:rsidP="00C84AC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84AC7"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407,390</w:t>
            </w:r>
          </w:p>
        </w:tc>
        <w:tc>
          <w:tcPr>
            <w:tcW w:w="150" w:type="pct"/>
          </w:tcPr>
          <w:p w:rsidR="00C84AC7" w:rsidRPr="00724905" w:rsidRDefault="00C84AC7" w:rsidP="00C84AC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C84AC7" w:rsidRPr="00724905" w:rsidRDefault="00C84AC7" w:rsidP="00C84AC7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  <w:r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40" w:type="pct"/>
          </w:tcPr>
          <w:p w:rsidR="00C84AC7" w:rsidRPr="00724905" w:rsidRDefault="00C84AC7" w:rsidP="00C84AC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C84AC7" w:rsidRPr="00724905" w:rsidRDefault="001D1116" w:rsidP="00C84AC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C84AC7"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248,395</w:t>
            </w:r>
          </w:p>
        </w:tc>
      </w:tr>
    </w:tbl>
    <w:p w:rsidR="00427A84" w:rsidRPr="007744F8" w:rsidRDefault="00427A84" w:rsidP="00CA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right="335"/>
        <w:jc w:val="thaiDistribute"/>
        <w:rPr>
          <w:rFonts w:ascii="Angsana New" w:hAnsi="Angsana New"/>
          <w:sz w:val="24"/>
          <w:szCs w:val="24"/>
        </w:rPr>
      </w:pPr>
    </w:p>
    <w:p w:rsidR="007642A0" w:rsidRPr="00361193" w:rsidRDefault="00C84AC7" w:rsidP="00C84AC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B00E43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</w:t>
      </w:r>
      <w:r w:rsidR="00BE30AE" w:rsidRPr="00B00E43">
        <w:rPr>
          <w:rFonts w:ascii="Angsana New" w:hAnsi="Angsana New" w:hint="cs"/>
          <w:sz w:val="30"/>
          <w:szCs w:val="30"/>
          <w:cs/>
        </w:rPr>
        <w:t>เงินตราต่างประเทศล่วงหน้า</w:t>
      </w:r>
      <w:r w:rsidRPr="00B00E43">
        <w:rPr>
          <w:rFonts w:ascii="Angsana New" w:hAnsi="Angsana New"/>
          <w:sz w:val="30"/>
          <w:szCs w:val="30"/>
          <w:cs/>
        </w:rPr>
        <w:t>กับธนาคารในประเทศแห่งหนึ่งเพื่อป้องกันความเสี่ยงจากอัตรา</w:t>
      </w:r>
      <w:r w:rsidRPr="00B00E43">
        <w:rPr>
          <w:rFonts w:ascii="Angsana New" w:hAnsi="Angsana New" w:hint="cs"/>
          <w:sz w:val="30"/>
          <w:szCs w:val="30"/>
          <w:cs/>
        </w:rPr>
        <w:t>แลกเปลี่ยน</w:t>
      </w:r>
      <w:r w:rsidRPr="00B00E43">
        <w:rPr>
          <w:rFonts w:ascii="Angsana New" w:hAnsi="Angsana New"/>
          <w:sz w:val="30"/>
          <w:szCs w:val="30"/>
          <w:cs/>
        </w:rPr>
        <w:t xml:space="preserve">จำนวน </w:t>
      </w:r>
      <w:r w:rsidRPr="00B00E43">
        <w:rPr>
          <w:rFonts w:ascii="Angsana New" w:hAnsi="Angsana New"/>
          <w:sz w:val="30"/>
          <w:szCs w:val="30"/>
          <w:lang w:val="en-GB"/>
        </w:rPr>
        <w:t>68.10</w:t>
      </w:r>
      <w:r w:rsidR="001D1116" w:rsidRPr="00B00E43">
        <w:rPr>
          <w:rFonts w:ascii="Angsana New" w:hAnsi="Angsana New"/>
          <w:sz w:val="30"/>
          <w:szCs w:val="30"/>
          <w:cs/>
        </w:rPr>
        <w:t xml:space="preserve"> </w:t>
      </w:r>
      <w:r w:rsidRPr="00B00E4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00E43">
        <w:rPr>
          <w:rFonts w:ascii="Angsana New" w:hAnsi="Angsana New"/>
          <w:i/>
          <w:iCs/>
          <w:sz w:val="30"/>
          <w:szCs w:val="30"/>
          <w:cs/>
        </w:rPr>
        <w:t>(</w:t>
      </w:r>
      <w:r w:rsidRPr="00B00E43">
        <w:rPr>
          <w:rFonts w:ascii="Angsana New" w:hAnsi="Angsana New"/>
          <w:i/>
          <w:iCs/>
          <w:sz w:val="30"/>
          <w:szCs w:val="30"/>
        </w:rPr>
        <w:t>2560:</w:t>
      </w:r>
      <w:r w:rsidR="001D1116" w:rsidRPr="00B00E4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01F2" w:rsidRPr="00B00E43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B00E43">
        <w:rPr>
          <w:rFonts w:ascii="Angsana New" w:hAnsi="Angsana New"/>
          <w:i/>
          <w:iCs/>
          <w:sz w:val="30"/>
          <w:szCs w:val="30"/>
          <w:cs/>
        </w:rPr>
        <w:t>)</w:t>
      </w:r>
      <w:r w:rsidRPr="00B00E43">
        <w:rPr>
          <w:rFonts w:ascii="Angsana New" w:hAnsi="Angsana New"/>
          <w:sz w:val="30"/>
          <w:szCs w:val="30"/>
          <w:cs/>
        </w:rPr>
        <w:t xml:space="preserve"> </w:t>
      </w:r>
      <w:r w:rsidRPr="00B00E43">
        <w:rPr>
          <w:rFonts w:ascii="Angsana New" w:hAnsi="Angsana New" w:hint="cs"/>
          <w:spacing w:val="2"/>
          <w:sz w:val="30"/>
          <w:szCs w:val="30"/>
          <w:cs/>
        </w:rPr>
        <w:t xml:space="preserve">ซึ่งจะครบกำหนดในวันที่ </w:t>
      </w:r>
      <w:r w:rsidRPr="00B00E43">
        <w:rPr>
          <w:rFonts w:ascii="Angsana New" w:hAnsi="Angsana New"/>
          <w:spacing w:val="2"/>
          <w:sz w:val="30"/>
          <w:szCs w:val="30"/>
          <w:lang w:val="en-GB"/>
        </w:rPr>
        <w:t>1</w:t>
      </w:r>
      <w:r w:rsidRPr="00B00E43">
        <w:rPr>
          <w:rFonts w:ascii="Angsana New" w:hAnsi="Angsana New"/>
          <w:sz w:val="30"/>
          <w:szCs w:val="30"/>
          <w:lang w:val="en-GB"/>
        </w:rPr>
        <w:t xml:space="preserve"> </w:t>
      </w:r>
      <w:r w:rsidRPr="00B00E4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27A84" w:rsidRPr="00B00E43">
        <w:rPr>
          <w:rFonts w:ascii="Angsana New" w:hAnsi="Angsana New"/>
          <w:sz w:val="30"/>
          <w:szCs w:val="30"/>
          <w:lang w:val="en-GB"/>
        </w:rPr>
        <w:t>2562</w:t>
      </w:r>
    </w:p>
    <w:p w:rsidR="00CA17EB" w:rsidRPr="007744F8" w:rsidRDefault="00CA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4"/>
          <w:szCs w:val="24"/>
          <w:cs/>
        </w:rPr>
      </w:pPr>
    </w:p>
    <w:p w:rsidR="009E24C6" w:rsidRDefault="009E24C6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CC1E32" w:rsidRPr="007744F8" w:rsidRDefault="00CC1E32" w:rsidP="00E519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10330A" w:rsidRPr="0010550F" w:rsidRDefault="005B6062" w:rsidP="00105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ในการประชุมคณะกรรมการบริษัท</w:t>
      </w:r>
      <w:r w:rsidR="0032740F" w:rsidRPr="00BB2DF5">
        <w:rPr>
          <w:rFonts w:asciiTheme="majorBidi" w:hAnsiTheme="majorBidi" w:cstheme="majorBidi"/>
          <w:b/>
          <w:sz w:val="30"/>
          <w:szCs w:val="30"/>
          <w:cs/>
        </w:rPr>
        <w:t>เมื่อวันที่</w:t>
      </w:r>
      <w:r w:rsidR="001D1116" w:rsidRPr="00BB2DF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519E5" w:rsidRPr="00BB2DF5">
        <w:rPr>
          <w:rFonts w:asciiTheme="majorBidi" w:hAnsiTheme="majorBidi" w:cstheme="majorBidi"/>
          <w:bCs/>
          <w:sz w:val="30"/>
          <w:szCs w:val="30"/>
        </w:rPr>
        <w:t>18</w:t>
      </w:r>
      <w:r w:rsidR="001D1116" w:rsidRPr="00BB2DF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2740F" w:rsidRPr="00BB2DF5">
        <w:rPr>
          <w:rFonts w:asciiTheme="majorBidi" w:hAnsiTheme="majorBidi" w:cstheme="majorBidi"/>
          <w:b/>
          <w:sz w:val="30"/>
          <w:szCs w:val="30"/>
          <w:cs/>
        </w:rPr>
        <w:t xml:space="preserve">กุมภาพันธ์ </w:t>
      </w:r>
      <w:r w:rsidR="0032740F" w:rsidRPr="00BB2DF5">
        <w:rPr>
          <w:rFonts w:asciiTheme="majorBidi" w:hAnsiTheme="majorBidi" w:cstheme="majorBidi"/>
          <w:bCs/>
          <w:sz w:val="30"/>
          <w:szCs w:val="30"/>
        </w:rPr>
        <w:t>2562</w:t>
      </w:r>
      <w:r w:rsidR="0010550F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32740F" w:rsidRPr="0010550F">
        <w:rPr>
          <w:rFonts w:asciiTheme="majorBidi" w:hAnsiTheme="majorBidi" w:cstheme="majorBidi"/>
          <w:b/>
          <w:sz w:val="30"/>
          <w:szCs w:val="30"/>
          <w:cs/>
        </w:rPr>
        <w:t>ที่ประชุมมีมติ</w:t>
      </w:r>
      <w:r w:rsidRPr="0010550F">
        <w:rPr>
          <w:rFonts w:asciiTheme="majorBidi" w:hAnsiTheme="majorBidi" w:cstheme="majorBidi" w:hint="cs"/>
          <w:b/>
          <w:sz w:val="30"/>
          <w:szCs w:val="30"/>
          <w:cs/>
        </w:rPr>
        <w:t xml:space="preserve">อนุมัติให้เสนอที่ประชุมผู้ถือหุ้นเพื่ออนุมัติจ่ายเงินปันผลสำหรับปี </w:t>
      </w:r>
      <w:r w:rsidR="0032740F" w:rsidRPr="0010550F">
        <w:rPr>
          <w:rFonts w:asciiTheme="majorBidi" w:hAnsiTheme="majorBidi" w:cstheme="majorBidi"/>
          <w:bCs/>
          <w:sz w:val="30"/>
          <w:szCs w:val="30"/>
        </w:rPr>
        <w:t>2561</w:t>
      </w:r>
      <w:r w:rsidR="001D1116" w:rsidRPr="0010550F">
        <w:rPr>
          <w:rFonts w:ascii="Cambria" w:hAnsi="Cambria"/>
          <w:b/>
          <w:sz w:val="30"/>
          <w:szCs w:val="30"/>
          <w:cs/>
        </w:rPr>
        <w:t xml:space="preserve"> </w:t>
      </w:r>
      <w:r w:rsidR="0032740F" w:rsidRPr="0010550F">
        <w:rPr>
          <w:rFonts w:asciiTheme="majorBidi" w:hAnsiTheme="majorBidi" w:cstheme="majorBidi"/>
          <w:b/>
          <w:sz w:val="30"/>
          <w:szCs w:val="30"/>
          <w:cs/>
        </w:rPr>
        <w:t>ในอัตราหุ้นละ</w:t>
      </w:r>
      <w:r w:rsidR="001D1116" w:rsidRPr="0010550F">
        <w:rPr>
          <w:rFonts w:ascii="Cambria" w:hAnsi="Cambria"/>
          <w:b/>
          <w:sz w:val="30"/>
          <w:szCs w:val="30"/>
          <w:cs/>
        </w:rPr>
        <w:t xml:space="preserve"> </w:t>
      </w:r>
      <w:r w:rsidR="00DA24E9" w:rsidRPr="0010550F">
        <w:rPr>
          <w:rFonts w:asciiTheme="majorBidi" w:hAnsiTheme="majorBidi" w:cstheme="majorBidi"/>
          <w:bCs/>
          <w:sz w:val="30"/>
          <w:szCs w:val="30"/>
        </w:rPr>
        <w:t>0.10</w:t>
      </w:r>
      <w:r w:rsidR="001D1116" w:rsidRPr="0010550F">
        <w:rPr>
          <w:rFonts w:ascii="Cambria" w:hAnsi="Cambria"/>
          <w:b/>
          <w:sz w:val="30"/>
          <w:szCs w:val="30"/>
          <w:cs/>
        </w:rPr>
        <w:t xml:space="preserve"> </w:t>
      </w:r>
      <w:r w:rsidR="0032740F" w:rsidRPr="0010550F">
        <w:rPr>
          <w:rFonts w:asciiTheme="majorBidi" w:hAnsiTheme="majorBidi" w:cstheme="majorBidi"/>
          <w:b/>
          <w:sz w:val="30"/>
          <w:szCs w:val="30"/>
          <w:cs/>
        </w:rPr>
        <w:t>บาท เป็น</w:t>
      </w:r>
      <w:r w:rsidRPr="0010550F">
        <w:rPr>
          <w:rFonts w:asciiTheme="majorBidi" w:hAnsiTheme="majorBidi" w:cstheme="majorBidi" w:hint="cs"/>
          <w:b/>
          <w:sz w:val="30"/>
          <w:szCs w:val="30"/>
          <w:cs/>
        </w:rPr>
        <w:t>จำนวนเงิน</w:t>
      </w:r>
      <w:r w:rsidR="0032740F" w:rsidRPr="0010550F">
        <w:rPr>
          <w:rFonts w:asciiTheme="majorBidi" w:hAnsiTheme="majorBidi" w:cstheme="majorBidi"/>
          <w:b/>
          <w:sz w:val="30"/>
          <w:szCs w:val="30"/>
          <w:cs/>
        </w:rPr>
        <w:t>ทั้งสิ้น</w:t>
      </w:r>
      <w:r w:rsidR="00DA24E9" w:rsidRPr="0010550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A24E9" w:rsidRPr="0010550F">
        <w:rPr>
          <w:rFonts w:asciiTheme="majorBidi" w:hAnsiTheme="majorBidi" w:cstheme="majorBidi"/>
          <w:bCs/>
          <w:sz w:val="30"/>
          <w:szCs w:val="30"/>
        </w:rPr>
        <w:t>120</w:t>
      </w:r>
      <w:r w:rsidR="001D1116" w:rsidRPr="0010550F">
        <w:rPr>
          <w:rFonts w:ascii="Cambria" w:hAnsi="Cambria"/>
          <w:b/>
          <w:sz w:val="30"/>
          <w:szCs w:val="30"/>
          <w:cs/>
        </w:rPr>
        <w:t xml:space="preserve"> </w:t>
      </w:r>
      <w:r w:rsidR="0032740F" w:rsidRPr="0010550F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E519E5" w:rsidRPr="0010550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0550F">
        <w:rPr>
          <w:rFonts w:asciiTheme="majorBidi" w:hAnsiTheme="majorBidi" w:cstheme="majorBidi" w:hint="cs"/>
          <w:b/>
          <w:sz w:val="30"/>
          <w:szCs w:val="30"/>
          <w:cs/>
        </w:rPr>
        <w:t>การจ่ายเงินปันผลดังกล่าวขึ้นอยู่กับการอนุมัติจากที่ประชุมผู้ถือหุ้นในเดือน</w:t>
      </w:r>
      <w:r w:rsidR="00D456F9" w:rsidRPr="0010550F">
        <w:rPr>
          <w:rFonts w:asciiTheme="majorBidi" w:hAnsiTheme="majorBidi" w:cstheme="majorBidi" w:hint="cs"/>
          <w:b/>
          <w:sz w:val="30"/>
          <w:szCs w:val="30"/>
          <w:cs/>
        </w:rPr>
        <w:t>เมษายน</w:t>
      </w:r>
      <w:r w:rsidR="00E519E5" w:rsidRPr="0010550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E519E5" w:rsidRPr="006D3E9F">
        <w:rPr>
          <w:rFonts w:asciiTheme="majorBidi" w:hAnsiTheme="majorBidi" w:cstheme="majorBidi"/>
          <w:bCs/>
          <w:sz w:val="30"/>
          <w:szCs w:val="30"/>
        </w:rPr>
        <w:t>2562</w:t>
      </w:r>
    </w:p>
    <w:p w:rsidR="009E24C6" w:rsidRPr="00BB2DF5" w:rsidRDefault="009E24C6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B2DF5">
        <w:rPr>
          <w:rFonts w:ascii="Angsana New" w:hAnsi="Angsana New" w:hint="cs"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325C57" w:rsidRPr="00BB2DF5" w:rsidRDefault="00325C57" w:rsidP="00325C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F93D10" w:rsidRPr="00BB2DF5" w:rsidRDefault="00F93D10" w:rsidP="00F93D10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DF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BB2DF5">
        <w:rPr>
          <w:rFonts w:ascii="Angsana New" w:hAnsi="Angsana New" w:hint="cs"/>
          <w:sz w:val="30"/>
          <w:szCs w:val="30"/>
          <w:cs/>
        </w:rPr>
        <w:t>หลายฉบับ</w:t>
      </w:r>
      <w:r w:rsidRPr="00BB2DF5">
        <w:rPr>
          <w:rFonts w:ascii="Angsana New" w:hAnsi="Angsana New"/>
          <w:sz w:val="30"/>
          <w:szCs w:val="30"/>
          <w:cs/>
        </w:rPr>
        <w:t>ได้มีการประกาศแล้ว แต่ยังไม่มีผลบังคับใช้ กลุ่มบริษัทไม่ได้นำมาใช้ในการจัดทำงบการเงินรวมนี้ มาตรฐานการรายงานทางการเงินที่ออกและปรับปรุงใหม่นี้ อาจเกี่ยวข้องกับการดำเนินงานของกลุ่มบริษัท</w:t>
      </w:r>
      <w:r w:rsidRPr="00BB2DF5">
        <w:rPr>
          <w:rFonts w:ascii="Angsana New" w:hAnsi="Angsana New" w:hint="cs"/>
          <w:sz w:val="30"/>
          <w:szCs w:val="30"/>
          <w:cs/>
        </w:rPr>
        <w:t xml:space="preserve"> </w:t>
      </w:r>
      <w:r w:rsidRPr="00BB2DF5">
        <w:rPr>
          <w:rFonts w:ascii="Angsana New" w:hAnsi="Angsana New"/>
          <w:sz w:val="30"/>
          <w:szCs w:val="30"/>
          <w:cs/>
        </w:rPr>
        <w:t xml:space="preserve">และถือปฏิบัติกับงบการเงินรวมสำหรับรอบระยะเวลาบัญชีที่เริ่มในหรือหลังวันที่ </w:t>
      </w:r>
      <w:r w:rsidRPr="00BB2DF5">
        <w:rPr>
          <w:rFonts w:ascii="Angsana New" w:hAnsi="Angsana New"/>
          <w:sz w:val="30"/>
          <w:szCs w:val="30"/>
        </w:rPr>
        <w:t>1</w:t>
      </w:r>
      <w:r w:rsidR="001D1116" w:rsidRPr="00BB2DF5">
        <w:rPr>
          <w:rFonts w:ascii="Angsana New" w:hAnsi="Angsana New"/>
          <w:sz w:val="30"/>
          <w:szCs w:val="30"/>
          <w:cs/>
        </w:rPr>
        <w:t xml:space="preserve"> </w:t>
      </w:r>
      <w:r w:rsidRPr="00BB2DF5">
        <w:rPr>
          <w:rFonts w:ascii="Angsana New" w:hAnsi="Angsana New"/>
          <w:sz w:val="30"/>
          <w:szCs w:val="30"/>
          <w:cs/>
        </w:rPr>
        <w:t>มกราคม</w:t>
      </w:r>
      <w:r w:rsidR="001D1116" w:rsidRPr="00BB2DF5">
        <w:rPr>
          <w:rFonts w:ascii="Angsana New" w:hAnsi="Angsana New"/>
          <w:sz w:val="30"/>
          <w:szCs w:val="30"/>
          <w:cs/>
        </w:rPr>
        <w:t xml:space="preserve"> </w:t>
      </w:r>
      <w:r w:rsidRPr="00BB2DF5">
        <w:rPr>
          <w:rFonts w:ascii="Angsana New" w:hAnsi="Angsana New" w:hint="cs"/>
          <w:sz w:val="30"/>
          <w:szCs w:val="30"/>
          <w:cs/>
        </w:rPr>
        <w:t>ในปี</w:t>
      </w:r>
      <w:r w:rsidR="00B62D66" w:rsidRPr="00BB2DF5">
        <w:rPr>
          <w:rFonts w:ascii="Angsana New" w:hAnsi="Angsana New"/>
          <w:sz w:val="30"/>
          <w:szCs w:val="30"/>
        </w:rPr>
        <w:t xml:space="preserve"> 2562 </w:t>
      </w:r>
      <w:r w:rsidR="00B62D66" w:rsidRPr="00BB2DF5">
        <w:rPr>
          <w:rFonts w:ascii="Angsana New" w:hAnsi="Angsana New" w:hint="cs"/>
          <w:sz w:val="30"/>
          <w:szCs w:val="30"/>
          <w:cs/>
        </w:rPr>
        <w:t xml:space="preserve">และ </w:t>
      </w:r>
      <w:r w:rsidR="00B62D66" w:rsidRPr="00BB2DF5">
        <w:rPr>
          <w:rFonts w:ascii="Angsana New" w:hAnsi="Angsana New"/>
          <w:sz w:val="30"/>
          <w:szCs w:val="30"/>
        </w:rPr>
        <w:t>2563</w:t>
      </w:r>
      <w:r w:rsidRPr="00BB2DF5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BB2DF5">
        <w:rPr>
          <w:rFonts w:ascii="Angsana New" w:hAnsi="Angsana New"/>
          <w:sz w:val="30"/>
          <w:szCs w:val="30"/>
          <w:cs/>
        </w:rPr>
        <w:t xml:space="preserve">กลุ่มบริษัทไม่มีแผนที่จะนำมาตรฐานการรายงานทางการเงินนี้มาใช้ก่อนวันถือปฏิบัติ </w:t>
      </w:r>
    </w:p>
    <w:p w:rsidR="009A5264" w:rsidRPr="00BB2DF5" w:rsidRDefault="009A5264" w:rsidP="00F93D10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5264" w:rsidRPr="00BB2DF5" w:rsidRDefault="009A5264" w:rsidP="009A5264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DF5">
        <w:rPr>
          <w:rFonts w:ascii="Angsana New" w:hAnsi="Angsana New" w:hint="cs"/>
          <w:sz w:val="30"/>
          <w:szCs w:val="30"/>
          <w:cs/>
        </w:rPr>
        <w:t>กลุ่มบริษัทและบริษัทได้ประเมินผลกระทบที่อาจเกิดขึ้นต่องบการเงินรวมจากการถือปฏิบัติ</w:t>
      </w:r>
      <w:r w:rsidRPr="00BB2DF5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  <w:r w:rsidRPr="00BB2DF5">
        <w:rPr>
          <w:rFonts w:ascii="Angsana New" w:hAnsi="Angsana New" w:hint="cs"/>
          <w:sz w:val="30"/>
          <w:szCs w:val="30"/>
          <w:cs/>
        </w:rPr>
        <w:t xml:space="preserve">ที่ปรับปรุงใหม่ จำนวน </w:t>
      </w:r>
      <w:r w:rsidRPr="00BB2DF5">
        <w:rPr>
          <w:rFonts w:ascii="Angsana New" w:hAnsi="Angsana New"/>
          <w:sz w:val="30"/>
          <w:szCs w:val="30"/>
        </w:rPr>
        <w:t xml:space="preserve">6 </w:t>
      </w:r>
      <w:r w:rsidRPr="00BB2DF5">
        <w:rPr>
          <w:rFonts w:ascii="Angsana New" w:hAnsi="Angsana New" w:hint="cs"/>
          <w:sz w:val="30"/>
          <w:szCs w:val="30"/>
          <w:cs/>
        </w:rPr>
        <w:t>ฉบับ ซึ่งไม่มีผลกระทบที่มีสาระสำคัญต่องบการเงินในงวดที่            ถือปฏิบัติ</w:t>
      </w:r>
    </w:p>
    <w:p w:rsidR="00826730" w:rsidRDefault="00826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A5264" w:rsidRPr="00BB2DF5" w:rsidRDefault="009A5264" w:rsidP="009A5264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DF5">
        <w:rPr>
          <w:rFonts w:ascii="Angsana New" w:hAnsi="Angsana New" w:hint="cs"/>
          <w:sz w:val="30"/>
          <w:szCs w:val="30"/>
          <w:cs/>
        </w:rPr>
        <w:t>ทั้งนี้ สำหรับมาตรฐานการรายงานทางการเงินที่ออกใหม่</w:t>
      </w:r>
      <w:r w:rsidRPr="00BB2DF5">
        <w:rPr>
          <w:rFonts w:ascii="Angsana New" w:hAnsi="Angsana New"/>
          <w:sz w:val="30"/>
          <w:szCs w:val="30"/>
        </w:rPr>
        <w:t xml:space="preserve"> </w:t>
      </w:r>
      <w:r w:rsidRPr="00BB2DF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B2DF5">
        <w:rPr>
          <w:rFonts w:ascii="Angsana New" w:hAnsi="Angsana New"/>
          <w:sz w:val="30"/>
          <w:szCs w:val="30"/>
        </w:rPr>
        <w:t xml:space="preserve">6 </w:t>
      </w:r>
      <w:r w:rsidRPr="00BB2DF5">
        <w:rPr>
          <w:rFonts w:ascii="Angsana New" w:hAnsi="Angsana New" w:hint="cs"/>
          <w:sz w:val="30"/>
          <w:szCs w:val="30"/>
          <w:cs/>
        </w:rPr>
        <w:t>ฉบับ มีดังนี้</w:t>
      </w:r>
    </w:p>
    <w:p w:rsidR="00A07D26" w:rsidRPr="00354AE6" w:rsidRDefault="00A07D26" w:rsidP="009A5264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3870"/>
        <w:gridCol w:w="1280"/>
      </w:tblGrid>
      <w:tr w:rsidR="00F93D10" w:rsidRPr="00354AE6" w:rsidTr="00671F06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F93D10" w:rsidRPr="00354AE6" w:rsidRDefault="00F93D10" w:rsidP="00361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4AE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54AE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8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54AE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93D10" w:rsidRPr="00354AE6" w:rsidTr="00671F06">
        <w:tc>
          <w:tcPr>
            <w:tcW w:w="396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54AE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4AE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87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54AE6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54AE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93D10" w:rsidRPr="00354AE6" w:rsidTr="00671F06">
        <w:tc>
          <w:tcPr>
            <w:tcW w:w="396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54AE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4AE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87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54AE6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8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54AE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93D10" w:rsidRPr="00354AE6" w:rsidTr="00671F06">
        <w:tc>
          <w:tcPr>
            <w:tcW w:w="396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54AE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4AE6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387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354AE6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8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54AE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F93D10" w:rsidRPr="00354AE6" w:rsidTr="00671F06">
        <w:tc>
          <w:tcPr>
            <w:tcW w:w="396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4AE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354AE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87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4AE6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54AE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93D10" w:rsidRPr="00354AE6" w:rsidTr="00671F06">
        <w:tc>
          <w:tcPr>
            <w:tcW w:w="396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4AE6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54AE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87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4AE6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54AE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93D10" w:rsidRPr="00354AE6" w:rsidTr="00671F06">
        <w:tc>
          <w:tcPr>
            <w:tcW w:w="396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4AE6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54AE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87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4AE6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  <w:shd w:val="clear" w:color="auto" w:fill="auto"/>
          </w:tcPr>
          <w:p w:rsidR="00F93D10" w:rsidRPr="00354AE6" w:rsidRDefault="00F93D10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54AE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A07D26" w:rsidRPr="00354AE6" w:rsidRDefault="00A07D26" w:rsidP="00A07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93D10" w:rsidRPr="00354AE6" w:rsidRDefault="00F93D10" w:rsidP="00A07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354AE6">
        <w:rPr>
          <w:rFonts w:ascii="Angsana New" w:hAnsi="Angsana New"/>
          <w:i/>
          <w:iCs/>
          <w:sz w:val="30"/>
          <w:szCs w:val="30"/>
        </w:rPr>
        <w:t>*</w:t>
      </w:r>
      <w:r w:rsidR="001D1116" w:rsidRPr="00354AE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54AE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97323" w:rsidRDefault="0089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F93D10" w:rsidRPr="00F93D10" w:rsidRDefault="00F93D10" w:rsidP="008D12BA">
      <w:pPr>
        <w:pStyle w:val="ListParagraph"/>
        <w:numPr>
          <w:ilvl w:val="0"/>
          <w:numId w:val="26"/>
        </w:num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93D1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93D1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F93D1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F93D10" w:rsidRPr="00354AE6" w:rsidRDefault="00F93D10" w:rsidP="0030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F93D10" w:rsidRPr="00354AE6" w:rsidRDefault="00F93D10" w:rsidP="008D12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54AE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มาตรฐานการรายงานทางการเงิน ฉบับที่ </w:t>
      </w:r>
      <w:r w:rsidRPr="00354AE6">
        <w:rPr>
          <w:rFonts w:ascii="Angsana New" w:hAnsi="Angsana New"/>
          <w:color w:val="000000"/>
          <w:spacing w:val="2"/>
          <w:sz w:val="30"/>
          <w:szCs w:val="30"/>
        </w:rPr>
        <w:t>15</w:t>
      </w:r>
      <w:r w:rsidRPr="00354AE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</w:t>
      </w:r>
      <w:r w:rsidRPr="00354AE6">
        <w:rPr>
          <w:rFonts w:ascii="Angsana New" w:hAnsi="Angsana New"/>
          <w:color w:val="000000"/>
          <w:sz w:val="30"/>
          <w:szCs w:val="30"/>
          <w:cs/>
        </w:rPr>
        <w:t>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F93D10" w:rsidRPr="00354AE6" w:rsidRDefault="00F93D10" w:rsidP="008D12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F93D10" w:rsidRPr="00354AE6" w:rsidRDefault="00F93D10" w:rsidP="008D12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54AE6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ได้ประเมินเบื้องต้นถึงผลกระทบที่อาจเกิดขึ้นต่องบการเงินรวมของกลุ่มบริษัทจากการถือปฏิบัติ</w:t>
      </w:r>
      <w:r w:rsidRPr="00354AE6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Pr="00354AE6">
        <w:rPr>
          <w:rFonts w:ascii="Angsana New" w:hAnsi="Angsana New"/>
          <w:color w:val="000000"/>
          <w:spacing w:val="6"/>
          <w:sz w:val="30"/>
          <w:szCs w:val="30"/>
        </w:rPr>
        <w:t>15</w:t>
      </w:r>
      <w:r w:rsidR="001D1116" w:rsidRPr="00354AE6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354AE6">
        <w:rPr>
          <w:rFonts w:ascii="Angsana New" w:hAnsi="Angsana New"/>
          <w:color w:val="000000"/>
          <w:spacing w:val="6"/>
          <w:sz w:val="30"/>
          <w:szCs w:val="30"/>
          <w:cs/>
        </w:rPr>
        <w:t>เป็นครั้งแรก ซึ่งคาดว่าไม่มีผลกระทบที่มีสาระสำคัญต่อ</w:t>
      </w:r>
      <w:r w:rsidRPr="00354AE6">
        <w:rPr>
          <w:rFonts w:ascii="Angsana New" w:hAnsi="Angsana New" w:hint="cs"/>
          <w:color w:val="000000"/>
          <w:sz w:val="30"/>
          <w:szCs w:val="30"/>
          <w:cs/>
        </w:rPr>
        <w:t>งบการเงินรวมในงวดที่ถือปฏิบัติ</w:t>
      </w:r>
    </w:p>
    <w:p w:rsidR="00361193" w:rsidRPr="00354AE6" w:rsidRDefault="00361193" w:rsidP="0030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F93D10" w:rsidRPr="00354AE6" w:rsidRDefault="00F93D10" w:rsidP="008D12B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54AE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F93D10" w:rsidRPr="00354AE6" w:rsidRDefault="00F93D10" w:rsidP="0030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F93D10" w:rsidRPr="00354AE6" w:rsidRDefault="00F93D10" w:rsidP="00F93D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54AE6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 w:rsidRPr="00354AE6">
        <w:rPr>
          <w:rFonts w:ascii="Angsana New" w:hAnsi="Angsana New"/>
          <w:sz w:val="30"/>
          <w:szCs w:val="30"/>
          <w:cs/>
        </w:rPr>
        <w:t>ทาง</w:t>
      </w:r>
      <w:r w:rsidRPr="00354AE6">
        <w:rPr>
          <w:rFonts w:ascii="Angsana New" w:hAnsi="Angsana New"/>
          <w:spacing w:val="2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354AE6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:rsidR="00F93D10" w:rsidRPr="00354AE6" w:rsidRDefault="00F93D10" w:rsidP="00F93D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6872FD" w:rsidRDefault="00E47B73" w:rsidP="00E47B73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54AE6">
        <w:rPr>
          <w:rFonts w:ascii="Angsana New" w:hAnsi="Angsana New"/>
          <w:sz w:val="30"/>
          <w:szCs w:val="30"/>
        </w:rPr>
        <w:tab/>
      </w:r>
      <w:r w:rsidR="00F93D10" w:rsidRPr="00354AE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</w:t>
      </w:r>
      <w:r w:rsidR="00F93D10" w:rsidRPr="00354AE6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44346A" w:rsidRPr="00354AE6">
        <w:rPr>
          <w:rFonts w:ascii="Angsana New" w:hAnsi="Angsana New" w:hint="cs"/>
          <w:sz w:val="30"/>
          <w:szCs w:val="30"/>
          <w:cs/>
        </w:rPr>
        <w:t xml:space="preserve"> อย่างไรก็ดี </w:t>
      </w:r>
      <w:r w:rsidR="00F55768" w:rsidRPr="00354AE6">
        <w:rPr>
          <w:rFonts w:ascii="Angsana New" w:hAnsi="Angsana New" w:hint="cs"/>
          <w:sz w:val="30"/>
          <w:szCs w:val="30"/>
          <w:cs/>
        </w:rPr>
        <w:t xml:space="preserve">หากมาตรฐานดังกล่าวมีผลบังคับใช้ </w:t>
      </w:r>
      <w:r w:rsidR="0044346A" w:rsidRPr="00354AE6">
        <w:rPr>
          <w:rFonts w:ascii="Angsana New" w:hAnsi="Angsana New" w:hint="cs"/>
          <w:sz w:val="30"/>
          <w:szCs w:val="30"/>
          <w:cs/>
        </w:rPr>
        <w:t>อาจมีผลกระทบต่อ</w:t>
      </w:r>
      <w:r w:rsidR="00BB4A05" w:rsidRPr="00354AE6">
        <w:rPr>
          <w:rFonts w:ascii="Angsana New" w:hAnsi="Angsana New" w:hint="cs"/>
          <w:sz w:val="30"/>
          <w:szCs w:val="30"/>
          <w:cs/>
        </w:rPr>
        <w:t>ตราสารอนุพันธ์ที่ไม่ได้วัดมูลค่าด้วยมูลค่ายุติธรรมตาม</w:t>
      </w:r>
      <w:r w:rsidR="0044346A" w:rsidRPr="00354AE6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44346A" w:rsidRPr="00354AE6">
        <w:rPr>
          <w:rFonts w:ascii="Angsana New" w:hAnsi="Angsana New"/>
          <w:sz w:val="30"/>
          <w:szCs w:val="30"/>
        </w:rPr>
        <w:t>38</w:t>
      </w:r>
    </w:p>
    <w:p w:rsidR="00354AE6" w:rsidRPr="00354AE6" w:rsidRDefault="00354AE6" w:rsidP="00E47B73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:rsidR="00020913" w:rsidRPr="00E7784B" w:rsidRDefault="00020913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การจัดประเภทรายการใหม่</w:t>
      </w:r>
    </w:p>
    <w:p w:rsidR="00020913" w:rsidRPr="00020913" w:rsidRDefault="00020913" w:rsidP="0002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:rsidR="006A239B" w:rsidRDefault="006A239B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9406F">
        <w:rPr>
          <w:rFonts w:ascii="Angsana New" w:hAnsi="Angsana New"/>
          <w:spacing w:val="6"/>
          <w:sz w:val="30"/>
          <w:szCs w:val="30"/>
          <w:cs/>
        </w:rPr>
        <w:t>รายการบางรายการในงบ</w:t>
      </w:r>
      <w:r w:rsidR="00CA17EB">
        <w:rPr>
          <w:rFonts w:ascii="Angsana New" w:hAnsi="Angsana New" w:hint="cs"/>
          <w:spacing w:val="6"/>
          <w:sz w:val="30"/>
          <w:szCs w:val="30"/>
          <w:cs/>
        </w:rPr>
        <w:t xml:space="preserve">การเงินปี </w:t>
      </w:r>
      <w:r w:rsidR="008620B8" w:rsidRPr="00E9406F">
        <w:rPr>
          <w:rFonts w:ascii="Angsana New" w:hAnsi="Angsana New"/>
          <w:spacing w:val="6"/>
          <w:sz w:val="30"/>
          <w:szCs w:val="30"/>
        </w:rPr>
        <w:t>256</w:t>
      </w:r>
      <w:r w:rsidR="008D5095" w:rsidRPr="00E9406F">
        <w:rPr>
          <w:rFonts w:ascii="Angsana New" w:hAnsi="Angsana New"/>
          <w:spacing w:val="6"/>
          <w:sz w:val="30"/>
          <w:szCs w:val="30"/>
        </w:rPr>
        <w:t>0</w:t>
      </w:r>
      <w:r w:rsidR="00F874A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A17EB">
        <w:rPr>
          <w:rFonts w:ascii="Angsana New" w:hAnsi="Angsana New" w:hint="cs"/>
          <w:spacing w:val="6"/>
          <w:sz w:val="30"/>
          <w:szCs w:val="30"/>
          <w:cs/>
        </w:rPr>
        <w:t>ไ</w:t>
      </w:r>
      <w:r w:rsidRPr="00826730">
        <w:rPr>
          <w:rFonts w:ascii="Angsana New" w:hAnsi="Angsana New" w:hint="cs"/>
          <w:spacing w:val="6"/>
          <w:sz w:val="30"/>
          <w:szCs w:val="30"/>
          <w:cs/>
        </w:rPr>
        <w:t>ด้มีการจัดประเภทรายการใหม่เพื่อให้สอดคล้องกับการนำเสนอใน</w:t>
      </w:r>
      <w:r w:rsidRPr="00826730">
        <w:rPr>
          <w:rFonts w:ascii="Angsana New" w:hAnsi="Angsana New"/>
          <w:sz w:val="30"/>
          <w:szCs w:val="30"/>
          <w:cs/>
        </w:rPr>
        <w:t>งบการเงิน</w:t>
      </w:r>
      <w:r w:rsidR="0051442E" w:rsidRPr="00826730">
        <w:rPr>
          <w:rFonts w:ascii="Angsana New" w:hAnsi="Angsana New" w:hint="cs"/>
          <w:sz w:val="30"/>
          <w:szCs w:val="30"/>
          <w:cs/>
        </w:rPr>
        <w:t xml:space="preserve">ปี </w:t>
      </w:r>
      <w:r w:rsidR="008620B8" w:rsidRPr="00826730">
        <w:rPr>
          <w:rFonts w:ascii="Angsana New" w:hAnsi="Angsana New"/>
          <w:sz w:val="30"/>
          <w:szCs w:val="30"/>
        </w:rPr>
        <w:t>25</w:t>
      </w:r>
      <w:r w:rsidR="008620B8" w:rsidRPr="00826730">
        <w:rPr>
          <w:rFonts w:ascii="Angsana New" w:hAnsi="Angsana New" w:hint="cs"/>
          <w:sz w:val="30"/>
          <w:szCs w:val="30"/>
        </w:rPr>
        <w:t>61</w:t>
      </w:r>
      <w:r w:rsidR="00F83350" w:rsidRPr="00826730">
        <w:rPr>
          <w:rFonts w:ascii="Angsana New" w:hAnsi="Angsana New"/>
          <w:sz w:val="30"/>
          <w:szCs w:val="30"/>
          <w:cs/>
        </w:rPr>
        <w:t xml:space="preserve"> </w:t>
      </w:r>
      <w:r w:rsidRPr="00826730">
        <w:rPr>
          <w:rFonts w:ascii="Angsana New" w:hAnsi="Angsana New"/>
          <w:sz w:val="30"/>
          <w:szCs w:val="30"/>
          <w:cs/>
        </w:rPr>
        <w:t>ดังนี้</w:t>
      </w:r>
    </w:p>
    <w:p w:rsidR="00581C80" w:rsidRDefault="00581C80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22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581C80" w:rsidRPr="0054079F" w:rsidTr="00173242">
        <w:trPr>
          <w:tblHeader/>
        </w:trPr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54079F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581C80" w:rsidRPr="0054079F" w:rsidTr="00173242">
        <w:trPr>
          <w:tblHeader/>
        </w:trPr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581C80" w:rsidRPr="0054079F" w:rsidTr="00173242">
        <w:trPr>
          <w:trHeight w:val="70"/>
          <w:tblHeader/>
        </w:trPr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หลัง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581C80" w:rsidRPr="0054079F" w:rsidTr="00173242">
        <w:trPr>
          <w:tblHeader/>
        </w:trPr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:rsidR="00581C80" w:rsidRPr="0054079F" w:rsidRDefault="00581C80" w:rsidP="00173242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407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54079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5407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81C80" w:rsidRPr="0054079F" w:rsidTr="00173242">
        <w:tc>
          <w:tcPr>
            <w:tcW w:w="2322" w:type="dxa"/>
            <w:hideMark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1C80" w:rsidRPr="0054079F" w:rsidTr="00173242">
        <w:tc>
          <w:tcPr>
            <w:tcW w:w="2322" w:type="dxa"/>
            <w:hideMark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</w:p>
          <w:p w:rsidR="00581C80" w:rsidRPr="0054079F" w:rsidRDefault="00581C80" w:rsidP="00173242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  <w:tab w:val="left" w:pos="70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337,734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6,524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344,258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320,741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5,242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325,983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</w:t>
            </w:r>
          </w:p>
          <w:p w:rsidR="00581C80" w:rsidRPr="0054079F" w:rsidRDefault="00581C80" w:rsidP="00173242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140,139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140,139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เงินให้กู้ยืมระยะยาวแก่กิจการ</w:t>
            </w:r>
          </w:p>
          <w:p w:rsidR="00581C80" w:rsidRPr="0054079F" w:rsidRDefault="00581C80" w:rsidP="00173242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ที่เกี่ยวข้องกันที่ถึงกำหนด</w:t>
            </w:r>
          </w:p>
          <w:p w:rsidR="00581C80" w:rsidRPr="0054079F" w:rsidRDefault="00581C80" w:rsidP="00173242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5,424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(5,424)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สินค้าคงเหลือ</w:t>
            </w:r>
          </w:p>
        </w:tc>
        <w:tc>
          <w:tcPr>
            <w:tcW w:w="990" w:type="dxa"/>
            <w:vAlign w:val="bottom"/>
          </w:tcPr>
          <w:p w:rsidR="00581C80" w:rsidRPr="00656154" w:rsidRDefault="00581C80" w:rsidP="0017324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834,556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(9,094)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825,462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826,677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(9,094)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817,583</w:t>
            </w:r>
          </w:p>
        </w:tc>
      </w:tr>
      <w:tr w:rsidR="00581C80" w:rsidRPr="0054079F" w:rsidTr="00173242">
        <w:tc>
          <w:tcPr>
            <w:tcW w:w="2322" w:type="dxa"/>
            <w:hideMark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12,809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(6,524)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6,285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9,379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(5,242)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4,137</w:t>
            </w:r>
          </w:p>
        </w:tc>
      </w:tr>
      <w:tr w:rsidR="00581C80" w:rsidRPr="0054079F" w:rsidTr="00173242">
        <w:tc>
          <w:tcPr>
            <w:tcW w:w="2322" w:type="dxa"/>
            <w:hideMark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</w:t>
            </w:r>
          </w:p>
          <w:p w:rsidR="00581C80" w:rsidRPr="0054079F" w:rsidRDefault="00581C80" w:rsidP="00173242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134,715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(134,715)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2,</w:t>
            </w:r>
            <w:r w:rsidRPr="005C7006">
              <w:rPr>
                <w:rFonts w:ascii="Angsana New" w:hAnsi="Angsana New"/>
                <w:sz w:val="26"/>
                <w:szCs w:val="26"/>
                <w:lang w:bidi="th-TH"/>
              </w:rPr>
              <w:t>438</w:t>
            </w: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5C7006">
              <w:rPr>
                <w:rFonts w:ascii="Angsana New" w:hAnsi="Angsana New"/>
                <w:sz w:val="26"/>
                <w:szCs w:val="26"/>
                <w:lang w:bidi="th-TH"/>
              </w:rPr>
              <w:t>43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</w:t>
            </w: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427</w:t>
            </w: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2,436</w:t>
            </w: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007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1,803,390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</w:t>
            </w: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427</w:t>
            </w: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800</w:t>
            </w: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963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 xml:space="preserve">    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2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473,706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473,706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471,960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471,960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473,706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(473,706)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471,960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(471,960)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</w:p>
          <w:p w:rsidR="00581C80" w:rsidRPr="0054079F" w:rsidRDefault="00581C80" w:rsidP="00173242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(248,439)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(5,113)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(253,552)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(219,93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(4,507)</w:t>
            </w:r>
          </w:p>
        </w:tc>
        <w:tc>
          <w:tcPr>
            <w:tcW w:w="270" w:type="dxa"/>
            <w:vAlign w:val="bottom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(224,43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(9,097)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9,097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tabs>
                <w:tab w:val="clear" w:pos="454"/>
                <w:tab w:val="decimal" w:pos="43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(8,491)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8,491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เจ้าหนี้ไม่หมุนเวียนอื่น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(6,554)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(6,554)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(6,554)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(6,554)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(14,091)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14,091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val="en-US" w:bidi="th-TH"/>
              </w:rPr>
              <w:t>(14,091)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14,091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260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260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58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581C80" w:rsidRPr="0054079F" w:rsidTr="00173242">
        <w:trPr>
          <w:trHeight w:val="143"/>
        </w:trPr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58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581C80" w:rsidRPr="0054079F" w:rsidTr="00173242">
        <w:tc>
          <w:tcPr>
            <w:tcW w:w="2322" w:type="dxa"/>
          </w:tcPr>
          <w:p w:rsidR="00581C80" w:rsidRPr="00454498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5449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58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990" w:type="dxa"/>
          </w:tcPr>
          <w:p w:rsidR="00581C80" w:rsidRPr="007C1CF7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(2,514,773)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2,514,773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(2,144,348)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2,144,348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(1,976,036)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(1,976,036)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95" w:right="-4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079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99347B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(1,691.931)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(1,691,931)</w:t>
            </w:r>
          </w:p>
        </w:tc>
      </w:tr>
      <w:tr w:rsidR="00581C80" w:rsidRPr="0054079F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(527,947)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9A2F8D" w:rsidRDefault="00581C80" w:rsidP="001732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(527,947)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after="0"/>
              <w:ind w:right="-4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99347B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(441,627)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(441,627)</w:t>
            </w:r>
          </w:p>
        </w:tc>
      </w:tr>
      <w:tr w:rsidR="00581C80" w:rsidRPr="0099347B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decimal" w:pos="366"/>
                <w:tab w:val="left" w:pos="702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2,076,902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(2,076,902)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/>
              <w:ind w:right="-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07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 w:rsidRPr="0099347B">
              <w:rPr>
                <w:rFonts w:ascii="Angsana New" w:hAnsi="Angsana New"/>
                <w:sz w:val="26"/>
                <w:szCs w:val="26"/>
              </w:rPr>
              <w:t>1,759,445</w:t>
            </w: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99347B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9347B">
              <w:rPr>
                <w:rFonts w:ascii="Angsana New" w:hAnsi="Angsana New"/>
                <w:sz w:val="26"/>
                <w:szCs w:val="26"/>
              </w:rPr>
              <w:t>1,759,445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1C80" w:rsidRPr="0099347B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1,796,276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  <w:cs/>
              </w:rPr>
            </w:pPr>
            <w:r w:rsidRPr="0099347B">
              <w:rPr>
                <w:rFonts w:ascii="Angsana New" w:hAnsi="Angsana New"/>
                <w:sz w:val="26"/>
                <w:szCs w:val="26"/>
              </w:rPr>
              <w:t>1,796</w:t>
            </w:r>
            <w:r>
              <w:rPr>
                <w:rFonts w:ascii="Angsana New" w:hAnsi="Angsana New"/>
                <w:sz w:val="26"/>
                <w:szCs w:val="26"/>
              </w:rPr>
              <w:t>,276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99347B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1,539,802</w:t>
            </w: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1,539,802</w:t>
            </w:r>
          </w:p>
        </w:tc>
      </w:tr>
      <w:tr w:rsidR="00581C80" w:rsidRPr="0099347B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81C80" w:rsidRPr="0054079F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C80" w:rsidRPr="0054079F" w:rsidRDefault="00581C80" w:rsidP="001732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267,047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267,047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81C80" w:rsidRPr="0099347B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206,064</w:t>
            </w: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206,064</w:t>
            </w:r>
          </w:p>
        </w:tc>
      </w:tr>
      <w:tr w:rsidR="00581C80" w:rsidRPr="0099347B" w:rsidTr="00173242">
        <w:tc>
          <w:tcPr>
            <w:tcW w:w="2322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581C80" w:rsidRPr="007C1CF7" w:rsidRDefault="00581C80" w:rsidP="00173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(42,817)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581C80" w:rsidRPr="00A37EFA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37EFA">
              <w:rPr>
                <w:rFonts w:ascii="Angsana New" w:hAnsi="Angsana New"/>
                <w:sz w:val="26"/>
                <w:szCs w:val="26"/>
                <w:lang w:bidi="th-TH"/>
              </w:rPr>
              <w:t>2,789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9A2F8D" w:rsidRDefault="00581C80" w:rsidP="001732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(40,028)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(33,857)</w:t>
            </w: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:rsidR="00581C80" w:rsidRPr="0099347B" w:rsidRDefault="00581C80" w:rsidP="001732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2,789</w:t>
            </w: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Pr="0099347B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(31,068)</w:t>
            </w:r>
          </w:p>
        </w:tc>
      </w:tr>
      <w:tr w:rsidR="00581C80" w:rsidTr="00173242">
        <w:tc>
          <w:tcPr>
            <w:tcW w:w="2322" w:type="dxa"/>
          </w:tcPr>
          <w:p w:rsidR="00581C80" w:rsidRDefault="00581C80" w:rsidP="00173242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81C80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C80" w:rsidRPr="00DA2604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A260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81C80" w:rsidRPr="0054079F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81C80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C80" w:rsidRPr="00DA2604" w:rsidRDefault="00581C80" w:rsidP="001732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A260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581C80" w:rsidRPr="0099347B" w:rsidRDefault="00581C80" w:rsidP="0017324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1C80" w:rsidRDefault="00581C80" w:rsidP="0017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right="-4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81C80" w:rsidRDefault="00581C80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:rsidR="00581C80" w:rsidRPr="00E9406F" w:rsidRDefault="00581C80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การจัดประเภทใหม่นี้เนื่องจากผู้บริหารเห็นว่ามีความเหมาะสมกับธุรกิจของกลุ่มบริษัทมากกว่า</w:t>
      </w:r>
    </w:p>
    <w:p w:rsidR="003B51B3" w:rsidRPr="00095DAA" w:rsidRDefault="003B51B3" w:rsidP="00095DAA">
      <w:pPr>
        <w:tabs>
          <w:tab w:val="clear" w:pos="6322"/>
          <w:tab w:val="left" w:pos="6390"/>
        </w:tabs>
        <w:rPr>
          <w:rFonts w:ascii="Angsana New" w:hAnsi="Angsana New"/>
          <w:vanish/>
          <w:sz w:val="2"/>
          <w:szCs w:val="2"/>
          <w:cs/>
        </w:rPr>
      </w:pPr>
    </w:p>
    <w:sectPr w:rsidR="003B51B3" w:rsidRPr="00095DAA" w:rsidSect="00A5139C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C19" w:rsidRDefault="00AD4C19">
      <w:r>
        <w:separator/>
      </w:r>
    </w:p>
  </w:endnote>
  <w:endnote w:type="continuationSeparator" w:id="0">
    <w:p w:rsidR="00AD4C19" w:rsidRDefault="00AD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0F0837" w:rsidRDefault="00374E05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43795C">
      <w:rPr>
        <w:rFonts w:asciiTheme="majorBidi" w:hAnsiTheme="majorBidi" w:cstheme="majorBidi"/>
        <w:caps/>
        <w:sz w:val="30"/>
        <w:szCs w:val="30"/>
      </w:rPr>
      <w:fldChar w:fldCharType="begin"/>
    </w:r>
    <w:r w:rsidRPr="0043795C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43795C">
      <w:rPr>
        <w:rFonts w:asciiTheme="majorBidi" w:hAnsiTheme="majorBidi" w:cstheme="majorBidi"/>
        <w:caps/>
        <w:sz w:val="30"/>
        <w:szCs w:val="30"/>
      </w:rPr>
      <w:fldChar w:fldCharType="separate"/>
    </w:r>
    <w:r w:rsidR="00396CE3">
      <w:rPr>
        <w:rFonts w:asciiTheme="majorBidi" w:hAnsiTheme="majorBidi" w:cstheme="majorBidi"/>
        <w:caps/>
        <w:noProof/>
        <w:sz w:val="30"/>
        <w:szCs w:val="30"/>
      </w:rPr>
      <w:t>20</w:t>
    </w:r>
    <w:r w:rsidRPr="0043795C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100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374E05" w:rsidRPr="00136FE4" w:rsidRDefault="00374E05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="00F00C1D" w:rsidRPr="00F00C1D">
          <w:rPr>
            <w:rFonts w:ascii="Angsana New" w:hAnsi="Angsana New"/>
            <w:noProof/>
            <w:sz w:val="30"/>
            <w:szCs w:val="30"/>
            <w:lang w:val="en-US"/>
          </w:rPr>
          <w:t>60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136FE4" w:rsidRDefault="00374E05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="00396CE3" w:rsidRPr="00396CE3">
      <w:rPr>
        <w:rFonts w:ascii="Angsana New" w:hAnsi="Angsana New"/>
        <w:noProof/>
        <w:sz w:val="30"/>
        <w:szCs w:val="30"/>
        <w:lang w:val="en-US"/>
      </w:rPr>
      <w:t>68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6D2137" w:rsidRDefault="00374E05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820B74">
      <w:rPr>
        <w:rFonts w:ascii="Angsana New" w:hAnsi="Angsana New"/>
        <w:i/>
        <w:iCs/>
        <w:noProof/>
        <w:sz w:val="30"/>
        <w:szCs w:val="30"/>
      </w:rPr>
      <w:t>SCN Q4-2018 TH V19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136FE4" w:rsidRDefault="00374E05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="00396CE3" w:rsidRPr="00396CE3">
      <w:rPr>
        <w:rFonts w:ascii="Angsana New" w:hAnsi="Angsana New"/>
        <w:noProof/>
        <w:sz w:val="30"/>
        <w:szCs w:val="30"/>
        <w:lang w:val="en-US"/>
      </w:rPr>
      <w:t>105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C19" w:rsidRDefault="00AD4C19">
      <w:r>
        <w:separator/>
      </w:r>
    </w:p>
  </w:footnote>
  <w:footnote w:type="continuationSeparator" w:id="0">
    <w:p w:rsidR="00AD4C19" w:rsidRDefault="00AD4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2C284C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374E05" w:rsidRPr="002C284C" w:rsidRDefault="00374E05" w:rsidP="00346F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ab/>
    </w:r>
  </w:p>
  <w:p w:rsidR="00374E05" w:rsidRPr="00952B83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</w:p>
  <w:p w:rsidR="00374E05" w:rsidRPr="00F30A95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:rsidR="00374E05" w:rsidRPr="002C284C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374E05" w:rsidRPr="002C284C" w:rsidRDefault="00374E05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</w:p>
  <w:p w:rsidR="00374E05" w:rsidRPr="002C284C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F9367B" w:rsidRDefault="00374E05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374E05" w:rsidRPr="00F9367B" w:rsidRDefault="00374E05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374E05" w:rsidRPr="00F9367B" w:rsidRDefault="00374E05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:rsidR="00374E05" w:rsidRPr="00F9367B" w:rsidRDefault="00374E05" w:rsidP="00A02394">
    <w:pPr>
      <w:pStyle w:val="Header"/>
      <w:rPr>
        <w:sz w:val="16"/>
        <w:szCs w:val="16"/>
      </w:rPr>
    </w:pPr>
  </w:p>
  <w:p w:rsidR="00374E05" w:rsidRPr="00F9367B" w:rsidRDefault="00374E05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Default="00374E05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:rsidR="00374E05" w:rsidRPr="002C284C" w:rsidRDefault="00374E05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374E05" w:rsidRPr="001F774B" w:rsidRDefault="00374E05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</w:p>
  <w:p w:rsidR="00374E05" w:rsidRPr="00F30A95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Default="00374E05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:rsidR="00374E05" w:rsidRPr="002C284C" w:rsidRDefault="00374E05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:rsidR="00374E05" w:rsidRDefault="00374E05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</w:p>
  <w:p w:rsidR="00374E05" w:rsidRPr="00F30A95" w:rsidRDefault="00374E05" w:rsidP="009377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Default="00374E05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:rsidR="00374E05" w:rsidRPr="002C284C" w:rsidRDefault="00374E05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:rsidR="00374E05" w:rsidRDefault="00374E05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</w:p>
  <w:p w:rsidR="00374E05" w:rsidRPr="00F30A95" w:rsidRDefault="00374E05" w:rsidP="009377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:rsidR="00374E05" w:rsidRPr="002C284C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374E05" w:rsidRPr="002C284C" w:rsidRDefault="00374E05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374E05" w:rsidRPr="00F30A95" w:rsidRDefault="00374E05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0B39A1"/>
    <w:multiLevelType w:val="hybridMultilevel"/>
    <w:tmpl w:val="AB4ADBDC"/>
    <w:lvl w:ilvl="0" w:tplc="7ABAA2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3E5B94"/>
    <w:multiLevelType w:val="multilevel"/>
    <w:tmpl w:val="8F08AA5C"/>
    <w:lvl w:ilvl="0">
      <w:start w:val="3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234"/>
        </w:tabs>
        <w:ind w:left="23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hint="default"/>
      </w:rPr>
    </w:lvl>
  </w:abstractNum>
  <w:abstractNum w:abstractNumId="14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C78FF3A"/>
    <w:lvl w:ilvl="0" w:tplc="EE9C746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CB83F24"/>
    <w:multiLevelType w:val="hybridMultilevel"/>
    <w:tmpl w:val="10A01EEA"/>
    <w:lvl w:ilvl="0" w:tplc="46848F16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017274"/>
    <w:multiLevelType w:val="singleLevel"/>
    <w:tmpl w:val="D988C1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978CA"/>
    <w:multiLevelType w:val="hybridMultilevel"/>
    <w:tmpl w:val="D5DE5874"/>
    <w:lvl w:ilvl="0" w:tplc="DE560CB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EBC4927"/>
    <w:multiLevelType w:val="hybridMultilevel"/>
    <w:tmpl w:val="9A147F70"/>
    <w:lvl w:ilvl="0" w:tplc="A4C6CBA0">
      <w:start w:val="1"/>
      <w:numFmt w:val="bullet"/>
      <w:lvlText w:val="-"/>
      <w:lvlJc w:val="left"/>
      <w:pPr>
        <w:ind w:left="702" w:hanging="360"/>
      </w:pPr>
      <w:rPr>
        <w:rFonts w:ascii="Angsana New" w:hAnsi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E0B8C"/>
    <w:multiLevelType w:val="hybridMultilevel"/>
    <w:tmpl w:val="7F02EDE8"/>
    <w:lvl w:ilvl="0" w:tplc="DF70764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EA1DB4"/>
    <w:multiLevelType w:val="hybridMultilevel"/>
    <w:tmpl w:val="3C2277C0"/>
    <w:lvl w:ilvl="0" w:tplc="7F0ED058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C3D3672"/>
    <w:multiLevelType w:val="hybridMultilevel"/>
    <w:tmpl w:val="D714D08E"/>
    <w:lvl w:ilvl="0" w:tplc="42728E1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EF5330"/>
    <w:multiLevelType w:val="hybridMultilevel"/>
    <w:tmpl w:val="4A204608"/>
    <w:lvl w:ilvl="0" w:tplc="A942F22A">
      <w:start w:val="26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8"/>
  </w:num>
  <w:num w:numId="14">
    <w:abstractNumId w:val="22"/>
  </w:num>
  <w:num w:numId="15">
    <w:abstractNumId w:val="26"/>
  </w:num>
  <w:num w:numId="16">
    <w:abstractNumId w:val="40"/>
  </w:num>
  <w:num w:numId="17">
    <w:abstractNumId w:val="42"/>
  </w:num>
  <w:num w:numId="18">
    <w:abstractNumId w:val="28"/>
  </w:num>
  <w:num w:numId="19">
    <w:abstractNumId w:val="27"/>
  </w:num>
  <w:num w:numId="20">
    <w:abstractNumId w:val="32"/>
  </w:num>
  <w:num w:numId="21">
    <w:abstractNumId w:val="17"/>
  </w:num>
  <w:num w:numId="22">
    <w:abstractNumId w:val="36"/>
  </w:num>
  <w:num w:numId="23">
    <w:abstractNumId w:val="15"/>
  </w:num>
  <w:num w:numId="24">
    <w:abstractNumId w:val="43"/>
  </w:num>
  <w:num w:numId="25">
    <w:abstractNumId w:val="12"/>
  </w:num>
  <w:num w:numId="26">
    <w:abstractNumId w:val="10"/>
  </w:num>
  <w:num w:numId="27">
    <w:abstractNumId w:val="31"/>
  </w:num>
  <w:num w:numId="28">
    <w:abstractNumId w:val="33"/>
  </w:num>
  <w:num w:numId="29">
    <w:abstractNumId w:val="13"/>
  </w:num>
  <w:num w:numId="30">
    <w:abstractNumId w:val="14"/>
  </w:num>
  <w:num w:numId="31">
    <w:abstractNumId w:val="16"/>
  </w:num>
  <w:num w:numId="32">
    <w:abstractNumId w:val="37"/>
  </w:num>
  <w:num w:numId="33">
    <w:abstractNumId w:val="30"/>
  </w:num>
  <w:num w:numId="34">
    <w:abstractNumId w:val="21"/>
  </w:num>
  <w:num w:numId="35">
    <w:abstractNumId w:val="18"/>
  </w:num>
  <w:num w:numId="36">
    <w:abstractNumId w:val="35"/>
  </w:num>
  <w:num w:numId="37">
    <w:abstractNumId w:val="11"/>
  </w:num>
  <w:num w:numId="38">
    <w:abstractNumId w:val="19"/>
  </w:num>
  <w:num w:numId="39">
    <w:abstractNumId w:val="25"/>
  </w:num>
  <w:num w:numId="40">
    <w:abstractNumId w:val="39"/>
  </w:num>
  <w:num w:numId="41">
    <w:abstractNumId w:val="34"/>
  </w:num>
  <w:num w:numId="42">
    <w:abstractNumId w:val="29"/>
  </w:num>
  <w:num w:numId="43">
    <w:abstractNumId w:val="23"/>
  </w:num>
  <w:num w:numId="44">
    <w:abstractNumId w:val="4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533"/>
    <w:rsid w:val="00000646"/>
    <w:rsid w:val="00000835"/>
    <w:rsid w:val="00000CAE"/>
    <w:rsid w:val="00000D00"/>
    <w:rsid w:val="00000F80"/>
    <w:rsid w:val="0000124A"/>
    <w:rsid w:val="000013CE"/>
    <w:rsid w:val="00001828"/>
    <w:rsid w:val="00001BE7"/>
    <w:rsid w:val="00002544"/>
    <w:rsid w:val="000025E7"/>
    <w:rsid w:val="0000296B"/>
    <w:rsid w:val="00002EF8"/>
    <w:rsid w:val="00003E4C"/>
    <w:rsid w:val="00003EC0"/>
    <w:rsid w:val="0000414B"/>
    <w:rsid w:val="000046C2"/>
    <w:rsid w:val="0000481B"/>
    <w:rsid w:val="0000505B"/>
    <w:rsid w:val="00005144"/>
    <w:rsid w:val="00005173"/>
    <w:rsid w:val="0000518E"/>
    <w:rsid w:val="00005218"/>
    <w:rsid w:val="00005E88"/>
    <w:rsid w:val="00006056"/>
    <w:rsid w:val="00006270"/>
    <w:rsid w:val="00006398"/>
    <w:rsid w:val="00006482"/>
    <w:rsid w:val="000066FF"/>
    <w:rsid w:val="00006A97"/>
    <w:rsid w:val="00006C25"/>
    <w:rsid w:val="00006D8F"/>
    <w:rsid w:val="00006E55"/>
    <w:rsid w:val="000072BA"/>
    <w:rsid w:val="000073B9"/>
    <w:rsid w:val="0000796E"/>
    <w:rsid w:val="00010063"/>
    <w:rsid w:val="00010482"/>
    <w:rsid w:val="00010826"/>
    <w:rsid w:val="00010C8C"/>
    <w:rsid w:val="00010E04"/>
    <w:rsid w:val="00011195"/>
    <w:rsid w:val="0001189B"/>
    <w:rsid w:val="000118B0"/>
    <w:rsid w:val="00011934"/>
    <w:rsid w:val="00011F69"/>
    <w:rsid w:val="000131EC"/>
    <w:rsid w:val="0001330E"/>
    <w:rsid w:val="00013682"/>
    <w:rsid w:val="00013D36"/>
    <w:rsid w:val="00013D4F"/>
    <w:rsid w:val="00013D9D"/>
    <w:rsid w:val="00013E8C"/>
    <w:rsid w:val="00013EE1"/>
    <w:rsid w:val="0001448B"/>
    <w:rsid w:val="00014ED6"/>
    <w:rsid w:val="0001516F"/>
    <w:rsid w:val="0001523D"/>
    <w:rsid w:val="000156A3"/>
    <w:rsid w:val="00015766"/>
    <w:rsid w:val="00015CDA"/>
    <w:rsid w:val="00015DF2"/>
    <w:rsid w:val="00015E0E"/>
    <w:rsid w:val="000161B1"/>
    <w:rsid w:val="00016235"/>
    <w:rsid w:val="000162BA"/>
    <w:rsid w:val="00016FBB"/>
    <w:rsid w:val="000171A8"/>
    <w:rsid w:val="0001721D"/>
    <w:rsid w:val="00017243"/>
    <w:rsid w:val="00017314"/>
    <w:rsid w:val="00017C5A"/>
    <w:rsid w:val="00017DCC"/>
    <w:rsid w:val="00017FAC"/>
    <w:rsid w:val="0002034C"/>
    <w:rsid w:val="000205E4"/>
    <w:rsid w:val="0002085B"/>
    <w:rsid w:val="00020913"/>
    <w:rsid w:val="00020CB7"/>
    <w:rsid w:val="00020D51"/>
    <w:rsid w:val="000212FC"/>
    <w:rsid w:val="00021412"/>
    <w:rsid w:val="0002189C"/>
    <w:rsid w:val="000227DB"/>
    <w:rsid w:val="000233EE"/>
    <w:rsid w:val="00023407"/>
    <w:rsid w:val="0002370E"/>
    <w:rsid w:val="00023A10"/>
    <w:rsid w:val="00023A77"/>
    <w:rsid w:val="00023AEC"/>
    <w:rsid w:val="00024006"/>
    <w:rsid w:val="000240F9"/>
    <w:rsid w:val="000242CC"/>
    <w:rsid w:val="00024486"/>
    <w:rsid w:val="0002477D"/>
    <w:rsid w:val="00024AB2"/>
    <w:rsid w:val="00024CE6"/>
    <w:rsid w:val="00024F6A"/>
    <w:rsid w:val="000251DD"/>
    <w:rsid w:val="00025587"/>
    <w:rsid w:val="00025BCA"/>
    <w:rsid w:val="00025BFA"/>
    <w:rsid w:val="00025F0B"/>
    <w:rsid w:val="000267F3"/>
    <w:rsid w:val="00027701"/>
    <w:rsid w:val="00027A4F"/>
    <w:rsid w:val="00030326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28FB"/>
    <w:rsid w:val="0003295A"/>
    <w:rsid w:val="00032A0B"/>
    <w:rsid w:val="00032C89"/>
    <w:rsid w:val="00032E07"/>
    <w:rsid w:val="0003363B"/>
    <w:rsid w:val="00033A6A"/>
    <w:rsid w:val="00033BDA"/>
    <w:rsid w:val="00033E6B"/>
    <w:rsid w:val="000344A9"/>
    <w:rsid w:val="00034B35"/>
    <w:rsid w:val="00034DDD"/>
    <w:rsid w:val="000350F8"/>
    <w:rsid w:val="000351C3"/>
    <w:rsid w:val="00035427"/>
    <w:rsid w:val="000357D8"/>
    <w:rsid w:val="0003582A"/>
    <w:rsid w:val="00035930"/>
    <w:rsid w:val="00036188"/>
    <w:rsid w:val="000366A2"/>
    <w:rsid w:val="0003673C"/>
    <w:rsid w:val="00036C97"/>
    <w:rsid w:val="00036DD0"/>
    <w:rsid w:val="00036F17"/>
    <w:rsid w:val="000372BE"/>
    <w:rsid w:val="00037B3A"/>
    <w:rsid w:val="00037DC8"/>
    <w:rsid w:val="0004021C"/>
    <w:rsid w:val="00040229"/>
    <w:rsid w:val="0004046C"/>
    <w:rsid w:val="0004048C"/>
    <w:rsid w:val="00040512"/>
    <w:rsid w:val="0004068B"/>
    <w:rsid w:val="0004072C"/>
    <w:rsid w:val="00040CB2"/>
    <w:rsid w:val="0004160A"/>
    <w:rsid w:val="00041697"/>
    <w:rsid w:val="00041C99"/>
    <w:rsid w:val="000424F2"/>
    <w:rsid w:val="0004277E"/>
    <w:rsid w:val="000428FE"/>
    <w:rsid w:val="000431D8"/>
    <w:rsid w:val="00043561"/>
    <w:rsid w:val="0004379D"/>
    <w:rsid w:val="000439F7"/>
    <w:rsid w:val="00043A75"/>
    <w:rsid w:val="00043D2E"/>
    <w:rsid w:val="000447B7"/>
    <w:rsid w:val="000447B8"/>
    <w:rsid w:val="00044BEA"/>
    <w:rsid w:val="00045126"/>
    <w:rsid w:val="00045186"/>
    <w:rsid w:val="0004539A"/>
    <w:rsid w:val="000453BC"/>
    <w:rsid w:val="0004560C"/>
    <w:rsid w:val="0004570C"/>
    <w:rsid w:val="000459F3"/>
    <w:rsid w:val="00045B61"/>
    <w:rsid w:val="00045C80"/>
    <w:rsid w:val="00045DD1"/>
    <w:rsid w:val="00045EBB"/>
    <w:rsid w:val="0004662B"/>
    <w:rsid w:val="0004683A"/>
    <w:rsid w:val="00046899"/>
    <w:rsid w:val="00046CD4"/>
    <w:rsid w:val="00047962"/>
    <w:rsid w:val="00047DFA"/>
    <w:rsid w:val="00047E31"/>
    <w:rsid w:val="00050015"/>
    <w:rsid w:val="00050040"/>
    <w:rsid w:val="000503E7"/>
    <w:rsid w:val="00050760"/>
    <w:rsid w:val="000507AA"/>
    <w:rsid w:val="000508E7"/>
    <w:rsid w:val="00050AE9"/>
    <w:rsid w:val="00050E3D"/>
    <w:rsid w:val="00051079"/>
    <w:rsid w:val="0005109F"/>
    <w:rsid w:val="00052831"/>
    <w:rsid w:val="00052AAE"/>
    <w:rsid w:val="00052C43"/>
    <w:rsid w:val="00052D2C"/>
    <w:rsid w:val="00052DC7"/>
    <w:rsid w:val="00052F3E"/>
    <w:rsid w:val="000539B9"/>
    <w:rsid w:val="00053AEE"/>
    <w:rsid w:val="00054000"/>
    <w:rsid w:val="000543AC"/>
    <w:rsid w:val="00054E9A"/>
    <w:rsid w:val="00054FB7"/>
    <w:rsid w:val="00055276"/>
    <w:rsid w:val="0005591D"/>
    <w:rsid w:val="000559A0"/>
    <w:rsid w:val="00055FE1"/>
    <w:rsid w:val="00056318"/>
    <w:rsid w:val="000563A1"/>
    <w:rsid w:val="00056557"/>
    <w:rsid w:val="00056815"/>
    <w:rsid w:val="0005762A"/>
    <w:rsid w:val="000579C8"/>
    <w:rsid w:val="00057A96"/>
    <w:rsid w:val="00057B67"/>
    <w:rsid w:val="00060600"/>
    <w:rsid w:val="0006060D"/>
    <w:rsid w:val="00060AA7"/>
    <w:rsid w:val="00060AD0"/>
    <w:rsid w:val="00060E6E"/>
    <w:rsid w:val="00061302"/>
    <w:rsid w:val="00061503"/>
    <w:rsid w:val="0006189A"/>
    <w:rsid w:val="00061EB7"/>
    <w:rsid w:val="0006235E"/>
    <w:rsid w:val="0006242A"/>
    <w:rsid w:val="00062B9E"/>
    <w:rsid w:val="00062DBC"/>
    <w:rsid w:val="00063026"/>
    <w:rsid w:val="000630B6"/>
    <w:rsid w:val="00063CB4"/>
    <w:rsid w:val="00063CF4"/>
    <w:rsid w:val="00063E4C"/>
    <w:rsid w:val="000641B3"/>
    <w:rsid w:val="00064784"/>
    <w:rsid w:val="00064ABA"/>
    <w:rsid w:val="00064B8B"/>
    <w:rsid w:val="00064FCF"/>
    <w:rsid w:val="000651B1"/>
    <w:rsid w:val="000651E6"/>
    <w:rsid w:val="00065233"/>
    <w:rsid w:val="000653B7"/>
    <w:rsid w:val="00065847"/>
    <w:rsid w:val="00065D88"/>
    <w:rsid w:val="00065E1F"/>
    <w:rsid w:val="00065E3A"/>
    <w:rsid w:val="000668FC"/>
    <w:rsid w:val="00066B57"/>
    <w:rsid w:val="00066EAF"/>
    <w:rsid w:val="00066F3A"/>
    <w:rsid w:val="00067363"/>
    <w:rsid w:val="00067739"/>
    <w:rsid w:val="00067AD8"/>
    <w:rsid w:val="00067BA5"/>
    <w:rsid w:val="00070355"/>
    <w:rsid w:val="0007049C"/>
    <w:rsid w:val="00070792"/>
    <w:rsid w:val="000708D0"/>
    <w:rsid w:val="00070916"/>
    <w:rsid w:val="00070C00"/>
    <w:rsid w:val="000717D5"/>
    <w:rsid w:val="0007191E"/>
    <w:rsid w:val="00071FC6"/>
    <w:rsid w:val="0007255C"/>
    <w:rsid w:val="00072B79"/>
    <w:rsid w:val="00072CBA"/>
    <w:rsid w:val="0007346C"/>
    <w:rsid w:val="000735A3"/>
    <w:rsid w:val="000737FA"/>
    <w:rsid w:val="00073B38"/>
    <w:rsid w:val="00074C22"/>
    <w:rsid w:val="00074FF3"/>
    <w:rsid w:val="00075675"/>
    <w:rsid w:val="00075ABC"/>
    <w:rsid w:val="00075CA7"/>
    <w:rsid w:val="00075CB3"/>
    <w:rsid w:val="00076391"/>
    <w:rsid w:val="000763DA"/>
    <w:rsid w:val="000771C7"/>
    <w:rsid w:val="000774D8"/>
    <w:rsid w:val="000778C5"/>
    <w:rsid w:val="000779B6"/>
    <w:rsid w:val="000779C5"/>
    <w:rsid w:val="00077D2D"/>
    <w:rsid w:val="00077EEF"/>
    <w:rsid w:val="00080EF3"/>
    <w:rsid w:val="00081141"/>
    <w:rsid w:val="0008123C"/>
    <w:rsid w:val="00081618"/>
    <w:rsid w:val="00081F48"/>
    <w:rsid w:val="00082176"/>
    <w:rsid w:val="000823DB"/>
    <w:rsid w:val="000824E7"/>
    <w:rsid w:val="000826ED"/>
    <w:rsid w:val="00082CB4"/>
    <w:rsid w:val="00082D49"/>
    <w:rsid w:val="00082D79"/>
    <w:rsid w:val="00083356"/>
    <w:rsid w:val="000838CE"/>
    <w:rsid w:val="000839F7"/>
    <w:rsid w:val="00083E5A"/>
    <w:rsid w:val="00084C07"/>
    <w:rsid w:val="00084EC4"/>
    <w:rsid w:val="00085AFC"/>
    <w:rsid w:val="00085BCA"/>
    <w:rsid w:val="00086094"/>
    <w:rsid w:val="000866C6"/>
    <w:rsid w:val="0008686B"/>
    <w:rsid w:val="00086C66"/>
    <w:rsid w:val="00086DF9"/>
    <w:rsid w:val="00086E2D"/>
    <w:rsid w:val="00086F03"/>
    <w:rsid w:val="00086FB6"/>
    <w:rsid w:val="0008702A"/>
    <w:rsid w:val="000872E4"/>
    <w:rsid w:val="00087698"/>
    <w:rsid w:val="00087771"/>
    <w:rsid w:val="00087AAB"/>
    <w:rsid w:val="00087CF8"/>
    <w:rsid w:val="00087DB5"/>
    <w:rsid w:val="00087E02"/>
    <w:rsid w:val="00087EA8"/>
    <w:rsid w:val="00087FD1"/>
    <w:rsid w:val="000900C0"/>
    <w:rsid w:val="0009010F"/>
    <w:rsid w:val="00090294"/>
    <w:rsid w:val="00090466"/>
    <w:rsid w:val="0009061F"/>
    <w:rsid w:val="0009089C"/>
    <w:rsid w:val="00090C71"/>
    <w:rsid w:val="00091252"/>
    <w:rsid w:val="00091293"/>
    <w:rsid w:val="0009191D"/>
    <w:rsid w:val="00091B61"/>
    <w:rsid w:val="00091CF4"/>
    <w:rsid w:val="00091E98"/>
    <w:rsid w:val="000920DC"/>
    <w:rsid w:val="00092593"/>
    <w:rsid w:val="000929FC"/>
    <w:rsid w:val="00092E3F"/>
    <w:rsid w:val="00092EB8"/>
    <w:rsid w:val="00092FFB"/>
    <w:rsid w:val="0009325E"/>
    <w:rsid w:val="000934A0"/>
    <w:rsid w:val="00093881"/>
    <w:rsid w:val="00093E4B"/>
    <w:rsid w:val="00093E7A"/>
    <w:rsid w:val="000941AA"/>
    <w:rsid w:val="000944F9"/>
    <w:rsid w:val="00094D07"/>
    <w:rsid w:val="000957B0"/>
    <w:rsid w:val="00095BE5"/>
    <w:rsid w:val="00095CAE"/>
    <w:rsid w:val="00095CD4"/>
    <w:rsid w:val="00095DAA"/>
    <w:rsid w:val="000960D5"/>
    <w:rsid w:val="00096333"/>
    <w:rsid w:val="00096528"/>
    <w:rsid w:val="000969D5"/>
    <w:rsid w:val="00096BD0"/>
    <w:rsid w:val="00096C0D"/>
    <w:rsid w:val="000970D5"/>
    <w:rsid w:val="00097421"/>
    <w:rsid w:val="00097500"/>
    <w:rsid w:val="00097A59"/>
    <w:rsid w:val="00097B03"/>
    <w:rsid w:val="00097DAB"/>
    <w:rsid w:val="00097F05"/>
    <w:rsid w:val="000A0947"/>
    <w:rsid w:val="000A099D"/>
    <w:rsid w:val="000A0B7F"/>
    <w:rsid w:val="000A0BEC"/>
    <w:rsid w:val="000A13B7"/>
    <w:rsid w:val="000A18E6"/>
    <w:rsid w:val="000A198C"/>
    <w:rsid w:val="000A1BE0"/>
    <w:rsid w:val="000A2350"/>
    <w:rsid w:val="000A2DA2"/>
    <w:rsid w:val="000A2DC1"/>
    <w:rsid w:val="000A2FC6"/>
    <w:rsid w:val="000A35BD"/>
    <w:rsid w:val="000A3917"/>
    <w:rsid w:val="000A3A4C"/>
    <w:rsid w:val="000A3D77"/>
    <w:rsid w:val="000A435D"/>
    <w:rsid w:val="000A45E8"/>
    <w:rsid w:val="000A4C33"/>
    <w:rsid w:val="000A5192"/>
    <w:rsid w:val="000A5261"/>
    <w:rsid w:val="000A5FA5"/>
    <w:rsid w:val="000A642E"/>
    <w:rsid w:val="000A65BC"/>
    <w:rsid w:val="000A7164"/>
    <w:rsid w:val="000A75C3"/>
    <w:rsid w:val="000A7688"/>
    <w:rsid w:val="000A7946"/>
    <w:rsid w:val="000B0370"/>
    <w:rsid w:val="000B054E"/>
    <w:rsid w:val="000B0631"/>
    <w:rsid w:val="000B0B23"/>
    <w:rsid w:val="000B0D72"/>
    <w:rsid w:val="000B1BCF"/>
    <w:rsid w:val="000B1D42"/>
    <w:rsid w:val="000B27FB"/>
    <w:rsid w:val="000B28CF"/>
    <w:rsid w:val="000B2BED"/>
    <w:rsid w:val="000B3287"/>
    <w:rsid w:val="000B3549"/>
    <w:rsid w:val="000B35BC"/>
    <w:rsid w:val="000B3794"/>
    <w:rsid w:val="000B3945"/>
    <w:rsid w:val="000B3ACB"/>
    <w:rsid w:val="000B3B42"/>
    <w:rsid w:val="000B407D"/>
    <w:rsid w:val="000B433C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9AD"/>
    <w:rsid w:val="000B5C77"/>
    <w:rsid w:val="000B65F7"/>
    <w:rsid w:val="000B6699"/>
    <w:rsid w:val="000B6B71"/>
    <w:rsid w:val="000B7127"/>
    <w:rsid w:val="000B74C7"/>
    <w:rsid w:val="000B78F7"/>
    <w:rsid w:val="000B7CAE"/>
    <w:rsid w:val="000C021B"/>
    <w:rsid w:val="000C04B5"/>
    <w:rsid w:val="000C0B73"/>
    <w:rsid w:val="000C0C35"/>
    <w:rsid w:val="000C11BF"/>
    <w:rsid w:val="000C1261"/>
    <w:rsid w:val="000C13D5"/>
    <w:rsid w:val="000C1434"/>
    <w:rsid w:val="000C1AB6"/>
    <w:rsid w:val="000C1C29"/>
    <w:rsid w:val="000C1C6C"/>
    <w:rsid w:val="000C1FD1"/>
    <w:rsid w:val="000C2385"/>
    <w:rsid w:val="000C24E6"/>
    <w:rsid w:val="000C260D"/>
    <w:rsid w:val="000C2855"/>
    <w:rsid w:val="000C2965"/>
    <w:rsid w:val="000C312E"/>
    <w:rsid w:val="000C3306"/>
    <w:rsid w:val="000C361C"/>
    <w:rsid w:val="000C3816"/>
    <w:rsid w:val="000C38BD"/>
    <w:rsid w:val="000C3B0A"/>
    <w:rsid w:val="000C3C8E"/>
    <w:rsid w:val="000C44F5"/>
    <w:rsid w:val="000C5200"/>
    <w:rsid w:val="000C524B"/>
    <w:rsid w:val="000C52F3"/>
    <w:rsid w:val="000C540B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3"/>
    <w:rsid w:val="000C616A"/>
    <w:rsid w:val="000C6363"/>
    <w:rsid w:val="000C648A"/>
    <w:rsid w:val="000C66E6"/>
    <w:rsid w:val="000C6901"/>
    <w:rsid w:val="000C6935"/>
    <w:rsid w:val="000C78AF"/>
    <w:rsid w:val="000D0159"/>
    <w:rsid w:val="000D0EDF"/>
    <w:rsid w:val="000D1463"/>
    <w:rsid w:val="000D1782"/>
    <w:rsid w:val="000D1925"/>
    <w:rsid w:val="000D252E"/>
    <w:rsid w:val="000D27EE"/>
    <w:rsid w:val="000D3019"/>
    <w:rsid w:val="000D3189"/>
    <w:rsid w:val="000D3B36"/>
    <w:rsid w:val="000D3C8D"/>
    <w:rsid w:val="000D45DD"/>
    <w:rsid w:val="000D4640"/>
    <w:rsid w:val="000D46B0"/>
    <w:rsid w:val="000D4EA8"/>
    <w:rsid w:val="000D5068"/>
    <w:rsid w:val="000D56FA"/>
    <w:rsid w:val="000D5970"/>
    <w:rsid w:val="000D5BBA"/>
    <w:rsid w:val="000D6438"/>
    <w:rsid w:val="000D666A"/>
    <w:rsid w:val="000D6896"/>
    <w:rsid w:val="000D68D4"/>
    <w:rsid w:val="000D69DF"/>
    <w:rsid w:val="000D6B87"/>
    <w:rsid w:val="000D6D1F"/>
    <w:rsid w:val="000D6F10"/>
    <w:rsid w:val="000D7924"/>
    <w:rsid w:val="000E02A6"/>
    <w:rsid w:val="000E049A"/>
    <w:rsid w:val="000E09F3"/>
    <w:rsid w:val="000E0AF5"/>
    <w:rsid w:val="000E12CF"/>
    <w:rsid w:val="000E190B"/>
    <w:rsid w:val="000E19DE"/>
    <w:rsid w:val="000E1A93"/>
    <w:rsid w:val="000E20F7"/>
    <w:rsid w:val="000E255A"/>
    <w:rsid w:val="000E3706"/>
    <w:rsid w:val="000E3A23"/>
    <w:rsid w:val="000E3EE5"/>
    <w:rsid w:val="000E42C3"/>
    <w:rsid w:val="000E4618"/>
    <w:rsid w:val="000E4751"/>
    <w:rsid w:val="000E4798"/>
    <w:rsid w:val="000E483C"/>
    <w:rsid w:val="000E48A5"/>
    <w:rsid w:val="000E4BB6"/>
    <w:rsid w:val="000E4DF1"/>
    <w:rsid w:val="000E5418"/>
    <w:rsid w:val="000E5601"/>
    <w:rsid w:val="000E5BAA"/>
    <w:rsid w:val="000E5E98"/>
    <w:rsid w:val="000E6117"/>
    <w:rsid w:val="000E6210"/>
    <w:rsid w:val="000E69D9"/>
    <w:rsid w:val="000E720A"/>
    <w:rsid w:val="000E73B6"/>
    <w:rsid w:val="000E786B"/>
    <w:rsid w:val="000E7D75"/>
    <w:rsid w:val="000F017F"/>
    <w:rsid w:val="000F01E9"/>
    <w:rsid w:val="000F0837"/>
    <w:rsid w:val="000F0F93"/>
    <w:rsid w:val="000F13D7"/>
    <w:rsid w:val="000F16E1"/>
    <w:rsid w:val="000F175D"/>
    <w:rsid w:val="000F1D3D"/>
    <w:rsid w:val="000F1F65"/>
    <w:rsid w:val="000F249B"/>
    <w:rsid w:val="000F290C"/>
    <w:rsid w:val="000F2960"/>
    <w:rsid w:val="000F2A50"/>
    <w:rsid w:val="000F3093"/>
    <w:rsid w:val="000F3136"/>
    <w:rsid w:val="000F32B1"/>
    <w:rsid w:val="000F3877"/>
    <w:rsid w:val="000F39E1"/>
    <w:rsid w:val="000F3D1D"/>
    <w:rsid w:val="000F4B64"/>
    <w:rsid w:val="000F4D17"/>
    <w:rsid w:val="000F4E27"/>
    <w:rsid w:val="000F54A1"/>
    <w:rsid w:val="000F5522"/>
    <w:rsid w:val="000F55BE"/>
    <w:rsid w:val="000F56CF"/>
    <w:rsid w:val="000F579D"/>
    <w:rsid w:val="000F5816"/>
    <w:rsid w:val="000F59B8"/>
    <w:rsid w:val="000F5E15"/>
    <w:rsid w:val="000F609E"/>
    <w:rsid w:val="000F6405"/>
    <w:rsid w:val="000F675A"/>
    <w:rsid w:val="000F6A64"/>
    <w:rsid w:val="000F6C17"/>
    <w:rsid w:val="000F72BB"/>
    <w:rsid w:val="000F7761"/>
    <w:rsid w:val="000F7A31"/>
    <w:rsid w:val="000F7C1F"/>
    <w:rsid w:val="001000D4"/>
    <w:rsid w:val="001003D0"/>
    <w:rsid w:val="00101352"/>
    <w:rsid w:val="00101481"/>
    <w:rsid w:val="0010150D"/>
    <w:rsid w:val="00101576"/>
    <w:rsid w:val="001018AD"/>
    <w:rsid w:val="00101D23"/>
    <w:rsid w:val="00101E73"/>
    <w:rsid w:val="001022B4"/>
    <w:rsid w:val="001022EC"/>
    <w:rsid w:val="00102BE5"/>
    <w:rsid w:val="0010326D"/>
    <w:rsid w:val="0010330A"/>
    <w:rsid w:val="0010363D"/>
    <w:rsid w:val="00103861"/>
    <w:rsid w:val="0010386E"/>
    <w:rsid w:val="00103AD6"/>
    <w:rsid w:val="00103D75"/>
    <w:rsid w:val="001042F3"/>
    <w:rsid w:val="00104377"/>
    <w:rsid w:val="0010463A"/>
    <w:rsid w:val="00104CF2"/>
    <w:rsid w:val="00104DE9"/>
    <w:rsid w:val="0010550F"/>
    <w:rsid w:val="00105617"/>
    <w:rsid w:val="001056F1"/>
    <w:rsid w:val="00105C87"/>
    <w:rsid w:val="00105E15"/>
    <w:rsid w:val="00106401"/>
    <w:rsid w:val="001067C2"/>
    <w:rsid w:val="00106B31"/>
    <w:rsid w:val="00107118"/>
    <w:rsid w:val="00107EC0"/>
    <w:rsid w:val="001101F3"/>
    <w:rsid w:val="00110253"/>
    <w:rsid w:val="001103BB"/>
    <w:rsid w:val="0011062F"/>
    <w:rsid w:val="00111416"/>
    <w:rsid w:val="0011158A"/>
    <w:rsid w:val="00111614"/>
    <w:rsid w:val="0011197B"/>
    <w:rsid w:val="00111B28"/>
    <w:rsid w:val="00111C81"/>
    <w:rsid w:val="00112708"/>
    <w:rsid w:val="00112763"/>
    <w:rsid w:val="00112916"/>
    <w:rsid w:val="00112A67"/>
    <w:rsid w:val="00112CFD"/>
    <w:rsid w:val="00112F85"/>
    <w:rsid w:val="00112FDE"/>
    <w:rsid w:val="00113008"/>
    <w:rsid w:val="00113044"/>
    <w:rsid w:val="0011329F"/>
    <w:rsid w:val="00113BA2"/>
    <w:rsid w:val="00113BBF"/>
    <w:rsid w:val="00113D5D"/>
    <w:rsid w:val="0011460E"/>
    <w:rsid w:val="00114C40"/>
    <w:rsid w:val="001155D5"/>
    <w:rsid w:val="0011562D"/>
    <w:rsid w:val="001159AB"/>
    <w:rsid w:val="00115A54"/>
    <w:rsid w:val="00115BD0"/>
    <w:rsid w:val="00115D81"/>
    <w:rsid w:val="00115DDE"/>
    <w:rsid w:val="00116284"/>
    <w:rsid w:val="0011660D"/>
    <w:rsid w:val="0011689F"/>
    <w:rsid w:val="001169FA"/>
    <w:rsid w:val="00116C76"/>
    <w:rsid w:val="00117209"/>
    <w:rsid w:val="00117303"/>
    <w:rsid w:val="001174A8"/>
    <w:rsid w:val="00117C00"/>
    <w:rsid w:val="001201C4"/>
    <w:rsid w:val="00120881"/>
    <w:rsid w:val="00120921"/>
    <w:rsid w:val="00120DED"/>
    <w:rsid w:val="00121337"/>
    <w:rsid w:val="00121AAD"/>
    <w:rsid w:val="00121C11"/>
    <w:rsid w:val="0012210C"/>
    <w:rsid w:val="001225CC"/>
    <w:rsid w:val="001228E0"/>
    <w:rsid w:val="001229C5"/>
    <w:rsid w:val="00122C75"/>
    <w:rsid w:val="00123177"/>
    <w:rsid w:val="001232BD"/>
    <w:rsid w:val="00123433"/>
    <w:rsid w:val="001238B0"/>
    <w:rsid w:val="00123947"/>
    <w:rsid w:val="001242DF"/>
    <w:rsid w:val="001247DD"/>
    <w:rsid w:val="00124C47"/>
    <w:rsid w:val="00124DF3"/>
    <w:rsid w:val="0012524E"/>
    <w:rsid w:val="001255ED"/>
    <w:rsid w:val="00125673"/>
    <w:rsid w:val="001260FB"/>
    <w:rsid w:val="00126155"/>
    <w:rsid w:val="001266D2"/>
    <w:rsid w:val="00126722"/>
    <w:rsid w:val="00126B4F"/>
    <w:rsid w:val="00127586"/>
    <w:rsid w:val="00127697"/>
    <w:rsid w:val="00127EB0"/>
    <w:rsid w:val="00127FA0"/>
    <w:rsid w:val="00130229"/>
    <w:rsid w:val="0013027C"/>
    <w:rsid w:val="001303E7"/>
    <w:rsid w:val="00130487"/>
    <w:rsid w:val="0013075F"/>
    <w:rsid w:val="00130FF9"/>
    <w:rsid w:val="0013101C"/>
    <w:rsid w:val="0013106B"/>
    <w:rsid w:val="001313BB"/>
    <w:rsid w:val="00131689"/>
    <w:rsid w:val="00131755"/>
    <w:rsid w:val="00131E2C"/>
    <w:rsid w:val="001322CE"/>
    <w:rsid w:val="001324D5"/>
    <w:rsid w:val="001326A6"/>
    <w:rsid w:val="001330D0"/>
    <w:rsid w:val="00133523"/>
    <w:rsid w:val="00133AC7"/>
    <w:rsid w:val="00133E5F"/>
    <w:rsid w:val="001345F0"/>
    <w:rsid w:val="0013467C"/>
    <w:rsid w:val="00134D08"/>
    <w:rsid w:val="00134E8C"/>
    <w:rsid w:val="00134F04"/>
    <w:rsid w:val="001354BD"/>
    <w:rsid w:val="001358B1"/>
    <w:rsid w:val="00135CE1"/>
    <w:rsid w:val="00135D11"/>
    <w:rsid w:val="00136469"/>
    <w:rsid w:val="00136482"/>
    <w:rsid w:val="001365A3"/>
    <w:rsid w:val="001368CC"/>
    <w:rsid w:val="001368DD"/>
    <w:rsid w:val="00136E62"/>
    <w:rsid w:val="00136FE4"/>
    <w:rsid w:val="00137245"/>
    <w:rsid w:val="00137748"/>
    <w:rsid w:val="0013799A"/>
    <w:rsid w:val="001379C9"/>
    <w:rsid w:val="00137C73"/>
    <w:rsid w:val="00137DE9"/>
    <w:rsid w:val="0014041E"/>
    <w:rsid w:val="00140513"/>
    <w:rsid w:val="00140A29"/>
    <w:rsid w:val="00140FA9"/>
    <w:rsid w:val="00141102"/>
    <w:rsid w:val="001417BC"/>
    <w:rsid w:val="00141BB6"/>
    <w:rsid w:val="00141BC1"/>
    <w:rsid w:val="00142168"/>
    <w:rsid w:val="001425BC"/>
    <w:rsid w:val="00142E91"/>
    <w:rsid w:val="0014301C"/>
    <w:rsid w:val="0014332B"/>
    <w:rsid w:val="00143466"/>
    <w:rsid w:val="001435EA"/>
    <w:rsid w:val="00143F59"/>
    <w:rsid w:val="00144239"/>
    <w:rsid w:val="00144504"/>
    <w:rsid w:val="00144569"/>
    <w:rsid w:val="00144783"/>
    <w:rsid w:val="00144883"/>
    <w:rsid w:val="00144B4D"/>
    <w:rsid w:val="0014533D"/>
    <w:rsid w:val="0014535F"/>
    <w:rsid w:val="00145875"/>
    <w:rsid w:val="00145AB2"/>
    <w:rsid w:val="0014606C"/>
    <w:rsid w:val="001460BA"/>
    <w:rsid w:val="00146587"/>
    <w:rsid w:val="00146898"/>
    <w:rsid w:val="00146F19"/>
    <w:rsid w:val="0014702F"/>
    <w:rsid w:val="00147634"/>
    <w:rsid w:val="0014777E"/>
    <w:rsid w:val="00147AAA"/>
    <w:rsid w:val="00147D7B"/>
    <w:rsid w:val="00147EAE"/>
    <w:rsid w:val="00150BC8"/>
    <w:rsid w:val="0015119A"/>
    <w:rsid w:val="001512B4"/>
    <w:rsid w:val="001512F9"/>
    <w:rsid w:val="001514ED"/>
    <w:rsid w:val="0015152C"/>
    <w:rsid w:val="00151A28"/>
    <w:rsid w:val="00151C04"/>
    <w:rsid w:val="00151DCE"/>
    <w:rsid w:val="00151FFF"/>
    <w:rsid w:val="00152232"/>
    <w:rsid w:val="0015273A"/>
    <w:rsid w:val="00152A56"/>
    <w:rsid w:val="00152ACF"/>
    <w:rsid w:val="00152B13"/>
    <w:rsid w:val="00153394"/>
    <w:rsid w:val="001533DA"/>
    <w:rsid w:val="0015368B"/>
    <w:rsid w:val="00153772"/>
    <w:rsid w:val="00154160"/>
    <w:rsid w:val="00154B5C"/>
    <w:rsid w:val="00154F60"/>
    <w:rsid w:val="00155053"/>
    <w:rsid w:val="0015535B"/>
    <w:rsid w:val="00155721"/>
    <w:rsid w:val="0015578E"/>
    <w:rsid w:val="00155B43"/>
    <w:rsid w:val="00155F6D"/>
    <w:rsid w:val="001562C6"/>
    <w:rsid w:val="00156714"/>
    <w:rsid w:val="00156BCE"/>
    <w:rsid w:val="00156D8E"/>
    <w:rsid w:val="00156EA4"/>
    <w:rsid w:val="00156FE2"/>
    <w:rsid w:val="00157389"/>
    <w:rsid w:val="00160613"/>
    <w:rsid w:val="0016090C"/>
    <w:rsid w:val="0016091E"/>
    <w:rsid w:val="00160952"/>
    <w:rsid w:val="0016158D"/>
    <w:rsid w:val="00161623"/>
    <w:rsid w:val="00161796"/>
    <w:rsid w:val="001618A9"/>
    <w:rsid w:val="00161DE8"/>
    <w:rsid w:val="00161FA4"/>
    <w:rsid w:val="001623C7"/>
    <w:rsid w:val="0016272D"/>
    <w:rsid w:val="0016276F"/>
    <w:rsid w:val="0016295B"/>
    <w:rsid w:val="001632D0"/>
    <w:rsid w:val="00163995"/>
    <w:rsid w:val="00164B4D"/>
    <w:rsid w:val="00164E07"/>
    <w:rsid w:val="00164E75"/>
    <w:rsid w:val="00165672"/>
    <w:rsid w:val="00165B77"/>
    <w:rsid w:val="00165D9D"/>
    <w:rsid w:val="00165EB6"/>
    <w:rsid w:val="00165EEC"/>
    <w:rsid w:val="00166156"/>
    <w:rsid w:val="0016621C"/>
    <w:rsid w:val="0016624B"/>
    <w:rsid w:val="0016628F"/>
    <w:rsid w:val="00166402"/>
    <w:rsid w:val="001664C4"/>
    <w:rsid w:val="0016661B"/>
    <w:rsid w:val="00166923"/>
    <w:rsid w:val="00166E4C"/>
    <w:rsid w:val="0016714D"/>
    <w:rsid w:val="001676AF"/>
    <w:rsid w:val="001677EB"/>
    <w:rsid w:val="0016786C"/>
    <w:rsid w:val="0016792D"/>
    <w:rsid w:val="00167AF9"/>
    <w:rsid w:val="0017026D"/>
    <w:rsid w:val="001705DE"/>
    <w:rsid w:val="00170617"/>
    <w:rsid w:val="001706FA"/>
    <w:rsid w:val="001709B5"/>
    <w:rsid w:val="00170D0D"/>
    <w:rsid w:val="00170D3B"/>
    <w:rsid w:val="00170EFD"/>
    <w:rsid w:val="001713CE"/>
    <w:rsid w:val="0017162A"/>
    <w:rsid w:val="00171803"/>
    <w:rsid w:val="00171BBA"/>
    <w:rsid w:val="00171CAD"/>
    <w:rsid w:val="00172254"/>
    <w:rsid w:val="001727E6"/>
    <w:rsid w:val="00172BF0"/>
    <w:rsid w:val="00172F89"/>
    <w:rsid w:val="0017314A"/>
    <w:rsid w:val="001733E0"/>
    <w:rsid w:val="001737E2"/>
    <w:rsid w:val="001739E5"/>
    <w:rsid w:val="00173B8E"/>
    <w:rsid w:val="0017436B"/>
    <w:rsid w:val="001748B0"/>
    <w:rsid w:val="00175132"/>
    <w:rsid w:val="001753DF"/>
    <w:rsid w:val="001755C2"/>
    <w:rsid w:val="00175751"/>
    <w:rsid w:val="00175DC8"/>
    <w:rsid w:val="00175EC3"/>
    <w:rsid w:val="00176023"/>
    <w:rsid w:val="0017653E"/>
    <w:rsid w:val="0017695B"/>
    <w:rsid w:val="00177382"/>
    <w:rsid w:val="00177CEB"/>
    <w:rsid w:val="00181159"/>
    <w:rsid w:val="001812E9"/>
    <w:rsid w:val="001815B4"/>
    <w:rsid w:val="0018181A"/>
    <w:rsid w:val="00181A6F"/>
    <w:rsid w:val="001825FB"/>
    <w:rsid w:val="0018296C"/>
    <w:rsid w:val="00182973"/>
    <w:rsid w:val="00182EC6"/>
    <w:rsid w:val="00183097"/>
    <w:rsid w:val="0018346B"/>
    <w:rsid w:val="001834CF"/>
    <w:rsid w:val="0018372C"/>
    <w:rsid w:val="001838FC"/>
    <w:rsid w:val="00184166"/>
    <w:rsid w:val="0018434C"/>
    <w:rsid w:val="00184376"/>
    <w:rsid w:val="0018480A"/>
    <w:rsid w:val="00184881"/>
    <w:rsid w:val="0018571B"/>
    <w:rsid w:val="00185813"/>
    <w:rsid w:val="00185A57"/>
    <w:rsid w:val="00185B5F"/>
    <w:rsid w:val="00186501"/>
    <w:rsid w:val="00186575"/>
    <w:rsid w:val="00186704"/>
    <w:rsid w:val="001868CC"/>
    <w:rsid w:val="00186AB1"/>
    <w:rsid w:val="00186B36"/>
    <w:rsid w:val="00186D15"/>
    <w:rsid w:val="00186DB3"/>
    <w:rsid w:val="0018727D"/>
    <w:rsid w:val="00187A0D"/>
    <w:rsid w:val="00190598"/>
    <w:rsid w:val="001914DC"/>
    <w:rsid w:val="00191547"/>
    <w:rsid w:val="00191AF1"/>
    <w:rsid w:val="0019210E"/>
    <w:rsid w:val="00192366"/>
    <w:rsid w:val="001923F8"/>
    <w:rsid w:val="001924CD"/>
    <w:rsid w:val="0019279A"/>
    <w:rsid w:val="001928D0"/>
    <w:rsid w:val="00192F3F"/>
    <w:rsid w:val="001933C2"/>
    <w:rsid w:val="0019345E"/>
    <w:rsid w:val="0019384A"/>
    <w:rsid w:val="001939E4"/>
    <w:rsid w:val="001940B5"/>
    <w:rsid w:val="00194507"/>
    <w:rsid w:val="001949A1"/>
    <w:rsid w:val="00194C38"/>
    <w:rsid w:val="00195252"/>
    <w:rsid w:val="00195644"/>
    <w:rsid w:val="001956B8"/>
    <w:rsid w:val="001962AA"/>
    <w:rsid w:val="001967E5"/>
    <w:rsid w:val="00196E59"/>
    <w:rsid w:val="0019756C"/>
    <w:rsid w:val="001977D9"/>
    <w:rsid w:val="00197874"/>
    <w:rsid w:val="00197B05"/>
    <w:rsid w:val="00197EB4"/>
    <w:rsid w:val="00197F35"/>
    <w:rsid w:val="00197FD6"/>
    <w:rsid w:val="001A0082"/>
    <w:rsid w:val="001A015A"/>
    <w:rsid w:val="001A0202"/>
    <w:rsid w:val="001A0B0C"/>
    <w:rsid w:val="001A0F79"/>
    <w:rsid w:val="001A1238"/>
    <w:rsid w:val="001A1475"/>
    <w:rsid w:val="001A18C5"/>
    <w:rsid w:val="001A1C98"/>
    <w:rsid w:val="001A1D83"/>
    <w:rsid w:val="001A1FDC"/>
    <w:rsid w:val="001A1FFF"/>
    <w:rsid w:val="001A28D1"/>
    <w:rsid w:val="001A2E16"/>
    <w:rsid w:val="001A2F00"/>
    <w:rsid w:val="001A3123"/>
    <w:rsid w:val="001A31B4"/>
    <w:rsid w:val="001A31F6"/>
    <w:rsid w:val="001A43B3"/>
    <w:rsid w:val="001A479F"/>
    <w:rsid w:val="001A4812"/>
    <w:rsid w:val="001A49F1"/>
    <w:rsid w:val="001A4A70"/>
    <w:rsid w:val="001A4DA1"/>
    <w:rsid w:val="001A5206"/>
    <w:rsid w:val="001A52D5"/>
    <w:rsid w:val="001A52E9"/>
    <w:rsid w:val="001A5626"/>
    <w:rsid w:val="001A593B"/>
    <w:rsid w:val="001A59E9"/>
    <w:rsid w:val="001A5DF6"/>
    <w:rsid w:val="001A5F5B"/>
    <w:rsid w:val="001A5FC2"/>
    <w:rsid w:val="001A641A"/>
    <w:rsid w:val="001A6439"/>
    <w:rsid w:val="001A6576"/>
    <w:rsid w:val="001A65C9"/>
    <w:rsid w:val="001A6CB0"/>
    <w:rsid w:val="001A6CF4"/>
    <w:rsid w:val="001A735A"/>
    <w:rsid w:val="001A774B"/>
    <w:rsid w:val="001A77D7"/>
    <w:rsid w:val="001A7A85"/>
    <w:rsid w:val="001A7F83"/>
    <w:rsid w:val="001B0392"/>
    <w:rsid w:val="001B05C8"/>
    <w:rsid w:val="001B06C1"/>
    <w:rsid w:val="001B09E7"/>
    <w:rsid w:val="001B09FD"/>
    <w:rsid w:val="001B0C8B"/>
    <w:rsid w:val="001B0CC2"/>
    <w:rsid w:val="001B0D7E"/>
    <w:rsid w:val="001B1697"/>
    <w:rsid w:val="001B1A81"/>
    <w:rsid w:val="001B1B05"/>
    <w:rsid w:val="001B24CE"/>
    <w:rsid w:val="001B3178"/>
    <w:rsid w:val="001B446B"/>
    <w:rsid w:val="001B44BD"/>
    <w:rsid w:val="001B4BA2"/>
    <w:rsid w:val="001B4CB3"/>
    <w:rsid w:val="001B4FCF"/>
    <w:rsid w:val="001B5F79"/>
    <w:rsid w:val="001B60B3"/>
    <w:rsid w:val="001B62FE"/>
    <w:rsid w:val="001B6379"/>
    <w:rsid w:val="001B6456"/>
    <w:rsid w:val="001B72FB"/>
    <w:rsid w:val="001B7309"/>
    <w:rsid w:val="001B74AD"/>
    <w:rsid w:val="001B7847"/>
    <w:rsid w:val="001B7944"/>
    <w:rsid w:val="001B7C8F"/>
    <w:rsid w:val="001B7F17"/>
    <w:rsid w:val="001B7F30"/>
    <w:rsid w:val="001C0619"/>
    <w:rsid w:val="001C0829"/>
    <w:rsid w:val="001C0B2C"/>
    <w:rsid w:val="001C10FA"/>
    <w:rsid w:val="001C2020"/>
    <w:rsid w:val="001C2283"/>
    <w:rsid w:val="001C22A4"/>
    <w:rsid w:val="001C23FF"/>
    <w:rsid w:val="001C2527"/>
    <w:rsid w:val="001C28CF"/>
    <w:rsid w:val="001C29EA"/>
    <w:rsid w:val="001C3525"/>
    <w:rsid w:val="001C3769"/>
    <w:rsid w:val="001C3AF9"/>
    <w:rsid w:val="001C3B3F"/>
    <w:rsid w:val="001C3D06"/>
    <w:rsid w:val="001C487B"/>
    <w:rsid w:val="001C4FBC"/>
    <w:rsid w:val="001C5256"/>
    <w:rsid w:val="001C5742"/>
    <w:rsid w:val="001C5A1B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6DA"/>
    <w:rsid w:val="001C7770"/>
    <w:rsid w:val="001C7D59"/>
    <w:rsid w:val="001C7E12"/>
    <w:rsid w:val="001C7E97"/>
    <w:rsid w:val="001D01A1"/>
    <w:rsid w:val="001D02F9"/>
    <w:rsid w:val="001D0B95"/>
    <w:rsid w:val="001D0E0A"/>
    <w:rsid w:val="001D1116"/>
    <w:rsid w:val="001D15D7"/>
    <w:rsid w:val="001D174F"/>
    <w:rsid w:val="001D2017"/>
    <w:rsid w:val="001D213E"/>
    <w:rsid w:val="001D21CA"/>
    <w:rsid w:val="001D29BC"/>
    <w:rsid w:val="001D2F4A"/>
    <w:rsid w:val="001D311E"/>
    <w:rsid w:val="001D371D"/>
    <w:rsid w:val="001D3CFD"/>
    <w:rsid w:val="001D49CC"/>
    <w:rsid w:val="001D51C7"/>
    <w:rsid w:val="001D54D5"/>
    <w:rsid w:val="001D585D"/>
    <w:rsid w:val="001D624D"/>
    <w:rsid w:val="001D6286"/>
    <w:rsid w:val="001D6B6A"/>
    <w:rsid w:val="001D6E5F"/>
    <w:rsid w:val="001D720A"/>
    <w:rsid w:val="001D7270"/>
    <w:rsid w:val="001D744A"/>
    <w:rsid w:val="001D75DA"/>
    <w:rsid w:val="001D7645"/>
    <w:rsid w:val="001D7AB1"/>
    <w:rsid w:val="001D7D35"/>
    <w:rsid w:val="001D7DFA"/>
    <w:rsid w:val="001E036B"/>
    <w:rsid w:val="001E072E"/>
    <w:rsid w:val="001E0C2D"/>
    <w:rsid w:val="001E1B56"/>
    <w:rsid w:val="001E21C4"/>
    <w:rsid w:val="001E25AC"/>
    <w:rsid w:val="001E264F"/>
    <w:rsid w:val="001E2A3C"/>
    <w:rsid w:val="001E2A7F"/>
    <w:rsid w:val="001E2C5F"/>
    <w:rsid w:val="001E2D8C"/>
    <w:rsid w:val="001E2DBD"/>
    <w:rsid w:val="001E2DC5"/>
    <w:rsid w:val="001E341F"/>
    <w:rsid w:val="001E3510"/>
    <w:rsid w:val="001E3A07"/>
    <w:rsid w:val="001E3C0C"/>
    <w:rsid w:val="001E40B9"/>
    <w:rsid w:val="001E428F"/>
    <w:rsid w:val="001E52AE"/>
    <w:rsid w:val="001E536A"/>
    <w:rsid w:val="001E537F"/>
    <w:rsid w:val="001E588B"/>
    <w:rsid w:val="001E5E85"/>
    <w:rsid w:val="001E6690"/>
    <w:rsid w:val="001E6899"/>
    <w:rsid w:val="001E6E89"/>
    <w:rsid w:val="001E6FFD"/>
    <w:rsid w:val="001E75DE"/>
    <w:rsid w:val="001E76CA"/>
    <w:rsid w:val="001F0276"/>
    <w:rsid w:val="001F05F8"/>
    <w:rsid w:val="001F0821"/>
    <w:rsid w:val="001F0A31"/>
    <w:rsid w:val="001F0CBD"/>
    <w:rsid w:val="001F13D4"/>
    <w:rsid w:val="001F16B0"/>
    <w:rsid w:val="001F1937"/>
    <w:rsid w:val="001F1B69"/>
    <w:rsid w:val="001F1F48"/>
    <w:rsid w:val="001F23B3"/>
    <w:rsid w:val="001F2446"/>
    <w:rsid w:val="001F26BF"/>
    <w:rsid w:val="001F2717"/>
    <w:rsid w:val="001F28ED"/>
    <w:rsid w:val="001F2DBE"/>
    <w:rsid w:val="001F3889"/>
    <w:rsid w:val="001F3C29"/>
    <w:rsid w:val="001F3E98"/>
    <w:rsid w:val="001F438F"/>
    <w:rsid w:val="001F44C6"/>
    <w:rsid w:val="001F4A8A"/>
    <w:rsid w:val="001F4D40"/>
    <w:rsid w:val="001F5465"/>
    <w:rsid w:val="001F555C"/>
    <w:rsid w:val="001F5E02"/>
    <w:rsid w:val="001F61F4"/>
    <w:rsid w:val="001F63DA"/>
    <w:rsid w:val="001F64AC"/>
    <w:rsid w:val="001F6BA2"/>
    <w:rsid w:val="001F6EB9"/>
    <w:rsid w:val="001F71AF"/>
    <w:rsid w:val="001F7311"/>
    <w:rsid w:val="001F774B"/>
    <w:rsid w:val="001F7E2D"/>
    <w:rsid w:val="0020080E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EE7"/>
    <w:rsid w:val="00202F87"/>
    <w:rsid w:val="00203290"/>
    <w:rsid w:val="002032AE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E15"/>
    <w:rsid w:val="00205EC3"/>
    <w:rsid w:val="00205F03"/>
    <w:rsid w:val="0020652D"/>
    <w:rsid w:val="002065C1"/>
    <w:rsid w:val="00206637"/>
    <w:rsid w:val="0020690B"/>
    <w:rsid w:val="00206D49"/>
    <w:rsid w:val="00206E3E"/>
    <w:rsid w:val="00207272"/>
    <w:rsid w:val="0020796B"/>
    <w:rsid w:val="00207CB8"/>
    <w:rsid w:val="002103FA"/>
    <w:rsid w:val="002104F0"/>
    <w:rsid w:val="00210599"/>
    <w:rsid w:val="0021065B"/>
    <w:rsid w:val="00210A49"/>
    <w:rsid w:val="00211DD3"/>
    <w:rsid w:val="00211E6A"/>
    <w:rsid w:val="00211FCE"/>
    <w:rsid w:val="002123A2"/>
    <w:rsid w:val="002125B3"/>
    <w:rsid w:val="0021288D"/>
    <w:rsid w:val="00212A50"/>
    <w:rsid w:val="00212BF4"/>
    <w:rsid w:val="00213245"/>
    <w:rsid w:val="002138BA"/>
    <w:rsid w:val="00213C37"/>
    <w:rsid w:val="00213E67"/>
    <w:rsid w:val="00213F76"/>
    <w:rsid w:val="00214011"/>
    <w:rsid w:val="002141FF"/>
    <w:rsid w:val="00214318"/>
    <w:rsid w:val="002146FD"/>
    <w:rsid w:val="00214809"/>
    <w:rsid w:val="002148E9"/>
    <w:rsid w:val="0021491F"/>
    <w:rsid w:val="00214C19"/>
    <w:rsid w:val="00214EE7"/>
    <w:rsid w:val="00214FD9"/>
    <w:rsid w:val="0021551A"/>
    <w:rsid w:val="0021563D"/>
    <w:rsid w:val="0021566B"/>
    <w:rsid w:val="0021580A"/>
    <w:rsid w:val="0021580C"/>
    <w:rsid w:val="002159C8"/>
    <w:rsid w:val="00215BD0"/>
    <w:rsid w:val="00215CAD"/>
    <w:rsid w:val="002161EA"/>
    <w:rsid w:val="00216582"/>
    <w:rsid w:val="00216D00"/>
    <w:rsid w:val="00216EF8"/>
    <w:rsid w:val="00217294"/>
    <w:rsid w:val="0021751F"/>
    <w:rsid w:val="002177EB"/>
    <w:rsid w:val="0021792C"/>
    <w:rsid w:val="00217C29"/>
    <w:rsid w:val="00217D6D"/>
    <w:rsid w:val="00217DDD"/>
    <w:rsid w:val="00220645"/>
    <w:rsid w:val="00220646"/>
    <w:rsid w:val="002207B1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CFA"/>
    <w:rsid w:val="00221E29"/>
    <w:rsid w:val="00221FA1"/>
    <w:rsid w:val="0022215C"/>
    <w:rsid w:val="002222E4"/>
    <w:rsid w:val="00223651"/>
    <w:rsid w:val="002237A7"/>
    <w:rsid w:val="00223BAD"/>
    <w:rsid w:val="002256B4"/>
    <w:rsid w:val="00225EC1"/>
    <w:rsid w:val="00225ED4"/>
    <w:rsid w:val="00226266"/>
    <w:rsid w:val="002265F1"/>
    <w:rsid w:val="002269C3"/>
    <w:rsid w:val="002270A6"/>
    <w:rsid w:val="002274E3"/>
    <w:rsid w:val="00227CAE"/>
    <w:rsid w:val="002302EF"/>
    <w:rsid w:val="002304C4"/>
    <w:rsid w:val="00230ED5"/>
    <w:rsid w:val="002316D9"/>
    <w:rsid w:val="002318B1"/>
    <w:rsid w:val="00231A71"/>
    <w:rsid w:val="00231C38"/>
    <w:rsid w:val="00232181"/>
    <w:rsid w:val="002321F2"/>
    <w:rsid w:val="00232446"/>
    <w:rsid w:val="002324A3"/>
    <w:rsid w:val="00232568"/>
    <w:rsid w:val="0023265A"/>
    <w:rsid w:val="002327B4"/>
    <w:rsid w:val="00232AA5"/>
    <w:rsid w:val="00232F11"/>
    <w:rsid w:val="00233586"/>
    <w:rsid w:val="00233652"/>
    <w:rsid w:val="002337A5"/>
    <w:rsid w:val="00233AD5"/>
    <w:rsid w:val="00233C2F"/>
    <w:rsid w:val="002342C0"/>
    <w:rsid w:val="002342D5"/>
    <w:rsid w:val="002342D9"/>
    <w:rsid w:val="002343FF"/>
    <w:rsid w:val="00234822"/>
    <w:rsid w:val="00234947"/>
    <w:rsid w:val="00234DA6"/>
    <w:rsid w:val="00234F4A"/>
    <w:rsid w:val="0023523F"/>
    <w:rsid w:val="002352FD"/>
    <w:rsid w:val="00235903"/>
    <w:rsid w:val="00235EED"/>
    <w:rsid w:val="0023640F"/>
    <w:rsid w:val="002365DF"/>
    <w:rsid w:val="00237930"/>
    <w:rsid w:val="0023794F"/>
    <w:rsid w:val="00237BE0"/>
    <w:rsid w:val="00237EBC"/>
    <w:rsid w:val="00237EF0"/>
    <w:rsid w:val="00240062"/>
    <w:rsid w:val="002401AC"/>
    <w:rsid w:val="00240564"/>
    <w:rsid w:val="0024074F"/>
    <w:rsid w:val="00240CEF"/>
    <w:rsid w:val="00241336"/>
    <w:rsid w:val="00241E0F"/>
    <w:rsid w:val="00242127"/>
    <w:rsid w:val="00242DCF"/>
    <w:rsid w:val="00242F12"/>
    <w:rsid w:val="00242F51"/>
    <w:rsid w:val="002434B9"/>
    <w:rsid w:val="002436C1"/>
    <w:rsid w:val="002438B8"/>
    <w:rsid w:val="002438FA"/>
    <w:rsid w:val="00243A30"/>
    <w:rsid w:val="00243B15"/>
    <w:rsid w:val="00243D66"/>
    <w:rsid w:val="00244499"/>
    <w:rsid w:val="00244741"/>
    <w:rsid w:val="002449EC"/>
    <w:rsid w:val="00245146"/>
    <w:rsid w:val="00245E95"/>
    <w:rsid w:val="00245EDE"/>
    <w:rsid w:val="00246281"/>
    <w:rsid w:val="00246708"/>
    <w:rsid w:val="002469D6"/>
    <w:rsid w:val="00247310"/>
    <w:rsid w:val="00247377"/>
    <w:rsid w:val="0024747E"/>
    <w:rsid w:val="00247C48"/>
    <w:rsid w:val="00247C8F"/>
    <w:rsid w:val="00247CC3"/>
    <w:rsid w:val="00247FEE"/>
    <w:rsid w:val="002502CE"/>
    <w:rsid w:val="00250943"/>
    <w:rsid w:val="002509D6"/>
    <w:rsid w:val="0025127C"/>
    <w:rsid w:val="00251362"/>
    <w:rsid w:val="002515A4"/>
    <w:rsid w:val="002518CC"/>
    <w:rsid w:val="00251B3B"/>
    <w:rsid w:val="00251B81"/>
    <w:rsid w:val="002520FA"/>
    <w:rsid w:val="002521AE"/>
    <w:rsid w:val="002523BA"/>
    <w:rsid w:val="00252456"/>
    <w:rsid w:val="00252E82"/>
    <w:rsid w:val="002531A2"/>
    <w:rsid w:val="002535D2"/>
    <w:rsid w:val="00253635"/>
    <w:rsid w:val="00253780"/>
    <w:rsid w:val="00253B9B"/>
    <w:rsid w:val="00253EA8"/>
    <w:rsid w:val="00254377"/>
    <w:rsid w:val="002543A0"/>
    <w:rsid w:val="002548A1"/>
    <w:rsid w:val="00254CB2"/>
    <w:rsid w:val="00254FE9"/>
    <w:rsid w:val="00254FF7"/>
    <w:rsid w:val="002550E0"/>
    <w:rsid w:val="002551BB"/>
    <w:rsid w:val="002555FD"/>
    <w:rsid w:val="00255A6A"/>
    <w:rsid w:val="00256709"/>
    <w:rsid w:val="002569B3"/>
    <w:rsid w:val="00256F35"/>
    <w:rsid w:val="00256F8E"/>
    <w:rsid w:val="00257186"/>
    <w:rsid w:val="00257229"/>
    <w:rsid w:val="002576F0"/>
    <w:rsid w:val="00257F3E"/>
    <w:rsid w:val="00260155"/>
    <w:rsid w:val="00260C7F"/>
    <w:rsid w:val="00260EAA"/>
    <w:rsid w:val="002612A5"/>
    <w:rsid w:val="0026183B"/>
    <w:rsid w:val="00261B86"/>
    <w:rsid w:val="002623C2"/>
    <w:rsid w:val="00263117"/>
    <w:rsid w:val="00263337"/>
    <w:rsid w:val="0026377F"/>
    <w:rsid w:val="002639A0"/>
    <w:rsid w:val="00263BF5"/>
    <w:rsid w:val="00263E45"/>
    <w:rsid w:val="002649CC"/>
    <w:rsid w:val="0026504B"/>
    <w:rsid w:val="00265C2E"/>
    <w:rsid w:val="00265F27"/>
    <w:rsid w:val="00265FCE"/>
    <w:rsid w:val="00266AA6"/>
    <w:rsid w:val="00266CCF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6F6"/>
    <w:rsid w:val="00271C14"/>
    <w:rsid w:val="00271F27"/>
    <w:rsid w:val="00271FD3"/>
    <w:rsid w:val="002722C3"/>
    <w:rsid w:val="0027295D"/>
    <w:rsid w:val="002737CE"/>
    <w:rsid w:val="00273847"/>
    <w:rsid w:val="00273A9A"/>
    <w:rsid w:val="002741BE"/>
    <w:rsid w:val="002745E4"/>
    <w:rsid w:val="00274FC5"/>
    <w:rsid w:val="002752D6"/>
    <w:rsid w:val="00275424"/>
    <w:rsid w:val="0027546F"/>
    <w:rsid w:val="00275505"/>
    <w:rsid w:val="002756D3"/>
    <w:rsid w:val="00275A96"/>
    <w:rsid w:val="00275F61"/>
    <w:rsid w:val="002760D3"/>
    <w:rsid w:val="0027616E"/>
    <w:rsid w:val="0027633B"/>
    <w:rsid w:val="0027635B"/>
    <w:rsid w:val="00276C26"/>
    <w:rsid w:val="00277064"/>
    <w:rsid w:val="00277387"/>
    <w:rsid w:val="0027765B"/>
    <w:rsid w:val="00277985"/>
    <w:rsid w:val="00280462"/>
    <w:rsid w:val="00280807"/>
    <w:rsid w:val="0028104B"/>
    <w:rsid w:val="00281581"/>
    <w:rsid w:val="00281C9E"/>
    <w:rsid w:val="00282330"/>
    <w:rsid w:val="0028236E"/>
    <w:rsid w:val="0028244D"/>
    <w:rsid w:val="002826C4"/>
    <w:rsid w:val="00282831"/>
    <w:rsid w:val="00282CE1"/>
    <w:rsid w:val="002835BA"/>
    <w:rsid w:val="00283B03"/>
    <w:rsid w:val="00284000"/>
    <w:rsid w:val="00284AA0"/>
    <w:rsid w:val="00285725"/>
    <w:rsid w:val="002858EF"/>
    <w:rsid w:val="00285AF1"/>
    <w:rsid w:val="00285ECD"/>
    <w:rsid w:val="00286159"/>
    <w:rsid w:val="002864C5"/>
    <w:rsid w:val="002865DF"/>
    <w:rsid w:val="00286708"/>
    <w:rsid w:val="00286A7F"/>
    <w:rsid w:val="00286FB6"/>
    <w:rsid w:val="002873AB"/>
    <w:rsid w:val="002879EE"/>
    <w:rsid w:val="00287CAB"/>
    <w:rsid w:val="002903AF"/>
    <w:rsid w:val="002904EE"/>
    <w:rsid w:val="002904EF"/>
    <w:rsid w:val="002905F1"/>
    <w:rsid w:val="002906FE"/>
    <w:rsid w:val="00290BA4"/>
    <w:rsid w:val="00290C70"/>
    <w:rsid w:val="00290D62"/>
    <w:rsid w:val="002913F1"/>
    <w:rsid w:val="002914F6"/>
    <w:rsid w:val="00291516"/>
    <w:rsid w:val="00291793"/>
    <w:rsid w:val="00291A4E"/>
    <w:rsid w:val="00291A6D"/>
    <w:rsid w:val="002920FC"/>
    <w:rsid w:val="002925CB"/>
    <w:rsid w:val="0029282D"/>
    <w:rsid w:val="002928DB"/>
    <w:rsid w:val="00292C76"/>
    <w:rsid w:val="00292F19"/>
    <w:rsid w:val="00293227"/>
    <w:rsid w:val="002938A0"/>
    <w:rsid w:val="00293E62"/>
    <w:rsid w:val="00293EA4"/>
    <w:rsid w:val="002941ED"/>
    <w:rsid w:val="002942C2"/>
    <w:rsid w:val="00294518"/>
    <w:rsid w:val="002948B1"/>
    <w:rsid w:val="00294FF3"/>
    <w:rsid w:val="00295C7E"/>
    <w:rsid w:val="00295D7E"/>
    <w:rsid w:val="00295D9B"/>
    <w:rsid w:val="00295FA1"/>
    <w:rsid w:val="0029602D"/>
    <w:rsid w:val="00296175"/>
    <w:rsid w:val="002962F0"/>
    <w:rsid w:val="00296D32"/>
    <w:rsid w:val="00296E70"/>
    <w:rsid w:val="00297089"/>
    <w:rsid w:val="0029731F"/>
    <w:rsid w:val="00297A37"/>
    <w:rsid w:val="002A03BF"/>
    <w:rsid w:val="002A0952"/>
    <w:rsid w:val="002A099D"/>
    <w:rsid w:val="002A0B76"/>
    <w:rsid w:val="002A1019"/>
    <w:rsid w:val="002A1567"/>
    <w:rsid w:val="002A161C"/>
    <w:rsid w:val="002A16D4"/>
    <w:rsid w:val="002A2548"/>
    <w:rsid w:val="002A28CB"/>
    <w:rsid w:val="002A2BAC"/>
    <w:rsid w:val="002A2D9D"/>
    <w:rsid w:val="002A2E39"/>
    <w:rsid w:val="002A33C7"/>
    <w:rsid w:val="002A3556"/>
    <w:rsid w:val="002A3D07"/>
    <w:rsid w:val="002A41ED"/>
    <w:rsid w:val="002A47E7"/>
    <w:rsid w:val="002A493B"/>
    <w:rsid w:val="002A4AC5"/>
    <w:rsid w:val="002A4C4A"/>
    <w:rsid w:val="002A4F5D"/>
    <w:rsid w:val="002A4F66"/>
    <w:rsid w:val="002A536A"/>
    <w:rsid w:val="002A60D8"/>
    <w:rsid w:val="002A6429"/>
    <w:rsid w:val="002A6506"/>
    <w:rsid w:val="002A6AE3"/>
    <w:rsid w:val="002A6CCC"/>
    <w:rsid w:val="002A6F30"/>
    <w:rsid w:val="002A768A"/>
    <w:rsid w:val="002A7918"/>
    <w:rsid w:val="002A7A71"/>
    <w:rsid w:val="002A7C81"/>
    <w:rsid w:val="002A7F3D"/>
    <w:rsid w:val="002B011F"/>
    <w:rsid w:val="002B04F6"/>
    <w:rsid w:val="002B08C4"/>
    <w:rsid w:val="002B0A5D"/>
    <w:rsid w:val="002B0C85"/>
    <w:rsid w:val="002B0FFC"/>
    <w:rsid w:val="002B10BC"/>
    <w:rsid w:val="002B12EC"/>
    <w:rsid w:val="002B184E"/>
    <w:rsid w:val="002B1A50"/>
    <w:rsid w:val="002B1D4B"/>
    <w:rsid w:val="002B1EFD"/>
    <w:rsid w:val="002B21EB"/>
    <w:rsid w:val="002B2333"/>
    <w:rsid w:val="002B24BA"/>
    <w:rsid w:val="002B27A1"/>
    <w:rsid w:val="002B2995"/>
    <w:rsid w:val="002B3107"/>
    <w:rsid w:val="002B33EF"/>
    <w:rsid w:val="002B35A5"/>
    <w:rsid w:val="002B367F"/>
    <w:rsid w:val="002B3A4E"/>
    <w:rsid w:val="002B3B05"/>
    <w:rsid w:val="002B3F33"/>
    <w:rsid w:val="002B3F9C"/>
    <w:rsid w:val="002B408C"/>
    <w:rsid w:val="002B4472"/>
    <w:rsid w:val="002B46EA"/>
    <w:rsid w:val="002B51CB"/>
    <w:rsid w:val="002B5568"/>
    <w:rsid w:val="002B5778"/>
    <w:rsid w:val="002B589F"/>
    <w:rsid w:val="002B5AF1"/>
    <w:rsid w:val="002B5D59"/>
    <w:rsid w:val="002B6087"/>
    <w:rsid w:val="002B6371"/>
    <w:rsid w:val="002B6CA8"/>
    <w:rsid w:val="002B6D08"/>
    <w:rsid w:val="002B6D7D"/>
    <w:rsid w:val="002B72A3"/>
    <w:rsid w:val="002B7406"/>
    <w:rsid w:val="002B768F"/>
    <w:rsid w:val="002B7914"/>
    <w:rsid w:val="002B7A60"/>
    <w:rsid w:val="002C025F"/>
    <w:rsid w:val="002C071C"/>
    <w:rsid w:val="002C0C47"/>
    <w:rsid w:val="002C12BC"/>
    <w:rsid w:val="002C19EA"/>
    <w:rsid w:val="002C2031"/>
    <w:rsid w:val="002C2748"/>
    <w:rsid w:val="002C284C"/>
    <w:rsid w:val="002C351B"/>
    <w:rsid w:val="002C3665"/>
    <w:rsid w:val="002C3B9F"/>
    <w:rsid w:val="002C3EB3"/>
    <w:rsid w:val="002C3EE9"/>
    <w:rsid w:val="002C4168"/>
    <w:rsid w:val="002C4361"/>
    <w:rsid w:val="002C44D5"/>
    <w:rsid w:val="002C4580"/>
    <w:rsid w:val="002C4C10"/>
    <w:rsid w:val="002C4D7A"/>
    <w:rsid w:val="002C4DEE"/>
    <w:rsid w:val="002C5087"/>
    <w:rsid w:val="002C5163"/>
    <w:rsid w:val="002C55E6"/>
    <w:rsid w:val="002C55F5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F88"/>
    <w:rsid w:val="002C7FD1"/>
    <w:rsid w:val="002D0135"/>
    <w:rsid w:val="002D02A0"/>
    <w:rsid w:val="002D09DA"/>
    <w:rsid w:val="002D1182"/>
    <w:rsid w:val="002D1610"/>
    <w:rsid w:val="002D1753"/>
    <w:rsid w:val="002D1804"/>
    <w:rsid w:val="002D1BE9"/>
    <w:rsid w:val="002D1D51"/>
    <w:rsid w:val="002D2003"/>
    <w:rsid w:val="002D29D9"/>
    <w:rsid w:val="002D2BC7"/>
    <w:rsid w:val="002D2CB3"/>
    <w:rsid w:val="002D3265"/>
    <w:rsid w:val="002D3724"/>
    <w:rsid w:val="002D4A06"/>
    <w:rsid w:val="002D4EF1"/>
    <w:rsid w:val="002D5A45"/>
    <w:rsid w:val="002D5D17"/>
    <w:rsid w:val="002D5D18"/>
    <w:rsid w:val="002D60F2"/>
    <w:rsid w:val="002D6909"/>
    <w:rsid w:val="002D69F4"/>
    <w:rsid w:val="002D6D55"/>
    <w:rsid w:val="002D71C4"/>
    <w:rsid w:val="002D7611"/>
    <w:rsid w:val="002E0630"/>
    <w:rsid w:val="002E0852"/>
    <w:rsid w:val="002E0953"/>
    <w:rsid w:val="002E0B5C"/>
    <w:rsid w:val="002E0CFC"/>
    <w:rsid w:val="002E0EFA"/>
    <w:rsid w:val="002E11F7"/>
    <w:rsid w:val="002E1433"/>
    <w:rsid w:val="002E1489"/>
    <w:rsid w:val="002E2174"/>
    <w:rsid w:val="002E25C1"/>
    <w:rsid w:val="002E297C"/>
    <w:rsid w:val="002E2DDA"/>
    <w:rsid w:val="002E2DE2"/>
    <w:rsid w:val="002E37C0"/>
    <w:rsid w:val="002E3CEF"/>
    <w:rsid w:val="002E3D97"/>
    <w:rsid w:val="002E449D"/>
    <w:rsid w:val="002E49D7"/>
    <w:rsid w:val="002E4BC6"/>
    <w:rsid w:val="002E4F4A"/>
    <w:rsid w:val="002E520D"/>
    <w:rsid w:val="002E5502"/>
    <w:rsid w:val="002E5999"/>
    <w:rsid w:val="002E5B07"/>
    <w:rsid w:val="002E5F8C"/>
    <w:rsid w:val="002E62E3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A83"/>
    <w:rsid w:val="002F02A5"/>
    <w:rsid w:val="002F030B"/>
    <w:rsid w:val="002F0999"/>
    <w:rsid w:val="002F0FE9"/>
    <w:rsid w:val="002F2027"/>
    <w:rsid w:val="002F2033"/>
    <w:rsid w:val="002F2209"/>
    <w:rsid w:val="002F25B9"/>
    <w:rsid w:val="002F27A4"/>
    <w:rsid w:val="002F29E7"/>
    <w:rsid w:val="002F3041"/>
    <w:rsid w:val="002F34FD"/>
    <w:rsid w:val="002F3698"/>
    <w:rsid w:val="002F3AF5"/>
    <w:rsid w:val="002F3C25"/>
    <w:rsid w:val="002F3C6C"/>
    <w:rsid w:val="002F3D10"/>
    <w:rsid w:val="002F3E0A"/>
    <w:rsid w:val="002F4A3C"/>
    <w:rsid w:val="002F4A5E"/>
    <w:rsid w:val="002F54C2"/>
    <w:rsid w:val="002F5D29"/>
    <w:rsid w:val="002F5DC4"/>
    <w:rsid w:val="002F658B"/>
    <w:rsid w:val="002F675C"/>
    <w:rsid w:val="002F67E5"/>
    <w:rsid w:val="002F6AD2"/>
    <w:rsid w:val="002F6ECF"/>
    <w:rsid w:val="002F7665"/>
    <w:rsid w:val="00300129"/>
    <w:rsid w:val="0030059F"/>
    <w:rsid w:val="00300784"/>
    <w:rsid w:val="003009CD"/>
    <w:rsid w:val="00300D60"/>
    <w:rsid w:val="00301082"/>
    <w:rsid w:val="00301215"/>
    <w:rsid w:val="0030126B"/>
    <w:rsid w:val="00301630"/>
    <w:rsid w:val="003017AA"/>
    <w:rsid w:val="00301A5E"/>
    <w:rsid w:val="00301CC6"/>
    <w:rsid w:val="00301FB7"/>
    <w:rsid w:val="00302411"/>
    <w:rsid w:val="00302AD0"/>
    <w:rsid w:val="00302F4B"/>
    <w:rsid w:val="00303067"/>
    <w:rsid w:val="003037E5"/>
    <w:rsid w:val="0030393F"/>
    <w:rsid w:val="003041D9"/>
    <w:rsid w:val="0030478A"/>
    <w:rsid w:val="003048C3"/>
    <w:rsid w:val="00304E36"/>
    <w:rsid w:val="00304EAD"/>
    <w:rsid w:val="00305BE7"/>
    <w:rsid w:val="0030605F"/>
    <w:rsid w:val="003060A6"/>
    <w:rsid w:val="00306246"/>
    <w:rsid w:val="00306267"/>
    <w:rsid w:val="0030630A"/>
    <w:rsid w:val="003066E0"/>
    <w:rsid w:val="003067CA"/>
    <w:rsid w:val="003067D6"/>
    <w:rsid w:val="00306B96"/>
    <w:rsid w:val="00306BCF"/>
    <w:rsid w:val="00306F1C"/>
    <w:rsid w:val="003070A0"/>
    <w:rsid w:val="00307261"/>
    <w:rsid w:val="0030731E"/>
    <w:rsid w:val="00307407"/>
    <w:rsid w:val="0030793F"/>
    <w:rsid w:val="00307A43"/>
    <w:rsid w:val="00307B8D"/>
    <w:rsid w:val="00307BD7"/>
    <w:rsid w:val="00307D66"/>
    <w:rsid w:val="003103EC"/>
    <w:rsid w:val="0031059D"/>
    <w:rsid w:val="00310C5B"/>
    <w:rsid w:val="00311026"/>
    <w:rsid w:val="0031141B"/>
    <w:rsid w:val="00311432"/>
    <w:rsid w:val="003118FC"/>
    <w:rsid w:val="003118FE"/>
    <w:rsid w:val="00312D02"/>
    <w:rsid w:val="00312F2D"/>
    <w:rsid w:val="003132D8"/>
    <w:rsid w:val="003132F9"/>
    <w:rsid w:val="003138D3"/>
    <w:rsid w:val="00313EA3"/>
    <w:rsid w:val="00314116"/>
    <w:rsid w:val="0031455E"/>
    <w:rsid w:val="00314678"/>
    <w:rsid w:val="00314A16"/>
    <w:rsid w:val="00314F53"/>
    <w:rsid w:val="00316820"/>
    <w:rsid w:val="003168F1"/>
    <w:rsid w:val="00316925"/>
    <w:rsid w:val="00316BA3"/>
    <w:rsid w:val="00316CE3"/>
    <w:rsid w:val="003170A4"/>
    <w:rsid w:val="003173ED"/>
    <w:rsid w:val="0031768E"/>
    <w:rsid w:val="00317878"/>
    <w:rsid w:val="003178DA"/>
    <w:rsid w:val="0032015C"/>
    <w:rsid w:val="003205BF"/>
    <w:rsid w:val="0032065D"/>
    <w:rsid w:val="00320B7D"/>
    <w:rsid w:val="00320D52"/>
    <w:rsid w:val="00320D7E"/>
    <w:rsid w:val="00320F8D"/>
    <w:rsid w:val="00320FA8"/>
    <w:rsid w:val="0032110C"/>
    <w:rsid w:val="00321382"/>
    <w:rsid w:val="003214BC"/>
    <w:rsid w:val="003214F0"/>
    <w:rsid w:val="00321934"/>
    <w:rsid w:val="00321B17"/>
    <w:rsid w:val="00321DBC"/>
    <w:rsid w:val="00321FC8"/>
    <w:rsid w:val="0032220C"/>
    <w:rsid w:val="0032237B"/>
    <w:rsid w:val="00322842"/>
    <w:rsid w:val="00323012"/>
    <w:rsid w:val="00323E5C"/>
    <w:rsid w:val="00323EE8"/>
    <w:rsid w:val="003243B6"/>
    <w:rsid w:val="003247D9"/>
    <w:rsid w:val="003249AE"/>
    <w:rsid w:val="00325171"/>
    <w:rsid w:val="00325351"/>
    <w:rsid w:val="00325601"/>
    <w:rsid w:val="00325C57"/>
    <w:rsid w:val="00325C97"/>
    <w:rsid w:val="00325E13"/>
    <w:rsid w:val="00325E36"/>
    <w:rsid w:val="00326C90"/>
    <w:rsid w:val="00326F36"/>
    <w:rsid w:val="00327347"/>
    <w:rsid w:val="0032740F"/>
    <w:rsid w:val="003279E0"/>
    <w:rsid w:val="00327B98"/>
    <w:rsid w:val="00327F50"/>
    <w:rsid w:val="00330598"/>
    <w:rsid w:val="00330C19"/>
    <w:rsid w:val="00330D56"/>
    <w:rsid w:val="00330F4D"/>
    <w:rsid w:val="003311F9"/>
    <w:rsid w:val="00331213"/>
    <w:rsid w:val="0033188C"/>
    <w:rsid w:val="003318AF"/>
    <w:rsid w:val="003321BB"/>
    <w:rsid w:val="00332381"/>
    <w:rsid w:val="003324D0"/>
    <w:rsid w:val="003326A7"/>
    <w:rsid w:val="00332757"/>
    <w:rsid w:val="00332B2B"/>
    <w:rsid w:val="00332BDD"/>
    <w:rsid w:val="00333BC9"/>
    <w:rsid w:val="00333CF5"/>
    <w:rsid w:val="00333D08"/>
    <w:rsid w:val="00333F3C"/>
    <w:rsid w:val="0033407C"/>
    <w:rsid w:val="00334C8C"/>
    <w:rsid w:val="00334D6E"/>
    <w:rsid w:val="00334D99"/>
    <w:rsid w:val="00335015"/>
    <w:rsid w:val="00335846"/>
    <w:rsid w:val="00336F77"/>
    <w:rsid w:val="0033733C"/>
    <w:rsid w:val="00337519"/>
    <w:rsid w:val="0033759A"/>
    <w:rsid w:val="00337B19"/>
    <w:rsid w:val="00340307"/>
    <w:rsid w:val="0034079C"/>
    <w:rsid w:val="003409FE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899"/>
    <w:rsid w:val="0034191B"/>
    <w:rsid w:val="00341D96"/>
    <w:rsid w:val="0034206B"/>
    <w:rsid w:val="003421CE"/>
    <w:rsid w:val="0034272A"/>
    <w:rsid w:val="00343876"/>
    <w:rsid w:val="00343E75"/>
    <w:rsid w:val="00343EA3"/>
    <w:rsid w:val="00344030"/>
    <w:rsid w:val="00344873"/>
    <w:rsid w:val="00344EB9"/>
    <w:rsid w:val="003450F6"/>
    <w:rsid w:val="00345273"/>
    <w:rsid w:val="0034574C"/>
    <w:rsid w:val="00345938"/>
    <w:rsid w:val="00345973"/>
    <w:rsid w:val="00345E67"/>
    <w:rsid w:val="00346E38"/>
    <w:rsid w:val="00346FF4"/>
    <w:rsid w:val="00347051"/>
    <w:rsid w:val="0034732C"/>
    <w:rsid w:val="0034767B"/>
    <w:rsid w:val="00347B12"/>
    <w:rsid w:val="00347B51"/>
    <w:rsid w:val="0035039A"/>
    <w:rsid w:val="00350958"/>
    <w:rsid w:val="00350BFB"/>
    <w:rsid w:val="00351A87"/>
    <w:rsid w:val="00352778"/>
    <w:rsid w:val="00352947"/>
    <w:rsid w:val="00352968"/>
    <w:rsid w:val="003529D6"/>
    <w:rsid w:val="00353285"/>
    <w:rsid w:val="0035330B"/>
    <w:rsid w:val="003535F7"/>
    <w:rsid w:val="0035475C"/>
    <w:rsid w:val="00354AE6"/>
    <w:rsid w:val="0035519D"/>
    <w:rsid w:val="0035529A"/>
    <w:rsid w:val="00355524"/>
    <w:rsid w:val="00355750"/>
    <w:rsid w:val="00356818"/>
    <w:rsid w:val="0035711B"/>
    <w:rsid w:val="0035759D"/>
    <w:rsid w:val="0035765A"/>
    <w:rsid w:val="003577C0"/>
    <w:rsid w:val="00357855"/>
    <w:rsid w:val="00357DFD"/>
    <w:rsid w:val="00357E93"/>
    <w:rsid w:val="00357F84"/>
    <w:rsid w:val="00360C3A"/>
    <w:rsid w:val="00360E8A"/>
    <w:rsid w:val="00361193"/>
    <w:rsid w:val="003611E1"/>
    <w:rsid w:val="0036128C"/>
    <w:rsid w:val="0036151E"/>
    <w:rsid w:val="00361778"/>
    <w:rsid w:val="00361C42"/>
    <w:rsid w:val="003621D9"/>
    <w:rsid w:val="003629DE"/>
    <w:rsid w:val="00362CDB"/>
    <w:rsid w:val="0036378F"/>
    <w:rsid w:val="00363B4C"/>
    <w:rsid w:val="0036421F"/>
    <w:rsid w:val="003645EF"/>
    <w:rsid w:val="003647CD"/>
    <w:rsid w:val="00364810"/>
    <w:rsid w:val="00364870"/>
    <w:rsid w:val="00364ADD"/>
    <w:rsid w:val="00365045"/>
    <w:rsid w:val="00365384"/>
    <w:rsid w:val="003654EA"/>
    <w:rsid w:val="003657B8"/>
    <w:rsid w:val="00365AB9"/>
    <w:rsid w:val="00365E85"/>
    <w:rsid w:val="00366040"/>
    <w:rsid w:val="003662A5"/>
    <w:rsid w:val="003662BF"/>
    <w:rsid w:val="003663FA"/>
    <w:rsid w:val="00366E59"/>
    <w:rsid w:val="003676AD"/>
    <w:rsid w:val="00367974"/>
    <w:rsid w:val="00367A66"/>
    <w:rsid w:val="0037064D"/>
    <w:rsid w:val="00370723"/>
    <w:rsid w:val="003718DD"/>
    <w:rsid w:val="00371A31"/>
    <w:rsid w:val="00371F78"/>
    <w:rsid w:val="00372067"/>
    <w:rsid w:val="003722D6"/>
    <w:rsid w:val="0037231B"/>
    <w:rsid w:val="0037287D"/>
    <w:rsid w:val="00372895"/>
    <w:rsid w:val="00372898"/>
    <w:rsid w:val="003728B4"/>
    <w:rsid w:val="0037297D"/>
    <w:rsid w:val="00372AE7"/>
    <w:rsid w:val="00372F04"/>
    <w:rsid w:val="00373548"/>
    <w:rsid w:val="00373ABD"/>
    <w:rsid w:val="00373D3F"/>
    <w:rsid w:val="00373F04"/>
    <w:rsid w:val="0037441E"/>
    <w:rsid w:val="003744E0"/>
    <w:rsid w:val="003745F0"/>
    <w:rsid w:val="00374BFA"/>
    <w:rsid w:val="00374C0A"/>
    <w:rsid w:val="00374DB7"/>
    <w:rsid w:val="00374E05"/>
    <w:rsid w:val="00374EC7"/>
    <w:rsid w:val="0037500D"/>
    <w:rsid w:val="0037533E"/>
    <w:rsid w:val="003756F9"/>
    <w:rsid w:val="00375A84"/>
    <w:rsid w:val="00375D0E"/>
    <w:rsid w:val="00376649"/>
    <w:rsid w:val="00376679"/>
    <w:rsid w:val="00380110"/>
    <w:rsid w:val="0038014D"/>
    <w:rsid w:val="0038029F"/>
    <w:rsid w:val="003803DD"/>
    <w:rsid w:val="003806A8"/>
    <w:rsid w:val="003807DC"/>
    <w:rsid w:val="00380C1C"/>
    <w:rsid w:val="00380F59"/>
    <w:rsid w:val="0038108B"/>
    <w:rsid w:val="0038124D"/>
    <w:rsid w:val="0038149A"/>
    <w:rsid w:val="003814D7"/>
    <w:rsid w:val="0038154E"/>
    <w:rsid w:val="003816E3"/>
    <w:rsid w:val="00381F12"/>
    <w:rsid w:val="00382ACC"/>
    <w:rsid w:val="00382EC1"/>
    <w:rsid w:val="003831CE"/>
    <w:rsid w:val="0038358E"/>
    <w:rsid w:val="00383FB7"/>
    <w:rsid w:val="00384775"/>
    <w:rsid w:val="0038518F"/>
    <w:rsid w:val="00386865"/>
    <w:rsid w:val="00386975"/>
    <w:rsid w:val="003876B9"/>
    <w:rsid w:val="00387830"/>
    <w:rsid w:val="00387856"/>
    <w:rsid w:val="00387B1B"/>
    <w:rsid w:val="00387B39"/>
    <w:rsid w:val="00387F7C"/>
    <w:rsid w:val="00390381"/>
    <w:rsid w:val="003904F8"/>
    <w:rsid w:val="003914A2"/>
    <w:rsid w:val="003916AF"/>
    <w:rsid w:val="00391753"/>
    <w:rsid w:val="00391A7F"/>
    <w:rsid w:val="00391AF5"/>
    <w:rsid w:val="00391EA3"/>
    <w:rsid w:val="00392376"/>
    <w:rsid w:val="00392629"/>
    <w:rsid w:val="00392A59"/>
    <w:rsid w:val="00392EE0"/>
    <w:rsid w:val="00393108"/>
    <w:rsid w:val="0039317E"/>
    <w:rsid w:val="00393219"/>
    <w:rsid w:val="0039332D"/>
    <w:rsid w:val="00393C81"/>
    <w:rsid w:val="00393E22"/>
    <w:rsid w:val="00393F9B"/>
    <w:rsid w:val="003940BF"/>
    <w:rsid w:val="003944A8"/>
    <w:rsid w:val="003944CE"/>
    <w:rsid w:val="00394569"/>
    <w:rsid w:val="003945A9"/>
    <w:rsid w:val="003949E3"/>
    <w:rsid w:val="00394D10"/>
    <w:rsid w:val="00394EF2"/>
    <w:rsid w:val="00395250"/>
    <w:rsid w:val="003954C7"/>
    <w:rsid w:val="003955E4"/>
    <w:rsid w:val="00395668"/>
    <w:rsid w:val="00395733"/>
    <w:rsid w:val="003957D3"/>
    <w:rsid w:val="003958EE"/>
    <w:rsid w:val="00395E5F"/>
    <w:rsid w:val="003960D6"/>
    <w:rsid w:val="00396CE3"/>
    <w:rsid w:val="00397473"/>
    <w:rsid w:val="00397A8B"/>
    <w:rsid w:val="00397A9E"/>
    <w:rsid w:val="00397AF7"/>
    <w:rsid w:val="003A08F5"/>
    <w:rsid w:val="003A125D"/>
    <w:rsid w:val="003A17B0"/>
    <w:rsid w:val="003A1F37"/>
    <w:rsid w:val="003A23D9"/>
    <w:rsid w:val="003A2A23"/>
    <w:rsid w:val="003A2C25"/>
    <w:rsid w:val="003A2CCC"/>
    <w:rsid w:val="003A3058"/>
    <w:rsid w:val="003A319B"/>
    <w:rsid w:val="003A3366"/>
    <w:rsid w:val="003A339D"/>
    <w:rsid w:val="003A3FD2"/>
    <w:rsid w:val="003A440C"/>
    <w:rsid w:val="003A47A0"/>
    <w:rsid w:val="003A4897"/>
    <w:rsid w:val="003A4A49"/>
    <w:rsid w:val="003A535E"/>
    <w:rsid w:val="003A59F3"/>
    <w:rsid w:val="003A5C30"/>
    <w:rsid w:val="003A64D6"/>
    <w:rsid w:val="003A6CD2"/>
    <w:rsid w:val="003A6E67"/>
    <w:rsid w:val="003A74AE"/>
    <w:rsid w:val="003A7DCF"/>
    <w:rsid w:val="003B0876"/>
    <w:rsid w:val="003B0A9F"/>
    <w:rsid w:val="003B166B"/>
    <w:rsid w:val="003B17CF"/>
    <w:rsid w:val="003B2481"/>
    <w:rsid w:val="003B25C5"/>
    <w:rsid w:val="003B2800"/>
    <w:rsid w:val="003B2844"/>
    <w:rsid w:val="003B28FD"/>
    <w:rsid w:val="003B2905"/>
    <w:rsid w:val="003B2907"/>
    <w:rsid w:val="003B3DA5"/>
    <w:rsid w:val="003B452B"/>
    <w:rsid w:val="003B4F77"/>
    <w:rsid w:val="003B51B3"/>
    <w:rsid w:val="003B51F1"/>
    <w:rsid w:val="003B5C8F"/>
    <w:rsid w:val="003B5E44"/>
    <w:rsid w:val="003B65AD"/>
    <w:rsid w:val="003B6775"/>
    <w:rsid w:val="003B68C6"/>
    <w:rsid w:val="003B6D6D"/>
    <w:rsid w:val="003B6FF0"/>
    <w:rsid w:val="003B72FD"/>
    <w:rsid w:val="003B747D"/>
    <w:rsid w:val="003B751D"/>
    <w:rsid w:val="003B7AA0"/>
    <w:rsid w:val="003B7C01"/>
    <w:rsid w:val="003C0368"/>
    <w:rsid w:val="003C04AF"/>
    <w:rsid w:val="003C0607"/>
    <w:rsid w:val="003C073A"/>
    <w:rsid w:val="003C0CE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31D2"/>
    <w:rsid w:val="003C384B"/>
    <w:rsid w:val="003C3CD4"/>
    <w:rsid w:val="003C3D85"/>
    <w:rsid w:val="003C447F"/>
    <w:rsid w:val="003C4E25"/>
    <w:rsid w:val="003C515B"/>
    <w:rsid w:val="003C5207"/>
    <w:rsid w:val="003C547B"/>
    <w:rsid w:val="003C559C"/>
    <w:rsid w:val="003C5789"/>
    <w:rsid w:val="003C583C"/>
    <w:rsid w:val="003C5A05"/>
    <w:rsid w:val="003C5F2F"/>
    <w:rsid w:val="003C6033"/>
    <w:rsid w:val="003C61A7"/>
    <w:rsid w:val="003C6279"/>
    <w:rsid w:val="003C6BEB"/>
    <w:rsid w:val="003C6C49"/>
    <w:rsid w:val="003C6F50"/>
    <w:rsid w:val="003C72C7"/>
    <w:rsid w:val="003C741F"/>
    <w:rsid w:val="003C7565"/>
    <w:rsid w:val="003C778E"/>
    <w:rsid w:val="003C7AB7"/>
    <w:rsid w:val="003C7D8E"/>
    <w:rsid w:val="003D02A1"/>
    <w:rsid w:val="003D0463"/>
    <w:rsid w:val="003D0540"/>
    <w:rsid w:val="003D0AB9"/>
    <w:rsid w:val="003D0C28"/>
    <w:rsid w:val="003D0EAE"/>
    <w:rsid w:val="003D13AE"/>
    <w:rsid w:val="003D1464"/>
    <w:rsid w:val="003D14AE"/>
    <w:rsid w:val="003D167A"/>
    <w:rsid w:val="003D2108"/>
    <w:rsid w:val="003D284D"/>
    <w:rsid w:val="003D2DB4"/>
    <w:rsid w:val="003D3007"/>
    <w:rsid w:val="003D333D"/>
    <w:rsid w:val="003D34B8"/>
    <w:rsid w:val="003D35F4"/>
    <w:rsid w:val="003D3606"/>
    <w:rsid w:val="003D3B0F"/>
    <w:rsid w:val="003D3E6B"/>
    <w:rsid w:val="003D3F92"/>
    <w:rsid w:val="003D412D"/>
    <w:rsid w:val="003D42AE"/>
    <w:rsid w:val="003D43A8"/>
    <w:rsid w:val="003D4448"/>
    <w:rsid w:val="003D4A64"/>
    <w:rsid w:val="003D4BCB"/>
    <w:rsid w:val="003D4EB7"/>
    <w:rsid w:val="003D4FA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3AE"/>
    <w:rsid w:val="003D6B6E"/>
    <w:rsid w:val="003D6F1F"/>
    <w:rsid w:val="003D7213"/>
    <w:rsid w:val="003D733F"/>
    <w:rsid w:val="003D7C8E"/>
    <w:rsid w:val="003E004C"/>
    <w:rsid w:val="003E012A"/>
    <w:rsid w:val="003E0777"/>
    <w:rsid w:val="003E085D"/>
    <w:rsid w:val="003E0AE0"/>
    <w:rsid w:val="003E1003"/>
    <w:rsid w:val="003E13C4"/>
    <w:rsid w:val="003E1609"/>
    <w:rsid w:val="003E20E4"/>
    <w:rsid w:val="003E21B6"/>
    <w:rsid w:val="003E2253"/>
    <w:rsid w:val="003E286A"/>
    <w:rsid w:val="003E295F"/>
    <w:rsid w:val="003E2C86"/>
    <w:rsid w:val="003E2E4A"/>
    <w:rsid w:val="003E2F0D"/>
    <w:rsid w:val="003E3020"/>
    <w:rsid w:val="003E31B2"/>
    <w:rsid w:val="003E35FD"/>
    <w:rsid w:val="003E3919"/>
    <w:rsid w:val="003E3958"/>
    <w:rsid w:val="003E3D71"/>
    <w:rsid w:val="003E3D8B"/>
    <w:rsid w:val="003E3DDE"/>
    <w:rsid w:val="003E3F15"/>
    <w:rsid w:val="003E4674"/>
    <w:rsid w:val="003E4CF3"/>
    <w:rsid w:val="003E4DFB"/>
    <w:rsid w:val="003E4F84"/>
    <w:rsid w:val="003E51C4"/>
    <w:rsid w:val="003E5434"/>
    <w:rsid w:val="003E5A42"/>
    <w:rsid w:val="003E5DDE"/>
    <w:rsid w:val="003E60D7"/>
    <w:rsid w:val="003E6821"/>
    <w:rsid w:val="003E6877"/>
    <w:rsid w:val="003E6E38"/>
    <w:rsid w:val="003E6F1E"/>
    <w:rsid w:val="003E7076"/>
    <w:rsid w:val="003E71F2"/>
    <w:rsid w:val="003E71F8"/>
    <w:rsid w:val="003E734D"/>
    <w:rsid w:val="003E73F5"/>
    <w:rsid w:val="003E786D"/>
    <w:rsid w:val="003E7AAE"/>
    <w:rsid w:val="003E7B65"/>
    <w:rsid w:val="003F015E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711"/>
    <w:rsid w:val="003F2A9C"/>
    <w:rsid w:val="003F2AD8"/>
    <w:rsid w:val="003F2B44"/>
    <w:rsid w:val="003F2B4D"/>
    <w:rsid w:val="003F3B18"/>
    <w:rsid w:val="003F3E22"/>
    <w:rsid w:val="003F4336"/>
    <w:rsid w:val="003F43FE"/>
    <w:rsid w:val="003F55ED"/>
    <w:rsid w:val="003F5EC0"/>
    <w:rsid w:val="003F6486"/>
    <w:rsid w:val="003F6CE4"/>
    <w:rsid w:val="003F6D5E"/>
    <w:rsid w:val="003F7236"/>
    <w:rsid w:val="003F7438"/>
    <w:rsid w:val="003F78B7"/>
    <w:rsid w:val="003F7B0E"/>
    <w:rsid w:val="003F7F8C"/>
    <w:rsid w:val="003F7FDE"/>
    <w:rsid w:val="00400043"/>
    <w:rsid w:val="00400154"/>
    <w:rsid w:val="004002B0"/>
    <w:rsid w:val="004003B0"/>
    <w:rsid w:val="00400435"/>
    <w:rsid w:val="004004C1"/>
    <w:rsid w:val="00400C52"/>
    <w:rsid w:val="00400D12"/>
    <w:rsid w:val="004012A7"/>
    <w:rsid w:val="004015BB"/>
    <w:rsid w:val="00401931"/>
    <w:rsid w:val="00402068"/>
    <w:rsid w:val="00402166"/>
    <w:rsid w:val="004023E6"/>
    <w:rsid w:val="00402659"/>
    <w:rsid w:val="00402EE7"/>
    <w:rsid w:val="00402F8A"/>
    <w:rsid w:val="00403A05"/>
    <w:rsid w:val="00404071"/>
    <w:rsid w:val="00404A0E"/>
    <w:rsid w:val="00404A52"/>
    <w:rsid w:val="00404CFC"/>
    <w:rsid w:val="0040515F"/>
    <w:rsid w:val="004056D9"/>
    <w:rsid w:val="00405723"/>
    <w:rsid w:val="00405A80"/>
    <w:rsid w:val="00405A86"/>
    <w:rsid w:val="00405E05"/>
    <w:rsid w:val="004064EF"/>
    <w:rsid w:val="00406509"/>
    <w:rsid w:val="004069AA"/>
    <w:rsid w:val="00406E4C"/>
    <w:rsid w:val="00407010"/>
    <w:rsid w:val="004077EF"/>
    <w:rsid w:val="00407B35"/>
    <w:rsid w:val="00407C75"/>
    <w:rsid w:val="00407F67"/>
    <w:rsid w:val="00410431"/>
    <w:rsid w:val="004104A8"/>
    <w:rsid w:val="00410B4C"/>
    <w:rsid w:val="00410E69"/>
    <w:rsid w:val="00411206"/>
    <w:rsid w:val="00411568"/>
    <w:rsid w:val="00411FE5"/>
    <w:rsid w:val="00412018"/>
    <w:rsid w:val="0041235E"/>
    <w:rsid w:val="0041307B"/>
    <w:rsid w:val="00413468"/>
    <w:rsid w:val="00413A8B"/>
    <w:rsid w:val="00413C29"/>
    <w:rsid w:val="004140B1"/>
    <w:rsid w:val="004141D1"/>
    <w:rsid w:val="004141F6"/>
    <w:rsid w:val="00414690"/>
    <w:rsid w:val="00414819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EA"/>
    <w:rsid w:val="00416095"/>
    <w:rsid w:val="004164FB"/>
    <w:rsid w:val="004166F8"/>
    <w:rsid w:val="0041699A"/>
    <w:rsid w:val="00416B6D"/>
    <w:rsid w:val="00416BFA"/>
    <w:rsid w:val="00416D76"/>
    <w:rsid w:val="00416FA3"/>
    <w:rsid w:val="0041700E"/>
    <w:rsid w:val="004175E4"/>
    <w:rsid w:val="0041770F"/>
    <w:rsid w:val="004177C0"/>
    <w:rsid w:val="004177D9"/>
    <w:rsid w:val="00417CD6"/>
    <w:rsid w:val="0042036F"/>
    <w:rsid w:val="004204CB"/>
    <w:rsid w:val="004209FE"/>
    <w:rsid w:val="0042178E"/>
    <w:rsid w:val="004218A6"/>
    <w:rsid w:val="00421B96"/>
    <w:rsid w:val="00421B9D"/>
    <w:rsid w:val="00421EDE"/>
    <w:rsid w:val="0042249B"/>
    <w:rsid w:val="004227AB"/>
    <w:rsid w:val="00422C1B"/>
    <w:rsid w:val="0042330F"/>
    <w:rsid w:val="00423398"/>
    <w:rsid w:val="004236AB"/>
    <w:rsid w:val="004238DD"/>
    <w:rsid w:val="00423E86"/>
    <w:rsid w:val="0042499C"/>
    <w:rsid w:val="00424CF8"/>
    <w:rsid w:val="00424D9D"/>
    <w:rsid w:val="00424EB0"/>
    <w:rsid w:val="004251CD"/>
    <w:rsid w:val="00425328"/>
    <w:rsid w:val="0042533D"/>
    <w:rsid w:val="00425776"/>
    <w:rsid w:val="004259AA"/>
    <w:rsid w:val="00425BAA"/>
    <w:rsid w:val="00426215"/>
    <w:rsid w:val="0042680A"/>
    <w:rsid w:val="00426FBA"/>
    <w:rsid w:val="0042717E"/>
    <w:rsid w:val="0042728C"/>
    <w:rsid w:val="004274D7"/>
    <w:rsid w:val="00427A84"/>
    <w:rsid w:val="00427B5B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C1F"/>
    <w:rsid w:val="00430E03"/>
    <w:rsid w:val="00430ED4"/>
    <w:rsid w:val="00431044"/>
    <w:rsid w:val="00431054"/>
    <w:rsid w:val="0043133A"/>
    <w:rsid w:val="004319B5"/>
    <w:rsid w:val="00431EDE"/>
    <w:rsid w:val="00431F34"/>
    <w:rsid w:val="0043251A"/>
    <w:rsid w:val="00432A01"/>
    <w:rsid w:val="0043341C"/>
    <w:rsid w:val="00433458"/>
    <w:rsid w:val="00433C86"/>
    <w:rsid w:val="00433DEB"/>
    <w:rsid w:val="004341C8"/>
    <w:rsid w:val="0043464B"/>
    <w:rsid w:val="004349CA"/>
    <w:rsid w:val="00434A03"/>
    <w:rsid w:val="004351E4"/>
    <w:rsid w:val="004356F4"/>
    <w:rsid w:val="0043585E"/>
    <w:rsid w:val="00435AEB"/>
    <w:rsid w:val="00435B06"/>
    <w:rsid w:val="00436224"/>
    <w:rsid w:val="00436781"/>
    <w:rsid w:val="004373A2"/>
    <w:rsid w:val="0043795C"/>
    <w:rsid w:val="0043796B"/>
    <w:rsid w:val="00437C77"/>
    <w:rsid w:val="00437D55"/>
    <w:rsid w:val="004402F0"/>
    <w:rsid w:val="004406E0"/>
    <w:rsid w:val="0044085B"/>
    <w:rsid w:val="00440CBF"/>
    <w:rsid w:val="00441219"/>
    <w:rsid w:val="00441233"/>
    <w:rsid w:val="0044153D"/>
    <w:rsid w:val="0044166F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46A"/>
    <w:rsid w:val="004435EC"/>
    <w:rsid w:val="004437BF"/>
    <w:rsid w:val="00443BF7"/>
    <w:rsid w:val="00443ECC"/>
    <w:rsid w:val="00444131"/>
    <w:rsid w:val="0044469F"/>
    <w:rsid w:val="00444A90"/>
    <w:rsid w:val="004450BB"/>
    <w:rsid w:val="00445380"/>
    <w:rsid w:val="00445912"/>
    <w:rsid w:val="00445A47"/>
    <w:rsid w:val="00445CF0"/>
    <w:rsid w:val="00445D51"/>
    <w:rsid w:val="00445E50"/>
    <w:rsid w:val="00446830"/>
    <w:rsid w:val="00446962"/>
    <w:rsid w:val="00446AD1"/>
    <w:rsid w:val="00446D04"/>
    <w:rsid w:val="00446DC8"/>
    <w:rsid w:val="00446E91"/>
    <w:rsid w:val="00446FB1"/>
    <w:rsid w:val="004477AD"/>
    <w:rsid w:val="00447F89"/>
    <w:rsid w:val="0045077B"/>
    <w:rsid w:val="00450950"/>
    <w:rsid w:val="00450AE6"/>
    <w:rsid w:val="00450EE7"/>
    <w:rsid w:val="004512D4"/>
    <w:rsid w:val="004513BF"/>
    <w:rsid w:val="00451460"/>
    <w:rsid w:val="00451E38"/>
    <w:rsid w:val="00452071"/>
    <w:rsid w:val="004521B0"/>
    <w:rsid w:val="0045291C"/>
    <w:rsid w:val="00453FC4"/>
    <w:rsid w:val="0045435A"/>
    <w:rsid w:val="00454498"/>
    <w:rsid w:val="00454FFC"/>
    <w:rsid w:val="004555CE"/>
    <w:rsid w:val="00455696"/>
    <w:rsid w:val="0045585E"/>
    <w:rsid w:val="0045598E"/>
    <w:rsid w:val="00455CEF"/>
    <w:rsid w:val="00455F61"/>
    <w:rsid w:val="004563AF"/>
    <w:rsid w:val="0045670E"/>
    <w:rsid w:val="00456C28"/>
    <w:rsid w:val="0046020B"/>
    <w:rsid w:val="0046058F"/>
    <w:rsid w:val="00460C99"/>
    <w:rsid w:val="00460E0E"/>
    <w:rsid w:val="0046102B"/>
    <w:rsid w:val="004614B8"/>
    <w:rsid w:val="00461A33"/>
    <w:rsid w:val="00461BB7"/>
    <w:rsid w:val="0046252B"/>
    <w:rsid w:val="00462559"/>
    <w:rsid w:val="004628AD"/>
    <w:rsid w:val="00462B98"/>
    <w:rsid w:val="00462BBA"/>
    <w:rsid w:val="00462E56"/>
    <w:rsid w:val="00462EDC"/>
    <w:rsid w:val="00463459"/>
    <w:rsid w:val="0046351B"/>
    <w:rsid w:val="004638E0"/>
    <w:rsid w:val="00463DFA"/>
    <w:rsid w:val="00463EA3"/>
    <w:rsid w:val="004648BA"/>
    <w:rsid w:val="00464AD2"/>
    <w:rsid w:val="0046510A"/>
    <w:rsid w:val="0046562D"/>
    <w:rsid w:val="0046582C"/>
    <w:rsid w:val="00465988"/>
    <w:rsid w:val="00465DAA"/>
    <w:rsid w:val="00465DBB"/>
    <w:rsid w:val="004668EF"/>
    <w:rsid w:val="00466C59"/>
    <w:rsid w:val="004670EB"/>
    <w:rsid w:val="004672D6"/>
    <w:rsid w:val="004674E4"/>
    <w:rsid w:val="00467C42"/>
    <w:rsid w:val="00467CBB"/>
    <w:rsid w:val="004704A6"/>
    <w:rsid w:val="00470655"/>
    <w:rsid w:val="004707D6"/>
    <w:rsid w:val="0047097E"/>
    <w:rsid w:val="00470ACE"/>
    <w:rsid w:val="00471001"/>
    <w:rsid w:val="00471118"/>
    <w:rsid w:val="00471946"/>
    <w:rsid w:val="004719B8"/>
    <w:rsid w:val="00471A84"/>
    <w:rsid w:val="00471C0F"/>
    <w:rsid w:val="004721CC"/>
    <w:rsid w:val="00472A8E"/>
    <w:rsid w:val="00472CBA"/>
    <w:rsid w:val="00472F78"/>
    <w:rsid w:val="00473378"/>
    <w:rsid w:val="00473734"/>
    <w:rsid w:val="00473927"/>
    <w:rsid w:val="00473FAE"/>
    <w:rsid w:val="00474411"/>
    <w:rsid w:val="004746C4"/>
    <w:rsid w:val="00474910"/>
    <w:rsid w:val="00474943"/>
    <w:rsid w:val="00474A93"/>
    <w:rsid w:val="00474D67"/>
    <w:rsid w:val="004751E2"/>
    <w:rsid w:val="00475244"/>
    <w:rsid w:val="004755AE"/>
    <w:rsid w:val="00475625"/>
    <w:rsid w:val="00475AC8"/>
    <w:rsid w:val="00475ACF"/>
    <w:rsid w:val="00475B19"/>
    <w:rsid w:val="00475FF7"/>
    <w:rsid w:val="00476072"/>
    <w:rsid w:val="004767C4"/>
    <w:rsid w:val="00476AC5"/>
    <w:rsid w:val="00476B64"/>
    <w:rsid w:val="004778C9"/>
    <w:rsid w:val="004779CF"/>
    <w:rsid w:val="004808AF"/>
    <w:rsid w:val="00480D94"/>
    <w:rsid w:val="00481084"/>
    <w:rsid w:val="00481617"/>
    <w:rsid w:val="004819E1"/>
    <w:rsid w:val="00481BD1"/>
    <w:rsid w:val="00482AEE"/>
    <w:rsid w:val="00482B97"/>
    <w:rsid w:val="00482C06"/>
    <w:rsid w:val="00483026"/>
    <w:rsid w:val="004831A8"/>
    <w:rsid w:val="0048385A"/>
    <w:rsid w:val="004838B9"/>
    <w:rsid w:val="00483C15"/>
    <w:rsid w:val="00483CDD"/>
    <w:rsid w:val="00483D71"/>
    <w:rsid w:val="00484C3D"/>
    <w:rsid w:val="00484EB5"/>
    <w:rsid w:val="00484EF3"/>
    <w:rsid w:val="004850BC"/>
    <w:rsid w:val="00485256"/>
    <w:rsid w:val="004853A3"/>
    <w:rsid w:val="00485A8C"/>
    <w:rsid w:val="00485CA6"/>
    <w:rsid w:val="00485E50"/>
    <w:rsid w:val="004862A7"/>
    <w:rsid w:val="00486816"/>
    <w:rsid w:val="00486CAE"/>
    <w:rsid w:val="004872C7"/>
    <w:rsid w:val="004876BC"/>
    <w:rsid w:val="0048786E"/>
    <w:rsid w:val="00487A31"/>
    <w:rsid w:val="00487A72"/>
    <w:rsid w:val="00487AF9"/>
    <w:rsid w:val="00487B08"/>
    <w:rsid w:val="00490151"/>
    <w:rsid w:val="0049050F"/>
    <w:rsid w:val="00490851"/>
    <w:rsid w:val="00491159"/>
    <w:rsid w:val="004911BE"/>
    <w:rsid w:val="00491223"/>
    <w:rsid w:val="00491600"/>
    <w:rsid w:val="0049190B"/>
    <w:rsid w:val="00491D79"/>
    <w:rsid w:val="00491F73"/>
    <w:rsid w:val="00491FF3"/>
    <w:rsid w:val="0049290E"/>
    <w:rsid w:val="00492A47"/>
    <w:rsid w:val="00492A59"/>
    <w:rsid w:val="00492B34"/>
    <w:rsid w:val="00493204"/>
    <w:rsid w:val="0049321B"/>
    <w:rsid w:val="0049325A"/>
    <w:rsid w:val="00493A4C"/>
    <w:rsid w:val="00493A73"/>
    <w:rsid w:val="00493D06"/>
    <w:rsid w:val="00493DB6"/>
    <w:rsid w:val="00493F63"/>
    <w:rsid w:val="004946F5"/>
    <w:rsid w:val="00494AE8"/>
    <w:rsid w:val="004956B1"/>
    <w:rsid w:val="004956F7"/>
    <w:rsid w:val="004969C2"/>
    <w:rsid w:val="00496B25"/>
    <w:rsid w:val="00496B69"/>
    <w:rsid w:val="00496BC0"/>
    <w:rsid w:val="00496F38"/>
    <w:rsid w:val="004970D6"/>
    <w:rsid w:val="004974B7"/>
    <w:rsid w:val="00497E51"/>
    <w:rsid w:val="004A05FD"/>
    <w:rsid w:val="004A08F9"/>
    <w:rsid w:val="004A09EF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D10"/>
    <w:rsid w:val="004A23BA"/>
    <w:rsid w:val="004A2704"/>
    <w:rsid w:val="004A2B23"/>
    <w:rsid w:val="004A306B"/>
    <w:rsid w:val="004A366E"/>
    <w:rsid w:val="004A3935"/>
    <w:rsid w:val="004A3CB2"/>
    <w:rsid w:val="004A3DA8"/>
    <w:rsid w:val="004A45E1"/>
    <w:rsid w:val="004A467D"/>
    <w:rsid w:val="004A467E"/>
    <w:rsid w:val="004A53F5"/>
    <w:rsid w:val="004A58BA"/>
    <w:rsid w:val="004A59C0"/>
    <w:rsid w:val="004A5EFD"/>
    <w:rsid w:val="004A5F47"/>
    <w:rsid w:val="004A64DC"/>
    <w:rsid w:val="004A6B5F"/>
    <w:rsid w:val="004B00BD"/>
    <w:rsid w:val="004B0267"/>
    <w:rsid w:val="004B0808"/>
    <w:rsid w:val="004B0882"/>
    <w:rsid w:val="004B0F5F"/>
    <w:rsid w:val="004B1171"/>
    <w:rsid w:val="004B1468"/>
    <w:rsid w:val="004B157B"/>
    <w:rsid w:val="004B16DD"/>
    <w:rsid w:val="004B1A9B"/>
    <w:rsid w:val="004B1F1A"/>
    <w:rsid w:val="004B2121"/>
    <w:rsid w:val="004B21BE"/>
    <w:rsid w:val="004B2967"/>
    <w:rsid w:val="004B2ACF"/>
    <w:rsid w:val="004B2B2E"/>
    <w:rsid w:val="004B2FE9"/>
    <w:rsid w:val="004B3202"/>
    <w:rsid w:val="004B3926"/>
    <w:rsid w:val="004B3AC6"/>
    <w:rsid w:val="004B3B9F"/>
    <w:rsid w:val="004B3E44"/>
    <w:rsid w:val="004B3F82"/>
    <w:rsid w:val="004B4028"/>
    <w:rsid w:val="004B4751"/>
    <w:rsid w:val="004B4A78"/>
    <w:rsid w:val="004B5144"/>
    <w:rsid w:val="004B526A"/>
    <w:rsid w:val="004B5299"/>
    <w:rsid w:val="004B5555"/>
    <w:rsid w:val="004B5630"/>
    <w:rsid w:val="004B5660"/>
    <w:rsid w:val="004B5C4F"/>
    <w:rsid w:val="004B6591"/>
    <w:rsid w:val="004B6D1D"/>
    <w:rsid w:val="004B6F2C"/>
    <w:rsid w:val="004B6FCD"/>
    <w:rsid w:val="004B7235"/>
    <w:rsid w:val="004C0063"/>
    <w:rsid w:val="004C059F"/>
    <w:rsid w:val="004C075F"/>
    <w:rsid w:val="004C0E5B"/>
    <w:rsid w:val="004C12C5"/>
    <w:rsid w:val="004C1667"/>
    <w:rsid w:val="004C1E8E"/>
    <w:rsid w:val="004C23AD"/>
    <w:rsid w:val="004C25C6"/>
    <w:rsid w:val="004C2630"/>
    <w:rsid w:val="004C2964"/>
    <w:rsid w:val="004C2A06"/>
    <w:rsid w:val="004C2B73"/>
    <w:rsid w:val="004C2CF4"/>
    <w:rsid w:val="004C2F61"/>
    <w:rsid w:val="004C31BC"/>
    <w:rsid w:val="004C3368"/>
    <w:rsid w:val="004C3609"/>
    <w:rsid w:val="004C41CE"/>
    <w:rsid w:val="004C4366"/>
    <w:rsid w:val="004C4632"/>
    <w:rsid w:val="004C484F"/>
    <w:rsid w:val="004C4987"/>
    <w:rsid w:val="004C4A77"/>
    <w:rsid w:val="004C4AE6"/>
    <w:rsid w:val="004C4C01"/>
    <w:rsid w:val="004C5118"/>
    <w:rsid w:val="004C5154"/>
    <w:rsid w:val="004C52C0"/>
    <w:rsid w:val="004C5468"/>
    <w:rsid w:val="004C5672"/>
    <w:rsid w:val="004C5C9B"/>
    <w:rsid w:val="004C632D"/>
    <w:rsid w:val="004C6B93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BF9"/>
    <w:rsid w:val="004D1C19"/>
    <w:rsid w:val="004D1F15"/>
    <w:rsid w:val="004D2478"/>
    <w:rsid w:val="004D26AF"/>
    <w:rsid w:val="004D2CC1"/>
    <w:rsid w:val="004D3279"/>
    <w:rsid w:val="004D3341"/>
    <w:rsid w:val="004D34BE"/>
    <w:rsid w:val="004D3878"/>
    <w:rsid w:val="004D3966"/>
    <w:rsid w:val="004D3B9B"/>
    <w:rsid w:val="004D3D6A"/>
    <w:rsid w:val="004D4A68"/>
    <w:rsid w:val="004D4CDC"/>
    <w:rsid w:val="004D4E01"/>
    <w:rsid w:val="004D544B"/>
    <w:rsid w:val="004D59FC"/>
    <w:rsid w:val="004D5DCF"/>
    <w:rsid w:val="004D64D4"/>
    <w:rsid w:val="004D651E"/>
    <w:rsid w:val="004D71A4"/>
    <w:rsid w:val="004D779E"/>
    <w:rsid w:val="004D7FB1"/>
    <w:rsid w:val="004E016B"/>
    <w:rsid w:val="004E0BC0"/>
    <w:rsid w:val="004E0D6D"/>
    <w:rsid w:val="004E101C"/>
    <w:rsid w:val="004E1A66"/>
    <w:rsid w:val="004E230D"/>
    <w:rsid w:val="004E2676"/>
    <w:rsid w:val="004E26BB"/>
    <w:rsid w:val="004E2B44"/>
    <w:rsid w:val="004E30D4"/>
    <w:rsid w:val="004E3169"/>
    <w:rsid w:val="004E32E5"/>
    <w:rsid w:val="004E35DF"/>
    <w:rsid w:val="004E3AAF"/>
    <w:rsid w:val="004E3DC5"/>
    <w:rsid w:val="004E4961"/>
    <w:rsid w:val="004E4BDA"/>
    <w:rsid w:val="004E5264"/>
    <w:rsid w:val="004E52FC"/>
    <w:rsid w:val="004E537B"/>
    <w:rsid w:val="004E54B1"/>
    <w:rsid w:val="004E60CC"/>
    <w:rsid w:val="004E6AF8"/>
    <w:rsid w:val="004E6C19"/>
    <w:rsid w:val="004E6D71"/>
    <w:rsid w:val="004E6D85"/>
    <w:rsid w:val="004E715D"/>
    <w:rsid w:val="004E7396"/>
    <w:rsid w:val="004E7542"/>
    <w:rsid w:val="004E75A9"/>
    <w:rsid w:val="004E77C8"/>
    <w:rsid w:val="004E7EBE"/>
    <w:rsid w:val="004F0068"/>
    <w:rsid w:val="004F05F6"/>
    <w:rsid w:val="004F08A3"/>
    <w:rsid w:val="004F11AC"/>
    <w:rsid w:val="004F1312"/>
    <w:rsid w:val="004F1AA9"/>
    <w:rsid w:val="004F1E9B"/>
    <w:rsid w:val="004F1FAD"/>
    <w:rsid w:val="004F2387"/>
    <w:rsid w:val="004F26C4"/>
    <w:rsid w:val="004F276A"/>
    <w:rsid w:val="004F2DAB"/>
    <w:rsid w:val="004F2DB4"/>
    <w:rsid w:val="004F32E2"/>
    <w:rsid w:val="004F388E"/>
    <w:rsid w:val="004F3B34"/>
    <w:rsid w:val="004F40A5"/>
    <w:rsid w:val="004F4531"/>
    <w:rsid w:val="004F4682"/>
    <w:rsid w:val="004F49BD"/>
    <w:rsid w:val="004F4ABD"/>
    <w:rsid w:val="004F4AE4"/>
    <w:rsid w:val="004F4AF1"/>
    <w:rsid w:val="004F4F75"/>
    <w:rsid w:val="004F51B8"/>
    <w:rsid w:val="004F523B"/>
    <w:rsid w:val="004F57AB"/>
    <w:rsid w:val="004F62E6"/>
    <w:rsid w:val="004F652B"/>
    <w:rsid w:val="004F65EE"/>
    <w:rsid w:val="004F68B8"/>
    <w:rsid w:val="004F6C42"/>
    <w:rsid w:val="004F6ECC"/>
    <w:rsid w:val="004F7055"/>
    <w:rsid w:val="004F7441"/>
    <w:rsid w:val="004F7D00"/>
    <w:rsid w:val="004F7E92"/>
    <w:rsid w:val="005006EE"/>
    <w:rsid w:val="00501004"/>
    <w:rsid w:val="0050174F"/>
    <w:rsid w:val="0050178E"/>
    <w:rsid w:val="00501E5B"/>
    <w:rsid w:val="00502514"/>
    <w:rsid w:val="0050281E"/>
    <w:rsid w:val="00502C50"/>
    <w:rsid w:val="00502D03"/>
    <w:rsid w:val="00503017"/>
    <w:rsid w:val="0050322F"/>
    <w:rsid w:val="005036B1"/>
    <w:rsid w:val="005037FB"/>
    <w:rsid w:val="005039E5"/>
    <w:rsid w:val="00503BD6"/>
    <w:rsid w:val="00503E85"/>
    <w:rsid w:val="005048C6"/>
    <w:rsid w:val="00504A1D"/>
    <w:rsid w:val="005052DB"/>
    <w:rsid w:val="00505578"/>
    <w:rsid w:val="00505A93"/>
    <w:rsid w:val="00507184"/>
    <w:rsid w:val="0050787E"/>
    <w:rsid w:val="00507A49"/>
    <w:rsid w:val="00507B6E"/>
    <w:rsid w:val="00507C32"/>
    <w:rsid w:val="00507DDB"/>
    <w:rsid w:val="005100B0"/>
    <w:rsid w:val="005100F5"/>
    <w:rsid w:val="005109E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2721"/>
    <w:rsid w:val="00512D25"/>
    <w:rsid w:val="00513332"/>
    <w:rsid w:val="005134E1"/>
    <w:rsid w:val="005137AB"/>
    <w:rsid w:val="005138FC"/>
    <w:rsid w:val="00513A7E"/>
    <w:rsid w:val="00513CE0"/>
    <w:rsid w:val="00513EC6"/>
    <w:rsid w:val="00514234"/>
    <w:rsid w:val="0051442E"/>
    <w:rsid w:val="005144EE"/>
    <w:rsid w:val="005146DC"/>
    <w:rsid w:val="00514BE6"/>
    <w:rsid w:val="00514C8C"/>
    <w:rsid w:val="00514CFA"/>
    <w:rsid w:val="00515372"/>
    <w:rsid w:val="0051567C"/>
    <w:rsid w:val="005157DA"/>
    <w:rsid w:val="005158F3"/>
    <w:rsid w:val="005159B0"/>
    <w:rsid w:val="00515DFA"/>
    <w:rsid w:val="005161BC"/>
    <w:rsid w:val="00516BA8"/>
    <w:rsid w:val="0051750E"/>
    <w:rsid w:val="00517967"/>
    <w:rsid w:val="00517BAB"/>
    <w:rsid w:val="005201FE"/>
    <w:rsid w:val="005202A4"/>
    <w:rsid w:val="00520566"/>
    <w:rsid w:val="005205F7"/>
    <w:rsid w:val="00520682"/>
    <w:rsid w:val="00520AA0"/>
    <w:rsid w:val="0052145B"/>
    <w:rsid w:val="005216D7"/>
    <w:rsid w:val="00521BA4"/>
    <w:rsid w:val="0052238E"/>
    <w:rsid w:val="005223C1"/>
    <w:rsid w:val="005225E0"/>
    <w:rsid w:val="00522C97"/>
    <w:rsid w:val="00522CD2"/>
    <w:rsid w:val="00522FD2"/>
    <w:rsid w:val="0052315E"/>
    <w:rsid w:val="005232FE"/>
    <w:rsid w:val="0052370C"/>
    <w:rsid w:val="0052387D"/>
    <w:rsid w:val="00524552"/>
    <w:rsid w:val="00524976"/>
    <w:rsid w:val="00524BEE"/>
    <w:rsid w:val="005250B4"/>
    <w:rsid w:val="005251DE"/>
    <w:rsid w:val="00525335"/>
    <w:rsid w:val="00525528"/>
    <w:rsid w:val="00525AE3"/>
    <w:rsid w:val="00525BBA"/>
    <w:rsid w:val="00525FEA"/>
    <w:rsid w:val="005262A2"/>
    <w:rsid w:val="00526479"/>
    <w:rsid w:val="00526C3A"/>
    <w:rsid w:val="00526D61"/>
    <w:rsid w:val="00527091"/>
    <w:rsid w:val="005272C2"/>
    <w:rsid w:val="005272DF"/>
    <w:rsid w:val="00527388"/>
    <w:rsid w:val="00527407"/>
    <w:rsid w:val="00527446"/>
    <w:rsid w:val="005274E5"/>
    <w:rsid w:val="005274ED"/>
    <w:rsid w:val="005275F2"/>
    <w:rsid w:val="0052766D"/>
    <w:rsid w:val="005305EC"/>
    <w:rsid w:val="00530AC8"/>
    <w:rsid w:val="00530C60"/>
    <w:rsid w:val="005312F1"/>
    <w:rsid w:val="0053133F"/>
    <w:rsid w:val="00531E3C"/>
    <w:rsid w:val="0053249E"/>
    <w:rsid w:val="00532BBB"/>
    <w:rsid w:val="0053323A"/>
    <w:rsid w:val="0053347C"/>
    <w:rsid w:val="005334DA"/>
    <w:rsid w:val="005335EC"/>
    <w:rsid w:val="00533763"/>
    <w:rsid w:val="005337A4"/>
    <w:rsid w:val="0053389D"/>
    <w:rsid w:val="0053418D"/>
    <w:rsid w:val="005341ED"/>
    <w:rsid w:val="0053432C"/>
    <w:rsid w:val="005345A6"/>
    <w:rsid w:val="00534718"/>
    <w:rsid w:val="0053496C"/>
    <w:rsid w:val="00534F94"/>
    <w:rsid w:val="00535383"/>
    <w:rsid w:val="0053573A"/>
    <w:rsid w:val="005358D3"/>
    <w:rsid w:val="00536399"/>
    <w:rsid w:val="005363FE"/>
    <w:rsid w:val="0053668B"/>
    <w:rsid w:val="00536690"/>
    <w:rsid w:val="0053678E"/>
    <w:rsid w:val="00536A3E"/>
    <w:rsid w:val="00536AE4"/>
    <w:rsid w:val="00536D35"/>
    <w:rsid w:val="005371A3"/>
    <w:rsid w:val="00537420"/>
    <w:rsid w:val="005374D5"/>
    <w:rsid w:val="0053754E"/>
    <w:rsid w:val="00537845"/>
    <w:rsid w:val="00537E0E"/>
    <w:rsid w:val="00537F5A"/>
    <w:rsid w:val="0054001E"/>
    <w:rsid w:val="0054079F"/>
    <w:rsid w:val="00540CE9"/>
    <w:rsid w:val="0054110C"/>
    <w:rsid w:val="00541277"/>
    <w:rsid w:val="00541FC2"/>
    <w:rsid w:val="005421AD"/>
    <w:rsid w:val="00542266"/>
    <w:rsid w:val="00542B04"/>
    <w:rsid w:val="00542E70"/>
    <w:rsid w:val="00542FE8"/>
    <w:rsid w:val="00543719"/>
    <w:rsid w:val="00543BBC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5235"/>
    <w:rsid w:val="005452D5"/>
    <w:rsid w:val="005457B3"/>
    <w:rsid w:val="00545C28"/>
    <w:rsid w:val="00545DF3"/>
    <w:rsid w:val="00545EF9"/>
    <w:rsid w:val="0054644A"/>
    <w:rsid w:val="0054665D"/>
    <w:rsid w:val="00546BB4"/>
    <w:rsid w:val="005474C7"/>
    <w:rsid w:val="00547592"/>
    <w:rsid w:val="0054776B"/>
    <w:rsid w:val="00547A92"/>
    <w:rsid w:val="00547D78"/>
    <w:rsid w:val="00547E15"/>
    <w:rsid w:val="00547EEF"/>
    <w:rsid w:val="00547F27"/>
    <w:rsid w:val="005500CD"/>
    <w:rsid w:val="0055027A"/>
    <w:rsid w:val="00550816"/>
    <w:rsid w:val="005510E5"/>
    <w:rsid w:val="00551307"/>
    <w:rsid w:val="0055190D"/>
    <w:rsid w:val="00551B81"/>
    <w:rsid w:val="00551E4D"/>
    <w:rsid w:val="0055221F"/>
    <w:rsid w:val="00552377"/>
    <w:rsid w:val="00552F24"/>
    <w:rsid w:val="005533D9"/>
    <w:rsid w:val="00553C20"/>
    <w:rsid w:val="005546D2"/>
    <w:rsid w:val="00554D3B"/>
    <w:rsid w:val="005555C2"/>
    <w:rsid w:val="0055617D"/>
    <w:rsid w:val="00556198"/>
    <w:rsid w:val="0055647D"/>
    <w:rsid w:val="0055753C"/>
    <w:rsid w:val="005578CC"/>
    <w:rsid w:val="00560234"/>
    <w:rsid w:val="005606FD"/>
    <w:rsid w:val="00560ED2"/>
    <w:rsid w:val="00561969"/>
    <w:rsid w:val="005619B0"/>
    <w:rsid w:val="00561B70"/>
    <w:rsid w:val="00561B75"/>
    <w:rsid w:val="00561C50"/>
    <w:rsid w:val="00562124"/>
    <w:rsid w:val="00562534"/>
    <w:rsid w:val="00562EC6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899"/>
    <w:rsid w:val="00566EDA"/>
    <w:rsid w:val="00567006"/>
    <w:rsid w:val="00567840"/>
    <w:rsid w:val="005703A3"/>
    <w:rsid w:val="00570539"/>
    <w:rsid w:val="00570636"/>
    <w:rsid w:val="00570AB2"/>
    <w:rsid w:val="00570C03"/>
    <w:rsid w:val="005717B0"/>
    <w:rsid w:val="00571FD3"/>
    <w:rsid w:val="0057208B"/>
    <w:rsid w:val="00572143"/>
    <w:rsid w:val="005731AF"/>
    <w:rsid w:val="005735B3"/>
    <w:rsid w:val="0057397B"/>
    <w:rsid w:val="005739D5"/>
    <w:rsid w:val="005739D7"/>
    <w:rsid w:val="00573CA1"/>
    <w:rsid w:val="005740D3"/>
    <w:rsid w:val="00574352"/>
    <w:rsid w:val="00574F79"/>
    <w:rsid w:val="00574FA0"/>
    <w:rsid w:val="00575143"/>
    <w:rsid w:val="005758C2"/>
    <w:rsid w:val="00575D5B"/>
    <w:rsid w:val="00575F15"/>
    <w:rsid w:val="005769A8"/>
    <w:rsid w:val="005769B7"/>
    <w:rsid w:val="00576BB7"/>
    <w:rsid w:val="00576C8B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12"/>
    <w:rsid w:val="0058123A"/>
    <w:rsid w:val="00581517"/>
    <w:rsid w:val="0058191D"/>
    <w:rsid w:val="00581C80"/>
    <w:rsid w:val="00581DD0"/>
    <w:rsid w:val="00581E41"/>
    <w:rsid w:val="00581F73"/>
    <w:rsid w:val="00582481"/>
    <w:rsid w:val="005825CF"/>
    <w:rsid w:val="00582641"/>
    <w:rsid w:val="00582671"/>
    <w:rsid w:val="00582715"/>
    <w:rsid w:val="005827CA"/>
    <w:rsid w:val="00582820"/>
    <w:rsid w:val="0058390C"/>
    <w:rsid w:val="00583C67"/>
    <w:rsid w:val="00583D19"/>
    <w:rsid w:val="00583F1E"/>
    <w:rsid w:val="00584634"/>
    <w:rsid w:val="005847A7"/>
    <w:rsid w:val="005847E8"/>
    <w:rsid w:val="00584B21"/>
    <w:rsid w:val="00584CFD"/>
    <w:rsid w:val="00584DB5"/>
    <w:rsid w:val="005854B3"/>
    <w:rsid w:val="00585565"/>
    <w:rsid w:val="00585642"/>
    <w:rsid w:val="00585F6B"/>
    <w:rsid w:val="00585FE8"/>
    <w:rsid w:val="005866FE"/>
    <w:rsid w:val="00586787"/>
    <w:rsid w:val="005867A4"/>
    <w:rsid w:val="00586835"/>
    <w:rsid w:val="00586A95"/>
    <w:rsid w:val="00586AF2"/>
    <w:rsid w:val="00586DD9"/>
    <w:rsid w:val="00586FF3"/>
    <w:rsid w:val="0058723F"/>
    <w:rsid w:val="00587635"/>
    <w:rsid w:val="00587A36"/>
    <w:rsid w:val="00587BB9"/>
    <w:rsid w:val="00590507"/>
    <w:rsid w:val="00590D48"/>
    <w:rsid w:val="00591221"/>
    <w:rsid w:val="00591D38"/>
    <w:rsid w:val="00591DD1"/>
    <w:rsid w:val="00592204"/>
    <w:rsid w:val="005927A1"/>
    <w:rsid w:val="005929E3"/>
    <w:rsid w:val="00592D79"/>
    <w:rsid w:val="00592F0D"/>
    <w:rsid w:val="005930A8"/>
    <w:rsid w:val="005933CF"/>
    <w:rsid w:val="00593E45"/>
    <w:rsid w:val="0059402C"/>
    <w:rsid w:val="005940C2"/>
    <w:rsid w:val="005943D2"/>
    <w:rsid w:val="0059496B"/>
    <w:rsid w:val="00594A15"/>
    <w:rsid w:val="00594EF1"/>
    <w:rsid w:val="005951F4"/>
    <w:rsid w:val="005952D1"/>
    <w:rsid w:val="00595847"/>
    <w:rsid w:val="005958A1"/>
    <w:rsid w:val="00595CD7"/>
    <w:rsid w:val="00596209"/>
    <w:rsid w:val="00596475"/>
    <w:rsid w:val="00596DBD"/>
    <w:rsid w:val="00596EF4"/>
    <w:rsid w:val="005971F4"/>
    <w:rsid w:val="005974B8"/>
    <w:rsid w:val="00597760"/>
    <w:rsid w:val="005977A6"/>
    <w:rsid w:val="0059782C"/>
    <w:rsid w:val="00597830"/>
    <w:rsid w:val="005A059F"/>
    <w:rsid w:val="005A1070"/>
    <w:rsid w:val="005A14E4"/>
    <w:rsid w:val="005A1712"/>
    <w:rsid w:val="005A180A"/>
    <w:rsid w:val="005A18F0"/>
    <w:rsid w:val="005A1AD6"/>
    <w:rsid w:val="005A1B5D"/>
    <w:rsid w:val="005A212C"/>
    <w:rsid w:val="005A2484"/>
    <w:rsid w:val="005A24AD"/>
    <w:rsid w:val="005A24ED"/>
    <w:rsid w:val="005A26D1"/>
    <w:rsid w:val="005A2770"/>
    <w:rsid w:val="005A28CA"/>
    <w:rsid w:val="005A28DE"/>
    <w:rsid w:val="005A295D"/>
    <w:rsid w:val="005A2FF8"/>
    <w:rsid w:val="005A3E6D"/>
    <w:rsid w:val="005A41A1"/>
    <w:rsid w:val="005A4B60"/>
    <w:rsid w:val="005A4E50"/>
    <w:rsid w:val="005A4F1E"/>
    <w:rsid w:val="005A5046"/>
    <w:rsid w:val="005A5319"/>
    <w:rsid w:val="005A54CB"/>
    <w:rsid w:val="005A5722"/>
    <w:rsid w:val="005A5F7A"/>
    <w:rsid w:val="005A6353"/>
    <w:rsid w:val="005A6609"/>
    <w:rsid w:val="005A6BE1"/>
    <w:rsid w:val="005A736E"/>
    <w:rsid w:val="005A74D3"/>
    <w:rsid w:val="005B0471"/>
    <w:rsid w:val="005B04A7"/>
    <w:rsid w:val="005B078E"/>
    <w:rsid w:val="005B0CC2"/>
    <w:rsid w:val="005B0F26"/>
    <w:rsid w:val="005B16AB"/>
    <w:rsid w:val="005B16C7"/>
    <w:rsid w:val="005B22A9"/>
    <w:rsid w:val="005B22D1"/>
    <w:rsid w:val="005B2C1D"/>
    <w:rsid w:val="005B3074"/>
    <w:rsid w:val="005B311A"/>
    <w:rsid w:val="005B3192"/>
    <w:rsid w:val="005B3475"/>
    <w:rsid w:val="005B3A15"/>
    <w:rsid w:val="005B3AD7"/>
    <w:rsid w:val="005B3BBE"/>
    <w:rsid w:val="005B416D"/>
    <w:rsid w:val="005B46DA"/>
    <w:rsid w:val="005B46FE"/>
    <w:rsid w:val="005B4EAC"/>
    <w:rsid w:val="005B4F0D"/>
    <w:rsid w:val="005B55B4"/>
    <w:rsid w:val="005B5E0D"/>
    <w:rsid w:val="005B5F5E"/>
    <w:rsid w:val="005B6062"/>
    <w:rsid w:val="005B66CA"/>
    <w:rsid w:val="005B68D4"/>
    <w:rsid w:val="005B6926"/>
    <w:rsid w:val="005B6B49"/>
    <w:rsid w:val="005B7C74"/>
    <w:rsid w:val="005B7CF7"/>
    <w:rsid w:val="005B7E65"/>
    <w:rsid w:val="005C0152"/>
    <w:rsid w:val="005C03DF"/>
    <w:rsid w:val="005C0530"/>
    <w:rsid w:val="005C05C3"/>
    <w:rsid w:val="005C0874"/>
    <w:rsid w:val="005C0E86"/>
    <w:rsid w:val="005C10D0"/>
    <w:rsid w:val="005C1661"/>
    <w:rsid w:val="005C180B"/>
    <w:rsid w:val="005C1A5A"/>
    <w:rsid w:val="005C1FB4"/>
    <w:rsid w:val="005C2C19"/>
    <w:rsid w:val="005C2C27"/>
    <w:rsid w:val="005C2C8C"/>
    <w:rsid w:val="005C2F52"/>
    <w:rsid w:val="005C3162"/>
    <w:rsid w:val="005C3A4F"/>
    <w:rsid w:val="005C3ABF"/>
    <w:rsid w:val="005C3E4A"/>
    <w:rsid w:val="005C40AC"/>
    <w:rsid w:val="005C41CC"/>
    <w:rsid w:val="005C4BA2"/>
    <w:rsid w:val="005C549D"/>
    <w:rsid w:val="005C58D2"/>
    <w:rsid w:val="005C5EE5"/>
    <w:rsid w:val="005C5FDA"/>
    <w:rsid w:val="005C60DC"/>
    <w:rsid w:val="005C6432"/>
    <w:rsid w:val="005C6630"/>
    <w:rsid w:val="005C669E"/>
    <w:rsid w:val="005C678A"/>
    <w:rsid w:val="005C69AC"/>
    <w:rsid w:val="005C6FA4"/>
    <w:rsid w:val="005C7006"/>
    <w:rsid w:val="005C701D"/>
    <w:rsid w:val="005C7B72"/>
    <w:rsid w:val="005C7F43"/>
    <w:rsid w:val="005C7FF3"/>
    <w:rsid w:val="005D029A"/>
    <w:rsid w:val="005D0C77"/>
    <w:rsid w:val="005D0D60"/>
    <w:rsid w:val="005D0F73"/>
    <w:rsid w:val="005D115D"/>
    <w:rsid w:val="005D1205"/>
    <w:rsid w:val="005D1966"/>
    <w:rsid w:val="005D1BBF"/>
    <w:rsid w:val="005D1D4D"/>
    <w:rsid w:val="005D2369"/>
    <w:rsid w:val="005D266A"/>
    <w:rsid w:val="005D2855"/>
    <w:rsid w:val="005D2ECF"/>
    <w:rsid w:val="005D30CF"/>
    <w:rsid w:val="005D310F"/>
    <w:rsid w:val="005D3350"/>
    <w:rsid w:val="005D38C9"/>
    <w:rsid w:val="005D3C29"/>
    <w:rsid w:val="005D3F58"/>
    <w:rsid w:val="005D44C9"/>
    <w:rsid w:val="005D450A"/>
    <w:rsid w:val="005D4DAF"/>
    <w:rsid w:val="005D4FE4"/>
    <w:rsid w:val="005D5472"/>
    <w:rsid w:val="005D5855"/>
    <w:rsid w:val="005D5917"/>
    <w:rsid w:val="005D5C64"/>
    <w:rsid w:val="005D5E5F"/>
    <w:rsid w:val="005D67C9"/>
    <w:rsid w:val="005D6B55"/>
    <w:rsid w:val="005D707A"/>
    <w:rsid w:val="005D7262"/>
    <w:rsid w:val="005D7575"/>
    <w:rsid w:val="005D7727"/>
    <w:rsid w:val="005D7DA6"/>
    <w:rsid w:val="005E0A55"/>
    <w:rsid w:val="005E1132"/>
    <w:rsid w:val="005E1339"/>
    <w:rsid w:val="005E1AD4"/>
    <w:rsid w:val="005E1CB9"/>
    <w:rsid w:val="005E288D"/>
    <w:rsid w:val="005E2CA8"/>
    <w:rsid w:val="005E2D0F"/>
    <w:rsid w:val="005E359C"/>
    <w:rsid w:val="005E35D2"/>
    <w:rsid w:val="005E3A69"/>
    <w:rsid w:val="005E3DAC"/>
    <w:rsid w:val="005E4873"/>
    <w:rsid w:val="005E4C0E"/>
    <w:rsid w:val="005E4D92"/>
    <w:rsid w:val="005E53EC"/>
    <w:rsid w:val="005E5ED8"/>
    <w:rsid w:val="005E5F99"/>
    <w:rsid w:val="005E6038"/>
    <w:rsid w:val="005E69EA"/>
    <w:rsid w:val="005E704D"/>
    <w:rsid w:val="005E731A"/>
    <w:rsid w:val="005E74A9"/>
    <w:rsid w:val="005E7BC4"/>
    <w:rsid w:val="005F00EF"/>
    <w:rsid w:val="005F07A9"/>
    <w:rsid w:val="005F0816"/>
    <w:rsid w:val="005F11C6"/>
    <w:rsid w:val="005F142D"/>
    <w:rsid w:val="005F2B0C"/>
    <w:rsid w:val="005F2D54"/>
    <w:rsid w:val="005F2E13"/>
    <w:rsid w:val="005F2EF5"/>
    <w:rsid w:val="005F2F6F"/>
    <w:rsid w:val="005F3024"/>
    <w:rsid w:val="005F3170"/>
    <w:rsid w:val="005F3566"/>
    <w:rsid w:val="005F3804"/>
    <w:rsid w:val="005F3A88"/>
    <w:rsid w:val="005F4850"/>
    <w:rsid w:val="005F4FA0"/>
    <w:rsid w:val="005F511D"/>
    <w:rsid w:val="005F5224"/>
    <w:rsid w:val="005F52DB"/>
    <w:rsid w:val="005F56FA"/>
    <w:rsid w:val="005F65A9"/>
    <w:rsid w:val="005F69CC"/>
    <w:rsid w:val="005F7087"/>
    <w:rsid w:val="005F765B"/>
    <w:rsid w:val="005F76F5"/>
    <w:rsid w:val="005F7787"/>
    <w:rsid w:val="005F77E8"/>
    <w:rsid w:val="005F7F0F"/>
    <w:rsid w:val="006005F2"/>
    <w:rsid w:val="00600670"/>
    <w:rsid w:val="006007D1"/>
    <w:rsid w:val="0060171A"/>
    <w:rsid w:val="00601D10"/>
    <w:rsid w:val="00602A13"/>
    <w:rsid w:val="00602B07"/>
    <w:rsid w:val="00603617"/>
    <w:rsid w:val="00603756"/>
    <w:rsid w:val="006037B2"/>
    <w:rsid w:val="00603883"/>
    <w:rsid w:val="00603ADF"/>
    <w:rsid w:val="00603EDF"/>
    <w:rsid w:val="0060407D"/>
    <w:rsid w:val="00604242"/>
    <w:rsid w:val="00604DA0"/>
    <w:rsid w:val="00605014"/>
    <w:rsid w:val="00605087"/>
    <w:rsid w:val="00605139"/>
    <w:rsid w:val="0060546A"/>
    <w:rsid w:val="00605C7D"/>
    <w:rsid w:val="00605E05"/>
    <w:rsid w:val="00605E1C"/>
    <w:rsid w:val="00605FBD"/>
    <w:rsid w:val="00606191"/>
    <w:rsid w:val="00606BCB"/>
    <w:rsid w:val="00606C01"/>
    <w:rsid w:val="00607B38"/>
    <w:rsid w:val="00607FA5"/>
    <w:rsid w:val="00610216"/>
    <w:rsid w:val="006102DD"/>
    <w:rsid w:val="0061031B"/>
    <w:rsid w:val="00610443"/>
    <w:rsid w:val="00610782"/>
    <w:rsid w:val="0061079F"/>
    <w:rsid w:val="00610A2B"/>
    <w:rsid w:val="00610B09"/>
    <w:rsid w:val="00610B78"/>
    <w:rsid w:val="00611388"/>
    <w:rsid w:val="006116E5"/>
    <w:rsid w:val="00611A1A"/>
    <w:rsid w:val="00611B18"/>
    <w:rsid w:val="00611B74"/>
    <w:rsid w:val="00611D04"/>
    <w:rsid w:val="00611F86"/>
    <w:rsid w:val="0061220A"/>
    <w:rsid w:val="0061241F"/>
    <w:rsid w:val="00612B23"/>
    <w:rsid w:val="00612DA1"/>
    <w:rsid w:val="00612E09"/>
    <w:rsid w:val="00613788"/>
    <w:rsid w:val="00613B97"/>
    <w:rsid w:val="00613CA0"/>
    <w:rsid w:val="0061442C"/>
    <w:rsid w:val="006150F0"/>
    <w:rsid w:val="00615D49"/>
    <w:rsid w:val="00615E91"/>
    <w:rsid w:val="00615EAB"/>
    <w:rsid w:val="0061629D"/>
    <w:rsid w:val="006167C5"/>
    <w:rsid w:val="00616946"/>
    <w:rsid w:val="00616961"/>
    <w:rsid w:val="00616CF6"/>
    <w:rsid w:val="00616F5D"/>
    <w:rsid w:val="0061700D"/>
    <w:rsid w:val="006172A8"/>
    <w:rsid w:val="00617563"/>
    <w:rsid w:val="006175AF"/>
    <w:rsid w:val="0061798A"/>
    <w:rsid w:val="00617C5C"/>
    <w:rsid w:val="00617D21"/>
    <w:rsid w:val="00617F29"/>
    <w:rsid w:val="00620248"/>
    <w:rsid w:val="006204ED"/>
    <w:rsid w:val="00620597"/>
    <w:rsid w:val="006208BE"/>
    <w:rsid w:val="00620E3D"/>
    <w:rsid w:val="00620EEA"/>
    <w:rsid w:val="00620F74"/>
    <w:rsid w:val="00621B2B"/>
    <w:rsid w:val="00621E0C"/>
    <w:rsid w:val="00622355"/>
    <w:rsid w:val="006223B6"/>
    <w:rsid w:val="0062276E"/>
    <w:rsid w:val="006229B8"/>
    <w:rsid w:val="00622BFC"/>
    <w:rsid w:val="00622F46"/>
    <w:rsid w:val="00622FF8"/>
    <w:rsid w:val="0062323A"/>
    <w:rsid w:val="006233FD"/>
    <w:rsid w:val="00623436"/>
    <w:rsid w:val="00623627"/>
    <w:rsid w:val="00623A9E"/>
    <w:rsid w:val="006247E4"/>
    <w:rsid w:val="006249A6"/>
    <w:rsid w:val="00624F6A"/>
    <w:rsid w:val="0062589B"/>
    <w:rsid w:val="006258F1"/>
    <w:rsid w:val="00625C25"/>
    <w:rsid w:val="0062609E"/>
    <w:rsid w:val="00626721"/>
    <w:rsid w:val="00626730"/>
    <w:rsid w:val="0062694D"/>
    <w:rsid w:val="00626AEE"/>
    <w:rsid w:val="00627C3E"/>
    <w:rsid w:val="006300D8"/>
    <w:rsid w:val="006308A0"/>
    <w:rsid w:val="00630ABF"/>
    <w:rsid w:val="00630D9D"/>
    <w:rsid w:val="00630F30"/>
    <w:rsid w:val="006310F3"/>
    <w:rsid w:val="006315E0"/>
    <w:rsid w:val="0063162C"/>
    <w:rsid w:val="00631B93"/>
    <w:rsid w:val="00631D56"/>
    <w:rsid w:val="00631E90"/>
    <w:rsid w:val="00632409"/>
    <w:rsid w:val="00632861"/>
    <w:rsid w:val="00633717"/>
    <w:rsid w:val="00633AAC"/>
    <w:rsid w:val="00633E5D"/>
    <w:rsid w:val="00633F5F"/>
    <w:rsid w:val="006341BA"/>
    <w:rsid w:val="006348A8"/>
    <w:rsid w:val="00634BEB"/>
    <w:rsid w:val="0063503E"/>
    <w:rsid w:val="00635525"/>
    <w:rsid w:val="00635A7B"/>
    <w:rsid w:val="0063622F"/>
    <w:rsid w:val="00636488"/>
    <w:rsid w:val="006364ED"/>
    <w:rsid w:val="006367E4"/>
    <w:rsid w:val="00637350"/>
    <w:rsid w:val="00637567"/>
    <w:rsid w:val="00637D99"/>
    <w:rsid w:val="00637F50"/>
    <w:rsid w:val="0064008E"/>
    <w:rsid w:val="00640A69"/>
    <w:rsid w:val="00640C5B"/>
    <w:rsid w:val="00640CD2"/>
    <w:rsid w:val="006410BA"/>
    <w:rsid w:val="00641387"/>
    <w:rsid w:val="0064168B"/>
    <w:rsid w:val="006416D5"/>
    <w:rsid w:val="00641735"/>
    <w:rsid w:val="0064183F"/>
    <w:rsid w:val="006418E2"/>
    <w:rsid w:val="00641A49"/>
    <w:rsid w:val="00641C5F"/>
    <w:rsid w:val="00642D31"/>
    <w:rsid w:val="00642ECF"/>
    <w:rsid w:val="00643BA2"/>
    <w:rsid w:val="00644219"/>
    <w:rsid w:val="006442FD"/>
    <w:rsid w:val="00644B60"/>
    <w:rsid w:val="00644D7F"/>
    <w:rsid w:val="006454EA"/>
    <w:rsid w:val="00645A14"/>
    <w:rsid w:val="00645A2B"/>
    <w:rsid w:val="00646118"/>
    <w:rsid w:val="00646574"/>
    <w:rsid w:val="00646949"/>
    <w:rsid w:val="00647482"/>
    <w:rsid w:val="006475CB"/>
    <w:rsid w:val="006477A3"/>
    <w:rsid w:val="00647B07"/>
    <w:rsid w:val="00647BB4"/>
    <w:rsid w:val="00647BC6"/>
    <w:rsid w:val="00647DE8"/>
    <w:rsid w:val="0065000A"/>
    <w:rsid w:val="006503C8"/>
    <w:rsid w:val="006506DB"/>
    <w:rsid w:val="00650C75"/>
    <w:rsid w:val="0065124E"/>
    <w:rsid w:val="00651AD4"/>
    <w:rsid w:val="00651DC0"/>
    <w:rsid w:val="006524CA"/>
    <w:rsid w:val="0065292E"/>
    <w:rsid w:val="00652F36"/>
    <w:rsid w:val="00653092"/>
    <w:rsid w:val="0065346C"/>
    <w:rsid w:val="00653D18"/>
    <w:rsid w:val="00653E40"/>
    <w:rsid w:val="00653F47"/>
    <w:rsid w:val="0065444E"/>
    <w:rsid w:val="00654D0A"/>
    <w:rsid w:val="00654D90"/>
    <w:rsid w:val="006556DE"/>
    <w:rsid w:val="006557AB"/>
    <w:rsid w:val="00655A96"/>
    <w:rsid w:val="00655F52"/>
    <w:rsid w:val="00656154"/>
    <w:rsid w:val="0065631D"/>
    <w:rsid w:val="0065666D"/>
    <w:rsid w:val="006566B5"/>
    <w:rsid w:val="006570C7"/>
    <w:rsid w:val="0065779F"/>
    <w:rsid w:val="006577E6"/>
    <w:rsid w:val="00657B35"/>
    <w:rsid w:val="00657FE5"/>
    <w:rsid w:val="006601E4"/>
    <w:rsid w:val="006603B1"/>
    <w:rsid w:val="006608F1"/>
    <w:rsid w:val="00660A59"/>
    <w:rsid w:val="00660AF3"/>
    <w:rsid w:val="00660C06"/>
    <w:rsid w:val="00660C93"/>
    <w:rsid w:val="00660E57"/>
    <w:rsid w:val="00661ACE"/>
    <w:rsid w:val="00661CC0"/>
    <w:rsid w:val="006621A9"/>
    <w:rsid w:val="006624CB"/>
    <w:rsid w:val="0066271E"/>
    <w:rsid w:val="00662CD3"/>
    <w:rsid w:val="00662CEF"/>
    <w:rsid w:val="00662CF3"/>
    <w:rsid w:val="0066359C"/>
    <w:rsid w:val="00663C6F"/>
    <w:rsid w:val="00663CEB"/>
    <w:rsid w:val="00663D11"/>
    <w:rsid w:val="006641C2"/>
    <w:rsid w:val="006654FA"/>
    <w:rsid w:val="00665A67"/>
    <w:rsid w:val="00665B4B"/>
    <w:rsid w:val="00665F68"/>
    <w:rsid w:val="0066625D"/>
    <w:rsid w:val="006669CE"/>
    <w:rsid w:val="00666A7D"/>
    <w:rsid w:val="00666AC3"/>
    <w:rsid w:val="00667303"/>
    <w:rsid w:val="0066799A"/>
    <w:rsid w:val="00667C3D"/>
    <w:rsid w:val="00667DE6"/>
    <w:rsid w:val="006701EA"/>
    <w:rsid w:val="00670B6E"/>
    <w:rsid w:val="00671041"/>
    <w:rsid w:val="00671876"/>
    <w:rsid w:val="00671A46"/>
    <w:rsid w:val="00671D28"/>
    <w:rsid w:val="00671F06"/>
    <w:rsid w:val="00672561"/>
    <w:rsid w:val="00672716"/>
    <w:rsid w:val="00672834"/>
    <w:rsid w:val="00672E38"/>
    <w:rsid w:val="00672F62"/>
    <w:rsid w:val="0067313B"/>
    <w:rsid w:val="00673871"/>
    <w:rsid w:val="00673FCB"/>
    <w:rsid w:val="0067407E"/>
    <w:rsid w:val="00674355"/>
    <w:rsid w:val="006748FB"/>
    <w:rsid w:val="00674A14"/>
    <w:rsid w:val="00674B12"/>
    <w:rsid w:val="00674B66"/>
    <w:rsid w:val="00674C45"/>
    <w:rsid w:val="00674EA3"/>
    <w:rsid w:val="006751CB"/>
    <w:rsid w:val="00676414"/>
    <w:rsid w:val="006769B7"/>
    <w:rsid w:val="00676B89"/>
    <w:rsid w:val="006770AD"/>
    <w:rsid w:val="006770C5"/>
    <w:rsid w:val="006771A1"/>
    <w:rsid w:val="006774E2"/>
    <w:rsid w:val="006776A0"/>
    <w:rsid w:val="00677778"/>
    <w:rsid w:val="00677DE4"/>
    <w:rsid w:val="006803C6"/>
    <w:rsid w:val="0068065D"/>
    <w:rsid w:val="00680706"/>
    <w:rsid w:val="00680E37"/>
    <w:rsid w:val="00680F7B"/>
    <w:rsid w:val="00681054"/>
    <w:rsid w:val="006811B9"/>
    <w:rsid w:val="006813EA"/>
    <w:rsid w:val="00681962"/>
    <w:rsid w:val="00681AC3"/>
    <w:rsid w:val="00681BB6"/>
    <w:rsid w:val="00681C5A"/>
    <w:rsid w:val="00681E9B"/>
    <w:rsid w:val="00681EFF"/>
    <w:rsid w:val="00682453"/>
    <w:rsid w:val="00682B07"/>
    <w:rsid w:val="00682CCD"/>
    <w:rsid w:val="00682E41"/>
    <w:rsid w:val="00682F0A"/>
    <w:rsid w:val="00682F8D"/>
    <w:rsid w:val="00682FBC"/>
    <w:rsid w:val="006831E9"/>
    <w:rsid w:val="00683277"/>
    <w:rsid w:val="00683531"/>
    <w:rsid w:val="00683EF0"/>
    <w:rsid w:val="00684A6D"/>
    <w:rsid w:val="00684AED"/>
    <w:rsid w:val="00684AEF"/>
    <w:rsid w:val="00684F71"/>
    <w:rsid w:val="006853E8"/>
    <w:rsid w:val="00685E79"/>
    <w:rsid w:val="00686B82"/>
    <w:rsid w:val="0068700C"/>
    <w:rsid w:val="006871AC"/>
    <w:rsid w:val="006872FD"/>
    <w:rsid w:val="00687685"/>
    <w:rsid w:val="00687D56"/>
    <w:rsid w:val="00687E63"/>
    <w:rsid w:val="0069021C"/>
    <w:rsid w:val="00690336"/>
    <w:rsid w:val="00690514"/>
    <w:rsid w:val="00691031"/>
    <w:rsid w:val="00691232"/>
    <w:rsid w:val="00691270"/>
    <w:rsid w:val="006918E2"/>
    <w:rsid w:val="00691945"/>
    <w:rsid w:val="00692548"/>
    <w:rsid w:val="0069257B"/>
    <w:rsid w:val="00692582"/>
    <w:rsid w:val="00692595"/>
    <w:rsid w:val="00692869"/>
    <w:rsid w:val="006931E4"/>
    <w:rsid w:val="00693742"/>
    <w:rsid w:val="00693B4A"/>
    <w:rsid w:val="00693E53"/>
    <w:rsid w:val="00694245"/>
    <w:rsid w:val="006949F1"/>
    <w:rsid w:val="00694E56"/>
    <w:rsid w:val="006955ED"/>
    <w:rsid w:val="006957E6"/>
    <w:rsid w:val="00695ECE"/>
    <w:rsid w:val="00696AED"/>
    <w:rsid w:val="00696B0D"/>
    <w:rsid w:val="00697449"/>
    <w:rsid w:val="006977EA"/>
    <w:rsid w:val="006977EE"/>
    <w:rsid w:val="006A0026"/>
    <w:rsid w:val="006A0562"/>
    <w:rsid w:val="006A0724"/>
    <w:rsid w:val="006A073F"/>
    <w:rsid w:val="006A0A00"/>
    <w:rsid w:val="006A0E25"/>
    <w:rsid w:val="006A1230"/>
    <w:rsid w:val="006A13C0"/>
    <w:rsid w:val="006A13E1"/>
    <w:rsid w:val="006A239B"/>
    <w:rsid w:val="006A25DE"/>
    <w:rsid w:val="006A29CD"/>
    <w:rsid w:val="006A2C86"/>
    <w:rsid w:val="006A2FF9"/>
    <w:rsid w:val="006A339F"/>
    <w:rsid w:val="006A39F4"/>
    <w:rsid w:val="006A4A2C"/>
    <w:rsid w:val="006A4AD4"/>
    <w:rsid w:val="006A4B53"/>
    <w:rsid w:val="006A4C8C"/>
    <w:rsid w:val="006A4CEC"/>
    <w:rsid w:val="006A5300"/>
    <w:rsid w:val="006A5590"/>
    <w:rsid w:val="006A5729"/>
    <w:rsid w:val="006A5794"/>
    <w:rsid w:val="006A5927"/>
    <w:rsid w:val="006A5A0E"/>
    <w:rsid w:val="006A5DDF"/>
    <w:rsid w:val="006A6448"/>
    <w:rsid w:val="006A6BC4"/>
    <w:rsid w:val="006A6D7A"/>
    <w:rsid w:val="006A743D"/>
    <w:rsid w:val="006A7D56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A87"/>
    <w:rsid w:val="006B1C1A"/>
    <w:rsid w:val="006B2650"/>
    <w:rsid w:val="006B292D"/>
    <w:rsid w:val="006B2FBC"/>
    <w:rsid w:val="006B3AFB"/>
    <w:rsid w:val="006B3E3A"/>
    <w:rsid w:val="006B4043"/>
    <w:rsid w:val="006B43A2"/>
    <w:rsid w:val="006B47AF"/>
    <w:rsid w:val="006B4B28"/>
    <w:rsid w:val="006B4D2B"/>
    <w:rsid w:val="006B4E4F"/>
    <w:rsid w:val="006B60FA"/>
    <w:rsid w:val="006B62A2"/>
    <w:rsid w:val="006B645C"/>
    <w:rsid w:val="006B6576"/>
    <w:rsid w:val="006B66E2"/>
    <w:rsid w:val="006B6ACB"/>
    <w:rsid w:val="006B6DD8"/>
    <w:rsid w:val="006B6E0E"/>
    <w:rsid w:val="006B792E"/>
    <w:rsid w:val="006B7C71"/>
    <w:rsid w:val="006B7C8E"/>
    <w:rsid w:val="006C0938"/>
    <w:rsid w:val="006C1481"/>
    <w:rsid w:val="006C1498"/>
    <w:rsid w:val="006C16C4"/>
    <w:rsid w:val="006C1A77"/>
    <w:rsid w:val="006C1B65"/>
    <w:rsid w:val="006C1FA1"/>
    <w:rsid w:val="006C29D2"/>
    <w:rsid w:val="006C2BD3"/>
    <w:rsid w:val="006C2CCC"/>
    <w:rsid w:val="006C2E14"/>
    <w:rsid w:val="006C2F63"/>
    <w:rsid w:val="006C3119"/>
    <w:rsid w:val="006C3597"/>
    <w:rsid w:val="006C382C"/>
    <w:rsid w:val="006C3F68"/>
    <w:rsid w:val="006C49D8"/>
    <w:rsid w:val="006C4D90"/>
    <w:rsid w:val="006C5357"/>
    <w:rsid w:val="006C5FF4"/>
    <w:rsid w:val="006C6138"/>
    <w:rsid w:val="006C616F"/>
    <w:rsid w:val="006C623C"/>
    <w:rsid w:val="006C66B7"/>
    <w:rsid w:val="006C734F"/>
    <w:rsid w:val="006C74C2"/>
    <w:rsid w:val="006C777B"/>
    <w:rsid w:val="006C7910"/>
    <w:rsid w:val="006C798A"/>
    <w:rsid w:val="006C79C8"/>
    <w:rsid w:val="006C7BBB"/>
    <w:rsid w:val="006C7CA2"/>
    <w:rsid w:val="006C7D17"/>
    <w:rsid w:val="006C7E56"/>
    <w:rsid w:val="006D06C8"/>
    <w:rsid w:val="006D07EE"/>
    <w:rsid w:val="006D08C2"/>
    <w:rsid w:val="006D08DD"/>
    <w:rsid w:val="006D0C9C"/>
    <w:rsid w:val="006D0CCC"/>
    <w:rsid w:val="006D0E0C"/>
    <w:rsid w:val="006D1024"/>
    <w:rsid w:val="006D107C"/>
    <w:rsid w:val="006D15FE"/>
    <w:rsid w:val="006D1712"/>
    <w:rsid w:val="006D1C4E"/>
    <w:rsid w:val="006D2137"/>
    <w:rsid w:val="006D287C"/>
    <w:rsid w:val="006D2B73"/>
    <w:rsid w:val="006D2D5F"/>
    <w:rsid w:val="006D2E16"/>
    <w:rsid w:val="006D32F7"/>
    <w:rsid w:val="006D3C69"/>
    <w:rsid w:val="006D3E9F"/>
    <w:rsid w:val="006D46C0"/>
    <w:rsid w:val="006D48C7"/>
    <w:rsid w:val="006D4925"/>
    <w:rsid w:val="006D4DA4"/>
    <w:rsid w:val="006D4E5C"/>
    <w:rsid w:val="006D4E82"/>
    <w:rsid w:val="006D4F13"/>
    <w:rsid w:val="006D545A"/>
    <w:rsid w:val="006D56A9"/>
    <w:rsid w:val="006D5D5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803"/>
    <w:rsid w:val="006E0589"/>
    <w:rsid w:val="006E06F3"/>
    <w:rsid w:val="006E09FE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ADD"/>
    <w:rsid w:val="006E1F99"/>
    <w:rsid w:val="006E21CC"/>
    <w:rsid w:val="006E21E8"/>
    <w:rsid w:val="006E2397"/>
    <w:rsid w:val="006E27DC"/>
    <w:rsid w:val="006E295A"/>
    <w:rsid w:val="006E2B45"/>
    <w:rsid w:val="006E2D30"/>
    <w:rsid w:val="006E2E1A"/>
    <w:rsid w:val="006E35E5"/>
    <w:rsid w:val="006E3A4F"/>
    <w:rsid w:val="006E482F"/>
    <w:rsid w:val="006E521E"/>
    <w:rsid w:val="006E561B"/>
    <w:rsid w:val="006E5817"/>
    <w:rsid w:val="006E5BA8"/>
    <w:rsid w:val="006E5DBF"/>
    <w:rsid w:val="006E5EA2"/>
    <w:rsid w:val="006E61FF"/>
    <w:rsid w:val="006E64A4"/>
    <w:rsid w:val="006E6A16"/>
    <w:rsid w:val="006E6B19"/>
    <w:rsid w:val="006E6E03"/>
    <w:rsid w:val="006E76C7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1A05"/>
    <w:rsid w:val="006F1C67"/>
    <w:rsid w:val="006F2147"/>
    <w:rsid w:val="006F215E"/>
    <w:rsid w:val="006F2238"/>
    <w:rsid w:val="006F25F5"/>
    <w:rsid w:val="006F26AE"/>
    <w:rsid w:val="006F2D51"/>
    <w:rsid w:val="006F3782"/>
    <w:rsid w:val="006F3840"/>
    <w:rsid w:val="006F390D"/>
    <w:rsid w:val="006F3C4F"/>
    <w:rsid w:val="006F3D91"/>
    <w:rsid w:val="006F3EB1"/>
    <w:rsid w:val="006F43A2"/>
    <w:rsid w:val="006F4981"/>
    <w:rsid w:val="006F4C5D"/>
    <w:rsid w:val="006F52FF"/>
    <w:rsid w:val="006F5446"/>
    <w:rsid w:val="006F5613"/>
    <w:rsid w:val="006F5842"/>
    <w:rsid w:val="006F58BC"/>
    <w:rsid w:val="006F5CCF"/>
    <w:rsid w:val="006F64BD"/>
    <w:rsid w:val="006F6684"/>
    <w:rsid w:val="006F693D"/>
    <w:rsid w:val="006F702E"/>
    <w:rsid w:val="006F71D4"/>
    <w:rsid w:val="006F7498"/>
    <w:rsid w:val="006F7506"/>
    <w:rsid w:val="006F7E76"/>
    <w:rsid w:val="007004C3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79E"/>
    <w:rsid w:val="0070289B"/>
    <w:rsid w:val="00702A65"/>
    <w:rsid w:val="0070321D"/>
    <w:rsid w:val="00703318"/>
    <w:rsid w:val="0070337B"/>
    <w:rsid w:val="00703464"/>
    <w:rsid w:val="00703934"/>
    <w:rsid w:val="00703D04"/>
    <w:rsid w:val="00704526"/>
    <w:rsid w:val="00704637"/>
    <w:rsid w:val="00704742"/>
    <w:rsid w:val="00704C0B"/>
    <w:rsid w:val="007051F2"/>
    <w:rsid w:val="007052C8"/>
    <w:rsid w:val="00705530"/>
    <w:rsid w:val="00705B40"/>
    <w:rsid w:val="0070622E"/>
    <w:rsid w:val="00706CA5"/>
    <w:rsid w:val="007070D3"/>
    <w:rsid w:val="007072D5"/>
    <w:rsid w:val="00707CF4"/>
    <w:rsid w:val="007106B1"/>
    <w:rsid w:val="00710725"/>
    <w:rsid w:val="0071078B"/>
    <w:rsid w:val="007108B0"/>
    <w:rsid w:val="007109BF"/>
    <w:rsid w:val="00710D2B"/>
    <w:rsid w:val="00711252"/>
    <w:rsid w:val="00711806"/>
    <w:rsid w:val="0071195A"/>
    <w:rsid w:val="00711FB7"/>
    <w:rsid w:val="00712EE5"/>
    <w:rsid w:val="007136C3"/>
    <w:rsid w:val="00713929"/>
    <w:rsid w:val="00714164"/>
    <w:rsid w:val="007141E5"/>
    <w:rsid w:val="00714367"/>
    <w:rsid w:val="007143A1"/>
    <w:rsid w:val="007143D1"/>
    <w:rsid w:val="007144E7"/>
    <w:rsid w:val="0071453C"/>
    <w:rsid w:val="00714997"/>
    <w:rsid w:val="00714A37"/>
    <w:rsid w:val="00715123"/>
    <w:rsid w:val="00715820"/>
    <w:rsid w:val="00715D68"/>
    <w:rsid w:val="00715FD3"/>
    <w:rsid w:val="00716403"/>
    <w:rsid w:val="007165A4"/>
    <w:rsid w:val="00716F48"/>
    <w:rsid w:val="00717045"/>
    <w:rsid w:val="00717A05"/>
    <w:rsid w:val="00717B1D"/>
    <w:rsid w:val="00717C43"/>
    <w:rsid w:val="00717C69"/>
    <w:rsid w:val="00717CCD"/>
    <w:rsid w:val="00720E97"/>
    <w:rsid w:val="00720EED"/>
    <w:rsid w:val="0072113D"/>
    <w:rsid w:val="00721A2D"/>
    <w:rsid w:val="00721B3F"/>
    <w:rsid w:val="00721D51"/>
    <w:rsid w:val="00721F83"/>
    <w:rsid w:val="00721FFA"/>
    <w:rsid w:val="00722054"/>
    <w:rsid w:val="007224D9"/>
    <w:rsid w:val="007225CF"/>
    <w:rsid w:val="00722C1C"/>
    <w:rsid w:val="00723471"/>
    <w:rsid w:val="00723638"/>
    <w:rsid w:val="007236C2"/>
    <w:rsid w:val="00723C61"/>
    <w:rsid w:val="00723E80"/>
    <w:rsid w:val="00724250"/>
    <w:rsid w:val="00724251"/>
    <w:rsid w:val="00724389"/>
    <w:rsid w:val="00724905"/>
    <w:rsid w:val="007249E2"/>
    <w:rsid w:val="00724AF3"/>
    <w:rsid w:val="00724B19"/>
    <w:rsid w:val="00724F8E"/>
    <w:rsid w:val="0072505F"/>
    <w:rsid w:val="00725126"/>
    <w:rsid w:val="00725AA7"/>
    <w:rsid w:val="00725B25"/>
    <w:rsid w:val="00725D0A"/>
    <w:rsid w:val="0072618F"/>
    <w:rsid w:val="007262F6"/>
    <w:rsid w:val="0072660A"/>
    <w:rsid w:val="0072664C"/>
    <w:rsid w:val="00726AF2"/>
    <w:rsid w:val="00726CF6"/>
    <w:rsid w:val="007276E0"/>
    <w:rsid w:val="00727868"/>
    <w:rsid w:val="00727910"/>
    <w:rsid w:val="00727BD8"/>
    <w:rsid w:val="007304B5"/>
    <w:rsid w:val="00730710"/>
    <w:rsid w:val="0073075C"/>
    <w:rsid w:val="00730CC7"/>
    <w:rsid w:val="00730F1C"/>
    <w:rsid w:val="007313DA"/>
    <w:rsid w:val="00731556"/>
    <w:rsid w:val="00731749"/>
    <w:rsid w:val="00731C35"/>
    <w:rsid w:val="00731F6A"/>
    <w:rsid w:val="00732046"/>
    <w:rsid w:val="007324E2"/>
    <w:rsid w:val="007327A5"/>
    <w:rsid w:val="00733085"/>
    <w:rsid w:val="00733291"/>
    <w:rsid w:val="00733A2D"/>
    <w:rsid w:val="00733CCB"/>
    <w:rsid w:val="00733D65"/>
    <w:rsid w:val="007346FA"/>
    <w:rsid w:val="00734ED8"/>
    <w:rsid w:val="00735566"/>
    <w:rsid w:val="0073571F"/>
    <w:rsid w:val="007357FC"/>
    <w:rsid w:val="0073584F"/>
    <w:rsid w:val="00735958"/>
    <w:rsid w:val="00735A60"/>
    <w:rsid w:val="00736050"/>
    <w:rsid w:val="0073619B"/>
    <w:rsid w:val="00736653"/>
    <w:rsid w:val="00736948"/>
    <w:rsid w:val="007370FF"/>
    <w:rsid w:val="00737123"/>
    <w:rsid w:val="007375B3"/>
    <w:rsid w:val="007377C7"/>
    <w:rsid w:val="0073788D"/>
    <w:rsid w:val="007378FC"/>
    <w:rsid w:val="00737EC6"/>
    <w:rsid w:val="00740456"/>
    <w:rsid w:val="0074063A"/>
    <w:rsid w:val="00740B41"/>
    <w:rsid w:val="00740B75"/>
    <w:rsid w:val="00741540"/>
    <w:rsid w:val="007424B9"/>
    <w:rsid w:val="007424DE"/>
    <w:rsid w:val="00742B92"/>
    <w:rsid w:val="0074301B"/>
    <w:rsid w:val="007434BB"/>
    <w:rsid w:val="00743995"/>
    <w:rsid w:val="00743C62"/>
    <w:rsid w:val="00743DEF"/>
    <w:rsid w:val="00744083"/>
    <w:rsid w:val="0074447A"/>
    <w:rsid w:val="0074464D"/>
    <w:rsid w:val="00745003"/>
    <w:rsid w:val="00745281"/>
    <w:rsid w:val="007453F4"/>
    <w:rsid w:val="007459D4"/>
    <w:rsid w:val="00746013"/>
    <w:rsid w:val="007460A6"/>
    <w:rsid w:val="0074663F"/>
    <w:rsid w:val="00746D01"/>
    <w:rsid w:val="00747678"/>
    <w:rsid w:val="007476F1"/>
    <w:rsid w:val="0074779E"/>
    <w:rsid w:val="0074797C"/>
    <w:rsid w:val="00747B41"/>
    <w:rsid w:val="00747D83"/>
    <w:rsid w:val="007505D9"/>
    <w:rsid w:val="00750682"/>
    <w:rsid w:val="00750B26"/>
    <w:rsid w:val="007510D2"/>
    <w:rsid w:val="00751158"/>
    <w:rsid w:val="007517F2"/>
    <w:rsid w:val="00751910"/>
    <w:rsid w:val="00751A48"/>
    <w:rsid w:val="00751AD7"/>
    <w:rsid w:val="00752776"/>
    <w:rsid w:val="007528E7"/>
    <w:rsid w:val="0075296A"/>
    <w:rsid w:val="007529A6"/>
    <w:rsid w:val="00752A35"/>
    <w:rsid w:val="00753FB6"/>
    <w:rsid w:val="00754913"/>
    <w:rsid w:val="00754BF7"/>
    <w:rsid w:val="00754D2B"/>
    <w:rsid w:val="00754F09"/>
    <w:rsid w:val="00755106"/>
    <w:rsid w:val="007553DB"/>
    <w:rsid w:val="0075580E"/>
    <w:rsid w:val="0075584D"/>
    <w:rsid w:val="007558C2"/>
    <w:rsid w:val="00756BCE"/>
    <w:rsid w:val="00756E50"/>
    <w:rsid w:val="0075717D"/>
    <w:rsid w:val="007572FB"/>
    <w:rsid w:val="0075770A"/>
    <w:rsid w:val="00757764"/>
    <w:rsid w:val="0075796A"/>
    <w:rsid w:val="00760429"/>
    <w:rsid w:val="007605A8"/>
    <w:rsid w:val="00760AEA"/>
    <w:rsid w:val="00760E1D"/>
    <w:rsid w:val="007616E4"/>
    <w:rsid w:val="00762252"/>
    <w:rsid w:val="00762BA5"/>
    <w:rsid w:val="0076306E"/>
    <w:rsid w:val="0076321F"/>
    <w:rsid w:val="0076377E"/>
    <w:rsid w:val="00763948"/>
    <w:rsid w:val="007642A0"/>
    <w:rsid w:val="0076472F"/>
    <w:rsid w:val="00764D05"/>
    <w:rsid w:val="00764D86"/>
    <w:rsid w:val="00764F88"/>
    <w:rsid w:val="0076547A"/>
    <w:rsid w:val="00765A3F"/>
    <w:rsid w:val="00765D24"/>
    <w:rsid w:val="00765EC6"/>
    <w:rsid w:val="00765F12"/>
    <w:rsid w:val="00766D76"/>
    <w:rsid w:val="00766E67"/>
    <w:rsid w:val="00767138"/>
    <w:rsid w:val="0076757B"/>
    <w:rsid w:val="00767BA1"/>
    <w:rsid w:val="007706C9"/>
    <w:rsid w:val="00770881"/>
    <w:rsid w:val="00770B72"/>
    <w:rsid w:val="00770BF2"/>
    <w:rsid w:val="007717BA"/>
    <w:rsid w:val="007718F9"/>
    <w:rsid w:val="00772152"/>
    <w:rsid w:val="0077263D"/>
    <w:rsid w:val="00772E3B"/>
    <w:rsid w:val="0077370D"/>
    <w:rsid w:val="00773908"/>
    <w:rsid w:val="0077426C"/>
    <w:rsid w:val="00774380"/>
    <w:rsid w:val="007744F8"/>
    <w:rsid w:val="00774EA8"/>
    <w:rsid w:val="00774F14"/>
    <w:rsid w:val="00775302"/>
    <w:rsid w:val="00775363"/>
    <w:rsid w:val="007754D7"/>
    <w:rsid w:val="007757FD"/>
    <w:rsid w:val="00775BDD"/>
    <w:rsid w:val="007768BB"/>
    <w:rsid w:val="00776F26"/>
    <w:rsid w:val="0077749C"/>
    <w:rsid w:val="0077757C"/>
    <w:rsid w:val="007777D5"/>
    <w:rsid w:val="0077786D"/>
    <w:rsid w:val="00777D82"/>
    <w:rsid w:val="00777D8B"/>
    <w:rsid w:val="0078020C"/>
    <w:rsid w:val="00780A27"/>
    <w:rsid w:val="00780A38"/>
    <w:rsid w:val="00780ABD"/>
    <w:rsid w:val="007810DE"/>
    <w:rsid w:val="00781257"/>
    <w:rsid w:val="00781606"/>
    <w:rsid w:val="007817B9"/>
    <w:rsid w:val="00781BD8"/>
    <w:rsid w:val="00781D1D"/>
    <w:rsid w:val="007822BB"/>
    <w:rsid w:val="00782729"/>
    <w:rsid w:val="00782D5F"/>
    <w:rsid w:val="00782F89"/>
    <w:rsid w:val="0078315A"/>
    <w:rsid w:val="007833FC"/>
    <w:rsid w:val="00783445"/>
    <w:rsid w:val="0078389F"/>
    <w:rsid w:val="007840FA"/>
    <w:rsid w:val="00784582"/>
    <w:rsid w:val="00784AA9"/>
    <w:rsid w:val="00784E4F"/>
    <w:rsid w:val="00785552"/>
    <w:rsid w:val="007856AE"/>
    <w:rsid w:val="007860CD"/>
    <w:rsid w:val="00786796"/>
    <w:rsid w:val="00786B61"/>
    <w:rsid w:val="00786F99"/>
    <w:rsid w:val="007871B5"/>
    <w:rsid w:val="007872E6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B"/>
    <w:rsid w:val="00790818"/>
    <w:rsid w:val="007909FE"/>
    <w:rsid w:val="00790E2E"/>
    <w:rsid w:val="0079127E"/>
    <w:rsid w:val="007920E1"/>
    <w:rsid w:val="00792719"/>
    <w:rsid w:val="007927E9"/>
    <w:rsid w:val="0079295D"/>
    <w:rsid w:val="0079301E"/>
    <w:rsid w:val="007930EC"/>
    <w:rsid w:val="00793242"/>
    <w:rsid w:val="00793341"/>
    <w:rsid w:val="00793999"/>
    <w:rsid w:val="00793C25"/>
    <w:rsid w:val="00793E91"/>
    <w:rsid w:val="00794A4B"/>
    <w:rsid w:val="00795211"/>
    <w:rsid w:val="007953F2"/>
    <w:rsid w:val="007955F5"/>
    <w:rsid w:val="0079576E"/>
    <w:rsid w:val="00795FFE"/>
    <w:rsid w:val="00797081"/>
    <w:rsid w:val="0079727A"/>
    <w:rsid w:val="007977F8"/>
    <w:rsid w:val="007A02E3"/>
    <w:rsid w:val="007A0960"/>
    <w:rsid w:val="007A0C7C"/>
    <w:rsid w:val="007A11C6"/>
    <w:rsid w:val="007A1471"/>
    <w:rsid w:val="007A1580"/>
    <w:rsid w:val="007A168A"/>
    <w:rsid w:val="007A1CCD"/>
    <w:rsid w:val="007A20B4"/>
    <w:rsid w:val="007A21AA"/>
    <w:rsid w:val="007A27B4"/>
    <w:rsid w:val="007A30A9"/>
    <w:rsid w:val="007A337D"/>
    <w:rsid w:val="007A3587"/>
    <w:rsid w:val="007A35BC"/>
    <w:rsid w:val="007A38BE"/>
    <w:rsid w:val="007A5133"/>
    <w:rsid w:val="007A54DF"/>
    <w:rsid w:val="007A57A0"/>
    <w:rsid w:val="007A5CE9"/>
    <w:rsid w:val="007A60FD"/>
    <w:rsid w:val="007A6654"/>
    <w:rsid w:val="007A701C"/>
    <w:rsid w:val="007A754A"/>
    <w:rsid w:val="007A76C8"/>
    <w:rsid w:val="007A7901"/>
    <w:rsid w:val="007A7AD1"/>
    <w:rsid w:val="007A7E7F"/>
    <w:rsid w:val="007B0950"/>
    <w:rsid w:val="007B0A51"/>
    <w:rsid w:val="007B1205"/>
    <w:rsid w:val="007B1457"/>
    <w:rsid w:val="007B15F2"/>
    <w:rsid w:val="007B1DFC"/>
    <w:rsid w:val="007B1FFF"/>
    <w:rsid w:val="007B202D"/>
    <w:rsid w:val="007B21FA"/>
    <w:rsid w:val="007B2582"/>
    <w:rsid w:val="007B264D"/>
    <w:rsid w:val="007B272E"/>
    <w:rsid w:val="007B2B75"/>
    <w:rsid w:val="007B2C51"/>
    <w:rsid w:val="007B2D29"/>
    <w:rsid w:val="007B2E9A"/>
    <w:rsid w:val="007B324A"/>
    <w:rsid w:val="007B327D"/>
    <w:rsid w:val="007B3485"/>
    <w:rsid w:val="007B3F27"/>
    <w:rsid w:val="007B3FD2"/>
    <w:rsid w:val="007B44F5"/>
    <w:rsid w:val="007B47D5"/>
    <w:rsid w:val="007B4BF1"/>
    <w:rsid w:val="007B5375"/>
    <w:rsid w:val="007B550C"/>
    <w:rsid w:val="007B5E88"/>
    <w:rsid w:val="007B7B61"/>
    <w:rsid w:val="007B7C9B"/>
    <w:rsid w:val="007B7E0E"/>
    <w:rsid w:val="007B7E39"/>
    <w:rsid w:val="007C0022"/>
    <w:rsid w:val="007C029C"/>
    <w:rsid w:val="007C02B1"/>
    <w:rsid w:val="007C036D"/>
    <w:rsid w:val="007C06A2"/>
    <w:rsid w:val="007C07F1"/>
    <w:rsid w:val="007C0834"/>
    <w:rsid w:val="007C0C22"/>
    <w:rsid w:val="007C1CF0"/>
    <w:rsid w:val="007C1CF7"/>
    <w:rsid w:val="007C2108"/>
    <w:rsid w:val="007C2780"/>
    <w:rsid w:val="007C294C"/>
    <w:rsid w:val="007C2B78"/>
    <w:rsid w:val="007C2E90"/>
    <w:rsid w:val="007C30AF"/>
    <w:rsid w:val="007C3295"/>
    <w:rsid w:val="007C3346"/>
    <w:rsid w:val="007C35F9"/>
    <w:rsid w:val="007C3BF1"/>
    <w:rsid w:val="007C3E8A"/>
    <w:rsid w:val="007C3E9C"/>
    <w:rsid w:val="007C48D5"/>
    <w:rsid w:val="007C4A1F"/>
    <w:rsid w:val="007C4A64"/>
    <w:rsid w:val="007C4B6D"/>
    <w:rsid w:val="007C575F"/>
    <w:rsid w:val="007C5860"/>
    <w:rsid w:val="007C5901"/>
    <w:rsid w:val="007C5B74"/>
    <w:rsid w:val="007C5E23"/>
    <w:rsid w:val="007C6777"/>
    <w:rsid w:val="007C6877"/>
    <w:rsid w:val="007C6BBD"/>
    <w:rsid w:val="007C6CD9"/>
    <w:rsid w:val="007C70D9"/>
    <w:rsid w:val="007C71ED"/>
    <w:rsid w:val="007C768A"/>
    <w:rsid w:val="007C7B5C"/>
    <w:rsid w:val="007C7B5D"/>
    <w:rsid w:val="007C7BF7"/>
    <w:rsid w:val="007C7D8C"/>
    <w:rsid w:val="007D001C"/>
    <w:rsid w:val="007D03AD"/>
    <w:rsid w:val="007D0927"/>
    <w:rsid w:val="007D115B"/>
    <w:rsid w:val="007D121D"/>
    <w:rsid w:val="007D13C2"/>
    <w:rsid w:val="007D1821"/>
    <w:rsid w:val="007D1AE4"/>
    <w:rsid w:val="007D2212"/>
    <w:rsid w:val="007D22AB"/>
    <w:rsid w:val="007D25CF"/>
    <w:rsid w:val="007D26C3"/>
    <w:rsid w:val="007D27CE"/>
    <w:rsid w:val="007D2C34"/>
    <w:rsid w:val="007D3474"/>
    <w:rsid w:val="007D39E5"/>
    <w:rsid w:val="007D3F92"/>
    <w:rsid w:val="007D421B"/>
    <w:rsid w:val="007D42BD"/>
    <w:rsid w:val="007D4349"/>
    <w:rsid w:val="007D4559"/>
    <w:rsid w:val="007D4573"/>
    <w:rsid w:val="007D4669"/>
    <w:rsid w:val="007D50CE"/>
    <w:rsid w:val="007D5944"/>
    <w:rsid w:val="007D5D83"/>
    <w:rsid w:val="007D65AB"/>
    <w:rsid w:val="007D6716"/>
    <w:rsid w:val="007D6FD3"/>
    <w:rsid w:val="007D70C6"/>
    <w:rsid w:val="007D7411"/>
    <w:rsid w:val="007D759C"/>
    <w:rsid w:val="007D7759"/>
    <w:rsid w:val="007D7A66"/>
    <w:rsid w:val="007D7BC0"/>
    <w:rsid w:val="007D7C69"/>
    <w:rsid w:val="007E0027"/>
    <w:rsid w:val="007E0593"/>
    <w:rsid w:val="007E0603"/>
    <w:rsid w:val="007E0B33"/>
    <w:rsid w:val="007E0D0C"/>
    <w:rsid w:val="007E0F95"/>
    <w:rsid w:val="007E1317"/>
    <w:rsid w:val="007E2E54"/>
    <w:rsid w:val="007E2E79"/>
    <w:rsid w:val="007E332C"/>
    <w:rsid w:val="007E3D21"/>
    <w:rsid w:val="007E3DA5"/>
    <w:rsid w:val="007E4128"/>
    <w:rsid w:val="007E4133"/>
    <w:rsid w:val="007E4431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D91"/>
    <w:rsid w:val="007E5DD5"/>
    <w:rsid w:val="007E6884"/>
    <w:rsid w:val="007E6A03"/>
    <w:rsid w:val="007E6E92"/>
    <w:rsid w:val="007E7017"/>
    <w:rsid w:val="007E73E0"/>
    <w:rsid w:val="007E7CCE"/>
    <w:rsid w:val="007E7D66"/>
    <w:rsid w:val="007F0147"/>
    <w:rsid w:val="007F06E2"/>
    <w:rsid w:val="007F078A"/>
    <w:rsid w:val="007F086F"/>
    <w:rsid w:val="007F0F89"/>
    <w:rsid w:val="007F15CC"/>
    <w:rsid w:val="007F15FD"/>
    <w:rsid w:val="007F18DC"/>
    <w:rsid w:val="007F1A2C"/>
    <w:rsid w:val="007F1CAE"/>
    <w:rsid w:val="007F1E7B"/>
    <w:rsid w:val="007F2375"/>
    <w:rsid w:val="007F2C36"/>
    <w:rsid w:val="007F329F"/>
    <w:rsid w:val="007F427E"/>
    <w:rsid w:val="007F4BDE"/>
    <w:rsid w:val="007F549A"/>
    <w:rsid w:val="007F5679"/>
    <w:rsid w:val="007F586B"/>
    <w:rsid w:val="007F5971"/>
    <w:rsid w:val="007F5EE8"/>
    <w:rsid w:val="007F615A"/>
    <w:rsid w:val="007F663C"/>
    <w:rsid w:val="007F6FCE"/>
    <w:rsid w:val="007F74E0"/>
    <w:rsid w:val="007F75E2"/>
    <w:rsid w:val="007F7679"/>
    <w:rsid w:val="007F78C4"/>
    <w:rsid w:val="007F7906"/>
    <w:rsid w:val="007F7A94"/>
    <w:rsid w:val="00800073"/>
    <w:rsid w:val="008000EC"/>
    <w:rsid w:val="00800138"/>
    <w:rsid w:val="00800701"/>
    <w:rsid w:val="00800BDB"/>
    <w:rsid w:val="00800BFF"/>
    <w:rsid w:val="00800C16"/>
    <w:rsid w:val="00800D5B"/>
    <w:rsid w:val="00800E01"/>
    <w:rsid w:val="00800E46"/>
    <w:rsid w:val="0080121A"/>
    <w:rsid w:val="008014C0"/>
    <w:rsid w:val="008015DA"/>
    <w:rsid w:val="00801D36"/>
    <w:rsid w:val="00801E18"/>
    <w:rsid w:val="008021D8"/>
    <w:rsid w:val="008027B9"/>
    <w:rsid w:val="00802892"/>
    <w:rsid w:val="00802A53"/>
    <w:rsid w:val="00802AF8"/>
    <w:rsid w:val="00802E76"/>
    <w:rsid w:val="00803062"/>
    <w:rsid w:val="00803240"/>
    <w:rsid w:val="0080358F"/>
    <w:rsid w:val="008035EC"/>
    <w:rsid w:val="00803659"/>
    <w:rsid w:val="008038CC"/>
    <w:rsid w:val="00803A2E"/>
    <w:rsid w:val="00803AF0"/>
    <w:rsid w:val="00803D25"/>
    <w:rsid w:val="008043D1"/>
    <w:rsid w:val="008043FE"/>
    <w:rsid w:val="00804807"/>
    <w:rsid w:val="00804D49"/>
    <w:rsid w:val="0080550C"/>
    <w:rsid w:val="008055EB"/>
    <w:rsid w:val="0080577F"/>
    <w:rsid w:val="008058F8"/>
    <w:rsid w:val="008064C7"/>
    <w:rsid w:val="0080653F"/>
    <w:rsid w:val="008069D8"/>
    <w:rsid w:val="00806BEA"/>
    <w:rsid w:val="00807093"/>
    <w:rsid w:val="00807111"/>
    <w:rsid w:val="008073FA"/>
    <w:rsid w:val="0080780E"/>
    <w:rsid w:val="00810153"/>
    <w:rsid w:val="008107D4"/>
    <w:rsid w:val="008107EF"/>
    <w:rsid w:val="00810920"/>
    <w:rsid w:val="00810E61"/>
    <w:rsid w:val="00810EFD"/>
    <w:rsid w:val="0081193C"/>
    <w:rsid w:val="0081203E"/>
    <w:rsid w:val="0081241C"/>
    <w:rsid w:val="00812734"/>
    <w:rsid w:val="00812A02"/>
    <w:rsid w:val="00812E5B"/>
    <w:rsid w:val="00813174"/>
    <w:rsid w:val="008134CE"/>
    <w:rsid w:val="008135FA"/>
    <w:rsid w:val="00813BAD"/>
    <w:rsid w:val="00813F35"/>
    <w:rsid w:val="00814120"/>
    <w:rsid w:val="00814A55"/>
    <w:rsid w:val="00814C08"/>
    <w:rsid w:val="00814FA6"/>
    <w:rsid w:val="008150FF"/>
    <w:rsid w:val="008152E9"/>
    <w:rsid w:val="0081545F"/>
    <w:rsid w:val="0081564F"/>
    <w:rsid w:val="00815A2C"/>
    <w:rsid w:val="00815AD2"/>
    <w:rsid w:val="00816345"/>
    <w:rsid w:val="008163CD"/>
    <w:rsid w:val="00816421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21E"/>
    <w:rsid w:val="008172EF"/>
    <w:rsid w:val="00817308"/>
    <w:rsid w:val="008175BE"/>
    <w:rsid w:val="0081776C"/>
    <w:rsid w:val="00817824"/>
    <w:rsid w:val="008179CA"/>
    <w:rsid w:val="00817C2C"/>
    <w:rsid w:val="00820235"/>
    <w:rsid w:val="008204BF"/>
    <w:rsid w:val="00820835"/>
    <w:rsid w:val="008208EF"/>
    <w:rsid w:val="00820AE6"/>
    <w:rsid w:val="00820B74"/>
    <w:rsid w:val="00820E80"/>
    <w:rsid w:val="008211CE"/>
    <w:rsid w:val="008216D8"/>
    <w:rsid w:val="0082175C"/>
    <w:rsid w:val="00821E95"/>
    <w:rsid w:val="00822105"/>
    <w:rsid w:val="0082216B"/>
    <w:rsid w:val="008221A8"/>
    <w:rsid w:val="008223B3"/>
    <w:rsid w:val="00822E80"/>
    <w:rsid w:val="00822FE3"/>
    <w:rsid w:val="0082308B"/>
    <w:rsid w:val="00823094"/>
    <w:rsid w:val="008235BF"/>
    <w:rsid w:val="00823865"/>
    <w:rsid w:val="00823980"/>
    <w:rsid w:val="00823BA3"/>
    <w:rsid w:val="008240C7"/>
    <w:rsid w:val="00824768"/>
    <w:rsid w:val="00824A1A"/>
    <w:rsid w:val="00824D5B"/>
    <w:rsid w:val="00825025"/>
    <w:rsid w:val="00825173"/>
    <w:rsid w:val="00825442"/>
    <w:rsid w:val="00825813"/>
    <w:rsid w:val="00825AAD"/>
    <w:rsid w:val="00825B0B"/>
    <w:rsid w:val="00825B6A"/>
    <w:rsid w:val="00826400"/>
    <w:rsid w:val="00826408"/>
    <w:rsid w:val="00826502"/>
    <w:rsid w:val="0082655B"/>
    <w:rsid w:val="00826626"/>
    <w:rsid w:val="00826730"/>
    <w:rsid w:val="008268E7"/>
    <w:rsid w:val="00826B71"/>
    <w:rsid w:val="00826C63"/>
    <w:rsid w:val="008271A1"/>
    <w:rsid w:val="00827450"/>
    <w:rsid w:val="00827489"/>
    <w:rsid w:val="00827687"/>
    <w:rsid w:val="00830212"/>
    <w:rsid w:val="008303CF"/>
    <w:rsid w:val="008308D1"/>
    <w:rsid w:val="0083098F"/>
    <w:rsid w:val="00830B61"/>
    <w:rsid w:val="00830BFB"/>
    <w:rsid w:val="008313BF"/>
    <w:rsid w:val="008316D5"/>
    <w:rsid w:val="008319E2"/>
    <w:rsid w:val="00831BE2"/>
    <w:rsid w:val="00831D90"/>
    <w:rsid w:val="00832255"/>
    <w:rsid w:val="0083261F"/>
    <w:rsid w:val="008329A2"/>
    <w:rsid w:val="00832BD2"/>
    <w:rsid w:val="00832D76"/>
    <w:rsid w:val="00833304"/>
    <w:rsid w:val="008333E4"/>
    <w:rsid w:val="008336E3"/>
    <w:rsid w:val="00833C52"/>
    <w:rsid w:val="00833D44"/>
    <w:rsid w:val="00833FC1"/>
    <w:rsid w:val="00834009"/>
    <w:rsid w:val="008344D2"/>
    <w:rsid w:val="008347C3"/>
    <w:rsid w:val="00834B6F"/>
    <w:rsid w:val="00835963"/>
    <w:rsid w:val="00835B27"/>
    <w:rsid w:val="00835F60"/>
    <w:rsid w:val="00835F75"/>
    <w:rsid w:val="00836374"/>
    <w:rsid w:val="00836456"/>
    <w:rsid w:val="008364C8"/>
    <w:rsid w:val="00836566"/>
    <w:rsid w:val="00836D3B"/>
    <w:rsid w:val="00837028"/>
    <w:rsid w:val="008371B7"/>
    <w:rsid w:val="0083747F"/>
    <w:rsid w:val="008377A4"/>
    <w:rsid w:val="00837B99"/>
    <w:rsid w:val="00837C55"/>
    <w:rsid w:val="00837E5E"/>
    <w:rsid w:val="00840681"/>
    <w:rsid w:val="008406E2"/>
    <w:rsid w:val="0084074A"/>
    <w:rsid w:val="00840882"/>
    <w:rsid w:val="0084101D"/>
    <w:rsid w:val="008410CC"/>
    <w:rsid w:val="0084156B"/>
    <w:rsid w:val="0084162B"/>
    <w:rsid w:val="00841A31"/>
    <w:rsid w:val="00841F0D"/>
    <w:rsid w:val="00841F2A"/>
    <w:rsid w:val="0084213B"/>
    <w:rsid w:val="0084224B"/>
    <w:rsid w:val="00842DCE"/>
    <w:rsid w:val="0084331F"/>
    <w:rsid w:val="00843515"/>
    <w:rsid w:val="008436CA"/>
    <w:rsid w:val="0084392E"/>
    <w:rsid w:val="00843AEF"/>
    <w:rsid w:val="00843BFB"/>
    <w:rsid w:val="00844218"/>
    <w:rsid w:val="0084427C"/>
    <w:rsid w:val="0084441E"/>
    <w:rsid w:val="0084460B"/>
    <w:rsid w:val="00844D55"/>
    <w:rsid w:val="008468FD"/>
    <w:rsid w:val="00846A8C"/>
    <w:rsid w:val="00846C84"/>
    <w:rsid w:val="00846D43"/>
    <w:rsid w:val="00847288"/>
    <w:rsid w:val="008479C1"/>
    <w:rsid w:val="008502F3"/>
    <w:rsid w:val="00850858"/>
    <w:rsid w:val="00850958"/>
    <w:rsid w:val="00850DE9"/>
    <w:rsid w:val="00850E2D"/>
    <w:rsid w:val="00850F56"/>
    <w:rsid w:val="00851491"/>
    <w:rsid w:val="00851842"/>
    <w:rsid w:val="00851B31"/>
    <w:rsid w:val="00851F07"/>
    <w:rsid w:val="008522CF"/>
    <w:rsid w:val="008524A5"/>
    <w:rsid w:val="00852660"/>
    <w:rsid w:val="008526F5"/>
    <w:rsid w:val="008529C7"/>
    <w:rsid w:val="00852AFE"/>
    <w:rsid w:val="00852F10"/>
    <w:rsid w:val="00852F59"/>
    <w:rsid w:val="0085356B"/>
    <w:rsid w:val="00853669"/>
    <w:rsid w:val="00853858"/>
    <w:rsid w:val="008538FC"/>
    <w:rsid w:val="00853D86"/>
    <w:rsid w:val="00853E9C"/>
    <w:rsid w:val="00854906"/>
    <w:rsid w:val="0085490F"/>
    <w:rsid w:val="00854AF9"/>
    <w:rsid w:val="00854B0C"/>
    <w:rsid w:val="00855595"/>
    <w:rsid w:val="008559F9"/>
    <w:rsid w:val="00855DE8"/>
    <w:rsid w:val="008560FF"/>
    <w:rsid w:val="00856153"/>
    <w:rsid w:val="0085673A"/>
    <w:rsid w:val="008567AC"/>
    <w:rsid w:val="008569F6"/>
    <w:rsid w:val="00856B33"/>
    <w:rsid w:val="00856C92"/>
    <w:rsid w:val="00856F9A"/>
    <w:rsid w:val="00856FA8"/>
    <w:rsid w:val="0085713D"/>
    <w:rsid w:val="008576DA"/>
    <w:rsid w:val="00857926"/>
    <w:rsid w:val="00857A52"/>
    <w:rsid w:val="00857B2C"/>
    <w:rsid w:val="00857C02"/>
    <w:rsid w:val="00857C49"/>
    <w:rsid w:val="00857E62"/>
    <w:rsid w:val="00857F71"/>
    <w:rsid w:val="00860774"/>
    <w:rsid w:val="00860958"/>
    <w:rsid w:val="00860EEB"/>
    <w:rsid w:val="00861070"/>
    <w:rsid w:val="0086112B"/>
    <w:rsid w:val="00861557"/>
    <w:rsid w:val="008615E2"/>
    <w:rsid w:val="00861A88"/>
    <w:rsid w:val="00861B2F"/>
    <w:rsid w:val="008620B8"/>
    <w:rsid w:val="0086217D"/>
    <w:rsid w:val="00862A64"/>
    <w:rsid w:val="00862DB6"/>
    <w:rsid w:val="00863024"/>
    <w:rsid w:val="0086326D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5834"/>
    <w:rsid w:val="008662E1"/>
    <w:rsid w:val="0086661F"/>
    <w:rsid w:val="00866B33"/>
    <w:rsid w:val="00866DB5"/>
    <w:rsid w:val="0086760A"/>
    <w:rsid w:val="00867C8A"/>
    <w:rsid w:val="00867FF1"/>
    <w:rsid w:val="0087025E"/>
    <w:rsid w:val="008703BE"/>
    <w:rsid w:val="008703FA"/>
    <w:rsid w:val="008704F5"/>
    <w:rsid w:val="00870B4E"/>
    <w:rsid w:val="00870DAE"/>
    <w:rsid w:val="00870E5D"/>
    <w:rsid w:val="00870E80"/>
    <w:rsid w:val="0087174B"/>
    <w:rsid w:val="00871B32"/>
    <w:rsid w:val="00871BCD"/>
    <w:rsid w:val="00871F68"/>
    <w:rsid w:val="0087205E"/>
    <w:rsid w:val="008722A3"/>
    <w:rsid w:val="00872405"/>
    <w:rsid w:val="00872893"/>
    <w:rsid w:val="0087325B"/>
    <w:rsid w:val="008735AB"/>
    <w:rsid w:val="008735D2"/>
    <w:rsid w:val="008737B0"/>
    <w:rsid w:val="00873833"/>
    <w:rsid w:val="00873C71"/>
    <w:rsid w:val="00875085"/>
    <w:rsid w:val="00875C32"/>
    <w:rsid w:val="0087625C"/>
    <w:rsid w:val="00876FE3"/>
    <w:rsid w:val="00877121"/>
    <w:rsid w:val="00877124"/>
    <w:rsid w:val="00877502"/>
    <w:rsid w:val="00877F94"/>
    <w:rsid w:val="0088029A"/>
    <w:rsid w:val="00880487"/>
    <w:rsid w:val="00880BF4"/>
    <w:rsid w:val="00881116"/>
    <w:rsid w:val="00881218"/>
    <w:rsid w:val="008815EA"/>
    <w:rsid w:val="00881B1E"/>
    <w:rsid w:val="00881CC9"/>
    <w:rsid w:val="008820B9"/>
    <w:rsid w:val="00882519"/>
    <w:rsid w:val="008833B6"/>
    <w:rsid w:val="00883A1D"/>
    <w:rsid w:val="00883CC8"/>
    <w:rsid w:val="00883FDD"/>
    <w:rsid w:val="008848C5"/>
    <w:rsid w:val="008849AE"/>
    <w:rsid w:val="008849C2"/>
    <w:rsid w:val="00884AC9"/>
    <w:rsid w:val="00884CCA"/>
    <w:rsid w:val="0088527C"/>
    <w:rsid w:val="0088562A"/>
    <w:rsid w:val="00885744"/>
    <w:rsid w:val="00885E5E"/>
    <w:rsid w:val="00885E9A"/>
    <w:rsid w:val="00885F0D"/>
    <w:rsid w:val="00885F83"/>
    <w:rsid w:val="00886177"/>
    <w:rsid w:val="008862E0"/>
    <w:rsid w:val="00886502"/>
    <w:rsid w:val="00886BA2"/>
    <w:rsid w:val="00886F71"/>
    <w:rsid w:val="0088737D"/>
    <w:rsid w:val="00887E40"/>
    <w:rsid w:val="008908B8"/>
    <w:rsid w:val="008909F4"/>
    <w:rsid w:val="00890A98"/>
    <w:rsid w:val="00890C20"/>
    <w:rsid w:val="008910F4"/>
    <w:rsid w:val="0089126C"/>
    <w:rsid w:val="00891D58"/>
    <w:rsid w:val="008923EC"/>
    <w:rsid w:val="00892789"/>
    <w:rsid w:val="00892CE0"/>
    <w:rsid w:val="0089317C"/>
    <w:rsid w:val="008933CF"/>
    <w:rsid w:val="008938F8"/>
    <w:rsid w:val="00893D69"/>
    <w:rsid w:val="00893DEA"/>
    <w:rsid w:val="00893E3C"/>
    <w:rsid w:val="00894044"/>
    <w:rsid w:val="0089430A"/>
    <w:rsid w:val="00894375"/>
    <w:rsid w:val="008944B2"/>
    <w:rsid w:val="00894C7D"/>
    <w:rsid w:val="00894DD7"/>
    <w:rsid w:val="00894E83"/>
    <w:rsid w:val="00894EC3"/>
    <w:rsid w:val="00894FF6"/>
    <w:rsid w:val="00895396"/>
    <w:rsid w:val="00895889"/>
    <w:rsid w:val="00895C73"/>
    <w:rsid w:val="00895E35"/>
    <w:rsid w:val="0089651A"/>
    <w:rsid w:val="008967CB"/>
    <w:rsid w:val="0089701E"/>
    <w:rsid w:val="00897323"/>
    <w:rsid w:val="00897A68"/>
    <w:rsid w:val="008A0260"/>
    <w:rsid w:val="008A07D0"/>
    <w:rsid w:val="008A0A40"/>
    <w:rsid w:val="008A0E1A"/>
    <w:rsid w:val="008A0F30"/>
    <w:rsid w:val="008A1037"/>
    <w:rsid w:val="008A115A"/>
    <w:rsid w:val="008A1629"/>
    <w:rsid w:val="008A17FA"/>
    <w:rsid w:val="008A1968"/>
    <w:rsid w:val="008A1E93"/>
    <w:rsid w:val="008A248A"/>
    <w:rsid w:val="008A2640"/>
    <w:rsid w:val="008A2662"/>
    <w:rsid w:val="008A2671"/>
    <w:rsid w:val="008A28F2"/>
    <w:rsid w:val="008A2E5F"/>
    <w:rsid w:val="008A2EBC"/>
    <w:rsid w:val="008A31C9"/>
    <w:rsid w:val="008A3CAC"/>
    <w:rsid w:val="008A3D85"/>
    <w:rsid w:val="008A3DF3"/>
    <w:rsid w:val="008A41F9"/>
    <w:rsid w:val="008A5188"/>
    <w:rsid w:val="008A5A8B"/>
    <w:rsid w:val="008A6194"/>
    <w:rsid w:val="008A63C0"/>
    <w:rsid w:val="008A6ADA"/>
    <w:rsid w:val="008A6CC8"/>
    <w:rsid w:val="008A6E11"/>
    <w:rsid w:val="008A713B"/>
    <w:rsid w:val="008A7673"/>
    <w:rsid w:val="008A781B"/>
    <w:rsid w:val="008A7E86"/>
    <w:rsid w:val="008B013C"/>
    <w:rsid w:val="008B0F8E"/>
    <w:rsid w:val="008B143F"/>
    <w:rsid w:val="008B17F7"/>
    <w:rsid w:val="008B188F"/>
    <w:rsid w:val="008B1BB7"/>
    <w:rsid w:val="008B1F88"/>
    <w:rsid w:val="008B20B9"/>
    <w:rsid w:val="008B221C"/>
    <w:rsid w:val="008B22A5"/>
    <w:rsid w:val="008B2888"/>
    <w:rsid w:val="008B29E4"/>
    <w:rsid w:val="008B2B7B"/>
    <w:rsid w:val="008B3210"/>
    <w:rsid w:val="008B3334"/>
    <w:rsid w:val="008B3A8E"/>
    <w:rsid w:val="008B45EE"/>
    <w:rsid w:val="008B467B"/>
    <w:rsid w:val="008B46B1"/>
    <w:rsid w:val="008B5074"/>
    <w:rsid w:val="008B5076"/>
    <w:rsid w:val="008B53D2"/>
    <w:rsid w:val="008B5433"/>
    <w:rsid w:val="008B5A9A"/>
    <w:rsid w:val="008B5B0D"/>
    <w:rsid w:val="008B5BAD"/>
    <w:rsid w:val="008B5C79"/>
    <w:rsid w:val="008B60DC"/>
    <w:rsid w:val="008B6180"/>
    <w:rsid w:val="008B6359"/>
    <w:rsid w:val="008B6413"/>
    <w:rsid w:val="008B6C3E"/>
    <w:rsid w:val="008B6DEE"/>
    <w:rsid w:val="008B70A1"/>
    <w:rsid w:val="008B76AA"/>
    <w:rsid w:val="008B7802"/>
    <w:rsid w:val="008B7BA4"/>
    <w:rsid w:val="008C037E"/>
    <w:rsid w:val="008C049C"/>
    <w:rsid w:val="008C052C"/>
    <w:rsid w:val="008C05B2"/>
    <w:rsid w:val="008C0AB3"/>
    <w:rsid w:val="008C14E3"/>
    <w:rsid w:val="008C163A"/>
    <w:rsid w:val="008C1B3D"/>
    <w:rsid w:val="008C1C55"/>
    <w:rsid w:val="008C1E70"/>
    <w:rsid w:val="008C1FD5"/>
    <w:rsid w:val="008C28BC"/>
    <w:rsid w:val="008C291F"/>
    <w:rsid w:val="008C2F2C"/>
    <w:rsid w:val="008C312C"/>
    <w:rsid w:val="008C3360"/>
    <w:rsid w:val="008C34F0"/>
    <w:rsid w:val="008C3843"/>
    <w:rsid w:val="008C3D71"/>
    <w:rsid w:val="008C415F"/>
    <w:rsid w:val="008C4378"/>
    <w:rsid w:val="008C43AD"/>
    <w:rsid w:val="008C4B42"/>
    <w:rsid w:val="008C507B"/>
    <w:rsid w:val="008C534C"/>
    <w:rsid w:val="008C568F"/>
    <w:rsid w:val="008C5694"/>
    <w:rsid w:val="008C584D"/>
    <w:rsid w:val="008C5BDB"/>
    <w:rsid w:val="008C6241"/>
    <w:rsid w:val="008C68BD"/>
    <w:rsid w:val="008C6953"/>
    <w:rsid w:val="008C6E65"/>
    <w:rsid w:val="008C6EDD"/>
    <w:rsid w:val="008C7272"/>
    <w:rsid w:val="008C7395"/>
    <w:rsid w:val="008C783F"/>
    <w:rsid w:val="008D0239"/>
    <w:rsid w:val="008D0940"/>
    <w:rsid w:val="008D0A33"/>
    <w:rsid w:val="008D0C80"/>
    <w:rsid w:val="008D0CEF"/>
    <w:rsid w:val="008D0D21"/>
    <w:rsid w:val="008D0EC9"/>
    <w:rsid w:val="008D0FB1"/>
    <w:rsid w:val="008D12BA"/>
    <w:rsid w:val="008D1427"/>
    <w:rsid w:val="008D1959"/>
    <w:rsid w:val="008D254B"/>
    <w:rsid w:val="008D25CB"/>
    <w:rsid w:val="008D26AA"/>
    <w:rsid w:val="008D2B55"/>
    <w:rsid w:val="008D2D04"/>
    <w:rsid w:val="008D2E96"/>
    <w:rsid w:val="008D3436"/>
    <w:rsid w:val="008D3905"/>
    <w:rsid w:val="008D3E55"/>
    <w:rsid w:val="008D46E8"/>
    <w:rsid w:val="008D48B6"/>
    <w:rsid w:val="008D5085"/>
    <w:rsid w:val="008D5095"/>
    <w:rsid w:val="008D5444"/>
    <w:rsid w:val="008D597F"/>
    <w:rsid w:val="008D5DCE"/>
    <w:rsid w:val="008D5E2E"/>
    <w:rsid w:val="008D5F71"/>
    <w:rsid w:val="008D627E"/>
    <w:rsid w:val="008D6811"/>
    <w:rsid w:val="008D738A"/>
    <w:rsid w:val="008D75CA"/>
    <w:rsid w:val="008D75CD"/>
    <w:rsid w:val="008D760B"/>
    <w:rsid w:val="008D78F1"/>
    <w:rsid w:val="008D7CB2"/>
    <w:rsid w:val="008E08A3"/>
    <w:rsid w:val="008E0BAA"/>
    <w:rsid w:val="008E1097"/>
    <w:rsid w:val="008E12EB"/>
    <w:rsid w:val="008E17A4"/>
    <w:rsid w:val="008E1D87"/>
    <w:rsid w:val="008E1DD6"/>
    <w:rsid w:val="008E2083"/>
    <w:rsid w:val="008E20FA"/>
    <w:rsid w:val="008E27E7"/>
    <w:rsid w:val="008E2A29"/>
    <w:rsid w:val="008E2E35"/>
    <w:rsid w:val="008E2EC1"/>
    <w:rsid w:val="008E3482"/>
    <w:rsid w:val="008E354D"/>
    <w:rsid w:val="008E3894"/>
    <w:rsid w:val="008E38C5"/>
    <w:rsid w:val="008E3DB8"/>
    <w:rsid w:val="008E3DEE"/>
    <w:rsid w:val="008E41F3"/>
    <w:rsid w:val="008E4259"/>
    <w:rsid w:val="008E4498"/>
    <w:rsid w:val="008E44EE"/>
    <w:rsid w:val="008E4B53"/>
    <w:rsid w:val="008E52F5"/>
    <w:rsid w:val="008E59CB"/>
    <w:rsid w:val="008E63FB"/>
    <w:rsid w:val="008E6603"/>
    <w:rsid w:val="008E7CB0"/>
    <w:rsid w:val="008E7D71"/>
    <w:rsid w:val="008E7F30"/>
    <w:rsid w:val="008F04C7"/>
    <w:rsid w:val="008F0F33"/>
    <w:rsid w:val="008F1336"/>
    <w:rsid w:val="008F1422"/>
    <w:rsid w:val="008F1828"/>
    <w:rsid w:val="008F196A"/>
    <w:rsid w:val="008F19C2"/>
    <w:rsid w:val="008F1E99"/>
    <w:rsid w:val="008F207B"/>
    <w:rsid w:val="008F215C"/>
    <w:rsid w:val="008F21EB"/>
    <w:rsid w:val="008F23B2"/>
    <w:rsid w:val="008F256A"/>
    <w:rsid w:val="008F26C0"/>
    <w:rsid w:val="008F28C9"/>
    <w:rsid w:val="008F28EA"/>
    <w:rsid w:val="008F362A"/>
    <w:rsid w:val="008F3A93"/>
    <w:rsid w:val="008F3E05"/>
    <w:rsid w:val="008F3F29"/>
    <w:rsid w:val="008F3FAC"/>
    <w:rsid w:val="008F418E"/>
    <w:rsid w:val="008F4FB9"/>
    <w:rsid w:val="008F5118"/>
    <w:rsid w:val="008F531F"/>
    <w:rsid w:val="008F5476"/>
    <w:rsid w:val="008F576F"/>
    <w:rsid w:val="008F5940"/>
    <w:rsid w:val="008F5A46"/>
    <w:rsid w:val="008F5ACC"/>
    <w:rsid w:val="008F5AEA"/>
    <w:rsid w:val="008F5BAA"/>
    <w:rsid w:val="008F5E4F"/>
    <w:rsid w:val="008F5E6F"/>
    <w:rsid w:val="008F5FE3"/>
    <w:rsid w:val="008F631B"/>
    <w:rsid w:val="008F6982"/>
    <w:rsid w:val="008F6B7A"/>
    <w:rsid w:val="008F6EC9"/>
    <w:rsid w:val="008F7375"/>
    <w:rsid w:val="008F7916"/>
    <w:rsid w:val="008F7ECA"/>
    <w:rsid w:val="0090037E"/>
    <w:rsid w:val="009005E3"/>
    <w:rsid w:val="009006E0"/>
    <w:rsid w:val="009009C0"/>
    <w:rsid w:val="00900CC9"/>
    <w:rsid w:val="00900DA9"/>
    <w:rsid w:val="00900EB0"/>
    <w:rsid w:val="00900F42"/>
    <w:rsid w:val="00901105"/>
    <w:rsid w:val="009016B2"/>
    <w:rsid w:val="0090189D"/>
    <w:rsid w:val="00901C79"/>
    <w:rsid w:val="00901DAF"/>
    <w:rsid w:val="0090201A"/>
    <w:rsid w:val="00902639"/>
    <w:rsid w:val="00902D4C"/>
    <w:rsid w:val="0090316B"/>
    <w:rsid w:val="009031DA"/>
    <w:rsid w:val="00903537"/>
    <w:rsid w:val="00903A4C"/>
    <w:rsid w:val="00903AE3"/>
    <w:rsid w:val="00903F89"/>
    <w:rsid w:val="009040C8"/>
    <w:rsid w:val="009040F3"/>
    <w:rsid w:val="00904183"/>
    <w:rsid w:val="009043AE"/>
    <w:rsid w:val="0090452D"/>
    <w:rsid w:val="009047EC"/>
    <w:rsid w:val="00905213"/>
    <w:rsid w:val="00905243"/>
    <w:rsid w:val="0090553E"/>
    <w:rsid w:val="00905558"/>
    <w:rsid w:val="00905E86"/>
    <w:rsid w:val="0090606C"/>
    <w:rsid w:val="009060E4"/>
    <w:rsid w:val="009061B4"/>
    <w:rsid w:val="009061F5"/>
    <w:rsid w:val="00906210"/>
    <w:rsid w:val="009067B1"/>
    <w:rsid w:val="00906C99"/>
    <w:rsid w:val="0090761A"/>
    <w:rsid w:val="00907876"/>
    <w:rsid w:val="00907A80"/>
    <w:rsid w:val="00907DE8"/>
    <w:rsid w:val="009102E5"/>
    <w:rsid w:val="00910B4B"/>
    <w:rsid w:val="00910DAA"/>
    <w:rsid w:val="00910E37"/>
    <w:rsid w:val="00910FCD"/>
    <w:rsid w:val="00911491"/>
    <w:rsid w:val="00911801"/>
    <w:rsid w:val="009119DD"/>
    <w:rsid w:val="00911C97"/>
    <w:rsid w:val="0091208A"/>
    <w:rsid w:val="00912152"/>
    <w:rsid w:val="009121AD"/>
    <w:rsid w:val="0091253D"/>
    <w:rsid w:val="009131AD"/>
    <w:rsid w:val="0091344E"/>
    <w:rsid w:val="00913B5B"/>
    <w:rsid w:val="00913D8D"/>
    <w:rsid w:val="00913EC1"/>
    <w:rsid w:val="00913FD3"/>
    <w:rsid w:val="0091422C"/>
    <w:rsid w:val="009143B2"/>
    <w:rsid w:val="009147CB"/>
    <w:rsid w:val="00914C9E"/>
    <w:rsid w:val="00914CE0"/>
    <w:rsid w:val="009150CB"/>
    <w:rsid w:val="009153F8"/>
    <w:rsid w:val="0091550E"/>
    <w:rsid w:val="009156A8"/>
    <w:rsid w:val="00915825"/>
    <w:rsid w:val="00915927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77D5"/>
    <w:rsid w:val="00917CFF"/>
    <w:rsid w:val="00917E78"/>
    <w:rsid w:val="0092094E"/>
    <w:rsid w:val="00920C4A"/>
    <w:rsid w:val="00921053"/>
    <w:rsid w:val="009210CB"/>
    <w:rsid w:val="009210E8"/>
    <w:rsid w:val="009211A9"/>
    <w:rsid w:val="0092134A"/>
    <w:rsid w:val="00921575"/>
    <w:rsid w:val="00921AE9"/>
    <w:rsid w:val="00922684"/>
    <w:rsid w:val="009226AE"/>
    <w:rsid w:val="009227B1"/>
    <w:rsid w:val="00922C45"/>
    <w:rsid w:val="00922FB0"/>
    <w:rsid w:val="009231BE"/>
    <w:rsid w:val="0092380F"/>
    <w:rsid w:val="00923AE6"/>
    <w:rsid w:val="009242F8"/>
    <w:rsid w:val="00924360"/>
    <w:rsid w:val="00924864"/>
    <w:rsid w:val="00924C6F"/>
    <w:rsid w:val="00924CBC"/>
    <w:rsid w:val="00924F1E"/>
    <w:rsid w:val="00925BFF"/>
    <w:rsid w:val="00925D7C"/>
    <w:rsid w:val="00925EE9"/>
    <w:rsid w:val="0092614C"/>
    <w:rsid w:val="0092645B"/>
    <w:rsid w:val="00926480"/>
    <w:rsid w:val="009267B5"/>
    <w:rsid w:val="00926A88"/>
    <w:rsid w:val="00926CBE"/>
    <w:rsid w:val="00926DF7"/>
    <w:rsid w:val="0092719C"/>
    <w:rsid w:val="009272D1"/>
    <w:rsid w:val="009272FA"/>
    <w:rsid w:val="0092757A"/>
    <w:rsid w:val="0092791E"/>
    <w:rsid w:val="00927B3B"/>
    <w:rsid w:val="00927C37"/>
    <w:rsid w:val="00927DDB"/>
    <w:rsid w:val="00927E12"/>
    <w:rsid w:val="00927ED7"/>
    <w:rsid w:val="00927FFC"/>
    <w:rsid w:val="00930468"/>
    <w:rsid w:val="009306AD"/>
    <w:rsid w:val="00930908"/>
    <w:rsid w:val="00930BFE"/>
    <w:rsid w:val="009312A7"/>
    <w:rsid w:val="00931424"/>
    <w:rsid w:val="00931603"/>
    <w:rsid w:val="0093170A"/>
    <w:rsid w:val="00931AC2"/>
    <w:rsid w:val="00931EEB"/>
    <w:rsid w:val="00932063"/>
    <w:rsid w:val="0093234E"/>
    <w:rsid w:val="00932370"/>
    <w:rsid w:val="009324B2"/>
    <w:rsid w:val="00932D51"/>
    <w:rsid w:val="0093308D"/>
    <w:rsid w:val="009335F1"/>
    <w:rsid w:val="00933E85"/>
    <w:rsid w:val="00934A62"/>
    <w:rsid w:val="00934B75"/>
    <w:rsid w:val="00935052"/>
    <w:rsid w:val="009355A3"/>
    <w:rsid w:val="00936091"/>
    <w:rsid w:val="00936ACD"/>
    <w:rsid w:val="00936BE6"/>
    <w:rsid w:val="00936FA4"/>
    <w:rsid w:val="00937723"/>
    <w:rsid w:val="00937A67"/>
    <w:rsid w:val="00937ECB"/>
    <w:rsid w:val="00940114"/>
    <w:rsid w:val="0094027E"/>
    <w:rsid w:val="00940A26"/>
    <w:rsid w:val="00940A9F"/>
    <w:rsid w:val="00940B59"/>
    <w:rsid w:val="009413A0"/>
    <w:rsid w:val="00941408"/>
    <w:rsid w:val="0094141D"/>
    <w:rsid w:val="00941640"/>
    <w:rsid w:val="00943237"/>
    <w:rsid w:val="00943332"/>
    <w:rsid w:val="009433D2"/>
    <w:rsid w:val="00943996"/>
    <w:rsid w:val="00943FF9"/>
    <w:rsid w:val="009442EA"/>
    <w:rsid w:val="009445E7"/>
    <w:rsid w:val="00944820"/>
    <w:rsid w:val="00944D71"/>
    <w:rsid w:val="0094551E"/>
    <w:rsid w:val="0094552A"/>
    <w:rsid w:val="00945A50"/>
    <w:rsid w:val="00945DC6"/>
    <w:rsid w:val="00945F21"/>
    <w:rsid w:val="00945FFE"/>
    <w:rsid w:val="00946024"/>
    <w:rsid w:val="00946064"/>
    <w:rsid w:val="009460A6"/>
    <w:rsid w:val="009460E8"/>
    <w:rsid w:val="009464D9"/>
    <w:rsid w:val="00946897"/>
    <w:rsid w:val="00946949"/>
    <w:rsid w:val="0094720E"/>
    <w:rsid w:val="00947364"/>
    <w:rsid w:val="009473BE"/>
    <w:rsid w:val="00947551"/>
    <w:rsid w:val="009475BD"/>
    <w:rsid w:val="009500DE"/>
    <w:rsid w:val="00950E27"/>
    <w:rsid w:val="00950F78"/>
    <w:rsid w:val="00950FA7"/>
    <w:rsid w:val="00950FAC"/>
    <w:rsid w:val="0095125C"/>
    <w:rsid w:val="00951988"/>
    <w:rsid w:val="00951B00"/>
    <w:rsid w:val="00951DEF"/>
    <w:rsid w:val="00951F1F"/>
    <w:rsid w:val="009521EE"/>
    <w:rsid w:val="00952688"/>
    <w:rsid w:val="00952B83"/>
    <w:rsid w:val="00952E63"/>
    <w:rsid w:val="00952EC3"/>
    <w:rsid w:val="00953357"/>
    <w:rsid w:val="00953BB3"/>
    <w:rsid w:val="00953D7B"/>
    <w:rsid w:val="00954247"/>
    <w:rsid w:val="00954A66"/>
    <w:rsid w:val="00955760"/>
    <w:rsid w:val="00955D74"/>
    <w:rsid w:val="00955FD6"/>
    <w:rsid w:val="00956687"/>
    <w:rsid w:val="00956942"/>
    <w:rsid w:val="00956986"/>
    <w:rsid w:val="00956AE7"/>
    <w:rsid w:val="00956D61"/>
    <w:rsid w:val="00956EC5"/>
    <w:rsid w:val="009570D5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15DE"/>
    <w:rsid w:val="00961DB4"/>
    <w:rsid w:val="00961FAB"/>
    <w:rsid w:val="00962060"/>
    <w:rsid w:val="00962453"/>
    <w:rsid w:val="009624E3"/>
    <w:rsid w:val="00962A56"/>
    <w:rsid w:val="00962D86"/>
    <w:rsid w:val="009631B3"/>
    <w:rsid w:val="00963C4D"/>
    <w:rsid w:val="00964357"/>
    <w:rsid w:val="009646CC"/>
    <w:rsid w:val="00964806"/>
    <w:rsid w:val="009648D0"/>
    <w:rsid w:val="00964C7C"/>
    <w:rsid w:val="009651A9"/>
    <w:rsid w:val="009655D2"/>
    <w:rsid w:val="0096560A"/>
    <w:rsid w:val="00965A2D"/>
    <w:rsid w:val="00965C17"/>
    <w:rsid w:val="0096612F"/>
    <w:rsid w:val="009661A0"/>
    <w:rsid w:val="0096680B"/>
    <w:rsid w:val="0096686A"/>
    <w:rsid w:val="00966F51"/>
    <w:rsid w:val="00967215"/>
    <w:rsid w:val="00967973"/>
    <w:rsid w:val="00967B05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221F"/>
    <w:rsid w:val="0097297D"/>
    <w:rsid w:val="00972E61"/>
    <w:rsid w:val="009731FE"/>
    <w:rsid w:val="00973316"/>
    <w:rsid w:val="00973C9E"/>
    <w:rsid w:val="00973D9F"/>
    <w:rsid w:val="00973E96"/>
    <w:rsid w:val="00974A10"/>
    <w:rsid w:val="00974C22"/>
    <w:rsid w:val="00974CF3"/>
    <w:rsid w:val="00975787"/>
    <w:rsid w:val="0097588C"/>
    <w:rsid w:val="00975892"/>
    <w:rsid w:val="009759DE"/>
    <w:rsid w:val="00976000"/>
    <w:rsid w:val="0097626B"/>
    <w:rsid w:val="00976620"/>
    <w:rsid w:val="00976B35"/>
    <w:rsid w:val="00976C85"/>
    <w:rsid w:val="00976D9E"/>
    <w:rsid w:val="00976E3A"/>
    <w:rsid w:val="00977280"/>
    <w:rsid w:val="009777CB"/>
    <w:rsid w:val="00977AEA"/>
    <w:rsid w:val="00977BBB"/>
    <w:rsid w:val="00977D3E"/>
    <w:rsid w:val="00977D42"/>
    <w:rsid w:val="009804E8"/>
    <w:rsid w:val="00980A5C"/>
    <w:rsid w:val="00980ED2"/>
    <w:rsid w:val="0098115C"/>
    <w:rsid w:val="00981196"/>
    <w:rsid w:val="00981356"/>
    <w:rsid w:val="009813BD"/>
    <w:rsid w:val="0098175C"/>
    <w:rsid w:val="00981C06"/>
    <w:rsid w:val="00981CEC"/>
    <w:rsid w:val="00981FCF"/>
    <w:rsid w:val="0098217B"/>
    <w:rsid w:val="00982806"/>
    <w:rsid w:val="00982EC9"/>
    <w:rsid w:val="00982FA2"/>
    <w:rsid w:val="00982FB3"/>
    <w:rsid w:val="00983433"/>
    <w:rsid w:val="00983A52"/>
    <w:rsid w:val="00983A8F"/>
    <w:rsid w:val="00983F97"/>
    <w:rsid w:val="00984024"/>
    <w:rsid w:val="009843B0"/>
    <w:rsid w:val="00984522"/>
    <w:rsid w:val="009846D6"/>
    <w:rsid w:val="009847DF"/>
    <w:rsid w:val="0098489E"/>
    <w:rsid w:val="009849AF"/>
    <w:rsid w:val="009854C3"/>
    <w:rsid w:val="009856D4"/>
    <w:rsid w:val="00985942"/>
    <w:rsid w:val="0098594E"/>
    <w:rsid w:val="00985989"/>
    <w:rsid w:val="00985F8F"/>
    <w:rsid w:val="00986267"/>
    <w:rsid w:val="009869C2"/>
    <w:rsid w:val="00986DB3"/>
    <w:rsid w:val="009870C4"/>
    <w:rsid w:val="009875A2"/>
    <w:rsid w:val="0099035D"/>
    <w:rsid w:val="00991206"/>
    <w:rsid w:val="00991961"/>
    <w:rsid w:val="009919CC"/>
    <w:rsid w:val="00991F34"/>
    <w:rsid w:val="00992028"/>
    <w:rsid w:val="009920F6"/>
    <w:rsid w:val="009926D0"/>
    <w:rsid w:val="00992769"/>
    <w:rsid w:val="009927F7"/>
    <w:rsid w:val="009929B4"/>
    <w:rsid w:val="00993373"/>
    <w:rsid w:val="0099347B"/>
    <w:rsid w:val="009935AC"/>
    <w:rsid w:val="0099370E"/>
    <w:rsid w:val="00993B50"/>
    <w:rsid w:val="00993C5C"/>
    <w:rsid w:val="00994AAA"/>
    <w:rsid w:val="00994C33"/>
    <w:rsid w:val="0099503F"/>
    <w:rsid w:val="00995392"/>
    <w:rsid w:val="00995500"/>
    <w:rsid w:val="00995796"/>
    <w:rsid w:val="0099581C"/>
    <w:rsid w:val="00995F7E"/>
    <w:rsid w:val="009960FA"/>
    <w:rsid w:val="009964E9"/>
    <w:rsid w:val="00996DB5"/>
    <w:rsid w:val="0099706C"/>
    <w:rsid w:val="00997350"/>
    <w:rsid w:val="00997737"/>
    <w:rsid w:val="00997B73"/>
    <w:rsid w:val="00997EC1"/>
    <w:rsid w:val="009A02D7"/>
    <w:rsid w:val="009A0672"/>
    <w:rsid w:val="009A0825"/>
    <w:rsid w:val="009A08F7"/>
    <w:rsid w:val="009A1219"/>
    <w:rsid w:val="009A1339"/>
    <w:rsid w:val="009A152D"/>
    <w:rsid w:val="009A1F06"/>
    <w:rsid w:val="009A226B"/>
    <w:rsid w:val="009A2900"/>
    <w:rsid w:val="009A2981"/>
    <w:rsid w:val="009A2F8D"/>
    <w:rsid w:val="009A330E"/>
    <w:rsid w:val="009A3402"/>
    <w:rsid w:val="009A352C"/>
    <w:rsid w:val="009A360E"/>
    <w:rsid w:val="009A37C5"/>
    <w:rsid w:val="009A3B3E"/>
    <w:rsid w:val="009A441D"/>
    <w:rsid w:val="009A4AB3"/>
    <w:rsid w:val="009A5264"/>
    <w:rsid w:val="009A53A1"/>
    <w:rsid w:val="009A583A"/>
    <w:rsid w:val="009A5A46"/>
    <w:rsid w:val="009A5B87"/>
    <w:rsid w:val="009A60BA"/>
    <w:rsid w:val="009A618E"/>
    <w:rsid w:val="009A6394"/>
    <w:rsid w:val="009A6519"/>
    <w:rsid w:val="009A6692"/>
    <w:rsid w:val="009A68A6"/>
    <w:rsid w:val="009A6AB8"/>
    <w:rsid w:val="009A6CEF"/>
    <w:rsid w:val="009A75BB"/>
    <w:rsid w:val="009A76CA"/>
    <w:rsid w:val="009A77ED"/>
    <w:rsid w:val="009A78DF"/>
    <w:rsid w:val="009A7C79"/>
    <w:rsid w:val="009B038D"/>
    <w:rsid w:val="009B050C"/>
    <w:rsid w:val="009B0870"/>
    <w:rsid w:val="009B0A11"/>
    <w:rsid w:val="009B0B77"/>
    <w:rsid w:val="009B1441"/>
    <w:rsid w:val="009B15D8"/>
    <w:rsid w:val="009B18ED"/>
    <w:rsid w:val="009B2392"/>
    <w:rsid w:val="009B24D4"/>
    <w:rsid w:val="009B27AE"/>
    <w:rsid w:val="009B2EFB"/>
    <w:rsid w:val="009B31F1"/>
    <w:rsid w:val="009B37CF"/>
    <w:rsid w:val="009B389F"/>
    <w:rsid w:val="009B3929"/>
    <w:rsid w:val="009B3B6A"/>
    <w:rsid w:val="009B3DE8"/>
    <w:rsid w:val="009B4226"/>
    <w:rsid w:val="009B4835"/>
    <w:rsid w:val="009B4878"/>
    <w:rsid w:val="009B4AB6"/>
    <w:rsid w:val="009B4D39"/>
    <w:rsid w:val="009B4EFC"/>
    <w:rsid w:val="009B53F8"/>
    <w:rsid w:val="009B5E0E"/>
    <w:rsid w:val="009B5F47"/>
    <w:rsid w:val="009B5F71"/>
    <w:rsid w:val="009B617D"/>
    <w:rsid w:val="009B62F6"/>
    <w:rsid w:val="009B647A"/>
    <w:rsid w:val="009B675D"/>
    <w:rsid w:val="009B6A02"/>
    <w:rsid w:val="009B6AC7"/>
    <w:rsid w:val="009B6B96"/>
    <w:rsid w:val="009B71B2"/>
    <w:rsid w:val="009B7685"/>
    <w:rsid w:val="009B786E"/>
    <w:rsid w:val="009B7C35"/>
    <w:rsid w:val="009B7F2B"/>
    <w:rsid w:val="009C00B5"/>
    <w:rsid w:val="009C033D"/>
    <w:rsid w:val="009C05B7"/>
    <w:rsid w:val="009C0658"/>
    <w:rsid w:val="009C0CAD"/>
    <w:rsid w:val="009C1252"/>
    <w:rsid w:val="009C18EA"/>
    <w:rsid w:val="009C1FDC"/>
    <w:rsid w:val="009C20F5"/>
    <w:rsid w:val="009C277B"/>
    <w:rsid w:val="009C3884"/>
    <w:rsid w:val="009C3C6C"/>
    <w:rsid w:val="009C3D23"/>
    <w:rsid w:val="009C3E57"/>
    <w:rsid w:val="009C4196"/>
    <w:rsid w:val="009C42D6"/>
    <w:rsid w:val="009C4931"/>
    <w:rsid w:val="009C59C9"/>
    <w:rsid w:val="009C5C02"/>
    <w:rsid w:val="009C5F84"/>
    <w:rsid w:val="009C691E"/>
    <w:rsid w:val="009C6C8F"/>
    <w:rsid w:val="009C6CED"/>
    <w:rsid w:val="009C6D31"/>
    <w:rsid w:val="009C6F46"/>
    <w:rsid w:val="009C6F49"/>
    <w:rsid w:val="009C6F6F"/>
    <w:rsid w:val="009C7571"/>
    <w:rsid w:val="009C7589"/>
    <w:rsid w:val="009C75A0"/>
    <w:rsid w:val="009C7623"/>
    <w:rsid w:val="009C776F"/>
    <w:rsid w:val="009C77F6"/>
    <w:rsid w:val="009C79B6"/>
    <w:rsid w:val="009D0358"/>
    <w:rsid w:val="009D05A8"/>
    <w:rsid w:val="009D0815"/>
    <w:rsid w:val="009D0DF2"/>
    <w:rsid w:val="009D156E"/>
    <w:rsid w:val="009D27DF"/>
    <w:rsid w:val="009D2E98"/>
    <w:rsid w:val="009D331D"/>
    <w:rsid w:val="009D362F"/>
    <w:rsid w:val="009D373C"/>
    <w:rsid w:val="009D3842"/>
    <w:rsid w:val="009D3853"/>
    <w:rsid w:val="009D3CD4"/>
    <w:rsid w:val="009D3E0B"/>
    <w:rsid w:val="009D4108"/>
    <w:rsid w:val="009D42A3"/>
    <w:rsid w:val="009D442B"/>
    <w:rsid w:val="009D44F8"/>
    <w:rsid w:val="009D4663"/>
    <w:rsid w:val="009D48CE"/>
    <w:rsid w:val="009D5622"/>
    <w:rsid w:val="009D5954"/>
    <w:rsid w:val="009D5D5C"/>
    <w:rsid w:val="009D6175"/>
    <w:rsid w:val="009D674A"/>
    <w:rsid w:val="009D6782"/>
    <w:rsid w:val="009D6F72"/>
    <w:rsid w:val="009D6FA0"/>
    <w:rsid w:val="009D75E6"/>
    <w:rsid w:val="009D783A"/>
    <w:rsid w:val="009D7C00"/>
    <w:rsid w:val="009D7E78"/>
    <w:rsid w:val="009D7F48"/>
    <w:rsid w:val="009E0693"/>
    <w:rsid w:val="009E09A7"/>
    <w:rsid w:val="009E0D0C"/>
    <w:rsid w:val="009E0E93"/>
    <w:rsid w:val="009E11D6"/>
    <w:rsid w:val="009E1243"/>
    <w:rsid w:val="009E1367"/>
    <w:rsid w:val="009E1823"/>
    <w:rsid w:val="009E1848"/>
    <w:rsid w:val="009E1D48"/>
    <w:rsid w:val="009E1E76"/>
    <w:rsid w:val="009E1FAC"/>
    <w:rsid w:val="009E2022"/>
    <w:rsid w:val="009E24C6"/>
    <w:rsid w:val="009E25A9"/>
    <w:rsid w:val="009E2BF8"/>
    <w:rsid w:val="009E2D40"/>
    <w:rsid w:val="009E2D7C"/>
    <w:rsid w:val="009E2FE7"/>
    <w:rsid w:val="009E33D7"/>
    <w:rsid w:val="009E35C4"/>
    <w:rsid w:val="009E36E4"/>
    <w:rsid w:val="009E414A"/>
    <w:rsid w:val="009E4213"/>
    <w:rsid w:val="009E43A5"/>
    <w:rsid w:val="009E4A03"/>
    <w:rsid w:val="009E4FE1"/>
    <w:rsid w:val="009E5AC5"/>
    <w:rsid w:val="009E5BAE"/>
    <w:rsid w:val="009E61D3"/>
    <w:rsid w:val="009E62EA"/>
    <w:rsid w:val="009E64D6"/>
    <w:rsid w:val="009E6778"/>
    <w:rsid w:val="009E6C41"/>
    <w:rsid w:val="009E6F6B"/>
    <w:rsid w:val="009E74D2"/>
    <w:rsid w:val="009F0A90"/>
    <w:rsid w:val="009F116F"/>
    <w:rsid w:val="009F1C7C"/>
    <w:rsid w:val="009F1D44"/>
    <w:rsid w:val="009F206E"/>
    <w:rsid w:val="009F2713"/>
    <w:rsid w:val="009F27EE"/>
    <w:rsid w:val="009F382A"/>
    <w:rsid w:val="009F3D67"/>
    <w:rsid w:val="009F4108"/>
    <w:rsid w:val="009F419F"/>
    <w:rsid w:val="009F42BD"/>
    <w:rsid w:val="009F42E6"/>
    <w:rsid w:val="009F44AF"/>
    <w:rsid w:val="009F46A9"/>
    <w:rsid w:val="009F478A"/>
    <w:rsid w:val="009F49B0"/>
    <w:rsid w:val="009F4E7A"/>
    <w:rsid w:val="009F4E93"/>
    <w:rsid w:val="009F4F54"/>
    <w:rsid w:val="009F6346"/>
    <w:rsid w:val="009F6629"/>
    <w:rsid w:val="009F69DE"/>
    <w:rsid w:val="009F6BC9"/>
    <w:rsid w:val="009F6E27"/>
    <w:rsid w:val="009F6F61"/>
    <w:rsid w:val="009F71BF"/>
    <w:rsid w:val="009F73EE"/>
    <w:rsid w:val="009F7626"/>
    <w:rsid w:val="009F7800"/>
    <w:rsid w:val="009F7966"/>
    <w:rsid w:val="009F7C3E"/>
    <w:rsid w:val="00A00770"/>
    <w:rsid w:val="00A00893"/>
    <w:rsid w:val="00A0107A"/>
    <w:rsid w:val="00A0170A"/>
    <w:rsid w:val="00A017DC"/>
    <w:rsid w:val="00A02394"/>
    <w:rsid w:val="00A02D3B"/>
    <w:rsid w:val="00A02EBE"/>
    <w:rsid w:val="00A03597"/>
    <w:rsid w:val="00A03A39"/>
    <w:rsid w:val="00A03E1D"/>
    <w:rsid w:val="00A047E1"/>
    <w:rsid w:val="00A04BF3"/>
    <w:rsid w:val="00A059C3"/>
    <w:rsid w:val="00A05B02"/>
    <w:rsid w:val="00A05DBE"/>
    <w:rsid w:val="00A05F0A"/>
    <w:rsid w:val="00A05F76"/>
    <w:rsid w:val="00A06A1E"/>
    <w:rsid w:val="00A06C37"/>
    <w:rsid w:val="00A06FAA"/>
    <w:rsid w:val="00A06FD7"/>
    <w:rsid w:val="00A0764C"/>
    <w:rsid w:val="00A0764E"/>
    <w:rsid w:val="00A07676"/>
    <w:rsid w:val="00A077E8"/>
    <w:rsid w:val="00A07AA9"/>
    <w:rsid w:val="00A07AE1"/>
    <w:rsid w:val="00A07D26"/>
    <w:rsid w:val="00A07D36"/>
    <w:rsid w:val="00A07D8E"/>
    <w:rsid w:val="00A07DCE"/>
    <w:rsid w:val="00A1055A"/>
    <w:rsid w:val="00A10871"/>
    <w:rsid w:val="00A108B0"/>
    <w:rsid w:val="00A10E10"/>
    <w:rsid w:val="00A11017"/>
    <w:rsid w:val="00A11F85"/>
    <w:rsid w:val="00A129FC"/>
    <w:rsid w:val="00A1359C"/>
    <w:rsid w:val="00A13625"/>
    <w:rsid w:val="00A136E7"/>
    <w:rsid w:val="00A139C9"/>
    <w:rsid w:val="00A147D2"/>
    <w:rsid w:val="00A14857"/>
    <w:rsid w:val="00A14F9D"/>
    <w:rsid w:val="00A15269"/>
    <w:rsid w:val="00A153EB"/>
    <w:rsid w:val="00A1577D"/>
    <w:rsid w:val="00A15C68"/>
    <w:rsid w:val="00A15DF5"/>
    <w:rsid w:val="00A1600E"/>
    <w:rsid w:val="00A1636F"/>
    <w:rsid w:val="00A1663A"/>
    <w:rsid w:val="00A16F5F"/>
    <w:rsid w:val="00A1713A"/>
    <w:rsid w:val="00A175F3"/>
    <w:rsid w:val="00A176DA"/>
    <w:rsid w:val="00A17950"/>
    <w:rsid w:val="00A17995"/>
    <w:rsid w:val="00A17B43"/>
    <w:rsid w:val="00A2024D"/>
    <w:rsid w:val="00A206A3"/>
    <w:rsid w:val="00A209C7"/>
    <w:rsid w:val="00A210B9"/>
    <w:rsid w:val="00A21400"/>
    <w:rsid w:val="00A214E4"/>
    <w:rsid w:val="00A2171F"/>
    <w:rsid w:val="00A21833"/>
    <w:rsid w:val="00A21D57"/>
    <w:rsid w:val="00A21EB5"/>
    <w:rsid w:val="00A220BE"/>
    <w:rsid w:val="00A220ED"/>
    <w:rsid w:val="00A23607"/>
    <w:rsid w:val="00A236D9"/>
    <w:rsid w:val="00A239AE"/>
    <w:rsid w:val="00A23A84"/>
    <w:rsid w:val="00A23C89"/>
    <w:rsid w:val="00A23F1E"/>
    <w:rsid w:val="00A23F79"/>
    <w:rsid w:val="00A23FF5"/>
    <w:rsid w:val="00A24210"/>
    <w:rsid w:val="00A24541"/>
    <w:rsid w:val="00A2486D"/>
    <w:rsid w:val="00A24A05"/>
    <w:rsid w:val="00A24A85"/>
    <w:rsid w:val="00A25005"/>
    <w:rsid w:val="00A250DA"/>
    <w:rsid w:val="00A257C6"/>
    <w:rsid w:val="00A2632B"/>
    <w:rsid w:val="00A2674D"/>
    <w:rsid w:val="00A26928"/>
    <w:rsid w:val="00A27135"/>
    <w:rsid w:val="00A277B0"/>
    <w:rsid w:val="00A278AB"/>
    <w:rsid w:val="00A27C39"/>
    <w:rsid w:val="00A27D75"/>
    <w:rsid w:val="00A30550"/>
    <w:rsid w:val="00A30838"/>
    <w:rsid w:val="00A3117C"/>
    <w:rsid w:val="00A3185A"/>
    <w:rsid w:val="00A31B1F"/>
    <w:rsid w:val="00A31E96"/>
    <w:rsid w:val="00A31ECA"/>
    <w:rsid w:val="00A32455"/>
    <w:rsid w:val="00A326E5"/>
    <w:rsid w:val="00A32890"/>
    <w:rsid w:val="00A329A8"/>
    <w:rsid w:val="00A32C02"/>
    <w:rsid w:val="00A330C1"/>
    <w:rsid w:val="00A330C6"/>
    <w:rsid w:val="00A335E5"/>
    <w:rsid w:val="00A33ACA"/>
    <w:rsid w:val="00A33ECD"/>
    <w:rsid w:val="00A345DE"/>
    <w:rsid w:val="00A34734"/>
    <w:rsid w:val="00A34816"/>
    <w:rsid w:val="00A34A2B"/>
    <w:rsid w:val="00A34D87"/>
    <w:rsid w:val="00A34FE1"/>
    <w:rsid w:val="00A35030"/>
    <w:rsid w:val="00A35141"/>
    <w:rsid w:val="00A3536A"/>
    <w:rsid w:val="00A353B9"/>
    <w:rsid w:val="00A358C2"/>
    <w:rsid w:val="00A35F57"/>
    <w:rsid w:val="00A37519"/>
    <w:rsid w:val="00A376D5"/>
    <w:rsid w:val="00A378C5"/>
    <w:rsid w:val="00A37A04"/>
    <w:rsid w:val="00A37EFA"/>
    <w:rsid w:val="00A40396"/>
    <w:rsid w:val="00A40638"/>
    <w:rsid w:val="00A407B8"/>
    <w:rsid w:val="00A40A1F"/>
    <w:rsid w:val="00A40AF0"/>
    <w:rsid w:val="00A40E76"/>
    <w:rsid w:val="00A40F73"/>
    <w:rsid w:val="00A410D7"/>
    <w:rsid w:val="00A413F4"/>
    <w:rsid w:val="00A4196B"/>
    <w:rsid w:val="00A41F9A"/>
    <w:rsid w:val="00A4203C"/>
    <w:rsid w:val="00A42714"/>
    <w:rsid w:val="00A42E1C"/>
    <w:rsid w:val="00A42E55"/>
    <w:rsid w:val="00A42F32"/>
    <w:rsid w:val="00A430AD"/>
    <w:rsid w:val="00A43305"/>
    <w:rsid w:val="00A435D0"/>
    <w:rsid w:val="00A439C5"/>
    <w:rsid w:val="00A43A24"/>
    <w:rsid w:val="00A44065"/>
    <w:rsid w:val="00A445BE"/>
    <w:rsid w:val="00A445E9"/>
    <w:rsid w:val="00A44776"/>
    <w:rsid w:val="00A449C6"/>
    <w:rsid w:val="00A44A23"/>
    <w:rsid w:val="00A44A81"/>
    <w:rsid w:val="00A44C56"/>
    <w:rsid w:val="00A44C7D"/>
    <w:rsid w:val="00A44D5D"/>
    <w:rsid w:val="00A45401"/>
    <w:rsid w:val="00A456C3"/>
    <w:rsid w:val="00A458B0"/>
    <w:rsid w:val="00A45BFC"/>
    <w:rsid w:val="00A45DC6"/>
    <w:rsid w:val="00A462C2"/>
    <w:rsid w:val="00A46BB9"/>
    <w:rsid w:val="00A46C06"/>
    <w:rsid w:val="00A4714D"/>
    <w:rsid w:val="00A476DF"/>
    <w:rsid w:val="00A47876"/>
    <w:rsid w:val="00A47A82"/>
    <w:rsid w:val="00A47AE9"/>
    <w:rsid w:val="00A47C36"/>
    <w:rsid w:val="00A47DEB"/>
    <w:rsid w:val="00A50450"/>
    <w:rsid w:val="00A504ED"/>
    <w:rsid w:val="00A50C21"/>
    <w:rsid w:val="00A50CEB"/>
    <w:rsid w:val="00A511A8"/>
    <w:rsid w:val="00A51243"/>
    <w:rsid w:val="00A5139C"/>
    <w:rsid w:val="00A5141C"/>
    <w:rsid w:val="00A51693"/>
    <w:rsid w:val="00A51756"/>
    <w:rsid w:val="00A51F8E"/>
    <w:rsid w:val="00A52156"/>
    <w:rsid w:val="00A521AA"/>
    <w:rsid w:val="00A52424"/>
    <w:rsid w:val="00A52727"/>
    <w:rsid w:val="00A52E6B"/>
    <w:rsid w:val="00A52F1D"/>
    <w:rsid w:val="00A53255"/>
    <w:rsid w:val="00A532D9"/>
    <w:rsid w:val="00A5372B"/>
    <w:rsid w:val="00A538B4"/>
    <w:rsid w:val="00A53B3B"/>
    <w:rsid w:val="00A5425C"/>
    <w:rsid w:val="00A54A92"/>
    <w:rsid w:val="00A54B70"/>
    <w:rsid w:val="00A55412"/>
    <w:rsid w:val="00A55AA0"/>
    <w:rsid w:val="00A55EF1"/>
    <w:rsid w:val="00A56109"/>
    <w:rsid w:val="00A5650C"/>
    <w:rsid w:val="00A567FD"/>
    <w:rsid w:val="00A56B75"/>
    <w:rsid w:val="00A56F96"/>
    <w:rsid w:val="00A5712E"/>
    <w:rsid w:val="00A572A2"/>
    <w:rsid w:val="00A574E8"/>
    <w:rsid w:val="00A57909"/>
    <w:rsid w:val="00A57965"/>
    <w:rsid w:val="00A579A5"/>
    <w:rsid w:val="00A60247"/>
    <w:rsid w:val="00A602C6"/>
    <w:rsid w:val="00A60325"/>
    <w:rsid w:val="00A6119C"/>
    <w:rsid w:val="00A6148E"/>
    <w:rsid w:val="00A6163D"/>
    <w:rsid w:val="00A618D9"/>
    <w:rsid w:val="00A61DDC"/>
    <w:rsid w:val="00A61FEA"/>
    <w:rsid w:val="00A625EC"/>
    <w:rsid w:val="00A6265F"/>
    <w:rsid w:val="00A630B2"/>
    <w:rsid w:val="00A635A2"/>
    <w:rsid w:val="00A6360A"/>
    <w:rsid w:val="00A63615"/>
    <w:rsid w:val="00A6382A"/>
    <w:rsid w:val="00A63F43"/>
    <w:rsid w:val="00A648C1"/>
    <w:rsid w:val="00A6575B"/>
    <w:rsid w:val="00A65820"/>
    <w:rsid w:val="00A65A6B"/>
    <w:rsid w:val="00A65C17"/>
    <w:rsid w:val="00A664BB"/>
    <w:rsid w:val="00A669EC"/>
    <w:rsid w:val="00A67565"/>
    <w:rsid w:val="00A6757A"/>
    <w:rsid w:val="00A678C5"/>
    <w:rsid w:val="00A67EFC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239E"/>
    <w:rsid w:val="00A723F1"/>
    <w:rsid w:val="00A72446"/>
    <w:rsid w:val="00A72920"/>
    <w:rsid w:val="00A72937"/>
    <w:rsid w:val="00A729B2"/>
    <w:rsid w:val="00A72CA6"/>
    <w:rsid w:val="00A72DD1"/>
    <w:rsid w:val="00A730F6"/>
    <w:rsid w:val="00A7335D"/>
    <w:rsid w:val="00A73C39"/>
    <w:rsid w:val="00A73F52"/>
    <w:rsid w:val="00A7414A"/>
    <w:rsid w:val="00A74627"/>
    <w:rsid w:val="00A74961"/>
    <w:rsid w:val="00A75199"/>
    <w:rsid w:val="00A757B6"/>
    <w:rsid w:val="00A75BD3"/>
    <w:rsid w:val="00A760AC"/>
    <w:rsid w:val="00A76332"/>
    <w:rsid w:val="00A768E0"/>
    <w:rsid w:val="00A769A2"/>
    <w:rsid w:val="00A769EA"/>
    <w:rsid w:val="00A76AA0"/>
    <w:rsid w:val="00A76F8D"/>
    <w:rsid w:val="00A77714"/>
    <w:rsid w:val="00A77BF8"/>
    <w:rsid w:val="00A77C6C"/>
    <w:rsid w:val="00A77D34"/>
    <w:rsid w:val="00A77D7D"/>
    <w:rsid w:val="00A8001E"/>
    <w:rsid w:val="00A804E2"/>
    <w:rsid w:val="00A8098A"/>
    <w:rsid w:val="00A812C2"/>
    <w:rsid w:val="00A8155A"/>
    <w:rsid w:val="00A8177D"/>
    <w:rsid w:val="00A81CBF"/>
    <w:rsid w:val="00A81CF2"/>
    <w:rsid w:val="00A81E09"/>
    <w:rsid w:val="00A820FA"/>
    <w:rsid w:val="00A8228A"/>
    <w:rsid w:val="00A83192"/>
    <w:rsid w:val="00A83219"/>
    <w:rsid w:val="00A8396A"/>
    <w:rsid w:val="00A84737"/>
    <w:rsid w:val="00A8496E"/>
    <w:rsid w:val="00A84F33"/>
    <w:rsid w:val="00A85017"/>
    <w:rsid w:val="00A85A58"/>
    <w:rsid w:val="00A85AEE"/>
    <w:rsid w:val="00A867DE"/>
    <w:rsid w:val="00A86A3B"/>
    <w:rsid w:val="00A86FA8"/>
    <w:rsid w:val="00A8741A"/>
    <w:rsid w:val="00A877A8"/>
    <w:rsid w:val="00A87CAA"/>
    <w:rsid w:val="00A87CDC"/>
    <w:rsid w:val="00A90110"/>
    <w:rsid w:val="00A90126"/>
    <w:rsid w:val="00A90170"/>
    <w:rsid w:val="00A908A7"/>
    <w:rsid w:val="00A90BDB"/>
    <w:rsid w:val="00A90FF9"/>
    <w:rsid w:val="00A9107A"/>
    <w:rsid w:val="00A919B3"/>
    <w:rsid w:val="00A91D70"/>
    <w:rsid w:val="00A9208C"/>
    <w:rsid w:val="00A9294E"/>
    <w:rsid w:val="00A92A2B"/>
    <w:rsid w:val="00A92E07"/>
    <w:rsid w:val="00A92E81"/>
    <w:rsid w:val="00A93065"/>
    <w:rsid w:val="00A934C4"/>
    <w:rsid w:val="00A93812"/>
    <w:rsid w:val="00A9387A"/>
    <w:rsid w:val="00A9467D"/>
    <w:rsid w:val="00A94C76"/>
    <w:rsid w:val="00A95723"/>
    <w:rsid w:val="00A95AC6"/>
    <w:rsid w:val="00A95CB2"/>
    <w:rsid w:val="00A95FA5"/>
    <w:rsid w:val="00A96112"/>
    <w:rsid w:val="00A961C9"/>
    <w:rsid w:val="00A96315"/>
    <w:rsid w:val="00A96A75"/>
    <w:rsid w:val="00A96EB6"/>
    <w:rsid w:val="00AA07E5"/>
    <w:rsid w:val="00AA081C"/>
    <w:rsid w:val="00AA08FD"/>
    <w:rsid w:val="00AA0DFE"/>
    <w:rsid w:val="00AA1166"/>
    <w:rsid w:val="00AA1957"/>
    <w:rsid w:val="00AA1C80"/>
    <w:rsid w:val="00AA2464"/>
    <w:rsid w:val="00AA26AC"/>
    <w:rsid w:val="00AA26C5"/>
    <w:rsid w:val="00AA2A46"/>
    <w:rsid w:val="00AA2E90"/>
    <w:rsid w:val="00AA301E"/>
    <w:rsid w:val="00AA38A7"/>
    <w:rsid w:val="00AA3A97"/>
    <w:rsid w:val="00AA3CC2"/>
    <w:rsid w:val="00AA3DDF"/>
    <w:rsid w:val="00AA3F5A"/>
    <w:rsid w:val="00AA4237"/>
    <w:rsid w:val="00AA4996"/>
    <w:rsid w:val="00AA4B6A"/>
    <w:rsid w:val="00AA4F5E"/>
    <w:rsid w:val="00AA52DE"/>
    <w:rsid w:val="00AA56F5"/>
    <w:rsid w:val="00AA57FB"/>
    <w:rsid w:val="00AA5E28"/>
    <w:rsid w:val="00AA5F3C"/>
    <w:rsid w:val="00AA5F74"/>
    <w:rsid w:val="00AA5F7C"/>
    <w:rsid w:val="00AA5FDF"/>
    <w:rsid w:val="00AA612D"/>
    <w:rsid w:val="00AA6382"/>
    <w:rsid w:val="00AA652A"/>
    <w:rsid w:val="00AA69D8"/>
    <w:rsid w:val="00AA6A40"/>
    <w:rsid w:val="00AA6D76"/>
    <w:rsid w:val="00AA6FE3"/>
    <w:rsid w:val="00AA70D4"/>
    <w:rsid w:val="00AA71EA"/>
    <w:rsid w:val="00AA7681"/>
    <w:rsid w:val="00AA7FC4"/>
    <w:rsid w:val="00AB0607"/>
    <w:rsid w:val="00AB075E"/>
    <w:rsid w:val="00AB0EB0"/>
    <w:rsid w:val="00AB0F7F"/>
    <w:rsid w:val="00AB21A8"/>
    <w:rsid w:val="00AB22C9"/>
    <w:rsid w:val="00AB2432"/>
    <w:rsid w:val="00AB24FA"/>
    <w:rsid w:val="00AB2553"/>
    <w:rsid w:val="00AB2B88"/>
    <w:rsid w:val="00AB2DB2"/>
    <w:rsid w:val="00AB2ED0"/>
    <w:rsid w:val="00AB313E"/>
    <w:rsid w:val="00AB31F9"/>
    <w:rsid w:val="00AB3917"/>
    <w:rsid w:val="00AB3A09"/>
    <w:rsid w:val="00AB4007"/>
    <w:rsid w:val="00AB413D"/>
    <w:rsid w:val="00AB4154"/>
    <w:rsid w:val="00AB41D8"/>
    <w:rsid w:val="00AB46D4"/>
    <w:rsid w:val="00AB4D20"/>
    <w:rsid w:val="00AB4D6E"/>
    <w:rsid w:val="00AB5399"/>
    <w:rsid w:val="00AB5400"/>
    <w:rsid w:val="00AB54FD"/>
    <w:rsid w:val="00AB5871"/>
    <w:rsid w:val="00AB5D12"/>
    <w:rsid w:val="00AB623C"/>
    <w:rsid w:val="00AB676F"/>
    <w:rsid w:val="00AB7439"/>
    <w:rsid w:val="00AB7B82"/>
    <w:rsid w:val="00AB7CC0"/>
    <w:rsid w:val="00AC00BE"/>
    <w:rsid w:val="00AC04FA"/>
    <w:rsid w:val="00AC090A"/>
    <w:rsid w:val="00AC0AF4"/>
    <w:rsid w:val="00AC0B0D"/>
    <w:rsid w:val="00AC0BC2"/>
    <w:rsid w:val="00AC0E50"/>
    <w:rsid w:val="00AC17BD"/>
    <w:rsid w:val="00AC1D25"/>
    <w:rsid w:val="00AC1E20"/>
    <w:rsid w:val="00AC1F0A"/>
    <w:rsid w:val="00AC1FCD"/>
    <w:rsid w:val="00AC20C6"/>
    <w:rsid w:val="00AC30DF"/>
    <w:rsid w:val="00AC3659"/>
    <w:rsid w:val="00AC3962"/>
    <w:rsid w:val="00AC4573"/>
    <w:rsid w:val="00AC4A70"/>
    <w:rsid w:val="00AC4CF4"/>
    <w:rsid w:val="00AC4E4E"/>
    <w:rsid w:val="00AC4FA1"/>
    <w:rsid w:val="00AC5045"/>
    <w:rsid w:val="00AC5080"/>
    <w:rsid w:val="00AC5614"/>
    <w:rsid w:val="00AC56C5"/>
    <w:rsid w:val="00AC58CB"/>
    <w:rsid w:val="00AC5E73"/>
    <w:rsid w:val="00AC5E95"/>
    <w:rsid w:val="00AC62A8"/>
    <w:rsid w:val="00AC6879"/>
    <w:rsid w:val="00AC70C3"/>
    <w:rsid w:val="00AC7403"/>
    <w:rsid w:val="00AC772A"/>
    <w:rsid w:val="00AC7933"/>
    <w:rsid w:val="00AD01CE"/>
    <w:rsid w:val="00AD0685"/>
    <w:rsid w:val="00AD08CB"/>
    <w:rsid w:val="00AD093E"/>
    <w:rsid w:val="00AD0BE9"/>
    <w:rsid w:val="00AD18A1"/>
    <w:rsid w:val="00AD1981"/>
    <w:rsid w:val="00AD1B3F"/>
    <w:rsid w:val="00AD218A"/>
    <w:rsid w:val="00AD25D2"/>
    <w:rsid w:val="00AD26CF"/>
    <w:rsid w:val="00AD279A"/>
    <w:rsid w:val="00AD2806"/>
    <w:rsid w:val="00AD2D22"/>
    <w:rsid w:val="00AD4150"/>
    <w:rsid w:val="00AD45C3"/>
    <w:rsid w:val="00AD4654"/>
    <w:rsid w:val="00AD4C19"/>
    <w:rsid w:val="00AD5258"/>
    <w:rsid w:val="00AD526B"/>
    <w:rsid w:val="00AD52AE"/>
    <w:rsid w:val="00AD59C6"/>
    <w:rsid w:val="00AD641A"/>
    <w:rsid w:val="00AD651C"/>
    <w:rsid w:val="00AD6637"/>
    <w:rsid w:val="00AD66BD"/>
    <w:rsid w:val="00AD67C8"/>
    <w:rsid w:val="00AD6B08"/>
    <w:rsid w:val="00AD6BAE"/>
    <w:rsid w:val="00AD6D2E"/>
    <w:rsid w:val="00AD6E00"/>
    <w:rsid w:val="00AD732C"/>
    <w:rsid w:val="00AD7352"/>
    <w:rsid w:val="00AD7416"/>
    <w:rsid w:val="00AD7D34"/>
    <w:rsid w:val="00AD7F6D"/>
    <w:rsid w:val="00AE0244"/>
    <w:rsid w:val="00AE0494"/>
    <w:rsid w:val="00AE0641"/>
    <w:rsid w:val="00AE0717"/>
    <w:rsid w:val="00AE08D0"/>
    <w:rsid w:val="00AE0B9F"/>
    <w:rsid w:val="00AE0CD4"/>
    <w:rsid w:val="00AE18FD"/>
    <w:rsid w:val="00AE1A0B"/>
    <w:rsid w:val="00AE1F4A"/>
    <w:rsid w:val="00AE203C"/>
    <w:rsid w:val="00AE22DC"/>
    <w:rsid w:val="00AE23E0"/>
    <w:rsid w:val="00AE2693"/>
    <w:rsid w:val="00AE2765"/>
    <w:rsid w:val="00AE277B"/>
    <w:rsid w:val="00AE28EF"/>
    <w:rsid w:val="00AE2959"/>
    <w:rsid w:val="00AE2B69"/>
    <w:rsid w:val="00AE30C3"/>
    <w:rsid w:val="00AE319C"/>
    <w:rsid w:val="00AE351A"/>
    <w:rsid w:val="00AE3666"/>
    <w:rsid w:val="00AE36A0"/>
    <w:rsid w:val="00AE3D78"/>
    <w:rsid w:val="00AE3F10"/>
    <w:rsid w:val="00AE4520"/>
    <w:rsid w:val="00AE486D"/>
    <w:rsid w:val="00AE49F1"/>
    <w:rsid w:val="00AE4B4B"/>
    <w:rsid w:val="00AE4D86"/>
    <w:rsid w:val="00AE5091"/>
    <w:rsid w:val="00AE524B"/>
    <w:rsid w:val="00AE53F5"/>
    <w:rsid w:val="00AE55B7"/>
    <w:rsid w:val="00AE5636"/>
    <w:rsid w:val="00AE570B"/>
    <w:rsid w:val="00AE5743"/>
    <w:rsid w:val="00AE5B0B"/>
    <w:rsid w:val="00AE5B2C"/>
    <w:rsid w:val="00AE5FDD"/>
    <w:rsid w:val="00AE67AD"/>
    <w:rsid w:val="00AE69C1"/>
    <w:rsid w:val="00AE6A29"/>
    <w:rsid w:val="00AF0309"/>
    <w:rsid w:val="00AF03BE"/>
    <w:rsid w:val="00AF0578"/>
    <w:rsid w:val="00AF058D"/>
    <w:rsid w:val="00AF0838"/>
    <w:rsid w:val="00AF0905"/>
    <w:rsid w:val="00AF0AB4"/>
    <w:rsid w:val="00AF0D16"/>
    <w:rsid w:val="00AF10DC"/>
    <w:rsid w:val="00AF1229"/>
    <w:rsid w:val="00AF1BD8"/>
    <w:rsid w:val="00AF1EEA"/>
    <w:rsid w:val="00AF2087"/>
    <w:rsid w:val="00AF2312"/>
    <w:rsid w:val="00AF2444"/>
    <w:rsid w:val="00AF27C3"/>
    <w:rsid w:val="00AF289A"/>
    <w:rsid w:val="00AF2AAA"/>
    <w:rsid w:val="00AF2B28"/>
    <w:rsid w:val="00AF3D7E"/>
    <w:rsid w:val="00AF4834"/>
    <w:rsid w:val="00AF4873"/>
    <w:rsid w:val="00AF48ED"/>
    <w:rsid w:val="00AF4D05"/>
    <w:rsid w:val="00AF5182"/>
    <w:rsid w:val="00AF525B"/>
    <w:rsid w:val="00AF5340"/>
    <w:rsid w:val="00AF5500"/>
    <w:rsid w:val="00AF5F98"/>
    <w:rsid w:val="00AF612E"/>
    <w:rsid w:val="00AF62FD"/>
    <w:rsid w:val="00AF6620"/>
    <w:rsid w:val="00AF6777"/>
    <w:rsid w:val="00AF69C1"/>
    <w:rsid w:val="00AF6B32"/>
    <w:rsid w:val="00AF725D"/>
    <w:rsid w:val="00AF7C2E"/>
    <w:rsid w:val="00AF7F05"/>
    <w:rsid w:val="00AF7F09"/>
    <w:rsid w:val="00B0014E"/>
    <w:rsid w:val="00B00368"/>
    <w:rsid w:val="00B00A3C"/>
    <w:rsid w:val="00B00E43"/>
    <w:rsid w:val="00B00EC2"/>
    <w:rsid w:val="00B014F0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BEA"/>
    <w:rsid w:val="00B02C50"/>
    <w:rsid w:val="00B02C69"/>
    <w:rsid w:val="00B02F32"/>
    <w:rsid w:val="00B03B2B"/>
    <w:rsid w:val="00B03F7A"/>
    <w:rsid w:val="00B0404B"/>
    <w:rsid w:val="00B0423D"/>
    <w:rsid w:val="00B043EE"/>
    <w:rsid w:val="00B04C96"/>
    <w:rsid w:val="00B04EEC"/>
    <w:rsid w:val="00B04F40"/>
    <w:rsid w:val="00B051D4"/>
    <w:rsid w:val="00B054DA"/>
    <w:rsid w:val="00B0571B"/>
    <w:rsid w:val="00B05B6A"/>
    <w:rsid w:val="00B05CBE"/>
    <w:rsid w:val="00B060F2"/>
    <w:rsid w:val="00B067E1"/>
    <w:rsid w:val="00B0693A"/>
    <w:rsid w:val="00B0693D"/>
    <w:rsid w:val="00B06A40"/>
    <w:rsid w:val="00B078CB"/>
    <w:rsid w:val="00B10199"/>
    <w:rsid w:val="00B105D6"/>
    <w:rsid w:val="00B109FE"/>
    <w:rsid w:val="00B10E8A"/>
    <w:rsid w:val="00B110F7"/>
    <w:rsid w:val="00B1111B"/>
    <w:rsid w:val="00B113DF"/>
    <w:rsid w:val="00B1177B"/>
    <w:rsid w:val="00B1239B"/>
    <w:rsid w:val="00B125A5"/>
    <w:rsid w:val="00B12600"/>
    <w:rsid w:val="00B12804"/>
    <w:rsid w:val="00B12A92"/>
    <w:rsid w:val="00B12A96"/>
    <w:rsid w:val="00B12B1C"/>
    <w:rsid w:val="00B12D31"/>
    <w:rsid w:val="00B13069"/>
    <w:rsid w:val="00B13267"/>
    <w:rsid w:val="00B13558"/>
    <w:rsid w:val="00B13D76"/>
    <w:rsid w:val="00B13E82"/>
    <w:rsid w:val="00B13ED7"/>
    <w:rsid w:val="00B13FF9"/>
    <w:rsid w:val="00B14134"/>
    <w:rsid w:val="00B141FA"/>
    <w:rsid w:val="00B14228"/>
    <w:rsid w:val="00B142BA"/>
    <w:rsid w:val="00B14E51"/>
    <w:rsid w:val="00B15416"/>
    <w:rsid w:val="00B15992"/>
    <w:rsid w:val="00B1612B"/>
    <w:rsid w:val="00B1643C"/>
    <w:rsid w:val="00B1643E"/>
    <w:rsid w:val="00B168A6"/>
    <w:rsid w:val="00B16A1F"/>
    <w:rsid w:val="00B16BFE"/>
    <w:rsid w:val="00B16C4E"/>
    <w:rsid w:val="00B17276"/>
    <w:rsid w:val="00B1746B"/>
    <w:rsid w:val="00B17A20"/>
    <w:rsid w:val="00B17AF9"/>
    <w:rsid w:val="00B20DFA"/>
    <w:rsid w:val="00B2108B"/>
    <w:rsid w:val="00B218DE"/>
    <w:rsid w:val="00B2199E"/>
    <w:rsid w:val="00B21B7C"/>
    <w:rsid w:val="00B21E93"/>
    <w:rsid w:val="00B22344"/>
    <w:rsid w:val="00B22833"/>
    <w:rsid w:val="00B23296"/>
    <w:rsid w:val="00B23387"/>
    <w:rsid w:val="00B23646"/>
    <w:rsid w:val="00B23826"/>
    <w:rsid w:val="00B23E1E"/>
    <w:rsid w:val="00B247D1"/>
    <w:rsid w:val="00B247EB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5B1"/>
    <w:rsid w:val="00B26615"/>
    <w:rsid w:val="00B266D9"/>
    <w:rsid w:val="00B2673B"/>
    <w:rsid w:val="00B26F0D"/>
    <w:rsid w:val="00B27222"/>
    <w:rsid w:val="00B27DD9"/>
    <w:rsid w:val="00B27EB2"/>
    <w:rsid w:val="00B27F63"/>
    <w:rsid w:val="00B30209"/>
    <w:rsid w:val="00B309CD"/>
    <w:rsid w:val="00B313A1"/>
    <w:rsid w:val="00B316D5"/>
    <w:rsid w:val="00B31EC2"/>
    <w:rsid w:val="00B31F7C"/>
    <w:rsid w:val="00B320BB"/>
    <w:rsid w:val="00B32220"/>
    <w:rsid w:val="00B322E2"/>
    <w:rsid w:val="00B3288C"/>
    <w:rsid w:val="00B32C22"/>
    <w:rsid w:val="00B32C5A"/>
    <w:rsid w:val="00B32FCC"/>
    <w:rsid w:val="00B333D5"/>
    <w:rsid w:val="00B33569"/>
    <w:rsid w:val="00B339F1"/>
    <w:rsid w:val="00B33AE2"/>
    <w:rsid w:val="00B34526"/>
    <w:rsid w:val="00B34573"/>
    <w:rsid w:val="00B347FA"/>
    <w:rsid w:val="00B34A62"/>
    <w:rsid w:val="00B34AA7"/>
    <w:rsid w:val="00B34B38"/>
    <w:rsid w:val="00B34C3A"/>
    <w:rsid w:val="00B34E1F"/>
    <w:rsid w:val="00B34F22"/>
    <w:rsid w:val="00B35495"/>
    <w:rsid w:val="00B358F7"/>
    <w:rsid w:val="00B35F36"/>
    <w:rsid w:val="00B35FBF"/>
    <w:rsid w:val="00B363F1"/>
    <w:rsid w:val="00B3647F"/>
    <w:rsid w:val="00B3650F"/>
    <w:rsid w:val="00B374EF"/>
    <w:rsid w:val="00B375F0"/>
    <w:rsid w:val="00B37708"/>
    <w:rsid w:val="00B379A1"/>
    <w:rsid w:val="00B37D2A"/>
    <w:rsid w:val="00B4021B"/>
    <w:rsid w:val="00B4039E"/>
    <w:rsid w:val="00B40BAE"/>
    <w:rsid w:val="00B415CD"/>
    <w:rsid w:val="00B41892"/>
    <w:rsid w:val="00B41C6C"/>
    <w:rsid w:val="00B421A0"/>
    <w:rsid w:val="00B42238"/>
    <w:rsid w:val="00B42432"/>
    <w:rsid w:val="00B424C2"/>
    <w:rsid w:val="00B4254B"/>
    <w:rsid w:val="00B427D9"/>
    <w:rsid w:val="00B42A6F"/>
    <w:rsid w:val="00B42E04"/>
    <w:rsid w:val="00B43046"/>
    <w:rsid w:val="00B430FD"/>
    <w:rsid w:val="00B43141"/>
    <w:rsid w:val="00B43170"/>
    <w:rsid w:val="00B43339"/>
    <w:rsid w:val="00B435E2"/>
    <w:rsid w:val="00B43945"/>
    <w:rsid w:val="00B43F98"/>
    <w:rsid w:val="00B44808"/>
    <w:rsid w:val="00B44936"/>
    <w:rsid w:val="00B44AB9"/>
    <w:rsid w:val="00B44AC9"/>
    <w:rsid w:val="00B44F1F"/>
    <w:rsid w:val="00B452CB"/>
    <w:rsid w:val="00B453B0"/>
    <w:rsid w:val="00B4546B"/>
    <w:rsid w:val="00B45553"/>
    <w:rsid w:val="00B45A8C"/>
    <w:rsid w:val="00B45E21"/>
    <w:rsid w:val="00B45EF8"/>
    <w:rsid w:val="00B45F49"/>
    <w:rsid w:val="00B4685F"/>
    <w:rsid w:val="00B4694E"/>
    <w:rsid w:val="00B469E6"/>
    <w:rsid w:val="00B47405"/>
    <w:rsid w:val="00B4794D"/>
    <w:rsid w:val="00B47B71"/>
    <w:rsid w:val="00B47D07"/>
    <w:rsid w:val="00B5010E"/>
    <w:rsid w:val="00B50376"/>
    <w:rsid w:val="00B50593"/>
    <w:rsid w:val="00B508F4"/>
    <w:rsid w:val="00B50B8D"/>
    <w:rsid w:val="00B50D49"/>
    <w:rsid w:val="00B50E2D"/>
    <w:rsid w:val="00B5107F"/>
    <w:rsid w:val="00B51456"/>
    <w:rsid w:val="00B5146B"/>
    <w:rsid w:val="00B51B62"/>
    <w:rsid w:val="00B51CD8"/>
    <w:rsid w:val="00B51F1F"/>
    <w:rsid w:val="00B52BDC"/>
    <w:rsid w:val="00B53115"/>
    <w:rsid w:val="00B53646"/>
    <w:rsid w:val="00B539B1"/>
    <w:rsid w:val="00B53AA7"/>
    <w:rsid w:val="00B53EDC"/>
    <w:rsid w:val="00B53F57"/>
    <w:rsid w:val="00B53FB5"/>
    <w:rsid w:val="00B54008"/>
    <w:rsid w:val="00B5441A"/>
    <w:rsid w:val="00B5499A"/>
    <w:rsid w:val="00B54F48"/>
    <w:rsid w:val="00B54FEE"/>
    <w:rsid w:val="00B55ACD"/>
    <w:rsid w:val="00B55D67"/>
    <w:rsid w:val="00B564CF"/>
    <w:rsid w:val="00B56742"/>
    <w:rsid w:val="00B56D57"/>
    <w:rsid w:val="00B571DA"/>
    <w:rsid w:val="00B5742A"/>
    <w:rsid w:val="00B57F9C"/>
    <w:rsid w:val="00B6028E"/>
    <w:rsid w:val="00B607B3"/>
    <w:rsid w:val="00B60AC7"/>
    <w:rsid w:val="00B61287"/>
    <w:rsid w:val="00B61BC6"/>
    <w:rsid w:val="00B61EED"/>
    <w:rsid w:val="00B626E6"/>
    <w:rsid w:val="00B62739"/>
    <w:rsid w:val="00B62D5F"/>
    <w:rsid w:val="00B62D66"/>
    <w:rsid w:val="00B63749"/>
    <w:rsid w:val="00B63982"/>
    <w:rsid w:val="00B63F62"/>
    <w:rsid w:val="00B6465D"/>
    <w:rsid w:val="00B648DF"/>
    <w:rsid w:val="00B65047"/>
    <w:rsid w:val="00B6504C"/>
    <w:rsid w:val="00B652DA"/>
    <w:rsid w:val="00B6539C"/>
    <w:rsid w:val="00B655DB"/>
    <w:rsid w:val="00B6575F"/>
    <w:rsid w:val="00B65765"/>
    <w:rsid w:val="00B65B1B"/>
    <w:rsid w:val="00B65D32"/>
    <w:rsid w:val="00B65DFA"/>
    <w:rsid w:val="00B66005"/>
    <w:rsid w:val="00B6633F"/>
    <w:rsid w:val="00B67264"/>
    <w:rsid w:val="00B67DAD"/>
    <w:rsid w:val="00B67FCB"/>
    <w:rsid w:val="00B704E2"/>
    <w:rsid w:val="00B71240"/>
    <w:rsid w:val="00B714C8"/>
    <w:rsid w:val="00B7170E"/>
    <w:rsid w:val="00B71CAB"/>
    <w:rsid w:val="00B71DFA"/>
    <w:rsid w:val="00B71FBD"/>
    <w:rsid w:val="00B72488"/>
    <w:rsid w:val="00B72C87"/>
    <w:rsid w:val="00B72DB6"/>
    <w:rsid w:val="00B732D6"/>
    <w:rsid w:val="00B7351E"/>
    <w:rsid w:val="00B73612"/>
    <w:rsid w:val="00B73614"/>
    <w:rsid w:val="00B73753"/>
    <w:rsid w:val="00B738CB"/>
    <w:rsid w:val="00B739E2"/>
    <w:rsid w:val="00B73ABE"/>
    <w:rsid w:val="00B73CB9"/>
    <w:rsid w:val="00B73D84"/>
    <w:rsid w:val="00B741FA"/>
    <w:rsid w:val="00B746F0"/>
    <w:rsid w:val="00B7479C"/>
    <w:rsid w:val="00B74E75"/>
    <w:rsid w:val="00B74EFF"/>
    <w:rsid w:val="00B75061"/>
    <w:rsid w:val="00B75377"/>
    <w:rsid w:val="00B758B6"/>
    <w:rsid w:val="00B75931"/>
    <w:rsid w:val="00B7595A"/>
    <w:rsid w:val="00B75DFF"/>
    <w:rsid w:val="00B75F3E"/>
    <w:rsid w:val="00B7634F"/>
    <w:rsid w:val="00B7637E"/>
    <w:rsid w:val="00B76444"/>
    <w:rsid w:val="00B7650F"/>
    <w:rsid w:val="00B768A4"/>
    <w:rsid w:val="00B76B44"/>
    <w:rsid w:val="00B76BBD"/>
    <w:rsid w:val="00B774BE"/>
    <w:rsid w:val="00B77621"/>
    <w:rsid w:val="00B77820"/>
    <w:rsid w:val="00B77A6D"/>
    <w:rsid w:val="00B77E25"/>
    <w:rsid w:val="00B80342"/>
    <w:rsid w:val="00B8096A"/>
    <w:rsid w:val="00B80AEC"/>
    <w:rsid w:val="00B81586"/>
    <w:rsid w:val="00B81D13"/>
    <w:rsid w:val="00B81E64"/>
    <w:rsid w:val="00B82258"/>
    <w:rsid w:val="00B824E8"/>
    <w:rsid w:val="00B82562"/>
    <w:rsid w:val="00B829B1"/>
    <w:rsid w:val="00B830E3"/>
    <w:rsid w:val="00B83AB4"/>
    <w:rsid w:val="00B83F04"/>
    <w:rsid w:val="00B8434D"/>
    <w:rsid w:val="00B84E78"/>
    <w:rsid w:val="00B8525C"/>
    <w:rsid w:val="00B85B06"/>
    <w:rsid w:val="00B85C76"/>
    <w:rsid w:val="00B85D0D"/>
    <w:rsid w:val="00B85D1F"/>
    <w:rsid w:val="00B85EC3"/>
    <w:rsid w:val="00B85FD4"/>
    <w:rsid w:val="00B8632D"/>
    <w:rsid w:val="00B86DCC"/>
    <w:rsid w:val="00B86DDB"/>
    <w:rsid w:val="00B86FC0"/>
    <w:rsid w:val="00B87798"/>
    <w:rsid w:val="00B87C45"/>
    <w:rsid w:val="00B905CF"/>
    <w:rsid w:val="00B908E3"/>
    <w:rsid w:val="00B908E5"/>
    <w:rsid w:val="00B90D9C"/>
    <w:rsid w:val="00B918B7"/>
    <w:rsid w:val="00B91B23"/>
    <w:rsid w:val="00B91D4D"/>
    <w:rsid w:val="00B91E7E"/>
    <w:rsid w:val="00B91FE7"/>
    <w:rsid w:val="00B92340"/>
    <w:rsid w:val="00B9321F"/>
    <w:rsid w:val="00B932FA"/>
    <w:rsid w:val="00B93AC0"/>
    <w:rsid w:val="00B93C26"/>
    <w:rsid w:val="00B93C36"/>
    <w:rsid w:val="00B93C4C"/>
    <w:rsid w:val="00B93C87"/>
    <w:rsid w:val="00B93E27"/>
    <w:rsid w:val="00B9414D"/>
    <w:rsid w:val="00B94870"/>
    <w:rsid w:val="00B94919"/>
    <w:rsid w:val="00B953C9"/>
    <w:rsid w:val="00B953E6"/>
    <w:rsid w:val="00B95604"/>
    <w:rsid w:val="00B960F1"/>
    <w:rsid w:val="00B965DB"/>
    <w:rsid w:val="00B97151"/>
    <w:rsid w:val="00B97199"/>
    <w:rsid w:val="00B973FB"/>
    <w:rsid w:val="00B9746E"/>
    <w:rsid w:val="00B97793"/>
    <w:rsid w:val="00BA02DA"/>
    <w:rsid w:val="00BA0AE9"/>
    <w:rsid w:val="00BA1014"/>
    <w:rsid w:val="00BA11E9"/>
    <w:rsid w:val="00BA14DA"/>
    <w:rsid w:val="00BA1510"/>
    <w:rsid w:val="00BA18F0"/>
    <w:rsid w:val="00BA1937"/>
    <w:rsid w:val="00BA1BDA"/>
    <w:rsid w:val="00BA1C58"/>
    <w:rsid w:val="00BA20F6"/>
    <w:rsid w:val="00BA2586"/>
    <w:rsid w:val="00BA2D81"/>
    <w:rsid w:val="00BA317E"/>
    <w:rsid w:val="00BA329E"/>
    <w:rsid w:val="00BA32CA"/>
    <w:rsid w:val="00BA3B87"/>
    <w:rsid w:val="00BA3BF8"/>
    <w:rsid w:val="00BA41BB"/>
    <w:rsid w:val="00BA44CF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33A"/>
    <w:rsid w:val="00BA755F"/>
    <w:rsid w:val="00BA7773"/>
    <w:rsid w:val="00BA7B65"/>
    <w:rsid w:val="00BA7CCF"/>
    <w:rsid w:val="00BA7D89"/>
    <w:rsid w:val="00BB0260"/>
    <w:rsid w:val="00BB0DA9"/>
    <w:rsid w:val="00BB1337"/>
    <w:rsid w:val="00BB1E19"/>
    <w:rsid w:val="00BB201A"/>
    <w:rsid w:val="00BB25E2"/>
    <w:rsid w:val="00BB2DF5"/>
    <w:rsid w:val="00BB3520"/>
    <w:rsid w:val="00BB367C"/>
    <w:rsid w:val="00BB3ABF"/>
    <w:rsid w:val="00BB3B3B"/>
    <w:rsid w:val="00BB3DEA"/>
    <w:rsid w:val="00BB3FD2"/>
    <w:rsid w:val="00BB40ED"/>
    <w:rsid w:val="00BB43BA"/>
    <w:rsid w:val="00BB4499"/>
    <w:rsid w:val="00BB4510"/>
    <w:rsid w:val="00BB4A05"/>
    <w:rsid w:val="00BB530E"/>
    <w:rsid w:val="00BB55A7"/>
    <w:rsid w:val="00BB5C6E"/>
    <w:rsid w:val="00BB5D72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92"/>
    <w:rsid w:val="00BB7547"/>
    <w:rsid w:val="00BB790E"/>
    <w:rsid w:val="00BB7A72"/>
    <w:rsid w:val="00BB7BFB"/>
    <w:rsid w:val="00BC0073"/>
    <w:rsid w:val="00BC04C5"/>
    <w:rsid w:val="00BC09C4"/>
    <w:rsid w:val="00BC1420"/>
    <w:rsid w:val="00BC1B48"/>
    <w:rsid w:val="00BC1B50"/>
    <w:rsid w:val="00BC1E82"/>
    <w:rsid w:val="00BC208D"/>
    <w:rsid w:val="00BC2187"/>
    <w:rsid w:val="00BC2359"/>
    <w:rsid w:val="00BC268B"/>
    <w:rsid w:val="00BC2851"/>
    <w:rsid w:val="00BC2922"/>
    <w:rsid w:val="00BC2C5B"/>
    <w:rsid w:val="00BC2CD6"/>
    <w:rsid w:val="00BC2F7A"/>
    <w:rsid w:val="00BC3084"/>
    <w:rsid w:val="00BC371F"/>
    <w:rsid w:val="00BC3E98"/>
    <w:rsid w:val="00BC3F46"/>
    <w:rsid w:val="00BC4298"/>
    <w:rsid w:val="00BC4658"/>
    <w:rsid w:val="00BC4731"/>
    <w:rsid w:val="00BC48A3"/>
    <w:rsid w:val="00BC497A"/>
    <w:rsid w:val="00BC4D27"/>
    <w:rsid w:val="00BC54B4"/>
    <w:rsid w:val="00BC56D4"/>
    <w:rsid w:val="00BC5761"/>
    <w:rsid w:val="00BC5770"/>
    <w:rsid w:val="00BC5B5B"/>
    <w:rsid w:val="00BC623D"/>
    <w:rsid w:val="00BC6525"/>
    <w:rsid w:val="00BC660A"/>
    <w:rsid w:val="00BC723F"/>
    <w:rsid w:val="00BC761D"/>
    <w:rsid w:val="00BC7D3F"/>
    <w:rsid w:val="00BD0098"/>
    <w:rsid w:val="00BD03A8"/>
    <w:rsid w:val="00BD060C"/>
    <w:rsid w:val="00BD066C"/>
    <w:rsid w:val="00BD1494"/>
    <w:rsid w:val="00BD1C9A"/>
    <w:rsid w:val="00BD228A"/>
    <w:rsid w:val="00BD2589"/>
    <w:rsid w:val="00BD2709"/>
    <w:rsid w:val="00BD2AE6"/>
    <w:rsid w:val="00BD2AFD"/>
    <w:rsid w:val="00BD32B9"/>
    <w:rsid w:val="00BD330B"/>
    <w:rsid w:val="00BD3436"/>
    <w:rsid w:val="00BD3455"/>
    <w:rsid w:val="00BD39A3"/>
    <w:rsid w:val="00BD39DD"/>
    <w:rsid w:val="00BD3D44"/>
    <w:rsid w:val="00BD3E58"/>
    <w:rsid w:val="00BD4906"/>
    <w:rsid w:val="00BD4D61"/>
    <w:rsid w:val="00BD53BE"/>
    <w:rsid w:val="00BD5555"/>
    <w:rsid w:val="00BD570A"/>
    <w:rsid w:val="00BD5BD9"/>
    <w:rsid w:val="00BD602B"/>
    <w:rsid w:val="00BD60FD"/>
    <w:rsid w:val="00BD6263"/>
    <w:rsid w:val="00BD633C"/>
    <w:rsid w:val="00BD6621"/>
    <w:rsid w:val="00BD6832"/>
    <w:rsid w:val="00BD698B"/>
    <w:rsid w:val="00BD6F26"/>
    <w:rsid w:val="00BD6F8B"/>
    <w:rsid w:val="00BD753D"/>
    <w:rsid w:val="00BD78BD"/>
    <w:rsid w:val="00BD7933"/>
    <w:rsid w:val="00BD7A85"/>
    <w:rsid w:val="00BD7EE3"/>
    <w:rsid w:val="00BE0387"/>
    <w:rsid w:val="00BE0CBE"/>
    <w:rsid w:val="00BE116A"/>
    <w:rsid w:val="00BE12EC"/>
    <w:rsid w:val="00BE161C"/>
    <w:rsid w:val="00BE1741"/>
    <w:rsid w:val="00BE1D2C"/>
    <w:rsid w:val="00BE1E9B"/>
    <w:rsid w:val="00BE2EB2"/>
    <w:rsid w:val="00BE3053"/>
    <w:rsid w:val="00BE30AE"/>
    <w:rsid w:val="00BE315C"/>
    <w:rsid w:val="00BE3241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827"/>
    <w:rsid w:val="00BE5EB7"/>
    <w:rsid w:val="00BE6397"/>
    <w:rsid w:val="00BE67F1"/>
    <w:rsid w:val="00BE6EBB"/>
    <w:rsid w:val="00BE7347"/>
    <w:rsid w:val="00BE735A"/>
    <w:rsid w:val="00BE76EC"/>
    <w:rsid w:val="00BE77F6"/>
    <w:rsid w:val="00BE7F9F"/>
    <w:rsid w:val="00BF00E7"/>
    <w:rsid w:val="00BF010F"/>
    <w:rsid w:val="00BF018F"/>
    <w:rsid w:val="00BF02FE"/>
    <w:rsid w:val="00BF0572"/>
    <w:rsid w:val="00BF0A24"/>
    <w:rsid w:val="00BF1129"/>
    <w:rsid w:val="00BF139D"/>
    <w:rsid w:val="00BF1A0E"/>
    <w:rsid w:val="00BF1A90"/>
    <w:rsid w:val="00BF1B4A"/>
    <w:rsid w:val="00BF2018"/>
    <w:rsid w:val="00BF218D"/>
    <w:rsid w:val="00BF2365"/>
    <w:rsid w:val="00BF2416"/>
    <w:rsid w:val="00BF301A"/>
    <w:rsid w:val="00BF316C"/>
    <w:rsid w:val="00BF3343"/>
    <w:rsid w:val="00BF3371"/>
    <w:rsid w:val="00BF37A4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F4"/>
    <w:rsid w:val="00BF51F6"/>
    <w:rsid w:val="00BF5311"/>
    <w:rsid w:val="00BF53FC"/>
    <w:rsid w:val="00BF59CB"/>
    <w:rsid w:val="00BF5CC7"/>
    <w:rsid w:val="00BF5E22"/>
    <w:rsid w:val="00BF63E9"/>
    <w:rsid w:val="00BF657A"/>
    <w:rsid w:val="00BF6BE4"/>
    <w:rsid w:val="00BF6D2E"/>
    <w:rsid w:val="00BF7559"/>
    <w:rsid w:val="00BF79D5"/>
    <w:rsid w:val="00BF7EB7"/>
    <w:rsid w:val="00C00023"/>
    <w:rsid w:val="00C00262"/>
    <w:rsid w:val="00C004EE"/>
    <w:rsid w:val="00C00CF8"/>
    <w:rsid w:val="00C01188"/>
    <w:rsid w:val="00C013D8"/>
    <w:rsid w:val="00C013E6"/>
    <w:rsid w:val="00C01E4F"/>
    <w:rsid w:val="00C021D1"/>
    <w:rsid w:val="00C02201"/>
    <w:rsid w:val="00C02231"/>
    <w:rsid w:val="00C023C2"/>
    <w:rsid w:val="00C0270A"/>
    <w:rsid w:val="00C02747"/>
    <w:rsid w:val="00C02836"/>
    <w:rsid w:val="00C02C9F"/>
    <w:rsid w:val="00C02E1E"/>
    <w:rsid w:val="00C0330A"/>
    <w:rsid w:val="00C0356A"/>
    <w:rsid w:val="00C03841"/>
    <w:rsid w:val="00C039D1"/>
    <w:rsid w:val="00C03D3B"/>
    <w:rsid w:val="00C03F20"/>
    <w:rsid w:val="00C03F91"/>
    <w:rsid w:val="00C0413C"/>
    <w:rsid w:val="00C04854"/>
    <w:rsid w:val="00C04E55"/>
    <w:rsid w:val="00C04E8A"/>
    <w:rsid w:val="00C04FFC"/>
    <w:rsid w:val="00C0555E"/>
    <w:rsid w:val="00C055EA"/>
    <w:rsid w:val="00C05AFC"/>
    <w:rsid w:val="00C05B93"/>
    <w:rsid w:val="00C05BE7"/>
    <w:rsid w:val="00C06371"/>
    <w:rsid w:val="00C06C7D"/>
    <w:rsid w:val="00C07090"/>
    <w:rsid w:val="00C070C6"/>
    <w:rsid w:val="00C07375"/>
    <w:rsid w:val="00C078BD"/>
    <w:rsid w:val="00C07C1F"/>
    <w:rsid w:val="00C07C8B"/>
    <w:rsid w:val="00C1073A"/>
    <w:rsid w:val="00C1076C"/>
    <w:rsid w:val="00C108FC"/>
    <w:rsid w:val="00C1094C"/>
    <w:rsid w:val="00C10A39"/>
    <w:rsid w:val="00C111CD"/>
    <w:rsid w:val="00C116F1"/>
    <w:rsid w:val="00C11F34"/>
    <w:rsid w:val="00C121EB"/>
    <w:rsid w:val="00C12322"/>
    <w:rsid w:val="00C12562"/>
    <w:rsid w:val="00C12642"/>
    <w:rsid w:val="00C126AF"/>
    <w:rsid w:val="00C12A9F"/>
    <w:rsid w:val="00C12DA5"/>
    <w:rsid w:val="00C12FD9"/>
    <w:rsid w:val="00C1312D"/>
    <w:rsid w:val="00C131D5"/>
    <w:rsid w:val="00C13806"/>
    <w:rsid w:val="00C13A72"/>
    <w:rsid w:val="00C14069"/>
    <w:rsid w:val="00C1416C"/>
    <w:rsid w:val="00C142E0"/>
    <w:rsid w:val="00C14552"/>
    <w:rsid w:val="00C14561"/>
    <w:rsid w:val="00C14E08"/>
    <w:rsid w:val="00C154DB"/>
    <w:rsid w:val="00C155F5"/>
    <w:rsid w:val="00C15EA2"/>
    <w:rsid w:val="00C15ED5"/>
    <w:rsid w:val="00C1639B"/>
    <w:rsid w:val="00C16E1D"/>
    <w:rsid w:val="00C17227"/>
    <w:rsid w:val="00C178FC"/>
    <w:rsid w:val="00C17EC0"/>
    <w:rsid w:val="00C17F47"/>
    <w:rsid w:val="00C20B90"/>
    <w:rsid w:val="00C20C90"/>
    <w:rsid w:val="00C20DB5"/>
    <w:rsid w:val="00C21951"/>
    <w:rsid w:val="00C220DF"/>
    <w:rsid w:val="00C225A6"/>
    <w:rsid w:val="00C23085"/>
    <w:rsid w:val="00C2367D"/>
    <w:rsid w:val="00C240B0"/>
    <w:rsid w:val="00C249DA"/>
    <w:rsid w:val="00C25025"/>
    <w:rsid w:val="00C25757"/>
    <w:rsid w:val="00C25CBC"/>
    <w:rsid w:val="00C25F92"/>
    <w:rsid w:val="00C265D9"/>
    <w:rsid w:val="00C26B0F"/>
    <w:rsid w:val="00C27135"/>
    <w:rsid w:val="00C276DE"/>
    <w:rsid w:val="00C278D6"/>
    <w:rsid w:val="00C27993"/>
    <w:rsid w:val="00C27B14"/>
    <w:rsid w:val="00C27E27"/>
    <w:rsid w:val="00C30023"/>
    <w:rsid w:val="00C3047C"/>
    <w:rsid w:val="00C3055A"/>
    <w:rsid w:val="00C305BF"/>
    <w:rsid w:val="00C30827"/>
    <w:rsid w:val="00C30931"/>
    <w:rsid w:val="00C309F8"/>
    <w:rsid w:val="00C30AF6"/>
    <w:rsid w:val="00C30DAE"/>
    <w:rsid w:val="00C30E2E"/>
    <w:rsid w:val="00C31198"/>
    <w:rsid w:val="00C31338"/>
    <w:rsid w:val="00C314C4"/>
    <w:rsid w:val="00C318E0"/>
    <w:rsid w:val="00C321C8"/>
    <w:rsid w:val="00C323CC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8E4"/>
    <w:rsid w:val="00C33EAF"/>
    <w:rsid w:val="00C33EB6"/>
    <w:rsid w:val="00C33EBD"/>
    <w:rsid w:val="00C3421B"/>
    <w:rsid w:val="00C351DE"/>
    <w:rsid w:val="00C354A3"/>
    <w:rsid w:val="00C3552C"/>
    <w:rsid w:val="00C358BE"/>
    <w:rsid w:val="00C359AC"/>
    <w:rsid w:val="00C35A9D"/>
    <w:rsid w:val="00C3645A"/>
    <w:rsid w:val="00C3652F"/>
    <w:rsid w:val="00C366D8"/>
    <w:rsid w:val="00C36E12"/>
    <w:rsid w:val="00C372B3"/>
    <w:rsid w:val="00C37CC6"/>
    <w:rsid w:val="00C37F32"/>
    <w:rsid w:val="00C403F3"/>
    <w:rsid w:val="00C40ED7"/>
    <w:rsid w:val="00C41048"/>
    <w:rsid w:val="00C41498"/>
    <w:rsid w:val="00C417B2"/>
    <w:rsid w:val="00C41954"/>
    <w:rsid w:val="00C41AEE"/>
    <w:rsid w:val="00C41EA7"/>
    <w:rsid w:val="00C42431"/>
    <w:rsid w:val="00C424BB"/>
    <w:rsid w:val="00C425C2"/>
    <w:rsid w:val="00C42C0C"/>
    <w:rsid w:val="00C42F07"/>
    <w:rsid w:val="00C43118"/>
    <w:rsid w:val="00C4335F"/>
    <w:rsid w:val="00C4431A"/>
    <w:rsid w:val="00C444A7"/>
    <w:rsid w:val="00C44907"/>
    <w:rsid w:val="00C44955"/>
    <w:rsid w:val="00C4536F"/>
    <w:rsid w:val="00C4542F"/>
    <w:rsid w:val="00C4563C"/>
    <w:rsid w:val="00C45972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642"/>
    <w:rsid w:val="00C50E0F"/>
    <w:rsid w:val="00C5107B"/>
    <w:rsid w:val="00C5134A"/>
    <w:rsid w:val="00C514C1"/>
    <w:rsid w:val="00C515DE"/>
    <w:rsid w:val="00C5162B"/>
    <w:rsid w:val="00C517BA"/>
    <w:rsid w:val="00C526BD"/>
    <w:rsid w:val="00C52859"/>
    <w:rsid w:val="00C52DD6"/>
    <w:rsid w:val="00C52ED1"/>
    <w:rsid w:val="00C52ED9"/>
    <w:rsid w:val="00C530B8"/>
    <w:rsid w:val="00C537E1"/>
    <w:rsid w:val="00C53AC8"/>
    <w:rsid w:val="00C53C4F"/>
    <w:rsid w:val="00C54892"/>
    <w:rsid w:val="00C54BC4"/>
    <w:rsid w:val="00C54D51"/>
    <w:rsid w:val="00C5536E"/>
    <w:rsid w:val="00C557E1"/>
    <w:rsid w:val="00C558E6"/>
    <w:rsid w:val="00C55CF4"/>
    <w:rsid w:val="00C56062"/>
    <w:rsid w:val="00C561BE"/>
    <w:rsid w:val="00C561D1"/>
    <w:rsid w:val="00C5691E"/>
    <w:rsid w:val="00C577B3"/>
    <w:rsid w:val="00C57C40"/>
    <w:rsid w:val="00C57CEF"/>
    <w:rsid w:val="00C57D43"/>
    <w:rsid w:val="00C60910"/>
    <w:rsid w:val="00C6096A"/>
    <w:rsid w:val="00C6098C"/>
    <w:rsid w:val="00C60D7A"/>
    <w:rsid w:val="00C61564"/>
    <w:rsid w:val="00C615EA"/>
    <w:rsid w:val="00C61635"/>
    <w:rsid w:val="00C6183C"/>
    <w:rsid w:val="00C6185F"/>
    <w:rsid w:val="00C61B44"/>
    <w:rsid w:val="00C61FC4"/>
    <w:rsid w:val="00C62654"/>
    <w:rsid w:val="00C626B8"/>
    <w:rsid w:val="00C62820"/>
    <w:rsid w:val="00C62A20"/>
    <w:rsid w:val="00C62A56"/>
    <w:rsid w:val="00C62C21"/>
    <w:rsid w:val="00C62D15"/>
    <w:rsid w:val="00C62D6A"/>
    <w:rsid w:val="00C62F97"/>
    <w:rsid w:val="00C63A46"/>
    <w:rsid w:val="00C63E04"/>
    <w:rsid w:val="00C6415C"/>
    <w:rsid w:val="00C64582"/>
    <w:rsid w:val="00C648B0"/>
    <w:rsid w:val="00C648E4"/>
    <w:rsid w:val="00C64F7D"/>
    <w:rsid w:val="00C6503C"/>
    <w:rsid w:val="00C65423"/>
    <w:rsid w:val="00C65A79"/>
    <w:rsid w:val="00C6651A"/>
    <w:rsid w:val="00C6668B"/>
    <w:rsid w:val="00C66A30"/>
    <w:rsid w:val="00C66B75"/>
    <w:rsid w:val="00C66C1E"/>
    <w:rsid w:val="00C67528"/>
    <w:rsid w:val="00C7027D"/>
    <w:rsid w:val="00C702C9"/>
    <w:rsid w:val="00C703A7"/>
    <w:rsid w:val="00C705C7"/>
    <w:rsid w:val="00C70881"/>
    <w:rsid w:val="00C70B59"/>
    <w:rsid w:val="00C70CC9"/>
    <w:rsid w:val="00C70F92"/>
    <w:rsid w:val="00C720B7"/>
    <w:rsid w:val="00C7257C"/>
    <w:rsid w:val="00C72708"/>
    <w:rsid w:val="00C72C81"/>
    <w:rsid w:val="00C73424"/>
    <w:rsid w:val="00C73A9C"/>
    <w:rsid w:val="00C73C64"/>
    <w:rsid w:val="00C73E23"/>
    <w:rsid w:val="00C74067"/>
    <w:rsid w:val="00C742C8"/>
    <w:rsid w:val="00C74370"/>
    <w:rsid w:val="00C746D8"/>
    <w:rsid w:val="00C75A6E"/>
    <w:rsid w:val="00C760A2"/>
    <w:rsid w:val="00C765B5"/>
    <w:rsid w:val="00C76709"/>
    <w:rsid w:val="00C76841"/>
    <w:rsid w:val="00C807D5"/>
    <w:rsid w:val="00C80A06"/>
    <w:rsid w:val="00C80E4D"/>
    <w:rsid w:val="00C8108E"/>
    <w:rsid w:val="00C815C4"/>
    <w:rsid w:val="00C815ED"/>
    <w:rsid w:val="00C81BEC"/>
    <w:rsid w:val="00C81E64"/>
    <w:rsid w:val="00C8253F"/>
    <w:rsid w:val="00C829E4"/>
    <w:rsid w:val="00C82A2A"/>
    <w:rsid w:val="00C82C5F"/>
    <w:rsid w:val="00C82E0F"/>
    <w:rsid w:val="00C82F9E"/>
    <w:rsid w:val="00C8329A"/>
    <w:rsid w:val="00C8335E"/>
    <w:rsid w:val="00C83F6C"/>
    <w:rsid w:val="00C83FFA"/>
    <w:rsid w:val="00C84122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ED8"/>
    <w:rsid w:val="00C86114"/>
    <w:rsid w:val="00C86227"/>
    <w:rsid w:val="00C86357"/>
    <w:rsid w:val="00C86379"/>
    <w:rsid w:val="00C869BE"/>
    <w:rsid w:val="00C86B1E"/>
    <w:rsid w:val="00C86E09"/>
    <w:rsid w:val="00C870C5"/>
    <w:rsid w:val="00C870E3"/>
    <w:rsid w:val="00C876F8"/>
    <w:rsid w:val="00C87744"/>
    <w:rsid w:val="00C87CFF"/>
    <w:rsid w:val="00C87F2B"/>
    <w:rsid w:val="00C90205"/>
    <w:rsid w:val="00C90213"/>
    <w:rsid w:val="00C90617"/>
    <w:rsid w:val="00C914E6"/>
    <w:rsid w:val="00C91857"/>
    <w:rsid w:val="00C918C3"/>
    <w:rsid w:val="00C91B84"/>
    <w:rsid w:val="00C91EF6"/>
    <w:rsid w:val="00C921A2"/>
    <w:rsid w:val="00C925CE"/>
    <w:rsid w:val="00C926EA"/>
    <w:rsid w:val="00C929A8"/>
    <w:rsid w:val="00C92BCF"/>
    <w:rsid w:val="00C92DD7"/>
    <w:rsid w:val="00C92FE7"/>
    <w:rsid w:val="00C93F64"/>
    <w:rsid w:val="00C93FD7"/>
    <w:rsid w:val="00C93FF7"/>
    <w:rsid w:val="00C94727"/>
    <w:rsid w:val="00C94CE4"/>
    <w:rsid w:val="00C955E4"/>
    <w:rsid w:val="00C956DD"/>
    <w:rsid w:val="00C95EB2"/>
    <w:rsid w:val="00C95F43"/>
    <w:rsid w:val="00C9640F"/>
    <w:rsid w:val="00C964FA"/>
    <w:rsid w:val="00C96725"/>
    <w:rsid w:val="00C96CE5"/>
    <w:rsid w:val="00C96DA7"/>
    <w:rsid w:val="00C971CA"/>
    <w:rsid w:val="00C97729"/>
    <w:rsid w:val="00C978A7"/>
    <w:rsid w:val="00C97ECE"/>
    <w:rsid w:val="00CA0366"/>
    <w:rsid w:val="00CA041C"/>
    <w:rsid w:val="00CA0572"/>
    <w:rsid w:val="00CA0597"/>
    <w:rsid w:val="00CA0815"/>
    <w:rsid w:val="00CA0854"/>
    <w:rsid w:val="00CA0CCC"/>
    <w:rsid w:val="00CA0CF8"/>
    <w:rsid w:val="00CA1193"/>
    <w:rsid w:val="00CA17EB"/>
    <w:rsid w:val="00CA1930"/>
    <w:rsid w:val="00CA194B"/>
    <w:rsid w:val="00CA1997"/>
    <w:rsid w:val="00CA1E18"/>
    <w:rsid w:val="00CA1E53"/>
    <w:rsid w:val="00CA21E5"/>
    <w:rsid w:val="00CA2572"/>
    <w:rsid w:val="00CA2C99"/>
    <w:rsid w:val="00CA346F"/>
    <w:rsid w:val="00CA3583"/>
    <w:rsid w:val="00CA375F"/>
    <w:rsid w:val="00CA391C"/>
    <w:rsid w:val="00CA3A92"/>
    <w:rsid w:val="00CA4320"/>
    <w:rsid w:val="00CA44B0"/>
    <w:rsid w:val="00CA4E95"/>
    <w:rsid w:val="00CA5040"/>
    <w:rsid w:val="00CA515F"/>
    <w:rsid w:val="00CA5365"/>
    <w:rsid w:val="00CA5427"/>
    <w:rsid w:val="00CA6053"/>
    <w:rsid w:val="00CA64F9"/>
    <w:rsid w:val="00CA71D0"/>
    <w:rsid w:val="00CA7519"/>
    <w:rsid w:val="00CA7906"/>
    <w:rsid w:val="00CB02BB"/>
    <w:rsid w:val="00CB07AB"/>
    <w:rsid w:val="00CB0B10"/>
    <w:rsid w:val="00CB0FC4"/>
    <w:rsid w:val="00CB180C"/>
    <w:rsid w:val="00CB1AF3"/>
    <w:rsid w:val="00CB1B0D"/>
    <w:rsid w:val="00CB1B52"/>
    <w:rsid w:val="00CB1CC7"/>
    <w:rsid w:val="00CB1EA9"/>
    <w:rsid w:val="00CB24EB"/>
    <w:rsid w:val="00CB275D"/>
    <w:rsid w:val="00CB27DD"/>
    <w:rsid w:val="00CB282D"/>
    <w:rsid w:val="00CB2B1B"/>
    <w:rsid w:val="00CB2B43"/>
    <w:rsid w:val="00CB2BA4"/>
    <w:rsid w:val="00CB3057"/>
    <w:rsid w:val="00CB3440"/>
    <w:rsid w:val="00CB3635"/>
    <w:rsid w:val="00CB3D5A"/>
    <w:rsid w:val="00CB40EE"/>
    <w:rsid w:val="00CB4244"/>
    <w:rsid w:val="00CB44AF"/>
    <w:rsid w:val="00CB4581"/>
    <w:rsid w:val="00CB49F5"/>
    <w:rsid w:val="00CB4E3B"/>
    <w:rsid w:val="00CB50E5"/>
    <w:rsid w:val="00CB5115"/>
    <w:rsid w:val="00CB5143"/>
    <w:rsid w:val="00CB53C1"/>
    <w:rsid w:val="00CB5AD3"/>
    <w:rsid w:val="00CB5D1D"/>
    <w:rsid w:val="00CB622E"/>
    <w:rsid w:val="00CB6598"/>
    <w:rsid w:val="00CB6948"/>
    <w:rsid w:val="00CB6E5A"/>
    <w:rsid w:val="00CB6F4E"/>
    <w:rsid w:val="00CB7996"/>
    <w:rsid w:val="00CB7D1B"/>
    <w:rsid w:val="00CC006F"/>
    <w:rsid w:val="00CC0376"/>
    <w:rsid w:val="00CC03B9"/>
    <w:rsid w:val="00CC055D"/>
    <w:rsid w:val="00CC05E0"/>
    <w:rsid w:val="00CC07EC"/>
    <w:rsid w:val="00CC087B"/>
    <w:rsid w:val="00CC16C6"/>
    <w:rsid w:val="00CC17AA"/>
    <w:rsid w:val="00CC1A03"/>
    <w:rsid w:val="00CC1A61"/>
    <w:rsid w:val="00CC1B7E"/>
    <w:rsid w:val="00CC1B8E"/>
    <w:rsid w:val="00CC1BDA"/>
    <w:rsid w:val="00CC1E32"/>
    <w:rsid w:val="00CC1E8B"/>
    <w:rsid w:val="00CC2055"/>
    <w:rsid w:val="00CC22E2"/>
    <w:rsid w:val="00CC235D"/>
    <w:rsid w:val="00CC25D9"/>
    <w:rsid w:val="00CC2801"/>
    <w:rsid w:val="00CC3292"/>
    <w:rsid w:val="00CC344F"/>
    <w:rsid w:val="00CC3567"/>
    <w:rsid w:val="00CC371A"/>
    <w:rsid w:val="00CC3878"/>
    <w:rsid w:val="00CC390D"/>
    <w:rsid w:val="00CC4421"/>
    <w:rsid w:val="00CC4C74"/>
    <w:rsid w:val="00CC4D8F"/>
    <w:rsid w:val="00CC57C7"/>
    <w:rsid w:val="00CC57D3"/>
    <w:rsid w:val="00CC58F3"/>
    <w:rsid w:val="00CC648E"/>
    <w:rsid w:val="00CC68DE"/>
    <w:rsid w:val="00CC6F9E"/>
    <w:rsid w:val="00CC7051"/>
    <w:rsid w:val="00CC72A5"/>
    <w:rsid w:val="00CC7364"/>
    <w:rsid w:val="00CC79A6"/>
    <w:rsid w:val="00CC7B0D"/>
    <w:rsid w:val="00CD03A8"/>
    <w:rsid w:val="00CD040F"/>
    <w:rsid w:val="00CD052F"/>
    <w:rsid w:val="00CD09C6"/>
    <w:rsid w:val="00CD0EC0"/>
    <w:rsid w:val="00CD11CB"/>
    <w:rsid w:val="00CD16B7"/>
    <w:rsid w:val="00CD2C49"/>
    <w:rsid w:val="00CD2FA0"/>
    <w:rsid w:val="00CD31F8"/>
    <w:rsid w:val="00CD35E0"/>
    <w:rsid w:val="00CD365D"/>
    <w:rsid w:val="00CD391D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A3B"/>
    <w:rsid w:val="00CD6BDF"/>
    <w:rsid w:val="00CD6D90"/>
    <w:rsid w:val="00CD6E80"/>
    <w:rsid w:val="00CD7114"/>
    <w:rsid w:val="00CD770F"/>
    <w:rsid w:val="00CE007A"/>
    <w:rsid w:val="00CE03F3"/>
    <w:rsid w:val="00CE0695"/>
    <w:rsid w:val="00CE0CC1"/>
    <w:rsid w:val="00CE0E2A"/>
    <w:rsid w:val="00CE1047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2F41"/>
    <w:rsid w:val="00CE37DD"/>
    <w:rsid w:val="00CE3A94"/>
    <w:rsid w:val="00CE3EF8"/>
    <w:rsid w:val="00CE4227"/>
    <w:rsid w:val="00CE48D4"/>
    <w:rsid w:val="00CE4F49"/>
    <w:rsid w:val="00CE578D"/>
    <w:rsid w:val="00CE589B"/>
    <w:rsid w:val="00CE5B38"/>
    <w:rsid w:val="00CE5B68"/>
    <w:rsid w:val="00CE5C36"/>
    <w:rsid w:val="00CE61C5"/>
    <w:rsid w:val="00CE67C2"/>
    <w:rsid w:val="00CE6901"/>
    <w:rsid w:val="00CE6E6C"/>
    <w:rsid w:val="00CE710E"/>
    <w:rsid w:val="00CE715F"/>
    <w:rsid w:val="00CE7176"/>
    <w:rsid w:val="00CE71AD"/>
    <w:rsid w:val="00CE731F"/>
    <w:rsid w:val="00CE764F"/>
    <w:rsid w:val="00CF025C"/>
    <w:rsid w:val="00CF046A"/>
    <w:rsid w:val="00CF0526"/>
    <w:rsid w:val="00CF06A0"/>
    <w:rsid w:val="00CF06E9"/>
    <w:rsid w:val="00CF075B"/>
    <w:rsid w:val="00CF095E"/>
    <w:rsid w:val="00CF0AEB"/>
    <w:rsid w:val="00CF0E86"/>
    <w:rsid w:val="00CF1286"/>
    <w:rsid w:val="00CF1AF6"/>
    <w:rsid w:val="00CF20D6"/>
    <w:rsid w:val="00CF2389"/>
    <w:rsid w:val="00CF26B3"/>
    <w:rsid w:val="00CF2F8E"/>
    <w:rsid w:val="00CF34B2"/>
    <w:rsid w:val="00CF3929"/>
    <w:rsid w:val="00CF3C8E"/>
    <w:rsid w:val="00CF3CFC"/>
    <w:rsid w:val="00CF4833"/>
    <w:rsid w:val="00CF55C1"/>
    <w:rsid w:val="00CF5C21"/>
    <w:rsid w:val="00CF5EE4"/>
    <w:rsid w:val="00CF5FA2"/>
    <w:rsid w:val="00CF607C"/>
    <w:rsid w:val="00CF61A3"/>
    <w:rsid w:val="00CF62F5"/>
    <w:rsid w:val="00CF62F6"/>
    <w:rsid w:val="00CF6373"/>
    <w:rsid w:val="00CF688A"/>
    <w:rsid w:val="00CF6E97"/>
    <w:rsid w:val="00CF7270"/>
    <w:rsid w:val="00CF72BE"/>
    <w:rsid w:val="00CF72ED"/>
    <w:rsid w:val="00CF7773"/>
    <w:rsid w:val="00CF7BAC"/>
    <w:rsid w:val="00CF7C1B"/>
    <w:rsid w:val="00D00347"/>
    <w:rsid w:val="00D00557"/>
    <w:rsid w:val="00D005B6"/>
    <w:rsid w:val="00D0084F"/>
    <w:rsid w:val="00D00A1C"/>
    <w:rsid w:val="00D00E24"/>
    <w:rsid w:val="00D01340"/>
    <w:rsid w:val="00D0174A"/>
    <w:rsid w:val="00D0192A"/>
    <w:rsid w:val="00D01D38"/>
    <w:rsid w:val="00D01D85"/>
    <w:rsid w:val="00D01F26"/>
    <w:rsid w:val="00D02ED4"/>
    <w:rsid w:val="00D02F6A"/>
    <w:rsid w:val="00D03D3B"/>
    <w:rsid w:val="00D03E85"/>
    <w:rsid w:val="00D03FA1"/>
    <w:rsid w:val="00D0445D"/>
    <w:rsid w:val="00D0485C"/>
    <w:rsid w:val="00D04A5F"/>
    <w:rsid w:val="00D04B11"/>
    <w:rsid w:val="00D04D36"/>
    <w:rsid w:val="00D05366"/>
    <w:rsid w:val="00D0555A"/>
    <w:rsid w:val="00D0566B"/>
    <w:rsid w:val="00D05FB8"/>
    <w:rsid w:val="00D063B3"/>
    <w:rsid w:val="00D065BE"/>
    <w:rsid w:val="00D06667"/>
    <w:rsid w:val="00D068B3"/>
    <w:rsid w:val="00D06A05"/>
    <w:rsid w:val="00D074B2"/>
    <w:rsid w:val="00D07BBE"/>
    <w:rsid w:val="00D106D0"/>
    <w:rsid w:val="00D10C5B"/>
    <w:rsid w:val="00D115EB"/>
    <w:rsid w:val="00D11B97"/>
    <w:rsid w:val="00D1253A"/>
    <w:rsid w:val="00D12675"/>
    <w:rsid w:val="00D128B9"/>
    <w:rsid w:val="00D128C5"/>
    <w:rsid w:val="00D12904"/>
    <w:rsid w:val="00D12A45"/>
    <w:rsid w:val="00D12A4D"/>
    <w:rsid w:val="00D13189"/>
    <w:rsid w:val="00D1385F"/>
    <w:rsid w:val="00D13CBC"/>
    <w:rsid w:val="00D13D04"/>
    <w:rsid w:val="00D13F95"/>
    <w:rsid w:val="00D14035"/>
    <w:rsid w:val="00D141B8"/>
    <w:rsid w:val="00D14575"/>
    <w:rsid w:val="00D1474C"/>
    <w:rsid w:val="00D14861"/>
    <w:rsid w:val="00D14A03"/>
    <w:rsid w:val="00D14A24"/>
    <w:rsid w:val="00D14A8A"/>
    <w:rsid w:val="00D14BA6"/>
    <w:rsid w:val="00D14DF9"/>
    <w:rsid w:val="00D14E2D"/>
    <w:rsid w:val="00D15117"/>
    <w:rsid w:val="00D153E6"/>
    <w:rsid w:val="00D15726"/>
    <w:rsid w:val="00D159D5"/>
    <w:rsid w:val="00D15DD2"/>
    <w:rsid w:val="00D15F56"/>
    <w:rsid w:val="00D15FDB"/>
    <w:rsid w:val="00D16166"/>
    <w:rsid w:val="00D167DD"/>
    <w:rsid w:val="00D16C92"/>
    <w:rsid w:val="00D16ED8"/>
    <w:rsid w:val="00D17219"/>
    <w:rsid w:val="00D17744"/>
    <w:rsid w:val="00D17C76"/>
    <w:rsid w:val="00D17CF9"/>
    <w:rsid w:val="00D17FDD"/>
    <w:rsid w:val="00D202F6"/>
    <w:rsid w:val="00D21182"/>
    <w:rsid w:val="00D211A2"/>
    <w:rsid w:val="00D211BF"/>
    <w:rsid w:val="00D212C2"/>
    <w:rsid w:val="00D212D9"/>
    <w:rsid w:val="00D2173B"/>
    <w:rsid w:val="00D21A11"/>
    <w:rsid w:val="00D21A58"/>
    <w:rsid w:val="00D21AA7"/>
    <w:rsid w:val="00D220FB"/>
    <w:rsid w:val="00D2216D"/>
    <w:rsid w:val="00D224D2"/>
    <w:rsid w:val="00D2257C"/>
    <w:rsid w:val="00D22712"/>
    <w:rsid w:val="00D233AB"/>
    <w:rsid w:val="00D2356B"/>
    <w:rsid w:val="00D239CB"/>
    <w:rsid w:val="00D23BEC"/>
    <w:rsid w:val="00D24112"/>
    <w:rsid w:val="00D24BAA"/>
    <w:rsid w:val="00D24C7D"/>
    <w:rsid w:val="00D24E70"/>
    <w:rsid w:val="00D25789"/>
    <w:rsid w:val="00D25AA5"/>
    <w:rsid w:val="00D2607B"/>
    <w:rsid w:val="00D264AF"/>
    <w:rsid w:val="00D26619"/>
    <w:rsid w:val="00D266E6"/>
    <w:rsid w:val="00D26963"/>
    <w:rsid w:val="00D26E2E"/>
    <w:rsid w:val="00D26F52"/>
    <w:rsid w:val="00D27030"/>
    <w:rsid w:val="00D276B1"/>
    <w:rsid w:val="00D277C0"/>
    <w:rsid w:val="00D2781C"/>
    <w:rsid w:val="00D27950"/>
    <w:rsid w:val="00D27A3C"/>
    <w:rsid w:val="00D27DDD"/>
    <w:rsid w:val="00D300EA"/>
    <w:rsid w:val="00D30216"/>
    <w:rsid w:val="00D305D4"/>
    <w:rsid w:val="00D30A5D"/>
    <w:rsid w:val="00D31114"/>
    <w:rsid w:val="00D317D6"/>
    <w:rsid w:val="00D3191D"/>
    <w:rsid w:val="00D31CF6"/>
    <w:rsid w:val="00D31DED"/>
    <w:rsid w:val="00D31E7A"/>
    <w:rsid w:val="00D3234E"/>
    <w:rsid w:val="00D3247C"/>
    <w:rsid w:val="00D32847"/>
    <w:rsid w:val="00D32E43"/>
    <w:rsid w:val="00D3311F"/>
    <w:rsid w:val="00D33380"/>
    <w:rsid w:val="00D339D8"/>
    <w:rsid w:val="00D33C15"/>
    <w:rsid w:val="00D349FF"/>
    <w:rsid w:val="00D34F1E"/>
    <w:rsid w:val="00D351D5"/>
    <w:rsid w:val="00D351DE"/>
    <w:rsid w:val="00D35242"/>
    <w:rsid w:val="00D35349"/>
    <w:rsid w:val="00D3543A"/>
    <w:rsid w:val="00D354D8"/>
    <w:rsid w:val="00D356EB"/>
    <w:rsid w:val="00D35816"/>
    <w:rsid w:val="00D35910"/>
    <w:rsid w:val="00D35A43"/>
    <w:rsid w:val="00D35F8C"/>
    <w:rsid w:val="00D3606A"/>
    <w:rsid w:val="00D362C4"/>
    <w:rsid w:val="00D36843"/>
    <w:rsid w:val="00D36B64"/>
    <w:rsid w:val="00D36BB3"/>
    <w:rsid w:val="00D3724F"/>
    <w:rsid w:val="00D3758B"/>
    <w:rsid w:val="00D377D4"/>
    <w:rsid w:val="00D37A2B"/>
    <w:rsid w:val="00D37BBE"/>
    <w:rsid w:val="00D37BCE"/>
    <w:rsid w:val="00D37CF7"/>
    <w:rsid w:val="00D37EA4"/>
    <w:rsid w:val="00D37F70"/>
    <w:rsid w:val="00D403DB"/>
    <w:rsid w:val="00D40478"/>
    <w:rsid w:val="00D407B6"/>
    <w:rsid w:val="00D40802"/>
    <w:rsid w:val="00D40A43"/>
    <w:rsid w:val="00D40E57"/>
    <w:rsid w:val="00D4256A"/>
    <w:rsid w:val="00D42706"/>
    <w:rsid w:val="00D4294B"/>
    <w:rsid w:val="00D42CCF"/>
    <w:rsid w:val="00D42D03"/>
    <w:rsid w:val="00D42F08"/>
    <w:rsid w:val="00D43733"/>
    <w:rsid w:val="00D43888"/>
    <w:rsid w:val="00D43BC9"/>
    <w:rsid w:val="00D443AD"/>
    <w:rsid w:val="00D44538"/>
    <w:rsid w:val="00D44609"/>
    <w:rsid w:val="00D448FB"/>
    <w:rsid w:val="00D44FA7"/>
    <w:rsid w:val="00D44FD5"/>
    <w:rsid w:val="00D4531B"/>
    <w:rsid w:val="00D45339"/>
    <w:rsid w:val="00D456F9"/>
    <w:rsid w:val="00D45730"/>
    <w:rsid w:val="00D45DE6"/>
    <w:rsid w:val="00D465FF"/>
    <w:rsid w:val="00D46D86"/>
    <w:rsid w:val="00D46FA3"/>
    <w:rsid w:val="00D474DE"/>
    <w:rsid w:val="00D47741"/>
    <w:rsid w:val="00D47A99"/>
    <w:rsid w:val="00D5017A"/>
    <w:rsid w:val="00D5066E"/>
    <w:rsid w:val="00D50906"/>
    <w:rsid w:val="00D50917"/>
    <w:rsid w:val="00D509C9"/>
    <w:rsid w:val="00D50BD8"/>
    <w:rsid w:val="00D511A1"/>
    <w:rsid w:val="00D5145A"/>
    <w:rsid w:val="00D5149B"/>
    <w:rsid w:val="00D51B4D"/>
    <w:rsid w:val="00D51CB6"/>
    <w:rsid w:val="00D5282E"/>
    <w:rsid w:val="00D52A7F"/>
    <w:rsid w:val="00D52DB4"/>
    <w:rsid w:val="00D52DDA"/>
    <w:rsid w:val="00D52FC2"/>
    <w:rsid w:val="00D53920"/>
    <w:rsid w:val="00D53C22"/>
    <w:rsid w:val="00D54386"/>
    <w:rsid w:val="00D545AA"/>
    <w:rsid w:val="00D549AD"/>
    <w:rsid w:val="00D54C90"/>
    <w:rsid w:val="00D552F3"/>
    <w:rsid w:val="00D555B0"/>
    <w:rsid w:val="00D562A8"/>
    <w:rsid w:val="00D564A2"/>
    <w:rsid w:val="00D56532"/>
    <w:rsid w:val="00D56939"/>
    <w:rsid w:val="00D56DEA"/>
    <w:rsid w:val="00D56DF7"/>
    <w:rsid w:val="00D57158"/>
    <w:rsid w:val="00D5729B"/>
    <w:rsid w:val="00D574A3"/>
    <w:rsid w:val="00D57632"/>
    <w:rsid w:val="00D57679"/>
    <w:rsid w:val="00D5787B"/>
    <w:rsid w:val="00D5790A"/>
    <w:rsid w:val="00D57941"/>
    <w:rsid w:val="00D57B1B"/>
    <w:rsid w:val="00D57CD2"/>
    <w:rsid w:val="00D57F48"/>
    <w:rsid w:val="00D6074B"/>
    <w:rsid w:val="00D60AAC"/>
    <w:rsid w:val="00D61148"/>
    <w:rsid w:val="00D613E0"/>
    <w:rsid w:val="00D61F17"/>
    <w:rsid w:val="00D62212"/>
    <w:rsid w:val="00D622E3"/>
    <w:rsid w:val="00D6238F"/>
    <w:rsid w:val="00D6283C"/>
    <w:rsid w:val="00D631C8"/>
    <w:rsid w:val="00D63720"/>
    <w:rsid w:val="00D63D66"/>
    <w:rsid w:val="00D63FD6"/>
    <w:rsid w:val="00D646F9"/>
    <w:rsid w:val="00D647A4"/>
    <w:rsid w:val="00D64916"/>
    <w:rsid w:val="00D64987"/>
    <w:rsid w:val="00D64ACA"/>
    <w:rsid w:val="00D64D89"/>
    <w:rsid w:val="00D65066"/>
    <w:rsid w:val="00D65783"/>
    <w:rsid w:val="00D6590E"/>
    <w:rsid w:val="00D6594B"/>
    <w:rsid w:val="00D6596D"/>
    <w:rsid w:val="00D65AC1"/>
    <w:rsid w:val="00D66206"/>
    <w:rsid w:val="00D663D7"/>
    <w:rsid w:val="00D66871"/>
    <w:rsid w:val="00D668BB"/>
    <w:rsid w:val="00D66B9A"/>
    <w:rsid w:val="00D66D96"/>
    <w:rsid w:val="00D6705E"/>
    <w:rsid w:val="00D67314"/>
    <w:rsid w:val="00D67352"/>
    <w:rsid w:val="00D6772B"/>
    <w:rsid w:val="00D67969"/>
    <w:rsid w:val="00D67996"/>
    <w:rsid w:val="00D67D9A"/>
    <w:rsid w:val="00D70378"/>
    <w:rsid w:val="00D70428"/>
    <w:rsid w:val="00D70653"/>
    <w:rsid w:val="00D707E1"/>
    <w:rsid w:val="00D70A76"/>
    <w:rsid w:val="00D70D87"/>
    <w:rsid w:val="00D70EA4"/>
    <w:rsid w:val="00D714EE"/>
    <w:rsid w:val="00D715F5"/>
    <w:rsid w:val="00D71F36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A32"/>
    <w:rsid w:val="00D73E86"/>
    <w:rsid w:val="00D73EA1"/>
    <w:rsid w:val="00D74387"/>
    <w:rsid w:val="00D74AA4"/>
    <w:rsid w:val="00D74B92"/>
    <w:rsid w:val="00D74E30"/>
    <w:rsid w:val="00D75626"/>
    <w:rsid w:val="00D75755"/>
    <w:rsid w:val="00D75768"/>
    <w:rsid w:val="00D759EC"/>
    <w:rsid w:val="00D75B56"/>
    <w:rsid w:val="00D761B0"/>
    <w:rsid w:val="00D76C48"/>
    <w:rsid w:val="00D76CD3"/>
    <w:rsid w:val="00D7712A"/>
    <w:rsid w:val="00D775BE"/>
    <w:rsid w:val="00D776B4"/>
    <w:rsid w:val="00D7788E"/>
    <w:rsid w:val="00D7796B"/>
    <w:rsid w:val="00D779D7"/>
    <w:rsid w:val="00D77C66"/>
    <w:rsid w:val="00D77CDA"/>
    <w:rsid w:val="00D806E7"/>
    <w:rsid w:val="00D80E46"/>
    <w:rsid w:val="00D80E60"/>
    <w:rsid w:val="00D81019"/>
    <w:rsid w:val="00D8109D"/>
    <w:rsid w:val="00D81201"/>
    <w:rsid w:val="00D8156B"/>
    <w:rsid w:val="00D81B63"/>
    <w:rsid w:val="00D81D80"/>
    <w:rsid w:val="00D81FA3"/>
    <w:rsid w:val="00D81FC0"/>
    <w:rsid w:val="00D82144"/>
    <w:rsid w:val="00D8214D"/>
    <w:rsid w:val="00D828B2"/>
    <w:rsid w:val="00D828E5"/>
    <w:rsid w:val="00D8317A"/>
    <w:rsid w:val="00D831A3"/>
    <w:rsid w:val="00D835D5"/>
    <w:rsid w:val="00D837AA"/>
    <w:rsid w:val="00D83982"/>
    <w:rsid w:val="00D83BE9"/>
    <w:rsid w:val="00D83D29"/>
    <w:rsid w:val="00D84707"/>
    <w:rsid w:val="00D8485C"/>
    <w:rsid w:val="00D84935"/>
    <w:rsid w:val="00D84B64"/>
    <w:rsid w:val="00D84BE9"/>
    <w:rsid w:val="00D8552D"/>
    <w:rsid w:val="00D859B6"/>
    <w:rsid w:val="00D859DD"/>
    <w:rsid w:val="00D85BC4"/>
    <w:rsid w:val="00D86D7E"/>
    <w:rsid w:val="00D871D7"/>
    <w:rsid w:val="00D8744B"/>
    <w:rsid w:val="00D8746C"/>
    <w:rsid w:val="00D879D5"/>
    <w:rsid w:val="00D87F6C"/>
    <w:rsid w:val="00D902E1"/>
    <w:rsid w:val="00D90649"/>
    <w:rsid w:val="00D906E9"/>
    <w:rsid w:val="00D90831"/>
    <w:rsid w:val="00D90B7A"/>
    <w:rsid w:val="00D91198"/>
    <w:rsid w:val="00D91ACF"/>
    <w:rsid w:val="00D91C41"/>
    <w:rsid w:val="00D91F1F"/>
    <w:rsid w:val="00D92114"/>
    <w:rsid w:val="00D9258B"/>
    <w:rsid w:val="00D92AA2"/>
    <w:rsid w:val="00D92DEF"/>
    <w:rsid w:val="00D92E45"/>
    <w:rsid w:val="00D92FD8"/>
    <w:rsid w:val="00D9316C"/>
    <w:rsid w:val="00D931EE"/>
    <w:rsid w:val="00D934E2"/>
    <w:rsid w:val="00D93520"/>
    <w:rsid w:val="00D93B46"/>
    <w:rsid w:val="00D93E79"/>
    <w:rsid w:val="00D94332"/>
    <w:rsid w:val="00D9435A"/>
    <w:rsid w:val="00D943B2"/>
    <w:rsid w:val="00D949F3"/>
    <w:rsid w:val="00D94A07"/>
    <w:rsid w:val="00D94A1E"/>
    <w:rsid w:val="00D94E37"/>
    <w:rsid w:val="00D95ACD"/>
    <w:rsid w:val="00D963B5"/>
    <w:rsid w:val="00D96B35"/>
    <w:rsid w:val="00D97750"/>
    <w:rsid w:val="00D97A76"/>
    <w:rsid w:val="00D97B6D"/>
    <w:rsid w:val="00D97E99"/>
    <w:rsid w:val="00D97EC6"/>
    <w:rsid w:val="00DA0487"/>
    <w:rsid w:val="00DA05FC"/>
    <w:rsid w:val="00DA082B"/>
    <w:rsid w:val="00DA0C87"/>
    <w:rsid w:val="00DA0EE5"/>
    <w:rsid w:val="00DA126A"/>
    <w:rsid w:val="00DA143D"/>
    <w:rsid w:val="00DA1646"/>
    <w:rsid w:val="00DA1A73"/>
    <w:rsid w:val="00DA1D16"/>
    <w:rsid w:val="00DA2450"/>
    <w:rsid w:val="00DA24E9"/>
    <w:rsid w:val="00DA2604"/>
    <w:rsid w:val="00DA270D"/>
    <w:rsid w:val="00DA28C1"/>
    <w:rsid w:val="00DA299B"/>
    <w:rsid w:val="00DA2C57"/>
    <w:rsid w:val="00DA2D8E"/>
    <w:rsid w:val="00DA3A32"/>
    <w:rsid w:val="00DA3A9A"/>
    <w:rsid w:val="00DA41BC"/>
    <w:rsid w:val="00DA4DEC"/>
    <w:rsid w:val="00DA5098"/>
    <w:rsid w:val="00DA5BDE"/>
    <w:rsid w:val="00DA5F0E"/>
    <w:rsid w:val="00DA5F72"/>
    <w:rsid w:val="00DA6868"/>
    <w:rsid w:val="00DA6FB5"/>
    <w:rsid w:val="00DA70A4"/>
    <w:rsid w:val="00DA7242"/>
    <w:rsid w:val="00DA7288"/>
    <w:rsid w:val="00DA734D"/>
    <w:rsid w:val="00DA78DF"/>
    <w:rsid w:val="00DA7B14"/>
    <w:rsid w:val="00DB0F83"/>
    <w:rsid w:val="00DB11FE"/>
    <w:rsid w:val="00DB17A3"/>
    <w:rsid w:val="00DB1C03"/>
    <w:rsid w:val="00DB1C6D"/>
    <w:rsid w:val="00DB23CC"/>
    <w:rsid w:val="00DB24FE"/>
    <w:rsid w:val="00DB2882"/>
    <w:rsid w:val="00DB2E47"/>
    <w:rsid w:val="00DB3343"/>
    <w:rsid w:val="00DB3558"/>
    <w:rsid w:val="00DB35E8"/>
    <w:rsid w:val="00DB3B85"/>
    <w:rsid w:val="00DB3F96"/>
    <w:rsid w:val="00DB4085"/>
    <w:rsid w:val="00DB46B5"/>
    <w:rsid w:val="00DB47BE"/>
    <w:rsid w:val="00DB483A"/>
    <w:rsid w:val="00DB5328"/>
    <w:rsid w:val="00DB5391"/>
    <w:rsid w:val="00DB5D2E"/>
    <w:rsid w:val="00DB5F0A"/>
    <w:rsid w:val="00DB60CD"/>
    <w:rsid w:val="00DB61AC"/>
    <w:rsid w:val="00DB6508"/>
    <w:rsid w:val="00DB684A"/>
    <w:rsid w:val="00DB6A75"/>
    <w:rsid w:val="00DB6B58"/>
    <w:rsid w:val="00DB6F29"/>
    <w:rsid w:val="00DB71CB"/>
    <w:rsid w:val="00DB7389"/>
    <w:rsid w:val="00DB787A"/>
    <w:rsid w:val="00DB7A33"/>
    <w:rsid w:val="00DC04F2"/>
    <w:rsid w:val="00DC1930"/>
    <w:rsid w:val="00DC199E"/>
    <w:rsid w:val="00DC1C9D"/>
    <w:rsid w:val="00DC24BF"/>
    <w:rsid w:val="00DC2AC8"/>
    <w:rsid w:val="00DC2AD0"/>
    <w:rsid w:val="00DC2BFF"/>
    <w:rsid w:val="00DC3040"/>
    <w:rsid w:val="00DC3126"/>
    <w:rsid w:val="00DC330E"/>
    <w:rsid w:val="00DC3FC5"/>
    <w:rsid w:val="00DC4365"/>
    <w:rsid w:val="00DC4484"/>
    <w:rsid w:val="00DC4664"/>
    <w:rsid w:val="00DC46BA"/>
    <w:rsid w:val="00DC5119"/>
    <w:rsid w:val="00DC5767"/>
    <w:rsid w:val="00DC58E4"/>
    <w:rsid w:val="00DC5970"/>
    <w:rsid w:val="00DC5EBE"/>
    <w:rsid w:val="00DC6155"/>
    <w:rsid w:val="00DC6220"/>
    <w:rsid w:val="00DC6373"/>
    <w:rsid w:val="00DC6487"/>
    <w:rsid w:val="00DC6538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E13"/>
    <w:rsid w:val="00DD01A6"/>
    <w:rsid w:val="00DD0A7B"/>
    <w:rsid w:val="00DD0BE0"/>
    <w:rsid w:val="00DD0EA1"/>
    <w:rsid w:val="00DD116E"/>
    <w:rsid w:val="00DD15CF"/>
    <w:rsid w:val="00DD1E79"/>
    <w:rsid w:val="00DD1F27"/>
    <w:rsid w:val="00DD1FAE"/>
    <w:rsid w:val="00DD2077"/>
    <w:rsid w:val="00DD2847"/>
    <w:rsid w:val="00DD2D9B"/>
    <w:rsid w:val="00DD2E58"/>
    <w:rsid w:val="00DD326B"/>
    <w:rsid w:val="00DD343F"/>
    <w:rsid w:val="00DD35CA"/>
    <w:rsid w:val="00DD3646"/>
    <w:rsid w:val="00DD3708"/>
    <w:rsid w:val="00DD3779"/>
    <w:rsid w:val="00DD384C"/>
    <w:rsid w:val="00DD3920"/>
    <w:rsid w:val="00DD3A1B"/>
    <w:rsid w:val="00DD3C8A"/>
    <w:rsid w:val="00DD3D3D"/>
    <w:rsid w:val="00DD3FE1"/>
    <w:rsid w:val="00DD4634"/>
    <w:rsid w:val="00DD4955"/>
    <w:rsid w:val="00DD4CF1"/>
    <w:rsid w:val="00DD4CF5"/>
    <w:rsid w:val="00DD4D61"/>
    <w:rsid w:val="00DD52C6"/>
    <w:rsid w:val="00DD53E4"/>
    <w:rsid w:val="00DD54D0"/>
    <w:rsid w:val="00DD5D7B"/>
    <w:rsid w:val="00DD5FD5"/>
    <w:rsid w:val="00DD6359"/>
    <w:rsid w:val="00DD637A"/>
    <w:rsid w:val="00DD6C65"/>
    <w:rsid w:val="00DD6E54"/>
    <w:rsid w:val="00DD7301"/>
    <w:rsid w:val="00DD74C8"/>
    <w:rsid w:val="00DD7DAF"/>
    <w:rsid w:val="00DE050E"/>
    <w:rsid w:val="00DE06C9"/>
    <w:rsid w:val="00DE1311"/>
    <w:rsid w:val="00DE1562"/>
    <w:rsid w:val="00DE1838"/>
    <w:rsid w:val="00DE197C"/>
    <w:rsid w:val="00DE1D6D"/>
    <w:rsid w:val="00DE1DDF"/>
    <w:rsid w:val="00DE2247"/>
    <w:rsid w:val="00DE26D6"/>
    <w:rsid w:val="00DE2A7B"/>
    <w:rsid w:val="00DE2E38"/>
    <w:rsid w:val="00DE334F"/>
    <w:rsid w:val="00DE339C"/>
    <w:rsid w:val="00DE33D4"/>
    <w:rsid w:val="00DE3517"/>
    <w:rsid w:val="00DE45E9"/>
    <w:rsid w:val="00DE46D8"/>
    <w:rsid w:val="00DE47F7"/>
    <w:rsid w:val="00DE5163"/>
    <w:rsid w:val="00DE5551"/>
    <w:rsid w:val="00DE6168"/>
    <w:rsid w:val="00DE63ED"/>
    <w:rsid w:val="00DE6E76"/>
    <w:rsid w:val="00DE7087"/>
    <w:rsid w:val="00DE745C"/>
    <w:rsid w:val="00DE78F8"/>
    <w:rsid w:val="00DE7EF9"/>
    <w:rsid w:val="00DE7F76"/>
    <w:rsid w:val="00DF041D"/>
    <w:rsid w:val="00DF08B0"/>
    <w:rsid w:val="00DF0C2D"/>
    <w:rsid w:val="00DF0D20"/>
    <w:rsid w:val="00DF1CBC"/>
    <w:rsid w:val="00DF1E5C"/>
    <w:rsid w:val="00DF22C6"/>
    <w:rsid w:val="00DF26EA"/>
    <w:rsid w:val="00DF29E0"/>
    <w:rsid w:val="00DF34C5"/>
    <w:rsid w:val="00DF3697"/>
    <w:rsid w:val="00DF3942"/>
    <w:rsid w:val="00DF3B76"/>
    <w:rsid w:val="00DF448A"/>
    <w:rsid w:val="00DF4D5F"/>
    <w:rsid w:val="00DF5056"/>
    <w:rsid w:val="00DF50B5"/>
    <w:rsid w:val="00DF5634"/>
    <w:rsid w:val="00DF5751"/>
    <w:rsid w:val="00DF5E58"/>
    <w:rsid w:val="00DF602E"/>
    <w:rsid w:val="00DF645C"/>
    <w:rsid w:val="00DF6522"/>
    <w:rsid w:val="00DF67FE"/>
    <w:rsid w:val="00DF68E0"/>
    <w:rsid w:val="00DF6AAC"/>
    <w:rsid w:val="00DF6E89"/>
    <w:rsid w:val="00DF6EBC"/>
    <w:rsid w:val="00DF6F8E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1138"/>
    <w:rsid w:val="00E01C77"/>
    <w:rsid w:val="00E0215F"/>
    <w:rsid w:val="00E0261F"/>
    <w:rsid w:val="00E027A6"/>
    <w:rsid w:val="00E02BC6"/>
    <w:rsid w:val="00E0303C"/>
    <w:rsid w:val="00E0315D"/>
    <w:rsid w:val="00E03975"/>
    <w:rsid w:val="00E03D8F"/>
    <w:rsid w:val="00E03FF8"/>
    <w:rsid w:val="00E04452"/>
    <w:rsid w:val="00E04B97"/>
    <w:rsid w:val="00E04E40"/>
    <w:rsid w:val="00E0504A"/>
    <w:rsid w:val="00E050CF"/>
    <w:rsid w:val="00E054B3"/>
    <w:rsid w:val="00E05527"/>
    <w:rsid w:val="00E05F38"/>
    <w:rsid w:val="00E05FB8"/>
    <w:rsid w:val="00E06829"/>
    <w:rsid w:val="00E06D5C"/>
    <w:rsid w:val="00E06F72"/>
    <w:rsid w:val="00E0716C"/>
    <w:rsid w:val="00E0743B"/>
    <w:rsid w:val="00E079BB"/>
    <w:rsid w:val="00E07F2B"/>
    <w:rsid w:val="00E100F2"/>
    <w:rsid w:val="00E10404"/>
    <w:rsid w:val="00E10464"/>
    <w:rsid w:val="00E10955"/>
    <w:rsid w:val="00E11612"/>
    <w:rsid w:val="00E1171E"/>
    <w:rsid w:val="00E11DEE"/>
    <w:rsid w:val="00E11E26"/>
    <w:rsid w:val="00E1236D"/>
    <w:rsid w:val="00E12D56"/>
    <w:rsid w:val="00E12F7B"/>
    <w:rsid w:val="00E137FE"/>
    <w:rsid w:val="00E13B8B"/>
    <w:rsid w:val="00E13D08"/>
    <w:rsid w:val="00E13DAC"/>
    <w:rsid w:val="00E140BD"/>
    <w:rsid w:val="00E141C0"/>
    <w:rsid w:val="00E148CA"/>
    <w:rsid w:val="00E15601"/>
    <w:rsid w:val="00E156E2"/>
    <w:rsid w:val="00E15DB7"/>
    <w:rsid w:val="00E15DCE"/>
    <w:rsid w:val="00E1655D"/>
    <w:rsid w:val="00E165FA"/>
    <w:rsid w:val="00E166AE"/>
    <w:rsid w:val="00E16C44"/>
    <w:rsid w:val="00E17204"/>
    <w:rsid w:val="00E1720E"/>
    <w:rsid w:val="00E1764E"/>
    <w:rsid w:val="00E178A5"/>
    <w:rsid w:val="00E178C4"/>
    <w:rsid w:val="00E2005F"/>
    <w:rsid w:val="00E2047F"/>
    <w:rsid w:val="00E204C3"/>
    <w:rsid w:val="00E206C8"/>
    <w:rsid w:val="00E206D1"/>
    <w:rsid w:val="00E207C6"/>
    <w:rsid w:val="00E20EFC"/>
    <w:rsid w:val="00E21B7E"/>
    <w:rsid w:val="00E21C18"/>
    <w:rsid w:val="00E21DEC"/>
    <w:rsid w:val="00E21F21"/>
    <w:rsid w:val="00E222C5"/>
    <w:rsid w:val="00E22527"/>
    <w:rsid w:val="00E22620"/>
    <w:rsid w:val="00E229A7"/>
    <w:rsid w:val="00E22B41"/>
    <w:rsid w:val="00E22E10"/>
    <w:rsid w:val="00E23217"/>
    <w:rsid w:val="00E234FF"/>
    <w:rsid w:val="00E235D9"/>
    <w:rsid w:val="00E23E14"/>
    <w:rsid w:val="00E242BA"/>
    <w:rsid w:val="00E2437D"/>
    <w:rsid w:val="00E24930"/>
    <w:rsid w:val="00E24942"/>
    <w:rsid w:val="00E25636"/>
    <w:rsid w:val="00E25E7D"/>
    <w:rsid w:val="00E25EE1"/>
    <w:rsid w:val="00E25F39"/>
    <w:rsid w:val="00E26328"/>
    <w:rsid w:val="00E2648A"/>
    <w:rsid w:val="00E26729"/>
    <w:rsid w:val="00E2674B"/>
    <w:rsid w:val="00E26D10"/>
    <w:rsid w:val="00E26E6A"/>
    <w:rsid w:val="00E2702A"/>
    <w:rsid w:val="00E274A4"/>
    <w:rsid w:val="00E2797A"/>
    <w:rsid w:val="00E3058F"/>
    <w:rsid w:val="00E30BFE"/>
    <w:rsid w:val="00E30D32"/>
    <w:rsid w:val="00E311A6"/>
    <w:rsid w:val="00E31256"/>
    <w:rsid w:val="00E316CE"/>
    <w:rsid w:val="00E31D0C"/>
    <w:rsid w:val="00E31E17"/>
    <w:rsid w:val="00E31E26"/>
    <w:rsid w:val="00E3225B"/>
    <w:rsid w:val="00E3259E"/>
    <w:rsid w:val="00E32668"/>
    <w:rsid w:val="00E32708"/>
    <w:rsid w:val="00E32D10"/>
    <w:rsid w:val="00E32D31"/>
    <w:rsid w:val="00E32D9D"/>
    <w:rsid w:val="00E334A1"/>
    <w:rsid w:val="00E334DC"/>
    <w:rsid w:val="00E33D90"/>
    <w:rsid w:val="00E346BE"/>
    <w:rsid w:val="00E34E7F"/>
    <w:rsid w:val="00E35756"/>
    <w:rsid w:val="00E35843"/>
    <w:rsid w:val="00E359D0"/>
    <w:rsid w:val="00E35D3A"/>
    <w:rsid w:val="00E366DE"/>
    <w:rsid w:val="00E37422"/>
    <w:rsid w:val="00E374E0"/>
    <w:rsid w:val="00E37653"/>
    <w:rsid w:val="00E37A9D"/>
    <w:rsid w:val="00E37BE9"/>
    <w:rsid w:val="00E37C3F"/>
    <w:rsid w:val="00E37DE6"/>
    <w:rsid w:val="00E40533"/>
    <w:rsid w:val="00E406B7"/>
    <w:rsid w:val="00E4165E"/>
    <w:rsid w:val="00E41B4F"/>
    <w:rsid w:val="00E41C57"/>
    <w:rsid w:val="00E42885"/>
    <w:rsid w:val="00E428BD"/>
    <w:rsid w:val="00E4295A"/>
    <w:rsid w:val="00E42D11"/>
    <w:rsid w:val="00E42FFC"/>
    <w:rsid w:val="00E4301E"/>
    <w:rsid w:val="00E43148"/>
    <w:rsid w:val="00E43453"/>
    <w:rsid w:val="00E439ED"/>
    <w:rsid w:val="00E44020"/>
    <w:rsid w:val="00E440CD"/>
    <w:rsid w:val="00E440FD"/>
    <w:rsid w:val="00E44997"/>
    <w:rsid w:val="00E44AA7"/>
    <w:rsid w:val="00E44C09"/>
    <w:rsid w:val="00E44DE1"/>
    <w:rsid w:val="00E4513C"/>
    <w:rsid w:val="00E451AE"/>
    <w:rsid w:val="00E453FB"/>
    <w:rsid w:val="00E45AC5"/>
    <w:rsid w:val="00E45E8E"/>
    <w:rsid w:val="00E4701C"/>
    <w:rsid w:val="00E471D2"/>
    <w:rsid w:val="00E473A2"/>
    <w:rsid w:val="00E47947"/>
    <w:rsid w:val="00E47B73"/>
    <w:rsid w:val="00E47E46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F2D"/>
    <w:rsid w:val="00E52499"/>
    <w:rsid w:val="00E5299F"/>
    <w:rsid w:val="00E52C3A"/>
    <w:rsid w:val="00E53025"/>
    <w:rsid w:val="00E53211"/>
    <w:rsid w:val="00E54FA7"/>
    <w:rsid w:val="00E553A0"/>
    <w:rsid w:val="00E558AD"/>
    <w:rsid w:val="00E55CEB"/>
    <w:rsid w:val="00E55EE5"/>
    <w:rsid w:val="00E56228"/>
    <w:rsid w:val="00E563D7"/>
    <w:rsid w:val="00E564D7"/>
    <w:rsid w:val="00E56C0D"/>
    <w:rsid w:val="00E56D8A"/>
    <w:rsid w:val="00E57449"/>
    <w:rsid w:val="00E57626"/>
    <w:rsid w:val="00E57B3F"/>
    <w:rsid w:val="00E57D21"/>
    <w:rsid w:val="00E57F39"/>
    <w:rsid w:val="00E60272"/>
    <w:rsid w:val="00E6036D"/>
    <w:rsid w:val="00E60874"/>
    <w:rsid w:val="00E609D5"/>
    <w:rsid w:val="00E60C07"/>
    <w:rsid w:val="00E61283"/>
    <w:rsid w:val="00E6137F"/>
    <w:rsid w:val="00E61CD9"/>
    <w:rsid w:val="00E61E21"/>
    <w:rsid w:val="00E61FC4"/>
    <w:rsid w:val="00E620D2"/>
    <w:rsid w:val="00E62169"/>
    <w:rsid w:val="00E624D6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39EB"/>
    <w:rsid w:val="00E64373"/>
    <w:rsid w:val="00E6447F"/>
    <w:rsid w:val="00E648A4"/>
    <w:rsid w:val="00E64C8E"/>
    <w:rsid w:val="00E64DE3"/>
    <w:rsid w:val="00E65377"/>
    <w:rsid w:val="00E65383"/>
    <w:rsid w:val="00E659F4"/>
    <w:rsid w:val="00E65EC1"/>
    <w:rsid w:val="00E66056"/>
    <w:rsid w:val="00E662FF"/>
    <w:rsid w:val="00E6633A"/>
    <w:rsid w:val="00E663E6"/>
    <w:rsid w:val="00E663F6"/>
    <w:rsid w:val="00E6677E"/>
    <w:rsid w:val="00E66B3D"/>
    <w:rsid w:val="00E66D01"/>
    <w:rsid w:val="00E66F7B"/>
    <w:rsid w:val="00E67028"/>
    <w:rsid w:val="00E67485"/>
    <w:rsid w:val="00E676E5"/>
    <w:rsid w:val="00E701B5"/>
    <w:rsid w:val="00E70B2C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D07"/>
    <w:rsid w:val="00E72D14"/>
    <w:rsid w:val="00E7327A"/>
    <w:rsid w:val="00E732F4"/>
    <w:rsid w:val="00E73442"/>
    <w:rsid w:val="00E73680"/>
    <w:rsid w:val="00E739B9"/>
    <w:rsid w:val="00E73C53"/>
    <w:rsid w:val="00E73FE8"/>
    <w:rsid w:val="00E74397"/>
    <w:rsid w:val="00E748F2"/>
    <w:rsid w:val="00E74C0A"/>
    <w:rsid w:val="00E74DE9"/>
    <w:rsid w:val="00E74FD2"/>
    <w:rsid w:val="00E75016"/>
    <w:rsid w:val="00E7548A"/>
    <w:rsid w:val="00E7606B"/>
    <w:rsid w:val="00E765B2"/>
    <w:rsid w:val="00E7699B"/>
    <w:rsid w:val="00E76FF9"/>
    <w:rsid w:val="00E774D5"/>
    <w:rsid w:val="00E77612"/>
    <w:rsid w:val="00E776B8"/>
    <w:rsid w:val="00E7784B"/>
    <w:rsid w:val="00E77AA2"/>
    <w:rsid w:val="00E77B4E"/>
    <w:rsid w:val="00E77C38"/>
    <w:rsid w:val="00E77C43"/>
    <w:rsid w:val="00E77D1C"/>
    <w:rsid w:val="00E77DDC"/>
    <w:rsid w:val="00E77E0A"/>
    <w:rsid w:val="00E77F05"/>
    <w:rsid w:val="00E808FE"/>
    <w:rsid w:val="00E80DCD"/>
    <w:rsid w:val="00E816E0"/>
    <w:rsid w:val="00E8196B"/>
    <w:rsid w:val="00E819D1"/>
    <w:rsid w:val="00E822B5"/>
    <w:rsid w:val="00E823D4"/>
    <w:rsid w:val="00E823D7"/>
    <w:rsid w:val="00E8242C"/>
    <w:rsid w:val="00E8244D"/>
    <w:rsid w:val="00E826BF"/>
    <w:rsid w:val="00E82A3F"/>
    <w:rsid w:val="00E82ADB"/>
    <w:rsid w:val="00E82C2E"/>
    <w:rsid w:val="00E82F7D"/>
    <w:rsid w:val="00E8322E"/>
    <w:rsid w:val="00E83313"/>
    <w:rsid w:val="00E83598"/>
    <w:rsid w:val="00E835A5"/>
    <w:rsid w:val="00E838B9"/>
    <w:rsid w:val="00E8412A"/>
    <w:rsid w:val="00E84AC1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713E"/>
    <w:rsid w:val="00E8768A"/>
    <w:rsid w:val="00E87839"/>
    <w:rsid w:val="00E87867"/>
    <w:rsid w:val="00E87A54"/>
    <w:rsid w:val="00E900A6"/>
    <w:rsid w:val="00E90BAA"/>
    <w:rsid w:val="00E91085"/>
    <w:rsid w:val="00E9150A"/>
    <w:rsid w:val="00E9226E"/>
    <w:rsid w:val="00E93181"/>
    <w:rsid w:val="00E93267"/>
    <w:rsid w:val="00E9353B"/>
    <w:rsid w:val="00E93597"/>
    <w:rsid w:val="00E93F3B"/>
    <w:rsid w:val="00E93F77"/>
    <w:rsid w:val="00E9406F"/>
    <w:rsid w:val="00E94111"/>
    <w:rsid w:val="00E943D7"/>
    <w:rsid w:val="00E943E0"/>
    <w:rsid w:val="00E94B83"/>
    <w:rsid w:val="00E950B2"/>
    <w:rsid w:val="00E95667"/>
    <w:rsid w:val="00E95EBB"/>
    <w:rsid w:val="00E95F3D"/>
    <w:rsid w:val="00E9623D"/>
    <w:rsid w:val="00E96268"/>
    <w:rsid w:val="00E9657D"/>
    <w:rsid w:val="00E97336"/>
    <w:rsid w:val="00E97608"/>
    <w:rsid w:val="00E976B6"/>
    <w:rsid w:val="00E97707"/>
    <w:rsid w:val="00E97DD0"/>
    <w:rsid w:val="00E97ED2"/>
    <w:rsid w:val="00EA01BB"/>
    <w:rsid w:val="00EA02F2"/>
    <w:rsid w:val="00EA03E9"/>
    <w:rsid w:val="00EA04D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1B4"/>
    <w:rsid w:val="00EA2DE2"/>
    <w:rsid w:val="00EA375A"/>
    <w:rsid w:val="00EA3842"/>
    <w:rsid w:val="00EA3EE3"/>
    <w:rsid w:val="00EA4F4F"/>
    <w:rsid w:val="00EA515F"/>
    <w:rsid w:val="00EA532E"/>
    <w:rsid w:val="00EA533A"/>
    <w:rsid w:val="00EA53FD"/>
    <w:rsid w:val="00EA5632"/>
    <w:rsid w:val="00EA5710"/>
    <w:rsid w:val="00EA5958"/>
    <w:rsid w:val="00EA5B92"/>
    <w:rsid w:val="00EA5DEB"/>
    <w:rsid w:val="00EA63F3"/>
    <w:rsid w:val="00EA666A"/>
    <w:rsid w:val="00EA6999"/>
    <w:rsid w:val="00EA6ED5"/>
    <w:rsid w:val="00EA72E0"/>
    <w:rsid w:val="00EA7826"/>
    <w:rsid w:val="00EA7E94"/>
    <w:rsid w:val="00EA7F34"/>
    <w:rsid w:val="00EB111F"/>
    <w:rsid w:val="00EB1656"/>
    <w:rsid w:val="00EB1B20"/>
    <w:rsid w:val="00EB1ED2"/>
    <w:rsid w:val="00EB2071"/>
    <w:rsid w:val="00EB227B"/>
    <w:rsid w:val="00EB234C"/>
    <w:rsid w:val="00EB2668"/>
    <w:rsid w:val="00EB2ADB"/>
    <w:rsid w:val="00EB2E7C"/>
    <w:rsid w:val="00EB3A0A"/>
    <w:rsid w:val="00EB3F48"/>
    <w:rsid w:val="00EB4110"/>
    <w:rsid w:val="00EB4D2C"/>
    <w:rsid w:val="00EB50F3"/>
    <w:rsid w:val="00EB5232"/>
    <w:rsid w:val="00EB567C"/>
    <w:rsid w:val="00EB5908"/>
    <w:rsid w:val="00EB5953"/>
    <w:rsid w:val="00EB59B1"/>
    <w:rsid w:val="00EB5D8F"/>
    <w:rsid w:val="00EB653E"/>
    <w:rsid w:val="00EB6FDF"/>
    <w:rsid w:val="00EB7064"/>
    <w:rsid w:val="00EB72C3"/>
    <w:rsid w:val="00EB78CD"/>
    <w:rsid w:val="00EC0388"/>
    <w:rsid w:val="00EC0671"/>
    <w:rsid w:val="00EC0704"/>
    <w:rsid w:val="00EC1101"/>
    <w:rsid w:val="00EC1163"/>
    <w:rsid w:val="00EC1270"/>
    <w:rsid w:val="00EC12CD"/>
    <w:rsid w:val="00EC13BB"/>
    <w:rsid w:val="00EC1487"/>
    <w:rsid w:val="00EC19D2"/>
    <w:rsid w:val="00EC1A91"/>
    <w:rsid w:val="00EC1B4E"/>
    <w:rsid w:val="00EC1CAF"/>
    <w:rsid w:val="00EC1D5E"/>
    <w:rsid w:val="00EC20A2"/>
    <w:rsid w:val="00EC3649"/>
    <w:rsid w:val="00EC3A5E"/>
    <w:rsid w:val="00EC48B8"/>
    <w:rsid w:val="00EC4CBB"/>
    <w:rsid w:val="00EC4E25"/>
    <w:rsid w:val="00EC563C"/>
    <w:rsid w:val="00EC5857"/>
    <w:rsid w:val="00EC596C"/>
    <w:rsid w:val="00EC5B79"/>
    <w:rsid w:val="00EC5C3E"/>
    <w:rsid w:val="00EC6037"/>
    <w:rsid w:val="00EC613F"/>
    <w:rsid w:val="00EC6226"/>
    <w:rsid w:val="00EC642F"/>
    <w:rsid w:val="00EC6557"/>
    <w:rsid w:val="00EC78D9"/>
    <w:rsid w:val="00EC796C"/>
    <w:rsid w:val="00EC7CFF"/>
    <w:rsid w:val="00EC7D49"/>
    <w:rsid w:val="00EC7DBE"/>
    <w:rsid w:val="00ED0908"/>
    <w:rsid w:val="00ED15DB"/>
    <w:rsid w:val="00ED1AC1"/>
    <w:rsid w:val="00ED1D2E"/>
    <w:rsid w:val="00ED1EE5"/>
    <w:rsid w:val="00ED1F26"/>
    <w:rsid w:val="00ED21A8"/>
    <w:rsid w:val="00ED2626"/>
    <w:rsid w:val="00ED2A2A"/>
    <w:rsid w:val="00ED2D6C"/>
    <w:rsid w:val="00ED2FE0"/>
    <w:rsid w:val="00ED31F1"/>
    <w:rsid w:val="00ED31F9"/>
    <w:rsid w:val="00ED333E"/>
    <w:rsid w:val="00ED3341"/>
    <w:rsid w:val="00ED38E4"/>
    <w:rsid w:val="00ED4081"/>
    <w:rsid w:val="00ED4459"/>
    <w:rsid w:val="00ED44AB"/>
    <w:rsid w:val="00ED484A"/>
    <w:rsid w:val="00ED4918"/>
    <w:rsid w:val="00ED4AB7"/>
    <w:rsid w:val="00ED4F76"/>
    <w:rsid w:val="00ED5244"/>
    <w:rsid w:val="00ED599F"/>
    <w:rsid w:val="00ED5BA2"/>
    <w:rsid w:val="00ED5D07"/>
    <w:rsid w:val="00ED5D18"/>
    <w:rsid w:val="00ED5D4B"/>
    <w:rsid w:val="00ED63A7"/>
    <w:rsid w:val="00ED698C"/>
    <w:rsid w:val="00ED6DC9"/>
    <w:rsid w:val="00EE03F8"/>
    <w:rsid w:val="00EE0753"/>
    <w:rsid w:val="00EE0802"/>
    <w:rsid w:val="00EE098C"/>
    <w:rsid w:val="00EE0BED"/>
    <w:rsid w:val="00EE0D6E"/>
    <w:rsid w:val="00EE12C2"/>
    <w:rsid w:val="00EE1464"/>
    <w:rsid w:val="00EE15CC"/>
    <w:rsid w:val="00EE1C96"/>
    <w:rsid w:val="00EE1D3E"/>
    <w:rsid w:val="00EE1E3A"/>
    <w:rsid w:val="00EE1ED9"/>
    <w:rsid w:val="00EE2043"/>
    <w:rsid w:val="00EE21C0"/>
    <w:rsid w:val="00EE22C1"/>
    <w:rsid w:val="00EE2525"/>
    <w:rsid w:val="00EE29D1"/>
    <w:rsid w:val="00EE3427"/>
    <w:rsid w:val="00EE3B19"/>
    <w:rsid w:val="00EE3BA0"/>
    <w:rsid w:val="00EE3D6B"/>
    <w:rsid w:val="00EE406B"/>
    <w:rsid w:val="00EE40BF"/>
    <w:rsid w:val="00EE46D4"/>
    <w:rsid w:val="00EE4C5A"/>
    <w:rsid w:val="00EE4F6F"/>
    <w:rsid w:val="00EE56FB"/>
    <w:rsid w:val="00EE5D29"/>
    <w:rsid w:val="00EE61F1"/>
    <w:rsid w:val="00EE6B45"/>
    <w:rsid w:val="00EE6E82"/>
    <w:rsid w:val="00EE737B"/>
    <w:rsid w:val="00EE73A4"/>
    <w:rsid w:val="00EE7512"/>
    <w:rsid w:val="00EE76B3"/>
    <w:rsid w:val="00EE76DA"/>
    <w:rsid w:val="00EE773B"/>
    <w:rsid w:val="00EE78AB"/>
    <w:rsid w:val="00EE7C2E"/>
    <w:rsid w:val="00EE7D5B"/>
    <w:rsid w:val="00EF01F2"/>
    <w:rsid w:val="00EF0A89"/>
    <w:rsid w:val="00EF0C2D"/>
    <w:rsid w:val="00EF0ED9"/>
    <w:rsid w:val="00EF1264"/>
    <w:rsid w:val="00EF1593"/>
    <w:rsid w:val="00EF1842"/>
    <w:rsid w:val="00EF1BCC"/>
    <w:rsid w:val="00EF1BF2"/>
    <w:rsid w:val="00EF1CAB"/>
    <w:rsid w:val="00EF1DB1"/>
    <w:rsid w:val="00EF24C5"/>
    <w:rsid w:val="00EF2675"/>
    <w:rsid w:val="00EF2A4D"/>
    <w:rsid w:val="00EF2C40"/>
    <w:rsid w:val="00EF2C7E"/>
    <w:rsid w:val="00EF30A7"/>
    <w:rsid w:val="00EF3A5D"/>
    <w:rsid w:val="00EF3ACD"/>
    <w:rsid w:val="00EF3DC6"/>
    <w:rsid w:val="00EF3E20"/>
    <w:rsid w:val="00EF408B"/>
    <w:rsid w:val="00EF4384"/>
    <w:rsid w:val="00EF465D"/>
    <w:rsid w:val="00EF471B"/>
    <w:rsid w:val="00EF47A6"/>
    <w:rsid w:val="00EF4E0A"/>
    <w:rsid w:val="00EF5165"/>
    <w:rsid w:val="00EF525D"/>
    <w:rsid w:val="00EF52FF"/>
    <w:rsid w:val="00EF53C4"/>
    <w:rsid w:val="00EF5CBD"/>
    <w:rsid w:val="00EF60C0"/>
    <w:rsid w:val="00EF644C"/>
    <w:rsid w:val="00EF6636"/>
    <w:rsid w:val="00EF7276"/>
    <w:rsid w:val="00EF7497"/>
    <w:rsid w:val="00EF7B25"/>
    <w:rsid w:val="00EF7E27"/>
    <w:rsid w:val="00EF7EA9"/>
    <w:rsid w:val="00EF7FDE"/>
    <w:rsid w:val="00F001EC"/>
    <w:rsid w:val="00F00207"/>
    <w:rsid w:val="00F00659"/>
    <w:rsid w:val="00F008A9"/>
    <w:rsid w:val="00F0096C"/>
    <w:rsid w:val="00F009B0"/>
    <w:rsid w:val="00F00C1D"/>
    <w:rsid w:val="00F00EE2"/>
    <w:rsid w:val="00F01798"/>
    <w:rsid w:val="00F01BC2"/>
    <w:rsid w:val="00F01E7D"/>
    <w:rsid w:val="00F029B8"/>
    <w:rsid w:val="00F03591"/>
    <w:rsid w:val="00F037DB"/>
    <w:rsid w:val="00F03949"/>
    <w:rsid w:val="00F041D3"/>
    <w:rsid w:val="00F04204"/>
    <w:rsid w:val="00F042D8"/>
    <w:rsid w:val="00F043DB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63"/>
    <w:rsid w:val="00F06A63"/>
    <w:rsid w:val="00F06AEA"/>
    <w:rsid w:val="00F07374"/>
    <w:rsid w:val="00F07637"/>
    <w:rsid w:val="00F0787D"/>
    <w:rsid w:val="00F078BE"/>
    <w:rsid w:val="00F07ADF"/>
    <w:rsid w:val="00F07B2F"/>
    <w:rsid w:val="00F106F4"/>
    <w:rsid w:val="00F108BC"/>
    <w:rsid w:val="00F10B09"/>
    <w:rsid w:val="00F10D05"/>
    <w:rsid w:val="00F10E8A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DB0"/>
    <w:rsid w:val="00F12F10"/>
    <w:rsid w:val="00F12F1C"/>
    <w:rsid w:val="00F136B5"/>
    <w:rsid w:val="00F1390C"/>
    <w:rsid w:val="00F1461C"/>
    <w:rsid w:val="00F14A62"/>
    <w:rsid w:val="00F14E98"/>
    <w:rsid w:val="00F1541F"/>
    <w:rsid w:val="00F159C9"/>
    <w:rsid w:val="00F15B7A"/>
    <w:rsid w:val="00F16405"/>
    <w:rsid w:val="00F164D5"/>
    <w:rsid w:val="00F1664F"/>
    <w:rsid w:val="00F1669C"/>
    <w:rsid w:val="00F168C2"/>
    <w:rsid w:val="00F16E92"/>
    <w:rsid w:val="00F170AE"/>
    <w:rsid w:val="00F17355"/>
    <w:rsid w:val="00F1765A"/>
    <w:rsid w:val="00F17688"/>
    <w:rsid w:val="00F202CA"/>
    <w:rsid w:val="00F20748"/>
    <w:rsid w:val="00F20A5B"/>
    <w:rsid w:val="00F216A0"/>
    <w:rsid w:val="00F21A68"/>
    <w:rsid w:val="00F21D9C"/>
    <w:rsid w:val="00F21F0E"/>
    <w:rsid w:val="00F229D6"/>
    <w:rsid w:val="00F22ADE"/>
    <w:rsid w:val="00F22BE4"/>
    <w:rsid w:val="00F22D2B"/>
    <w:rsid w:val="00F23076"/>
    <w:rsid w:val="00F234EB"/>
    <w:rsid w:val="00F237B4"/>
    <w:rsid w:val="00F23D35"/>
    <w:rsid w:val="00F23EC3"/>
    <w:rsid w:val="00F24CC7"/>
    <w:rsid w:val="00F25250"/>
    <w:rsid w:val="00F257D2"/>
    <w:rsid w:val="00F25B23"/>
    <w:rsid w:val="00F25CBE"/>
    <w:rsid w:val="00F26086"/>
    <w:rsid w:val="00F26613"/>
    <w:rsid w:val="00F26689"/>
    <w:rsid w:val="00F2686C"/>
    <w:rsid w:val="00F26A14"/>
    <w:rsid w:val="00F272CC"/>
    <w:rsid w:val="00F27A06"/>
    <w:rsid w:val="00F27A9A"/>
    <w:rsid w:val="00F27D06"/>
    <w:rsid w:val="00F27FEC"/>
    <w:rsid w:val="00F300FB"/>
    <w:rsid w:val="00F30A95"/>
    <w:rsid w:val="00F313FC"/>
    <w:rsid w:val="00F315A0"/>
    <w:rsid w:val="00F31A28"/>
    <w:rsid w:val="00F31B41"/>
    <w:rsid w:val="00F31D1F"/>
    <w:rsid w:val="00F31EB4"/>
    <w:rsid w:val="00F3274D"/>
    <w:rsid w:val="00F32890"/>
    <w:rsid w:val="00F328DF"/>
    <w:rsid w:val="00F32BB0"/>
    <w:rsid w:val="00F32CF6"/>
    <w:rsid w:val="00F332B5"/>
    <w:rsid w:val="00F33632"/>
    <w:rsid w:val="00F340F9"/>
    <w:rsid w:val="00F3429B"/>
    <w:rsid w:val="00F34723"/>
    <w:rsid w:val="00F34A95"/>
    <w:rsid w:val="00F34DC2"/>
    <w:rsid w:val="00F355D3"/>
    <w:rsid w:val="00F35669"/>
    <w:rsid w:val="00F35B1E"/>
    <w:rsid w:val="00F35D1B"/>
    <w:rsid w:val="00F35EDF"/>
    <w:rsid w:val="00F36074"/>
    <w:rsid w:val="00F36126"/>
    <w:rsid w:val="00F36234"/>
    <w:rsid w:val="00F36650"/>
    <w:rsid w:val="00F3706F"/>
    <w:rsid w:val="00F37955"/>
    <w:rsid w:val="00F401A4"/>
    <w:rsid w:val="00F402F1"/>
    <w:rsid w:val="00F403D1"/>
    <w:rsid w:val="00F40F46"/>
    <w:rsid w:val="00F40FAA"/>
    <w:rsid w:val="00F4102B"/>
    <w:rsid w:val="00F41231"/>
    <w:rsid w:val="00F41983"/>
    <w:rsid w:val="00F41B92"/>
    <w:rsid w:val="00F41D37"/>
    <w:rsid w:val="00F41DA1"/>
    <w:rsid w:val="00F429C6"/>
    <w:rsid w:val="00F4332E"/>
    <w:rsid w:val="00F43757"/>
    <w:rsid w:val="00F4377F"/>
    <w:rsid w:val="00F43AEF"/>
    <w:rsid w:val="00F43F08"/>
    <w:rsid w:val="00F44651"/>
    <w:rsid w:val="00F44683"/>
    <w:rsid w:val="00F44885"/>
    <w:rsid w:val="00F44AE5"/>
    <w:rsid w:val="00F44EA6"/>
    <w:rsid w:val="00F451C3"/>
    <w:rsid w:val="00F4536E"/>
    <w:rsid w:val="00F45379"/>
    <w:rsid w:val="00F458EA"/>
    <w:rsid w:val="00F45CA2"/>
    <w:rsid w:val="00F46403"/>
    <w:rsid w:val="00F46987"/>
    <w:rsid w:val="00F4721E"/>
    <w:rsid w:val="00F47CFD"/>
    <w:rsid w:val="00F47F3C"/>
    <w:rsid w:val="00F505B5"/>
    <w:rsid w:val="00F50854"/>
    <w:rsid w:val="00F50FA5"/>
    <w:rsid w:val="00F51080"/>
    <w:rsid w:val="00F5136A"/>
    <w:rsid w:val="00F519F4"/>
    <w:rsid w:val="00F51E84"/>
    <w:rsid w:val="00F51ED1"/>
    <w:rsid w:val="00F52006"/>
    <w:rsid w:val="00F52760"/>
    <w:rsid w:val="00F527E6"/>
    <w:rsid w:val="00F52D04"/>
    <w:rsid w:val="00F52E1A"/>
    <w:rsid w:val="00F5362C"/>
    <w:rsid w:val="00F53D58"/>
    <w:rsid w:val="00F53FEC"/>
    <w:rsid w:val="00F5475A"/>
    <w:rsid w:val="00F54865"/>
    <w:rsid w:val="00F54E31"/>
    <w:rsid w:val="00F54FDF"/>
    <w:rsid w:val="00F5534D"/>
    <w:rsid w:val="00F55768"/>
    <w:rsid w:val="00F558BB"/>
    <w:rsid w:val="00F55FCE"/>
    <w:rsid w:val="00F5624F"/>
    <w:rsid w:val="00F56A67"/>
    <w:rsid w:val="00F56BDC"/>
    <w:rsid w:val="00F56E38"/>
    <w:rsid w:val="00F570B6"/>
    <w:rsid w:val="00F57AE7"/>
    <w:rsid w:val="00F57C82"/>
    <w:rsid w:val="00F57E23"/>
    <w:rsid w:val="00F57EF8"/>
    <w:rsid w:val="00F57F7A"/>
    <w:rsid w:val="00F60C4B"/>
    <w:rsid w:val="00F60C7A"/>
    <w:rsid w:val="00F60F12"/>
    <w:rsid w:val="00F6143F"/>
    <w:rsid w:val="00F6188E"/>
    <w:rsid w:val="00F61996"/>
    <w:rsid w:val="00F61A9E"/>
    <w:rsid w:val="00F61E40"/>
    <w:rsid w:val="00F61FB0"/>
    <w:rsid w:val="00F62001"/>
    <w:rsid w:val="00F62590"/>
    <w:rsid w:val="00F62E2D"/>
    <w:rsid w:val="00F63170"/>
    <w:rsid w:val="00F6350A"/>
    <w:rsid w:val="00F635C5"/>
    <w:rsid w:val="00F637E0"/>
    <w:rsid w:val="00F641BA"/>
    <w:rsid w:val="00F64230"/>
    <w:rsid w:val="00F64412"/>
    <w:rsid w:val="00F6464C"/>
    <w:rsid w:val="00F64E8D"/>
    <w:rsid w:val="00F6501D"/>
    <w:rsid w:val="00F6522D"/>
    <w:rsid w:val="00F65634"/>
    <w:rsid w:val="00F65AF1"/>
    <w:rsid w:val="00F65E27"/>
    <w:rsid w:val="00F661AA"/>
    <w:rsid w:val="00F6647A"/>
    <w:rsid w:val="00F66921"/>
    <w:rsid w:val="00F66A3C"/>
    <w:rsid w:val="00F66ABC"/>
    <w:rsid w:val="00F66C47"/>
    <w:rsid w:val="00F66FF1"/>
    <w:rsid w:val="00F671E1"/>
    <w:rsid w:val="00F67373"/>
    <w:rsid w:val="00F674AF"/>
    <w:rsid w:val="00F675BC"/>
    <w:rsid w:val="00F679FC"/>
    <w:rsid w:val="00F67B2E"/>
    <w:rsid w:val="00F67C63"/>
    <w:rsid w:val="00F67D7B"/>
    <w:rsid w:val="00F67E4E"/>
    <w:rsid w:val="00F70139"/>
    <w:rsid w:val="00F704A0"/>
    <w:rsid w:val="00F705BB"/>
    <w:rsid w:val="00F70EF0"/>
    <w:rsid w:val="00F71171"/>
    <w:rsid w:val="00F7117D"/>
    <w:rsid w:val="00F711AD"/>
    <w:rsid w:val="00F71280"/>
    <w:rsid w:val="00F714A5"/>
    <w:rsid w:val="00F72833"/>
    <w:rsid w:val="00F72950"/>
    <w:rsid w:val="00F72CC7"/>
    <w:rsid w:val="00F72F67"/>
    <w:rsid w:val="00F730DF"/>
    <w:rsid w:val="00F73433"/>
    <w:rsid w:val="00F73462"/>
    <w:rsid w:val="00F74063"/>
    <w:rsid w:val="00F74587"/>
    <w:rsid w:val="00F74683"/>
    <w:rsid w:val="00F74A15"/>
    <w:rsid w:val="00F74C1E"/>
    <w:rsid w:val="00F75102"/>
    <w:rsid w:val="00F75239"/>
    <w:rsid w:val="00F75426"/>
    <w:rsid w:val="00F75ED7"/>
    <w:rsid w:val="00F75FF4"/>
    <w:rsid w:val="00F7625B"/>
    <w:rsid w:val="00F7644F"/>
    <w:rsid w:val="00F764B2"/>
    <w:rsid w:val="00F7677A"/>
    <w:rsid w:val="00F76844"/>
    <w:rsid w:val="00F76A2F"/>
    <w:rsid w:val="00F76BE2"/>
    <w:rsid w:val="00F76D97"/>
    <w:rsid w:val="00F7713F"/>
    <w:rsid w:val="00F771AC"/>
    <w:rsid w:val="00F7731F"/>
    <w:rsid w:val="00F77C42"/>
    <w:rsid w:val="00F77E50"/>
    <w:rsid w:val="00F77F51"/>
    <w:rsid w:val="00F80135"/>
    <w:rsid w:val="00F80C5B"/>
    <w:rsid w:val="00F80E2D"/>
    <w:rsid w:val="00F812CE"/>
    <w:rsid w:val="00F81BF3"/>
    <w:rsid w:val="00F8209F"/>
    <w:rsid w:val="00F82766"/>
    <w:rsid w:val="00F82778"/>
    <w:rsid w:val="00F832CD"/>
    <w:rsid w:val="00F83350"/>
    <w:rsid w:val="00F83D24"/>
    <w:rsid w:val="00F83FF8"/>
    <w:rsid w:val="00F845FB"/>
    <w:rsid w:val="00F84F40"/>
    <w:rsid w:val="00F850C1"/>
    <w:rsid w:val="00F8589A"/>
    <w:rsid w:val="00F858F8"/>
    <w:rsid w:val="00F85C31"/>
    <w:rsid w:val="00F85CDF"/>
    <w:rsid w:val="00F85DC2"/>
    <w:rsid w:val="00F8601A"/>
    <w:rsid w:val="00F86094"/>
    <w:rsid w:val="00F86108"/>
    <w:rsid w:val="00F86191"/>
    <w:rsid w:val="00F862A0"/>
    <w:rsid w:val="00F862FC"/>
    <w:rsid w:val="00F8635E"/>
    <w:rsid w:val="00F869E7"/>
    <w:rsid w:val="00F86CD8"/>
    <w:rsid w:val="00F871AC"/>
    <w:rsid w:val="00F873CC"/>
    <w:rsid w:val="00F874AD"/>
    <w:rsid w:val="00F874C0"/>
    <w:rsid w:val="00F878FB"/>
    <w:rsid w:val="00F90112"/>
    <w:rsid w:val="00F902CA"/>
    <w:rsid w:val="00F9092C"/>
    <w:rsid w:val="00F90D4C"/>
    <w:rsid w:val="00F9115C"/>
    <w:rsid w:val="00F91422"/>
    <w:rsid w:val="00F914B9"/>
    <w:rsid w:val="00F91718"/>
    <w:rsid w:val="00F91A57"/>
    <w:rsid w:val="00F91C0D"/>
    <w:rsid w:val="00F92390"/>
    <w:rsid w:val="00F92682"/>
    <w:rsid w:val="00F92B3D"/>
    <w:rsid w:val="00F92CCB"/>
    <w:rsid w:val="00F92FAB"/>
    <w:rsid w:val="00F9320E"/>
    <w:rsid w:val="00F9326E"/>
    <w:rsid w:val="00F9367B"/>
    <w:rsid w:val="00F93743"/>
    <w:rsid w:val="00F93970"/>
    <w:rsid w:val="00F93D10"/>
    <w:rsid w:val="00F94139"/>
    <w:rsid w:val="00F942ED"/>
    <w:rsid w:val="00F946EF"/>
    <w:rsid w:val="00F94770"/>
    <w:rsid w:val="00F94A57"/>
    <w:rsid w:val="00F95629"/>
    <w:rsid w:val="00F95911"/>
    <w:rsid w:val="00F95E50"/>
    <w:rsid w:val="00F95F02"/>
    <w:rsid w:val="00F96E33"/>
    <w:rsid w:val="00F96EC6"/>
    <w:rsid w:val="00F96FB0"/>
    <w:rsid w:val="00F971D2"/>
    <w:rsid w:val="00F97280"/>
    <w:rsid w:val="00F9739B"/>
    <w:rsid w:val="00F97EF9"/>
    <w:rsid w:val="00FA000B"/>
    <w:rsid w:val="00FA01FA"/>
    <w:rsid w:val="00FA032A"/>
    <w:rsid w:val="00FA063E"/>
    <w:rsid w:val="00FA078E"/>
    <w:rsid w:val="00FA07BE"/>
    <w:rsid w:val="00FA085C"/>
    <w:rsid w:val="00FA0BBC"/>
    <w:rsid w:val="00FA0DB6"/>
    <w:rsid w:val="00FA0DF5"/>
    <w:rsid w:val="00FA117D"/>
    <w:rsid w:val="00FA1523"/>
    <w:rsid w:val="00FA161B"/>
    <w:rsid w:val="00FA1CC9"/>
    <w:rsid w:val="00FA1FC9"/>
    <w:rsid w:val="00FA1FDD"/>
    <w:rsid w:val="00FA26A2"/>
    <w:rsid w:val="00FA40EC"/>
    <w:rsid w:val="00FA46C3"/>
    <w:rsid w:val="00FA471C"/>
    <w:rsid w:val="00FA47E0"/>
    <w:rsid w:val="00FA4CCA"/>
    <w:rsid w:val="00FA4D33"/>
    <w:rsid w:val="00FA4FD5"/>
    <w:rsid w:val="00FA5123"/>
    <w:rsid w:val="00FA513B"/>
    <w:rsid w:val="00FA57C3"/>
    <w:rsid w:val="00FA586F"/>
    <w:rsid w:val="00FA5C3D"/>
    <w:rsid w:val="00FA5F55"/>
    <w:rsid w:val="00FA60DE"/>
    <w:rsid w:val="00FA61F3"/>
    <w:rsid w:val="00FA627B"/>
    <w:rsid w:val="00FA6731"/>
    <w:rsid w:val="00FA6B9A"/>
    <w:rsid w:val="00FA6CD2"/>
    <w:rsid w:val="00FA6DCB"/>
    <w:rsid w:val="00FA6F3B"/>
    <w:rsid w:val="00FA7CCE"/>
    <w:rsid w:val="00FA7E65"/>
    <w:rsid w:val="00FB036D"/>
    <w:rsid w:val="00FB0503"/>
    <w:rsid w:val="00FB0789"/>
    <w:rsid w:val="00FB0E3D"/>
    <w:rsid w:val="00FB1D81"/>
    <w:rsid w:val="00FB1FED"/>
    <w:rsid w:val="00FB214C"/>
    <w:rsid w:val="00FB227E"/>
    <w:rsid w:val="00FB22F6"/>
    <w:rsid w:val="00FB2ADB"/>
    <w:rsid w:val="00FB3E44"/>
    <w:rsid w:val="00FB46FD"/>
    <w:rsid w:val="00FB49EC"/>
    <w:rsid w:val="00FB4C74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D3"/>
    <w:rsid w:val="00FB613E"/>
    <w:rsid w:val="00FB62CC"/>
    <w:rsid w:val="00FB6441"/>
    <w:rsid w:val="00FB663F"/>
    <w:rsid w:val="00FB6878"/>
    <w:rsid w:val="00FB6C20"/>
    <w:rsid w:val="00FB6E80"/>
    <w:rsid w:val="00FB6EB7"/>
    <w:rsid w:val="00FB74F4"/>
    <w:rsid w:val="00FB75A5"/>
    <w:rsid w:val="00FB7781"/>
    <w:rsid w:val="00FB78DD"/>
    <w:rsid w:val="00FB7A38"/>
    <w:rsid w:val="00FB7DDE"/>
    <w:rsid w:val="00FB7E6A"/>
    <w:rsid w:val="00FB7FAD"/>
    <w:rsid w:val="00FC0669"/>
    <w:rsid w:val="00FC07A1"/>
    <w:rsid w:val="00FC0955"/>
    <w:rsid w:val="00FC0963"/>
    <w:rsid w:val="00FC0C67"/>
    <w:rsid w:val="00FC173A"/>
    <w:rsid w:val="00FC17E2"/>
    <w:rsid w:val="00FC199E"/>
    <w:rsid w:val="00FC1AC5"/>
    <w:rsid w:val="00FC1ACB"/>
    <w:rsid w:val="00FC1BC9"/>
    <w:rsid w:val="00FC1D7D"/>
    <w:rsid w:val="00FC1EDA"/>
    <w:rsid w:val="00FC223F"/>
    <w:rsid w:val="00FC22D6"/>
    <w:rsid w:val="00FC25AA"/>
    <w:rsid w:val="00FC2DAD"/>
    <w:rsid w:val="00FC2F8E"/>
    <w:rsid w:val="00FC33C3"/>
    <w:rsid w:val="00FC341F"/>
    <w:rsid w:val="00FC3749"/>
    <w:rsid w:val="00FC3B8B"/>
    <w:rsid w:val="00FC406D"/>
    <w:rsid w:val="00FC40CC"/>
    <w:rsid w:val="00FC5B88"/>
    <w:rsid w:val="00FC632B"/>
    <w:rsid w:val="00FC6922"/>
    <w:rsid w:val="00FC6DB7"/>
    <w:rsid w:val="00FC6E16"/>
    <w:rsid w:val="00FC6EB9"/>
    <w:rsid w:val="00FC7003"/>
    <w:rsid w:val="00FC7032"/>
    <w:rsid w:val="00FC74A2"/>
    <w:rsid w:val="00FC7694"/>
    <w:rsid w:val="00FC76BE"/>
    <w:rsid w:val="00FD005C"/>
    <w:rsid w:val="00FD011B"/>
    <w:rsid w:val="00FD017C"/>
    <w:rsid w:val="00FD04DC"/>
    <w:rsid w:val="00FD0857"/>
    <w:rsid w:val="00FD0CC7"/>
    <w:rsid w:val="00FD13CA"/>
    <w:rsid w:val="00FD1741"/>
    <w:rsid w:val="00FD20F3"/>
    <w:rsid w:val="00FD3526"/>
    <w:rsid w:val="00FD3530"/>
    <w:rsid w:val="00FD36EA"/>
    <w:rsid w:val="00FD3DE6"/>
    <w:rsid w:val="00FD3F1F"/>
    <w:rsid w:val="00FD3F23"/>
    <w:rsid w:val="00FD3F75"/>
    <w:rsid w:val="00FD401A"/>
    <w:rsid w:val="00FD4099"/>
    <w:rsid w:val="00FD487B"/>
    <w:rsid w:val="00FD509F"/>
    <w:rsid w:val="00FD5621"/>
    <w:rsid w:val="00FD56B6"/>
    <w:rsid w:val="00FD5B7E"/>
    <w:rsid w:val="00FD5E9B"/>
    <w:rsid w:val="00FD64C0"/>
    <w:rsid w:val="00FD6816"/>
    <w:rsid w:val="00FD6843"/>
    <w:rsid w:val="00FD6917"/>
    <w:rsid w:val="00FD6D80"/>
    <w:rsid w:val="00FD6F09"/>
    <w:rsid w:val="00FD737E"/>
    <w:rsid w:val="00FD743D"/>
    <w:rsid w:val="00FD7AE5"/>
    <w:rsid w:val="00FD7ED5"/>
    <w:rsid w:val="00FE0031"/>
    <w:rsid w:val="00FE029B"/>
    <w:rsid w:val="00FE05DB"/>
    <w:rsid w:val="00FE0CC6"/>
    <w:rsid w:val="00FE0F26"/>
    <w:rsid w:val="00FE0FAF"/>
    <w:rsid w:val="00FE1312"/>
    <w:rsid w:val="00FE1336"/>
    <w:rsid w:val="00FE18E8"/>
    <w:rsid w:val="00FE23C3"/>
    <w:rsid w:val="00FE2612"/>
    <w:rsid w:val="00FE29C0"/>
    <w:rsid w:val="00FE3234"/>
    <w:rsid w:val="00FE3C3F"/>
    <w:rsid w:val="00FE3CD7"/>
    <w:rsid w:val="00FE40A1"/>
    <w:rsid w:val="00FE419A"/>
    <w:rsid w:val="00FE41AB"/>
    <w:rsid w:val="00FE41C2"/>
    <w:rsid w:val="00FE4335"/>
    <w:rsid w:val="00FE43A7"/>
    <w:rsid w:val="00FE45B1"/>
    <w:rsid w:val="00FE463A"/>
    <w:rsid w:val="00FE47DE"/>
    <w:rsid w:val="00FE4B76"/>
    <w:rsid w:val="00FE4E60"/>
    <w:rsid w:val="00FE5E4A"/>
    <w:rsid w:val="00FE5FA1"/>
    <w:rsid w:val="00FE60F4"/>
    <w:rsid w:val="00FE657C"/>
    <w:rsid w:val="00FE6E75"/>
    <w:rsid w:val="00FE708F"/>
    <w:rsid w:val="00FE70F4"/>
    <w:rsid w:val="00FE719F"/>
    <w:rsid w:val="00FE7227"/>
    <w:rsid w:val="00FE77CD"/>
    <w:rsid w:val="00FE7A96"/>
    <w:rsid w:val="00FF0246"/>
    <w:rsid w:val="00FF0392"/>
    <w:rsid w:val="00FF0775"/>
    <w:rsid w:val="00FF0E2F"/>
    <w:rsid w:val="00FF1559"/>
    <w:rsid w:val="00FF15F6"/>
    <w:rsid w:val="00FF169F"/>
    <w:rsid w:val="00FF16D9"/>
    <w:rsid w:val="00FF1B1E"/>
    <w:rsid w:val="00FF2842"/>
    <w:rsid w:val="00FF30DF"/>
    <w:rsid w:val="00FF34B7"/>
    <w:rsid w:val="00FF37C1"/>
    <w:rsid w:val="00FF3A48"/>
    <w:rsid w:val="00FF3C23"/>
    <w:rsid w:val="00FF3C9F"/>
    <w:rsid w:val="00FF3E6C"/>
    <w:rsid w:val="00FF3F2B"/>
    <w:rsid w:val="00FF423D"/>
    <w:rsid w:val="00FF4B00"/>
    <w:rsid w:val="00FF4FEC"/>
    <w:rsid w:val="00FF5463"/>
    <w:rsid w:val="00FF573C"/>
    <w:rsid w:val="00FF5BFC"/>
    <w:rsid w:val="00FF6248"/>
    <w:rsid w:val="00FF643B"/>
    <w:rsid w:val="00FF6767"/>
    <w:rsid w:val="00FF719C"/>
    <w:rsid w:val="00FF7328"/>
    <w:rsid w:val="00FF7A00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FBF8AE1-ADDC-4E75-9540-ACA6A67D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iPriority w:val="99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541E2-FF46-4459-A82B-9E4142D3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</Pages>
  <Words>18631</Words>
  <Characters>106200</Characters>
  <Application>Microsoft Office Word</Application>
  <DocSecurity>0</DocSecurity>
  <Lines>885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Onrapee, Laksameevong</cp:lastModifiedBy>
  <cp:revision>4</cp:revision>
  <cp:lastPrinted>2019-02-18T14:50:00Z</cp:lastPrinted>
  <dcterms:created xsi:type="dcterms:W3CDTF">2019-02-18T15:16:00Z</dcterms:created>
  <dcterms:modified xsi:type="dcterms:W3CDTF">2019-02-18T15:17:00Z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