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B4F07" w:rsidRPr="000746C7" w:rsidTr="004D12B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5B4F07" w:rsidRPr="000746C7" w:rsidRDefault="005B4F07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GoBack"/>
            <w:bookmarkEnd w:id="0"/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4F07" w:rsidRPr="000746C7" w:rsidRDefault="005B4F07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B4F07" w:rsidRPr="000746C7" w:rsidRDefault="005B4F07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5B4F07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4F07" w:rsidRPr="000746C7" w:rsidRDefault="005B4F07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B4F07" w:rsidRPr="000746C7" w:rsidRDefault="005B4F07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5B4F07" w:rsidRPr="000746C7" w:rsidRDefault="005B4F07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174A7A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7A" w:rsidRPr="000746C7" w:rsidRDefault="00174A7A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174A7A" w:rsidRPr="000746C7" w:rsidRDefault="00174A7A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7A" w:rsidRPr="000746C7" w:rsidRDefault="00174A7A" w:rsidP="007B63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174A7A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7A" w:rsidRPr="000746C7" w:rsidRDefault="00174A7A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74A7A" w:rsidRPr="000746C7" w:rsidRDefault="00174A7A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7A" w:rsidRPr="000746C7" w:rsidRDefault="00174A7A" w:rsidP="009A3B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CA46C4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CA46C4" w:rsidRPr="000746C7" w:rsidRDefault="00B84265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CA46C4" w:rsidRPr="000746C7" w:rsidRDefault="00CA46C4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CA46C4" w:rsidRPr="000746C7" w:rsidRDefault="00CA46C4" w:rsidP="007B63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</w:t>
            </w:r>
            <w:r w:rsidR="004C3643"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ที่สำคัญ</w:t>
            </w:r>
          </w:p>
        </w:tc>
      </w:tr>
      <w:tr w:rsidR="00CA46C4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CA46C4" w:rsidRPr="000746C7" w:rsidRDefault="002A76A2" w:rsidP="00AD6D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CA46C4" w:rsidRPr="000746C7" w:rsidRDefault="00CA46C4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CA46C4" w:rsidRPr="000746C7" w:rsidRDefault="00CA46C4" w:rsidP="007B63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A46C4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CA46C4" w:rsidRPr="000746C7" w:rsidRDefault="002A76A2" w:rsidP="00AD6D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CA46C4" w:rsidRPr="000746C7" w:rsidRDefault="00CA46C4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CA46C4" w:rsidRPr="000746C7" w:rsidRDefault="00CA46C4" w:rsidP="007B63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CA46C4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CA46C4" w:rsidRPr="000746C7" w:rsidRDefault="002A76A2" w:rsidP="00AD6D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CA46C4" w:rsidRPr="000746C7" w:rsidRDefault="00CA46C4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CA46C4" w:rsidRPr="000746C7" w:rsidRDefault="00CA46C4" w:rsidP="007B63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CA46C4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CA46C4" w:rsidRPr="000746C7" w:rsidRDefault="002A76A2" w:rsidP="00AD6D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CA46C4" w:rsidRPr="000746C7" w:rsidRDefault="00CA46C4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CA46C4" w:rsidRPr="000746C7" w:rsidRDefault="00CA46C4" w:rsidP="00746F5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rtl/>
                <w:cs/>
              </w:rPr>
            </w:pPr>
            <w:r w:rsidRPr="000746C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CA46C4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CA46C4" w:rsidRPr="000746C7" w:rsidRDefault="002A76A2" w:rsidP="00AD6D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CA46C4" w:rsidRPr="000746C7" w:rsidRDefault="00CA46C4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CA46C4" w:rsidRPr="000746C7" w:rsidRDefault="00CA46C4" w:rsidP="009A3BA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F26032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F26032" w:rsidRPr="000746C7" w:rsidRDefault="00F26032" w:rsidP="00F260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F26032" w:rsidRPr="000746C7" w:rsidRDefault="00F26032" w:rsidP="00F260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F26032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4D12B1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ภาษีเงินได้รอ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ตัดบัญชี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เจ</w:t>
            </w:r>
            <w:r w:rsidR="00D15D61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้าหนี้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สำรอง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รายได้อื่น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กำไรต่อหุ้น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F27C9F" w:rsidRDefault="004D12B1" w:rsidP="007F4C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27C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  <w:r w:rsidR="007F4C5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4D12B1" w:rsidRPr="00F27C9F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F27C9F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27C9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4D12B1" w:rsidRPr="000746C7" w:rsidTr="004D1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D12B1" w:rsidRPr="000746C7" w:rsidRDefault="004D12B1" w:rsidP="004D12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D12B1" w:rsidRPr="000746C7" w:rsidRDefault="004D12B1" w:rsidP="004D12B1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</w:tr>
    </w:tbl>
    <w:p w:rsidR="00951177" w:rsidRPr="000746C7" w:rsidRDefault="006624B2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</w:rPr>
        <w:br w:type="page"/>
      </w:r>
      <w:r w:rsidR="00951177" w:rsidRPr="000746C7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951177" w:rsidRPr="000133A0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51177" w:rsidRPr="000746C7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>งบการเงินนี้ได้รับอนุมัติให้ออกงบการเงินจากกรรมการเมื่อวันที่</w:t>
      </w:r>
      <w:r w:rsidR="004D4E8A"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54A07">
        <w:rPr>
          <w:rFonts w:ascii="Angsana New" w:hAnsi="Angsana New"/>
          <w:color w:val="000000"/>
          <w:sz w:val="30"/>
          <w:szCs w:val="30"/>
        </w:rPr>
        <w:t>15</w:t>
      </w:r>
      <w:r w:rsidR="00DA0C66" w:rsidRPr="002A11C6">
        <w:rPr>
          <w:rFonts w:ascii="Angsana New" w:hAnsi="Angsana New"/>
          <w:color w:val="000000"/>
          <w:sz w:val="30"/>
          <w:szCs w:val="30"/>
        </w:rPr>
        <w:t xml:space="preserve"> </w:t>
      </w:r>
      <w:r w:rsidR="00DA0C66" w:rsidRPr="002A11C6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="00870392" w:rsidRPr="002A11C6">
        <w:rPr>
          <w:rFonts w:ascii="Angsana New" w:hAnsi="Angsana New"/>
          <w:color w:val="000000"/>
          <w:sz w:val="30"/>
          <w:szCs w:val="30"/>
        </w:rPr>
        <w:t>256</w:t>
      </w:r>
      <w:r w:rsidR="00870392" w:rsidRPr="002A11C6">
        <w:rPr>
          <w:rFonts w:ascii="Angsana New" w:hAnsi="Angsana New" w:hint="cs"/>
          <w:color w:val="000000"/>
          <w:sz w:val="30"/>
          <w:szCs w:val="30"/>
          <w:cs/>
        </w:rPr>
        <w:t>2</w:t>
      </w:r>
    </w:p>
    <w:p w:rsidR="00951177" w:rsidRPr="000133A0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951177" w:rsidRPr="00154A07" w:rsidRDefault="00951177" w:rsidP="000133A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154A07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:rsidR="00951177" w:rsidRPr="000133A0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951177" w:rsidRPr="000746C7" w:rsidRDefault="00951177" w:rsidP="00951177">
      <w:pPr>
        <w:pStyle w:val="BodyText2"/>
        <w:ind w:left="547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ผลิตภัณฑ์ตราเพชร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 จำกัด </w:t>
      </w:r>
      <w:r w:rsidRPr="000746C7">
        <w:rPr>
          <w:rFonts w:ascii="Angsana New" w:hAnsi="Angsana New"/>
          <w:color w:val="000000"/>
          <w:sz w:val="30"/>
          <w:szCs w:val="30"/>
        </w:rPr>
        <w:t>(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มหาชน</w:t>
      </w:r>
      <w:r w:rsidRPr="000746C7">
        <w:rPr>
          <w:rFonts w:ascii="Angsana New" w:hAnsi="Angsana New"/>
          <w:color w:val="000000"/>
          <w:sz w:val="30"/>
          <w:szCs w:val="30"/>
        </w:rPr>
        <w:t>) “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0746C7">
        <w:rPr>
          <w:rFonts w:ascii="Angsana New" w:hAnsi="Angsana New"/>
          <w:color w:val="000000"/>
          <w:sz w:val="30"/>
          <w:szCs w:val="30"/>
        </w:rPr>
        <w:t>”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ที่อยู่จดทะเบียนตั้งอยู่เลขที่ </w:t>
      </w:r>
      <w:r w:rsidRPr="000746C7">
        <w:rPr>
          <w:rFonts w:ascii="Angsana New" w:hAnsi="Angsana New"/>
          <w:color w:val="000000"/>
          <w:sz w:val="30"/>
          <w:szCs w:val="30"/>
        </w:rPr>
        <w:t xml:space="preserve">69 - 70 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หมู่ </w:t>
      </w:r>
      <w:r w:rsidRPr="000746C7">
        <w:rPr>
          <w:rFonts w:ascii="Angsana New" w:hAnsi="Angsana New"/>
          <w:color w:val="000000"/>
          <w:sz w:val="30"/>
          <w:szCs w:val="30"/>
        </w:rPr>
        <w:t>1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 ถนนมิตรภาพ (กม. </w:t>
      </w:r>
      <w:r w:rsidRPr="000746C7">
        <w:rPr>
          <w:rFonts w:ascii="Angsana New" w:hAnsi="Angsana New"/>
          <w:color w:val="000000"/>
          <w:sz w:val="30"/>
          <w:szCs w:val="30"/>
        </w:rPr>
        <w:t>115</w:t>
      </w:r>
      <w:r w:rsidRPr="000746C7">
        <w:rPr>
          <w:rFonts w:ascii="Angsana New" w:hAnsi="Angsana New"/>
          <w:color w:val="000000"/>
          <w:sz w:val="30"/>
          <w:szCs w:val="30"/>
          <w:cs/>
        </w:rPr>
        <w:t>) ตำบลตลิ่งชัน อำเภอเมือง จังหวัดสระบุรี ประเทศไทย</w:t>
      </w:r>
    </w:p>
    <w:p w:rsidR="00951177" w:rsidRPr="000133A0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  <w:cs/>
        </w:rPr>
      </w:pPr>
    </w:p>
    <w:p w:rsidR="00951177" w:rsidRPr="000746C7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เดือนพฤศจิกายน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color w:val="000000"/>
          <w:sz w:val="30"/>
          <w:szCs w:val="30"/>
        </w:rPr>
        <w:t>2548</w:t>
      </w:r>
    </w:p>
    <w:p w:rsidR="00951177" w:rsidRPr="000133A0" w:rsidRDefault="00951177" w:rsidP="00951177">
      <w:pPr>
        <w:pStyle w:val="BodyText2"/>
        <w:ind w:left="540" w:firstLine="0"/>
        <w:jc w:val="thaiDistribute"/>
        <w:rPr>
          <w:rFonts w:ascii="Angsana New" w:hAnsi="Angsana New"/>
          <w:color w:val="000000"/>
        </w:rPr>
      </w:pPr>
    </w:p>
    <w:p w:rsidR="00951177" w:rsidRPr="000746C7" w:rsidRDefault="00951177" w:rsidP="00951177">
      <w:pPr>
        <w:pStyle w:val="BodyText2"/>
        <w:ind w:left="547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>ผู้ถือหุ้นรายใหญ่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ของบริษัท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คือ บริษัท มายเรียด วัสดุ จำกัด </w:t>
      </w:r>
      <w:r w:rsidRPr="000746C7">
        <w:rPr>
          <w:rFonts w:ascii="Angsana New" w:hAnsi="Angsana New"/>
          <w:color w:val="000000"/>
          <w:sz w:val="30"/>
          <w:szCs w:val="30"/>
        </w:rPr>
        <w:t>(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ถือหุ้นร้อยละ </w:t>
      </w:r>
      <w:r w:rsidR="00685D07">
        <w:rPr>
          <w:rFonts w:ascii="Angsana New" w:hAnsi="Angsana New"/>
          <w:color w:val="000000"/>
          <w:sz w:val="30"/>
          <w:szCs w:val="30"/>
        </w:rPr>
        <w:t>58.85</w:t>
      </w:r>
      <w:r w:rsidRPr="000746C7">
        <w:rPr>
          <w:rFonts w:ascii="Angsana New" w:hAnsi="Angsana New"/>
          <w:color w:val="000000"/>
          <w:sz w:val="30"/>
          <w:szCs w:val="30"/>
        </w:rPr>
        <w:t>)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ซึ่ง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DA0C66" w:rsidRPr="000746C7">
        <w:rPr>
          <w:rFonts w:ascii="Angsana New" w:hAnsi="Angsana New" w:hint="cs"/>
          <w:color w:val="000000"/>
          <w:sz w:val="30"/>
          <w:szCs w:val="30"/>
          <w:cs/>
        </w:rPr>
        <w:t>เป็นนิติบุคคล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ที่จัดตั้งขึ้นในประเทศไทย</w:t>
      </w:r>
    </w:p>
    <w:p w:rsidR="00951177" w:rsidRPr="000133A0" w:rsidRDefault="00951177" w:rsidP="00951177">
      <w:pPr>
        <w:pStyle w:val="BodyText2"/>
        <w:ind w:left="540" w:firstLine="0"/>
        <w:jc w:val="thaiDistribute"/>
        <w:rPr>
          <w:rFonts w:ascii="Angsana New" w:hAnsi="Angsana New"/>
          <w:color w:val="000000"/>
        </w:rPr>
      </w:pPr>
    </w:p>
    <w:p w:rsidR="00951177" w:rsidRPr="000746C7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ดำเนินธุรกิจหลักเกี่ยวกับการผลิต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กระเบื้อง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มุงหลังคา</w:t>
      </w:r>
      <w:r w:rsidRPr="000746C7">
        <w:rPr>
          <w:rFonts w:ascii="Angsana New" w:hAnsi="Angsana New"/>
          <w:color w:val="000000"/>
          <w:sz w:val="30"/>
          <w:szCs w:val="30"/>
        </w:rPr>
        <w:t xml:space="preserve"> 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วัสดุแทนไม้และคอนกรีตมวลเบา</w:t>
      </w:r>
      <w:r w:rsidRPr="000746C7">
        <w:rPr>
          <w:rFonts w:ascii="Angsana New" w:hAnsi="Angsana New"/>
          <w:color w:val="000000"/>
          <w:sz w:val="30"/>
          <w:szCs w:val="30"/>
        </w:rPr>
        <w:t xml:space="preserve"> </w:t>
      </w:r>
      <w:r w:rsidRPr="000746C7">
        <w:rPr>
          <w:rFonts w:ascii="Angsana New" w:hAnsi="Angsana New" w:hint="cs"/>
          <w:color w:val="000000"/>
          <w:spacing w:val="6"/>
          <w:sz w:val="30"/>
          <w:szCs w:val="30"/>
          <w:cs/>
        </w:rPr>
        <w:t>รายละเอียดของบริษัท</w:t>
      </w:r>
      <w:r w:rsidRPr="000746C7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ย่อย </w:t>
      </w:r>
      <w:r w:rsidRPr="000746C7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0746C7">
        <w:rPr>
          <w:rFonts w:ascii="Angsana New" w:hAnsi="Angsana New"/>
          <w:spacing w:val="-6"/>
          <w:sz w:val="30"/>
          <w:szCs w:val="30"/>
        </w:rPr>
        <w:t>31</w:t>
      </w:r>
      <w:r w:rsidRPr="000746C7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870392" w:rsidRPr="000746C7">
        <w:rPr>
          <w:rFonts w:ascii="Angsana New" w:hAnsi="Angsana New"/>
          <w:spacing w:val="-6"/>
          <w:sz w:val="30"/>
          <w:szCs w:val="30"/>
        </w:rPr>
        <w:t>256</w:t>
      </w:r>
      <w:r w:rsidR="00870392" w:rsidRPr="000746C7">
        <w:rPr>
          <w:rFonts w:ascii="Angsana New" w:hAnsi="Angsana New" w:hint="cs"/>
          <w:spacing w:val="-6"/>
          <w:sz w:val="30"/>
          <w:szCs w:val="30"/>
          <w:cs/>
        </w:rPr>
        <w:t>1</w:t>
      </w:r>
      <w:r w:rsidRPr="000746C7">
        <w:rPr>
          <w:rFonts w:ascii="Angsana New" w:hAnsi="Angsana New"/>
          <w:spacing w:val="-6"/>
          <w:sz w:val="30"/>
          <w:szCs w:val="30"/>
        </w:rPr>
        <w:t xml:space="preserve"> </w:t>
      </w:r>
      <w:r w:rsidRPr="000746C7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870392" w:rsidRPr="000746C7">
        <w:rPr>
          <w:rFonts w:ascii="Angsana New" w:hAnsi="Angsana New"/>
          <w:spacing w:val="-6"/>
          <w:sz w:val="30"/>
          <w:szCs w:val="30"/>
        </w:rPr>
        <w:t xml:space="preserve"> 25</w:t>
      </w:r>
      <w:r w:rsidR="00870392" w:rsidRPr="000746C7">
        <w:rPr>
          <w:rFonts w:ascii="Angsana New" w:hAnsi="Angsana New" w:hint="cs"/>
          <w:spacing w:val="-6"/>
          <w:sz w:val="30"/>
          <w:szCs w:val="30"/>
          <w:cs/>
        </w:rPr>
        <w:t>60</w:t>
      </w:r>
      <w:r w:rsidRPr="000746C7">
        <w:rPr>
          <w:rFonts w:ascii="Angsana New" w:hAnsi="Angsana New"/>
          <w:spacing w:val="-6"/>
          <w:sz w:val="30"/>
          <w:szCs w:val="30"/>
        </w:rPr>
        <w:t xml:space="preserve"> </w:t>
      </w:r>
      <w:r w:rsidRPr="000746C7">
        <w:rPr>
          <w:rFonts w:ascii="Angsana New" w:hAnsi="Angsana New" w:hint="cs"/>
          <w:spacing w:val="-6"/>
          <w:sz w:val="30"/>
          <w:szCs w:val="30"/>
          <w:cs/>
        </w:rPr>
        <w:t>ได้</w:t>
      </w:r>
      <w:r w:rsidRPr="000746C7">
        <w:rPr>
          <w:rFonts w:ascii="Angsana New" w:hAnsi="Angsana New" w:hint="cs"/>
          <w:color w:val="000000"/>
          <w:spacing w:val="6"/>
          <w:sz w:val="30"/>
          <w:szCs w:val="30"/>
          <w:cs/>
        </w:rPr>
        <w:t>เปิดเผยไว้ในหมายเหตุประกอบ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งบการเงิน</w:t>
      </w:r>
      <w:r w:rsidR="00C535C8">
        <w:rPr>
          <w:rFonts w:ascii="Angsana New" w:hAnsi="Angsana New"/>
          <w:color w:val="000000"/>
          <w:sz w:val="30"/>
          <w:szCs w:val="30"/>
          <w:cs/>
        </w:rPr>
        <w:br/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ข้อ </w:t>
      </w:r>
      <w:r w:rsidR="002A76A2" w:rsidRPr="000746C7">
        <w:rPr>
          <w:rFonts w:ascii="Angsana New" w:hAnsi="Angsana New"/>
          <w:color w:val="000000"/>
          <w:sz w:val="30"/>
          <w:szCs w:val="30"/>
        </w:rPr>
        <w:t>4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2A11C6">
        <w:rPr>
          <w:rFonts w:ascii="Angsana New" w:hAnsi="Angsana New"/>
          <w:color w:val="000000"/>
          <w:sz w:val="30"/>
          <w:szCs w:val="30"/>
        </w:rPr>
        <w:t>10</w:t>
      </w:r>
    </w:p>
    <w:p w:rsidR="00951177" w:rsidRPr="000133A0" w:rsidRDefault="00951177" w:rsidP="00951177">
      <w:pPr>
        <w:pStyle w:val="BodyText2"/>
        <w:ind w:left="540" w:firstLine="0"/>
        <w:jc w:val="thaiDistribute"/>
        <w:rPr>
          <w:rFonts w:ascii="Angsana New" w:hAnsi="Angsana New"/>
          <w:color w:val="000000"/>
        </w:rPr>
      </w:pPr>
    </w:p>
    <w:p w:rsidR="00951177" w:rsidRPr="000746C7" w:rsidRDefault="00951177" w:rsidP="00154A0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เกณฑ์การจัดทำงบการเงิน </w:t>
      </w:r>
    </w:p>
    <w:p w:rsidR="00951177" w:rsidRPr="000133A0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951177" w:rsidRPr="000746C7" w:rsidRDefault="00951177" w:rsidP="000133A0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เกณฑ์การถือปฏิบัติ</w:t>
      </w:r>
    </w:p>
    <w:p w:rsidR="00951177" w:rsidRPr="000133A0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951177" w:rsidRPr="000746C7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งบการเงิน</w:t>
      </w:r>
      <w:r w:rsidRPr="000746C7">
        <w:rPr>
          <w:rFonts w:ascii="Angsana New" w:hAnsi="Angsana New" w:hint="cs"/>
          <w:sz w:val="30"/>
          <w:szCs w:val="30"/>
          <w:cs/>
        </w:rPr>
        <w:t>นี้</w:t>
      </w:r>
      <w:r w:rsidRPr="000746C7">
        <w:rPr>
          <w:rFonts w:ascii="Angsana New" w:hAnsi="Angsana New"/>
          <w:sz w:val="30"/>
          <w:szCs w:val="30"/>
          <w:cs/>
        </w:rPr>
        <w:t>จัดทำขึ้นตาม</w:t>
      </w:r>
      <w:r w:rsidRPr="000746C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0746C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B62227" w:rsidRPr="000746C7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0746C7">
        <w:rPr>
          <w:rFonts w:ascii="Angsana New" w:hAnsi="Angsana New" w:hint="cs"/>
          <w:sz w:val="30"/>
          <w:szCs w:val="30"/>
          <w:cs/>
        </w:rPr>
        <w:t>ฯ (</w:t>
      </w:r>
      <w:r w:rsidRPr="000746C7">
        <w:rPr>
          <w:rFonts w:ascii="Angsana New" w:hAnsi="Angsana New" w:hint="cs"/>
          <w:sz w:val="30"/>
          <w:szCs w:val="30"/>
        </w:rPr>
        <w:t>“</w:t>
      </w:r>
      <w:r w:rsidRPr="000746C7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0746C7">
        <w:rPr>
          <w:rFonts w:ascii="Angsana New" w:hAnsi="Angsana New" w:hint="cs"/>
          <w:sz w:val="30"/>
          <w:szCs w:val="30"/>
        </w:rPr>
        <w:t>”</w:t>
      </w:r>
      <w:r w:rsidRPr="000746C7">
        <w:rPr>
          <w:rFonts w:ascii="Angsana New" w:hAnsi="Angsana New" w:hint="cs"/>
          <w:sz w:val="30"/>
          <w:szCs w:val="30"/>
          <w:cs/>
        </w:rPr>
        <w:t>) กฎระเบียบและประกาศคณะกรรมการกำกับหลักทรัพย์และ</w:t>
      </w:r>
      <w:r w:rsidR="00C535C8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ตลาดหลักทรัพย์ที่เกี่ยวข้อง</w:t>
      </w:r>
    </w:p>
    <w:p w:rsidR="00951177" w:rsidRPr="000133A0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-8"/>
          <w:sz w:val="22"/>
          <w:szCs w:val="22"/>
        </w:rPr>
      </w:pPr>
    </w:p>
    <w:p w:rsidR="00726622" w:rsidRPr="000746C7" w:rsidRDefault="00726622" w:rsidP="0072662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0746C7">
        <w:rPr>
          <w:rFonts w:ascii="Angsana New" w:hAnsi="Angsana New" w:hint="cs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สภาวิชาชีพบัญชีได้ออกและปรับปรุงมาตรฐานการรายงานทางการเงินหลายฉบับ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  <w:lang w:bidi="th-TH"/>
        </w:rPr>
        <w:t>ซึ่งมีผลบังคับใช้ตั้งแต่</w:t>
      </w:r>
      <w:r w:rsidR="00C535C8">
        <w:rPr>
          <w:rFonts w:ascii="Angsana New" w:hAnsi="Angsana New"/>
          <w:sz w:val="30"/>
          <w:szCs w:val="30"/>
          <w:cs/>
          <w:lang w:bidi="th-TH"/>
        </w:rPr>
        <w:br/>
      </w:r>
      <w:r w:rsidRPr="000746C7">
        <w:rPr>
          <w:rFonts w:ascii="Angsana New" w:hAnsi="Angsana New" w:hint="cs"/>
          <w:sz w:val="30"/>
          <w:szCs w:val="30"/>
          <w:cs/>
          <w:lang w:bidi="th-TH"/>
        </w:rPr>
        <w:t>รอบระยะเวลาบัญชีที่เริ่มในหรือหลังวันที่</w:t>
      </w:r>
      <w:r w:rsidRPr="000746C7">
        <w:rPr>
          <w:rFonts w:ascii="Angsana New" w:hAnsi="Angsana New"/>
          <w:sz w:val="30"/>
          <w:szCs w:val="30"/>
          <w:lang w:val="en-US"/>
        </w:rPr>
        <w:t xml:space="preserve"> </w:t>
      </w:r>
      <w:r w:rsidR="00CC28AA" w:rsidRPr="000746C7">
        <w:rPr>
          <w:rFonts w:ascii="Angsana New" w:hAnsi="Angsana New"/>
          <w:sz w:val="30"/>
          <w:szCs w:val="30"/>
          <w:lang w:val="en-US"/>
        </w:rPr>
        <w:t xml:space="preserve">1 </w:t>
      </w:r>
      <w:r w:rsidRPr="000746C7">
        <w:rPr>
          <w:rFonts w:ascii="Angsana New" w:hAnsi="Angsana New" w:hint="cs"/>
          <w:sz w:val="30"/>
          <w:szCs w:val="30"/>
          <w:cs/>
          <w:lang w:bidi="th-TH"/>
        </w:rPr>
        <w:t xml:space="preserve">มกราคม </w:t>
      </w:r>
      <w:r w:rsidR="00DA0C66" w:rsidRPr="00685D07">
        <w:rPr>
          <w:rFonts w:ascii="Angsana New" w:hAnsi="Angsana New" w:hint="cs"/>
          <w:sz w:val="30"/>
          <w:szCs w:val="30"/>
          <w:rtl/>
          <w:cs/>
        </w:rPr>
        <w:t>25</w:t>
      </w:r>
      <w:r w:rsidR="00870392" w:rsidRPr="00685D07">
        <w:rPr>
          <w:rFonts w:ascii="Angsana New" w:hAnsi="Angsana New" w:hint="cs"/>
          <w:sz w:val="30"/>
          <w:szCs w:val="30"/>
          <w:rtl/>
        </w:rPr>
        <w:t>6</w:t>
      </w:r>
      <w:r w:rsidR="00870392" w:rsidRPr="00685D07">
        <w:rPr>
          <w:rFonts w:ascii="Angsana New" w:hAnsi="Angsana New" w:hint="cs"/>
          <w:sz w:val="30"/>
          <w:szCs w:val="30"/>
          <w:cs/>
          <w:lang w:bidi="th-TH"/>
        </w:rPr>
        <w:t>1</w:t>
      </w:r>
      <w:r w:rsidRPr="00685D07">
        <w:rPr>
          <w:rFonts w:ascii="Angsana New" w:hAnsi="Angsana New"/>
          <w:sz w:val="30"/>
          <w:szCs w:val="30"/>
          <w:lang w:val="en-US"/>
        </w:rPr>
        <w:t xml:space="preserve"> </w:t>
      </w:r>
      <w:r w:rsidR="00FA6921" w:rsidRPr="00685D07">
        <w:rPr>
          <w:rFonts w:ascii="Angsana New" w:hAnsi="Angsana New"/>
          <w:sz w:val="30"/>
          <w:szCs w:val="30"/>
          <w:cs/>
          <w:lang w:bidi="th-TH"/>
        </w:rPr>
        <w:t>การถือ</w:t>
      </w:r>
      <w:r w:rsidRPr="00685D07">
        <w:rPr>
          <w:rFonts w:ascii="Angsana New" w:hAnsi="Angsana New" w:hint="cs"/>
          <w:sz w:val="30"/>
          <w:szCs w:val="30"/>
          <w:cs/>
          <w:lang w:bidi="th-TH"/>
        </w:rPr>
        <w:t>ปฏิบัติตามมาตรฐานการรายงานทางการเงิน</w:t>
      </w:r>
      <w:r w:rsidR="00FA6921" w:rsidRPr="00685D07">
        <w:rPr>
          <w:rFonts w:ascii="Angsana New" w:hAnsi="Angsana New"/>
          <w:sz w:val="30"/>
          <w:szCs w:val="30"/>
          <w:cs/>
          <w:lang w:bidi="th-TH"/>
        </w:rPr>
        <w:br/>
      </w:r>
      <w:r w:rsidRPr="00685D07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ที่ออกและปรับปรุงใหม่นั้น มีผลให้เกิดการเปลี่ยนแปลงนโยบายการบัญชีของกลุ่มบริษัท</w:t>
      </w:r>
      <w:r w:rsidRPr="00685D07">
        <w:rPr>
          <w:rFonts w:ascii="Angsana New" w:hAnsi="Angsana New"/>
          <w:sz w:val="30"/>
          <w:szCs w:val="30"/>
          <w:cs/>
          <w:lang w:bidi="th-TH"/>
        </w:rPr>
        <w:t>ในบางเรื่อง</w:t>
      </w:r>
      <w:r w:rsidR="00CC28AA" w:rsidRPr="00685D07">
        <w:rPr>
          <w:rFonts w:ascii="Angsana New" w:hAnsi="Angsana New"/>
          <w:sz w:val="30"/>
          <w:szCs w:val="30"/>
          <w:lang w:bidi="th-TH"/>
        </w:rPr>
        <w:br/>
      </w:r>
      <w:r w:rsidR="00FA6921" w:rsidRPr="00685D07">
        <w:rPr>
          <w:rFonts w:ascii="Angsana New" w:hAnsi="Angsana New"/>
          <w:sz w:val="30"/>
          <w:szCs w:val="30"/>
          <w:cs/>
          <w:lang w:bidi="th-TH"/>
        </w:rPr>
        <w:t>ทั้งนี้</w:t>
      </w:r>
      <w:r w:rsidRPr="00685D07"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</w:t>
      </w:r>
      <w:r w:rsidR="00FA6921" w:rsidRPr="00685D07">
        <w:rPr>
          <w:rFonts w:ascii="Angsana New" w:hAnsi="Angsana New" w:hint="cs"/>
          <w:sz w:val="30"/>
          <w:szCs w:val="30"/>
          <w:cs/>
          <w:lang w:bidi="th-TH"/>
        </w:rPr>
        <w:t>ดังกล่าว</w:t>
      </w:r>
      <w:r w:rsidRPr="00685D07">
        <w:rPr>
          <w:rFonts w:ascii="Angsana New" w:hAnsi="Angsana New" w:hint="cs"/>
          <w:sz w:val="30"/>
          <w:szCs w:val="30"/>
          <w:cs/>
          <w:lang w:bidi="th-TH"/>
        </w:rPr>
        <w:t>นี้ไม่มีผลกระทบอย่างเป็นสาระสำคัญ</w:t>
      </w:r>
      <w:r w:rsidRPr="000746C7">
        <w:rPr>
          <w:rFonts w:ascii="Angsana New" w:hAnsi="Angsana New" w:hint="cs"/>
          <w:sz w:val="30"/>
          <w:szCs w:val="30"/>
          <w:cs/>
          <w:lang w:bidi="th-TH"/>
        </w:rPr>
        <w:t>ต่องบการเงิน</w:t>
      </w:r>
    </w:p>
    <w:p w:rsidR="00726622" w:rsidRPr="000133A0" w:rsidRDefault="00726622" w:rsidP="0072662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Cs w:val="22"/>
          <w:rtl/>
          <w:cs/>
        </w:rPr>
      </w:pPr>
    </w:p>
    <w:p w:rsidR="00FA6921" w:rsidRDefault="00FA6921" w:rsidP="00FA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85D07">
        <w:rPr>
          <w:rFonts w:ascii="Angsana New" w:hAnsi="Angsana New"/>
          <w:sz w:val="30"/>
          <w:szCs w:val="30"/>
          <w:cs/>
          <w:lang w:val="en-GB"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</w:t>
      </w:r>
      <w:r w:rsidRPr="00685D07">
        <w:rPr>
          <w:rFonts w:ascii="Angsana New" w:hAnsi="Angsana New"/>
          <w:sz w:val="30"/>
          <w:szCs w:val="30"/>
          <w:cs/>
        </w:rPr>
        <w:t>การรายงานทางการเงินซึ่งยังไม่มีผลบังคับในปัจจุบันและกลุ่มบริษัทไม่ได้ใช้มาตรฐาน</w:t>
      </w:r>
      <w:r w:rsidRPr="00685D07">
        <w:rPr>
          <w:rFonts w:ascii="Angsana New" w:hAnsi="Angsana New"/>
          <w:sz w:val="30"/>
          <w:szCs w:val="30"/>
          <w:cs/>
        </w:rPr>
        <w:br/>
        <w:t>การรายงานทางการเงินดังกล่าวในการจัดทำงบการเงินก่อนวันที่มีผลบังคับใช้ มาตรฐานการรายงานทางการเงิน</w:t>
      </w:r>
      <w:r w:rsidRPr="00685D07">
        <w:rPr>
          <w:rFonts w:ascii="Angsana New" w:hAnsi="Angsana New"/>
          <w:sz w:val="30"/>
          <w:szCs w:val="30"/>
          <w:cs/>
        </w:rPr>
        <w:br/>
        <w:t xml:space="preserve">ที่ออกและปรับปรุงใหม่ที่เกี่ยวกับการดำเนินงานของกลุ่มบริษัท ได้เปิดเผยในหมายเหตุข้อ </w:t>
      </w:r>
      <w:r w:rsidR="00685D07" w:rsidRPr="00685D07">
        <w:rPr>
          <w:rFonts w:ascii="Angsana New" w:hAnsi="Angsana New"/>
          <w:sz w:val="30"/>
          <w:szCs w:val="30"/>
        </w:rPr>
        <w:t>3</w:t>
      </w:r>
      <w:r w:rsidR="007F4C53">
        <w:rPr>
          <w:rFonts w:ascii="Angsana New" w:hAnsi="Angsana New"/>
          <w:sz w:val="30"/>
          <w:szCs w:val="30"/>
        </w:rPr>
        <w:t>5</w:t>
      </w:r>
      <w:r w:rsidRPr="00685D07">
        <w:rPr>
          <w:rFonts w:ascii="Angsana New" w:hAnsi="Angsana New"/>
          <w:sz w:val="30"/>
          <w:szCs w:val="30"/>
          <w:cs/>
        </w:rPr>
        <w:t xml:space="preserve"> </w:t>
      </w:r>
    </w:p>
    <w:p w:rsidR="00D03C7F" w:rsidRPr="000746C7" w:rsidRDefault="00FA6921" w:rsidP="000133A0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03C7F"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เก</w:t>
      </w:r>
      <w:r w:rsidR="002256DC"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ณฑ์การวัดมูลค่า</w:t>
      </w:r>
    </w:p>
    <w:p w:rsidR="00D03C7F" w:rsidRPr="009E18E8" w:rsidRDefault="00D03C7F" w:rsidP="009E1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D03C7F" w:rsidRPr="000746C7" w:rsidRDefault="00D03C7F" w:rsidP="00C107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 w:hint="cs"/>
          <w:sz w:val="30"/>
          <w:szCs w:val="30"/>
          <w:cs/>
        </w:rPr>
        <w:t>งบการเงินนี้จัดทำขึ้นโดยถือห</w:t>
      </w:r>
      <w:r w:rsidR="008A7F4D" w:rsidRPr="000746C7">
        <w:rPr>
          <w:rFonts w:ascii="Angsana New" w:hAnsi="Angsana New" w:hint="cs"/>
          <w:sz w:val="30"/>
          <w:szCs w:val="30"/>
          <w:cs/>
        </w:rPr>
        <w:t>ลักเกณฑ์การบันทึกตามราคาทุนเดิม</w:t>
      </w:r>
      <w:r w:rsidR="008A7F4D" w:rsidRPr="000746C7">
        <w:rPr>
          <w:rFonts w:ascii="Angsana New" w:hAnsi="Angsana New"/>
          <w:sz w:val="30"/>
          <w:szCs w:val="30"/>
        </w:rPr>
        <w:t xml:space="preserve"> </w:t>
      </w:r>
      <w:r w:rsidR="008A7F4D" w:rsidRPr="000746C7">
        <w:rPr>
          <w:rFonts w:ascii="Angsana New" w:hAnsi="Angsana New" w:hint="cs"/>
          <w:sz w:val="30"/>
          <w:szCs w:val="30"/>
          <w:cs/>
        </w:rPr>
        <w:t>ยกเว้นที่กล่าวไว้ในนโยบายการบัญชี</w:t>
      </w:r>
    </w:p>
    <w:p w:rsidR="009A6570" w:rsidRPr="000746C7" w:rsidRDefault="009A6570" w:rsidP="007C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E871FB" w:rsidRPr="000746C7" w:rsidRDefault="00AC33D0" w:rsidP="000133A0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สกุลเงิน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ที่ใช้ในการดำเนินงานและ</w:t>
      </w:r>
      <w:r w:rsidR="002256DC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นำเสนองบการเงิน</w:t>
      </w:r>
    </w:p>
    <w:p w:rsidR="00E871FB" w:rsidRPr="000746C7" w:rsidRDefault="00E871FB" w:rsidP="007C6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color w:val="000000"/>
          <w:sz w:val="28"/>
          <w:szCs w:val="28"/>
        </w:rPr>
      </w:pPr>
    </w:p>
    <w:p w:rsidR="00D23CA1" w:rsidRPr="000746C7" w:rsidRDefault="00D23CA1" w:rsidP="00D23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  <w:cs/>
        </w:rPr>
      </w:pPr>
      <w:r w:rsidRPr="009E18E8">
        <w:rPr>
          <w:rFonts w:ascii="Angsana New" w:hAnsi="Angsana New"/>
          <w:spacing w:val="-6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Pr="009E18E8">
        <w:rPr>
          <w:rFonts w:ascii="Angsana New" w:hAnsi="Angsana New" w:hint="cs"/>
          <w:spacing w:val="-6"/>
          <w:sz w:val="30"/>
          <w:szCs w:val="30"/>
          <w:cs/>
        </w:rPr>
        <w:t>ซึ่งเป็นสกุล</w:t>
      </w:r>
      <w:r w:rsidR="00FE0654" w:rsidRPr="009E18E8">
        <w:rPr>
          <w:rFonts w:ascii="Angsana New" w:hAnsi="Angsana New" w:hint="cs"/>
          <w:spacing w:val="-6"/>
          <w:sz w:val="30"/>
          <w:szCs w:val="30"/>
          <w:cs/>
        </w:rPr>
        <w:t>เงินที่ใช้ในการดำเนินงานของ</w:t>
      </w:r>
      <w:r w:rsidRPr="009E18E8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9E18E8">
        <w:rPr>
          <w:rFonts w:ascii="Angsana New" w:hAnsi="Angsana New"/>
          <w:spacing w:val="-6"/>
          <w:sz w:val="30"/>
          <w:szCs w:val="30"/>
          <w:cs/>
        </w:rPr>
        <w:t xml:space="preserve"> ข้อมูลทางการเงิน</w:t>
      </w:r>
      <w:r w:rsidRPr="000746C7">
        <w:rPr>
          <w:rFonts w:ascii="Angsana New" w:hAnsi="Angsana New"/>
          <w:sz w:val="30"/>
          <w:szCs w:val="30"/>
          <w:cs/>
        </w:rPr>
        <w:t>ทั้งหมดมีการปัดเศษในหมายเหตุประกอบง</w:t>
      </w:r>
      <w:r w:rsidR="00395F91" w:rsidRPr="000746C7">
        <w:rPr>
          <w:rFonts w:ascii="Angsana New" w:hAnsi="Angsana New"/>
          <w:sz w:val="30"/>
          <w:szCs w:val="30"/>
          <w:cs/>
        </w:rPr>
        <w:t>บการเงินเพื่อให้แสดงเป็นหลัก</w:t>
      </w:r>
      <w:r w:rsidR="00395F91" w:rsidRPr="000746C7">
        <w:rPr>
          <w:rFonts w:ascii="Angsana New" w:hAnsi="Angsana New" w:hint="cs"/>
          <w:sz w:val="30"/>
          <w:szCs w:val="30"/>
          <w:cs/>
        </w:rPr>
        <w:t>พัน</w:t>
      </w:r>
      <w:r w:rsidRPr="000746C7">
        <w:rPr>
          <w:rFonts w:ascii="Angsana New" w:hAnsi="Angsana New"/>
          <w:sz w:val="30"/>
          <w:szCs w:val="30"/>
          <w:cs/>
        </w:rPr>
        <w:t>บาท</w:t>
      </w:r>
      <w:r w:rsidR="00174E1A" w:rsidRPr="000746C7">
        <w:rPr>
          <w:rFonts w:ascii="Angsana New" w:hAnsi="Angsana New"/>
          <w:sz w:val="30"/>
          <w:szCs w:val="30"/>
        </w:rPr>
        <w:t xml:space="preserve"> </w:t>
      </w:r>
      <w:r w:rsidR="00174E1A" w:rsidRPr="000746C7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:rsidR="00FC611E" w:rsidRPr="000746C7" w:rsidRDefault="00FC611E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E871FB" w:rsidRPr="000746C7" w:rsidRDefault="00CC28AA" w:rsidP="000133A0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ใช้วิจารณญาณ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และ</w:t>
      </w:r>
      <w:r w:rsidR="00E871FB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การประมาณการ</w:t>
      </w:r>
    </w:p>
    <w:p w:rsidR="00E871FB" w:rsidRPr="000746C7" w:rsidRDefault="00E871FB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:rsidR="00395F91" w:rsidRPr="000746C7" w:rsidRDefault="00395F91" w:rsidP="00395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Pr="000746C7">
        <w:rPr>
          <w:rFonts w:ascii="Angsana New" w:hAnsi="Angsana New" w:hint="cs"/>
          <w:sz w:val="30"/>
          <w:szCs w:val="30"/>
          <w:cs/>
        </w:rPr>
        <w:t>ให้</w:t>
      </w:r>
      <w:r w:rsidRPr="000746C7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693949" w:rsidRPr="000746C7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0746C7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395F91" w:rsidRPr="000746C7" w:rsidRDefault="00395F91" w:rsidP="00395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693949" w:rsidRPr="000746C7" w:rsidRDefault="00693949" w:rsidP="00693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395F91" w:rsidRPr="000746C7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="004C3643" w:rsidRPr="000746C7">
        <w:rPr>
          <w:rFonts w:ascii="Angsana New" w:hAnsi="Angsana New" w:hint="cs"/>
          <w:sz w:val="30"/>
          <w:szCs w:val="30"/>
          <w:cs/>
        </w:rPr>
        <w:t>ต่อเนื่อง</w:t>
      </w:r>
      <w:r w:rsidR="00395F91" w:rsidRPr="000746C7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="00395F91" w:rsidRPr="000746C7">
        <w:rPr>
          <w:rFonts w:ascii="Angsana New" w:hAnsi="Angsana New" w:hint="cs"/>
          <w:sz w:val="30"/>
          <w:szCs w:val="30"/>
          <w:cs/>
        </w:rPr>
        <w:t>การ</w:t>
      </w:r>
      <w:r w:rsidR="009E18E8">
        <w:rPr>
          <w:rFonts w:ascii="Angsana New" w:hAnsi="Angsana New"/>
          <w:sz w:val="30"/>
          <w:szCs w:val="30"/>
          <w:cs/>
        </w:rPr>
        <w:br/>
      </w:r>
      <w:r w:rsidR="00395F91" w:rsidRPr="000746C7">
        <w:rPr>
          <w:rFonts w:ascii="Angsana New" w:hAnsi="Angsana New"/>
          <w:sz w:val="30"/>
          <w:szCs w:val="30"/>
          <w:cs/>
        </w:rPr>
        <w:t>ทางบัญชีจะบันทึก</w:t>
      </w:r>
      <w:r w:rsidR="00CF3A73" w:rsidRPr="000746C7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CF3A73" w:rsidRPr="000746C7" w:rsidRDefault="00CF3A73" w:rsidP="009E1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D03C7F" w:rsidRPr="000746C7" w:rsidRDefault="00CF3A73" w:rsidP="0000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ข</w:t>
      </w:r>
      <w:r w:rsidR="003C70C0" w:rsidRPr="000746C7">
        <w:rPr>
          <w:rFonts w:ascii="Angsana New" w:hAnsi="Angsana New" w:hint="cs"/>
          <w:sz w:val="30"/>
          <w:szCs w:val="30"/>
          <w:cs/>
        </w:rPr>
        <w:t>้อสมมติ</w:t>
      </w:r>
      <w:r w:rsidRPr="000746C7">
        <w:rPr>
          <w:rFonts w:ascii="Angsana New" w:hAnsi="Angsana New" w:hint="cs"/>
          <w:sz w:val="30"/>
          <w:szCs w:val="30"/>
          <w:cs/>
        </w:rPr>
        <w:t>และความไม่แน่นอนของการประมาณการ</w:t>
      </w:r>
    </w:p>
    <w:p w:rsidR="00CF3A73" w:rsidRPr="000746C7" w:rsidRDefault="00CF3A73" w:rsidP="00CF3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D03C7F" w:rsidRPr="000746C7" w:rsidRDefault="00D03C7F" w:rsidP="0000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18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ข้อมูลเกี่ยวกั</w:t>
      </w:r>
      <w:r w:rsidR="003C70C0" w:rsidRPr="000746C7">
        <w:rPr>
          <w:rFonts w:ascii="Angsana New" w:hAnsi="Angsana New" w:hint="cs"/>
          <w:sz w:val="30"/>
          <w:szCs w:val="30"/>
          <w:cs/>
        </w:rPr>
        <w:t>บข้อสมมติและ</w:t>
      </w:r>
      <w:r w:rsidR="00CF3A73" w:rsidRPr="000746C7">
        <w:rPr>
          <w:rFonts w:ascii="Angsana New" w:hAnsi="Angsana New" w:hint="cs"/>
          <w:sz w:val="30"/>
          <w:szCs w:val="30"/>
          <w:cs/>
        </w:rPr>
        <w:t>ความไม่แน่นอนของ</w:t>
      </w:r>
      <w:r w:rsidRPr="000746C7">
        <w:rPr>
          <w:rFonts w:ascii="Angsana New" w:hAnsi="Angsana New" w:hint="cs"/>
          <w:sz w:val="30"/>
          <w:szCs w:val="30"/>
          <w:cs/>
        </w:rPr>
        <w:t>การประมาณ</w:t>
      </w:r>
      <w:r w:rsidR="00CF3A73" w:rsidRPr="000746C7">
        <w:rPr>
          <w:rFonts w:ascii="Angsana New" w:hAnsi="Angsana New" w:hint="cs"/>
          <w:sz w:val="30"/>
          <w:szCs w:val="30"/>
          <w:cs/>
        </w:rPr>
        <w:t>การ</w:t>
      </w:r>
      <w:r w:rsidRPr="000746C7">
        <w:rPr>
          <w:rFonts w:ascii="Angsana New" w:hAnsi="Angsana New" w:hint="cs"/>
          <w:sz w:val="30"/>
          <w:szCs w:val="30"/>
          <w:cs/>
        </w:rPr>
        <w:t>ที่สำคัญ</w:t>
      </w:r>
      <w:r w:rsidR="00D84FE8" w:rsidRPr="000746C7">
        <w:rPr>
          <w:rFonts w:ascii="Angsana New" w:hAnsi="Angsana New" w:hint="cs"/>
          <w:sz w:val="30"/>
          <w:szCs w:val="30"/>
          <w:cs/>
        </w:rPr>
        <w:t>ซึ่งมีความเสี่ยงอย่างมีนัยสำคัญที่เป็นเหตุให้ต้องมีการ</w:t>
      </w:r>
      <w:r w:rsidR="00D84FE8" w:rsidRPr="006103F6">
        <w:rPr>
          <w:rFonts w:ascii="Angsana New" w:hAnsi="Angsana New" w:hint="cs"/>
          <w:sz w:val="30"/>
          <w:szCs w:val="30"/>
          <w:cs/>
        </w:rPr>
        <w:t>ปรับปรุง</w:t>
      </w:r>
      <w:r w:rsidR="00FA6921" w:rsidRPr="006103F6">
        <w:rPr>
          <w:rFonts w:ascii="Angsana New" w:hAnsi="Angsana New" w:hint="cs"/>
          <w:sz w:val="30"/>
          <w:szCs w:val="30"/>
          <w:cs/>
        </w:rPr>
        <w:t xml:space="preserve">มูลค่าตามบัญชีของสินทรัพย์และหนี้สินภายในปีบัญชีสิ้นสุดวันที่ </w:t>
      </w:r>
      <w:r w:rsidR="00FA6921" w:rsidRPr="006103F6">
        <w:rPr>
          <w:rFonts w:ascii="Angsana New" w:hAnsi="Angsana New"/>
          <w:sz w:val="30"/>
          <w:szCs w:val="30"/>
        </w:rPr>
        <w:t>31</w:t>
      </w:r>
      <w:r w:rsidR="00FA6921" w:rsidRPr="006103F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A6921" w:rsidRPr="006103F6">
        <w:rPr>
          <w:rFonts w:ascii="Angsana New" w:hAnsi="Angsana New"/>
          <w:sz w:val="30"/>
          <w:szCs w:val="30"/>
        </w:rPr>
        <w:t>2562</w:t>
      </w:r>
      <w:r w:rsidR="00FA6921" w:rsidRPr="006103F6">
        <w:rPr>
          <w:rFonts w:ascii="Angsana New" w:hAnsi="Angsana New" w:hint="cs"/>
          <w:sz w:val="30"/>
          <w:szCs w:val="30"/>
          <w:cs/>
        </w:rPr>
        <w:t xml:space="preserve"> ซึ่งได้เปิดเผยใน</w:t>
      </w:r>
      <w:r w:rsidR="00D84FE8" w:rsidRPr="006103F6">
        <w:rPr>
          <w:rFonts w:ascii="Angsana New" w:hAnsi="Angsana New" w:hint="cs"/>
          <w:sz w:val="30"/>
          <w:szCs w:val="30"/>
          <w:cs/>
        </w:rPr>
        <w:t>หมายเหตุ</w:t>
      </w:r>
      <w:r w:rsidR="00D84FE8" w:rsidRPr="000746C7">
        <w:rPr>
          <w:rFonts w:ascii="Angsana New" w:hAnsi="Angsana New" w:hint="cs"/>
          <w:sz w:val="30"/>
          <w:szCs w:val="30"/>
          <w:cs/>
        </w:rPr>
        <w:t>ประกอบงบการเงินต่อไปนี้</w:t>
      </w:r>
    </w:p>
    <w:p w:rsidR="00CF3A73" w:rsidRPr="000746C7" w:rsidRDefault="00CF3A73" w:rsidP="00D03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8908" w:type="dxa"/>
        <w:tblInd w:w="542" w:type="dxa"/>
        <w:tblLook w:val="04A0" w:firstRow="1" w:lastRow="0" w:firstColumn="1" w:lastColumn="0" w:noHBand="0" w:noVBand="1"/>
      </w:tblPr>
      <w:tblGrid>
        <w:gridCol w:w="2608"/>
        <w:gridCol w:w="6300"/>
      </w:tblGrid>
      <w:tr w:rsidR="00D03C7F" w:rsidRPr="000746C7" w:rsidTr="00AE1DBA">
        <w:tc>
          <w:tcPr>
            <w:tcW w:w="2608" w:type="dxa"/>
          </w:tcPr>
          <w:p w:rsidR="00D03C7F" w:rsidRPr="000746C7" w:rsidRDefault="00D03C7F" w:rsidP="00AE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3E1DB2" w:rsidRPr="000746C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300" w:type="dxa"/>
          </w:tcPr>
          <w:p w:rsidR="00D03C7F" w:rsidRPr="000746C7" w:rsidRDefault="003264DC" w:rsidP="0032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 w:rsidR="003E1DB2" w:rsidRPr="000746C7"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 w:rsidR="00E877F1" w:rsidRPr="000746C7">
              <w:rPr>
                <w:rFonts w:ascii="Angsana New" w:hAnsi="Angsana New" w:hint="cs"/>
                <w:sz w:val="30"/>
                <w:szCs w:val="30"/>
                <w:cs/>
              </w:rPr>
              <w:t>ค้าคงเหลือ เกี่ยวกับการใช้ข้อ</w:t>
            </w:r>
            <w:r w:rsidR="003E1DB2" w:rsidRPr="000746C7">
              <w:rPr>
                <w:rFonts w:ascii="Angsana New" w:hAnsi="Angsana New" w:hint="cs"/>
                <w:sz w:val="30"/>
                <w:szCs w:val="30"/>
                <w:cs/>
              </w:rPr>
              <w:t>สมมติที่สำคัญในการประมาณค่าเผื่อมูลค่าสินค้าลดลง</w:t>
            </w:r>
          </w:p>
        </w:tc>
      </w:tr>
      <w:tr w:rsidR="003E1DB2" w:rsidRPr="000746C7" w:rsidTr="00AE1DBA">
        <w:tc>
          <w:tcPr>
            <w:tcW w:w="2608" w:type="dxa"/>
          </w:tcPr>
          <w:p w:rsidR="003E1DB2" w:rsidRPr="000746C7" w:rsidRDefault="003E1DB2" w:rsidP="00AE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2A11C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300" w:type="dxa"/>
          </w:tcPr>
          <w:p w:rsidR="003E1DB2" w:rsidRPr="000746C7" w:rsidRDefault="003E1DB2" w:rsidP="0064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1" w:hanging="2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เกี่ยวกับการใช้ข้อสมมติที่สำคัญในการประมาณ</w:t>
            </w:r>
            <w:r w:rsidR="00AE1DBA">
              <w:rPr>
                <w:rFonts w:ascii="Angsana New" w:hAnsi="Angsana New"/>
                <w:sz w:val="30"/>
                <w:szCs w:val="30"/>
              </w:rPr>
              <w:br/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มูลค่าที่คาดว่าจะได้รับคืน</w:t>
            </w:r>
          </w:p>
        </w:tc>
      </w:tr>
      <w:tr w:rsidR="0064475A" w:rsidRPr="000746C7" w:rsidTr="00AE1DBA">
        <w:tc>
          <w:tcPr>
            <w:tcW w:w="2608" w:type="dxa"/>
          </w:tcPr>
          <w:p w:rsidR="0064475A" w:rsidRPr="000746C7" w:rsidRDefault="0064475A" w:rsidP="00AE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Pr="000746C7">
              <w:rPr>
                <w:rFonts w:ascii="Angsana New" w:hAnsi="Angsana New"/>
                <w:sz w:val="30"/>
                <w:szCs w:val="30"/>
              </w:rPr>
              <w:t>1</w:t>
            </w:r>
            <w:r w:rsidR="00685D0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300" w:type="dxa"/>
          </w:tcPr>
          <w:p w:rsidR="0064475A" w:rsidRPr="000746C7" w:rsidRDefault="0064475A" w:rsidP="0060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1" w:hanging="2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การรับรู้สินทรัพย์ทางภาษีเงิน</w:t>
            </w:r>
            <w:r w:rsidRPr="006103F6">
              <w:rPr>
                <w:rFonts w:ascii="Angsana New" w:hAnsi="Angsana New" w:hint="cs"/>
                <w:sz w:val="30"/>
                <w:szCs w:val="30"/>
                <w:cs/>
              </w:rPr>
              <w:t>ได้</w:t>
            </w:r>
          </w:p>
        </w:tc>
      </w:tr>
      <w:tr w:rsidR="00D03C7F" w:rsidRPr="000746C7" w:rsidTr="00AE1DBA">
        <w:tc>
          <w:tcPr>
            <w:tcW w:w="2608" w:type="dxa"/>
          </w:tcPr>
          <w:p w:rsidR="005B04F7" w:rsidRPr="000746C7" w:rsidRDefault="00D03C7F" w:rsidP="00AE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2D50E2" w:rsidRPr="000746C7">
              <w:rPr>
                <w:rFonts w:ascii="Angsana New" w:hAnsi="Angsana New"/>
                <w:sz w:val="30"/>
                <w:szCs w:val="30"/>
              </w:rPr>
              <w:t>1</w:t>
            </w:r>
            <w:r w:rsidR="00685D0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300" w:type="dxa"/>
          </w:tcPr>
          <w:p w:rsidR="005B04F7" w:rsidRPr="000746C7" w:rsidRDefault="003264DC" w:rsidP="0032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3" w:hanging="1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 w:rsidR="00D03C7F" w:rsidRPr="000746C7">
              <w:rPr>
                <w:rFonts w:ascii="Angsana New" w:hAnsi="Angsana New" w:hint="cs"/>
                <w:sz w:val="30"/>
                <w:szCs w:val="30"/>
                <w:cs/>
              </w:rPr>
              <w:t>ภา</w:t>
            </w:r>
            <w:r w:rsidR="00174E1A" w:rsidRPr="000746C7">
              <w:rPr>
                <w:rFonts w:ascii="Angsana New" w:hAnsi="Angsana New" w:hint="cs"/>
                <w:sz w:val="30"/>
                <w:szCs w:val="30"/>
                <w:cs/>
              </w:rPr>
              <w:t>ระ</w:t>
            </w:r>
            <w:r w:rsidR="00D84FE8" w:rsidRPr="000746C7">
              <w:rPr>
                <w:rFonts w:ascii="Angsana New" w:hAnsi="Angsana New" w:hint="cs"/>
                <w:sz w:val="30"/>
                <w:szCs w:val="30"/>
                <w:cs/>
              </w:rPr>
              <w:t>ผูกพันของโครงการผลประโยชน์</w:t>
            </w:r>
            <w:r w:rsidR="003E1DB2" w:rsidRPr="000746C7">
              <w:rPr>
                <w:rFonts w:ascii="Angsana New" w:hAnsi="Angsana New" w:hint="cs"/>
                <w:sz w:val="30"/>
                <w:szCs w:val="30"/>
                <w:cs/>
              </w:rPr>
              <w:t>ที่กำหนดไว้ เกี่ยวกับ</w:t>
            </w:r>
            <w:r w:rsidR="00AE1DBA">
              <w:rPr>
                <w:rFonts w:ascii="Angsana New" w:hAnsi="Angsana New"/>
                <w:sz w:val="30"/>
                <w:szCs w:val="30"/>
              </w:rPr>
              <w:br/>
            </w:r>
            <w:r w:rsidR="003E1DB2" w:rsidRPr="000746C7">
              <w:rPr>
                <w:rFonts w:ascii="Angsana New" w:hAnsi="Angsana New" w:hint="cs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:rsidR="002A76A2" w:rsidRPr="000746C7" w:rsidRDefault="00B75167" w:rsidP="00B75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szCs w:val="18"/>
        </w:rPr>
      </w:pPr>
      <w:r w:rsidRPr="000746C7">
        <w:br w:type="page"/>
      </w:r>
      <w:r w:rsidR="002A76A2" w:rsidRPr="000746C7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2A76A2" w:rsidRPr="000746C7" w:rsidRDefault="002A76A2" w:rsidP="00481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A76A2" w:rsidRPr="000746C7" w:rsidRDefault="002A76A2" w:rsidP="002A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0746C7">
        <w:rPr>
          <w:rFonts w:ascii="Angsana New" w:hAnsi="Angsana New" w:hint="cs"/>
          <w:sz w:val="30"/>
          <w:szCs w:val="30"/>
          <w:cs/>
        </w:rPr>
        <w:t>กลุ่มบริษัทหลายข้อ</w:t>
      </w:r>
      <w:r w:rsidRPr="000746C7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2A76A2" w:rsidRPr="000746C7" w:rsidRDefault="002A76A2" w:rsidP="00481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2A76A2" w:rsidRPr="000746C7" w:rsidRDefault="002A76A2" w:rsidP="002A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กลุ่มบริษัท</w:t>
      </w:r>
      <w:r w:rsidRPr="000746C7">
        <w:rPr>
          <w:rFonts w:ascii="Angsana New" w:hAnsi="Angsana New" w:hint="cs"/>
          <w:sz w:val="30"/>
          <w:szCs w:val="30"/>
          <w:cs/>
        </w:rPr>
        <w:t>กำหนด</w:t>
      </w:r>
      <w:r w:rsidRPr="000746C7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0746C7">
        <w:rPr>
          <w:rFonts w:ascii="Angsana New" w:hAnsi="Angsana New" w:hint="cs"/>
          <w:sz w:val="30"/>
          <w:szCs w:val="30"/>
          <w:cs/>
        </w:rPr>
        <w:t>ถึง</w:t>
      </w:r>
      <w:r w:rsidRPr="000746C7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0746C7">
        <w:rPr>
          <w:rFonts w:ascii="Angsana New" w:hAnsi="Angsana New" w:hint="cs"/>
          <w:sz w:val="30"/>
          <w:szCs w:val="30"/>
          <w:cs/>
        </w:rPr>
        <w:t>มีนัย</w:t>
      </w:r>
      <w:r w:rsidRPr="000746C7">
        <w:rPr>
          <w:rFonts w:ascii="Angsana New" w:hAnsi="Angsana New"/>
          <w:sz w:val="30"/>
          <w:szCs w:val="30"/>
          <w:cs/>
        </w:rPr>
        <w:t>สำคัญ รวมถึง</w:t>
      </w:r>
      <w:r w:rsidRPr="000746C7">
        <w:rPr>
          <w:rFonts w:ascii="Angsana New" w:hAnsi="Angsana New" w:hint="cs"/>
          <w:sz w:val="30"/>
          <w:szCs w:val="30"/>
          <w:cs/>
        </w:rPr>
        <w:t>การวัด</w:t>
      </w:r>
      <w:r w:rsidRPr="000746C7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0746C7">
        <w:rPr>
          <w:rFonts w:ascii="Angsana New" w:hAnsi="Angsana New"/>
          <w:sz w:val="30"/>
          <w:szCs w:val="30"/>
        </w:rPr>
        <w:t xml:space="preserve">3 </w:t>
      </w:r>
      <w:r w:rsidRPr="000746C7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:rsidR="002A76A2" w:rsidRPr="000746C7" w:rsidRDefault="002A76A2" w:rsidP="002A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A76A2" w:rsidRPr="000746C7" w:rsidRDefault="002A76A2" w:rsidP="002A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0746C7">
        <w:rPr>
          <w:rFonts w:ascii="Angsana New" w:hAnsi="Angsana New" w:hint="cs"/>
          <w:sz w:val="30"/>
          <w:szCs w:val="30"/>
          <w:cs/>
        </w:rPr>
        <w:t>มีการ</w:t>
      </w:r>
      <w:r w:rsidRPr="000746C7">
        <w:rPr>
          <w:rFonts w:ascii="Angsana New" w:hAnsi="Angsana New"/>
          <w:sz w:val="30"/>
          <w:szCs w:val="30"/>
          <w:cs/>
        </w:rPr>
        <w:t>ทบทวนข้อมูลที่</w:t>
      </w:r>
      <w:r w:rsidRPr="000746C7">
        <w:rPr>
          <w:rFonts w:ascii="Angsana New" w:hAnsi="Angsana New" w:hint="cs"/>
          <w:sz w:val="30"/>
          <w:szCs w:val="30"/>
          <w:cs/>
        </w:rPr>
        <w:t>ไม่สามารถ</w:t>
      </w:r>
      <w:r w:rsidRPr="000746C7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0746C7">
        <w:rPr>
          <w:rFonts w:ascii="Angsana New" w:hAnsi="Angsana New" w:hint="cs"/>
          <w:sz w:val="30"/>
          <w:szCs w:val="30"/>
          <w:cs/>
        </w:rPr>
        <w:t>มีนัย</w:t>
      </w:r>
      <w:r w:rsidRPr="000746C7">
        <w:rPr>
          <w:rFonts w:ascii="Angsana New" w:hAnsi="Angsana New"/>
          <w:sz w:val="30"/>
          <w:szCs w:val="30"/>
          <w:cs/>
        </w:rPr>
        <w:t>สำคัญ</w:t>
      </w:r>
      <w:r w:rsidR="00481547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/>
          <w:sz w:val="30"/>
          <w:szCs w:val="30"/>
          <w:cs/>
        </w:rPr>
        <w:t xml:space="preserve">อย่างสม่ำเสมอ </w:t>
      </w:r>
      <w:r w:rsidRPr="000746C7">
        <w:rPr>
          <w:rFonts w:ascii="Angsana New" w:hAnsi="Angsana New" w:hint="cs"/>
          <w:sz w:val="30"/>
          <w:szCs w:val="30"/>
          <w:cs/>
        </w:rPr>
        <w:t>หากมีการ</w:t>
      </w:r>
      <w:r w:rsidRPr="000746C7">
        <w:rPr>
          <w:rFonts w:ascii="Angsana New" w:hAnsi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="00B206BA" w:rsidRPr="000746C7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0746C7">
        <w:rPr>
          <w:rFonts w:ascii="Angsana New" w:hAnsi="Angsana New" w:hint="cs"/>
          <w:sz w:val="30"/>
          <w:szCs w:val="30"/>
          <w:cs/>
        </w:rPr>
        <w:t>ได้</w:t>
      </w:r>
      <w:r w:rsidRPr="000746C7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0746C7">
        <w:rPr>
          <w:rFonts w:ascii="Angsana New" w:hAnsi="Angsana New" w:hint="cs"/>
          <w:sz w:val="30"/>
          <w:szCs w:val="30"/>
          <w:cs/>
        </w:rPr>
        <w:t>ที่</w:t>
      </w:r>
      <w:r w:rsidRPr="000746C7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0746C7">
        <w:rPr>
          <w:rFonts w:ascii="Angsana New" w:hAnsi="Angsana New" w:hint="cs"/>
          <w:sz w:val="30"/>
          <w:szCs w:val="30"/>
          <w:cs/>
        </w:rPr>
        <w:t>เกี่ยวกับ</w:t>
      </w:r>
      <w:r w:rsidRPr="000746C7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="00481547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การจัด</w:t>
      </w:r>
      <w:r w:rsidR="0022294B" w:rsidRPr="000746C7">
        <w:rPr>
          <w:rFonts w:ascii="Angsana New" w:hAnsi="Angsana New"/>
          <w:sz w:val="30"/>
          <w:szCs w:val="30"/>
          <w:cs/>
        </w:rPr>
        <w:t>ลำ</w:t>
      </w:r>
      <w:r w:rsidRPr="000746C7">
        <w:rPr>
          <w:rFonts w:ascii="Angsana New" w:hAnsi="Angsana New"/>
          <w:sz w:val="30"/>
          <w:szCs w:val="30"/>
          <w:cs/>
        </w:rPr>
        <w:t>ดับชั้น</w:t>
      </w:r>
      <w:r w:rsidRPr="000746C7">
        <w:rPr>
          <w:rFonts w:ascii="Angsana New" w:hAnsi="Angsana New" w:hint="cs"/>
          <w:sz w:val="30"/>
          <w:szCs w:val="30"/>
          <w:cs/>
        </w:rPr>
        <w:t>ของ</w:t>
      </w:r>
      <w:r w:rsidRPr="000746C7">
        <w:rPr>
          <w:rFonts w:ascii="Angsana New" w:hAnsi="Angsana New"/>
          <w:sz w:val="30"/>
          <w:szCs w:val="30"/>
          <w:cs/>
        </w:rPr>
        <w:t>มูลค่ายุติธรรม</w:t>
      </w:r>
      <w:r w:rsidRPr="000746C7">
        <w:rPr>
          <w:rFonts w:ascii="Angsana New" w:hAnsi="Angsana New" w:hint="cs"/>
          <w:sz w:val="30"/>
          <w:szCs w:val="30"/>
          <w:cs/>
        </w:rPr>
        <w:t>ว่า</w:t>
      </w:r>
      <w:r w:rsidRPr="000746C7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0746C7">
        <w:rPr>
          <w:rFonts w:ascii="Angsana New" w:hAnsi="Angsana New" w:hint="cs"/>
          <w:sz w:val="30"/>
          <w:szCs w:val="30"/>
          <w:cs/>
        </w:rPr>
        <w:t xml:space="preserve">อย่างเหมาะสม </w:t>
      </w:r>
    </w:p>
    <w:p w:rsidR="002A76A2" w:rsidRPr="000746C7" w:rsidRDefault="002A76A2" w:rsidP="002A76A2">
      <w:pPr>
        <w:pStyle w:val="block"/>
        <w:spacing w:after="0" w:line="240" w:lineRule="atLeast"/>
        <w:ind w:left="1080"/>
        <w:jc w:val="both"/>
        <w:rPr>
          <w:rFonts w:ascii="Angsana New" w:hAnsi="Angsana New"/>
          <w:sz w:val="30"/>
          <w:szCs w:val="30"/>
          <w:lang w:bidi="th-TH"/>
        </w:rPr>
      </w:pPr>
    </w:p>
    <w:p w:rsidR="002A76A2" w:rsidRPr="000746C7" w:rsidRDefault="002A76A2" w:rsidP="00386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ประเด็น</w:t>
      </w:r>
      <w:r w:rsidRPr="000746C7">
        <w:rPr>
          <w:rFonts w:ascii="Angsana New" w:hAnsi="Angsana New"/>
          <w:sz w:val="30"/>
          <w:szCs w:val="30"/>
          <w:cs/>
        </w:rPr>
        <w:t>ปัญหา</w:t>
      </w:r>
      <w:r w:rsidRPr="000746C7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0746C7">
        <w:rPr>
          <w:rFonts w:ascii="Angsana New" w:hAnsi="Angsana New"/>
          <w:sz w:val="30"/>
          <w:szCs w:val="30"/>
          <w:cs/>
        </w:rPr>
        <w:t>สำคัญ</w:t>
      </w:r>
      <w:r w:rsidRPr="000746C7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0746C7">
        <w:rPr>
          <w:rFonts w:ascii="Angsana New" w:hAnsi="Angsana New"/>
          <w:sz w:val="30"/>
          <w:szCs w:val="30"/>
          <w:cs/>
        </w:rPr>
        <w:t>ต่อคณะกรรมการตรวจสอบของกลุ่มบริษัท</w:t>
      </w:r>
    </w:p>
    <w:p w:rsidR="002A76A2" w:rsidRPr="000746C7" w:rsidRDefault="002A76A2" w:rsidP="00386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A76A2" w:rsidRPr="000746C7" w:rsidRDefault="002A76A2" w:rsidP="006F5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0746C7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0746C7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0746C7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0746C7">
        <w:rPr>
          <w:rFonts w:ascii="Angsana New" w:hAnsi="Angsana New" w:hint="cs"/>
          <w:sz w:val="30"/>
          <w:szCs w:val="30"/>
          <w:cs/>
        </w:rPr>
        <w:t>ในแต่ละ</w:t>
      </w:r>
      <w:r w:rsidRPr="000746C7">
        <w:rPr>
          <w:rFonts w:ascii="Angsana New" w:hAnsi="Angsana New"/>
          <w:sz w:val="30"/>
          <w:szCs w:val="30"/>
          <w:cs/>
        </w:rPr>
        <w:t>ลำดับชั้น</w:t>
      </w:r>
      <w:r w:rsidRPr="000746C7">
        <w:rPr>
          <w:rFonts w:ascii="Angsana New" w:hAnsi="Angsana New" w:hint="cs"/>
          <w:sz w:val="30"/>
          <w:szCs w:val="30"/>
          <w:cs/>
        </w:rPr>
        <w:t>ของ</w:t>
      </w:r>
      <w:r w:rsidRPr="000746C7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2A76A2" w:rsidRPr="000746C7" w:rsidRDefault="002A76A2" w:rsidP="001248D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hanging="432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0746C7">
        <w:rPr>
          <w:rFonts w:ascii="Angsana New" w:hAnsi="Angsana New"/>
          <w:sz w:val="30"/>
          <w:szCs w:val="30"/>
        </w:rPr>
        <w:t xml:space="preserve">1  </w:t>
      </w:r>
      <w:r w:rsidRPr="000746C7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0746C7">
        <w:rPr>
          <w:rFonts w:ascii="Angsana New" w:hAnsi="Angsana New"/>
          <w:sz w:val="30"/>
          <w:szCs w:val="30"/>
        </w:rPr>
        <w:t>(</w:t>
      </w:r>
      <w:r w:rsidRPr="000746C7">
        <w:rPr>
          <w:rFonts w:ascii="Angsana New" w:hAnsi="Angsana New"/>
          <w:sz w:val="30"/>
          <w:szCs w:val="30"/>
          <w:cs/>
        </w:rPr>
        <w:t>ไม่</w:t>
      </w:r>
      <w:r w:rsidRPr="000746C7">
        <w:rPr>
          <w:rFonts w:ascii="Angsana New" w:hAnsi="Angsana New" w:hint="cs"/>
          <w:sz w:val="30"/>
          <w:szCs w:val="30"/>
          <w:cs/>
        </w:rPr>
        <w:t>ต้อง</w:t>
      </w:r>
      <w:r w:rsidRPr="000746C7">
        <w:rPr>
          <w:rFonts w:ascii="Angsana New" w:hAnsi="Angsana New"/>
          <w:sz w:val="30"/>
          <w:szCs w:val="30"/>
          <w:cs/>
        </w:rPr>
        <w:t>ปรับปรุง</w:t>
      </w:r>
      <w:r w:rsidRPr="000746C7">
        <w:rPr>
          <w:rFonts w:ascii="Angsana New" w:hAnsi="Angsana New"/>
          <w:sz w:val="30"/>
          <w:szCs w:val="30"/>
        </w:rPr>
        <w:t xml:space="preserve">) </w:t>
      </w:r>
      <w:r w:rsidRPr="000746C7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DC5B41" w:rsidRPr="000746C7" w:rsidRDefault="002A76A2" w:rsidP="001248D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hanging="432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ข้อมูลระดับ</w:t>
      </w:r>
      <w:r w:rsidRPr="000746C7">
        <w:rPr>
          <w:rFonts w:ascii="Angsana New" w:hAnsi="Angsana New"/>
          <w:sz w:val="30"/>
          <w:szCs w:val="30"/>
        </w:rPr>
        <w:t xml:space="preserve"> 2  </w:t>
      </w:r>
      <w:r w:rsidRPr="000746C7">
        <w:rPr>
          <w:rFonts w:ascii="Angsana New" w:hAnsi="Angsana New"/>
          <w:sz w:val="30"/>
          <w:szCs w:val="30"/>
          <w:cs/>
        </w:rPr>
        <w:t>เป็นข้อมูลอื่นที่สังเกตได้โดยตรง</w:t>
      </w:r>
      <w:r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</w:rPr>
        <w:t>(</w:t>
      </w:r>
      <w:r w:rsidRPr="000746C7">
        <w:rPr>
          <w:rFonts w:ascii="Angsana New" w:hAnsi="Angsana New" w:hint="cs"/>
          <w:sz w:val="30"/>
          <w:szCs w:val="30"/>
          <w:cs/>
        </w:rPr>
        <w:t xml:space="preserve">เช่น ราคาขาย) </w:t>
      </w:r>
      <w:r w:rsidRPr="000746C7">
        <w:rPr>
          <w:rFonts w:ascii="Angsana New" w:hAnsi="Angsana New"/>
          <w:sz w:val="30"/>
          <w:szCs w:val="30"/>
          <w:cs/>
        </w:rPr>
        <w:t>หรือโดยอ้อม</w:t>
      </w:r>
      <w:r w:rsidRPr="000746C7">
        <w:rPr>
          <w:rFonts w:ascii="Angsana New" w:hAnsi="Angsana New" w:hint="cs"/>
          <w:sz w:val="30"/>
          <w:szCs w:val="30"/>
          <w:cs/>
        </w:rPr>
        <w:t xml:space="preserve"> (เช่น ได้มาจากราคา) </w:t>
      </w:r>
      <w:r w:rsidRPr="000746C7">
        <w:rPr>
          <w:rFonts w:ascii="Angsana New" w:hAnsi="Angsana New"/>
          <w:sz w:val="30"/>
          <w:szCs w:val="30"/>
          <w:cs/>
        </w:rPr>
        <w:t>สำหรับ</w:t>
      </w:r>
      <w:r w:rsidR="006F53BE" w:rsidRPr="000746C7">
        <w:rPr>
          <w:rFonts w:ascii="Angsana New" w:hAnsi="Angsana New"/>
          <w:sz w:val="30"/>
          <w:szCs w:val="30"/>
          <w:cs/>
        </w:rPr>
        <w:t xml:space="preserve">สินทรัพย์นั้นหรือหนี้สินนั้นนอกเหนือจากราคาเสนอซื้อขายซึ่งรวมอยู่ในข้อมูลระดับ </w:t>
      </w:r>
      <w:r w:rsidR="006F53BE" w:rsidRPr="000746C7">
        <w:rPr>
          <w:rFonts w:ascii="Angsana New" w:hAnsi="Angsana New"/>
          <w:sz w:val="30"/>
          <w:szCs w:val="30"/>
        </w:rPr>
        <w:t>1</w:t>
      </w:r>
    </w:p>
    <w:p w:rsidR="002A76A2" w:rsidRPr="000746C7" w:rsidRDefault="002A76A2" w:rsidP="001248D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hanging="432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ข้อมูล</w:t>
      </w:r>
      <w:r w:rsidRPr="000746C7">
        <w:rPr>
          <w:rFonts w:ascii="Angsana New" w:hAnsi="Angsana New"/>
          <w:sz w:val="30"/>
          <w:szCs w:val="30"/>
          <w:cs/>
        </w:rPr>
        <w:t>ระดับ</w:t>
      </w:r>
      <w:r w:rsidRPr="000746C7">
        <w:rPr>
          <w:rFonts w:ascii="Angsana New" w:hAnsi="Angsana New"/>
          <w:sz w:val="30"/>
          <w:szCs w:val="30"/>
        </w:rPr>
        <w:t xml:space="preserve"> 3  </w:t>
      </w:r>
      <w:r w:rsidRPr="000746C7">
        <w:rPr>
          <w:rFonts w:ascii="Angsana New" w:hAnsi="Angsana New" w:hint="cs"/>
          <w:sz w:val="30"/>
          <w:szCs w:val="30"/>
          <w:cs/>
        </w:rPr>
        <w:t>เป็น</w:t>
      </w:r>
      <w:r w:rsidRPr="000746C7">
        <w:rPr>
          <w:rFonts w:ascii="Angsana New" w:hAnsi="Angsana New"/>
          <w:sz w:val="30"/>
          <w:szCs w:val="30"/>
          <w:cs/>
        </w:rPr>
        <w:t>ข้อมูลสำหรับสินทรัพย์หรือหนี้สินที่</w:t>
      </w:r>
      <w:r w:rsidRPr="000746C7">
        <w:rPr>
          <w:rFonts w:ascii="Angsana New" w:hAnsi="Angsana New" w:hint="cs"/>
          <w:sz w:val="30"/>
          <w:szCs w:val="30"/>
          <w:cs/>
        </w:rPr>
        <w:t>ไม่ได้มาจากข้อมูลที่</w:t>
      </w:r>
      <w:r w:rsidR="0022294B" w:rsidRPr="000746C7">
        <w:rPr>
          <w:rFonts w:ascii="Angsana New" w:hAnsi="Angsana New" w:hint="cs"/>
          <w:sz w:val="30"/>
          <w:szCs w:val="30"/>
          <w:cs/>
        </w:rPr>
        <w:t>สามารถ</w:t>
      </w:r>
      <w:r w:rsidRPr="000746C7">
        <w:rPr>
          <w:rFonts w:ascii="Angsana New" w:hAnsi="Angsana New" w:hint="cs"/>
          <w:sz w:val="30"/>
          <w:szCs w:val="30"/>
          <w:cs/>
        </w:rPr>
        <w:t>สังเกตได้ (ข้อมูลที่</w:t>
      </w:r>
      <w:r w:rsidR="00D6599D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ไม่สามารถ</w:t>
      </w:r>
      <w:r w:rsidRPr="000746C7">
        <w:rPr>
          <w:rFonts w:ascii="Angsana New" w:hAnsi="Angsana New"/>
          <w:sz w:val="30"/>
          <w:szCs w:val="30"/>
          <w:cs/>
        </w:rPr>
        <w:t>สังเกตได้</w:t>
      </w:r>
      <w:r w:rsidRPr="000746C7">
        <w:rPr>
          <w:rFonts w:ascii="Angsana New" w:hAnsi="Angsana New" w:hint="cs"/>
          <w:sz w:val="30"/>
          <w:szCs w:val="30"/>
          <w:cs/>
        </w:rPr>
        <w:t>)</w:t>
      </w:r>
    </w:p>
    <w:p w:rsidR="002A76A2" w:rsidRPr="000746C7" w:rsidRDefault="002A76A2" w:rsidP="006F5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A76A2" w:rsidRPr="000746C7" w:rsidRDefault="002A76A2" w:rsidP="006F5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หา</w:t>
      </w:r>
      <w:r w:rsidRPr="000746C7">
        <w:rPr>
          <w:rFonts w:ascii="Angsana New" w:hAnsi="Angsana New" w:hint="cs"/>
          <w:sz w:val="30"/>
          <w:szCs w:val="30"/>
          <w:cs/>
        </w:rPr>
        <w:t>ก</w:t>
      </w:r>
      <w:r w:rsidRPr="000746C7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0746C7">
        <w:rPr>
          <w:rFonts w:ascii="Angsana New" w:hAnsi="Angsana New" w:hint="cs"/>
          <w:sz w:val="30"/>
          <w:szCs w:val="30"/>
          <w:cs/>
        </w:rPr>
        <w:t>ั้น</w:t>
      </w:r>
      <w:r w:rsidRPr="000746C7">
        <w:rPr>
          <w:rFonts w:ascii="Angsana New" w:hAnsi="Angsana New"/>
          <w:sz w:val="30"/>
          <w:szCs w:val="30"/>
          <w:cs/>
        </w:rPr>
        <w:t>ของมูลค่ายุติธรรม</w:t>
      </w:r>
      <w:r w:rsidR="004264C5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/>
          <w:sz w:val="30"/>
          <w:szCs w:val="30"/>
          <w:cs/>
        </w:rPr>
        <w:t>ที่แตกต่างกัน การวัดมูลค่ายุติธรรม</w:t>
      </w:r>
      <w:r w:rsidRPr="000746C7">
        <w:rPr>
          <w:rFonts w:ascii="Angsana New" w:hAnsi="Angsana New" w:hint="cs"/>
          <w:sz w:val="30"/>
          <w:szCs w:val="30"/>
          <w:cs/>
        </w:rPr>
        <w:t>โดยรวม</w:t>
      </w:r>
      <w:r w:rsidRPr="000746C7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0746C7">
        <w:rPr>
          <w:rFonts w:ascii="Angsana New" w:hAnsi="Angsana New" w:hint="cs"/>
          <w:sz w:val="30"/>
          <w:szCs w:val="30"/>
          <w:cs/>
        </w:rPr>
        <w:t>ตาม</w:t>
      </w:r>
      <w:r w:rsidRPr="000746C7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0746C7">
        <w:rPr>
          <w:rFonts w:ascii="Angsana New" w:hAnsi="Angsana New" w:hint="cs"/>
          <w:sz w:val="30"/>
          <w:szCs w:val="30"/>
          <w:cs/>
        </w:rPr>
        <w:t>ของ</w:t>
      </w:r>
      <w:r w:rsidRPr="000746C7">
        <w:rPr>
          <w:rFonts w:ascii="Angsana New" w:hAnsi="Angsana New"/>
          <w:sz w:val="30"/>
          <w:szCs w:val="30"/>
          <w:cs/>
        </w:rPr>
        <w:t>ข้อมูล</w:t>
      </w:r>
      <w:r w:rsidRPr="000746C7">
        <w:rPr>
          <w:rFonts w:ascii="Angsana New" w:hAnsi="Angsana New" w:hint="cs"/>
          <w:sz w:val="30"/>
          <w:szCs w:val="30"/>
          <w:cs/>
        </w:rPr>
        <w:t>ที่อยู่</w:t>
      </w:r>
      <w:r w:rsidRPr="000746C7">
        <w:rPr>
          <w:rFonts w:ascii="Angsana New" w:hAnsi="Angsana New"/>
          <w:sz w:val="30"/>
          <w:szCs w:val="30"/>
          <w:cs/>
        </w:rPr>
        <w:t>ในระดับต่ำสุด</w:t>
      </w:r>
      <w:r w:rsidRPr="000746C7">
        <w:rPr>
          <w:rFonts w:ascii="Angsana New" w:hAnsi="Angsana New" w:hint="cs"/>
          <w:sz w:val="30"/>
          <w:szCs w:val="30"/>
          <w:cs/>
        </w:rPr>
        <w:t>ที่</w:t>
      </w:r>
      <w:r w:rsidRPr="000746C7">
        <w:rPr>
          <w:rFonts w:ascii="Angsana New" w:hAnsi="Angsana New"/>
          <w:sz w:val="30"/>
          <w:szCs w:val="30"/>
          <w:cs/>
        </w:rPr>
        <w:t>มีนัยสำคัญ</w:t>
      </w:r>
      <w:r w:rsidRPr="000746C7">
        <w:rPr>
          <w:rFonts w:ascii="Angsana New" w:hAnsi="Angsana New" w:hint="cs"/>
          <w:sz w:val="30"/>
          <w:szCs w:val="30"/>
          <w:cs/>
        </w:rPr>
        <w:t>สำหรับ</w:t>
      </w:r>
      <w:r w:rsidRPr="000746C7">
        <w:rPr>
          <w:rFonts w:ascii="Angsana New" w:hAnsi="Angsana New"/>
          <w:sz w:val="30"/>
          <w:szCs w:val="30"/>
          <w:cs/>
        </w:rPr>
        <w:t>การวัดมูลค่า</w:t>
      </w:r>
      <w:r w:rsidRPr="000746C7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2A76A2" w:rsidRPr="000746C7" w:rsidRDefault="002A76A2" w:rsidP="00386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A76A2" w:rsidRPr="000746C7" w:rsidRDefault="002A76A2" w:rsidP="00386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0746C7">
        <w:rPr>
          <w:rFonts w:ascii="Angsana New" w:hAnsi="Angsana New" w:hint="cs"/>
          <w:sz w:val="30"/>
          <w:szCs w:val="30"/>
          <w:cs/>
        </w:rPr>
        <w:t>ของ</w:t>
      </w:r>
      <w:r w:rsidRPr="000746C7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0746C7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0746C7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5D5A80" w:rsidRPr="000746C7" w:rsidRDefault="005D5A80" w:rsidP="00386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D5A80" w:rsidRPr="000746C7" w:rsidRDefault="002A76A2" w:rsidP="0022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0746C7">
        <w:rPr>
          <w:rFonts w:ascii="Angsana New" w:hAnsi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</w:t>
      </w:r>
      <w:r w:rsidR="0022294B" w:rsidRPr="000746C7">
        <w:rPr>
          <w:rFonts w:ascii="Angsana New" w:hAnsi="Angsana New" w:hint="cs"/>
          <w:sz w:val="30"/>
          <w:szCs w:val="30"/>
          <w:cs/>
        </w:rPr>
        <w:t>ข้อ</w:t>
      </w:r>
      <w:r w:rsidRPr="000746C7">
        <w:rPr>
          <w:rFonts w:ascii="Angsana New" w:hAnsi="Angsana New"/>
          <w:sz w:val="30"/>
          <w:szCs w:val="30"/>
          <w:rtl/>
          <w:cs/>
        </w:rPr>
        <w:t xml:space="preserve"> </w:t>
      </w:r>
      <w:r w:rsidR="00DB2484" w:rsidRPr="000746C7">
        <w:rPr>
          <w:rFonts w:ascii="Angsana New" w:hAnsi="Angsana New"/>
          <w:sz w:val="30"/>
          <w:szCs w:val="30"/>
        </w:rPr>
        <w:t>3</w:t>
      </w:r>
      <w:r w:rsidR="006103F6">
        <w:rPr>
          <w:rFonts w:ascii="Angsana New" w:hAnsi="Angsana New"/>
          <w:sz w:val="30"/>
          <w:szCs w:val="30"/>
        </w:rPr>
        <w:t>3</w:t>
      </w:r>
      <w:r w:rsidRPr="000746C7">
        <w:rPr>
          <w:rFonts w:ascii="Angsana New" w:hAnsi="Angsana New" w:hint="cs"/>
          <w:sz w:val="30"/>
          <w:szCs w:val="30"/>
          <w:cs/>
        </w:rPr>
        <w:tab/>
      </w:r>
      <w:r w:rsidRPr="000746C7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A32E5D" w:rsidRPr="00154A07" w:rsidRDefault="005D5A80" w:rsidP="000133A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cs/>
        </w:rPr>
        <w:br w:type="page"/>
      </w:r>
      <w:r w:rsidR="00A32E5D" w:rsidRPr="00154A0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นโยบายการบัญชีที่สำคัญ</w:t>
      </w:r>
      <w:r w:rsidR="00A32E5D" w:rsidRPr="00154A07">
        <w:rPr>
          <w:rFonts w:ascii="Angsana New" w:hAnsi="Angsana New"/>
          <w:color w:val="000000"/>
          <w:cs/>
        </w:rPr>
        <w:t xml:space="preserve"> </w:t>
      </w:r>
    </w:p>
    <w:p w:rsidR="00A32E5D" w:rsidRPr="000746C7" w:rsidRDefault="00A32E5D" w:rsidP="00020AE7">
      <w:pPr>
        <w:pStyle w:val="AccPolicyalternative"/>
      </w:pPr>
    </w:p>
    <w:p w:rsidR="00A32E5D" w:rsidRPr="000746C7" w:rsidRDefault="00A32E5D" w:rsidP="00A32E5D">
      <w:pPr>
        <w:pStyle w:val="AccPolicyalternative"/>
      </w:pPr>
      <w:r w:rsidRPr="000746C7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A32E5D" w:rsidRPr="000746C7" w:rsidRDefault="00A32E5D" w:rsidP="00A32E5D">
      <w:pPr>
        <w:pStyle w:val="AccPolicyalternative"/>
      </w:pPr>
    </w:p>
    <w:p w:rsidR="00A32E5D" w:rsidRPr="000746C7" w:rsidRDefault="00A32E5D" w:rsidP="00A3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>เกณฑ์ในการจัดทำงบการเงินรวม</w:t>
      </w:r>
    </w:p>
    <w:p w:rsidR="00A32E5D" w:rsidRPr="000746C7" w:rsidRDefault="00A32E5D" w:rsidP="00DC5B41">
      <w:pPr>
        <w:pStyle w:val="AccPolicyalternative"/>
      </w:pPr>
    </w:p>
    <w:p w:rsidR="00A32E5D" w:rsidRPr="000746C7" w:rsidRDefault="00A32E5D" w:rsidP="00A3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0746C7">
        <w:rPr>
          <w:rFonts w:ascii="Angsana New" w:hAnsi="Angsana New"/>
          <w:color w:val="000000"/>
          <w:sz w:val="30"/>
          <w:szCs w:val="30"/>
        </w:rPr>
        <w:t>“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0746C7">
        <w:rPr>
          <w:rFonts w:ascii="Angsana New" w:hAnsi="Angsana New"/>
          <w:color w:val="000000"/>
          <w:sz w:val="30"/>
          <w:szCs w:val="30"/>
        </w:rPr>
        <w:t>”)</w:t>
      </w:r>
    </w:p>
    <w:p w:rsidR="00A32E5D" w:rsidRPr="000746C7" w:rsidRDefault="00A32E5D" w:rsidP="00DC5B41">
      <w:pPr>
        <w:pStyle w:val="AccPolicyalternative"/>
      </w:pPr>
    </w:p>
    <w:p w:rsidR="00A32E5D" w:rsidRPr="000746C7" w:rsidRDefault="00A32E5D" w:rsidP="00A3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746C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บริษัทย่อย</w:t>
      </w:r>
    </w:p>
    <w:p w:rsidR="00A32E5D" w:rsidRPr="000746C7" w:rsidRDefault="00A32E5D" w:rsidP="00A3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A1F9D" w:rsidRPr="000746C7" w:rsidRDefault="00A32E5D" w:rsidP="00AA1F9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0746C7">
        <w:rPr>
          <w:rFonts w:ascii="Angsana New" w:hAnsi="Angsana New" w:hint="cs"/>
          <w:color w:val="000000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</w:t>
      </w:r>
      <w:r w:rsidR="000F6B24" w:rsidRPr="000746C7">
        <w:rPr>
          <w:rFonts w:ascii="Angsana New" w:hAnsi="Angsana New" w:hint="cs"/>
          <w:color w:val="000000"/>
          <w:sz w:val="30"/>
          <w:szCs w:val="30"/>
          <w:cs/>
        </w:rPr>
        <w:t>เปิดรับหรือมีสิทธิ</w:t>
      </w:r>
      <w:r w:rsidR="00920129">
        <w:rPr>
          <w:rFonts w:ascii="Angsana New" w:hAnsi="Angsana New"/>
          <w:color w:val="000000"/>
          <w:sz w:val="30"/>
          <w:szCs w:val="30"/>
          <w:cs/>
        </w:rPr>
        <w:br/>
      </w:r>
      <w:r w:rsidR="000F6B24"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งบการเงินของบริ</w:t>
      </w:r>
      <w:r w:rsidR="00783300" w:rsidRPr="000746C7">
        <w:rPr>
          <w:rFonts w:ascii="Angsana New" w:hAnsi="Angsana New" w:hint="cs"/>
          <w:color w:val="000000"/>
          <w:sz w:val="30"/>
          <w:szCs w:val="30"/>
          <w:cs/>
        </w:rPr>
        <w:t>ษัทย่อยได้รวมอยู่ในงบการเงินรวม</w:t>
      </w:r>
      <w:r w:rsidR="00783300" w:rsidRPr="000746C7">
        <w:rPr>
          <w:rFonts w:ascii="Angsana New" w:hAnsi="Angsana New"/>
          <w:color w:val="000000"/>
          <w:sz w:val="30"/>
          <w:szCs w:val="30"/>
        </w:rPr>
        <w:br/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:rsidR="00B82EE1" w:rsidRPr="000746C7" w:rsidRDefault="00B82EE1" w:rsidP="00B8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4137E" w:rsidRPr="000746C7" w:rsidRDefault="0024137E" w:rsidP="00A3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0746C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0746C7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:rsidR="0024137E" w:rsidRPr="00920129" w:rsidRDefault="0024137E" w:rsidP="00920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4137E" w:rsidRPr="000746C7" w:rsidRDefault="0024137E" w:rsidP="0024137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เมื่อ</w:t>
      </w:r>
      <w:r w:rsidRPr="000746C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746C7">
        <w:rPr>
          <w:rFonts w:ascii="Angsana New" w:hAnsi="Angsana New"/>
          <w:sz w:val="30"/>
          <w:szCs w:val="30"/>
          <w:cs/>
        </w:rPr>
        <w:t>สูญเสีย</w:t>
      </w:r>
      <w:r w:rsidRPr="000746C7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0746C7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0746C7">
        <w:rPr>
          <w:rFonts w:ascii="Angsana New" w:hAnsi="Angsana New" w:hint="cs"/>
          <w:sz w:val="30"/>
          <w:szCs w:val="30"/>
          <w:cs/>
        </w:rPr>
        <w:t>นั้นออก</w:t>
      </w:r>
      <w:r w:rsidRPr="000746C7">
        <w:rPr>
          <w:rFonts w:ascii="Angsana New" w:hAnsi="Angsana New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รวมถึง</w:t>
      </w:r>
      <w:r w:rsidRPr="000746C7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783300" w:rsidRPr="000746C7">
        <w:rPr>
          <w:rFonts w:ascii="Angsana New" w:hAnsi="Angsana New"/>
          <w:sz w:val="30"/>
          <w:szCs w:val="30"/>
        </w:rPr>
        <w:br/>
      </w:r>
      <w:r w:rsidRPr="00920129">
        <w:rPr>
          <w:rFonts w:ascii="Angsana New" w:hAnsi="Angsana New"/>
          <w:spacing w:val="-6"/>
          <w:sz w:val="30"/>
          <w:szCs w:val="30"/>
          <w:cs/>
        </w:rPr>
        <w:t>กำไรหรือขาดทุนที่เกิดขึ้นจากการสูญเสีย</w:t>
      </w:r>
      <w:r w:rsidRPr="00920129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Pr="00920129">
        <w:rPr>
          <w:rFonts w:ascii="Angsana New" w:hAnsi="Angsana New"/>
          <w:spacing w:val="-6"/>
          <w:sz w:val="30"/>
          <w:szCs w:val="30"/>
          <w:cs/>
        </w:rPr>
        <w:t>ควบคุมในบ</w:t>
      </w:r>
      <w:r w:rsidR="00117939" w:rsidRPr="00920129">
        <w:rPr>
          <w:rFonts w:ascii="Angsana New" w:hAnsi="Angsana New"/>
          <w:spacing w:val="-6"/>
          <w:sz w:val="30"/>
          <w:szCs w:val="30"/>
          <w:cs/>
        </w:rPr>
        <w:t>ริษัทย่อยรับรู้ในกำไรหรือขาดทุน</w:t>
      </w:r>
      <w:r w:rsidRPr="00920129">
        <w:rPr>
          <w:rFonts w:ascii="Angsana New" w:hAnsi="Angsana New"/>
          <w:spacing w:val="-6"/>
          <w:sz w:val="30"/>
          <w:szCs w:val="30"/>
          <w:cs/>
        </w:rPr>
        <w:t xml:space="preserve"> ส่วนได้เสียใน</w:t>
      </w:r>
      <w:r w:rsidR="00920129">
        <w:rPr>
          <w:rFonts w:ascii="Angsana New" w:hAnsi="Angsana New"/>
          <w:spacing w:val="-6"/>
          <w:sz w:val="30"/>
          <w:szCs w:val="30"/>
          <w:cs/>
        </w:rPr>
        <w:br/>
      </w:r>
      <w:r w:rsidRPr="00920129">
        <w:rPr>
          <w:rFonts w:ascii="Angsana New" w:hAnsi="Angsana New"/>
          <w:sz w:val="30"/>
          <w:szCs w:val="30"/>
          <w:cs/>
        </w:rPr>
        <w:t>บริษัทย่อยเดิม</w:t>
      </w:r>
      <w:r w:rsidRPr="000746C7">
        <w:rPr>
          <w:rFonts w:ascii="Angsana New" w:hAnsi="Angsana New"/>
          <w:sz w:val="30"/>
          <w:szCs w:val="30"/>
          <w:cs/>
        </w:rPr>
        <w:t>ที่ยังคงเหลืออยู่ให้วัดมูลค่าด้วยมูลค่ายุติธรรม ณ วันที่สูญเสีย</w:t>
      </w:r>
      <w:r w:rsidRPr="000746C7">
        <w:rPr>
          <w:rFonts w:ascii="Angsana New" w:hAnsi="Angsana New" w:hint="cs"/>
          <w:sz w:val="30"/>
          <w:szCs w:val="30"/>
          <w:cs/>
        </w:rPr>
        <w:t>การ</w:t>
      </w:r>
      <w:r w:rsidRPr="000746C7">
        <w:rPr>
          <w:rFonts w:ascii="Angsana New" w:hAnsi="Angsana New"/>
          <w:sz w:val="30"/>
          <w:szCs w:val="30"/>
          <w:cs/>
        </w:rPr>
        <w:t>ควบคุม</w:t>
      </w:r>
    </w:p>
    <w:p w:rsidR="0024137E" w:rsidRPr="00920129" w:rsidRDefault="0024137E" w:rsidP="00920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32E5D" w:rsidRPr="000746C7" w:rsidRDefault="00A32E5D" w:rsidP="00A3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746C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การตัดรายการในงบการเงินรวม</w:t>
      </w:r>
    </w:p>
    <w:p w:rsidR="00F1732A" w:rsidRPr="000746C7" w:rsidRDefault="00F1732A" w:rsidP="00A3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A7BFC" w:rsidRPr="000746C7" w:rsidRDefault="00A32E5D" w:rsidP="00F17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color w:val="000000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:rsidR="005D5A80" w:rsidRPr="000746C7" w:rsidRDefault="005D5A80" w:rsidP="00F17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3D17EB" w:rsidRPr="000746C7" w:rsidRDefault="003D17EB" w:rsidP="00CA7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ข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:rsidR="003D17EB" w:rsidRPr="000746C7" w:rsidRDefault="003D17EB" w:rsidP="00F17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D17EB" w:rsidRPr="000746C7" w:rsidRDefault="003D17EB" w:rsidP="003D17E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Pr="000746C7">
        <w:rPr>
          <w:rFonts w:ascii="Angsana New" w:hAnsi="Angsana New" w:hint="cs"/>
          <w:sz w:val="30"/>
          <w:szCs w:val="30"/>
          <w:cs/>
        </w:rPr>
        <w:t>สกุล</w:t>
      </w:r>
      <w:r w:rsidRPr="000746C7">
        <w:rPr>
          <w:rFonts w:ascii="Angsana New" w:hAnsi="Angsana New"/>
          <w:sz w:val="30"/>
          <w:szCs w:val="30"/>
          <w:cs/>
        </w:rPr>
        <w:t>เงิน</w:t>
      </w:r>
      <w:r w:rsidRPr="000746C7">
        <w:rPr>
          <w:rFonts w:ascii="Angsana New" w:hAnsi="Angsana New" w:hint="cs"/>
          <w:sz w:val="30"/>
          <w:szCs w:val="30"/>
          <w:cs/>
        </w:rPr>
        <w:t xml:space="preserve">ที่ใช้ในการดำเนินงานของแต่ละบริษัทในกลุ่มบริษัท </w:t>
      </w:r>
      <w:r w:rsidRPr="000746C7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3D17EB" w:rsidRPr="000746C7" w:rsidRDefault="003D17EB" w:rsidP="003D17EB">
      <w:pPr>
        <w:pStyle w:val="BodyText2"/>
        <w:spacing w:line="240" w:lineRule="atLeast"/>
        <w:ind w:left="540" w:firstLine="0"/>
        <w:rPr>
          <w:rFonts w:ascii="Angsana New" w:hAnsi="Angsana New"/>
          <w:strike/>
          <w:sz w:val="30"/>
          <w:szCs w:val="30"/>
        </w:rPr>
      </w:pPr>
    </w:p>
    <w:p w:rsidR="003D17EB" w:rsidRPr="000746C7" w:rsidRDefault="003D17EB" w:rsidP="003D17E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</w:t>
      </w:r>
      <w:r w:rsidRPr="000746C7">
        <w:rPr>
          <w:rFonts w:ascii="Angsana New" w:hAnsi="Angsana New" w:hint="cs"/>
          <w:sz w:val="30"/>
          <w:szCs w:val="30"/>
          <w:cs/>
        </w:rPr>
        <w:t>รายงาน</w:t>
      </w:r>
      <w:r w:rsidRPr="000746C7">
        <w:rPr>
          <w:rFonts w:ascii="Angsana New" w:hAnsi="Angsana New"/>
          <w:sz w:val="30"/>
          <w:szCs w:val="30"/>
          <w:cs/>
        </w:rPr>
        <w:t xml:space="preserve"> แปลงค่าเป็นเงิน</w:t>
      </w:r>
      <w:r w:rsidRPr="000746C7">
        <w:rPr>
          <w:rFonts w:ascii="Angsana New" w:hAnsi="Angsana New" w:hint="cs"/>
          <w:sz w:val="30"/>
          <w:szCs w:val="30"/>
          <w:cs/>
        </w:rPr>
        <w:t>สกุลเงินที่ใช้ใน</w:t>
      </w:r>
      <w:r w:rsidR="00920129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0746C7">
        <w:rPr>
          <w:rFonts w:ascii="Angsana New" w:hAnsi="Angsana New"/>
          <w:sz w:val="30"/>
          <w:szCs w:val="30"/>
          <w:cs/>
        </w:rPr>
        <w:t>โดยใช้อัตราแลกเปลี่ยน ณ วันนั้น</w:t>
      </w:r>
    </w:p>
    <w:p w:rsidR="003D17EB" w:rsidRPr="000746C7" w:rsidRDefault="003D17EB" w:rsidP="003D17E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3D17EB" w:rsidRPr="000746C7" w:rsidRDefault="003D17EB" w:rsidP="003D17E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0746C7">
        <w:rPr>
          <w:rFonts w:ascii="Angsana New" w:hAnsi="Angsana New" w:hint="cs"/>
          <w:sz w:val="30"/>
          <w:szCs w:val="30"/>
          <w:cs/>
        </w:rPr>
        <w:t>ซึ่ง</w:t>
      </w:r>
      <w:r w:rsidRPr="000746C7">
        <w:rPr>
          <w:rFonts w:ascii="Angsana New" w:hAnsi="Angsana New"/>
          <w:sz w:val="30"/>
          <w:szCs w:val="30"/>
          <w:cs/>
        </w:rPr>
        <w:t>บันทึกตามเกณฑ์</w:t>
      </w:r>
      <w:r w:rsidR="00920129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/>
          <w:sz w:val="30"/>
          <w:szCs w:val="30"/>
          <w:cs/>
        </w:rPr>
        <w:t>ราคาทุนเดิม แปลงค่าเป็น</w:t>
      </w:r>
      <w:r w:rsidRPr="000746C7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0746C7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3D17EB" w:rsidRPr="000746C7" w:rsidRDefault="003D17EB" w:rsidP="003D17E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5D5A80" w:rsidRPr="000746C7" w:rsidRDefault="003D17EB" w:rsidP="003D17E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 รับรู้เป็นกำไรหรือขาดทุนในงวดบัญชีนั้น</w:t>
      </w:r>
    </w:p>
    <w:p w:rsidR="0024137E" w:rsidRPr="000746C7" w:rsidRDefault="0024137E" w:rsidP="003D17E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3D17EB" w:rsidRPr="000746C7" w:rsidRDefault="003D17EB" w:rsidP="003D1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ค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การป้องกันความเสี่ยง</w:t>
      </w:r>
    </w:p>
    <w:p w:rsidR="003D17EB" w:rsidRPr="000746C7" w:rsidRDefault="003D17EB" w:rsidP="003D1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3D17EB" w:rsidRPr="000746C7" w:rsidRDefault="003D17EB" w:rsidP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การป้องกันความเสี่ยงจากรายการที่เป็นเงินตราต่างประเทศที่จะมีในอนาคต</w:t>
      </w:r>
    </w:p>
    <w:p w:rsidR="003D17EB" w:rsidRPr="000746C7" w:rsidRDefault="003D17EB" w:rsidP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3D17EB" w:rsidRPr="000746C7" w:rsidRDefault="003D17EB" w:rsidP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กำไรหรือขาดทุนจากสัญญา</w:t>
      </w:r>
      <w:r w:rsidRPr="000746C7">
        <w:rPr>
          <w:rFonts w:ascii="Angsana New" w:hAnsi="Angsana New" w:hint="cs"/>
          <w:sz w:val="30"/>
          <w:szCs w:val="30"/>
          <w:cs/>
        </w:rPr>
        <w:t>ซื้อขาย</w:t>
      </w:r>
      <w:r w:rsidRPr="000746C7">
        <w:rPr>
          <w:rFonts w:ascii="Angsana New" w:hAnsi="Angsana New"/>
          <w:sz w:val="30"/>
          <w:szCs w:val="30"/>
          <w:cs/>
        </w:rPr>
        <w:t>เงินตราต่างประเทศล่วงหน้าและสัญญาแลกเปลี่ยนเงินตราต่างประเทศ ที่ถูกใช้ในการป้องกันความเสี่ยงของรายการที่เป็นเงินตราต่างประเทศที่คาดว่าจะเกิดขึ้นในอนาคต จะถูกบันทึก</w:t>
      </w:r>
      <w:r w:rsidRPr="000746C7">
        <w:rPr>
          <w:rFonts w:ascii="Angsana New" w:hAnsi="Angsana New" w:hint="cs"/>
          <w:sz w:val="30"/>
          <w:szCs w:val="30"/>
          <w:cs/>
        </w:rPr>
        <w:t>ในกำไรหรือขาดทุนในงบกำไรขาดทุนเบ็ดเสร็จ</w:t>
      </w:r>
    </w:p>
    <w:p w:rsidR="003D17EB" w:rsidRPr="000746C7" w:rsidRDefault="003D17EB" w:rsidP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3D17EB" w:rsidRPr="000746C7" w:rsidRDefault="003D17EB" w:rsidP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 w:hint="cs"/>
          <w:sz w:val="30"/>
          <w:szCs w:val="30"/>
          <w:cs/>
        </w:rPr>
        <w:t>ส่วนเกินหรือส่วนลดที่เกิดจากการทำสัญญาซื้อขายเงินตราต่างประเทศล่วงหน้า รับรู้ในกำไรหรือขาดทุนตลอด</w:t>
      </w:r>
      <w:r w:rsidR="00920129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อายุสัญญา</w:t>
      </w:r>
    </w:p>
    <w:p w:rsidR="00DD5BBF" w:rsidRPr="000746C7" w:rsidRDefault="00DD5BBF" w:rsidP="00951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763421" w:rsidRPr="000746C7" w:rsidRDefault="009514A3" w:rsidP="0076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763421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763421"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ง</w:t>
      </w:r>
      <w:r w:rsidR="00763421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="00763421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763421"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เงินสดและรายการเทียบเท่าเงินสด</w:t>
      </w:r>
    </w:p>
    <w:p w:rsidR="00933B35" w:rsidRPr="000746C7" w:rsidRDefault="00933B35" w:rsidP="00933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33B35" w:rsidRPr="000746C7" w:rsidRDefault="00933B35" w:rsidP="0076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0746C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0746C7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0746C7">
        <w:rPr>
          <w:rFonts w:ascii="Angsana New" w:hAnsi="Angsana New"/>
          <w:spacing w:val="8"/>
          <w:sz w:val="30"/>
          <w:szCs w:val="30"/>
          <w:cs/>
        </w:rPr>
        <w:t>ประกอบด้วย ยอดเงินสด</w:t>
      </w:r>
      <w:r w:rsidRPr="000746C7">
        <w:rPr>
          <w:rFonts w:ascii="Angsana New" w:hAnsi="Angsana New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pacing w:val="8"/>
          <w:sz w:val="30"/>
          <w:szCs w:val="30"/>
          <w:cs/>
        </w:rPr>
        <w:t>ยอดเงินฝากธนาคารประเภท</w:t>
      </w:r>
      <w:r w:rsidRPr="000746C7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0746C7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DD67D5" w:rsidRPr="000746C7">
        <w:rPr>
          <w:rFonts w:ascii="Angsana New" w:hAnsi="Angsana New" w:hint="cs"/>
          <w:sz w:val="30"/>
          <w:szCs w:val="30"/>
          <w:cs/>
        </w:rPr>
        <w:t>กิจกรรมจัดหาเงินในงบกระแสเงินสด</w:t>
      </w:r>
    </w:p>
    <w:p w:rsidR="009514A3" w:rsidRDefault="00951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:rsidR="00763421" w:rsidRPr="000746C7" w:rsidRDefault="00763421" w:rsidP="0076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จ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ลูกหนี้การค้าและลูกหนี้อื่น</w:t>
      </w:r>
    </w:p>
    <w:p w:rsidR="00933B35" w:rsidRPr="000746C7" w:rsidRDefault="00933B35" w:rsidP="00933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33B35" w:rsidRPr="000746C7" w:rsidRDefault="00933B35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933B35" w:rsidRPr="000746C7" w:rsidRDefault="00933B35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47DEB" w:rsidRDefault="00933B35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</w:t>
      </w:r>
      <w:r w:rsidR="00920129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>ในอนาคตของลูกค้า ลูกหนี้จะถูกตัดจำหน่าย</w:t>
      </w:r>
      <w:r w:rsidRPr="000746C7">
        <w:rPr>
          <w:rFonts w:ascii="Angsana New" w:hAnsi="Angsana New" w:hint="cs"/>
          <w:sz w:val="30"/>
          <w:szCs w:val="30"/>
          <w:cs/>
        </w:rPr>
        <w:t>จาก</w:t>
      </w:r>
      <w:r w:rsidRPr="000746C7">
        <w:rPr>
          <w:rFonts w:ascii="Angsana New" w:hAnsi="Angsana New"/>
          <w:sz w:val="30"/>
          <w:szCs w:val="30"/>
          <w:cs/>
        </w:rPr>
        <w:t>บัญชีเมื่อทราบว่าเป็นหนี้สูญ</w:t>
      </w:r>
    </w:p>
    <w:p w:rsidR="00247DEB" w:rsidRDefault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63421" w:rsidRPr="000746C7" w:rsidRDefault="00763421" w:rsidP="00241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ฉ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สินค้าคงเหลือ</w:t>
      </w:r>
    </w:p>
    <w:p w:rsidR="00933B35" w:rsidRPr="002E460F" w:rsidRDefault="00933B35" w:rsidP="00933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933B35" w:rsidRPr="000746C7" w:rsidRDefault="00933B35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สินค้าคงเหลือ</w:t>
      </w:r>
      <w:r w:rsidR="003264DC" w:rsidRPr="000746C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746C7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933B35" w:rsidRPr="002E460F" w:rsidRDefault="00933B35" w:rsidP="00933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933B35" w:rsidRPr="000746C7" w:rsidRDefault="00D81950" w:rsidP="0092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ต้นทุนของสินค้าคำนวณโดยใช้</w:t>
      </w:r>
      <w:r w:rsidR="00A166DA" w:rsidRPr="000746C7">
        <w:rPr>
          <w:rFonts w:ascii="Angsana New" w:hAnsi="Angsana New" w:hint="cs"/>
          <w:sz w:val="30"/>
          <w:szCs w:val="30"/>
          <w:cs/>
        </w:rPr>
        <w:t>วิธี</w:t>
      </w:r>
      <w:r w:rsidRPr="000746C7">
        <w:rPr>
          <w:rFonts w:ascii="Angsana New" w:hAnsi="Angsana New" w:hint="cs"/>
          <w:sz w:val="30"/>
          <w:szCs w:val="30"/>
          <w:cs/>
        </w:rPr>
        <w:t>ถัวเฉลี่ย</w:t>
      </w:r>
      <w:r w:rsidR="0087598F" w:rsidRPr="000746C7">
        <w:rPr>
          <w:rFonts w:ascii="Angsana New" w:hAnsi="Angsana New" w:hint="cs"/>
          <w:sz w:val="30"/>
          <w:szCs w:val="30"/>
          <w:cs/>
        </w:rPr>
        <w:t>แบบเคลื่อนที่</w:t>
      </w:r>
      <w:r w:rsidRPr="000746C7">
        <w:rPr>
          <w:rFonts w:ascii="Angsana New" w:hAnsi="Angsana New" w:hint="cs"/>
          <w:sz w:val="30"/>
          <w:szCs w:val="30"/>
          <w:cs/>
        </w:rPr>
        <w:t xml:space="preserve">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ในกรณีของสินค้าสำเร็จรูปและสินค้าระหว่างผลิตเอง ต้นทุนสินค้าคำนวณโดยการใช้ต้นทุนมาตรฐานซึ่งได้รับการปรับปรุงให้ใกล้เคียง</w:t>
      </w:r>
      <w:r w:rsidR="00783300" w:rsidRPr="000746C7">
        <w:rPr>
          <w:rFonts w:ascii="Angsana New" w:hAnsi="Angsana New" w:hint="cs"/>
          <w:sz w:val="30"/>
          <w:szCs w:val="30"/>
          <w:cs/>
        </w:rPr>
        <w:t>กับราคาทุนถัวเฉลี่ย</w:t>
      </w:r>
      <w:r w:rsidR="00783300" w:rsidRPr="000746C7">
        <w:rPr>
          <w:rFonts w:ascii="Angsana New" w:hAnsi="Angsana New"/>
          <w:sz w:val="30"/>
          <w:szCs w:val="30"/>
        </w:rPr>
        <w:br/>
      </w:r>
      <w:r w:rsidR="00E453FF" w:rsidRPr="000746C7">
        <w:rPr>
          <w:rFonts w:ascii="Angsana New" w:hAnsi="Angsana New" w:hint="cs"/>
          <w:sz w:val="30"/>
          <w:szCs w:val="30"/>
          <w:cs/>
        </w:rPr>
        <w:t>รวมการปันส่วนของค</w:t>
      </w:r>
      <w:r w:rsidR="004977DE" w:rsidRPr="000746C7">
        <w:rPr>
          <w:rFonts w:ascii="Angsana New" w:hAnsi="Angsana New" w:hint="cs"/>
          <w:sz w:val="30"/>
          <w:szCs w:val="30"/>
          <w:cs/>
        </w:rPr>
        <w:t>่าโสหุ้ยการผลิตอย่างเหมาะสมโดย</w:t>
      </w:r>
      <w:r w:rsidR="004677DE" w:rsidRPr="000746C7">
        <w:rPr>
          <w:rFonts w:ascii="Angsana New" w:hAnsi="Angsana New" w:hint="cs"/>
          <w:sz w:val="30"/>
          <w:szCs w:val="30"/>
          <w:cs/>
        </w:rPr>
        <w:t>คำนึงถึงระดับกำลังการผลิตตามปกติ</w:t>
      </w:r>
    </w:p>
    <w:p w:rsidR="00174E1A" w:rsidRPr="002E460F" w:rsidRDefault="00174E1A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372534" w:rsidRPr="000746C7" w:rsidRDefault="00933B35" w:rsidP="00372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0746C7">
        <w:rPr>
          <w:rFonts w:ascii="Angsana New" w:hAnsi="Angsana New" w:hint="cs"/>
          <w:sz w:val="30"/>
          <w:szCs w:val="30"/>
          <w:cs/>
        </w:rPr>
        <w:t>โดยประมาณ</w:t>
      </w:r>
      <w:r w:rsidRPr="000746C7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:rsidR="00372534" w:rsidRPr="002E460F" w:rsidRDefault="00372534" w:rsidP="00372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F6FD7" w:rsidRDefault="00372534" w:rsidP="000F6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yellow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ช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0F6FD7" w:rsidRPr="008E426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:rsidR="000A37C1" w:rsidRPr="002E460F" w:rsidRDefault="000A37C1" w:rsidP="000A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A37C1" w:rsidRDefault="000A37C1" w:rsidP="000A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สินทรัพย์ไม่หมุนเวียน</w:t>
      </w:r>
      <w:r w:rsidRPr="000A37C1">
        <w:rPr>
          <w:rFonts w:ascii="Angsana New" w:hAnsi="Angsana New"/>
          <w:sz w:val="30"/>
          <w:szCs w:val="30"/>
          <w:cs/>
        </w:rPr>
        <w:t>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0A37C1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0A37C1">
        <w:rPr>
          <w:rFonts w:ascii="Angsana New" w:hAnsi="Angsana New" w:hint="cs"/>
          <w:sz w:val="30"/>
          <w:szCs w:val="30"/>
          <w:cs/>
        </w:rPr>
        <w:t xml:space="preserve">วัดมูลค่าด้วยจำนวนที่ต่ำกว่าระหว่างมูลค่าตามบัญชีกับมูลค่ายุติธรรมหักต้นทุนในการขาย </w:t>
      </w:r>
      <w:r w:rsidRPr="000A37C1">
        <w:rPr>
          <w:rFonts w:ascii="Angsana New" w:hAnsi="Angsana New"/>
          <w:sz w:val="30"/>
          <w:szCs w:val="30"/>
          <w:cs/>
        </w:rPr>
        <w:t xml:space="preserve">ผลขาดทุนจากการด้อยค่าสำหรับการจัดประเภทเป็นสินทรัพย์ที่ถือไว้เพื่อขายให้แก่ผู้เป็นเจ้าของในครั้งแรกและผลกำไรและขาดทุนจากการจากการวัดมูลค่าในภายหลังรับรู้ในกำไรหรือขาดทุน  </w:t>
      </w:r>
      <w:r w:rsidR="00247ECF">
        <w:rPr>
          <w:rFonts w:ascii="Angsana New" w:hAnsi="Angsana New" w:hint="cs"/>
          <w:sz w:val="30"/>
          <w:szCs w:val="30"/>
          <w:cs/>
        </w:rPr>
        <w:t>ผลกำไรรับรู้ไม่เกินยอดผลขาดทุนจากการด้อยค่าสะสมที่เคยรับรู้</w:t>
      </w:r>
    </w:p>
    <w:p w:rsidR="009514A3" w:rsidRPr="002E460F" w:rsidRDefault="009514A3" w:rsidP="000A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192179" w:rsidRPr="008E4265" w:rsidRDefault="008E4265" w:rsidP="008E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yellow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6103F6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6103F6"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ซ</w:t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)</w:t>
      </w:r>
      <w:r w:rsidRPr="008E426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192179" w:rsidRPr="006103F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เงินลงทุน</w:t>
      </w:r>
    </w:p>
    <w:p w:rsidR="005475C6" w:rsidRPr="002E460F" w:rsidRDefault="005475C6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:rsidR="005475C6" w:rsidRPr="000746C7" w:rsidRDefault="005475C6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เงินลงทุนในบริ</w:t>
      </w:r>
      <w:r w:rsidR="00F15637" w:rsidRPr="000746C7">
        <w:rPr>
          <w:rFonts w:ascii="Angsana New" w:hAnsi="Angsana New"/>
          <w:i/>
          <w:iCs/>
          <w:sz w:val="30"/>
          <w:szCs w:val="30"/>
          <w:cs/>
        </w:rPr>
        <w:t>ษัท</w:t>
      </w:r>
      <w:r w:rsidRPr="000746C7">
        <w:rPr>
          <w:rFonts w:ascii="Angsana New" w:hAnsi="Angsana New"/>
          <w:i/>
          <w:iCs/>
          <w:sz w:val="30"/>
          <w:szCs w:val="30"/>
          <w:cs/>
        </w:rPr>
        <w:t>ย่อย</w:t>
      </w:r>
    </w:p>
    <w:p w:rsidR="005475C6" w:rsidRPr="002E460F" w:rsidRDefault="005475C6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:rsidR="00727B0A" w:rsidRDefault="005475C6" w:rsidP="00951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เงินลงทุนในบริษัทย่อย ในงบการเงินเฉพาะ</w:t>
      </w:r>
      <w:r w:rsidRPr="000746C7">
        <w:rPr>
          <w:rFonts w:ascii="Angsana New" w:hAnsi="Angsana New" w:hint="cs"/>
          <w:sz w:val="30"/>
          <w:szCs w:val="30"/>
          <w:cs/>
        </w:rPr>
        <w:t>กิจการของ</w:t>
      </w:r>
      <w:r w:rsidRPr="000746C7">
        <w:rPr>
          <w:rFonts w:ascii="Angsana New" w:hAnsi="Angsana New"/>
          <w:sz w:val="30"/>
          <w:szCs w:val="30"/>
          <w:cs/>
        </w:rPr>
        <w:t>บริษัท บันทึกบัญชีโดยใช้วิธี</w:t>
      </w:r>
      <w:r w:rsidR="00192179" w:rsidRPr="000746C7">
        <w:rPr>
          <w:rFonts w:ascii="Angsana New" w:hAnsi="Angsana New" w:hint="cs"/>
          <w:sz w:val="30"/>
          <w:szCs w:val="30"/>
          <w:cs/>
        </w:rPr>
        <w:t>ราคาทุน</w:t>
      </w:r>
    </w:p>
    <w:p w:rsidR="002E460F" w:rsidRPr="002E460F" w:rsidRDefault="002E460F" w:rsidP="00951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5475C6" w:rsidRPr="000746C7" w:rsidRDefault="005475C6" w:rsidP="000A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5475C6" w:rsidRPr="002E460F" w:rsidRDefault="005475C6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:rsidR="005475C6" w:rsidRPr="000746C7" w:rsidRDefault="00117939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เมื่อมีการจำหน่ายเงินลงทุน </w:t>
      </w:r>
      <w:r w:rsidR="005475C6" w:rsidRPr="000746C7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 จะถูกบันทึกในกำไร</w:t>
      </w:r>
      <w:r w:rsidR="005475C6" w:rsidRPr="000746C7">
        <w:rPr>
          <w:rFonts w:ascii="Angsana New" w:hAnsi="Angsana New" w:hint="cs"/>
          <w:sz w:val="30"/>
          <w:szCs w:val="30"/>
          <w:cs/>
        </w:rPr>
        <w:t>หรือ</w:t>
      </w:r>
      <w:r w:rsidR="005475C6" w:rsidRPr="000746C7">
        <w:rPr>
          <w:rFonts w:ascii="Angsana New" w:hAnsi="Angsana New"/>
          <w:sz w:val="30"/>
          <w:szCs w:val="30"/>
          <w:cs/>
        </w:rPr>
        <w:t>ขาดทุน</w:t>
      </w:r>
    </w:p>
    <w:p w:rsidR="005475C6" w:rsidRPr="002E460F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5475C6" w:rsidRPr="000746C7" w:rsidRDefault="005475C6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ในกรณีที่</w:t>
      </w:r>
      <w:r w:rsidRPr="000746C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746C7">
        <w:rPr>
          <w:rFonts w:ascii="Angsana New" w:hAnsi="Angsana New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0746C7">
        <w:rPr>
          <w:rFonts w:ascii="Angsana New" w:hAnsi="Angsana New" w:hint="cs"/>
          <w:sz w:val="30"/>
          <w:szCs w:val="30"/>
          <w:cs/>
        </w:rPr>
        <w:t xml:space="preserve"> ปรับใช้กับมูลค่าตามบัญชีของเงินลงทุนที่เหลืออยู่ทั้งหมด</w:t>
      </w:r>
    </w:p>
    <w:p w:rsidR="00192179" w:rsidRPr="000746C7" w:rsidRDefault="00192179" w:rsidP="00241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ฌ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อสังหาริมทรัพย์เพื่อการลงทุน</w:t>
      </w:r>
    </w:p>
    <w:p w:rsidR="005475C6" w:rsidRPr="009514A3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5475C6" w:rsidRPr="000746C7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0746C7">
        <w:rPr>
          <w:rFonts w:ascii="Angsana New" w:hAnsi="Angsana New"/>
          <w:sz w:val="30"/>
          <w:szCs w:val="30"/>
          <w:cs/>
        </w:rPr>
        <w:t>ได้แ</w:t>
      </w:r>
      <w:r w:rsidRPr="000746C7">
        <w:rPr>
          <w:rFonts w:ascii="Angsana New" w:hAnsi="Angsana New" w:hint="cs"/>
          <w:sz w:val="30"/>
          <w:szCs w:val="30"/>
          <w:cs/>
        </w:rPr>
        <w:t>ก่อสังหาริม</w:t>
      </w:r>
      <w:r w:rsidRPr="000746C7">
        <w:rPr>
          <w:rFonts w:ascii="Angsana New" w:hAnsi="Angsana New"/>
          <w:sz w:val="30"/>
          <w:szCs w:val="30"/>
          <w:cs/>
        </w:rPr>
        <w:t>ทรัพย์</w:t>
      </w:r>
      <w:r w:rsidRPr="000746C7">
        <w:rPr>
          <w:rFonts w:ascii="Angsana New" w:hAnsi="Angsana New" w:hint="cs"/>
          <w:sz w:val="30"/>
          <w:szCs w:val="30"/>
          <w:cs/>
        </w:rPr>
        <w:t>ที่ถือครองเพื่อหาประโยชน์จากรายได้ค่าเช่าหรือ</w:t>
      </w:r>
      <w:r w:rsidRPr="000746C7">
        <w:rPr>
          <w:rFonts w:ascii="Angsana New" w:hAnsi="Angsana New"/>
          <w:sz w:val="30"/>
          <w:szCs w:val="30"/>
          <w:cs/>
        </w:rPr>
        <w:t>จากมู</w:t>
      </w:r>
      <w:r w:rsidRPr="000746C7">
        <w:rPr>
          <w:rFonts w:ascii="Angsana New" w:hAnsi="Angsana New" w:hint="cs"/>
          <w:sz w:val="30"/>
          <w:szCs w:val="30"/>
          <w:cs/>
        </w:rPr>
        <w:t>ล</w:t>
      </w:r>
      <w:r w:rsidRPr="000746C7">
        <w:rPr>
          <w:rFonts w:ascii="Angsana New" w:hAnsi="Angsana New"/>
          <w:sz w:val="30"/>
          <w:szCs w:val="30"/>
          <w:cs/>
        </w:rPr>
        <w:t>ค่า</w:t>
      </w:r>
      <w:r w:rsidR="00A71BFA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/>
          <w:sz w:val="30"/>
          <w:szCs w:val="30"/>
          <w:cs/>
        </w:rPr>
        <w:t>ที่เพิ่มขึ้น</w:t>
      </w:r>
      <w:r w:rsidR="001B3C38" w:rsidRPr="000746C7">
        <w:rPr>
          <w:rFonts w:ascii="Angsana New" w:hAnsi="Angsana New" w:hint="cs"/>
          <w:sz w:val="30"/>
          <w:szCs w:val="30"/>
          <w:cs/>
        </w:rPr>
        <w:t xml:space="preserve">หรือทั้งสองอย่าง </w:t>
      </w:r>
      <w:r w:rsidRPr="000746C7">
        <w:rPr>
          <w:rFonts w:ascii="Angsana New" w:hAnsi="Angsana New" w:hint="cs"/>
          <w:sz w:val="30"/>
          <w:szCs w:val="30"/>
          <w:cs/>
        </w:rPr>
        <w:t>ทั้งนี้ไม่ได้มีไว้เพื่อขายตามปกติธุรกิจหรือใช้ในการผลิตหรือจัดหาสินค้าหรือ</w:t>
      </w:r>
      <w:r w:rsidR="004677DE" w:rsidRPr="000746C7">
        <w:rPr>
          <w:rFonts w:ascii="Angsana New" w:hAnsi="Angsana New" w:hint="cs"/>
          <w:sz w:val="30"/>
          <w:szCs w:val="30"/>
          <w:cs/>
        </w:rPr>
        <w:t>ให้บริการหรือใช้ในการบริหารงาน</w:t>
      </w:r>
    </w:p>
    <w:p w:rsidR="00174E1A" w:rsidRPr="009514A3" w:rsidRDefault="00174E1A" w:rsidP="00DD6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DD67D5" w:rsidRPr="000746C7" w:rsidRDefault="00DD67D5" w:rsidP="00DD6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22294B" w:rsidRPr="000746C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F15637" w:rsidRPr="000746C7">
        <w:rPr>
          <w:rFonts w:ascii="Angsana New" w:hAnsi="Angsana New"/>
          <w:sz w:val="30"/>
          <w:szCs w:val="30"/>
          <w:cs/>
        </w:rPr>
        <w:t>ราคาทุนหัก</w:t>
      </w:r>
      <w:r w:rsidR="004352D0" w:rsidRPr="000746C7">
        <w:rPr>
          <w:rFonts w:ascii="Angsana New" w:hAnsi="Angsana New"/>
          <w:sz w:val="30"/>
          <w:szCs w:val="30"/>
          <w:cs/>
        </w:rPr>
        <w:t>ขาดทุนจากการด้อยค่า</w:t>
      </w:r>
    </w:p>
    <w:p w:rsidR="00DD67D5" w:rsidRPr="009514A3" w:rsidRDefault="00DD67D5" w:rsidP="00DD6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DD67D5" w:rsidRPr="000746C7" w:rsidRDefault="00DD67D5" w:rsidP="00DD6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DD67D5" w:rsidRPr="009514A3" w:rsidRDefault="00DD67D5" w:rsidP="0065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6E04EF" w:rsidRPr="000746C7" w:rsidRDefault="006E04EF" w:rsidP="006E0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273F13" w:rsidRPr="009514A3" w:rsidRDefault="00273F13" w:rsidP="00273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273F13" w:rsidRPr="000746C7" w:rsidRDefault="00273F13" w:rsidP="00D61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 w:hint="cs"/>
          <w:i/>
          <w:iCs/>
          <w:sz w:val="30"/>
          <w:szCs w:val="30"/>
          <w:cs/>
        </w:rPr>
        <w:t>การจัดประเภทใหม่เป็นที่ดิน อาคารและอุปกรณ์</w:t>
      </w:r>
    </w:p>
    <w:p w:rsidR="00273F13" w:rsidRPr="009514A3" w:rsidRDefault="00273F13" w:rsidP="00273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24137E" w:rsidRPr="00D613E5" w:rsidRDefault="00273F13" w:rsidP="00D61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E1621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เมื่อมีการเปลี่ยนแปลงการใช้งานของอสังหาริ</w:t>
      </w:r>
      <w:r w:rsidR="00D613E5">
        <w:rPr>
          <w:rFonts w:ascii="Angsana New" w:hAnsi="Angsana New" w:hint="cs"/>
          <w:sz w:val="30"/>
          <w:szCs w:val="30"/>
          <w:cs/>
        </w:rPr>
        <w:t>มทรัพย์โดยจัดประเภทไปเป็นที่ดิน</w:t>
      </w:r>
      <w:r w:rsidRPr="00CE1621">
        <w:rPr>
          <w:rFonts w:ascii="Angsana New" w:hAnsi="Angsana New" w:hint="cs"/>
          <w:sz w:val="30"/>
          <w:szCs w:val="30"/>
          <w:cs/>
        </w:rPr>
        <w:t xml:space="preserve">อาคารและอุปกรณ์ </w:t>
      </w:r>
      <w:r w:rsidR="006500A6" w:rsidRPr="00CE1621">
        <w:rPr>
          <w:rFonts w:ascii="Angsana New" w:hAnsi="Angsana New" w:hint="cs"/>
          <w:sz w:val="30"/>
          <w:szCs w:val="30"/>
          <w:cs/>
        </w:rPr>
        <w:t>อสังหาริมทรัพย์นั้น</w:t>
      </w:r>
      <w:r w:rsidR="006500A6" w:rsidRPr="000746C7">
        <w:rPr>
          <w:rFonts w:ascii="Angsana New" w:hAnsi="Angsana New" w:hint="cs"/>
          <w:sz w:val="30"/>
          <w:szCs w:val="30"/>
          <w:cs/>
        </w:rPr>
        <w:t>จะถูก</w:t>
      </w:r>
      <w:r w:rsidRPr="000746C7">
        <w:rPr>
          <w:rFonts w:ascii="Angsana New" w:hAnsi="Angsana New" w:hint="cs"/>
          <w:sz w:val="30"/>
          <w:szCs w:val="30"/>
          <w:cs/>
        </w:rPr>
        <w:t>จัดประเภทใหม่</w:t>
      </w:r>
      <w:r w:rsidR="006500A6" w:rsidRPr="000746C7">
        <w:rPr>
          <w:rFonts w:ascii="Angsana New" w:hAnsi="Angsana New" w:hint="cs"/>
          <w:sz w:val="30"/>
          <w:szCs w:val="30"/>
          <w:cs/>
        </w:rPr>
        <w:t>เป็นที่ดิน อาคารและอุปกรณ์ด้วยมูลค่าตามบัญชี</w:t>
      </w:r>
    </w:p>
    <w:p w:rsidR="009514A3" w:rsidRPr="009514A3" w:rsidRDefault="009514A3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:rsidR="00192179" w:rsidRPr="000746C7" w:rsidRDefault="009514A3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192179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ญ</w:t>
      </w:r>
      <w:r w:rsidR="00192179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="00192179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CE162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ที่ดิน อาคาร</w:t>
      </w:r>
      <w:r w:rsidR="00192179"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และอุปกรณ์</w:t>
      </w:r>
    </w:p>
    <w:p w:rsidR="005475C6" w:rsidRPr="009514A3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28"/>
          <w:szCs w:val="28"/>
        </w:rPr>
      </w:pPr>
    </w:p>
    <w:p w:rsidR="005475C6" w:rsidRPr="000746C7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5475C6" w:rsidRPr="008E4265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28"/>
          <w:szCs w:val="28"/>
          <w:cs/>
        </w:rPr>
      </w:pPr>
    </w:p>
    <w:p w:rsidR="005475C6" w:rsidRPr="000746C7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5475C6" w:rsidRPr="008E4265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977A1E" w:rsidRPr="000746C7" w:rsidRDefault="00F05D9F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 w:hint="cs"/>
          <w:sz w:val="30"/>
          <w:szCs w:val="30"/>
          <w:cs/>
        </w:rPr>
        <w:t>ที่ดิน อาคารและอุปกรณ์วัดมูลค่า</w:t>
      </w:r>
      <w:r w:rsidR="005475C6" w:rsidRPr="000746C7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</w:t>
      </w:r>
      <w:r w:rsidR="00925985" w:rsidRPr="000746C7">
        <w:rPr>
          <w:rFonts w:ascii="Angsana New" w:hAnsi="Angsana New" w:hint="cs"/>
          <w:sz w:val="30"/>
          <w:szCs w:val="30"/>
          <w:cs/>
        </w:rPr>
        <w:t>ค่า</w:t>
      </w:r>
    </w:p>
    <w:p w:rsidR="008E4265" w:rsidRPr="008E4265" w:rsidRDefault="008E4265" w:rsidP="008E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:rsidR="005D5A80" w:rsidRPr="000746C7" w:rsidRDefault="005475C6" w:rsidP="008E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/>
          <w:sz w:val="30"/>
          <w:szCs w:val="30"/>
          <w:cs/>
        </w:rPr>
        <w:t>ราคาทุน</w:t>
      </w:r>
      <w:r w:rsidRPr="000746C7">
        <w:rPr>
          <w:rFonts w:ascii="Angsana New" w:hAnsi="Angsana New" w:hint="cs"/>
          <w:sz w:val="30"/>
          <w:szCs w:val="30"/>
          <w:cs/>
        </w:rPr>
        <w:t>รวมถึง</w:t>
      </w:r>
      <w:r w:rsidRPr="000746C7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0746C7">
        <w:rPr>
          <w:rFonts w:ascii="Angsana New" w:hAnsi="Angsana New" w:hint="cs"/>
          <w:sz w:val="30"/>
          <w:szCs w:val="30"/>
          <w:cs/>
        </w:rPr>
        <w:t>ได้มาของ</w:t>
      </w:r>
      <w:r w:rsidRPr="000746C7">
        <w:rPr>
          <w:rFonts w:ascii="Angsana New" w:hAnsi="Angsana New"/>
          <w:sz w:val="30"/>
          <w:szCs w:val="30"/>
          <w:cs/>
        </w:rPr>
        <w:t>สินทรัพย์</w:t>
      </w:r>
      <w:r w:rsidRPr="000746C7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แ</w:t>
      </w:r>
      <w:r w:rsidR="004D2864" w:rsidRPr="000746C7">
        <w:rPr>
          <w:rFonts w:ascii="Angsana New" w:hAnsi="Angsana New" w:hint="cs"/>
          <w:sz w:val="30"/>
          <w:szCs w:val="30"/>
          <w:cs/>
        </w:rPr>
        <w:t>รงงานทางตรง และต้นทุนทางตรงอื่น</w:t>
      </w:r>
      <w:r w:rsidRPr="000746C7">
        <w:rPr>
          <w:rFonts w:ascii="Angsana New" w:hAnsi="Angsana New" w:hint="cs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</w:t>
      </w:r>
      <w:r w:rsidR="004D2864" w:rsidRPr="000746C7">
        <w:rPr>
          <w:rFonts w:ascii="Angsana New" w:hAnsi="Angsana New" w:hint="cs"/>
          <w:sz w:val="30"/>
          <w:szCs w:val="30"/>
          <w:cs/>
        </w:rPr>
        <w:t xml:space="preserve">พร้อมจะใช้งานได้ตามความประสงค์ </w:t>
      </w:r>
      <w:r w:rsidRPr="000746C7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การขนย้าย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0746C7">
        <w:rPr>
          <w:rFonts w:ascii="Angsana New" w:hAnsi="Angsana New" w:hint="cs"/>
          <w:sz w:val="30"/>
          <w:szCs w:val="30"/>
          <w:cs/>
        </w:rPr>
        <w:t>ตั้</w:t>
      </w:r>
      <w:r w:rsidR="004D2864" w:rsidRPr="000746C7">
        <w:rPr>
          <w:rFonts w:ascii="Angsana New" w:hAnsi="Angsana New" w:hint="cs"/>
          <w:sz w:val="30"/>
          <w:szCs w:val="30"/>
          <w:cs/>
        </w:rPr>
        <w:t>งของสินทรัพย์และต้นทุนการกู้ยืม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0746C7">
        <w:rPr>
          <w:rFonts w:ascii="Angsana New" w:hAnsi="Angsana New" w:hint="cs"/>
          <w:sz w:val="30"/>
          <w:szCs w:val="30"/>
          <w:cs/>
        </w:rPr>
        <w:t>ลิขสิทธิ์ซอฟ</w:t>
      </w:r>
      <w:r w:rsidR="005B07D0" w:rsidRPr="000746C7">
        <w:rPr>
          <w:rFonts w:ascii="Angsana New" w:hAnsi="Angsana New" w:hint="cs"/>
          <w:sz w:val="30"/>
          <w:szCs w:val="30"/>
          <w:cs/>
        </w:rPr>
        <w:t>ต์</w:t>
      </w:r>
      <w:r w:rsidRPr="000746C7">
        <w:rPr>
          <w:rFonts w:ascii="Angsana New" w:hAnsi="Angsana New" w:hint="cs"/>
          <w:sz w:val="30"/>
          <w:szCs w:val="30"/>
          <w:cs/>
        </w:rPr>
        <w:t>แวร์</w:t>
      </w:r>
      <w:r w:rsidRPr="000746C7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0746C7">
        <w:rPr>
          <w:rFonts w:ascii="Angsana New" w:hAnsi="Angsana New" w:hint="cs"/>
          <w:sz w:val="30"/>
          <w:szCs w:val="30"/>
          <w:cs/>
        </w:rPr>
        <w:t>ลิขสิทธิ์ซอฟ</w:t>
      </w:r>
      <w:r w:rsidR="005B07D0" w:rsidRPr="000746C7">
        <w:rPr>
          <w:rFonts w:ascii="Angsana New" w:hAnsi="Angsana New" w:hint="cs"/>
          <w:sz w:val="30"/>
          <w:szCs w:val="30"/>
          <w:cs/>
        </w:rPr>
        <w:t>ต์</w:t>
      </w:r>
      <w:r w:rsidRPr="000746C7">
        <w:rPr>
          <w:rFonts w:ascii="Angsana New" w:hAnsi="Angsana New" w:hint="cs"/>
          <w:sz w:val="30"/>
          <w:szCs w:val="30"/>
          <w:cs/>
        </w:rPr>
        <w:t>แวร์</w:t>
      </w:r>
      <w:r w:rsidRPr="000746C7">
        <w:rPr>
          <w:rFonts w:ascii="Angsana New" w:hAnsi="Angsana New"/>
          <w:sz w:val="30"/>
          <w:szCs w:val="30"/>
          <w:cs/>
        </w:rPr>
        <w:t>นั้นให้ถือว่า</w:t>
      </w:r>
      <w:r w:rsidR="004D2864"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ลิขสิทธิ์ซอฟ</w:t>
      </w:r>
      <w:r w:rsidR="005B07D0" w:rsidRPr="000746C7">
        <w:rPr>
          <w:rFonts w:ascii="Angsana New" w:hAnsi="Angsana New" w:hint="cs"/>
          <w:sz w:val="30"/>
          <w:szCs w:val="30"/>
          <w:cs/>
        </w:rPr>
        <w:t>ต์</w:t>
      </w:r>
      <w:r w:rsidRPr="000746C7">
        <w:rPr>
          <w:rFonts w:ascii="Angsana New" w:hAnsi="Angsana New" w:hint="cs"/>
          <w:sz w:val="30"/>
          <w:szCs w:val="30"/>
          <w:cs/>
        </w:rPr>
        <w:t>แวร์</w:t>
      </w:r>
      <w:r w:rsidRPr="000746C7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0746C7">
        <w:rPr>
          <w:rFonts w:ascii="Angsana New" w:hAnsi="Angsana New" w:hint="cs"/>
          <w:sz w:val="30"/>
          <w:szCs w:val="30"/>
          <w:cs/>
        </w:rPr>
        <w:t>ุปกรณ์</w:t>
      </w:r>
    </w:p>
    <w:p w:rsidR="0024137E" w:rsidRPr="000746C7" w:rsidRDefault="0024137E" w:rsidP="00241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5475C6" w:rsidRPr="000746C7" w:rsidRDefault="005475C6" w:rsidP="00241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firstLine="18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0746C7">
        <w:rPr>
          <w:rFonts w:ascii="Angsana New" w:hAnsi="Angsana New"/>
          <w:sz w:val="30"/>
          <w:szCs w:val="30"/>
          <w:cs/>
        </w:rPr>
        <w:lastRenderedPageBreak/>
        <w:t>ส่วนประกอบของรายการที่ดิน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อาคารและอุปกรณ์แต่ละรายการ</w:t>
      </w:r>
      <w:r w:rsidRPr="000746C7">
        <w:rPr>
          <w:rFonts w:ascii="Angsana New" w:hAnsi="Angsana New" w:hint="cs"/>
          <w:sz w:val="30"/>
          <w:szCs w:val="30"/>
          <w:cs/>
        </w:rPr>
        <w:t>ที่</w:t>
      </w:r>
      <w:r w:rsidRPr="000746C7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0746C7">
        <w:rPr>
          <w:rFonts w:ascii="Angsana New" w:hAnsi="Angsana New" w:hint="cs"/>
          <w:sz w:val="30"/>
          <w:szCs w:val="30"/>
          <w:cs/>
        </w:rPr>
        <w:t>ต้อง</w:t>
      </w:r>
      <w:r w:rsidRPr="000746C7">
        <w:rPr>
          <w:rFonts w:ascii="Angsana New" w:hAnsi="Angsana New"/>
          <w:sz w:val="30"/>
          <w:szCs w:val="30"/>
          <w:cs/>
        </w:rPr>
        <w:t>บันทึก</w:t>
      </w:r>
      <w:r w:rsidR="00173F55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/>
          <w:sz w:val="30"/>
          <w:szCs w:val="30"/>
          <w:cs/>
        </w:rPr>
        <w:t>แต่ละส่วน</w:t>
      </w:r>
      <w:r w:rsidRPr="000746C7">
        <w:rPr>
          <w:rFonts w:ascii="Angsana New" w:hAnsi="Angsana New" w:hint="cs"/>
          <w:sz w:val="30"/>
          <w:szCs w:val="30"/>
          <w:cs/>
        </w:rPr>
        <w:t>ประกอบ</w:t>
      </w:r>
      <w:r w:rsidRPr="000746C7">
        <w:rPr>
          <w:rFonts w:ascii="Angsana New" w:hAnsi="Angsana New"/>
          <w:sz w:val="30"/>
          <w:szCs w:val="30"/>
          <w:cs/>
        </w:rPr>
        <w:t>ที่มีนัยสำคัญแยกต่างหากจากกัน</w:t>
      </w:r>
    </w:p>
    <w:p w:rsidR="004D2864" w:rsidRPr="000746C7" w:rsidRDefault="004D2864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6E04EF" w:rsidRPr="000746C7" w:rsidRDefault="006E04EF" w:rsidP="0022220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0746C7">
        <w:rPr>
          <w:rFonts w:ascii="Angsana New" w:hAnsi="Angsana New" w:cs="Angsana New" w:hint="cs"/>
          <w:color w:val="auto"/>
          <w:sz w:val="30"/>
          <w:szCs w:val="30"/>
          <w:cs/>
        </w:rPr>
        <w:t>กำไรหรือ</w:t>
      </w:r>
      <w:r w:rsidR="00723D3A">
        <w:rPr>
          <w:rFonts w:ascii="Angsana New" w:hAnsi="Angsana New" w:cs="Angsana New" w:hint="cs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0746C7">
        <w:rPr>
          <w:rFonts w:ascii="Angsana New" w:hAnsi="Angsana New" w:cs="Angsana New" w:hint="cs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</w:t>
      </w:r>
      <w:r w:rsidR="00723D3A">
        <w:rPr>
          <w:rFonts w:ascii="Angsana New" w:hAnsi="Angsana New" w:cs="Angsana New" w:hint="cs"/>
          <w:color w:val="auto"/>
          <w:sz w:val="30"/>
          <w:szCs w:val="30"/>
          <w:cs/>
        </w:rPr>
        <w:t>ับมูลค่าตามบัญชีของที่ดิน อาคาร</w:t>
      </w:r>
      <w:r w:rsidR="00FA21E6" w:rsidRPr="000746C7">
        <w:rPr>
          <w:rFonts w:ascii="Angsana New" w:hAnsi="Angsana New" w:cs="Angsana New" w:hint="cs"/>
          <w:color w:val="auto"/>
          <w:sz w:val="30"/>
          <w:szCs w:val="30"/>
          <w:cs/>
        </w:rPr>
        <w:t>และอุปกรณ์ โดยรับรู้</w:t>
      </w:r>
      <w:r w:rsidR="004352D0" w:rsidRPr="000746C7">
        <w:rPr>
          <w:rFonts w:ascii="Angsana New" w:hAnsi="Angsana New" w:cs="Angsana New" w:hint="cs"/>
          <w:color w:val="auto"/>
          <w:sz w:val="30"/>
          <w:szCs w:val="30"/>
          <w:cs/>
        </w:rPr>
        <w:t>ในกำไรหรือขาดทุน</w:t>
      </w:r>
    </w:p>
    <w:p w:rsidR="006E04EF" w:rsidRPr="000746C7" w:rsidRDefault="006E04EF" w:rsidP="00930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4D2864" w:rsidRPr="000746C7" w:rsidRDefault="005475C6" w:rsidP="004D2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4D2864" w:rsidRPr="000746C7" w:rsidRDefault="004D2864" w:rsidP="004D2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5475C6" w:rsidRPr="000746C7" w:rsidRDefault="005475C6" w:rsidP="00E2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การเช่าซึ่ง</w:t>
      </w:r>
      <w:r w:rsidRPr="000746C7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กลุ่มบริษัท</w:t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ได้รับส่วนใหญ่ของความเสี่ยงและผลตอบแทนจากการครอบครองทรัพย์สินที่เช่านั้นๆ ให้</w:t>
      </w:r>
      <w:r w:rsidR="00173F55">
        <w:rPr>
          <w:rFonts w:ascii="Angsana New" w:hAnsi="Angsana New"/>
          <w:color w:val="000000"/>
          <w:sz w:val="30"/>
          <w:szCs w:val="30"/>
          <w:cs/>
          <w:lang w:eastAsia="en-GB"/>
        </w:rPr>
        <w:br/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จัดประเภทเป็นสัญญาเช่าการเงิน </w:t>
      </w:r>
      <w:r w:rsidRPr="000746C7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ส่วน</w:t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 w:rsidRPr="000746C7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มูลค่า</w:t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ยุติธรรมหรือมูลค่าปัจจุบันของจำนวนเงินขั้นต่ำที่ต้องจ่ายตามส</w:t>
      </w:r>
      <w:r w:rsidR="004D2864"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ัญญาเช่าแล้วแต่จำนวนใดจะต่ำกว่า</w:t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7F4750" w:rsidRPr="000746C7">
        <w:rPr>
          <w:rFonts w:ascii="Angsana New" w:hAnsi="Angsana New"/>
          <w:color w:val="000000"/>
          <w:sz w:val="30"/>
          <w:szCs w:val="30"/>
          <w:lang w:eastAsia="en-GB"/>
        </w:rPr>
        <w:br/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หักด้วยค่าเสื่อม</w:t>
      </w:r>
      <w:r w:rsidR="004D2864"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ราคาสะสมและขาดทุนจากการด้อยค่า</w:t>
      </w:r>
      <w:r w:rsidR="004D2864" w:rsidRPr="000746C7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ค่าเช่าที่ชำระจะแยกเป็นส่วนที่เป็นค่าใช้จ่ายทางการเงิน </w:t>
      </w:r>
      <w:r w:rsidR="007F4750" w:rsidRPr="000746C7">
        <w:rPr>
          <w:rFonts w:ascii="Angsana New" w:hAnsi="Angsana New"/>
          <w:color w:val="000000"/>
          <w:sz w:val="30"/>
          <w:szCs w:val="30"/>
          <w:lang w:eastAsia="en-GB"/>
        </w:rPr>
        <w:br/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แล</w:t>
      </w:r>
      <w:r w:rsidR="004D2864"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ะส่วนที่จะหักจากหนี้ตามสัญญา</w:t>
      </w:r>
      <w:r w:rsidR="004D2864" w:rsidRPr="000746C7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0746C7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="004D2864"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ค่าใช้จ่ายทางการเงินจะบันทึกโดยตรงในกำไร</w:t>
      </w:r>
      <w:r w:rsidRPr="000746C7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หรือ</w:t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ขาดทุน</w:t>
      </w:r>
    </w:p>
    <w:p w:rsidR="009514A3" w:rsidRDefault="009514A3" w:rsidP="008E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</w:p>
    <w:p w:rsidR="006E04EF" w:rsidRPr="000746C7" w:rsidRDefault="006E04EF" w:rsidP="008E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6E04EF" w:rsidRPr="000746C7" w:rsidRDefault="006E04EF" w:rsidP="006E0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AD3EF4" w:rsidRPr="000746C7" w:rsidRDefault="006E04EF" w:rsidP="00CA7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</w:t>
      </w:r>
      <w:r w:rsidR="007F4750" w:rsidRPr="000746C7">
        <w:rPr>
          <w:rFonts w:ascii="Angsana New" w:hAnsi="Angsana New" w:hint="cs"/>
          <w:sz w:val="30"/>
          <w:szCs w:val="30"/>
          <w:cs/>
        </w:rPr>
        <w:t xml:space="preserve">ังอสังหาริมทรัพย์เพื่อการลงทุน </w:t>
      </w:r>
      <w:r w:rsidRPr="000746C7">
        <w:rPr>
          <w:rFonts w:ascii="Angsana New" w:hAnsi="Angsana New" w:hint="cs"/>
          <w:sz w:val="30"/>
          <w:szCs w:val="30"/>
          <w:cs/>
        </w:rPr>
        <w:t>อสังหาริมทรัพย์นั้น</w:t>
      </w:r>
      <w:r w:rsidR="00174E1A" w:rsidRPr="000746C7">
        <w:rPr>
          <w:rFonts w:ascii="Angsana New" w:hAnsi="Angsana New" w:hint="cs"/>
          <w:sz w:val="30"/>
          <w:szCs w:val="30"/>
          <w:cs/>
        </w:rPr>
        <w:t>จะถูก</w:t>
      </w:r>
      <w:r w:rsidRPr="000746C7">
        <w:rPr>
          <w:rFonts w:ascii="Angsana New" w:hAnsi="Angsana New" w:hint="cs"/>
          <w:sz w:val="30"/>
          <w:szCs w:val="30"/>
          <w:cs/>
        </w:rPr>
        <w:t>จัดประเภท</w:t>
      </w:r>
      <w:r w:rsidR="00174E1A" w:rsidRPr="000746C7">
        <w:rPr>
          <w:rFonts w:ascii="Angsana New" w:hAnsi="Angsana New" w:hint="cs"/>
          <w:sz w:val="30"/>
          <w:szCs w:val="30"/>
          <w:cs/>
        </w:rPr>
        <w:t>ใหม่</w:t>
      </w:r>
      <w:r w:rsidRPr="000746C7">
        <w:rPr>
          <w:rFonts w:ascii="Angsana New" w:hAnsi="Angsana New" w:hint="cs"/>
          <w:sz w:val="30"/>
          <w:szCs w:val="30"/>
          <w:cs/>
        </w:rPr>
        <w:t>เป็นอสังหาริมทรัพย์เพื่อการลงทุน</w:t>
      </w:r>
      <w:r w:rsidR="00174E1A" w:rsidRPr="000746C7">
        <w:rPr>
          <w:rFonts w:ascii="Angsana New" w:hAnsi="Angsana New" w:hint="cs"/>
          <w:sz w:val="30"/>
          <w:szCs w:val="30"/>
          <w:cs/>
        </w:rPr>
        <w:t>ด้วยมูลค่าตามบัญชี</w:t>
      </w:r>
    </w:p>
    <w:p w:rsidR="007F4750" w:rsidRPr="000746C7" w:rsidRDefault="007F4750" w:rsidP="00CA7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5475C6" w:rsidRPr="000746C7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:rsidR="005475C6" w:rsidRPr="000746C7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D613E5" w:rsidRDefault="005475C6" w:rsidP="009514A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ถ้า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="00B632C2"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11793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</w:t>
      </w:r>
      <w:r w:rsidR="00173F55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="00977A1E"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ตามบัญชี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:rsidR="00E8771C" w:rsidRPr="009514A3" w:rsidRDefault="00E8771C" w:rsidP="009514A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:rsidR="005475C6" w:rsidRPr="000746C7" w:rsidRDefault="005475C6" w:rsidP="00D61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5475C6" w:rsidRPr="000746C7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7F4750" w:rsidRPr="000746C7" w:rsidRDefault="005475C6" w:rsidP="005475C6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746C7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0746C7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0746C7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0746C7">
        <w:rPr>
          <w:rFonts w:ascii="Angsana New" w:hAnsi="Angsana New" w:cs="Angsana New"/>
          <w:sz w:val="30"/>
          <w:szCs w:val="30"/>
        </w:rPr>
        <w:t xml:space="preserve"> </w:t>
      </w:r>
      <w:r w:rsidRPr="000746C7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247DEB" w:rsidRDefault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5475C6" w:rsidRPr="000746C7" w:rsidRDefault="005475C6" w:rsidP="0024137E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746C7">
        <w:rPr>
          <w:rFonts w:ascii="Angsana New" w:hAnsi="Angsana New" w:cs="Angsana New"/>
          <w:sz w:val="30"/>
          <w:szCs w:val="30"/>
          <w:cs/>
        </w:rPr>
        <w:lastRenderedPageBreak/>
        <w:t>ค่าเสื่อมราคาบันทึกเป็นค่าใช้จ่ายในกำไร</w:t>
      </w:r>
      <w:r w:rsidRPr="000746C7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0746C7">
        <w:rPr>
          <w:rFonts w:ascii="Angsana New" w:hAnsi="Angsana New" w:cs="Angsana New"/>
          <w:sz w:val="30"/>
          <w:szCs w:val="30"/>
          <w:cs/>
        </w:rPr>
        <w:t>ขาดทุน คำนวณโด</w:t>
      </w:r>
      <w:r w:rsidR="0024137E" w:rsidRPr="000746C7">
        <w:rPr>
          <w:rFonts w:ascii="Angsana New" w:hAnsi="Angsana New" w:cs="Angsana New"/>
          <w:sz w:val="30"/>
          <w:szCs w:val="30"/>
          <w:cs/>
        </w:rPr>
        <w:t>ยวิธีเส้นตรงตามเกณฑ์อายุการใ</w:t>
      </w:r>
      <w:r w:rsidR="0024137E" w:rsidRPr="000746C7">
        <w:rPr>
          <w:rFonts w:ascii="Angsana New" w:hAnsi="Angsana New" w:cs="Angsana New" w:hint="cs"/>
          <w:sz w:val="30"/>
          <w:szCs w:val="30"/>
          <w:cs/>
        </w:rPr>
        <w:t>ห้ประโยชน์</w:t>
      </w:r>
      <w:r w:rsidRPr="000746C7">
        <w:rPr>
          <w:rFonts w:ascii="Angsana New" w:hAnsi="Angsana New" w:cs="Angsana New"/>
          <w:sz w:val="30"/>
          <w:szCs w:val="30"/>
          <w:cs/>
        </w:rPr>
        <w:t>โดยประมาณของ</w:t>
      </w:r>
      <w:r w:rsidRPr="000746C7">
        <w:rPr>
          <w:rFonts w:ascii="Angsana New" w:hAnsi="Angsana New" w:cs="Angsana New" w:hint="cs"/>
          <w:sz w:val="30"/>
          <w:szCs w:val="30"/>
          <w:cs/>
        </w:rPr>
        <w:t>ส่วนประกอบของ</w:t>
      </w:r>
      <w:r w:rsidR="00117939">
        <w:rPr>
          <w:rFonts w:ascii="Angsana New" w:hAnsi="Angsana New" w:cs="Angsana New"/>
          <w:sz w:val="30"/>
          <w:szCs w:val="30"/>
          <w:cs/>
        </w:rPr>
        <w:t xml:space="preserve">สินทรัพย์แต่ละรายการ </w:t>
      </w:r>
      <w:r w:rsidRPr="000746C7">
        <w:rPr>
          <w:rFonts w:ascii="Angsana New" w:hAnsi="Angsana New" w:cs="Angsana New"/>
          <w:sz w:val="30"/>
          <w:szCs w:val="30"/>
          <w:cs/>
        </w:rPr>
        <w:t>ประมาณการอายุการ</w:t>
      </w:r>
      <w:r w:rsidR="004D2864" w:rsidRPr="000746C7">
        <w:rPr>
          <w:rFonts w:ascii="Angsana New" w:hAnsi="Angsana New" w:cs="Angsana New" w:hint="cs"/>
          <w:sz w:val="30"/>
          <w:szCs w:val="30"/>
          <w:cs/>
        </w:rPr>
        <w:t>ให้ประโยชน์</w:t>
      </w:r>
      <w:r w:rsidRPr="000746C7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</w:p>
    <w:p w:rsidR="004D2864" w:rsidRPr="000746C7" w:rsidRDefault="004D2864" w:rsidP="004D2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5475C6" w:rsidRPr="000746C7" w:rsidTr="00DF7577">
        <w:tc>
          <w:tcPr>
            <w:tcW w:w="5390" w:type="dxa"/>
            <w:vAlign w:val="bottom"/>
          </w:tcPr>
          <w:p w:rsidR="005475C6" w:rsidRPr="000746C7" w:rsidRDefault="005475C6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C67309"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500A6" w:rsidRPr="000746C7">
              <w:rPr>
                <w:rFonts w:ascii="Angsana New" w:hAnsi="Angsana New" w:hint="cs"/>
                <w:sz w:val="30"/>
                <w:szCs w:val="30"/>
                <w:cs/>
              </w:rPr>
              <w:t>สิ่งปลูกสร้างและส่วนปรับปรุง</w:t>
            </w:r>
          </w:p>
        </w:tc>
        <w:tc>
          <w:tcPr>
            <w:tcW w:w="1195" w:type="dxa"/>
          </w:tcPr>
          <w:p w:rsidR="005475C6" w:rsidRPr="000746C7" w:rsidRDefault="004D2864" w:rsidP="0043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</w:t>
            </w:r>
            <w:r w:rsidR="006E04EF"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  <w:r w:rsidR="006E04EF"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5475C6" w:rsidRPr="000746C7" w:rsidRDefault="005475C6" w:rsidP="00DF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475C6" w:rsidRPr="000746C7" w:rsidTr="00DF7577">
        <w:tc>
          <w:tcPr>
            <w:tcW w:w="5390" w:type="dxa"/>
            <w:vAlign w:val="bottom"/>
          </w:tcPr>
          <w:p w:rsidR="005475C6" w:rsidRPr="000746C7" w:rsidRDefault="005475C6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:rsidR="005475C6" w:rsidRPr="000746C7" w:rsidRDefault="004D2864" w:rsidP="0043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</w:t>
            </w:r>
            <w:r w:rsidR="006E04EF"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  <w:r w:rsidR="006E04EF"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5475C6" w:rsidRPr="000746C7" w:rsidRDefault="005475C6" w:rsidP="00DF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475C6" w:rsidRPr="000746C7" w:rsidTr="00DF7577">
        <w:tc>
          <w:tcPr>
            <w:tcW w:w="5390" w:type="dxa"/>
            <w:vAlign w:val="bottom"/>
          </w:tcPr>
          <w:p w:rsidR="005475C6" w:rsidRPr="000746C7" w:rsidRDefault="005475C6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</w:t>
            </w:r>
            <w:r w:rsidR="006500A6" w:rsidRPr="000746C7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95" w:type="dxa"/>
          </w:tcPr>
          <w:p w:rsidR="005475C6" w:rsidRPr="000746C7" w:rsidRDefault="004D2864" w:rsidP="0043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3</w:t>
            </w:r>
            <w:r w:rsidR="006E04EF"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  <w:r w:rsidR="006E04EF"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5475C6" w:rsidRPr="000746C7" w:rsidRDefault="005475C6" w:rsidP="00DF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475C6" w:rsidRPr="000746C7" w:rsidTr="00DF7577">
        <w:tc>
          <w:tcPr>
            <w:tcW w:w="5390" w:type="dxa"/>
            <w:shd w:val="clear" w:color="auto" w:fill="auto"/>
            <w:vAlign w:val="bottom"/>
          </w:tcPr>
          <w:p w:rsidR="005475C6" w:rsidRPr="000746C7" w:rsidRDefault="005475C6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5475C6" w:rsidRPr="000746C7" w:rsidRDefault="00D875D7" w:rsidP="0043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:rsidR="005475C6" w:rsidRPr="000746C7" w:rsidRDefault="005475C6" w:rsidP="00DF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5475C6" w:rsidRPr="000746C7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5475C6" w:rsidRPr="000746C7" w:rsidRDefault="005475C6" w:rsidP="00E00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EE6E2C">
        <w:rPr>
          <w:rFonts w:ascii="Angsana New" w:hAnsi="Angsana New" w:hint="cs"/>
          <w:sz w:val="30"/>
          <w:szCs w:val="30"/>
          <w:cs/>
        </w:rPr>
        <w:t>และติดตั้ง</w:t>
      </w:r>
    </w:p>
    <w:p w:rsidR="00BA26E3" w:rsidRPr="000746C7" w:rsidRDefault="00BA26E3" w:rsidP="00D87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243AB3" w:rsidRPr="000746C7" w:rsidRDefault="005475C6" w:rsidP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="00247DEB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รอบปีบัญชี และปรับปรุงตามความเหมาะสม</w:t>
      </w:r>
    </w:p>
    <w:p w:rsidR="005D5A80" w:rsidRPr="000746C7" w:rsidRDefault="005D5A80" w:rsidP="00D87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B82B28" w:rsidRPr="000746C7" w:rsidRDefault="00B82B28" w:rsidP="0030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ฎ</w:t>
      </w:r>
      <w:r w:rsidR="00300E69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)</w:t>
      </w:r>
      <w:r w:rsidR="00300E69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สินทรัพย์ไม่มีตัวตน</w:t>
      </w:r>
    </w:p>
    <w:p w:rsidR="005475C6" w:rsidRPr="009514A3" w:rsidRDefault="005475C6" w:rsidP="009305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Angsana New" w:hAnsi="Angsana New"/>
          <w:sz w:val="28"/>
          <w:szCs w:val="28"/>
        </w:rPr>
      </w:pPr>
    </w:p>
    <w:p w:rsidR="005475C6" w:rsidRPr="000746C7" w:rsidRDefault="006E04EF" w:rsidP="00547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5475C6" w:rsidRPr="000746C7">
        <w:rPr>
          <w:rFonts w:ascii="Angsana New" w:hAnsi="Angsana New"/>
          <w:sz w:val="30"/>
          <w:szCs w:val="30"/>
          <w:cs/>
        </w:rPr>
        <w:t>ที่</w:t>
      </w:r>
      <w:r w:rsidR="005475C6" w:rsidRPr="000746C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475C6" w:rsidRPr="000746C7">
        <w:rPr>
          <w:rFonts w:ascii="Angsana New" w:hAnsi="Angsana New"/>
          <w:sz w:val="30"/>
          <w:szCs w:val="30"/>
          <w:cs/>
        </w:rPr>
        <w:t>ซื้อมา</w:t>
      </w:r>
      <w:r w:rsidR="005475C6" w:rsidRPr="000746C7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="00FA21E6" w:rsidRPr="000746C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5475C6" w:rsidRPr="000746C7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7F4750" w:rsidRPr="000746C7">
        <w:rPr>
          <w:rFonts w:ascii="Angsana New" w:hAnsi="Angsana New"/>
          <w:sz w:val="30"/>
          <w:szCs w:val="30"/>
        </w:rPr>
        <w:br/>
      </w:r>
      <w:r w:rsidR="005475C6" w:rsidRPr="000746C7">
        <w:rPr>
          <w:rFonts w:ascii="Angsana New" w:hAnsi="Angsana New" w:hint="cs"/>
          <w:sz w:val="30"/>
          <w:szCs w:val="30"/>
          <w:cs/>
        </w:rPr>
        <w:t>ผล</w:t>
      </w:r>
      <w:r w:rsidR="005475C6" w:rsidRPr="000746C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5475C6" w:rsidRPr="000746C7">
        <w:rPr>
          <w:rFonts w:ascii="Angsana New" w:hAnsi="Angsana New" w:hint="cs"/>
          <w:sz w:val="30"/>
          <w:szCs w:val="30"/>
          <w:cs/>
        </w:rPr>
        <w:t>สะสม</w:t>
      </w:r>
    </w:p>
    <w:p w:rsidR="00894AC7" w:rsidRPr="009514A3" w:rsidRDefault="00894AC7" w:rsidP="009305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5475C6" w:rsidRPr="000746C7" w:rsidRDefault="005475C6" w:rsidP="00547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5475C6" w:rsidRPr="009514A3" w:rsidRDefault="005475C6" w:rsidP="009305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977A1E" w:rsidRPr="000746C7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0746C7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0746C7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="0011793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eastAsia="Calibri" w:hAnsi="Angsana New" w:hint="cs"/>
          <w:sz w:val="30"/>
          <w:szCs w:val="30"/>
          <w:cs/>
        </w:rPr>
        <w:t>โดยรวมเป็นสินทรัพย์ที่</w:t>
      </w:r>
      <w:r w:rsidRPr="000746C7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="00117939">
        <w:rPr>
          <w:rFonts w:ascii="Angsana New" w:eastAsia="Calibri" w:hAnsi="Angsana New" w:hint="cs"/>
          <w:sz w:val="30"/>
          <w:szCs w:val="30"/>
          <w:cs/>
        </w:rPr>
        <w:t>ที่เกี่ยวข้องนั้น</w:t>
      </w:r>
      <w:r w:rsidRPr="000746C7">
        <w:rPr>
          <w:rFonts w:ascii="Angsana New" w:eastAsia="Calibri" w:hAnsi="Angsana New" w:hint="cs"/>
          <w:sz w:val="30"/>
          <w:szCs w:val="30"/>
          <w:cs/>
        </w:rPr>
        <w:t xml:space="preserve"> ค่าใช้จ่ายอื่น รวมถึงค่าความนิยมและตราผลิตภัณฑ์ที่เกิดขึ้นภายในรับรู้</w:t>
      </w:r>
      <w:r w:rsidRPr="000746C7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:rsidR="00D613E5" w:rsidRPr="009514A3" w:rsidRDefault="00D613E5" w:rsidP="00D61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</w:p>
    <w:p w:rsidR="005475C6" w:rsidRPr="000746C7" w:rsidRDefault="005475C6" w:rsidP="00D613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 w:hint="cs"/>
          <w:i/>
          <w:iCs/>
          <w:sz w:val="30"/>
          <w:szCs w:val="30"/>
          <w:cs/>
        </w:rPr>
        <w:t>ค่าตัดจำหน่</w:t>
      </w:r>
      <w:r w:rsidR="00D875D7" w:rsidRPr="000746C7">
        <w:rPr>
          <w:rFonts w:ascii="Angsana New" w:hAnsi="Angsana New" w:hint="cs"/>
          <w:i/>
          <w:iCs/>
          <w:sz w:val="30"/>
          <w:szCs w:val="30"/>
          <w:cs/>
        </w:rPr>
        <w:t>าย</w:t>
      </w:r>
    </w:p>
    <w:p w:rsidR="00D875D7" w:rsidRPr="00D613E5" w:rsidRDefault="00D875D7" w:rsidP="00547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2C0B19" w:rsidRDefault="005475C6" w:rsidP="00951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Pr="000746C7">
        <w:rPr>
          <w:rFonts w:ascii="Angsana New" w:eastAsia="Calibri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677C73" w:rsidRPr="009514A3" w:rsidRDefault="00677C73" w:rsidP="00951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5475C6" w:rsidRPr="000746C7" w:rsidRDefault="005475C6" w:rsidP="002C0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0746C7">
        <w:rPr>
          <w:rFonts w:ascii="Angsana New" w:hAnsi="Angsana New"/>
          <w:sz w:val="30"/>
          <w:szCs w:val="30"/>
          <w:cs/>
        </w:rPr>
        <w:t>โดยวิธีเส้นตรง</w:t>
      </w:r>
      <w:r w:rsidRPr="000746C7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0746C7">
        <w:rPr>
          <w:rFonts w:ascii="Angsana New" w:hAnsi="Angsana New"/>
          <w:sz w:val="30"/>
          <w:szCs w:val="30"/>
          <w:cs/>
        </w:rPr>
        <w:t>รูปแบบที่คาดว่าจะได้รับ</w:t>
      </w:r>
      <w:r w:rsidRPr="00173F55">
        <w:rPr>
          <w:rFonts w:ascii="Angsana New" w:hAnsi="Angsana New"/>
          <w:spacing w:val="-8"/>
          <w:sz w:val="30"/>
          <w:szCs w:val="30"/>
          <w:cs/>
        </w:rPr>
        <w:t>ประโยชน์</w:t>
      </w:r>
      <w:r w:rsidR="0024137E" w:rsidRPr="00173F55">
        <w:rPr>
          <w:rFonts w:ascii="Angsana New" w:hAnsi="Angsana New" w:hint="cs"/>
          <w:spacing w:val="-8"/>
          <w:sz w:val="30"/>
          <w:szCs w:val="30"/>
          <w:cs/>
        </w:rPr>
        <w:t>เชิงเศรษฐกิจ</w:t>
      </w:r>
      <w:r w:rsidRPr="00173F55">
        <w:rPr>
          <w:rFonts w:ascii="Angsana New" w:hAnsi="Angsana New"/>
          <w:spacing w:val="-8"/>
          <w:sz w:val="30"/>
          <w:szCs w:val="30"/>
          <w:cs/>
        </w:rPr>
        <w:t>ในอนาคตจากสินทรัพย์นั้นตาม</w:t>
      </w:r>
      <w:r w:rsidRPr="00173F55">
        <w:rPr>
          <w:rFonts w:ascii="Angsana New" w:hAnsi="Angsana New" w:hint="cs"/>
          <w:spacing w:val="-8"/>
          <w:sz w:val="30"/>
          <w:szCs w:val="30"/>
          <w:cs/>
        </w:rPr>
        <w:t>ระยะเวลาที่คาดว่าจะได้รับประโยชน์จากสินทรัพย์ไม่มีตัวตน</w:t>
      </w:r>
      <w:r w:rsidR="00173F55">
        <w:rPr>
          <w:rFonts w:ascii="Angsana New" w:hAnsi="Angsana New"/>
          <w:spacing w:val="-8"/>
          <w:sz w:val="30"/>
          <w:szCs w:val="30"/>
          <w:cs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ซึ่งไม่รวมค่าความนิยม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</w:p>
    <w:p w:rsidR="00247DEB" w:rsidRDefault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5475C6" w:rsidRPr="000746C7" w:rsidRDefault="005475C6" w:rsidP="00241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lastRenderedPageBreak/>
        <w:t>ระยะเวลาที่คาดว่าจะได้รับประโยชน์</w:t>
      </w:r>
      <w:r w:rsidRPr="000746C7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0746C7">
        <w:rPr>
          <w:rFonts w:ascii="Angsana New" w:hAnsi="Angsana New"/>
          <w:sz w:val="30"/>
          <w:szCs w:val="30"/>
          <w:cs/>
        </w:rPr>
        <w:t>แสดงได้ดังนี้</w:t>
      </w:r>
    </w:p>
    <w:p w:rsidR="005475C6" w:rsidRPr="00D613E5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270" w:type="dxa"/>
        <w:tblLook w:val="01E0" w:firstRow="1" w:lastRow="1" w:firstColumn="1" w:lastColumn="1" w:noHBand="0" w:noVBand="0"/>
      </w:tblPr>
      <w:tblGrid>
        <w:gridCol w:w="4590"/>
        <w:gridCol w:w="1080"/>
        <w:gridCol w:w="3303"/>
      </w:tblGrid>
      <w:tr w:rsidR="005475C6" w:rsidRPr="000746C7" w:rsidTr="00571EB1">
        <w:tc>
          <w:tcPr>
            <w:tcW w:w="4590" w:type="dxa"/>
          </w:tcPr>
          <w:p w:rsidR="005475C6" w:rsidRPr="000746C7" w:rsidRDefault="005475C6" w:rsidP="0057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ค่าสิทธิ</w:t>
            </w:r>
            <w:r w:rsidR="00E25490" w:rsidRPr="000746C7">
              <w:rPr>
                <w:rFonts w:ascii="Angsana New" w:hAnsi="Angsana New" w:hint="cs"/>
                <w:sz w:val="30"/>
                <w:szCs w:val="30"/>
                <w:cs/>
              </w:rPr>
              <w:t>และการช่วยเหลือทางเทคนิค</w:t>
            </w:r>
            <w:r w:rsidR="006E04EF" w:rsidRPr="000746C7">
              <w:rPr>
                <w:rFonts w:ascii="Angsana New" w:hAnsi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080" w:type="dxa"/>
          </w:tcPr>
          <w:p w:rsidR="005475C6" w:rsidRPr="000746C7" w:rsidRDefault="00D875D7" w:rsidP="0043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:rsidR="005475C6" w:rsidRPr="000746C7" w:rsidRDefault="005475C6" w:rsidP="00DF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8B6E80" w:rsidRPr="000746C7" w:rsidTr="00571EB1">
        <w:tc>
          <w:tcPr>
            <w:tcW w:w="4590" w:type="dxa"/>
          </w:tcPr>
          <w:p w:rsidR="008B6E80" w:rsidRPr="000746C7" w:rsidRDefault="008B6E80" w:rsidP="0057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80" w:type="dxa"/>
          </w:tcPr>
          <w:p w:rsidR="008B6E80" w:rsidRPr="000746C7" w:rsidRDefault="008B6E80" w:rsidP="008B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:rsidR="008B6E80" w:rsidRPr="000746C7" w:rsidRDefault="008B6E80" w:rsidP="008B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5475C6" w:rsidRPr="00D613E5" w:rsidRDefault="005475C6" w:rsidP="00547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="Angsana New" w:hAnsi="Angsana New"/>
          <w:sz w:val="28"/>
          <w:szCs w:val="28"/>
          <w:shd w:val="clear" w:color="auto" w:fill="E0E0E0"/>
        </w:rPr>
      </w:pPr>
    </w:p>
    <w:p w:rsidR="005475C6" w:rsidRPr="000746C7" w:rsidRDefault="002C0B19" w:rsidP="006E04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วิธีการตัดจำหน่าย</w:t>
      </w:r>
      <w:r w:rsidR="005475C6" w:rsidRPr="000746C7">
        <w:rPr>
          <w:rFonts w:ascii="Angsana New" w:hAnsi="Angsana New" w:hint="cs"/>
          <w:sz w:val="30"/>
          <w:szCs w:val="30"/>
          <w:cs/>
        </w:rPr>
        <w:t xml:space="preserve">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="005475C6" w:rsidRPr="000746C7" w:rsidDel="00E44C55">
        <w:rPr>
          <w:rFonts w:ascii="Angsana New" w:hAnsi="Angsana New"/>
          <w:sz w:val="30"/>
          <w:szCs w:val="30"/>
        </w:rPr>
        <w:t xml:space="preserve"> </w:t>
      </w:r>
    </w:p>
    <w:p w:rsidR="00FC4EDF" w:rsidRPr="00D613E5" w:rsidRDefault="00FC4EDF" w:rsidP="00977A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="Angsana New" w:hAnsi="Angsana New"/>
          <w:sz w:val="28"/>
          <w:szCs w:val="28"/>
          <w:shd w:val="clear" w:color="auto" w:fill="E0E0E0"/>
        </w:rPr>
      </w:pPr>
    </w:p>
    <w:p w:rsidR="00B82B28" w:rsidRPr="000746C7" w:rsidRDefault="00B82B28" w:rsidP="00B82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ฏ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การด้อยค่า</w:t>
      </w:r>
    </w:p>
    <w:p w:rsidR="005475C6" w:rsidRPr="00D613E5" w:rsidRDefault="005475C6" w:rsidP="00977A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="Angsana New" w:hAnsi="Angsana New"/>
          <w:sz w:val="28"/>
          <w:szCs w:val="28"/>
          <w:shd w:val="clear" w:color="auto" w:fill="E0E0E0"/>
        </w:rPr>
      </w:pPr>
    </w:p>
    <w:p w:rsidR="005475C6" w:rsidRPr="000746C7" w:rsidRDefault="005475C6" w:rsidP="00547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pacing w:val="10"/>
          <w:sz w:val="30"/>
          <w:szCs w:val="30"/>
          <w:cs/>
        </w:rPr>
        <w:t>ยอดสินทรัพย์ตามบัญชีของ</w:t>
      </w:r>
      <w:r w:rsidRPr="000746C7">
        <w:rPr>
          <w:rFonts w:ascii="Angsana New" w:hAnsi="Angsana New" w:hint="cs"/>
          <w:spacing w:val="10"/>
          <w:sz w:val="30"/>
          <w:szCs w:val="30"/>
          <w:cs/>
        </w:rPr>
        <w:t>กลุ่มบริษัท</w:t>
      </w:r>
      <w:r w:rsidRPr="000746C7">
        <w:rPr>
          <w:rFonts w:ascii="Angsana New" w:hAnsi="Angsana New"/>
          <w:spacing w:val="10"/>
          <w:sz w:val="30"/>
          <w:szCs w:val="30"/>
          <w:cs/>
        </w:rPr>
        <w:t>ได้รับการทบทวน</w:t>
      </w:r>
      <w:r w:rsidRPr="000746C7">
        <w:rPr>
          <w:rFonts w:ascii="Angsana New" w:hAnsi="Angsana New"/>
          <w:sz w:val="30"/>
          <w:szCs w:val="30"/>
          <w:cs/>
        </w:rPr>
        <w:t xml:space="preserve"> ณ ทุกวันที่</w:t>
      </w:r>
      <w:r w:rsidRPr="000746C7">
        <w:rPr>
          <w:rFonts w:ascii="Angsana New" w:hAnsi="Angsana New" w:hint="cs"/>
          <w:sz w:val="30"/>
          <w:szCs w:val="30"/>
          <w:cs/>
        </w:rPr>
        <w:t>รายงาน</w:t>
      </w:r>
      <w:r w:rsidRPr="000746C7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="009D1409"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ในกรณี</w:t>
      </w:r>
      <w:r w:rsidRPr="000746C7">
        <w:rPr>
          <w:rFonts w:ascii="Angsana New" w:hAnsi="Angsana New"/>
          <w:spacing w:val="10"/>
          <w:sz w:val="30"/>
          <w:szCs w:val="30"/>
          <w:cs/>
        </w:rPr>
        <w:t>ที่มีข้อบ่งชี้จะทำการประมาณมูลค่าสินทรัพย์</w:t>
      </w:r>
      <w:r w:rsidRPr="000746C7">
        <w:rPr>
          <w:rFonts w:ascii="Angsana New" w:hAnsi="Angsana New"/>
          <w:sz w:val="30"/>
          <w:szCs w:val="30"/>
          <w:cs/>
        </w:rPr>
        <w:t>ที่คาดว่าจะได้รับคืน</w:t>
      </w:r>
      <w:r w:rsidR="009D1409" w:rsidRPr="000746C7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0746C7">
        <w:rPr>
          <w:rFonts w:ascii="Angsana New" w:hAnsi="Angsana New" w:hint="cs"/>
          <w:sz w:val="30"/>
          <w:szCs w:val="30"/>
          <w:cs/>
        </w:rPr>
        <w:t>สินทรัพย์ไม่มีตัวตนที่มี</w:t>
      </w:r>
      <w:r w:rsidR="00173F55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อายุการให้ประโยชน์ไม่ทรา</w:t>
      </w:r>
      <w:r w:rsidR="00A775BB" w:rsidRPr="000746C7">
        <w:rPr>
          <w:rFonts w:ascii="Angsana New" w:hAnsi="Angsana New" w:hint="cs"/>
          <w:sz w:val="30"/>
          <w:szCs w:val="30"/>
          <w:cs/>
        </w:rPr>
        <w:t>บแน่นอน หรือ</w:t>
      </w:r>
      <w:r w:rsidR="009D1409" w:rsidRPr="000746C7">
        <w:rPr>
          <w:rFonts w:ascii="Angsana New" w:hAnsi="Angsana New" w:hint="cs"/>
          <w:sz w:val="30"/>
          <w:szCs w:val="30"/>
          <w:cs/>
        </w:rPr>
        <w:t xml:space="preserve">ยังไม่พร้อมใช้งาน </w:t>
      </w:r>
      <w:r w:rsidRPr="000746C7">
        <w:rPr>
          <w:rFonts w:ascii="Angsana New" w:hAnsi="Angsana New" w:hint="cs"/>
          <w:sz w:val="30"/>
          <w:szCs w:val="30"/>
          <w:cs/>
        </w:rPr>
        <w:t>จะประมาณมูลค่าที่คาดว่าจะได้</w:t>
      </w:r>
      <w:r w:rsidR="009D1409" w:rsidRPr="000746C7">
        <w:rPr>
          <w:rFonts w:ascii="Angsana New" w:hAnsi="Angsana New" w:hint="cs"/>
          <w:sz w:val="30"/>
          <w:szCs w:val="30"/>
          <w:cs/>
        </w:rPr>
        <w:t>รับคืนทุกปี</w:t>
      </w:r>
      <w:r w:rsidR="00173F55">
        <w:rPr>
          <w:rFonts w:ascii="Angsana New" w:hAnsi="Angsana New"/>
          <w:sz w:val="30"/>
          <w:szCs w:val="30"/>
          <w:cs/>
        </w:rPr>
        <w:br/>
      </w:r>
      <w:r w:rsidR="00B82B28" w:rsidRPr="000746C7">
        <w:rPr>
          <w:rFonts w:ascii="Angsana New" w:hAnsi="Angsana New" w:hint="cs"/>
          <w:sz w:val="30"/>
          <w:szCs w:val="30"/>
          <w:cs/>
        </w:rPr>
        <w:t>ในช่วงเวลาเดียวกัน</w:t>
      </w:r>
    </w:p>
    <w:p w:rsidR="007D3ED9" w:rsidRPr="00D613E5" w:rsidRDefault="007D3ED9" w:rsidP="00977A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="Angsana New" w:hAnsi="Angsana New"/>
          <w:sz w:val="28"/>
          <w:szCs w:val="28"/>
          <w:shd w:val="clear" w:color="auto" w:fill="E0E0E0"/>
        </w:rPr>
      </w:pPr>
    </w:p>
    <w:p w:rsidR="005475C6" w:rsidRPr="000746C7" w:rsidRDefault="005475C6" w:rsidP="00B82B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0746C7">
        <w:rPr>
          <w:rFonts w:ascii="Angsana New" w:hAnsi="Angsana New" w:hint="cs"/>
          <w:sz w:val="30"/>
          <w:szCs w:val="30"/>
          <w:cs/>
        </w:rPr>
        <w:t>รับรู้เมื่อ</w:t>
      </w:r>
      <w:r w:rsidR="00877E1F" w:rsidRPr="000746C7">
        <w:rPr>
          <w:rFonts w:ascii="Angsana New" w:hAnsi="Angsana New"/>
          <w:sz w:val="30"/>
          <w:szCs w:val="30"/>
          <w:cs/>
        </w:rPr>
        <w:t>มูลค่าตามบัญชีของสินทรัพย์</w:t>
      </w:r>
      <w:r w:rsidRPr="000746C7">
        <w:rPr>
          <w:rFonts w:ascii="Angsana New" w:hAnsi="Angsana New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</w:t>
      </w:r>
      <w:r w:rsidRPr="000746C7">
        <w:rPr>
          <w:rFonts w:ascii="Angsana New" w:hAnsi="Angsana New" w:hint="cs"/>
          <w:sz w:val="30"/>
          <w:szCs w:val="30"/>
          <w:cs/>
        </w:rPr>
        <w:t>หรือ</w:t>
      </w:r>
      <w:r w:rsidRPr="000746C7">
        <w:rPr>
          <w:rFonts w:ascii="Angsana New" w:hAnsi="Angsana New"/>
          <w:sz w:val="30"/>
          <w:szCs w:val="30"/>
          <w:cs/>
        </w:rPr>
        <w:t>ขาดทุน</w:t>
      </w:r>
      <w:r w:rsidRPr="000746C7">
        <w:rPr>
          <w:rFonts w:ascii="Angsana New" w:hAnsi="Angsana New" w:hint="cs"/>
          <w:sz w:val="30"/>
          <w:szCs w:val="30"/>
          <w:cs/>
        </w:rPr>
        <w:t xml:space="preserve"> </w:t>
      </w:r>
    </w:p>
    <w:p w:rsidR="00894AC7" w:rsidRPr="00D613E5" w:rsidRDefault="00894AC7" w:rsidP="00977A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="Angsana New" w:hAnsi="Angsana New"/>
          <w:sz w:val="28"/>
          <w:szCs w:val="28"/>
          <w:shd w:val="clear" w:color="auto" w:fill="E0E0E0"/>
        </w:rPr>
      </w:pPr>
    </w:p>
    <w:p w:rsidR="000C3B29" w:rsidRPr="000746C7" w:rsidRDefault="000C3B29" w:rsidP="00885E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885E27" w:rsidRPr="000746C7" w:rsidRDefault="00885E27" w:rsidP="00977A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="Angsana New" w:hAnsi="Angsana New"/>
          <w:sz w:val="24"/>
          <w:szCs w:val="24"/>
          <w:shd w:val="clear" w:color="auto" w:fill="E0E0E0"/>
        </w:rPr>
      </w:pPr>
    </w:p>
    <w:p w:rsidR="000C3B29" w:rsidRPr="000746C7" w:rsidRDefault="00FA053D" w:rsidP="000C3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</w:t>
      </w:r>
      <w:r w:rsidRPr="000746C7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0746C7">
        <w:rPr>
          <w:rFonts w:ascii="Angsana New" w:hAnsi="Angsana New"/>
          <w:sz w:val="30"/>
          <w:szCs w:val="30"/>
          <w:cs/>
        </w:rPr>
        <w:t xml:space="preserve"> หมายถึง</w:t>
      </w:r>
      <w:r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0746C7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0746C7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</w:t>
      </w:r>
      <w:r w:rsidR="00173F55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/>
          <w:sz w:val="30"/>
          <w:szCs w:val="30"/>
          <w:cs/>
        </w:rPr>
        <w:t>ของสินทรัพย์ ประมาณการกระแสเงินสดที่จะได้รับในอนาคตจะคิดลดเป็นมูลค่าป</w:t>
      </w:r>
      <w:r w:rsidR="00576966" w:rsidRPr="000746C7">
        <w:rPr>
          <w:rFonts w:ascii="Angsana New" w:hAnsi="Angsana New"/>
          <w:sz w:val="30"/>
          <w:szCs w:val="30"/>
          <w:cs/>
        </w:rPr>
        <w:t>ัจจุบันโดยใช้อัตราคิดลด</w:t>
      </w:r>
      <w:r w:rsidR="00173F55">
        <w:rPr>
          <w:rFonts w:ascii="Angsana New" w:hAnsi="Angsana New"/>
          <w:sz w:val="30"/>
          <w:szCs w:val="30"/>
          <w:cs/>
        </w:rPr>
        <w:br/>
      </w:r>
      <w:r w:rsidR="00576966" w:rsidRPr="000746C7">
        <w:rPr>
          <w:rFonts w:ascii="Angsana New" w:hAnsi="Angsana New"/>
          <w:sz w:val="30"/>
          <w:szCs w:val="30"/>
          <w:cs/>
        </w:rPr>
        <w:t>ก่อนคำนึง</w:t>
      </w:r>
      <w:r w:rsidRPr="000746C7">
        <w:rPr>
          <w:rFonts w:ascii="Angsana New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</w:t>
      </w:r>
      <w:r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Pr="000746C7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0746C7">
        <w:rPr>
          <w:rFonts w:ascii="Angsana New" w:hAnsi="Angsana New"/>
          <w:sz w:val="30"/>
          <w:szCs w:val="30"/>
          <w:cs/>
        </w:rPr>
        <w:t xml:space="preserve">สินทรัพย์อื่น </w:t>
      </w:r>
      <w:r w:rsidRPr="000746C7">
        <w:rPr>
          <w:rFonts w:ascii="Angsana New" w:hAnsi="Angsana New" w:hint="cs"/>
          <w:sz w:val="30"/>
          <w:szCs w:val="30"/>
          <w:cs/>
        </w:rPr>
        <w:t>จะ</w:t>
      </w:r>
      <w:r w:rsidRPr="000746C7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0746C7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0746C7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0746C7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:rsidR="009514A3" w:rsidRDefault="00951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:rsidR="005475C6" w:rsidRPr="000746C7" w:rsidRDefault="005475C6" w:rsidP="00D613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746C7">
        <w:rPr>
          <w:rFonts w:ascii="Angsana New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:rsidR="005475C6" w:rsidRPr="00E875CB" w:rsidRDefault="005475C6" w:rsidP="00547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5475C6" w:rsidRPr="000746C7" w:rsidRDefault="00FA053D" w:rsidP="00547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</w:t>
      </w:r>
      <w:r w:rsidR="00E41673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 xml:space="preserve">ที่ออกรายงานว่ามีข้อบ่งชี้เรื่องการด้อยค่าหรือไม่ </w:t>
      </w:r>
      <w:r w:rsidRPr="000746C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0746C7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0746C7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</w:t>
      </w:r>
      <w:r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0746C7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0746C7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0746C7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0746C7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:rsidR="0024137E" w:rsidRPr="00D613E5" w:rsidRDefault="0024137E" w:rsidP="00547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B82B28" w:rsidRPr="000746C7" w:rsidRDefault="00B82B28" w:rsidP="00241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bookmarkStart w:id="1" w:name="OLE_LINK7"/>
      <w:bookmarkStart w:id="2" w:name="OLE_LINK8"/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ฐ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หนี้สินที่มีภาระดอกเบี้ย</w:t>
      </w:r>
    </w:p>
    <w:p w:rsidR="005475C6" w:rsidRPr="00D613E5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5475C6" w:rsidRPr="000746C7" w:rsidRDefault="005475C6" w:rsidP="00B82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หนี้สิน</w:t>
      </w:r>
      <w:r w:rsidRPr="000746C7">
        <w:rPr>
          <w:rFonts w:ascii="Angsana New" w:hAnsi="Angsana New" w:hint="cs"/>
          <w:sz w:val="30"/>
          <w:szCs w:val="30"/>
          <w:cs/>
        </w:rPr>
        <w:t>ที่มีภาระ</w:t>
      </w:r>
      <w:r w:rsidRPr="000746C7">
        <w:rPr>
          <w:rFonts w:ascii="Angsana New" w:hAnsi="Angsana New"/>
          <w:sz w:val="30"/>
          <w:szCs w:val="30"/>
          <w:cs/>
        </w:rPr>
        <w:t>ดอกเบี้ยบันทึก</w:t>
      </w:r>
      <w:r w:rsidRPr="000746C7">
        <w:rPr>
          <w:rFonts w:ascii="Angsana New" w:hAnsi="Angsana New" w:hint="cs"/>
          <w:sz w:val="30"/>
          <w:szCs w:val="30"/>
          <w:cs/>
        </w:rPr>
        <w:t>เริ่มแรก</w:t>
      </w:r>
      <w:r w:rsidRPr="000746C7">
        <w:rPr>
          <w:rFonts w:ascii="Angsana New" w:hAnsi="Angsana New"/>
          <w:sz w:val="30"/>
          <w:szCs w:val="30"/>
          <w:cs/>
        </w:rPr>
        <w:t>ใน</w:t>
      </w:r>
      <w:r w:rsidRPr="000746C7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0746C7">
        <w:rPr>
          <w:rFonts w:ascii="Angsana New" w:hAnsi="Angsana New"/>
          <w:sz w:val="30"/>
          <w:szCs w:val="30"/>
          <w:cs/>
        </w:rPr>
        <w:t>หักค่าใช้จ่ายที่เกี่ยวกับ</w:t>
      </w:r>
      <w:r w:rsidRPr="000746C7">
        <w:rPr>
          <w:rFonts w:ascii="Angsana New" w:hAnsi="Angsana New" w:hint="cs"/>
          <w:sz w:val="30"/>
          <w:szCs w:val="30"/>
          <w:cs/>
        </w:rPr>
        <w:t>การเกิดหนี้สิน</w:t>
      </w:r>
      <w:r w:rsidR="009363ED" w:rsidRPr="000746C7">
        <w:rPr>
          <w:rFonts w:ascii="Angsana New" w:hAnsi="Angsana New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ภายหลังจากการบันทึกหนี้สิน</w:t>
      </w:r>
      <w:r w:rsidRPr="000746C7">
        <w:rPr>
          <w:rFonts w:ascii="Angsana New" w:hAnsi="Angsana New" w:hint="cs"/>
          <w:sz w:val="30"/>
          <w:szCs w:val="30"/>
          <w:cs/>
        </w:rPr>
        <w:t>ที่</w:t>
      </w:r>
      <w:r w:rsidRPr="000746C7">
        <w:rPr>
          <w:rFonts w:ascii="Angsana New" w:hAnsi="Angsana New"/>
          <w:sz w:val="30"/>
          <w:szCs w:val="30"/>
          <w:cs/>
        </w:rPr>
        <w:t>มี</w:t>
      </w:r>
      <w:r w:rsidRPr="000746C7">
        <w:rPr>
          <w:rFonts w:ascii="Angsana New" w:hAnsi="Angsana New" w:hint="cs"/>
          <w:sz w:val="30"/>
          <w:szCs w:val="30"/>
          <w:cs/>
        </w:rPr>
        <w:t>ภาระ</w:t>
      </w:r>
      <w:r w:rsidRPr="000746C7">
        <w:rPr>
          <w:rFonts w:ascii="Angsana New" w:hAnsi="Angsana New"/>
          <w:sz w:val="30"/>
          <w:szCs w:val="30"/>
          <w:cs/>
        </w:rPr>
        <w:t>ดอกเบี้ยจะบันทึก</w:t>
      </w:r>
      <w:r w:rsidRPr="000746C7">
        <w:rPr>
          <w:rFonts w:ascii="Angsana New" w:hAnsi="Angsana New" w:hint="cs"/>
          <w:sz w:val="30"/>
          <w:szCs w:val="30"/>
          <w:cs/>
        </w:rPr>
        <w:t>ต่อมา</w:t>
      </w:r>
      <w:r w:rsidRPr="000746C7">
        <w:rPr>
          <w:rFonts w:ascii="Angsana New" w:hAnsi="Angsana New"/>
          <w:sz w:val="30"/>
          <w:szCs w:val="30"/>
          <w:cs/>
        </w:rPr>
        <w:t>โดยวิธี</w:t>
      </w:r>
      <w:r w:rsidRPr="000746C7">
        <w:rPr>
          <w:rFonts w:ascii="Angsana New" w:hAnsi="Angsana New" w:hint="cs"/>
          <w:sz w:val="30"/>
          <w:szCs w:val="30"/>
          <w:cs/>
        </w:rPr>
        <w:t>ราคา</w:t>
      </w:r>
      <w:r w:rsidR="00117939">
        <w:rPr>
          <w:rFonts w:ascii="Angsana New" w:hAnsi="Angsana New"/>
          <w:sz w:val="30"/>
          <w:szCs w:val="30"/>
          <w:cs/>
        </w:rPr>
        <w:t xml:space="preserve">ทุนตัดจำหน่าย </w:t>
      </w:r>
      <w:r w:rsidRPr="000746C7">
        <w:rPr>
          <w:rFonts w:ascii="Angsana New" w:hAnsi="Angsana New"/>
          <w:sz w:val="30"/>
          <w:szCs w:val="30"/>
          <w:cs/>
        </w:rPr>
        <w:t>ผลต่างระหว่าง</w:t>
      </w:r>
      <w:r w:rsidRPr="000746C7">
        <w:rPr>
          <w:rFonts w:ascii="Angsana New" w:hAnsi="Angsana New" w:hint="cs"/>
          <w:sz w:val="30"/>
          <w:szCs w:val="30"/>
          <w:cs/>
        </w:rPr>
        <w:t>ยอดหนี้เริ่มแรก</w:t>
      </w:r>
      <w:r w:rsidRPr="000746C7">
        <w:rPr>
          <w:rFonts w:ascii="Angsana New" w:hAnsi="Angsana New"/>
          <w:sz w:val="30"/>
          <w:szCs w:val="30"/>
          <w:cs/>
        </w:rPr>
        <w:t>และ</w:t>
      </w:r>
      <w:r w:rsidR="00785CD7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/>
          <w:sz w:val="30"/>
          <w:szCs w:val="30"/>
          <w:cs/>
        </w:rPr>
        <w:t>ยอด</w:t>
      </w:r>
      <w:r w:rsidRPr="000746C7">
        <w:rPr>
          <w:rFonts w:ascii="Angsana New" w:hAnsi="Angsana New" w:hint="cs"/>
          <w:sz w:val="30"/>
          <w:szCs w:val="30"/>
          <w:cs/>
        </w:rPr>
        <w:t>หนี้</w:t>
      </w:r>
      <w:r w:rsidRPr="000746C7">
        <w:rPr>
          <w:rFonts w:ascii="Angsana New" w:hAnsi="Angsana New"/>
          <w:sz w:val="30"/>
          <w:szCs w:val="30"/>
          <w:cs/>
        </w:rPr>
        <w:t>เมื่อ</w:t>
      </w:r>
      <w:r w:rsidRPr="000746C7">
        <w:rPr>
          <w:rFonts w:ascii="Angsana New" w:hAnsi="Angsana New" w:hint="cs"/>
          <w:sz w:val="30"/>
          <w:szCs w:val="30"/>
          <w:cs/>
        </w:rPr>
        <w:t>ครบ</w:t>
      </w:r>
      <w:r w:rsidRPr="000746C7">
        <w:rPr>
          <w:rFonts w:ascii="Angsana New" w:hAnsi="Angsana New"/>
          <w:sz w:val="30"/>
          <w:szCs w:val="30"/>
          <w:cs/>
        </w:rPr>
        <w:t>กำหนด</w:t>
      </w:r>
      <w:r w:rsidRPr="000746C7">
        <w:rPr>
          <w:rFonts w:ascii="Angsana New" w:hAnsi="Angsana New" w:hint="cs"/>
          <w:sz w:val="30"/>
          <w:szCs w:val="30"/>
          <w:cs/>
        </w:rPr>
        <w:t>ไถ่ถอนจะ</w:t>
      </w:r>
      <w:r w:rsidRPr="000746C7">
        <w:rPr>
          <w:rFonts w:ascii="Angsana New" w:hAnsi="Angsana New"/>
          <w:sz w:val="30"/>
          <w:szCs w:val="30"/>
          <w:cs/>
        </w:rPr>
        <w:t>บันทึกในกำไร</w:t>
      </w:r>
      <w:r w:rsidRPr="000746C7">
        <w:rPr>
          <w:rFonts w:ascii="Angsana New" w:hAnsi="Angsana New" w:hint="cs"/>
          <w:sz w:val="30"/>
          <w:szCs w:val="30"/>
          <w:cs/>
        </w:rPr>
        <w:t>หรือ</w:t>
      </w:r>
      <w:r w:rsidRPr="000746C7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:rsidR="005D5A80" w:rsidRPr="00E875CB" w:rsidRDefault="005D5A80" w:rsidP="002C0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bookmarkEnd w:id="1"/>
    <w:bookmarkEnd w:id="2"/>
    <w:p w:rsidR="00B82B28" w:rsidRPr="000746C7" w:rsidRDefault="00B82B28" w:rsidP="00CA7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ฑ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เจ้าหนี้การค้าและเจ้าหนี้อื่น</w:t>
      </w:r>
    </w:p>
    <w:p w:rsidR="005475C6" w:rsidRPr="00E875CB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FA053D" w:rsidRPr="000746C7" w:rsidRDefault="005475C6" w:rsidP="0043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AB7C56" w:rsidRPr="00E875CB" w:rsidRDefault="00AB7C56" w:rsidP="0043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B82B28" w:rsidRPr="000746C7" w:rsidRDefault="00B82B28" w:rsidP="00B82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ฒ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ผลประโยชน์ของพนักงาน</w:t>
      </w:r>
    </w:p>
    <w:p w:rsidR="00E25490" w:rsidRPr="00D613E5" w:rsidRDefault="00E25490" w:rsidP="006E04E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8"/>
          <w:szCs w:val="28"/>
        </w:rPr>
      </w:pPr>
    </w:p>
    <w:p w:rsidR="006E04EF" w:rsidRPr="000746C7" w:rsidRDefault="006E04EF" w:rsidP="006E04E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746C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6E04EF" w:rsidRPr="00E875CB" w:rsidRDefault="006E04EF" w:rsidP="006E04E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8"/>
          <w:szCs w:val="28"/>
        </w:rPr>
      </w:pPr>
    </w:p>
    <w:p w:rsidR="00F1732A" w:rsidRDefault="00F1732A" w:rsidP="00D613E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6C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C6267E" w:rsidRPr="000746C7" w:rsidRDefault="00C6267E" w:rsidP="00D613E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6E04EF" w:rsidRPr="000746C7" w:rsidRDefault="006E04EF" w:rsidP="006E04E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746C7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6500A6" w:rsidRPr="00E875CB" w:rsidRDefault="006500A6" w:rsidP="006E04E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8"/>
          <w:szCs w:val="28"/>
        </w:rPr>
      </w:pPr>
    </w:p>
    <w:p w:rsidR="00F1732A" w:rsidRPr="000746C7" w:rsidRDefault="00F1732A" w:rsidP="00F1732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6C7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0746C7">
        <w:rPr>
          <w:rFonts w:ascii="Angsana New" w:hAnsi="Angsana New" w:hint="cs"/>
          <w:i/>
          <w:sz w:val="30"/>
          <w:szCs w:val="30"/>
          <w:cs/>
        </w:rPr>
        <w:t>งวด</w:t>
      </w:r>
      <w:r w:rsidRPr="000746C7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="00EE6E2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i/>
          <w:sz w:val="30"/>
          <w:szCs w:val="30"/>
          <w:cs/>
        </w:rPr>
        <w:t>ๆ ผลประโยชน์ดังกล่าวได้มีการคิดลดกระแสเงิน</w:t>
      </w:r>
      <w:r w:rsidRPr="000746C7">
        <w:rPr>
          <w:rFonts w:ascii="Angsana New" w:hAnsi="Angsana New" w:hint="cs"/>
          <w:i/>
          <w:sz w:val="30"/>
          <w:szCs w:val="30"/>
          <w:cs/>
        </w:rPr>
        <w:t>ส</w:t>
      </w:r>
      <w:r w:rsidRPr="000746C7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:rsidR="00D613E5" w:rsidRPr="00E875CB" w:rsidRDefault="00D613E5" w:rsidP="00D613E5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iCs/>
          <w:sz w:val="28"/>
          <w:szCs w:val="28"/>
        </w:rPr>
      </w:pPr>
    </w:p>
    <w:p w:rsidR="00E875CB" w:rsidRDefault="00E87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</w:p>
    <w:p w:rsidR="00F1732A" w:rsidRPr="000746C7" w:rsidRDefault="00F1732A" w:rsidP="00D613E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0746C7">
        <w:rPr>
          <w:rFonts w:ascii="Angsana New" w:hAnsi="Angsana New"/>
          <w:i/>
          <w:sz w:val="30"/>
          <w:szCs w:val="30"/>
          <w:cs/>
        </w:rPr>
        <w:lastRenderedPageBreak/>
        <w:t>การคำนวณ</w:t>
      </w:r>
      <w:r w:rsidRPr="000746C7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0746C7">
        <w:rPr>
          <w:rFonts w:ascii="Angsana New" w:hAnsi="Angsana New"/>
          <w:i/>
          <w:sz w:val="30"/>
          <w:szCs w:val="30"/>
          <w:cs/>
        </w:rPr>
        <w:t>นั้นจัดทำโด</w:t>
      </w:r>
      <w:r w:rsidR="00EC58A7">
        <w:rPr>
          <w:rFonts w:ascii="Angsana New" w:hAnsi="Angsana New"/>
          <w:i/>
          <w:sz w:val="30"/>
          <w:szCs w:val="30"/>
          <w:cs/>
        </w:rPr>
        <w:t>ยนักคณิตศาสตร์ประกันภัยที่ได้รั</w:t>
      </w:r>
      <w:r w:rsidR="00EC58A7">
        <w:rPr>
          <w:rFonts w:ascii="Angsana New" w:hAnsi="Angsana New" w:hint="cs"/>
          <w:i/>
          <w:sz w:val="30"/>
          <w:szCs w:val="30"/>
          <w:cs/>
        </w:rPr>
        <w:t>บ</w:t>
      </w:r>
      <w:r w:rsidRPr="000746C7">
        <w:rPr>
          <w:rFonts w:ascii="Angsana New" w:hAnsi="Angsana New"/>
          <w:i/>
          <w:sz w:val="30"/>
          <w:szCs w:val="30"/>
          <w:cs/>
        </w:rPr>
        <w:t>อนุญาตเป็นประจำ โดยวิธีคิดลดแต่ละหน่วยที่ประมาณการไว้</w:t>
      </w:r>
      <w:r w:rsidRPr="000746C7">
        <w:rPr>
          <w:rFonts w:ascii="Angsana New" w:hAnsi="Angsana New" w:hint="cs"/>
          <w:i/>
          <w:sz w:val="30"/>
          <w:szCs w:val="30"/>
          <w:cs/>
        </w:rPr>
        <w:t xml:space="preserve"> ผลจาก</w:t>
      </w:r>
      <w:r w:rsidRPr="000746C7">
        <w:rPr>
          <w:rFonts w:ascii="Angsana New" w:hAnsi="Angsana New"/>
          <w:i/>
          <w:sz w:val="30"/>
          <w:szCs w:val="30"/>
          <w:cs/>
        </w:rPr>
        <w:t>การคำนวณ</w:t>
      </w:r>
      <w:r w:rsidRPr="000746C7">
        <w:rPr>
          <w:rFonts w:ascii="Angsana New" w:hAnsi="Angsana New" w:hint="cs"/>
          <w:i/>
          <w:sz w:val="30"/>
          <w:szCs w:val="30"/>
          <w:cs/>
        </w:rPr>
        <w:t>อาจทำให้</w:t>
      </w:r>
      <w:r w:rsidRPr="000746C7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D613E5">
        <w:rPr>
          <w:rFonts w:ascii="Angsana New" w:hAnsi="Angsana New"/>
          <w:i/>
          <w:sz w:val="30"/>
          <w:szCs w:val="30"/>
          <w:cs/>
        </w:rPr>
        <w:t>มี</w:t>
      </w:r>
      <w:r w:rsidRPr="00D613E5">
        <w:rPr>
          <w:rFonts w:ascii="Angsana New" w:hAnsi="Angsana New" w:hint="cs"/>
          <w:i/>
          <w:sz w:val="30"/>
          <w:szCs w:val="30"/>
          <w:cs/>
        </w:rPr>
        <w:t>สินทรัพย์เกิดขึ้น</w:t>
      </w:r>
      <w:r w:rsidRPr="00D613E5">
        <w:rPr>
          <w:rFonts w:ascii="Angsana New" w:hAnsi="Angsana New"/>
          <w:i/>
          <w:sz w:val="30"/>
          <w:szCs w:val="30"/>
          <w:cs/>
        </w:rPr>
        <w:t xml:space="preserve"> ซึ่งการรับรู้เป็นสินทรัพย์</w:t>
      </w:r>
      <w:r w:rsidRPr="00D613E5">
        <w:rPr>
          <w:rFonts w:ascii="Angsana New" w:hAnsi="Angsana New" w:hint="cs"/>
          <w:i/>
          <w:sz w:val="30"/>
          <w:szCs w:val="30"/>
          <w:cs/>
        </w:rPr>
        <w:t>จะใช้</w:t>
      </w:r>
      <w:r w:rsidRPr="00D613E5">
        <w:rPr>
          <w:rFonts w:ascii="Angsana New" w:hAnsi="Angsana New"/>
          <w:i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</w:t>
      </w:r>
      <w:r w:rsidRPr="000746C7">
        <w:rPr>
          <w:rFonts w:ascii="Angsana New" w:hAnsi="Angsana New"/>
          <w:i/>
          <w:sz w:val="30"/>
          <w:szCs w:val="30"/>
          <w:cs/>
        </w:rPr>
        <w:t>ในอนาคตจากโครงการหรือการหักการสมทบเข้าโครงการในอนาค</w:t>
      </w:r>
      <w:r w:rsidRPr="000746C7">
        <w:rPr>
          <w:rFonts w:ascii="Angsana New" w:hAnsi="Angsana New" w:hint="cs"/>
          <w:i/>
          <w:sz w:val="30"/>
          <w:szCs w:val="30"/>
          <w:cs/>
        </w:rPr>
        <w:t>ต</w:t>
      </w:r>
      <w:r w:rsidRPr="000746C7">
        <w:rPr>
          <w:rFonts w:ascii="Angsana New" w:hAnsi="Angsana New"/>
          <w:i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0746C7">
        <w:rPr>
          <w:rFonts w:ascii="Angsana New" w:hAnsi="Angsana New" w:hint="cs"/>
          <w:i/>
          <w:sz w:val="30"/>
          <w:szCs w:val="30"/>
          <w:cs/>
        </w:rPr>
        <w:t>ได้</w:t>
      </w:r>
      <w:r w:rsidRPr="000746C7">
        <w:rPr>
          <w:rFonts w:ascii="Angsana New" w:hAnsi="Angsana New"/>
          <w:i/>
          <w:sz w:val="30"/>
          <w:szCs w:val="30"/>
          <w:cs/>
        </w:rPr>
        <w:t>มีการพิจารณาถึงความต้องการ</w:t>
      </w:r>
      <w:r w:rsidR="00CC28AA" w:rsidRPr="000746C7">
        <w:rPr>
          <w:rFonts w:ascii="Angsana New" w:hAnsi="Angsana New"/>
          <w:i/>
          <w:sz w:val="30"/>
          <w:szCs w:val="30"/>
          <w:cs/>
        </w:rPr>
        <w:t>เงินทุนขั้นต่ำสำหรับโครงการต่าง</w:t>
      </w:r>
      <w:r w:rsidRPr="000746C7">
        <w:rPr>
          <w:rFonts w:ascii="Angsana New" w:hAnsi="Angsana New"/>
          <w:i/>
          <w:sz w:val="30"/>
          <w:szCs w:val="30"/>
          <w:cs/>
        </w:rPr>
        <w:t>ๆ ขอ</w:t>
      </w:r>
      <w:r w:rsidRPr="000746C7">
        <w:rPr>
          <w:rFonts w:ascii="Angsana New" w:hAnsi="Angsana New" w:hint="cs"/>
          <w:i/>
          <w:sz w:val="30"/>
          <w:szCs w:val="30"/>
          <w:cs/>
        </w:rPr>
        <w:t>งกลุ่มบริษัท</w:t>
      </w:r>
    </w:p>
    <w:p w:rsidR="00F1732A" w:rsidRPr="000746C7" w:rsidRDefault="00F1732A" w:rsidP="00F1732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F1732A" w:rsidRPr="000746C7" w:rsidRDefault="00F1732A" w:rsidP="00F0778E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6C7">
        <w:rPr>
          <w:rFonts w:ascii="Angsana New" w:hAnsi="Angsana New" w:hint="cs"/>
          <w:i/>
          <w:sz w:val="30"/>
          <w:szCs w:val="30"/>
          <w:cs/>
        </w:rPr>
        <w:t>ใน</w:t>
      </w:r>
      <w:r w:rsidRPr="000746C7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0746C7">
        <w:rPr>
          <w:rFonts w:ascii="Angsana New" w:hAnsi="Angsana New"/>
          <w:i/>
          <w:sz w:val="30"/>
          <w:szCs w:val="30"/>
        </w:rPr>
        <w:t xml:space="preserve"> </w:t>
      </w:r>
      <w:r w:rsidRPr="000746C7">
        <w:rPr>
          <w:rFonts w:ascii="Angsana New" w:hAnsi="Angsana New"/>
          <w:i/>
          <w:sz w:val="30"/>
          <w:szCs w:val="30"/>
          <w:cs/>
        </w:rPr>
        <w:t>กำไร</w:t>
      </w:r>
      <w:r w:rsidRPr="000746C7">
        <w:rPr>
          <w:rFonts w:ascii="Angsana New" w:hAnsi="Angsana New" w:hint="cs"/>
          <w:i/>
          <w:sz w:val="30"/>
          <w:szCs w:val="30"/>
          <w:cs/>
        </w:rPr>
        <w:t>หรือ</w:t>
      </w:r>
      <w:r w:rsidRPr="000746C7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</w:t>
      </w:r>
      <w:r w:rsidR="003A51A8">
        <w:rPr>
          <w:rFonts w:ascii="Angsana New" w:hAnsi="Angsana New"/>
          <w:i/>
          <w:sz w:val="30"/>
          <w:szCs w:val="30"/>
        </w:rPr>
        <w:br/>
      </w:r>
      <w:r w:rsidRPr="000746C7">
        <w:rPr>
          <w:rFonts w:ascii="Angsana New" w:hAnsi="Angsana New"/>
          <w:i/>
          <w:sz w:val="30"/>
          <w:szCs w:val="30"/>
          <w:cs/>
        </w:rPr>
        <w:t>หลักคณิตศาสตร์ประกันภัย</w:t>
      </w:r>
      <w:r w:rsidRPr="000746C7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0746C7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0746C7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0746C7">
        <w:rPr>
          <w:rFonts w:ascii="Angsana New" w:hAnsi="Angsana New"/>
          <w:iCs/>
          <w:sz w:val="30"/>
          <w:szCs w:val="30"/>
        </w:rPr>
        <w:t xml:space="preserve"> </w:t>
      </w:r>
      <w:r w:rsidRPr="000746C7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0746C7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0746C7">
        <w:rPr>
          <w:rFonts w:ascii="Angsana New" w:hAnsi="Angsana New" w:hint="cs"/>
          <w:i/>
          <w:sz w:val="30"/>
          <w:szCs w:val="30"/>
          <w:cs/>
        </w:rPr>
        <w:t>ของ</w:t>
      </w:r>
      <w:r w:rsidRPr="000746C7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CC28AA" w:rsidRPr="000746C7">
        <w:rPr>
          <w:rFonts w:ascii="Angsana New" w:hAnsi="Angsana New"/>
          <w:i/>
          <w:sz w:val="30"/>
          <w:szCs w:val="30"/>
          <w:cs/>
        </w:rPr>
        <w:br/>
      </w:r>
      <w:r w:rsidRPr="000746C7">
        <w:rPr>
          <w:rFonts w:ascii="Angsana New" w:hAnsi="Angsana New"/>
          <w:i/>
          <w:sz w:val="30"/>
          <w:szCs w:val="30"/>
          <w:cs/>
        </w:rPr>
        <w:t>ณ ต้นปี โดยคำนึงถึงการเปลี่ยนแปลงใดๆ</w:t>
      </w:r>
      <w:r w:rsidRPr="000746C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0746C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F1732A" w:rsidRPr="000746C7" w:rsidRDefault="00F1732A" w:rsidP="00F1732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F1732A" w:rsidRPr="000746C7" w:rsidRDefault="00F1732A" w:rsidP="00CA7BF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0746C7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0746C7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0746C7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3A51A8">
        <w:rPr>
          <w:rFonts w:ascii="Angsana New" w:hAnsi="Angsana New"/>
          <w:i/>
          <w:sz w:val="30"/>
          <w:szCs w:val="30"/>
        </w:rPr>
        <w:br/>
      </w:r>
      <w:r w:rsidRPr="003A51A8">
        <w:rPr>
          <w:rFonts w:ascii="Angsana New" w:hAnsi="Angsana New"/>
          <w:i/>
          <w:spacing w:val="-6"/>
          <w:sz w:val="30"/>
          <w:szCs w:val="30"/>
          <w:cs/>
        </w:rPr>
        <w:t>ที่เกี่ยวข้องกับการบริการในอดีต หรือ</w:t>
      </w:r>
      <w:r w:rsidRPr="003A51A8">
        <w:rPr>
          <w:rFonts w:ascii="Angsana New" w:hAnsi="Angsana New" w:hint="cs"/>
          <w:i/>
          <w:spacing w:val="-6"/>
          <w:sz w:val="30"/>
          <w:szCs w:val="30"/>
          <w:cs/>
        </w:rPr>
        <w:t xml:space="preserve"> </w:t>
      </w:r>
      <w:r w:rsidRPr="003A51A8">
        <w:rPr>
          <w:rFonts w:ascii="Angsana New" w:hAnsi="Angsana New"/>
          <w:i/>
          <w:spacing w:val="-6"/>
          <w:sz w:val="30"/>
          <w:szCs w:val="30"/>
          <w:cs/>
        </w:rPr>
        <w:t>กำไร</w:t>
      </w:r>
      <w:r w:rsidRPr="003A51A8">
        <w:rPr>
          <w:rFonts w:ascii="Angsana New" w:hAnsi="Angsana New" w:hint="cs"/>
          <w:i/>
          <w:spacing w:val="-6"/>
          <w:sz w:val="30"/>
          <w:szCs w:val="30"/>
          <w:cs/>
        </w:rPr>
        <w:t>หรือ</w:t>
      </w:r>
      <w:r w:rsidRPr="003A51A8">
        <w:rPr>
          <w:rFonts w:ascii="Angsana New" w:hAnsi="Angsana New"/>
          <w:i/>
          <w:spacing w:val="-6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="003A51A8">
        <w:rPr>
          <w:rFonts w:ascii="Angsana New" w:hAnsi="Angsana New"/>
          <w:i/>
          <w:sz w:val="30"/>
          <w:szCs w:val="30"/>
        </w:rPr>
        <w:br/>
      </w:r>
      <w:r w:rsidRPr="000746C7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0746C7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0746C7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0746C7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:rsidR="0024137E" w:rsidRPr="000746C7" w:rsidRDefault="0024137E" w:rsidP="002C0B1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992C37" w:rsidRPr="000746C7" w:rsidRDefault="006E04EF" w:rsidP="00992C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:rsidR="00992C37" w:rsidRPr="000746C7" w:rsidRDefault="00992C37" w:rsidP="00992C3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F1732A" w:rsidRPr="000746C7" w:rsidRDefault="00F1732A" w:rsidP="00F1732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A51A8">
        <w:rPr>
          <w:rFonts w:ascii="Angsana New" w:hAnsi="Angsana New"/>
          <w:i/>
          <w:spacing w:val="-6"/>
          <w:sz w:val="30"/>
          <w:szCs w:val="30"/>
          <w:cs/>
        </w:rPr>
        <w:t>ผลประโยชน์ระยะสั้นของพนักงาน</w:t>
      </w:r>
      <w:r w:rsidRPr="003A51A8">
        <w:rPr>
          <w:rFonts w:ascii="Angsana New" w:hAnsi="Angsana New" w:hint="cs"/>
          <w:i/>
          <w:spacing w:val="-6"/>
          <w:sz w:val="30"/>
          <w:szCs w:val="30"/>
          <w:cs/>
        </w:rPr>
        <w:t>รับรู้</w:t>
      </w:r>
      <w:r w:rsidRPr="003A51A8">
        <w:rPr>
          <w:rFonts w:ascii="Angsana New" w:hAnsi="Angsana New"/>
          <w:i/>
          <w:spacing w:val="-6"/>
          <w:sz w:val="30"/>
          <w:szCs w:val="30"/>
          <w:cs/>
        </w:rPr>
        <w:t>เป็นค่าใช้จ่ายเมื่อพนักงานทำงานให้</w:t>
      </w:r>
      <w:r w:rsidRPr="003A51A8">
        <w:rPr>
          <w:rFonts w:ascii="Angsana New" w:hAnsi="Angsana New"/>
          <w:i/>
          <w:spacing w:val="-6"/>
          <w:sz w:val="30"/>
          <w:szCs w:val="30"/>
        </w:rPr>
        <w:t xml:space="preserve"> </w:t>
      </w:r>
      <w:r w:rsidRPr="003A51A8">
        <w:rPr>
          <w:rFonts w:ascii="Angsana New" w:hAnsi="Angsana New"/>
          <w:i/>
          <w:spacing w:val="-6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0746C7">
        <w:rPr>
          <w:rFonts w:ascii="Angsana New" w:hAnsi="Angsana New"/>
          <w:i/>
          <w:sz w:val="30"/>
          <w:szCs w:val="30"/>
          <w:cs/>
        </w:rPr>
        <w:t xml:space="preserve"> หาก</w:t>
      </w:r>
      <w:r w:rsidR="00CC28AA" w:rsidRPr="000746C7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0746C7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EC58A7" w:rsidRDefault="00EC58A7" w:rsidP="00E87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:rsidR="00E8394C" w:rsidRPr="000746C7" w:rsidRDefault="00E875CB" w:rsidP="00E83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E8394C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ณ</w:t>
      </w:r>
      <w:r w:rsidR="00E8394C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="00E8394C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E8394C"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ประมาณการหนี้สิน</w:t>
      </w:r>
    </w:p>
    <w:p w:rsidR="00E8394C" w:rsidRPr="00EC58A7" w:rsidRDefault="00E8394C" w:rsidP="00E839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:rsidR="00EC58A7" w:rsidRPr="00D75B3C" w:rsidRDefault="00D75B3C" w:rsidP="00D75B3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pacing w:val="-6"/>
          <w:sz w:val="30"/>
          <w:szCs w:val="30"/>
        </w:rPr>
      </w:pPr>
      <w:r w:rsidRPr="00D75B3C">
        <w:rPr>
          <w:rFonts w:ascii="Angsana New" w:hAnsi="Angsana New"/>
          <w:i/>
          <w:spacing w:val="-6"/>
          <w:sz w:val="30"/>
          <w:szCs w:val="30"/>
          <w:cs/>
        </w:rPr>
        <w:t>ประมาณการหนี้สินจะรับรู้ก็ต่อเมื่อ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>กลุ่มบริษัท</w:t>
      </w:r>
      <w:r w:rsidRPr="00D75B3C">
        <w:rPr>
          <w:rFonts w:ascii="Angsana New" w:hAnsi="Angsana New"/>
          <w:i/>
          <w:spacing w:val="-6"/>
          <w:sz w:val="30"/>
          <w:szCs w:val="30"/>
          <w:cs/>
        </w:rPr>
        <w:t>มีภาระผูกพัน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>ตาม</w:t>
      </w:r>
      <w:r w:rsidRPr="00D75B3C">
        <w:rPr>
          <w:rFonts w:ascii="Angsana New" w:hAnsi="Angsana New"/>
          <w:i/>
          <w:spacing w:val="-6"/>
          <w:sz w:val="30"/>
          <w:szCs w:val="30"/>
          <w:cs/>
        </w:rPr>
        <w:t>กฎหมายหรือภาระผูกพันจากการอนุมาน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>ที่เกิดขึ้น</w:t>
      </w:r>
      <w:r w:rsidRPr="00D75B3C">
        <w:rPr>
          <w:rFonts w:ascii="Angsana New" w:hAnsi="Angsana New"/>
          <w:i/>
          <w:spacing w:val="-6"/>
          <w:sz w:val="30"/>
          <w:szCs w:val="30"/>
          <w:cs/>
        </w:rPr>
        <w:t>ในปัจจุบัน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>อัน</w:t>
      </w:r>
      <w:r w:rsidRPr="00D75B3C">
        <w:rPr>
          <w:rFonts w:ascii="Angsana New" w:hAnsi="Angsana New"/>
          <w:i/>
          <w:spacing w:val="-6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>หนี้สินพิจารณาจากการคิดลด</w:t>
      </w:r>
      <w:r w:rsidRPr="00D75B3C">
        <w:rPr>
          <w:rFonts w:ascii="Angsana New" w:hAnsi="Angsana New"/>
          <w:i/>
          <w:spacing w:val="-6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>ถึง</w:t>
      </w:r>
      <w:r w:rsidRPr="00D75B3C">
        <w:rPr>
          <w:rFonts w:ascii="Angsana New" w:hAnsi="Angsana New"/>
          <w:i/>
          <w:spacing w:val="-6"/>
          <w:sz w:val="30"/>
          <w:szCs w:val="30"/>
          <w:cs/>
        </w:rPr>
        <w:t>ภาษีเงินได้  เพื่อให้สะท้อน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>จำนวน</w:t>
      </w:r>
      <w:r w:rsidRPr="00D75B3C">
        <w:rPr>
          <w:rFonts w:ascii="Angsana New" w:hAnsi="Angsana New"/>
          <w:i/>
          <w:spacing w:val="-6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D75B3C">
        <w:rPr>
          <w:rFonts w:ascii="Angsana New" w:hAnsi="Angsana New"/>
          <w:i/>
          <w:spacing w:val="-6"/>
          <w:sz w:val="30"/>
          <w:szCs w:val="30"/>
        </w:rPr>
        <w:t xml:space="preserve"> </w:t>
      </w:r>
    </w:p>
    <w:p w:rsidR="00E875CB" w:rsidRDefault="00E87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B84A8B" w:rsidRPr="000746C7" w:rsidRDefault="00B84A8B" w:rsidP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ด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หุ้นทุนซื้อคืน</w:t>
      </w:r>
    </w:p>
    <w:p w:rsidR="00B84A8B" w:rsidRPr="00EC58A7" w:rsidRDefault="00B84A8B" w:rsidP="00B84A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:rsidR="00B84A8B" w:rsidRPr="000746C7" w:rsidRDefault="00B84A8B" w:rsidP="00B84A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</w:t>
      </w:r>
      <w:r w:rsidRPr="00EE7DA0">
        <w:rPr>
          <w:rFonts w:ascii="Angsana New" w:hAnsi="Angsana New" w:hint="cs"/>
          <w:spacing w:val="-6"/>
          <w:sz w:val="30"/>
          <w:szCs w:val="30"/>
          <w:cs/>
        </w:rPr>
        <w:t>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</w:t>
      </w:r>
      <w:r w:rsidR="002C0B19" w:rsidRPr="00EE7DA0">
        <w:rPr>
          <w:rFonts w:ascii="Angsana New" w:hAnsi="Angsana New" w:hint="cs"/>
          <w:spacing w:val="-6"/>
          <w:sz w:val="30"/>
          <w:szCs w:val="30"/>
          <w:cs/>
        </w:rPr>
        <w:t>ซื้อคืนภายใต้ส่วนของผู้ถือหุ้น</w:t>
      </w:r>
      <w:r w:rsidR="002C0B19" w:rsidRPr="00EE7DA0">
        <w:rPr>
          <w:rFonts w:ascii="Angsana New" w:hAnsi="Angsana New"/>
          <w:spacing w:val="-6"/>
          <w:sz w:val="30"/>
          <w:szCs w:val="30"/>
        </w:rPr>
        <w:t xml:space="preserve"> </w:t>
      </w:r>
      <w:r w:rsidRPr="00EE7DA0">
        <w:rPr>
          <w:rFonts w:ascii="Angsana New" w:hAnsi="Angsana New" w:hint="cs"/>
          <w:spacing w:val="-6"/>
          <w:sz w:val="30"/>
          <w:szCs w:val="30"/>
          <w:cs/>
        </w:rPr>
        <w:t>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</w:t>
      </w:r>
      <w:r w:rsidRPr="000746C7">
        <w:rPr>
          <w:rFonts w:ascii="Angsana New" w:hAnsi="Angsana New" w:hint="cs"/>
          <w:sz w:val="30"/>
          <w:szCs w:val="30"/>
          <w:cs/>
        </w:rPr>
        <w:t>โดยหักบัญชีหุ้นทุนซื้อคืนด้วยจำนวนต้นทุนของหุ้นทุนซื้อคืนที่จำหน่ายซึ่งค</w:t>
      </w:r>
      <w:r w:rsidR="00EE7DA0">
        <w:rPr>
          <w:rFonts w:ascii="Angsana New" w:hAnsi="Angsana New" w:hint="cs"/>
          <w:sz w:val="30"/>
          <w:szCs w:val="30"/>
          <w:cs/>
        </w:rPr>
        <w:t>ำนวณโดยวิธีถัวเฉลี่ยถ่วงน้ำหนัก</w:t>
      </w:r>
      <w:r w:rsidR="00EE7DA0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และโอนจำนวนเดียวกันนี้จากบัญช</w:t>
      </w:r>
      <w:r w:rsidR="00117939">
        <w:rPr>
          <w:rFonts w:ascii="Angsana New" w:hAnsi="Angsana New" w:hint="cs"/>
          <w:sz w:val="30"/>
          <w:szCs w:val="30"/>
          <w:cs/>
        </w:rPr>
        <w:t xml:space="preserve">ีสำรองหุ้นทุนซื้อคืนไปกำไรสะสม </w:t>
      </w:r>
      <w:r w:rsidRPr="000746C7">
        <w:rPr>
          <w:rFonts w:ascii="Angsana New" w:hAnsi="Angsana New" w:hint="cs"/>
          <w:sz w:val="30"/>
          <w:szCs w:val="30"/>
          <w:cs/>
        </w:rPr>
        <w:t>ส่วนเกินทุนจากการจำหน่ายหุ้นทุนซื้อคืน (</w:t>
      </w:r>
      <w:r w:rsidRPr="000746C7">
        <w:rPr>
          <w:rFonts w:ascii="Angsana New" w:hAnsi="Angsana New" w:hint="cs"/>
          <w:sz w:val="30"/>
          <w:szCs w:val="30"/>
        </w:rPr>
        <w:t>“</w:t>
      </w:r>
      <w:r w:rsidRPr="000746C7">
        <w:rPr>
          <w:rFonts w:ascii="Angsana New" w:hAnsi="Angsana New" w:hint="cs"/>
          <w:sz w:val="30"/>
          <w:szCs w:val="30"/>
          <w:cs/>
        </w:rPr>
        <w:t>ส่วนเกินทุนหุ้นทุนซื้อคืน</w:t>
      </w:r>
      <w:r w:rsidRPr="000746C7">
        <w:rPr>
          <w:rFonts w:ascii="Angsana New" w:hAnsi="Angsana New" w:hint="cs"/>
          <w:sz w:val="30"/>
          <w:szCs w:val="30"/>
        </w:rPr>
        <w:t>”</w:t>
      </w:r>
      <w:r w:rsidRPr="000746C7">
        <w:rPr>
          <w:rFonts w:ascii="Angsana New" w:hAnsi="Angsana New" w:hint="cs"/>
          <w:sz w:val="30"/>
          <w:szCs w:val="30"/>
          <w:cs/>
        </w:rPr>
        <w:t>) แสดงเป็นรายกา</w:t>
      </w:r>
      <w:r w:rsidR="00117939">
        <w:rPr>
          <w:rFonts w:ascii="Angsana New" w:hAnsi="Angsana New" w:hint="cs"/>
          <w:sz w:val="30"/>
          <w:szCs w:val="30"/>
          <w:cs/>
        </w:rPr>
        <w:t xml:space="preserve">รแยกต่างหากในส่วนของผู้ถือหุ้น </w:t>
      </w:r>
      <w:r w:rsidRPr="000746C7">
        <w:rPr>
          <w:rFonts w:ascii="Angsana New" w:hAnsi="Angsana New" w:hint="cs"/>
          <w:sz w:val="30"/>
          <w:szCs w:val="30"/>
          <w:cs/>
        </w:rPr>
        <w:t>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:rsidR="00B84A8B" w:rsidRPr="00EC58A7" w:rsidRDefault="00B84A8B" w:rsidP="002C0B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4"/>
          <w:szCs w:val="24"/>
          <w:cs/>
        </w:rPr>
      </w:pPr>
    </w:p>
    <w:p w:rsidR="00B82B28" w:rsidRPr="000746C7" w:rsidRDefault="00B82B28" w:rsidP="00B82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ต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รายได้</w:t>
      </w:r>
    </w:p>
    <w:p w:rsidR="004572B4" w:rsidRPr="00EC58A7" w:rsidRDefault="004572B4" w:rsidP="004366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72B4" w:rsidRPr="000746C7" w:rsidRDefault="004572B4" w:rsidP="004572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:rsidR="004572B4" w:rsidRPr="00EC58A7" w:rsidRDefault="004572B4" w:rsidP="004572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72B4" w:rsidRPr="000746C7" w:rsidRDefault="004572B4" w:rsidP="004572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746C7">
        <w:rPr>
          <w:rFonts w:ascii="Angsana New" w:hAnsi="Angsana New"/>
          <w:iCs/>
          <w:sz w:val="30"/>
          <w:szCs w:val="30"/>
          <w:cs/>
        </w:rPr>
        <w:t>การขายสินค้าและให้บริการ</w:t>
      </w:r>
    </w:p>
    <w:p w:rsidR="004572B4" w:rsidRPr="00EC58A7" w:rsidRDefault="004572B4" w:rsidP="004572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72B4" w:rsidRPr="000746C7" w:rsidRDefault="004572B4" w:rsidP="004572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รายได้รับรู้ในกำไร</w:t>
      </w:r>
      <w:r w:rsidRPr="000746C7">
        <w:rPr>
          <w:rFonts w:ascii="Angsana New" w:hAnsi="Angsana New" w:hint="cs"/>
          <w:sz w:val="30"/>
          <w:szCs w:val="30"/>
          <w:cs/>
        </w:rPr>
        <w:t>หรือ</w:t>
      </w:r>
      <w:r w:rsidRPr="000746C7">
        <w:rPr>
          <w:rFonts w:ascii="Angsana New" w:hAnsi="Angsana New"/>
          <w:sz w:val="30"/>
          <w:szCs w:val="30"/>
          <w:cs/>
        </w:rPr>
        <w:t>ขาดทุนเมื่อได้โอนความเสี่ยงและผลตอบแทนของความเป็นเจ้าของสินค้า</w:t>
      </w:r>
      <w:r w:rsidRPr="000746C7">
        <w:rPr>
          <w:rFonts w:ascii="Angsana New" w:hAnsi="Angsana New" w:hint="cs"/>
          <w:sz w:val="30"/>
          <w:szCs w:val="30"/>
          <w:cs/>
        </w:rPr>
        <w:t>ที่มีนัยสำคัญ</w:t>
      </w:r>
      <w:r w:rsidR="00EE7DA0">
        <w:rPr>
          <w:rFonts w:ascii="Angsana New" w:hAnsi="Angsana New"/>
          <w:sz w:val="30"/>
          <w:szCs w:val="30"/>
        </w:rPr>
        <w:br/>
      </w:r>
      <w:r w:rsidR="004366A9" w:rsidRPr="000746C7">
        <w:rPr>
          <w:rFonts w:ascii="Angsana New" w:hAnsi="Angsana New"/>
          <w:sz w:val="30"/>
          <w:szCs w:val="30"/>
          <w:cs/>
        </w:rPr>
        <w:t>ไปให้กับผู้ซื้อแล้ว</w:t>
      </w:r>
      <w:r w:rsidRPr="000746C7">
        <w:rPr>
          <w:rFonts w:ascii="Angsana New" w:hAnsi="Angsana New"/>
          <w:sz w:val="30"/>
          <w:szCs w:val="30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และจะไม่รับรู้รายได้ถ้าฝ่ายบริหารยังมีการควบคุมหรือบริหารสินค้าที่ขายไปแล้วนั้นหรือ</w:t>
      </w:r>
      <w:r w:rsidR="00EE7DA0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>มีความไม่แน่นอนที่มีนัยสำคัญในการได้รับประโยชน์</w:t>
      </w:r>
      <w:r w:rsidRPr="000746C7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0746C7">
        <w:rPr>
          <w:rFonts w:ascii="Angsana New" w:hAnsi="Angsana New"/>
          <w:sz w:val="30"/>
          <w:szCs w:val="30"/>
          <w:cs/>
        </w:rPr>
        <w:t>จาก</w:t>
      </w:r>
      <w:r w:rsidRPr="000746C7">
        <w:rPr>
          <w:rFonts w:ascii="Angsana New" w:hAnsi="Angsana New" w:hint="cs"/>
          <w:sz w:val="30"/>
          <w:szCs w:val="30"/>
          <w:cs/>
        </w:rPr>
        <w:t>การขายสินค้าหรือให้บริการนั้น</w:t>
      </w:r>
      <w:r w:rsidR="00EE7DA0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>ไม่อาจวัด</w:t>
      </w:r>
      <w:r w:rsidRPr="000746C7">
        <w:rPr>
          <w:rFonts w:ascii="Angsana New" w:hAnsi="Angsana New" w:hint="cs"/>
          <w:sz w:val="30"/>
          <w:szCs w:val="30"/>
          <w:cs/>
        </w:rPr>
        <w:t>มูลค่าของจำนวนรายได้และ</w:t>
      </w:r>
      <w:r w:rsidRPr="000746C7">
        <w:rPr>
          <w:rFonts w:ascii="Angsana New" w:hAnsi="Angsana New"/>
          <w:sz w:val="30"/>
          <w:szCs w:val="30"/>
          <w:cs/>
        </w:rPr>
        <w:t xml:space="preserve">ต้นทุนที่เกิดขึ้นได้อย่างน่าเชื่อถือ </w:t>
      </w:r>
      <w:r w:rsidRPr="000746C7">
        <w:rPr>
          <w:rFonts w:ascii="Angsana New" w:hAnsi="Angsana New" w:hint="cs"/>
          <w:sz w:val="30"/>
          <w:szCs w:val="30"/>
          <w:cs/>
        </w:rPr>
        <w:t>หรือ</w:t>
      </w:r>
      <w:r w:rsidRPr="000746C7">
        <w:rPr>
          <w:rFonts w:ascii="Angsana New" w:hAnsi="Angsana New"/>
          <w:sz w:val="30"/>
          <w:szCs w:val="30"/>
          <w:cs/>
        </w:rPr>
        <w:t>มีความเป็นไปได้ค่อนข</w:t>
      </w:r>
      <w:r w:rsidR="004366A9" w:rsidRPr="000746C7">
        <w:rPr>
          <w:rFonts w:ascii="Angsana New" w:hAnsi="Angsana New"/>
          <w:sz w:val="30"/>
          <w:szCs w:val="30"/>
          <w:cs/>
        </w:rPr>
        <w:t>้างแน่นอน</w:t>
      </w:r>
      <w:r w:rsidR="00EE7DA0">
        <w:rPr>
          <w:rFonts w:ascii="Angsana New" w:hAnsi="Angsana New"/>
          <w:sz w:val="30"/>
          <w:szCs w:val="30"/>
        </w:rPr>
        <w:br/>
      </w:r>
      <w:r w:rsidR="004366A9" w:rsidRPr="000746C7">
        <w:rPr>
          <w:rFonts w:ascii="Angsana New" w:hAnsi="Angsana New"/>
          <w:sz w:val="30"/>
          <w:szCs w:val="30"/>
          <w:cs/>
        </w:rPr>
        <w:t xml:space="preserve">ที่จะต้องรับคืนสินค้า </w:t>
      </w:r>
      <w:r w:rsidRPr="000746C7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รายได้จากการให้บริการรับรู้เมื่อมีการ</w:t>
      </w:r>
      <w:r w:rsidR="004366A9" w:rsidRPr="000746C7">
        <w:rPr>
          <w:rFonts w:ascii="Angsana New" w:hAnsi="Angsana New" w:hint="cs"/>
          <w:sz w:val="30"/>
          <w:szCs w:val="30"/>
          <w:cs/>
        </w:rPr>
        <w:t>ให้บริการ</w:t>
      </w:r>
    </w:p>
    <w:p w:rsidR="004572B4" w:rsidRPr="00EC58A7" w:rsidRDefault="004572B4" w:rsidP="004366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:rsidR="004572B4" w:rsidRPr="000746C7" w:rsidRDefault="004572B4" w:rsidP="004572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  <w:r w:rsidRPr="000746C7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:rsidR="004572B4" w:rsidRPr="00EC58A7" w:rsidRDefault="004572B4" w:rsidP="004572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E51D7C" w:rsidRDefault="004572B4" w:rsidP="00EC58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ดอกเบี้ยรับบันทึกในกำไร</w:t>
      </w:r>
      <w:r w:rsidRPr="000746C7">
        <w:rPr>
          <w:rFonts w:ascii="Angsana New" w:hAnsi="Angsana New" w:hint="cs"/>
          <w:sz w:val="30"/>
          <w:szCs w:val="30"/>
          <w:cs/>
        </w:rPr>
        <w:t>หรือ</w:t>
      </w:r>
      <w:r w:rsidR="0093053A" w:rsidRPr="000746C7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:rsidR="001320E3" w:rsidRPr="000746C7" w:rsidRDefault="001320E3" w:rsidP="00EC58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B82B28" w:rsidRPr="000746C7" w:rsidRDefault="00B82B28" w:rsidP="00B82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ถ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ต้นทุนทางการเงิน</w:t>
      </w:r>
    </w:p>
    <w:p w:rsidR="004572B4" w:rsidRPr="00EE7DA0" w:rsidRDefault="004572B4" w:rsidP="00436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:rsidR="004572B4" w:rsidRDefault="004572B4" w:rsidP="004572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E7DA0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CC2DB1" w:rsidRPr="00EE7DA0">
        <w:rPr>
          <w:rFonts w:ascii="Angsana New" w:hAnsi="Angsana New" w:hint="cs"/>
          <w:sz w:val="30"/>
          <w:szCs w:val="30"/>
          <w:cs/>
        </w:rPr>
        <w:t>บันทึกโดยใช้วิธีอัตราดอกเบี้ยที่แท้จริงและ</w:t>
      </w:r>
      <w:r w:rsidRPr="00EE7DA0">
        <w:rPr>
          <w:rFonts w:ascii="Angsana New" w:hAnsi="Angsana New" w:hint="cs"/>
          <w:sz w:val="30"/>
          <w:szCs w:val="30"/>
          <w:cs/>
        </w:rPr>
        <w:t>ประกอบด้วย</w:t>
      </w:r>
      <w:r w:rsidRPr="00EE7DA0">
        <w:rPr>
          <w:rFonts w:ascii="Angsana New" w:hAnsi="Angsana New"/>
          <w:sz w:val="30"/>
          <w:szCs w:val="30"/>
          <w:cs/>
        </w:rPr>
        <w:t>ดอกเบี้ยจ่าย</w:t>
      </w:r>
      <w:r w:rsidRPr="00EE7DA0">
        <w:rPr>
          <w:rFonts w:ascii="Angsana New" w:hAnsi="Angsana New" w:hint="cs"/>
          <w:sz w:val="30"/>
          <w:szCs w:val="30"/>
          <w:cs/>
        </w:rPr>
        <w:t>ของเงินกู้ยืม</w:t>
      </w:r>
      <w:r w:rsidRPr="00EE7DA0">
        <w:rPr>
          <w:rFonts w:ascii="Angsana New" w:hAnsi="Angsana New"/>
          <w:sz w:val="30"/>
          <w:szCs w:val="30"/>
          <w:cs/>
        </w:rPr>
        <w:t>และ</w:t>
      </w:r>
      <w:r w:rsidR="00EE7DA0" w:rsidRPr="00EE7DA0">
        <w:rPr>
          <w:rFonts w:ascii="Angsana New" w:hAnsi="Angsana New"/>
          <w:sz w:val="30"/>
          <w:szCs w:val="30"/>
        </w:rPr>
        <w:br/>
      </w:r>
      <w:r w:rsidRPr="00EE7DA0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 และ</w:t>
      </w:r>
      <w:r w:rsidRPr="00EE7DA0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</w:t>
      </w:r>
      <w:r w:rsidRPr="00EE7DA0">
        <w:rPr>
          <w:rFonts w:ascii="Angsana New" w:hAnsi="Angsana New" w:hint="cs"/>
          <w:sz w:val="30"/>
          <w:szCs w:val="30"/>
          <w:cs/>
        </w:rPr>
        <w:t xml:space="preserve"> ขาดทุนจากการ</w:t>
      </w:r>
      <w:r w:rsidR="00EE7DA0">
        <w:rPr>
          <w:rFonts w:ascii="Angsana New" w:hAnsi="Angsana New"/>
          <w:sz w:val="30"/>
          <w:szCs w:val="30"/>
        </w:rPr>
        <w:br/>
      </w:r>
      <w:r w:rsidRPr="00EE7DA0">
        <w:rPr>
          <w:rFonts w:ascii="Angsana New" w:hAnsi="Angsana New" w:hint="cs"/>
          <w:sz w:val="30"/>
          <w:szCs w:val="30"/>
          <w:cs/>
        </w:rPr>
        <w:t>ด้อยค่าของสินทรัพย์ทางการเ</w:t>
      </w:r>
      <w:r w:rsidR="0024137E" w:rsidRPr="00EE7DA0">
        <w:rPr>
          <w:rFonts w:ascii="Angsana New" w:hAnsi="Angsana New" w:hint="cs"/>
          <w:sz w:val="30"/>
          <w:szCs w:val="30"/>
          <w:cs/>
        </w:rPr>
        <w:t>งิน (นอกเหนือลูกหนี้การค้า) และ</w:t>
      </w:r>
      <w:r w:rsidRPr="00EE7DA0">
        <w:rPr>
          <w:rFonts w:ascii="Angsana New" w:hAnsi="Angsana New" w:hint="cs"/>
          <w:sz w:val="30"/>
          <w:szCs w:val="30"/>
          <w:cs/>
        </w:rPr>
        <w:t>ขาดทุ</w:t>
      </w:r>
      <w:r w:rsidR="0024137E" w:rsidRPr="00EE7DA0">
        <w:rPr>
          <w:rFonts w:ascii="Angsana New" w:hAnsi="Angsana New" w:hint="cs"/>
          <w:sz w:val="30"/>
          <w:szCs w:val="30"/>
          <w:cs/>
        </w:rPr>
        <w:t>นจากเครื่องมือป้องกันความเสี่ยงที่</w:t>
      </w:r>
      <w:r w:rsidRPr="00EE7DA0">
        <w:rPr>
          <w:rFonts w:ascii="Angsana New" w:hAnsi="Angsana New" w:hint="cs"/>
          <w:sz w:val="30"/>
          <w:szCs w:val="30"/>
          <w:cs/>
        </w:rPr>
        <w:t>รับรู้</w:t>
      </w:r>
      <w:r w:rsidR="00EE7DA0">
        <w:rPr>
          <w:rFonts w:ascii="Angsana New" w:hAnsi="Angsana New"/>
          <w:sz w:val="30"/>
          <w:szCs w:val="30"/>
        </w:rPr>
        <w:br/>
      </w:r>
      <w:r w:rsidRPr="00EE7DA0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:rsidR="00E875CB" w:rsidRPr="00EE7DA0" w:rsidRDefault="00E875CB" w:rsidP="004572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161C58" w:rsidRDefault="004572B4" w:rsidP="00E875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lastRenderedPageBreak/>
        <w:t>ต้นทุนการก</w:t>
      </w:r>
      <w:r w:rsidR="002C0B19" w:rsidRPr="000746C7">
        <w:rPr>
          <w:rFonts w:ascii="Angsana New" w:hAnsi="Angsana New" w:hint="cs"/>
          <w:sz w:val="30"/>
          <w:szCs w:val="30"/>
          <w:cs/>
        </w:rPr>
        <w:t>ู้ยืมที่ไม่ได้เกี่ยวกับการได้มา</w:t>
      </w:r>
      <w:r w:rsidRPr="000746C7">
        <w:rPr>
          <w:rFonts w:ascii="Angsana New" w:hAnsi="Angsana New" w:hint="cs"/>
          <w:sz w:val="30"/>
          <w:szCs w:val="30"/>
          <w:cs/>
        </w:rPr>
        <w:t xml:space="preserve">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:rsidR="001320E3" w:rsidRPr="000746C7" w:rsidRDefault="001320E3" w:rsidP="00E875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161C58" w:rsidRPr="000746C7" w:rsidRDefault="00161C58" w:rsidP="0016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>ท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161C58" w:rsidRPr="000746C7" w:rsidRDefault="00161C58" w:rsidP="0016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8394C" w:rsidRPr="000746C7" w:rsidRDefault="00E8394C" w:rsidP="00161C58">
      <w:pPr>
        <w:ind w:left="540" w:hanging="7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</w:t>
      </w:r>
      <w:r w:rsidR="00161C58" w:rsidRPr="000746C7">
        <w:rPr>
          <w:rFonts w:ascii="Angsana New" w:eastAsia="Calibri" w:hAnsi="Angsana New"/>
          <w:sz w:val="30"/>
          <w:szCs w:val="30"/>
          <w:cs/>
        </w:rPr>
        <w:t>า</w:t>
      </w:r>
    </w:p>
    <w:p w:rsidR="00E8394C" w:rsidRPr="000746C7" w:rsidRDefault="00E8394C" w:rsidP="00161C58">
      <w:pPr>
        <w:ind w:left="540" w:hanging="7"/>
        <w:rPr>
          <w:rFonts w:ascii="Angsana New" w:eastAsia="Calibri" w:hAnsi="Angsana New"/>
          <w:sz w:val="30"/>
          <w:szCs w:val="30"/>
        </w:rPr>
      </w:pPr>
    </w:p>
    <w:p w:rsidR="00EF3EE0" w:rsidRPr="000746C7" w:rsidRDefault="00E8394C" w:rsidP="00860711">
      <w:pPr>
        <w:ind w:left="540"/>
        <w:rPr>
          <w:rFonts w:ascii="Angsana New" w:eastAsia="Calibri" w:hAnsi="Angsana New"/>
          <w:sz w:val="30"/>
          <w:szCs w:val="30"/>
          <w:cs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ค่าเช่าที่อาจเกิดขึ้น</w:t>
      </w:r>
      <w:r w:rsidRPr="000746C7">
        <w:rPr>
          <w:rFonts w:ascii="Angsana New" w:eastAsia="Calibri" w:hAnsi="Angsana New" w:hint="cs"/>
          <w:sz w:val="30"/>
          <w:szCs w:val="30"/>
          <w:cs/>
        </w:rPr>
        <w:t>ต้องนำมารวม</w:t>
      </w:r>
      <w:r w:rsidRPr="000746C7">
        <w:rPr>
          <w:rFonts w:ascii="Angsana New" w:eastAsia="Calibri" w:hAnsi="Angsana New"/>
          <w:sz w:val="30"/>
          <w:szCs w:val="30"/>
          <w:cs/>
        </w:rPr>
        <w:t>คำนวณจำนวนเงินขั้นต่ำที่ต้องจ่าย</w:t>
      </w:r>
      <w:r w:rsidRPr="000746C7">
        <w:rPr>
          <w:rFonts w:ascii="Angsana New" w:eastAsia="Calibri" w:hAnsi="Angsana New" w:hint="cs"/>
          <w:sz w:val="30"/>
          <w:szCs w:val="30"/>
          <w:cs/>
        </w:rPr>
        <w:t>ตามระยะเวลาที่คงเหลือของสัญญาเช่า เมื่อได้รับการยืนยันการปรับค่าเช่า</w:t>
      </w:r>
    </w:p>
    <w:p w:rsidR="00FA21E6" w:rsidRPr="000746C7" w:rsidRDefault="00FA21E6" w:rsidP="007D4F26">
      <w:pPr>
        <w:pStyle w:val="AccPolicysubhead"/>
      </w:pPr>
    </w:p>
    <w:p w:rsidR="00E8394C" w:rsidRPr="000746C7" w:rsidRDefault="0012270D" w:rsidP="007D4F26">
      <w:pPr>
        <w:pStyle w:val="AccPolicysubhead"/>
      </w:pPr>
      <w:r w:rsidRPr="000746C7">
        <w:rPr>
          <w:rFonts w:hint="cs"/>
          <w:cs/>
        </w:rPr>
        <w:t>การประเมินว่าข้</w:t>
      </w:r>
      <w:r w:rsidR="00FA21E6" w:rsidRPr="000746C7">
        <w:rPr>
          <w:rFonts w:hint="cs"/>
          <w:cs/>
        </w:rPr>
        <w:t>อตกลงประกอบด้วยสัญญาเช่าหรือไม่</w:t>
      </w:r>
    </w:p>
    <w:p w:rsidR="00E8394C" w:rsidRPr="000746C7" w:rsidRDefault="00E8394C" w:rsidP="007D4F26">
      <w:pPr>
        <w:pStyle w:val="AccPolicysubhead"/>
        <w:rPr>
          <w:i w:val="0"/>
          <w:iCs w:val="0"/>
        </w:rPr>
      </w:pPr>
    </w:p>
    <w:p w:rsidR="00E8394C" w:rsidRPr="000746C7" w:rsidRDefault="00E8394C" w:rsidP="00E83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 w:hint="cs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</w:t>
      </w:r>
      <w:r w:rsidR="00C66290">
        <w:rPr>
          <w:rFonts w:ascii="Angsana New" w:eastAsia="Calibri" w:hAnsi="Angsana New"/>
          <w:sz w:val="30"/>
          <w:szCs w:val="30"/>
        </w:rPr>
        <w:br/>
      </w:r>
      <w:r w:rsidRPr="00C66290">
        <w:rPr>
          <w:rFonts w:ascii="Angsana New" w:eastAsia="Calibri" w:hAnsi="Angsana New" w:hint="cs"/>
          <w:spacing w:val="-6"/>
          <w:sz w:val="30"/>
          <w:szCs w:val="30"/>
          <w:cs/>
        </w:rPr>
        <w:t>เป็นส่วนประกอบหรือไม่ โดยพิจารณาจาก</w:t>
      </w:r>
      <w:r w:rsidR="00117939" w:rsidRPr="00C66290">
        <w:rPr>
          <w:rFonts w:ascii="Angsana New" w:eastAsia="Calibri" w:hAnsi="Angsana New" w:hint="cs"/>
          <w:spacing w:val="-6"/>
          <w:sz w:val="30"/>
          <w:szCs w:val="30"/>
          <w:cs/>
        </w:rPr>
        <w:t>สินทรัพย์ที่มีลักษณะเฉพาะเจาะจง</w:t>
      </w:r>
      <w:r w:rsidRPr="00C6629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ถ้าการปฏิบัติตามข้อตกลงนั้นขึ้นอยู่กับ</w:t>
      </w:r>
      <w:r w:rsidRPr="000746C7">
        <w:rPr>
          <w:rFonts w:ascii="Angsana New" w:eastAsia="Calibri" w:hAnsi="Angsana New" w:hint="cs"/>
          <w:sz w:val="30"/>
          <w:szCs w:val="30"/>
          <w:cs/>
        </w:rPr>
        <w:t>การใช้ส</w:t>
      </w:r>
      <w:r w:rsidR="00117939">
        <w:rPr>
          <w:rFonts w:ascii="Angsana New" w:eastAsia="Calibri" w:hAnsi="Angsana New" w:hint="cs"/>
          <w:sz w:val="30"/>
          <w:szCs w:val="30"/>
          <w:cs/>
        </w:rPr>
        <w:t xml:space="preserve">ินทรัพย์ที่มีลักษณะเฉพาะเจาะจง </w:t>
      </w:r>
      <w:r w:rsidRPr="000746C7">
        <w:rPr>
          <w:rFonts w:ascii="Angsana New" w:eastAsia="Calibri" w:hAnsi="Angsana New" w:hint="cs"/>
          <w:sz w:val="30"/>
          <w:szCs w:val="30"/>
          <w:cs/>
        </w:rPr>
        <w:t>และข้อตกลงนั้นจะนำไปสู่สิทธิในการใช้สินทรัพย์ ถ้าทำให้กลุ่มบริษัท</w:t>
      </w:r>
      <w:r w:rsidR="00C66290">
        <w:rPr>
          <w:rFonts w:ascii="Angsana New" w:eastAsia="Calibri" w:hAnsi="Angsana New"/>
          <w:sz w:val="30"/>
          <w:szCs w:val="30"/>
        </w:rPr>
        <w:br/>
      </w:r>
      <w:r w:rsidRPr="000746C7">
        <w:rPr>
          <w:rFonts w:ascii="Angsana New" w:eastAsia="Calibri" w:hAnsi="Angsana New" w:hint="cs"/>
          <w:sz w:val="30"/>
          <w:szCs w:val="30"/>
          <w:cs/>
        </w:rPr>
        <w:t xml:space="preserve">มีสิทธิในการควบคุมการใช้สินทรัพย์ </w:t>
      </w:r>
    </w:p>
    <w:p w:rsidR="00E8394C" w:rsidRPr="000746C7" w:rsidRDefault="00E8394C" w:rsidP="0016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/>
          <w:sz w:val="30"/>
          <w:szCs w:val="30"/>
        </w:rPr>
      </w:pPr>
    </w:p>
    <w:p w:rsidR="00E8394C" w:rsidRPr="000746C7" w:rsidRDefault="00CC28AA" w:rsidP="007D4F26">
      <w:pPr>
        <w:pStyle w:val="AccPolicysubhead"/>
        <w:rPr>
          <w:i w:val="0"/>
          <w:iCs w:val="0"/>
        </w:rPr>
      </w:pPr>
      <w:r w:rsidRPr="000746C7">
        <w:rPr>
          <w:rFonts w:hint="cs"/>
          <w:i w:val="0"/>
          <w:iCs w:val="0"/>
          <w:cs/>
        </w:rPr>
        <w:t>ณ วันที่เริ่มต้นข้อตกลง หรือ</w:t>
      </w:r>
      <w:r w:rsidR="00E8394C" w:rsidRPr="000746C7">
        <w:rPr>
          <w:rFonts w:hint="cs"/>
          <w:i w:val="0"/>
          <w:iCs w:val="0"/>
          <w:cs/>
        </w:rPr>
        <w:t>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="00A12552" w:rsidRPr="000746C7">
        <w:rPr>
          <w:rFonts w:hint="cs"/>
          <w:i w:val="0"/>
          <w:iCs w:val="0"/>
          <w:cs/>
        </w:rPr>
        <w:t>กลุ่มบริษัท</w:t>
      </w:r>
      <w:r w:rsidR="00E875CB">
        <w:rPr>
          <w:rFonts w:hint="cs"/>
          <w:i w:val="0"/>
          <w:iCs w:val="0"/>
          <w:cs/>
        </w:rPr>
        <w:t>สรุปว่าเป็นสัญญาเช่าการเงิน</w:t>
      </w:r>
      <w:r w:rsidR="00E875CB">
        <w:rPr>
          <w:i w:val="0"/>
          <w:iCs w:val="0"/>
        </w:rPr>
        <w:br/>
      </w:r>
      <w:r w:rsidR="00E8394C" w:rsidRPr="000746C7">
        <w:rPr>
          <w:rFonts w:hint="cs"/>
          <w:i w:val="0"/>
          <w:iCs w:val="0"/>
          <w:cs/>
        </w:rPr>
        <w:t>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="00A12552" w:rsidRPr="000746C7">
        <w:rPr>
          <w:rFonts w:hint="cs"/>
          <w:i w:val="0"/>
          <w:iCs w:val="0"/>
          <w:cs/>
        </w:rPr>
        <w:t>กลุ่มบริษัท</w:t>
      </w:r>
    </w:p>
    <w:p w:rsidR="00EF3EE0" w:rsidRPr="000746C7" w:rsidRDefault="00EF3EE0" w:rsidP="00EF3EE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B82B28" w:rsidRPr="000746C7" w:rsidRDefault="00E875CB" w:rsidP="006A7294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B82B28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ธ</w:t>
      </w:r>
      <w:r w:rsidR="00B82B28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="00493DC9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493DC9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B82B28"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ภาษีเงินได้</w:t>
      </w:r>
    </w:p>
    <w:p w:rsidR="004572B4" w:rsidRPr="000746C7" w:rsidRDefault="004572B4" w:rsidP="00436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4572B4" w:rsidRPr="000746C7" w:rsidRDefault="004572B4" w:rsidP="009E2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hint="cs"/>
          <w:sz w:val="30"/>
          <w:szCs w:val="30"/>
          <w:cs/>
        </w:rPr>
        <w:t>ค่าใช้จ่าย</w:t>
      </w:r>
      <w:r w:rsidRPr="000746C7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0746C7">
        <w:rPr>
          <w:rFonts w:hint="cs"/>
          <w:sz w:val="30"/>
          <w:szCs w:val="30"/>
          <w:cs/>
        </w:rPr>
        <w:t>ของงวด</w:t>
      </w:r>
      <w:r w:rsidRPr="000746C7">
        <w:rPr>
          <w:sz w:val="30"/>
          <w:szCs w:val="30"/>
          <w:cs/>
        </w:rPr>
        <w:t>ปัจจุบันและภาษีเงินได้รอการตัดบัญชี</w:t>
      </w:r>
      <w:r w:rsidRPr="000746C7">
        <w:rPr>
          <w:sz w:val="30"/>
          <w:szCs w:val="30"/>
        </w:rPr>
        <w:t xml:space="preserve"> </w:t>
      </w:r>
      <w:r w:rsidRPr="000746C7">
        <w:rPr>
          <w:sz w:val="30"/>
          <w:szCs w:val="30"/>
          <w:cs/>
        </w:rPr>
        <w:t>ภาษีเงินได้</w:t>
      </w:r>
      <w:r w:rsidRPr="000746C7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0746C7">
        <w:rPr>
          <w:sz w:val="30"/>
          <w:szCs w:val="30"/>
          <w:cs/>
        </w:rPr>
        <w:t>รับรู้ในกำไร</w:t>
      </w:r>
      <w:r w:rsidRPr="000746C7">
        <w:rPr>
          <w:rFonts w:hint="cs"/>
          <w:sz w:val="30"/>
          <w:szCs w:val="30"/>
          <w:cs/>
        </w:rPr>
        <w:t>หรือ</w:t>
      </w:r>
      <w:r w:rsidRPr="000746C7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0746C7">
        <w:rPr>
          <w:rFonts w:hint="cs"/>
          <w:sz w:val="30"/>
          <w:szCs w:val="30"/>
          <w:cs/>
        </w:rPr>
        <w:t>ที่รับรู้โดยตรง</w:t>
      </w:r>
      <w:r w:rsidRPr="000746C7">
        <w:rPr>
          <w:sz w:val="30"/>
          <w:szCs w:val="30"/>
          <w:cs/>
        </w:rPr>
        <w:t>ในส่วนของผู้ถือหุ้น</w:t>
      </w:r>
      <w:r w:rsidRPr="000746C7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:rsidR="00C6442B" w:rsidRPr="000746C7" w:rsidRDefault="00C6442B" w:rsidP="00457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C58A7" w:rsidRDefault="004572B4" w:rsidP="00132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0746C7">
        <w:rPr>
          <w:rFonts w:ascii="Times New Roman" w:hAnsi="Times New Roman" w:hint="cs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</w:t>
      </w:r>
      <w:r w:rsidR="00E42D34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การปรับปรุงทางภาษีที่เกี่ยวกับรายการในปีก่อนๆ</w:t>
      </w:r>
    </w:p>
    <w:p w:rsidR="004572B4" w:rsidRPr="000746C7" w:rsidRDefault="004572B4" w:rsidP="00EC5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lastRenderedPageBreak/>
        <w:t>ภาษีเงินได้รอการตัดบัญชี</w:t>
      </w:r>
      <w:r w:rsidRPr="000746C7">
        <w:rPr>
          <w:rFonts w:ascii="Angsana New" w:hAnsi="Angsana New"/>
          <w:sz w:val="30"/>
          <w:szCs w:val="30"/>
          <w:cs/>
        </w:rPr>
        <w:t>บันทึกโ</w:t>
      </w:r>
      <w:r w:rsidRPr="000746C7">
        <w:rPr>
          <w:rFonts w:ascii="Angsana New" w:hAnsi="Angsana New" w:hint="cs"/>
          <w:sz w:val="30"/>
          <w:szCs w:val="30"/>
          <w:cs/>
        </w:rPr>
        <w:t>ดย</w:t>
      </w:r>
      <w:r w:rsidRPr="000746C7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</w:t>
      </w:r>
      <w:r w:rsidRPr="00EC58A7">
        <w:rPr>
          <w:rFonts w:ascii="Angsana New" w:hAnsi="Angsana New"/>
          <w:sz w:val="30"/>
          <w:szCs w:val="30"/>
          <w:cs/>
        </w:rPr>
        <w:t>หนี้สินและจำนวนที่ใช้เพื่อความมุ่งหมายทางภาษี</w:t>
      </w:r>
      <w:r w:rsidRPr="000746C7">
        <w:rPr>
          <w:rFonts w:ascii="Angsana New" w:hAnsi="Angsana New"/>
          <w:sz w:val="30"/>
          <w:szCs w:val="30"/>
          <w:cs/>
        </w:rPr>
        <w:t xml:space="preserve"> </w:t>
      </w:r>
      <w:r w:rsidRPr="00EC58A7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EC58A7">
        <w:rPr>
          <w:rFonts w:ascii="Angsana New" w:hAnsi="Angsana New"/>
          <w:sz w:val="30"/>
          <w:szCs w:val="30"/>
          <w:cs/>
        </w:rPr>
        <w:t>ไม่</w:t>
      </w:r>
      <w:r w:rsidRPr="00EC58A7">
        <w:rPr>
          <w:rFonts w:ascii="Angsana New" w:hAnsi="Angsana New" w:hint="cs"/>
          <w:sz w:val="30"/>
          <w:szCs w:val="30"/>
          <w:cs/>
        </w:rPr>
        <w:t>ถูกรับรู้เมื่อ</w:t>
      </w:r>
      <w:r w:rsidRPr="000746C7">
        <w:rPr>
          <w:rFonts w:ascii="Angsana New" w:hAnsi="Angsana New" w:hint="cs"/>
          <w:sz w:val="30"/>
          <w:szCs w:val="30"/>
          <w:cs/>
        </w:rPr>
        <w:t>เกิดจาก</w:t>
      </w:r>
      <w:r w:rsidR="00EC58A7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ผลแตก</w:t>
      </w:r>
      <w:r w:rsidR="00117939">
        <w:rPr>
          <w:rFonts w:ascii="Angsana New" w:hAnsi="Angsana New"/>
          <w:sz w:val="30"/>
          <w:szCs w:val="30"/>
          <w:cs/>
        </w:rPr>
        <w:t>ต่างชั่วคราวต่อไปนี้</w:t>
      </w:r>
      <w:r w:rsidRPr="000746C7">
        <w:rPr>
          <w:rFonts w:ascii="Angsana New" w:hAnsi="Angsana New" w:hint="cs"/>
          <w:sz w:val="30"/>
          <w:szCs w:val="30"/>
          <w:cs/>
        </w:rPr>
        <w:t xml:space="preserve"> การรับรู้</w:t>
      </w:r>
      <w:r w:rsidRPr="000746C7">
        <w:rPr>
          <w:rFonts w:ascii="Angsana New" w:hAnsi="Angsana New"/>
          <w:sz w:val="30"/>
          <w:szCs w:val="30"/>
          <w:cs/>
        </w:rPr>
        <w:t>ค่าความนิยม</w:t>
      </w:r>
      <w:r w:rsidR="002C0B19" w:rsidRPr="000746C7">
        <w:rPr>
          <w:rFonts w:ascii="Angsana New" w:hAnsi="Angsana New" w:hint="cs"/>
          <w:sz w:val="30"/>
          <w:szCs w:val="30"/>
          <w:cs/>
        </w:rPr>
        <w:t>ในครั้งแรก</w:t>
      </w:r>
      <w:r w:rsidRPr="000746C7">
        <w:rPr>
          <w:rFonts w:ascii="Angsana New" w:hAnsi="Angsana New" w:hint="cs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:rsidR="006500A6" w:rsidRPr="000746C7" w:rsidRDefault="006500A6" w:rsidP="00910C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4572B4" w:rsidRPr="000746C7" w:rsidRDefault="00337367" w:rsidP="00910C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/>
          <w:sz w:val="30"/>
          <w:szCs w:val="30"/>
          <w:cs/>
        </w:rPr>
        <w:t>การวัดม</w:t>
      </w:r>
      <w:r w:rsidRPr="000746C7">
        <w:rPr>
          <w:rFonts w:ascii="Angsana New" w:hAnsi="Angsana New" w:hint="cs"/>
          <w:sz w:val="30"/>
          <w:szCs w:val="30"/>
          <w:cs/>
        </w:rPr>
        <w:t>ู</w:t>
      </w:r>
      <w:r w:rsidR="004572B4" w:rsidRPr="000746C7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</w:t>
      </w:r>
      <w:r w:rsidR="00A12552" w:rsidRPr="000746C7">
        <w:rPr>
          <w:rFonts w:ascii="Angsana New" w:hAnsi="Angsana New"/>
          <w:sz w:val="30"/>
          <w:szCs w:val="30"/>
          <w:cs/>
        </w:rPr>
        <w:t>กษณะวิธีการที่</w:t>
      </w:r>
      <w:r w:rsidR="00C156DE">
        <w:rPr>
          <w:rFonts w:ascii="Angsana New" w:hAnsi="Angsana New"/>
          <w:sz w:val="30"/>
          <w:szCs w:val="30"/>
        </w:rPr>
        <w:br/>
      </w:r>
      <w:r w:rsidR="00A12552" w:rsidRPr="000746C7">
        <w:rPr>
          <w:rFonts w:ascii="Angsana New" w:hAnsi="Angsana New"/>
          <w:sz w:val="30"/>
          <w:szCs w:val="30"/>
          <w:cs/>
        </w:rPr>
        <w:t>กลุ่มบริษัท</w:t>
      </w:r>
      <w:r w:rsidR="004572B4" w:rsidRPr="000746C7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4572B4" w:rsidRPr="000746C7">
        <w:rPr>
          <w:rFonts w:ascii="Angsana New" w:hAnsi="Angsana New"/>
          <w:b/>
          <w:sz w:val="30"/>
          <w:szCs w:val="30"/>
        </w:rPr>
        <w:t xml:space="preserve"> </w:t>
      </w:r>
    </w:p>
    <w:p w:rsidR="00CA7BFC" w:rsidRPr="000746C7" w:rsidRDefault="00CA7BFC" w:rsidP="00910C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CA7BFC" w:rsidRPr="000746C7" w:rsidRDefault="004572B4" w:rsidP="00910C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0746C7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0746C7">
        <w:rPr>
          <w:rFonts w:ascii="Angsana New" w:hAnsi="Angsana New"/>
          <w:sz w:val="30"/>
          <w:szCs w:val="30"/>
          <w:cs/>
        </w:rPr>
        <w:t>ใช้อัตราภาษี</w:t>
      </w:r>
      <w:r w:rsidRPr="000746C7">
        <w:rPr>
          <w:rFonts w:ascii="Angsana New" w:hAnsi="Angsana New" w:hint="cs"/>
          <w:sz w:val="30"/>
          <w:szCs w:val="30"/>
          <w:cs/>
        </w:rPr>
        <w:t xml:space="preserve"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A85467" w:rsidRPr="000746C7" w:rsidRDefault="00A85467" w:rsidP="00910C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4572B4" w:rsidRPr="000746C7" w:rsidRDefault="004572B4" w:rsidP="00910C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 w:hint="cs"/>
          <w:sz w:val="30"/>
          <w:szCs w:val="30"/>
          <w:cs/>
        </w:rPr>
        <w:t>ในการกำหนดมูลค่าของภาษีเงินได้ของงวดปัจจุ</w:t>
      </w:r>
      <w:r w:rsidR="00117939">
        <w:rPr>
          <w:rFonts w:ascii="Angsana New" w:hAnsi="Angsana New" w:hint="cs"/>
          <w:sz w:val="30"/>
          <w:szCs w:val="30"/>
          <w:cs/>
        </w:rPr>
        <w:t xml:space="preserve">บันและภาษีเงินได้รอการตัดบัญชี </w:t>
      </w:r>
      <w:r w:rsidRPr="000746C7">
        <w:rPr>
          <w:rFonts w:ascii="Angsana New" w:hAnsi="Angsana New" w:hint="cs"/>
          <w:sz w:val="30"/>
          <w:szCs w:val="30"/>
          <w:cs/>
        </w:rPr>
        <w:t>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117939">
        <w:rPr>
          <w:rFonts w:ascii="Angsana New" w:hAnsi="Angsana New" w:hint="cs"/>
          <w:sz w:val="30"/>
          <w:szCs w:val="30"/>
          <w:cs/>
        </w:rPr>
        <w:t xml:space="preserve">มขึ้น และมีดอกเบี้ยที่ต้องชำระ </w:t>
      </w:r>
      <w:r w:rsidRPr="000746C7">
        <w:rPr>
          <w:rFonts w:ascii="Angsana New" w:hAnsi="Angsana New" w:hint="cs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</w:t>
      </w:r>
      <w:r w:rsidRPr="00C156DE">
        <w:rPr>
          <w:rFonts w:ascii="Angsana New" w:hAnsi="Angsana New" w:hint="cs"/>
          <w:spacing w:val="-6"/>
          <w:sz w:val="30"/>
          <w:szCs w:val="30"/>
          <w:cs/>
        </w:rPr>
        <w:t>ประเมินผลกระทบจากหลายปัจจ</w:t>
      </w:r>
      <w:r w:rsidR="0024137E" w:rsidRPr="00C156DE">
        <w:rPr>
          <w:rFonts w:ascii="Angsana New" w:hAnsi="Angsana New" w:hint="cs"/>
          <w:spacing w:val="-6"/>
          <w:sz w:val="30"/>
          <w:szCs w:val="30"/>
          <w:cs/>
        </w:rPr>
        <w:t>ัย รวมถึง การตีความทางกฎ</w:t>
      </w:r>
      <w:r w:rsidRPr="00C156DE">
        <w:rPr>
          <w:rFonts w:ascii="Angsana New" w:hAnsi="Angsana New" w:hint="cs"/>
          <w:spacing w:val="-6"/>
          <w:sz w:val="30"/>
          <w:szCs w:val="30"/>
          <w:cs/>
        </w:rPr>
        <w:t>ห</w:t>
      </w:r>
      <w:r w:rsidR="0007288B" w:rsidRPr="00C156DE">
        <w:rPr>
          <w:rFonts w:ascii="Angsana New" w:hAnsi="Angsana New" w:hint="cs"/>
          <w:spacing w:val="-6"/>
          <w:sz w:val="30"/>
          <w:szCs w:val="30"/>
          <w:cs/>
        </w:rPr>
        <w:t xml:space="preserve">มายภาษี และจากประสบการณ์ในอดีต </w:t>
      </w:r>
      <w:r w:rsidRPr="00C156DE">
        <w:rPr>
          <w:rFonts w:ascii="Angsana New" w:hAnsi="Angsana New" w:hint="cs"/>
          <w:spacing w:val="-6"/>
          <w:sz w:val="30"/>
          <w:szCs w:val="30"/>
          <w:cs/>
        </w:rPr>
        <w:t>การประเมินนี้</w:t>
      </w:r>
      <w:r w:rsidR="00C156DE">
        <w:rPr>
          <w:rFonts w:ascii="Angsana New" w:hAnsi="Angsana New"/>
          <w:spacing w:val="-6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อยู่บนพ</w:t>
      </w:r>
      <w:r w:rsidR="00A85467" w:rsidRPr="000746C7">
        <w:rPr>
          <w:rFonts w:ascii="Angsana New" w:hAnsi="Angsana New" w:hint="cs"/>
          <w:sz w:val="30"/>
          <w:szCs w:val="30"/>
          <w:cs/>
        </w:rPr>
        <w:t>ื้นฐานการประมาณการและข้อสมมติ</w:t>
      </w:r>
      <w:r w:rsidRPr="000746C7">
        <w:rPr>
          <w:rFonts w:ascii="Angsana New" w:hAnsi="Angsana New" w:hint="cs"/>
          <w:sz w:val="30"/>
          <w:szCs w:val="30"/>
          <w:cs/>
        </w:rPr>
        <w:t xml:space="preserve"> และอาจจะเกี่ยวข้องกับการตัดสินใจเกี่ยวกับเหตุการ</w:t>
      </w:r>
      <w:r w:rsidR="004366A9" w:rsidRPr="000746C7">
        <w:rPr>
          <w:rFonts w:ascii="Angsana New" w:hAnsi="Angsana New" w:hint="cs"/>
          <w:sz w:val="30"/>
          <w:szCs w:val="30"/>
          <w:cs/>
        </w:rPr>
        <w:t xml:space="preserve">ณ์ในอนาคต </w:t>
      </w:r>
      <w:r w:rsidRPr="000746C7">
        <w:rPr>
          <w:rFonts w:ascii="Angsana New" w:hAnsi="Angsana New" w:hint="cs"/>
          <w:sz w:val="30"/>
          <w:szCs w:val="30"/>
          <w:cs/>
        </w:rPr>
        <w:t>ข้อมูลใหม่ๆ</w:t>
      </w:r>
      <w:r w:rsidR="007D4F26"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</w:t>
      </w:r>
      <w:r w:rsidR="004366A9" w:rsidRPr="000746C7">
        <w:rPr>
          <w:rFonts w:ascii="Angsana New" w:hAnsi="Angsana New" w:hint="cs"/>
          <w:sz w:val="30"/>
          <w:szCs w:val="30"/>
          <w:cs/>
        </w:rPr>
        <w:t>ของภาษีเงินได้ค้างจ่ายที่มีอยู่</w:t>
      </w:r>
      <w:r w:rsidRPr="000746C7">
        <w:rPr>
          <w:rFonts w:ascii="Angsana New" w:hAnsi="Angsana New" w:hint="cs"/>
          <w:sz w:val="30"/>
          <w:szCs w:val="30"/>
          <w:cs/>
        </w:rPr>
        <w:t xml:space="preserve">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1B178C" w:rsidRPr="00C23A93" w:rsidRDefault="001B178C" w:rsidP="00C23A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4572B4" w:rsidRPr="000746C7" w:rsidRDefault="004572B4" w:rsidP="001871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Pr="000746C7">
        <w:rPr>
          <w:rFonts w:ascii="Angsana New" w:hAnsi="Angsana New" w:hint="cs"/>
          <w:sz w:val="30"/>
          <w:szCs w:val="30"/>
          <w:cs/>
        </w:rPr>
        <w:t>การ</w:t>
      </w:r>
      <w:r w:rsidRPr="000746C7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</w:t>
      </w:r>
      <w:r w:rsidR="00C156DE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>ตาม</w:t>
      </w:r>
      <w:r w:rsidRPr="000746C7">
        <w:rPr>
          <w:rFonts w:ascii="Angsana New" w:hAnsi="Angsana New"/>
          <w:spacing w:val="10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</w:t>
      </w:r>
      <w:r w:rsidRPr="000746C7">
        <w:rPr>
          <w:rFonts w:ascii="Angsana New" w:hAnsi="Angsana New"/>
          <w:sz w:val="30"/>
          <w:szCs w:val="30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C156DE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>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C6442B" w:rsidRPr="000746C7" w:rsidRDefault="00C6442B" w:rsidP="009E24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2C6E6E" w:rsidRPr="00E875CB" w:rsidRDefault="00F805D1" w:rsidP="00E875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F805D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</w:t>
      </w:r>
      <w:r w:rsidR="008D0C9C">
        <w:rPr>
          <w:rFonts w:ascii="Angsana New" w:hAnsi="Angsana New"/>
          <w:sz w:val="30"/>
          <w:szCs w:val="30"/>
          <w:cs/>
        </w:rPr>
        <w:t>งชั่วคราว</w:t>
      </w:r>
      <w:r w:rsidR="008D0C9C" w:rsidRPr="00B11D6B">
        <w:rPr>
          <w:rFonts w:ascii="Angsana New" w:hAnsi="Angsana New"/>
          <w:sz w:val="30"/>
          <w:szCs w:val="30"/>
          <w:cs/>
        </w:rPr>
        <w:t>ดังกล่าว</w:t>
      </w:r>
      <w:r w:rsidRPr="00B11D6B">
        <w:rPr>
          <w:rFonts w:ascii="Angsana New" w:hAnsi="Angsana New"/>
          <w:sz w:val="30"/>
          <w:szCs w:val="30"/>
          <w:cs/>
        </w:rPr>
        <w:t xml:space="preserve">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Pr="00B11D6B">
        <w:rPr>
          <w:rFonts w:ascii="Angsana New" w:hAnsi="Angsana New"/>
          <w:sz w:val="30"/>
          <w:szCs w:val="30"/>
          <w:cs/>
        </w:rPr>
        <w:br/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</w:t>
      </w:r>
      <w:r w:rsidRPr="00F805D1">
        <w:rPr>
          <w:rFonts w:ascii="Angsana New" w:hAnsi="Angsana New"/>
          <w:sz w:val="30"/>
          <w:szCs w:val="30"/>
          <w:cs/>
        </w:rPr>
        <w:t>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B82B28" w:rsidRPr="000746C7" w:rsidRDefault="00B82B28" w:rsidP="002C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น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กำไรต่อหุ้น</w:t>
      </w:r>
    </w:p>
    <w:p w:rsidR="004366A9" w:rsidRPr="000746C7" w:rsidRDefault="004366A9" w:rsidP="00435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rPr>
          <w:rFonts w:ascii="Angsana New" w:hAnsi="Angsana New"/>
          <w:b/>
          <w:sz w:val="30"/>
          <w:szCs w:val="30"/>
          <w:cs/>
        </w:rPr>
      </w:pPr>
    </w:p>
    <w:p w:rsidR="00E77C3C" w:rsidRPr="000746C7" w:rsidRDefault="00E77C3C" w:rsidP="00E7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b/>
          <w:sz w:val="30"/>
          <w:szCs w:val="30"/>
        </w:rPr>
      </w:pPr>
      <w:r w:rsidRPr="000746C7">
        <w:rPr>
          <w:rFonts w:hint="cs"/>
          <w:b/>
          <w:sz w:val="30"/>
          <w:szCs w:val="30"/>
          <w:cs/>
        </w:rPr>
        <w:t>กลุ่มบริษัทแสดงกำไรต่อหุ้</w:t>
      </w:r>
      <w:r w:rsidR="003869D2" w:rsidRPr="000746C7">
        <w:rPr>
          <w:rFonts w:hint="cs"/>
          <w:b/>
          <w:sz w:val="30"/>
          <w:szCs w:val="30"/>
          <w:cs/>
        </w:rPr>
        <w:t>นขั้นพื้นฐาน</w:t>
      </w:r>
      <w:r w:rsidRPr="000746C7">
        <w:rPr>
          <w:rFonts w:hint="cs"/>
          <w:b/>
          <w:sz w:val="30"/>
          <w:szCs w:val="30"/>
          <w:cs/>
        </w:rPr>
        <w:t>สำหรับหุ้นสามัญ กำไรต่อหุ้นขั้นพื้นฐานคำนวณโดยการหารกำไรหรือขาดทุนของผู้ถือหุ้นสามัญของกลุ่มบริษัท ด้วยจำนวนหุ้นสามัญถัวเฉลี่ยถ่วงน้ำหนักที่ออกจำหน่ายระหว่างปี</w:t>
      </w:r>
      <w:r w:rsidR="0024137E" w:rsidRPr="000746C7">
        <w:rPr>
          <w:rFonts w:hint="cs"/>
          <w:b/>
          <w:sz w:val="30"/>
          <w:szCs w:val="30"/>
          <w:cs/>
        </w:rPr>
        <w:t>ปรับปรุงด้วยจำนวนหุ้นสามัญที่ซื้อคืน</w:t>
      </w:r>
      <w:r w:rsidRPr="000746C7">
        <w:rPr>
          <w:b/>
          <w:sz w:val="30"/>
          <w:szCs w:val="30"/>
        </w:rPr>
        <w:t xml:space="preserve"> </w:t>
      </w:r>
    </w:p>
    <w:p w:rsidR="00E95C45" w:rsidRPr="000746C7" w:rsidRDefault="00E95C45" w:rsidP="00B64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8718B" w:rsidRPr="000746C7" w:rsidRDefault="0018718B" w:rsidP="00187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FA21E6"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ข้อมูล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ทางการเงินจำแนกตามส่วนงาน</w:t>
      </w:r>
    </w:p>
    <w:p w:rsidR="0018718B" w:rsidRPr="000746C7" w:rsidRDefault="0018718B" w:rsidP="00187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99D" w:rsidRPr="000746C7" w:rsidRDefault="0018718B" w:rsidP="009E2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 w:hint="cs"/>
          <w:color w:val="000000"/>
          <w:sz w:val="30"/>
          <w:szCs w:val="30"/>
          <w:cs/>
        </w:rPr>
        <w:t>ผลการดำเนินงานของส่วนงานที่รายงานต่อ</w:t>
      </w:r>
      <w:r w:rsidR="00421F65" w:rsidRPr="000746C7">
        <w:rPr>
          <w:rFonts w:ascii="Angsana New" w:hAnsi="Angsana New" w:hint="cs"/>
          <w:color w:val="000000"/>
          <w:sz w:val="30"/>
          <w:szCs w:val="30"/>
          <w:cs/>
        </w:rPr>
        <w:t>คณะกรรมการ</w:t>
      </w:r>
      <w:r w:rsidR="007D4F26" w:rsidRPr="000746C7">
        <w:rPr>
          <w:rFonts w:ascii="Angsana New" w:hAnsi="Angsana New" w:hint="cs"/>
          <w:color w:val="000000"/>
          <w:sz w:val="30"/>
          <w:szCs w:val="30"/>
          <w:cs/>
        </w:rPr>
        <w:t>จัดการ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ของกลุ่มบริษัท (ผู้มีอำนาจตัดสินใจสูงสุดด้าน</w:t>
      </w:r>
      <w:r w:rsidR="007D46E3">
        <w:rPr>
          <w:rFonts w:ascii="Angsana New" w:hAnsi="Angsana New"/>
          <w:color w:val="000000"/>
          <w:sz w:val="30"/>
          <w:szCs w:val="30"/>
        </w:rPr>
        <w:br/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การดำเนินงาน) จะแสดงถึงรายการที่</w:t>
      </w:r>
      <w:r w:rsidR="0000200F" w:rsidRPr="000746C7">
        <w:rPr>
          <w:rFonts w:ascii="Angsana New" w:hAnsi="Angsana New" w:hint="cs"/>
          <w:color w:val="000000"/>
          <w:sz w:val="30"/>
          <w:szCs w:val="30"/>
          <w:cs/>
        </w:rPr>
        <w:t>เกิดขึ้นจากส่วนงานดำเนินงานนั้น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โดยตรงรวมถึงรายการที่</w:t>
      </w:r>
      <w:r w:rsidR="006500A6" w:rsidRPr="000746C7">
        <w:rPr>
          <w:rFonts w:ascii="Angsana New" w:hAnsi="Angsana New" w:hint="cs"/>
          <w:color w:val="000000"/>
          <w:sz w:val="30"/>
          <w:szCs w:val="30"/>
          <w:cs/>
        </w:rPr>
        <w:t>ได้รับการปันส่วนอย่างสมเหตุสมผล</w:t>
      </w:r>
    </w:p>
    <w:p w:rsidR="00FA21E6" w:rsidRPr="000746C7" w:rsidRDefault="00FA21E6" w:rsidP="00F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A6AF4" w:rsidRPr="000746C7" w:rsidRDefault="00492521" w:rsidP="000133A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154A07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:rsidR="008345B3" w:rsidRPr="000746C7" w:rsidRDefault="008345B3" w:rsidP="00FD616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bCs/>
          <w:color w:val="000000"/>
          <w:lang w:val="en-US"/>
        </w:rPr>
      </w:pPr>
    </w:p>
    <w:p w:rsidR="00DB4FC0" w:rsidRPr="000746C7" w:rsidRDefault="008D5C6C" w:rsidP="00B11D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</w:t>
      </w:r>
      <w:r w:rsidR="004F2E6F" w:rsidRPr="000746C7">
        <w:rPr>
          <w:rFonts w:ascii="Angsana New" w:hAnsi="Angsana New"/>
          <w:color w:val="000000"/>
          <w:sz w:val="30"/>
          <w:szCs w:val="30"/>
          <w:cs/>
        </w:rPr>
        <w:t>รที่เกี่ยวข้องกันกับกลุ่มบริษัท</w:t>
      </w:r>
      <w:r w:rsidR="00E51D7C" w:rsidRPr="000746C7">
        <w:rPr>
          <w:rFonts w:ascii="Angsana New" w:hAnsi="Angsana New"/>
          <w:color w:val="000000"/>
          <w:sz w:val="30"/>
          <w:szCs w:val="30"/>
          <w:cs/>
        </w:rPr>
        <w:br/>
      </w:r>
      <w:r w:rsidRPr="000746C7">
        <w:rPr>
          <w:rFonts w:ascii="Angsana New" w:hAnsi="Angsana New"/>
          <w:color w:val="000000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EE6E2C">
        <w:rPr>
          <w:rFonts w:ascii="Angsana New" w:hAnsi="Angsana New" w:hint="cs"/>
          <w:color w:val="000000"/>
          <w:sz w:val="30"/>
          <w:szCs w:val="30"/>
          <w:cs/>
        </w:rPr>
        <w:t>นัย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สำคัญ</w:t>
      </w:r>
      <w:r w:rsidR="00E51D7C" w:rsidRPr="000746C7">
        <w:rPr>
          <w:rFonts w:ascii="Angsana New" w:hAnsi="Angsana New"/>
          <w:color w:val="000000"/>
          <w:sz w:val="30"/>
          <w:szCs w:val="30"/>
          <w:cs/>
        </w:rPr>
        <w:br/>
      </w:r>
      <w:r w:rsidRPr="007D46E3">
        <w:rPr>
          <w:rFonts w:ascii="Angsana New" w:hAnsi="Angsana New"/>
          <w:color w:val="000000"/>
          <w:spacing w:val="-6"/>
          <w:sz w:val="30"/>
          <w:szCs w:val="30"/>
          <w:cs/>
        </w:rPr>
        <w:t>ต่อบุคคลหรือ</w:t>
      </w:r>
      <w:r w:rsidRPr="00AA570B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Pr="007D46E3">
        <w:rPr>
          <w:rFonts w:ascii="Angsana New" w:hAnsi="Angsana New"/>
          <w:color w:val="000000"/>
          <w:spacing w:val="-6"/>
          <w:sz w:val="30"/>
          <w:szCs w:val="30"/>
          <w:cs/>
        </w:rPr>
        <w:t>ในการตัดสินใจทางการเงินและ</w:t>
      </w:r>
      <w:r w:rsidR="003349BA" w:rsidRPr="007D46E3">
        <w:rPr>
          <w:rFonts w:ascii="Angsana New" w:hAnsi="Angsana New"/>
          <w:color w:val="000000"/>
          <w:spacing w:val="-6"/>
          <w:sz w:val="30"/>
          <w:szCs w:val="30"/>
          <w:cs/>
        </w:rPr>
        <w:t>การบริหารหรือในทาง</w:t>
      </w:r>
      <w:r w:rsidR="003349BA" w:rsidRPr="00B11D6B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กลับกัน </w:t>
      </w:r>
      <w:r w:rsidR="002E3A9C" w:rsidRPr="00B11D6B">
        <w:rPr>
          <w:rFonts w:ascii="Angsana New" w:hAnsi="Angsana New"/>
          <w:color w:val="000000"/>
          <w:spacing w:val="-6"/>
          <w:sz w:val="30"/>
          <w:szCs w:val="30"/>
          <w:cs/>
        </w:rPr>
        <w:t>หรือกลุ่มบริษัทอยู่ภายใต้</w:t>
      </w:r>
      <w:r w:rsidR="002E3A9C" w:rsidRPr="00B11D6B">
        <w:rPr>
          <w:rFonts w:ascii="Angsana New" w:hAnsi="Angsana New"/>
          <w:color w:val="000000"/>
          <w:spacing w:val="-6"/>
          <w:sz w:val="30"/>
          <w:szCs w:val="30"/>
          <w:cs/>
        </w:rPr>
        <w:br/>
        <w:t>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  <w:r w:rsidR="00B11D6B">
        <w:rPr>
          <w:rFonts w:ascii="Angsana New" w:hAnsi="Angsana New"/>
          <w:color w:val="000000"/>
          <w:spacing w:val="-6"/>
          <w:sz w:val="30"/>
          <w:szCs w:val="30"/>
          <w:cs/>
        </w:rPr>
        <w:tab/>
      </w:r>
    </w:p>
    <w:p w:rsidR="00E875CB" w:rsidRDefault="00E875CB" w:rsidP="000E3D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color w:val="000000"/>
          <w:sz w:val="30"/>
          <w:szCs w:val="30"/>
        </w:rPr>
      </w:pPr>
    </w:p>
    <w:p w:rsidR="00D01A8D" w:rsidRPr="000746C7" w:rsidRDefault="00FD6169" w:rsidP="000E3D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b/>
          <w:color w:val="000000"/>
          <w:sz w:val="30"/>
          <w:szCs w:val="30"/>
          <w:cs/>
        </w:rPr>
        <w:t>ความสัมพันธ์กับ</w:t>
      </w:r>
      <w:r w:rsidR="004C387A" w:rsidRPr="000746C7">
        <w:rPr>
          <w:rFonts w:ascii="Angsana New" w:hAnsi="Angsana New" w:hint="cs"/>
          <w:b/>
          <w:color w:val="000000"/>
          <w:sz w:val="30"/>
          <w:szCs w:val="30"/>
          <w:cs/>
        </w:rPr>
        <w:t>บุคคลหรือ</w:t>
      </w:r>
      <w:r w:rsidRPr="000746C7">
        <w:rPr>
          <w:rFonts w:ascii="Angsana New" w:hAnsi="Angsana New"/>
          <w:b/>
          <w:color w:val="000000"/>
          <w:sz w:val="30"/>
          <w:szCs w:val="30"/>
          <w:cs/>
        </w:rPr>
        <w:t>กิจการ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ที่เกี่ยวข้องกันมีดังนี้</w:t>
      </w:r>
    </w:p>
    <w:p w:rsidR="000E3DAE" w:rsidRPr="000746C7" w:rsidRDefault="000E3DAE" w:rsidP="000E3D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37" w:type="dxa"/>
        <w:tblInd w:w="360" w:type="dxa"/>
        <w:tblLook w:val="0000" w:firstRow="0" w:lastRow="0" w:firstColumn="0" w:lastColumn="0" w:noHBand="0" w:noVBand="0"/>
      </w:tblPr>
      <w:tblGrid>
        <w:gridCol w:w="192"/>
        <w:gridCol w:w="3296"/>
        <w:gridCol w:w="87"/>
        <w:gridCol w:w="1290"/>
        <w:gridCol w:w="262"/>
        <w:gridCol w:w="3936"/>
        <w:gridCol w:w="374"/>
      </w:tblGrid>
      <w:tr w:rsidR="00FD6169" w:rsidRPr="000746C7" w:rsidTr="00A32BE8">
        <w:trPr>
          <w:trHeight w:val="683"/>
        </w:trPr>
        <w:tc>
          <w:tcPr>
            <w:tcW w:w="3488" w:type="dxa"/>
            <w:gridSpan w:val="2"/>
          </w:tcPr>
          <w:p w:rsidR="00FD6169" w:rsidRPr="000746C7" w:rsidRDefault="00FD6169" w:rsidP="00E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26" w:firstLine="19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77" w:type="dxa"/>
            <w:gridSpan w:val="2"/>
          </w:tcPr>
          <w:p w:rsidR="00FD6169" w:rsidRPr="000746C7" w:rsidRDefault="00FD6169" w:rsidP="0070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</w:p>
          <w:p w:rsidR="00FD6169" w:rsidRPr="000746C7" w:rsidRDefault="00FD6169" w:rsidP="000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72" w:type="dxa"/>
            <w:gridSpan w:val="3"/>
          </w:tcPr>
          <w:p w:rsidR="00FD6169" w:rsidRPr="000746C7" w:rsidRDefault="00FD6169" w:rsidP="000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C387A" w:rsidRPr="000746C7" w:rsidTr="00A32BE8">
        <w:trPr>
          <w:trHeight w:val="337"/>
        </w:trPr>
        <w:tc>
          <w:tcPr>
            <w:tcW w:w="3488" w:type="dxa"/>
            <w:gridSpan w:val="2"/>
          </w:tcPr>
          <w:p w:rsidR="004C387A" w:rsidRPr="000746C7" w:rsidRDefault="004C387A" w:rsidP="00E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26" w:firstLine="19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ไดมอนด์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วัสดุ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77" w:type="dxa"/>
            <w:gridSpan w:val="2"/>
          </w:tcPr>
          <w:p w:rsidR="004C387A" w:rsidRPr="000746C7" w:rsidRDefault="004C387A" w:rsidP="0070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25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572" w:type="dxa"/>
            <w:gridSpan w:val="3"/>
          </w:tcPr>
          <w:p w:rsidR="004C387A" w:rsidRPr="000746C7" w:rsidRDefault="004C387A" w:rsidP="00CB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บริษัทย่อย</w:t>
            </w:r>
          </w:p>
        </w:tc>
      </w:tr>
      <w:tr w:rsidR="004C387A" w:rsidRPr="000746C7" w:rsidTr="00A32BE8">
        <w:trPr>
          <w:trHeight w:val="1664"/>
        </w:trPr>
        <w:tc>
          <w:tcPr>
            <w:tcW w:w="3488" w:type="dxa"/>
            <w:gridSpan w:val="2"/>
          </w:tcPr>
          <w:p w:rsidR="004C387A" w:rsidRPr="000746C7" w:rsidRDefault="004C387A" w:rsidP="00E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26" w:firstLine="19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77" w:type="dxa"/>
            <w:gridSpan w:val="2"/>
          </w:tcPr>
          <w:p w:rsidR="004C387A" w:rsidRPr="000746C7" w:rsidRDefault="004C387A" w:rsidP="0070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25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572" w:type="dxa"/>
            <w:gridSpan w:val="3"/>
          </w:tcPr>
          <w:p w:rsidR="004C387A" w:rsidRPr="000746C7" w:rsidRDefault="004C387A" w:rsidP="004C3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บุคคลที่มีอำนาจและความรับผิดชอบการวา</w:t>
            </w:r>
            <w:r w:rsidR="002E3A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งแผนสั่งการและควบคุมกิจกรรมต่าง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ๆ ของกิจการไม่ว่าทางตรงหรือทางอ้อม ทั้งนี้รวมถึงกรรมการของ</w:t>
            </w:r>
            <w:r w:rsidR="00704F06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  <w:tr w:rsidR="00D119D8" w:rsidRPr="000746C7" w:rsidTr="00A32BE8">
        <w:trPr>
          <w:trHeight w:val="667"/>
        </w:trPr>
        <w:tc>
          <w:tcPr>
            <w:tcW w:w="3488" w:type="dxa"/>
            <w:gridSpan w:val="2"/>
          </w:tcPr>
          <w:p w:rsidR="00D119D8" w:rsidRPr="000746C7" w:rsidRDefault="00D119D8" w:rsidP="00E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26" w:firstLine="19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มายเรียด วัสดุ จำกัด</w:t>
            </w:r>
          </w:p>
        </w:tc>
        <w:tc>
          <w:tcPr>
            <w:tcW w:w="1377" w:type="dxa"/>
            <w:gridSpan w:val="2"/>
          </w:tcPr>
          <w:p w:rsidR="00D119D8" w:rsidRPr="000746C7" w:rsidRDefault="00D119D8" w:rsidP="0070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25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572" w:type="dxa"/>
            <w:gridSpan w:val="3"/>
          </w:tcPr>
          <w:p w:rsidR="00D119D8" w:rsidRPr="000746C7" w:rsidRDefault="00D119D8" w:rsidP="00D11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เป็นผู้ถือหุ้นรายใหญ่ ถือหุ้นร้อยละ </w:t>
            </w:r>
            <w:r w:rsidR="003C546A">
              <w:rPr>
                <w:rFonts w:ascii="Angsana New" w:hAnsi="Angsana New"/>
                <w:color w:val="000000"/>
                <w:sz w:val="30"/>
                <w:szCs w:val="30"/>
              </w:rPr>
              <w:t>58.85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ในบริษัท และ</w:t>
            </w:r>
            <w:r w:rsidR="00576966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มีกรรมการ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0B4880" w:rsidRPr="000746C7" w:rsidTr="00A32BE8">
        <w:trPr>
          <w:gridBefore w:val="1"/>
          <w:gridAfter w:val="1"/>
          <w:wBefore w:w="192" w:type="dxa"/>
          <w:wAfter w:w="374" w:type="dxa"/>
          <w:trHeight w:val="683"/>
        </w:trPr>
        <w:tc>
          <w:tcPr>
            <w:tcW w:w="3383" w:type="dxa"/>
            <w:gridSpan w:val="2"/>
          </w:tcPr>
          <w:p w:rsidR="000B4880" w:rsidRPr="000746C7" w:rsidRDefault="000B4880" w:rsidP="000B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26" w:firstLine="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552" w:type="dxa"/>
            <w:gridSpan w:val="2"/>
          </w:tcPr>
          <w:p w:rsidR="000B4880" w:rsidRPr="000746C7" w:rsidRDefault="000B4880" w:rsidP="000B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</w:p>
          <w:p w:rsidR="000B4880" w:rsidRPr="000746C7" w:rsidRDefault="000B4880" w:rsidP="000B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36" w:type="dxa"/>
          </w:tcPr>
          <w:p w:rsidR="000B4880" w:rsidRPr="000746C7" w:rsidRDefault="000B4880" w:rsidP="000B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D2F36" w:rsidRPr="000746C7" w:rsidTr="00A32BE8">
        <w:trPr>
          <w:gridBefore w:val="1"/>
          <w:gridAfter w:val="1"/>
          <w:wBefore w:w="192" w:type="dxa"/>
          <w:wAfter w:w="374" w:type="dxa"/>
          <w:trHeight w:val="164"/>
        </w:trPr>
        <w:tc>
          <w:tcPr>
            <w:tcW w:w="3383" w:type="dxa"/>
            <w:gridSpan w:val="2"/>
          </w:tcPr>
          <w:p w:rsidR="003D2F36" w:rsidRDefault="00A32BE8" w:rsidP="000B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2BE8">
              <w:rPr>
                <w:rFonts w:ascii="Angsana New" w:hAnsi="Angsana New"/>
                <w:sz w:val="30"/>
                <w:szCs w:val="30"/>
                <w:cs/>
              </w:rPr>
              <w:t>บริษัท ศุภาลัย จำกัด (มหาชน)</w:t>
            </w:r>
          </w:p>
        </w:tc>
        <w:tc>
          <w:tcPr>
            <w:tcW w:w="1552" w:type="dxa"/>
            <w:gridSpan w:val="2"/>
          </w:tcPr>
          <w:p w:rsidR="003D2F36" w:rsidRPr="00264997" w:rsidRDefault="00A32BE8" w:rsidP="000B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25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49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936" w:type="dxa"/>
          </w:tcPr>
          <w:p w:rsidR="003D2F36" w:rsidRPr="00A32BE8" w:rsidRDefault="00A32BE8" w:rsidP="000B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4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จนถึงวันที่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B4880" w:rsidRPr="000746C7" w:rsidTr="00A32BE8">
        <w:trPr>
          <w:gridBefore w:val="1"/>
          <w:gridAfter w:val="1"/>
          <w:wBefore w:w="192" w:type="dxa"/>
          <w:wAfter w:w="374" w:type="dxa"/>
          <w:trHeight w:val="337"/>
        </w:trPr>
        <w:tc>
          <w:tcPr>
            <w:tcW w:w="3383" w:type="dxa"/>
            <w:gridSpan w:val="2"/>
          </w:tcPr>
          <w:p w:rsidR="000B4880" w:rsidRPr="000746C7" w:rsidRDefault="000B4880" w:rsidP="000B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3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พหล 8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52" w:type="dxa"/>
            <w:gridSpan w:val="2"/>
          </w:tcPr>
          <w:p w:rsidR="000B4880" w:rsidRPr="000746C7" w:rsidRDefault="000B4880" w:rsidP="000B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25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49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936" w:type="dxa"/>
          </w:tcPr>
          <w:p w:rsidR="000B4880" w:rsidRPr="000746C7" w:rsidRDefault="000B4880" w:rsidP="000B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42" w:hanging="25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:rsidR="00C0652C" w:rsidRPr="000746C7" w:rsidRDefault="00C0652C" w:rsidP="004352D0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C52283" w:rsidRPr="000746C7" w:rsidRDefault="00C52283" w:rsidP="00E8771C">
      <w:pPr>
        <w:pStyle w:val="a"/>
        <w:tabs>
          <w:tab w:val="clear" w:pos="1080"/>
        </w:tabs>
        <w:ind w:right="47" w:firstLine="630"/>
        <w:jc w:val="thaiDistribute"/>
        <w:rPr>
          <w:rFonts w:ascii="Angsana New" w:hAnsi="Angsana New" w:cs="Angsana New"/>
          <w:color w:val="000000"/>
          <w:lang w:val="en-US"/>
        </w:rPr>
      </w:pPr>
      <w:r w:rsidRPr="000746C7">
        <w:rPr>
          <w:rFonts w:ascii="Angsana New" w:hAnsi="Angsana New" w:cs="Angsana New"/>
          <w:color w:val="000000"/>
          <w:cs/>
        </w:rPr>
        <w:t>นโยบายการกำหนดราคาสำหรับ</w:t>
      </w:r>
      <w:r w:rsidR="008D5C6C" w:rsidRPr="000746C7">
        <w:rPr>
          <w:rFonts w:ascii="Angsana New" w:hAnsi="Angsana New" w:cs="Angsana New"/>
          <w:color w:val="000000"/>
          <w:cs/>
        </w:rPr>
        <w:t>รายการ</w:t>
      </w:r>
      <w:r w:rsidR="00704F06" w:rsidRPr="000746C7">
        <w:rPr>
          <w:rFonts w:ascii="Angsana New" w:hAnsi="Angsana New" w:cs="Angsana New" w:hint="cs"/>
          <w:color w:val="000000"/>
          <w:cs/>
        </w:rPr>
        <w:t>กับบุคคลหรือกิจการที่เกี่ยวข้องกัน</w:t>
      </w:r>
      <w:r w:rsidR="00CE022A" w:rsidRPr="000746C7">
        <w:rPr>
          <w:rFonts w:ascii="Angsana New" w:hAnsi="Angsana New" w:cs="Angsana New"/>
          <w:color w:val="000000"/>
          <w:cs/>
        </w:rPr>
        <w:t>อธิบายได้ดังต่อไปนี้</w:t>
      </w:r>
    </w:p>
    <w:p w:rsidR="00C52283" w:rsidRPr="000746C7" w:rsidRDefault="00C52283" w:rsidP="0059475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tbl>
      <w:tblPr>
        <w:tblW w:w="8372" w:type="dxa"/>
        <w:tblInd w:w="567" w:type="dxa"/>
        <w:tblLook w:val="0000" w:firstRow="0" w:lastRow="0" w:firstColumn="0" w:lastColumn="0" w:noHBand="0" w:noVBand="0"/>
      </w:tblPr>
      <w:tblGrid>
        <w:gridCol w:w="3951"/>
        <w:gridCol w:w="4410"/>
        <w:gridCol w:w="11"/>
      </w:tblGrid>
      <w:tr w:rsidR="007D46E3" w:rsidRPr="000746C7" w:rsidTr="002C59ED">
        <w:tc>
          <w:tcPr>
            <w:tcW w:w="3951" w:type="dxa"/>
          </w:tcPr>
          <w:p w:rsidR="007D46E3" w:rsidRPr="000746C7" w:rsidRDefault="007D46E3" w:rsidP="00E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4421" w:type="dxa"/>
            <w:gridSpan w:val="2"/>
            <w:tcBorders>
              <w:left w:val="nil"/>
            </w:tcBorders>
          </w:tcPr>
          <w:p w:rsidR="007D46E3" w:rsidRPr="000746C7" w:rsidRDefault="007D46E3" w:rsidP="00E8771C">
            <w:pPr>
              <w:tabs>
                <w:tab w:val="left" w:pos="360"/>
              </w:tabs>
              <w:ind w:lef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D46E3" w:rsidRPr="000746C7" w:rsidTr="00E8771C">
        <w:trPr>
          <w:gridAfter w:val="1"/>
          <w:wAfter w:w="11" w:type="dxa"/>
          <w:trHeight w:val="119"/>
        </w:trPr>
        <w:tc>
          <w:tcPr>
            <w:tcW w:w="3951" w:type="dxa"/>
          </w:tcPr>
          <w:p w:rsidR="007D46E3" w:rsidRPr="000746C7" w:rsidRDefault="007D46E3" w:rsidP="00E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  <w:p w:rsidR="007D46E3" w:rsidRPr="000746C7" w:rsidRDefault="007D46E3" w:rsidP="00E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ซื้อสินค้าสำเร็จรูป</w:t>
            </w:r>
          </w:p>
          <w:p w:rsidR="007D46E3" w:rsidRPr="000746C7" w:rsidRDefault="007D46E3" w:rsidP="00E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4410" w:type="dxa"/>
          </w:tcPr>
          <w:p w:rsidR="007D46E3" w:rsidRPr="000746C7" w:rsidRDefault="007D46E3" w:rsidP="00E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:rsidR="007D46E3" w:rsidRPr="000746C7" w:rsidRDefault="007D46E3" w:rsidP="00E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:rsidR="007D46E3" w:rsidRPr="000746C7" w:rsidRDefault="007D46E3" w:rsidP="00E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</w:tc>
      </w:tr>
    </w:tbl>
    <w:p w:rsidR="002972AE" w:rsidRDefault="0029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:rsidR="00511265" w:rsidRPr="00E8771C" w:rsidRDefault="00425D03" w:rsidP="00E87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  <w:r w:rsidRPr="00E8771C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="002E3A9C" w:rsidRPr="00E8771C">
        <w:rPr>
          <w:rFonts w:ascii="Angsana New" w:hAnsi="Angsana New"/>
          <w:sz w:val="30"/>
          <w:szCs w:val="30"/>
          <w:cs/>
        </w:rPr>
        <w:t>บุคคล</w:t>
      </w:r>
      <w:r w:rsidR="002E3A9C" w:rsidRPr="00E8771C">
        <w:rPr>
          <w:rFonts w:ascii="Angsana New" w:hAnsi="Angsana New" w:hint="cs"/>
          <w:sz w:val="30"/>
          <w:szCs w:val="30"/>
          <w:cs/>
        </w:rPr>
        <w:t>หรือ</w:t>
      </w:r>
      <w:r w:rsidR="00A12552" w:rsidRPr="00E8771C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A12552" w:rsidRPr="00E8771C">
        <w:rPr>
          <w:rFonts w:ascii="Angsana New" w:hAnsi="Angsana New" w:hint="cs"/>
          <w:sz w:val="30"/>
          <w:szCs w:val="30"/>
          <w:cs/>
        </w:rPr>
        <w:t>แต่ละ</w:t>
      </w:r>
      <w:r w:rsidR="001B7BA0" w:rsidRPr="00E8771C">
        <w:rPr>
          <w:rFonts w:ascii="Angsana New" w:hAnsi="Angsana New" w:hint="cs"/>
          <w:sz w:val="30"/>
          <w:szCs w:val="30"/>
          <w:cs/>
        </w:rPr>
        <w:t>ปี</w:t>
      </w:r>
      <w:r w:rsidR="004C19CE" w:rsidRPr="00E8771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77C3C" w:rsidRPr="00E8771C">
        <w:rPr>
          <w:rFonts w:ascii="Angsana New" w:hAnsi="Angsana New"/>
          <w:sz w:val="30"/>
          <w:szCs w:val="30"/>
        </w:rPr>
        <w:t>31</w:t>
      </w:r>
      <w:r w:rsidR="004C19CE" w:rsidRPr="00E8771C">
        <w:rPr>
          <w:rFonts w:ascii="Angsana New" w:hAnsi="Angsana New"/>
          <w:sz w:val="30"/>
          <w:szCs w:val="30"/>
        </w:rPr>
        <w:t xml:space="preserve"> </w:t>
      </w:r>
      <w:r w:rsidR="00E77C3C" w:rsidRPr="00E8771C">
        <w:rPr>
          <w:rFonts w:ascii="Angsana New" w:hAnsi="Angsana New" w:hint="cs"/>
          <w:sz w:val="30"/>
          <w:szCs w:val="30"/>
          <w:cs/>
        </w:rPr>
        <w:t>ธันวาคม</w:t>
      </w:r>
      <w:r w:rsidR="00EF4EB6" w:rsidRPr="00E8771C">
        <w:rPr>
          <w:rFonts w:ascii="Angsana New" w:hAnsi="Angsana New"/>
          <w:sz w:val="30"/>
          <w:szCs w:val="30"/>
          <w:cs/>
        </w:rPr>
        <w:t xml:space="preserve"> </w:t>
      </w:r>
      <w:r w:rsidR="004C19CE" w:rsidRPr="00E8771C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5B3E80" w:rsidRPr="000746C7" w:rsidRDefault="005B3E80" w:rsidP="004C387A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tbl>
      <w:tblPr>
        <w:tblW w:w="913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009"/>
        <w:gridCol w:w="1171"/>
        <w:gridCol w:w="270"/>
        <w:gridCol w:w="1082"/>
        <w:gridCol w:w="270"/>
        <w:gridCol w:w="992"/>
        <w:gridCol w:w="270"/>
        <w:gridCol w:w="1071"/>
      </w:tblGrid>
      <w:tr w:rsidR="00B06358" w:rsidRPr="000746C7" w:rsidTr="00F962F9">
        <w:trPr>
          <w:tblHeader/>
        </w:trPr>
        <w:tc>
          <w:tcPr>
            <w:tcW w:w="2194" w:type="pct"/>
          </w:tcPr>
          <w:p w:rsidR="00B06358" w:rsidRPr="000746C7" w:rsidRDefault="00B06358" w:rsidP="005A24A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81" w:type="pct"/>
            <w:gridSpan w:val="3"/>
          </w:tcPr>
          <w:p w:rsidR="00B06358" w:rsidRPr="000746C7" w:rsidRDefault="00B06358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B06358" w:rsidRPr="000746C7" w:rsidRDefault="00B06358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:rsidR="00B06358" w:rsidRPr="000746C7" w:rsidRDefault="00B06358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447" w:rsidRPr="000746C7" w:rsidTr="00F962F9">
        <w:trPr>
          <w:trHeight w:val="434"/>
          <w:tblHeader/>
        </w:trPr>
        <w:tc>
          <w:tcPr>
            <w:tcW w:w="2194" w:type="pct"/>
          </w:tcPr>
          <w:p w:rsidR="00D63447" w:rsidRPr="000746C7" w:rsidRDefault="00D63447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0746C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0746C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1" w:type="pct"/>
          </w:tcPr>
          <w:p w:rsidR="00D63447" w:rsidRPr="000746C7" w:rsidRDefault="00440926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870392"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D63447" w:rsidRPr="000746C7" w:rsidRDefault="00D63447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63447" w:rsidRPr="000746C7" w:rsidRDefault="00440926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="00870392"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8" w:type="pct"/>
          </w:tcPr>
          <w:p w:rsidR="00D63447" w:rsidRPr="000746C7" w:rsidRDefault="00D63447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:rsidR="00D63447" w:rsidRPr="000746C7" w:rsidRDefault="00440926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870392"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D63447" w:rsidRPr="000746C7" w:rsidRDefault="00D63447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D63447" w:rsidRPr="000746C7" w:rsidRDefault="00440926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="00870392"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B06358" w:rsidRPr="000746C7" w:rsidTr="00F962F9">
        <w:trPr>
          <w:trHeight w:val="317"/>
          <w:tblHeader/>
        </w:trPr>
        <w:tc>
          <w:tcPr>
            <w:tcW w:w="2194" w:type="pct"/>
          </w:tcPr>
          <w:p w:rsidR="00B06358" w:rsidRPr="000746C7" w:rsidRDefault="00B06358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06" w:type="pct"/>
            <w:gridSpan w:val="7"/>
          </w:tcPr>
          <w:p w:rsidR="00B06358" w:rsidRPr="000746C7" w:rsidRDefault="00B06358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F63B4" w:rsidRPr="000746C7" w:rsidTr="00D709BA">
        <w:tc>
          <w:tcPr>
            <w:tcW w:w="2194" w:type="pct"/>
          </w:tcPr>
          <w:p w:rsidR="005A24A1" w:rsidRPr="000746C7" w:rsidRDefault="005A24A1" w:rsidP="005A24A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0746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41" w:type="pct"/>
          </w:tcPr>
          <w:p w:rsidR="005A24A1" w:rsidRPr="000746C7" w:rsidRDefault="005A24A1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5A24A1" w:rsidRPr="000746C7" w:rsidRDefault="005A24A1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5A24A1" w:rsidRPr="000746C7" w:rsidRDefault="005A24A1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5A24A1" w:rsidRPr="000746C7" w:rsidRDefault="005A24A1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:rsidR="005A24A1" w:rsidRPr="000746C7" w:rsidRDefault="005A24A1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5A24A1" w:rsidRPr="000746C7" w:rsidRDefault="005A24A1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5A24A1" w:rsidRPr="000746C7" w:rsidRDefault="005A24A1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2209B" w:rsidRPr="000746C7" w:rsidTr="00D709BA">
        <w:tc>
          <w:tcPr>
            <w:tcW w:w="2194" w:type="pct"/>
          </w:tcPr>
          <w:p w:rsidR="00D2209B" w:rsidRPr="000746C7" w:rsidRDefault="00D2209B" w:rsidP="00D22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41" w:type="pct"/>
          </w:tcPr>
          <w:p w:rsidR="00D2209B" w:rsidRPr="00515D76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:rsidR="00D2209B" w:rsidRPr="00A9200A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121,517</w:t>
            </w: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93,002</w:t>
            </w:r>
          </w:p>
        </w:tc>
      </w:tr>
      <w:tr w:rsidR="00D2209B" w:rsidRPr="000746C7" w:rsidTr="00D709BA">
        <w:tc>
          <w:tcPr>
            <w:tcW w:w="2194" w:type="pct"/>
          </w:tcPr>
          <w:p w:rsidR="00D2209B" w:rsidRPr="000746C7" w:rsidRDefault="00D2209B" w:rsidP="00D22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2209B" w:rsidRPr="000746C7" w:rsidTr="00D709BA">
        <w:tc>
          <w:tcPr>
            <w:tcW w:w="2194" w:type="pct"/>
          </w:tcPr>
          <w:p w:rsidR="00D2209B" w:rsidRPr="000746C7" w:rsidRDefault="00D2209B" w:rsidP="00D2209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0746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41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2209B" w:rsidRPr="000746C7" w:rsidTr="00D709BA">
        <w:tc>
          <w:tcPr>
            <w:tcW w:w="2194" w:type="pct"/>
          </w:tcPr>
          <w:p w:rsidR="00D2209B" w:rsidRPr="000746C7" w:rsidRDefault="00D2209B" w:rsidP="00D2209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746C7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41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2209B" w:rsidRPr="000746C7" w:rsidTr="00D709BA">
        <w:tc>
          <w:tcPr>
            <w:tcW w:w="2194" w:type="pct"/>
          </w:tcPr>
          <w:p w:rsidR="00D2209B" w:rsidRPr="00F962F9" w:rsidRDefault="00D2209B" w:rsidP="00D2209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962F9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</w:t>
            </w:r>
            <w:r w:rsidRPr="00F962F9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F962F9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</w:p>
        </w:tc>
        <w:tc>
          <w:tcPr>
            <w:tcW w:w="641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32,923</w:t>
            </w: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41,514</w:t>
            </w: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32,923</w:t>
            </w: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41,514</w:t>
            </w:r>
          </w:p>
        </w:tc>
      </w:tr>
      <w:tr w:rsidR="00D2209B" w:rsidRPr="000746C7" w:rsidTr="00D709BA">
        <w:tc>
          <w:tcPr>
            <w:tcW w:w="2194" w:type="pct"/>
          </w:tcPr>
          <w:p w:rsidR="00D2209B" w:rsidRPr="00F962F9" w:rsidRDefault="00D2209B" w:rsidP="00D2209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962F9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</w:t>
            </w:r>
            <w:r w:rsidRPr="00F962F9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539</w:t>
            </w: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2,018</w:t>
            </w: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539</w:t>
            </w: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2,018</w:t>
            </w:r>
          </w:p>
        </w:tc>
      </w:tr>
      <w:tr w:rsidR="00D2209B" w:rsidRPr="000746C7" w:rsidTr="00D709BA">
        <w:tc>
          <w:tcPr>
            <w:tcW w:w="2194" w:type="pct"/>
          </w:tcPr>
          <w:p w:rsidR="00D2209B" w:rsidRPr="000746C7" w:rsidRDefault="00D2209B" w:rsidP="00D22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33,462</w:t>
            </w: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43,532</w:t>
            </w: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33,462</w:t>
            </w: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43,532</w:t>
            </w:r>
          </w:p>
        </w:tc>
      </w:tr>
      <w:tr w:rsidR="00D2209B" w:rsidRPr="000746C7" w:rsidTr="00D709BA">
        <w:tc>
          <w:tcPr>
            <w:tcW w:w="2194" w:type="pct"/>
          </w:tcPr>
          <w:p w:rsidR="00D2209B" w:rsidRPr="000746C7" w:rsidRDefault="00D2209B" w:rsidP="00D2209B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2209B" w:rsidRPr="000746C7" w:rsidTr="00D709BA">
        <w:tc>
          <w:tcPr>
            <w:tcW w:w="2194" w:type="pct"/>
          </w:tcPr>
          <w:p w:rsidR="00D2209B" w:rsidRPr="000746C7" w:rsidRDefault="00D2209B" w:rsidP="00D2209B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1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D2209B" w:rsidRPr="000746C7" w:rsidRDefault="00D2209B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851FF" w:rsidRPr="000746C7" w:rsidTr="00D709BA">
        <w:tc>
          <w:tcPr>
            <w:tcW w:w="2194" w:type="pct"/>
          </w:tcPr>
          <w:p w:rsidR="00E851FF" w:rsidRPr="000746C7" w:rsidRDefault="00E851FF" w:rsidP="00E8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ขายสินค้า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41" w:type="pct"/>
          </w:tcPr>
          <w:p w:rsidR="00E851FF" w:rsidRPr="000746C7" w:rsidRDefault="00E851FF" w:rsidP="00E85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55,929</w:t>
            </w:r>
          </w:p>
        </w:tc>
        <w:tc>
          <w:tcPr>
            <w:tcW w:w="148" w:type="pct"/>
          </w:tcPr>
          <w:p w:rsidR="00E851FF" w:rsidRPr="000746C7" w:rsidRDefault="00E851FF" w:rsidP="00E85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E851FF" w:rsidRPr="000746C7" w:rsidRDefault="00E851FF" w:rsidP="00E85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78,016</w:t>
            </w:r>
          </w:p>
        </w:tc>
        <w:tc>
          <w:tcPr>
            <w:tcW w:w="148" w:type="pct"/>
          </w:tcPr>
          <w:p w:rsidR="00E851FF" w:rsidRPr="000746C7" w:rsidRDefault="00E851FF" w:rsidP="00E85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:rsidR="00E851FF" w:rsidRPr="000746C7" w:rsidRDefault="00E851FF" w:rsidP="00E85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55,929</w:t>
            </w:r>
          </w:p>
        </w:tc>
        <w:tc>
          <w:tcPr>
            <w:tcW w:w="148" w:type="pct"/>
          </w:tcPr>
          <w:p w:rsidR="00E851FF" w:rsidRPr="000746C7" w:rsidRDefault="00E851FF" w:rsidP="00E85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E851FF" w:rsidRPr="000746C7" w:rsidRDefault="00E851FF" w:rsidP="00E85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78,016</w:t>
            </w:r>
          </w:p>
        </w:tc>
      </w:tr>
      <w:tr w:rsidR="00E851FF" w:rsidRPr="000746C7" w:rsidTr="00D709BA">
        <w:tc>
          <w:tcPr>
            <w:tcW w:w="2194" w:type="pct"/>
          </w:tcPr>
          <w:p w:rsidR="00E851FF" w:rsidRPr="000746C7" w:rsidRDefault="00E851FF" w:rsidP="00E8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641" w:type="pct"/>
          </w:tcPr>
          <w:p w:rsidR="00E851FF" w:rsidRPr="000746C7" w:rsidRDefault="00E851FF" w:rsidP="00E85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3,378</w:t>
            </w:r>
          </w:p>
        </w:tc>
        <w:tc>
          <w:tcPr>
            <w:tcW w:w="148" w:type="pct"/>
          </w:tcPr>
          <w:p w:rsidR="00E851FF" w:rsidRPr="000746C7" w:rsidRDefault="00E851FF" w:rsidP="00E85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E851FF" w:rsidRPr="000746C7" w:rsidRDefault="00E851FF" w:rsidP="00E27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E27E18"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</w:p>
        </w:tc>
        <w:tc>
          <w:tcPr>
            <w:tcW w:w="148" w:type="pct"/>
          </w:tcPr>
          <w:p w:rsidR="00E851FF" w:rsidRPr="000746C7" w:rsidRDefault="00E851FF" w:rsidP="00E85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:rsidR="00E851FF" w:rsidRPr="000746C7" w:rsidRDefault="00E851FF" w:rsidP="00E85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3,378</w:t>
            </w:r>
          </w:p>
        </w:tc>
        <w:tc>
          <w:tcPr>
            <w:tcW w:w="148" w:type="pct"/>
          </w:tcPr>
          <w:p w:rsidR="00E851FF" w:rsidRPr="000746C7" w:rsidRDefault="00E851FF" w:rsidP="00E85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E851FF" w:rsidRPr="000746C7" w:rsidRDefault="00E851FF" w:rsidP="00E27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E27E18"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</w:p>
        </w:tc>
      </w:tr>
    </w:tbl>
    <w:p w:rsidR="000D1A53" w:rsidRDefault="000D1A53" w:rsidP="000D1A5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lang w:val="en-US"/>
        </w:rPr>
      </w:pPr>
    </w:p>
    <w:p w:rsidR="00E875CB" w:rsidRDefault="00E87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cs/>
        </w:rPr>
        <w:br w:type="page"/>
      </w:r>
    </w:p>
    <w:p w:rsidR="000D1A53" w:rsidRDefault="00247DEB" w:rsidP="000D1A53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olor w:val="000000"/>
          <w:lang w:val="en-US"/>
        </w:rPr>
      </w:pPr>
      <w:r>
        <w:rPr>
          <w:rFonts w:ascii="Angsana New" w:hAnsi="Angsana New" w:cs="Angsana New"/>
          <w:color w:val="000000"/>
          <w:lang w:val="en-US"/>
        </w:rPr>
        <w:lastRenderedPageBreak/>
        <w:t xml:space="preserve">  </w:t>
      </w:r>
      <w:r w:rsidR="000D1A53" w:rsidRPr="000746C7">
        <w:rPr>
          <w:rFonts w:ascii="Angsana New" w:hAnsi="Angsana New" w:cs="Angsana New"/>
          <w:color w:val="000000"/>
          <w:cs/>
          <w:lang w:val="en-US"/>
        </w:rPr>
        <w:t>ยอดคงเหลือกับกิจการที่เกี่ยวข้องกัน ณ วันที่ 31 ธันวาคม มีดังนี้</w:t>
      </w:r>
    </w:p>
    <w:p w:rsidR="000D1A53" w:rsidRPr="000746C7" w:rsidRDefault="000D1A53" w:rsidP="000D1A53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olor w:val="000000"/>
          <w:lang w:val="en-US"/>
        </w:rPr>
      </w:pPr>
    </w:p>
    <w:tbl>
      <w:tblPr>
        <w:tblW w:w="9126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095"/>
        <w:gridCol w:w="896"/>
        <w:gridCol w:w="1174"/>
        <w:gridCol w:w="270"/>
        <w:gridCol w:w="1081"/>
        <w:gridCol w:w="270"/>
        <w:gridCol w:w="989"/>
        <w:gridCol w:w="270"/>
        <w:gridCol w:w="1081"/>
      </w:tblGrid>
      <w:tr w:rsidR="000D1A53" w:rsidRPr="000746C7" w:rsidTr="00D54AF2">
        <w:tc>
          <w:tcPr>
            <w:tcW w:w="1696" w:type="pct"/>
          </w:tcPr>
          <w:p w:rsidR="000D1A53" w:rsidRPr="000746C7" w:rsidRDefault="000D1A53" w:rsidP="00D54AF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0746C7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491" w:type="pct"/>
          </w:tcPr>
          <w:p w:rsidR="000D1A53" w:rsidRPr="000746C7" w:rsidRDefault="000D1A53" w:rsidP="00D54AF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83" w:type="pct"/>
            <w:gridSpan w:val="3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A53" w:rsidRPr="000746C7" w:rsidTr="00D54AF2">
        <w:trPr>
          <w:trHeight w:val="434"/>
        </w:trPr>
        <w:tc>
          <w:tcPr>
            <w:tcW w:w="1696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5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8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0D1A53" w:rsidRPr="000746C7" w:rsidTr="00D54AF2">
        <w:trPr>
          <w:trHeight w:val="434"/>
        </w:trPr>
        <w:tc>
          <w:tcPr>
            <w:tcW w:w="1696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1A53" w:rsidRPr="000746C7" w:rsidTr="00D54AF2">
        <w:tc>
          <w:tcPr>
            <w:tcW w:w="1696" w:type="pct"/>
          </w:tcPr>
          <w:p w:rsidR="000D1A53" w:rsidRPr="000746C7" w:rsidRDefault="000D1A53" w:rsidP="00D54AF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746C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91" w:type="pct"/>
          </w:tcPr>
          <w:p w:rsidR="000D1A53" w:rsidRPr="000746C7" w:rsidRDefault="000D1A53" w:rsidP="00D54AF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3" w:type="pct"/>
          </w:tcPr>
          <w:p w:rsidR="000D1A53" w:rsidRPr="000746C7" w:rsidRDefault="000D1A53" w:rsidP="00D54AF2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D1A53" w:rsidRPr="000746C7" w:rsidRDefault="000D1A53" w:rsidP="00D54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12F" w:rsidRPr="000746C7" w:rsidTr="00D54AF2">
        <w:tc>
          <w:tcPr>
            <w:tcW w:w="1696" w:type="pct"/>
          </w:tcPr>
          <w:p w:rsidR="0032412F" w:rsidRPr="000746C7" w:rsidRDefault="0032412F" w:rsidP="0032412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746C7">
              <w:rPr>
                <w:rFonts w:ascii="Angsana New" w:hAnsi="Angsana New" w:cs="Angsana New"/>
                <w:cs/>
              </w:rPr>
              <w:t>บริษัท ศุภาลัย จำกัด (มหาชน)</w:t>
            </w:r>
          </w:p>
        </w:tc>
        <w:tc>
          <w:tcPr>
            <w:tcW w:w="491" w:type="pct"/>
          </w:tcPr>
          <w:p w:rsidR="0032412F" w:rsidRPr="000746C7" w:rsidRDefault="0032412F" w:rsidP="003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:rsidR="0032412F" w:rsidRPr="00515D76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17,355</w:t>
            </w: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:rsidR="0032412F" w:rsidRPr="00515D76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17,355</w:t>
            </w:r>
          </w:p>
        </w:tc>
      </w:tr>
      <w:tr w:rsidR="0032412F" w:rsidRPr="000746C7" w:rsidTr="00D54AF2">
        <w:tc>
          <w:tcPr>
            <w:tcW w:w="1696" w:type="pct"/>
          </w:tcPr>
          <w:p w:rsidR="0032412F" w:rsidRPr="000746C7" w:rsidRDefault="0032412F" w:rsidP="0032412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91" w:type="pct"/>
          </w:tcPr>
          <w:p w:rsidR="0032412F" w:rsidRPr="000746C7" w:rsidRDefault="0032412F" w:rsidP="003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2412F" w:rsidRPr="000746C7" w:rsidTr="00D54AF2">
        <w:tc>
          <w:tcPr>
            <w:tcW w:w="1696" w:type="pct"/>
          </w:tcPr>
          <w:p w:rsidR="0032412F" w:rsidRPr="000746C7" w:rsidRDefault="0032412F" w:rsidP="0032412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746C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เจ้าหนี้การค้า </w:t>
            </w:r>
            <w:r w:rsidRPr="000746C7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-</w:t>
            </w:r>
            <w:r w:rsidRPr="000746C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491" w:type="pct"/>
          </w:tcPr>
          <w:p w:rsidR="0032412F" w:rsidRPr="000746C7" w:rsidRDefault="0032412F" w:rsidP="003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pct"/>
            <w:gridSpan w:val="3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412F" w:rsidRPr="000746C7" w:rsidTr="00D54AF2">
        <w:tc>
          <w:tcPr>
            <w:tcW w:w="1696" w:type="pct"/>
          </w:tcPr>
          <w:p w:rsidR="0032412F" w:rsidRPr="000746C7" w:rsidRDefault="0032412F" w:rsidP="0032412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:rsidR="0032412F" w:rsidRPr="000746C7" w:rsidRDefault="0032412F" w:rsidP="003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32412F" w:rsidRPr="000746C7" w:rsidTr="00D54AF2">
        <w:tc>
          <w:tcPr>
            <w:tcW w:w="1696" w:type="pct"/>
          </w:tcPr>
          <w:p w:rsidR="0032412F" w:rsidRPr="000746C7" w:rsidRDefault="0032412F" w:rsidP="0032412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:rsidR="0032412F" w:rsidRPr="000746C7" w:rsidRDefault="0032412F" w:rsidP="003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412F" w:rsidRPr="000746C7" w:rsidTr="00D54AF2">
        <w:tc>
          <w:tcPr>
            <w:tcW w:w="1696" w:type="pct"/>
          </w:tcPr>
          <w:p w:rsidR="0032412F" w:rsidRPr="000746C7" w:rsidRDefault="0032412F" w:rsidP="0032412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746C7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491" w:type="pct"/>
          </w:tcPr>
          <w:p w:rsidR="0032412F" w:rsidRPr="000746C7" w:rsidRDefault="0032412F" w:rsidP="0032412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3" w:type="pct"/>
          </w:tcPr>
          <w:p w:rsidR="0032412F" w:rsidRPr="000746C7" w:rsidRDefault="0032412F" w:rsidP="0032412F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33D1" w:rsidRPr="000746C7" w:rsidTr="00D54AF2">
        <w:tc>
          <w:tcPr>
            <w:tcW w:w="1696" w:type="pct"/>
          </w:tcPr>
          <w:p w:rsidR="00F733D1" w:rsidRPr="000746C7" w:rsidRDefault="00F733D1" w:rsidP="00F733D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746C7">
              <w:rPr>
                <w:rFonts w:ascii="Angsana New" w:hAnsi="Angsana New" w:cs="Angsana New" w:hint="cs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491" w:type="pct"/>
          </w:tcPr>
          <w:p w:rsidR="00F733D1" w:rsidRPr="000746C7" w:rsidRDefault="00F733D1" w:rsidP="00F7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:rsidR="00F733D1" w:rsidRPr="00515D76" w:rsidRDefault="00F733D1" w:rsidP="00F7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F733D1" w:rsidRPr="000746C7" w:rsidRDefault="00F733D1" w:rsidP="00F7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F733D1" w:rsidRPr="000746C7" w:rsidRDefault="00F733D1" w:rsidP="00F7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F733D1" w:rsidRPr="000746C7" w:rsidRDefault="00F733D1" w:rsidP="00F7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:rsidR="00F733D1" w:rsidRPr="000746C7" w:rsidRDefault="00F733D1" w:rsidP="00A91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40,168</w:t>
            </w:r>
          </w:p>
        </w:tc>
        <w:tc>
          <w:tcPr>
            <w:tcW w:w="148" w:type="pct"/>
          </w:tcPr>
          <w:p w:rsidR="00F733D1" w:rsidRPr="000746C7" w:rsidRDefault="00F733D1" w:rsidP="00F7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F733D1" w:rsidRPr="000746C7" w:rsidRDefault="00F733D1" w:rsidP="00F7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14,377</w:t>
            </w:r>
          </w:p>
        </w:tc>
      </w:tr>
    </w:tbl>
    <w:p w:rsidR="000D1A53" w:rsidRDefault="000D1A53" w:rsidP="002972A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lang w:val="en-US"/>
        </w:rPr>
      </w:pPr>
    </w:p>
    <w:p w:rsidR="0022429C" w:rsidRPr="00154A07" w:rsidRDefault="0022429C" w:rsidP="00247DE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154A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เงินสดและรายการเทียบเท่าเงินสด</w:t>
      </w:r>
    </w:p>
    <w:p w:rsidR="0022429C" w:rsidRPr="000746C7" w:rsidRDefault="0022429C" w:rsidP="002242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3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280"/>
        <w:gridCol w:w="733"/>
        <w:gridCol w:w="1167"/>
        <w:gridCol w:w="269"/>
        <w:gridCol w:w="1085"/>
        <w:gridCol w:w="270"/>
        <w:gridCol w:w="1001"/>
        <w:gridCol w:w="259"/>
        <w:gridCol w:w="1071"/>
      </w:tblGrid>
      <w:tr w:rsidR="0022429C" w:rsidRPr="000746C7" w:rsidTr="002D268D">
        <w:tc>
          <w:tcPr>
            <w:tcW w:w="1795" w:type="pct"/>
          </w:tcPr>
          <w:p w:rsidR="0022429C" w:rsidRPr="000746C7" w:rsidRDefault="0022429C" w:rsidP="002D268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401" w:type="pct"/>
          </w:tcPr>
          <w:p w:rsidR="0022429C" w:rsidRPr="000746C7" w:rsidRDefault="0022429C" w:rsidP="002D268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80" w:type="pct"/>
            <w:gridSpan w:val="3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29C" w:rsidRPr="000746C7" w:rsidTr="002D268D">
        <w:trPr>
          <w:trHeight w:val="434"/>
        </w:trPr>
        <w:tc>
          <w:tcPr>
            <w:tcW w:w="1795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8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2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22429C" w:rsidRPr="000746C7" w:rsidTr="002D268D">
        <w:trPr>
          <w:trHeight w:val="434"/>
        </w:trPr>
        <w:tc>
          <w:tcPr>
            <w:tcW w:w="1795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4" w:type="pct"/>
            <w:gridSpan w:val="7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429C" w:rsidRPr="000746C7" w:rsidTr="002D268D">
        <w:tc>
          <w:tcPr>
            <w:tcW w:w="1795" w:type="pct"/>
          </w:tcPr>
          <w:p w:rsidR="0022429C" w:rsidRPr="000746C7" w:rsidRDefault="0022429C" w:rsidP="002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401" w:type="pct"/>
          </w:tcPr>
          <w:p w:rsidR="0022429C" w:rsidRPr="000746C7" w:rsidRDefault="0022429C" w:rsidP="002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7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22429C" w:rsidRPr="000746C7" w:rsidRDefault="0022429C" w:rsidP="002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8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2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22429C" w:rsidRPr="000746C7" w:rsidRDefault="0022429C" w:rsidP="002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22429C" w:rsidRPr="000746C7" w:rsidTr="002D268D">
        <w:tc>
          <w:tcPr>
            <w:tcW w:w="1795" w:type="pct"/>
          </w:tcPr>
          <w:p w:rsidR="0022429C" w:rsidRPr="000746C7" w:rsidRDefault="0022429C" w:rsidP="002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401" w:type="pct"/>
          </w:tcPr>
          <w:p w:rsidR="0022429C" w:rsidRPr="000746C7" w:rsidRDefault="0022429C" w:rsidP="002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10,223</w:t>
            </w:r>
          </w:p>
        </w:tc>
        <w:tc>
          <w:tcPr>
            <w:tcW w:w="147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:rsidR="0022429C" w:rsidRPr="000746C7" w:rsidRDefault="0022429C" w:rsidP="002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13,383</w:t>
            </w:r>
          </w:p>
        </w:tc>
        <w:tc>
          <w:tcPr>
            <w:tcW w:w="148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10,218</w:t>
            </w:r>
          </w:p>
        </w:tc>
        <w:tc>
          <w:tcPr>
            <w:tcW w:w="142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22429C" w:rsidRPr="000746C7" w:rsidRDefault="0022429C" w:rsidP="002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13,376</w:t>
            </w:r>
          </w:p>
        </w:tc>
      </w:tr>
      <w:tr w:rsidR="0022429C" w:rsidRPr="000746C7" w:rsidTr="002D268D">
        <w:tc>
          <w:tcPr>
            <w:tcW w:w="1795" w:type="pct"/>
          </w:tcPr>
          <w:p w:rsidR="0022429C" w:rsidRPr="000746C7" w:rsidRDefault="0022429C" w:rsidP="002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401" w:type="pct"/>
          </w:tcPr>
          <w:p w:rsidR="0022429C" w:rsidRPr="000746C7" w:rsidRDefault="0022429C" w:rsidP="002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9,992</w:t>
            </w:r>
          </w:p>
        </w:tc>
        <w:tc>
          <w:tcPr>
            <w:tcW w:w="147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22429C" w:rsidRPr="000746C7" w:rsidRDefault="0022429C" w:rsidP="002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10,346</w:t>
            </w:r>
          </w:p>
        </w:tc>
        <w:tc>
          <w:tcPr>
            <w:tcW w:w="148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9,245</w:t>
            </w:r>
          </w:p>
        </w:tc>
        <w:tc>
          <w:tcPr>
            <w:tcW w:w="142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22429C" w:rsidRPr="000746C7" w:rsidRDefault="0022429C" w:rsidP="002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9,659</w:t>
            </w:r>
          </w:p>
        </w:tc>
      </w:tr>
      <w:tr w:rsidR="0022429C" w:rsidRPr="000746C7" w:rsidTr="002D268D">
        <w:tc>
          <w:tcPr>
            <w:tcW w:w="1795" w:type="pct"/>
          </w:tcPr>
          <w:p w:rsidR="0022429C" w:rsidRPr="000746C7" w:rsidRDefault="0022429C" w:rsidP="002D268D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746C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401" w:type="pct"/>
          </w:tcPr>
          <w:p w:rsidR="0022429C" w:rsidRPr="000746C7" w:rsidRDefault="0022429C" w:rsidP="002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20,315</w:t>
            </w:r>
          </w:p>
        </w:tc>
        <w:tc>
          <w:tcPr>
            <w:tcW w:w="147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22429C" w:rsidRPr="000746C7" w:rsidRDefault="0022429C" w:rsidP="002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23,829</w:t>
            </w:r>
          </w:p>
        </w:tc>
        <w:tc>
          <w:tcPr>
            <w:tcW w:w="148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19,563</w:t>
            </w:r>
          </w:p>
        </w:tc>
        <w:tc>
          <w:tcPr>
            <w:tcW w:w="142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22429C" w:rsidRPr="000746C7" w:rsidRDefault="0022429C" w:rsidP="002D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23,135</w:t>
            </w:r>
          </w:p>
        </w:tc>
      </w:tr>
    </w:tbl>
    <w:p w:rsidR="00E875CB" w:rsidRDefault="00E875CB" w:rsidP="002972A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  <w:lang w:val="en-US"/>
        </w:rPr>
        <w:sectPr w:rsidR="00E875CB" w:rsidSect="003E1DB2">
          <w:headerReference w:type="default" r:id="rId9"/>
          <w:footerReference w:type="default" r:id="rId10"/>
          <w:pgSz w:w="11909" w:h="16834" w:code="9"/>
          <w:pgMar w:top="691" w:right="1152" w:bottom="576" w:left="1152" w:header="720" w:footer="590" w:gutter="0"/>
          <w:pgNumType w:start="19"/>
          <w:cols w:space="720"/>
        </w:sectPr>
      </w:pPr>
    </w:p>
    <w:p w:rsidR="00402CFA" w:rsidRPr="00154A07" w:rsidRDefault="008A11FB" w:rsidP="00247DE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154A0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ลูกหนี้</w:t>
      </w:r>
      <w:r w:rsidR="002308C6" w:rsidRPr="00154A07">
        <w:rPr>
          <w:rFonts w:ascii="Angsana New" w:hAnsi="Angsana New"/>
          <w:b/>
          <w:bCs/>
          <w:color w:val="000000"/>
          <w:sz w:val="30"/>
          <w:szCs w:val="30"/>
          <w:cs/>
        </w:rPr>
        <w:t>การค้า</w:t>
      </w:r>
    </w:p>
    <w:p w:rsidR="00C25E6D" w:rsidRPr="000746C7" w:rsidRDefault="00C25E6D" w:rsidP="00CF5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90"/>
        <w:gridCol w:w="1081"/>
        <w:gridCol w:w="1164"/>
        <w:gridCol w:w="271"/>
        <w:gridCol w:w="1078"/>
        <w:gridCol w:w="271"/>
        <w:gridCol w:w="991"/>
        <w:gridCol w:w="271"/>
        <w:gridCol w:w="1073"/>
      </w:tblGrid>
      <w:tr w:rsidR="00CF52AF" w:rsidRPr="000746C7" w:rsidTr="00440926">
        <w:tc>
          <w:tcPr>
            <w:tcW w:w="1590" w:type="pct"/>
          </w:tcPr>
          <w:p w:rsidR="00C25E6D" w:rsidRPr="000746C7" w:rsidRDefault="00C25E6D" w:rsidP="00FB473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95" w:type="pct"/>
          </w:tcPr>
          <w:p w:rsidR="00C25E6D" w:rsidRPr="000746C7" w:rsidRDefault="00C25E6D" w:rsidP="00FB473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82" w:type="pct"/>
            <w:gridSpan w:val="3"/>
          </w:tcPr>
          <w:p w:rsidR="00C25E6D" w:rsidRPr="000746C7" w:rsidRDefault="00C25E6D" w:rsidP="00FB4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C25E6D" w:rsidRPr="000746C7" w:rsidRDefault="00C25E6D" w:rsidP="00FB4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:rsidR="00C25E6D" w:rsidRPr="000746C7" w:rsidRDefault="00C25E6D" w:rsidP="00FB4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61E" w:rsidRPr="000746C7" w:rsidTr="00440926">
        <w:trPr>
          <w:trHeight w:val="434"/>
        </w:trPr>
        <w:tc>
          <w:tcPr>
            <w:tcW w:w="1590" w:type="pct"/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5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0" w:type="pct"/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9" w:type="pct"/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9" w:type="pct"/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9" w:type="pct"/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40926" w:rsidRPr="000746C7" w:rsidTr="00440926">
        <w:trPr>
          <w:trHeight w:val="434"/>
        </w:trPr>
        <w:tc>
          <w:tcPr>
            <w:tcW w:w="1590" w:type="pct"/>
          </w:tcPr>
          <w:p w:rsidR="00440926" w:rsidRPr="000746C7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440926" w:rsidRPr="000746C7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7"/>
          </w:tcPr>
          <w:p w:rsidR="00440926" w:rsidRPr="000746C7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5B92" w:rsidRPr="000746C7" w:rsidTr="00440926">
        <w:tc>
          <w:tcPr>
            <w:tcW w:w="1590" w:type="pct"/>
          </w:tcPr>
          <w:p w:rsidR="006A5B92" w:rsidRPr="000746C7" w:rsidRDefault="006A5B92" w:rsidP="00201E1B">
            <w:pPr>
              <w:ind w:left="5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5" w:type="pct"/>
          </w:tcPr>
          <w:p w:rsidR="006A5B92" w:rsidRPr="000746C7" w:rsidRDefault="006A5B92" w:rsidP="006A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40" w:type="pct"/>
          </w:tcPr>
          <w:p w:rsidR="006A5B92" w:rsidRPr="000746C7" w:rsidRDefault="006A5B92" w:rsidP="006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6A5B92" w:rsidRPr="000746C7" w:rsidRDefault="006A5B92" w:rsidP="006A5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948"/>
              </w:tabs>
              <w:spacing w:after="0"/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6A5B92" w:rsidRPr="000746C7" w:rsidRDefault="006A5B92" w:rsidP="006A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17,355</w:t>
            </w:r>
          </w:p>
        </w:tc>
        <w:tc>
          <w:tcPr>
            <w:tcW w:w="149" w:type="pct"/>
          </w:tcPr>
          <w:p w:rsidR="006A5B92" w:rsidRPr="000746C7" w:rsidRDefault="006A5B92" w:rsidP="006A5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948"/>
              </w:tabs>
              <w:spacing w:after="0" w:line="240" w:lineRule="auto"/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6A5B92" w:rsidRPr="000746C7" w:rsidRDefault="006A5B92" w:rsidP="006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6A5B92" w:rsidRPr="000746C7" w:rsidRDefault="006A5B92" w:rsidP="006A5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948"/>
              </w:tabs>
              <w:spacing w:after="0"/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6A5B92" w:rsidRPr="000746C7" w:rsidRDefault="006A5B92" w:rsidP="006A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17,355</w:t>
            </w:r>
          </w:p>
        </w:tc>
      </w:tr>
      <w:tr w:rsidR="006A5B92" w:rsidRPr="000746C7" w:rsidTr="00440926">
        <w:tc>
          <w:tcPr>
            <w:tcW w:w="1590" w:type="pct"/>
          </w:tcPr>
          <w:p w:rsidR="006A5B92" w:rsidRPr="00D65CBB" w:rsidRDefault="006A5B92" w:rsidP="002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  <w:r w:rsidRPr="00D65CB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5" w:type="pct"/>
          </w:tcPr>
          <w:p w:rsidR="006A5B92" w:rsidRPr="00D65CBB" w:rsidRDefault="006A5B92" w:rsidP="006A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6A5B92" w:rsidRPr="00D65CBB" w:rsidRDefault="006A5B92" w:rsidP="00D65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CBB">
              <w:rPr>
                <w:rFonts w:ascii="Angsana New" w:hAnsi="Angsana New"/>
                <w:sz w:val="30"/>
                <w:szCs w:val="30"/>
              </w:rPr>
              <w:t>505,168</w:t>
            </w:r>
          </w:p>
        </w:tc>
        <w:tc>
          <w:tcPr>
            <w:tcW w:w="149" w:type="pct"/>
          </w:tcPr>
          <w:p w:rsidR="006A5B92" w:rsidRPr="00D65CBB" w:rsidRDefault="006A5B92" w:rsidP="006A5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948"/>
              </w:tabs>
              <w:spacing w:after="0"/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6A5B92" w:rsidRPr="00D65CBB" w:rsidRDefault="006A5B92" w:rsidP="006A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65CBB">
              <w:rPr>
                <w:rFonts w:ascii="Angsana New" w:hAnsi="Angsana New"/>
                <w:sz w:val="30"/>
                <w:szCs w:val="30"/>
              </w:rPr>
              <w:t>502,866</w:t>
            </w:r>
          </w:p>
        </w:tc>
        <w:tc>
          <w:tcPr>
            <w:tcW w:w="149" w:type="pct"/>
          </w:tcPr>
          <w:p w:rsidR="006A5B92" w:rsidRPr="00D65CBB" w:rsidRDefault="006A5B92" w:rsidP="006A5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948"/>
              </w:tabs>
              <w:spacing w:after="0" w:line="240" w:lineRule="auto"/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:rsidR="006A5B92" w:rsidRPr="00D65CBB" w:rsidRDefault="006A5B92" w:rsidP="006A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D65CBB">
              <w:rPr>
                <w:rFonts w:ascii="Angsana New" w:hAnsi="Angsana New"/>
                <w:sz w:val="30"/>
                <w:szCs w:val="30"/>
              </w:rPr>
              <w:t>505,168</w:t>
            </w:r>
          </w:p>
        </w:tc>
        <w:tc>
          <w:tcPr>
            <w:tcW w:w="149" w:type="pct"/>
          </w:tcPr>
          <w:p w:rsidR="006A5B92" w:rsidRPr="00D65CBB" w:rsidRDefault="006A5B92" w:rsidP="006A5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948"/>
              </w:tabs>
              <w:spacing w:after="0"/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6A5B92" w:rsidRPr="00D65CBB" w:rsidRDefault="006A5B92" w:rsidP="006A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65CBB">
              <w:rPr>
                <w:rFonts w:ascii="Angsana New" w:hAnsi="Angsana New"/>
                <w:sz w:val="30"/>
                <w:szCs w:val="30"/>
              </w:rPr>
              <w:t>502,866</w:t>
            </w:r>
          </w:p>
        </w:tc>
      </w:tr>
      <w:tr w:rsidR="00D0661E" w:rsidRPr="000746C7" w:rsidTr="00440926">
        <w:tc>
          <w:tcPr>
            <w:tcW w:w="1590" w:type="pct"/>
          </w:tcPr>
          <w:p w:rsidR="00D0661E" w:rsidRPr="00D65CBB" w:rsidRDefault="00D0661E" w:rsidP="002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5C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</w:tcPr>
          <w:p w:rsidR="00D0661E" w:rsidRPr="00D65CBB" w:rsidRDefault="00D0661E" w:rsidP="00D0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D0661E" w:rsidRPr="00D65CBB" w:rsidRDefault="00D65CBB" w:rsidP="00D65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CBB">
              <w:rPr>
                <w:rFonts w:ascii="Angsana New" w:hAnsi="Angsana New"/>
                <w:b/>
                <w:bCs/>
                <w:sz w:val="30"/>
                <w:szCs w:val="30"/>
              </w:rPr>
              <w:t>505,168</w:t>
            </w:r>
          </w:p>
        </w:tc>
        <w:tc>
          <w:tcPr>
            <w:tcW w:w="149" w:type="pct"/>
          </w:tcPr>
          <w:p w:rsidR="00D0661E" w:rsidRPr="00D65CBB" w:rsidRDefault="00D0661E" w:rsidP="00780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948"/>
              </w:tabs>
              <w:spacing w:after="0"/>
              <w:ind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D0661E" w:rsidRPr="00D65CBB" w:rsidRDefault="00D0661E" w:rsidP="0021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CBB">
              <w:rPr>
                <w:rFonts w:ascii="Angsana New" w:hAnsi="Angsana New"/>
                <w:b/>
                <w:bCs/>
                <w:sz w:val="30"/>
                <w:szCs w:val="30"/>
              </w:rPr>
              <w:t>520,221</w:t>
            </w:r>
          </w:p>
        </w:tc>
        <w:tc>
          <w:tcPr>
            <w:tcW w:w="149" w:type="pct"/>
          </w:tcPr>
          <w:p w:rsidR="00D0661E" w:rsidRPr="00D65CBB" w:rsidRDefault="00D0661E" w:rsidP="00780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948"/>
              </w:tabs>
              <w:spacing w:after="0" w:line="240" w:lineRule="auto"/>
              <w:ind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:rsidR="00D0661E" w:rsidRPr="00D65CBB" w:rsidRDefault="00D65CBB" w:rsidP="0078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CBB">
              <w:rPr>
                <w:rFonts w:ascii="Angsana New" w:hAnsi="Angsana New"/>
                <w:b/>
                <w:bCs/>
                <w:sz w:val="30"/>
                <w:szCs w:val="30"/>
              </w:rPr>
              <w:t>505,168</w:t>
            </w:r>
          </w:p>
        </w:tc>
        <w:tc>
          <w:tcPr>
            <w:tcW w:w="149" w:type="pct"/>
          </w:tcPr>
          <w:p w:rsidR="00D0661E" w:rsidRPr="00D65CBB" w:rsidRDefault="00D0661E" w:rsidP="00780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948"/>
              </w:tabs>
              <w:spacing w:after="0"/>
              <w:ind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D0661E" w:rsidRPr="00D65CBB" w:rsidRDefault="00D0661E" w:rsidP="0021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CBB">
              <w:rPr>
                <w:rFonts w:ascii="Angsana New" w:hAnsi="Angsana New"/>
                <w:b/>
                <w:bCs/>
                <w:sz w:val="30"/>
                <w:szCs w:val="30"/>
              </w:rPr>
              <w:t>520,221</w:t>
            </w:r>
          </w:p>
        </w:tc>
      </w:tr>
      <w:tr w:rsidR="00D0661E" w:rsidRPr="000746C7" w:rsidTr="00440926">
        <w:tc>
          <w:tcPr>
            <w:tcW w:w="1590" w:type="pct"/>
          </w:tcPr>
          <w:p w:rsidR="00D0661E" w:rsidRPr="000746C7" w:rsidRDefault="00D0661E" w:rsidP="002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5" w:type="pct"/>
          </w:tcPr>
          <w:p w:rsidR="00D0661E" w:rsidRPr="000746C7" w:rsidRDefault="00D0661E" w:rsidP="00D0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D0661E" w:rsidRPr="000746C7" w:rsidRDefault="00D65CBB" w:rsidP="00D65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(8,480)</w:t>
            </w:r>
          </w:p>
        </w:tc>
        <w:tc>
          <w:tcPr>
            <w:tcW w:w="149" w:type="pct"/>
          </w:tcPr>
          <w:p w:rsidR="00D0661E" w:rsidRPr="000746C7" w:rsidRDefault="00D0661E" w:rsidP="00780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948"/>
              </w:tabs>
              <w:spacing w:after="0"/>
              <w:ind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D0661E" w:rsidRPr="000746C7" w:rsidRDefault="00D0661E" w:rsidP="0021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(9,610)</w:t>
            </w:r>
          </w:p>
        </w:tc>
        <w:tc>
          <w:tcPr>
            <w:tcW w:w="149" w:type="pct"/>
          </w:tcPr>
          <w:p w:rsidR="00D0661E" w:rsidRPr="000746C7" w:rsidRDefault="00D0661E" w:rsidP="00780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948"/>
              </w:tabs>
              <w:spacing w:after="0" w:line="240" w:lineRule="auto"/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D0661E" w:rsidRPr="000746C7" w:rsidRDefault="00D65CBB" w:rsidP="00D65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(8,480)</w:t>
            </w:r>
          </w:p>
        </w:tc>
        <w:tc>
          <w:tcPr>
            <w:tcW w:w="149" w:type="pct"/>
          </w:tcPr>
          <w:p w:rsidR="00D0661E" w:rsidRPr="000746C7" w:rsidRDefault="00D0661E" w:rsidP="00780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948"/>
              </w:tabs>
              <w:spacing w:after="0"/>
              <w:ind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D0661E" w:rsidRPr="000746C7" w:rsidRDefault="00D0661E" w:rsidP="0021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(9,610)</w:t>
            </w:r>
          </w:p>
        </w:tc>
      </w:tr>
      <w:tr w:rsidR="00D0661E" w:rsidRPr="000746C7" w:rsidTr="00440926">
        <w:tc>
          <w:tcPr>
            <w:tcW w:w="1590" w:type="pct"/>
          </w:tcPr>
          <w:p w:rsidR="00D0661E" w:rsidRPr="000746C7" w:rsidRDefault="00D0661E" w:rsidP="00201E1B">
            <w:pPr>
              <w:pStyle w:val="a"/>
              <w:tabs>
                <w:tab w:val="clear" w:pos="1080"/>
                <w:tab w:val="left" w:pos="342"/>
              </w:tabs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0746C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595" w:type="pct"/>
          </w:tcPr>
          <w:p w:rsidR="00D0661E" w:rsidRPr="000746C7" w:rsidRDefault="00D0661E" w:rsidP="00D0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D0661E" w:rsidRPr="000746C7" w:rsidRDefault="00D65CBB" w:rsidP="00D65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CBB">
              <w:rPr>
                <w:rFonts w:ascii="Angsana New" w:hAnsi="Angsana New"/>
                <w:b/>
                <w:bCs/>
                <w:sz w:val="30"/>
                <w:szCs w:val="30"/>
              </w:rPr>
              <w:t>496,688</w:t>
            </w:r>
          </w:p>
        </w:tc>
        <w:tc>
          <w:tcPr>
            <w:tcW w:w="149" w:type="pct"/>
          </w:tcPr>
          <w:p w:rsidR="00D0661E" w:rsidRPr="000746C7" w:rsidRDefault="00D0661E" w:rsidP="00780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948"/>
              </w:tabs>
              <w:spacing w:after="0"/>
              <w:ind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D0661E" w:rsidRPr="000746C7" w:rsidRDefault="00D0661E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510,611</w:t>
            </w:r>
          </w:p>
        </w:tc>
        <w:tc>
          <w:tcPr>
            <w:tcW w:w="149" w:type="pct"/>
          </w:tcPr>
          <w:p w:rsidR="00D0661E" w:rsidRPr="000746C7" w:rsidRDefault="00D0661E" w:rsidP="00780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948"/>
              </w:tabs>
              <w:spacing w:after="0" w:line="240" w:lineRule="auto"/>
              <w:ind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:rsidR="00D0661E" w:rsidRPr="000746C7" w:rsidRDefault="00D65CBB" w:rsidP="00D65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CBB">
              <w:rPr>
                <w:rFonts w:ascii="Angsana New" w:hAnsi="Angsana New"/>
                <w:b/>
                <w:bCs/>
                <w:sz w:val="30"/>
                <w:szCs w:val="30"/>
              </w:rPr>
              <w:t>496,688</w:t>
            </w:r>
          </w:p>
        </w:tc>
        <w:tc>
          <w:tcPr>
            <w:tcW w:w="149" w:type="pct"/>
          </w:tcPr>
          <w:p w:rsidR="00D0661E" w:rsidRPr="000746C7" w:rsidRDefault="00D0661E" w:rsidP="00780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948"/>
              </w:tabs>
              <w:spacing w:after="0"/>
              <w:ind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D0661E" w:rsidRPr="000746C7" w:rsidRDefault="00D0661E" w:rsidP="0021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510,611</w:t>
            </w:r>
          </w:p>
        </w:tc>
      </w:tr>
      <w:tr w:rsidR="00D0661E" w:rsidRPr="000746C7" w:rsidTr="00440926">
        <w:tc>
          <w:tcPr>
            <w:tcW w:w="1590" w:type="pct"/>
          </w:tcPr>
          <w:p w:rsidR="00D0661E" w:rsidRPr="000746C7" w:rsidRDefault="00D0661E" w:rsidP="00D0661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595" w:type="pct"/>
          </w:tcPr>
          <w:p w:rsidR="00D0661E" w:rsidRPr="000746C7" w:rsidRDefault="00D0661E" w:rsidP="00D0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D0661E" w:rsidRPr="000746C7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661E" w:rsidRPr="000746C7" w:rsidTr="00217CE0">
        <w:tc>
          <w:tcPr>
            <w:tcW w:w="2184" w:type="pct"/>
            <w:gridSpan w:val="2"/>
          </w:tcPr>
          <w:p w:rsidR="00D0661E" w:rsidRPr="000746C7" w:rsidRDefault="00D0661E" w:rsidP="002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  <w:p w:rsidR="00D0661E" w:rsidRPr="000746C7" w:rsidRDefault="00D0661E" w:rsidP="002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  (กลับรายการ)</w:t>
            </w:r>
          </w:p>
        </w:tc>
        <w:tc>
          <w:tcPr>
            <w:tcW w:w="640" w:type="pct"/>
            <w:tcBorders>
              <w:bottom w:val="double" w:sz="4" w:space="0" w:color="auto"/>
            </w:tcBorders>
            <w:vAlign w:val="bottom"/>
          </w:tcPr>
          <w:p w:rsidR="00D0661E" w:rsidRPr="00421F44" w:rsidRDefault="00D65CBB" w:rsidP="00D65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21F44">
              <w:rPr>
                <w:rFonts w:ascii="Angsana New" w:hAnsi="Angsana New"/>
                <w:sz w:val="30"/>
                <w:szCs w:val="30"/>
              </w:rPr>
              <w:t>(1,130)</w:t>
            </w:r>
          </w:p>
        </w:tc>
        <w:tc>
          <w:tcPr>
            <w:tcW w:w="149" w:type="pct"/>
            <w:vAlign w:val="bottom"/>
          </w:tcPr>
          <w:p w:rsidR="00D0661E" w:rsidRPr="00421F44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:rsidR="00D0661E" w:rsidRPr="00421F44" w:rsidRDefault="00D0661E" w:rsidP="00D0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0661E" w:rsidRPr="00421F44" w:rsidRDefault="00D0661E" w:rsidP="0021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21F44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9" w:type="pct"/>
          </w:tcPr>
          <w:p w:rsidR="00D0661E" w:rsidRPr="00421F44" w:rsidRDefault="00D0661E" w:rsidP="00D0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:rsidR="00D0661E" w:rsidRPr="00421F44" w:rsidRDefault="00D0661E" w:rsidP="0021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D65CBB" w:rsidRPr="00421F44" w:rsidRDefault="00D65CBB" w:rsidP="00D65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21F44">
              <w:rPr>
                <w:rFonts w:ascii="Angsana New" w:hAnsi="Angsana New"/>
                <w:sz w:val="30"/>
                <w:szCs w:val="30"/>
              </w:rPr>
              <w:t>(1,130)</w:t>
            </w:r>
          </w:p>
        </w:tc>
        <w:tc>
          <w:tcPr>
            <w:tcW w:w="149" w:type="pct"/>
          </w:tcPr>
          <w:p w:rsidR="00D0661E" w:rsidRPr="00421F44" w:rsidRDefault="00D0661E" w:rsidP="00217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D0661E" w:rsidRPr="00421F44" w:rsidRDefault="00D0661E" w:rsidP="0021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D0661E" w:rsidRPr="00421F44" w:rsidRDefault="00D0661E" w:rsidP="0021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21F44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</w:tbl>
    <w:p w:rsidR="003D37DC" w:rsidRPr="000746C7" w:rsidRDefault="003D37DC" w:rsidP="003D37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3D37DC" w:rsidRPr="000746C7" w:rsidRDefault="003D37DC" w:rsidP="00201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3D37DC" w:rsidRPr="000746C7" w:rsidRDefault="003D37DC" w:rsidP="003D37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3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087"/>
        <w:gridCol w:w="19"/>
        <w:gridCol w:w="944"/>
        <w:gridCol w:w="13"/>
        <w:gridCol w:w="1158"/>
        <w:gridCol w:w="13"/>
        <w:gridCol w:w="258"/>
        <w:gridCol w:w="13"/>
        <w:gridCol w:w="1072"/>
        <w:gridCol w:w="13"/>
        <w:gridCol w:w="258"/>
        <w:gridCol w:w="13"/>
        <w:gridCol w:w="981"/>
        <w:gridCol w:w="13"/>
        <w:gridCol w:w="258"/>
        <w:gridCol w:w="13"/>
        <w:gridCol w:w="1009"/>
      </w:tblGrid>
      <w:tr w:rsidR="003D37DC" w:rsidRPr="000746C7" w:rsidTr="001320E3">
        <w:trPr>
          <w:tblHeader/>
        </w:trPr>
        <w:tc>
          <w:tcPr>
            <w:tcW w:w="1690" w:type="pct"/>
          </w:tcPr>
          <w:p w:rsidR="003D37DC" w:rsidRPr="000746C7" w:rsidRDefault="003D37DC" w:rsidP="00040C8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28" w:type="pct"/>
            <w:gridSpan w:val="2"/>
          </w:tcPr>
          <w:p w:rsidR="003D37DC" w:rsidRPr="000746C7" w:rsidRDefault="003D37DC" w:rsidP="00040C8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83" w:type="pct"/>
            <w:gridSpan w:val="6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pct"/>
            <w:gridSpan w:val="6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E1E" w:rsidRPr="000746C7" w:rsidTr="001320E3">
        <w:trPr>
          <w:trHeight w:val="434"/>
          <w:tblHeader/>
        </w:trPr>
        <w:tc>
          <w:tcPr>
            <w:tcW w:w="1690" w:type="pct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" w:type="pct"/>
            <w:gridSpan w:val="2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  <w:gridSpan w:val="2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8" w:type="pct"/>
            <w:gridSpan w:val="2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pct"/>
            <w:gridSpan w:val="2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  <w:gridSpan w:val="2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3D37DC" w:rsidRPr="000746C7" w:rsidTr="001320E3">
        <w:trPr>
          <w:trHeight w:val="434"/>
          <w:tblHeader/>
        </w:trPr>
        <w:tc>
          <w:tcPr>
            <w:tcW w:w="1690" w:type="pct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" w:type="pct"/>
            <w:gridSpan w:val="2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pct"/>
            <w:gridSpan w:val="14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37DC" w:rsidRPr="000746C7" w:rsidTr="001320E3">
        <w:tc>
          <w:tcPr>
            <w:tcW w:w="1690" w:type="pct"/>
          </w:tcPr>
          <w:p w:rsidR="003D37DC" w:rsidRPr="000746C7" w:rsidRDefault="003D37DC" w:rsidP="00201E1B">
            <w:pPr>
              <w:ind w:left="99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8" w:type="pct"/>
            <w:gridSpan w:val="2"/>
          </w:tcPr>
          <w:p w:rsidR="003D37DC" w:rsidRPr="000746C7" w:rsidRDefault="003D37DC" w:rsidP="0004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:rsidR="003D37DC" w:rsidRPr="000746C7" w:rsidRDefault="003D37DC" w:rsidP="00040C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5CBB" w:rsidRPr="000746C7" w:rsidTr="001320E3">
        <w:tc>
          <w:tcPr>
            <w:tcW w:w="1690" w:type="pct"/>
          </w:tcPr>
          <w:p w:rsidR="00D65CBB" w:rsidRPr="000746C7" w:rsidRDefault="00D65CBB" w:rsidP="002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28" w:type="pct"/>
            <w:gridSpan w:val="2"/>
          </w:tcPr>
          <w:p w:rsidR="00D65CBB" w:rsidRPr="000746C7" w:rsidRDefault="00D65CBB" w:rsidP="00D65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:rsidR="00D65CBB" w:rsidRPr="000746C7" w:rsidRDefault="00D65CBB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D65CBB" w:rsidRPr="000746C7" w:rsidRDefault="00D65CBB" w:rsidP="00D65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D65CBB" w:rsidRPr="000746C7" w:rsidRDefault="00D65CBB" w:rsidP="00D65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5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11,572</w:t>
            </w:r>
          </w:p>
        </w:tc>
        <w:tc>
          <w:tcPr>
            <w:tcW w:w="148" w:type="pct"/>
            <w:gridSpan w:val="2"/>
          </w:tcPr>
          <w:p w:rsidR="00D65CBB" w:rsidRPr="000746C7" w:rsidRDefault="00D65CBB" w:rsidP="00D65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D65CBB" w:rsidRPr="000746C7" w:rsidRDefault="00D65CBB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D65CBB" w:rsidRPr="000746C7" w:rsidRDefault="00D65CBB" w:rsidP="00D65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:rsidR="00D65CBB" w:rsidRPr="000746C7" w:rsidRDefault="00D65CBB" w:rsidP="00D65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5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11,572</w:t>
            </w:r>
          </w:p>
        </w:tc>
      </w:tr>
      <w:tr w:rsidR="00D65CBB" w:rsidRPr="000746C7" w:rsidTr="001320E3">
        <w:tc>
          <w:tcPr>
            <w:tcW w:w="1690" w:type="pct"/>
          </w:tcPr>
          <w:p w:rsidR="00D65CBB" w:rsidRPr="000746C7" w:rsidRDefault="00D65CBB" w:rsidP="002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9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28" w:type="pct"/>
            <w:gridSpan w:val="2"/>
          </w:tcPr>
          <w:p w:rsidR="00D65CBB" w:rsidRPr="000746C7" w:rsidRDefault="00D65CBB" w:rsidP="00D65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:rsidR="00D65CBB" w:rsidRPr="000746C7" w:rsidRDefault="00D65CBB" w:rsidP="00D65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D65CBB" w:rsidRPr="000746C7" w:rsidRDefault="00D65CBB" w:rsidP="00D65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D65CBB" w:rsidRPr="000746C7" w:rsidRDefault="00D65CBB" w:rsidP="00D65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D65CBB" w:rsidRPr="000746C7" w:rsidRDefault="00D65CBB" w:rsidP="00D65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D65CBB" w:rsidRPr="000746C7" w:rsidRDefault="00D65CBB" w:rsidP="00D65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777"/>
              </w:tabs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D65CBB" w:rsidRPr="000746C7" w:rsidRDefault="00D65CBB" w:rsidP="00D65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:rsidR="00D65CBB" w:rsidRPr="000746C7" w:rsidRDefault="00D65CBB" w:rsidP="00D65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777"/>
              </w:tabs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536" w:rsidRPr="000746C7" w:rsidTr="001320E3">
        <w:tc>
          <w:tcPr>
            <w:tcW w:w="1690" w:type="pct"/>
          </w:tcPr>
          <w:p w:rsidR="00673536" w:rsidRPr="000746C7" w:rsidRDefault="00673536" w:rsidP="002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0746C7">
              <w:rPr>
                <w:rFonts w:ascii="Angsana New" w:hAnsi="Angsana New"/>
                <w:sz w:val="30"/>
                <w:szCs w:val="30"/>
              </w:rPr>
              <w:t>91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28" w:type="pct"/>
            <w:gridSpan w:val="2"/>
          </w:tcPr>
          <w:p w:rsidR="00673536" w:rsidRPr="000746C7" w:rsidRDefault="00673536" w:rsidP="006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673536" w:rsidRPr="000746C7" w:rsidRDefault="00673536" w:rsidP="006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5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5,261</w:t>
            </w:r>
          </w:p>
        </w:tc>
        <w:tc>
          <w:tcPr>
            <w:tcW w:w="14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:rsidR="00673536" w:rsidRPr="000746C7" w:rsidRDefault="00673536" w:rsidP="006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5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5,261</w:t>
            </w:r>
          </w:p>
        </w:tc>
      </w:tr>
      <w:tr w:rsidR="00673536" w:rsidRPr="000746C7" w:rsidTr="001320E3">
        <w:tc>
          <w:tcPr>
            <w:tcW w:w="1690" w:type="pct"/>
          </w:tcPr>
          <w:p w:rsidR="00673536" w:rsidRPr="000746C7" w:rsidRDefault="00673536" w:rsidP="002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46C7">
              <w:rPr>
                <w:rFonts w:ascii="Angsana New" w:hAnsi="Angsana New"/>
                <w:sz w:val="30"/>
                <w:szCs w:val="30"/>
              </w:rPr>
              <w:t>9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 วัน</w:t>
            </w:r>
            <w:r w:rsidRPr="000746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0746C7">
              <w:rPr>
                <w:rFonts w:ascii="Angsana New" w:hAnsi="Angsana New"/>
                <w:sz w:val="30"/>
                <w:szCs w:val="30"/>
              </w:rPr>
              <w:t xml:space="preserve"> 180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28" w:type="pct"/>
            <w:gridSpan w:val="2"/>
          </w:tcPr>
          <w:p w:rsidR="00673536" w:rsidRPr="000746C7" w:rsidRDefault="00673536" w:rsidP="006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673536" w:rsidRPr="000746C7" w:rsidRDefault="00673536" w:rsidP="006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5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14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:rsidR="00673536" w:rsidRPr="000746C7" w:rsidRDefault="00673536" w:rsidP="006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5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476</w:t>
            </w:r>
          </w:p>
        </w:tc>
      </w:tr>
      <w:tr w:rsidR="00673536" w:rsidRPr="000746C7" w:rsidTr="001320E3">
        <w:tc>
          <w:tcPr>
            <w:tcW w:w="1690" w:type="pct"/>
          </w:tcPr>
          <w:p w:rsidR="00673536" w:rsidRPr="000746C7" w:rsidRDefault="00673536" w:rsidP="002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46C7">
              <w:rPr>
                <w:rFonts w:ascii="Angsana New" w:hAnsi="Angsana New"/>
                <w:sz w:val="30"/>
                <w:szCs w:val="30"/>
              </w:rPr>
              <w:t>181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วัน - </w:t>
            </w:r>
            <w:r w:rsidRPr="000746C7">
              <w:rPr>
                <w:rFonts w:ascii="Angsana New" w:hAnsi="Angsana New"/>
                <w:sz w:val="30"/>
                <w:szCs w:val="30"/>
              </w:rPr>
              <w:t>360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28" w:type="pct"/>
            <w:gridSpan w:val="2"/>
          </w:tcPr>
          <w:p w:rsidR="00673536" w:rsidRPr="000746C7" w:rsidRDefault="00673536" w:rsidP="006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673536" w:rsidRPr="000746C7" w:rsidRDefault="00673536" w:rsidP="006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</w:p>
        </w:tc>
        <w:tc>
          <w:tcPr>
            <w:tcW w:w="14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:rsidR="00673536" w:rsidRPr="000746C7" w:rsidRDefault="00673536" w:rsidP="006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</w:p>
        </w:tc>
      </w:tr>
      <w:tr w:rsidR="00673536" w:rsidRPr="000746C7" w:rsidTr="001320E3">
        <w:tc>
          <w:tcPr>
            <w:tcW w:w="1690" w:type="pct"/>
          </w:tcPr>
          <w:p w:rsidR="00673536" w:rsidRPr="000746C7" w:rsidRDefault="00673536" w:rsidP="002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746C7">
              <w:rPr>
                <w:rFonts w:ascii="Angsana New" w:hAnsi="Angsana New"/>
                <w:sz w:val="30"/>
                <w:szCs w:val="30"/>
              </w:rPr>
              <w:t>360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28" w:type="pct"/>
            <w:gridSpan w:val="2"/>
          </w:tcPr>
          <w:p w:rsidR="00673536" w:rsidRPr="000746C7" w:rsidRDefault="00673536" w:rsidP="006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673536" w:rsidRPr="000746C7" w:rsidRDefault="00673536" w:rsidP="000F1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73536" w:rsidRPr="000746C7" w:rsidTr="001320E3">
        <w:tc>
          <w:tcPr>
            <w:tcW w:w="1690" w:type="pct"/>
          </w:tcPr>
          <w:p w:rsidR="00673536" w:rsidRPr="000746C7" w:rsidRDefault="00673536" w:rsidP="00673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28" w:type="pct"/>
            <w:gridSpan w:val="2"/>
          </w:tcPr>
          <w:p w:rsidR="00673536" w:rsidRPr="000746C7" w:rsidRDefault="00673536" w:rsidP="006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3536" w:rsidRPr="00673536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5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7353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3536" w:rsidRPr="000746C7" w:rsidRDefault="00673536" w:rsidP="006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17,355</w:t>
            </w:r>
          </w:p>
        </w:tc>
        <w:tc>
          <w:tcPr>
            <w:tcW w:w="14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3536" w:rsidRPr="00D65CBB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right="-5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5C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673536" w:rsidRPr="000746C7" w:rsidRDefault="00673536" w:rsidP="00673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3536" w:rsidRPr="000746C7" w:rsidRDefault="00673536" w:rsidP="0067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17,355</w:t>
            </w:r>
          </w:p>
        </w:tc>
      </w:tr>
      <w:tr w:rsidR="001320E3" w:rsidRPr="000746C7" w:rsidTr="001320E3">
        <w:tc>
          <w:tcPr>
            <w:tcW w:w="1701" w:type="pct"/>
            <w:gridSpan w:val="2"/>
          </w:tcPr>
          <w:p w:rsidR="001320E3" w:rsidRDefault="001320E3" w:rsidP="00804DB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320E3" w:rsidRDefault="001320E3" w:rsidP="00804DB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320E3" w:rsidRDefault="001320E3" w:rsidP="00804DB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320E3" w:rsidRDefault="001320E3" w:rsidP="00804DB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320E3" w:rsidRPr="000746C7" w:rsidRDefault="001320E3" w:rsidP="00804DB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 ๆ</w:t>
            </w:r>
          </w:p>
        </w:tc>
        <w:tc>
          <w:tcPr>
            <w:tcW w:w="524" w:type="pct"/>
            <w:gridSpan w:val="2"/>
          </w:tcPr>
          <w:p w:rsidR="001320E3" w:rsidRPr="000746C7" w:rsidRDefault="001320E3" w:rsidP="0080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:rsidR="001320E3" w:rsidRPr="000746C7" w:rsidRDefault="001320E3" w:rsidP="00804D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1320E3" w:rsidRPr="000746C7" w:rsidRDefault="001320E3" w:rsidP="00804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1320E3" w:rsidRPr="000746C7" w:rsidRDefault="001320E3" w:rsidP="00804D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1320E3" w:rsidRPr="000746C7" w:rsidRDefault="001320E3" w:rsidP="00804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1320E3" w:rsidRPr="000746C7" w:rsidRDefault="001320E3" w:rsidP="00804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1320E3" w:rsidRPr="000746C7" w:rsidRDefault="001320E3" w:rsidP="00804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1320E3" w:rsidRPr="000746C7" w:rsidRDefault="001320E3" w:rsidP="00804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2290" w:rsidRPr="000746C7" w:rsidTr="001320E3">
        <w:tc>
          <w:tcPr>
            <w:tcW w:w="1701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2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432,878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433,097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432,878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433,097</w:t>
            </w:r>
          </w:p>
        </w:tc>
      </w:tr>
      <w:tr w:rsidR="00B42290" w:rsidRPr="000746C7" w:rsidTr="001320E3">
        <w:tc>
          <w:tcPr>
            <w:tcW w:w="1701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2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  <w:tab w:val="decimal" w:pos="775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2290" w:rsidRPr="000746C7" w:rsidTr="001320E3">
        <w:tc>
          <w:tcPr>
            <w:tcW w:w="1701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0746C7">
              <w:rPr>
                <w:rFonts w:ascii="Angsana New" w:hAnsi="Angsana New"/>
                <w:sz w:val="30"/>
                <w:szCs w:val="30"/>
              </w:rPr>
              <w:t xml:space="preserve"> 91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2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64,665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58,720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64,665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58,720</w:t>
            </w:r>
          </w:p>
        </w:tc>
      </w:tr>
      <w:tr w:rsidR="00B42290" w:rsidRPr="000746C7" w:rsidTr="001320E3">
        <w:tc>
          <w:tcPr>
            <w:tcW w:w="1701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46C7">
              <w:rPr>
                <w:rFonts w:ascii="Angsana New" w:hAnsi="Angsana New"/>
                <w:sz w:val="30"/>
                <w:szCs w:val="30"/>
              </w:rPr>
              <w:t>9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 วัน</w:t>
            </w:r>
            <w:r w:rsidRPr="000746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0746C7">
              <w:rPr>
                <w:rFonts w:ascii="Angsana New" w:hAnsi="Angsana New"/>
                <w:sz w:val="30"/>
                <w:szCs w:val="30"/>
              </w:rPr>
              <w:t xml:space="preserve"> 180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2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1,576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2,798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1,576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2,798</w:t>
            </w:r>
          </w:p>
        </w:tc>
      </w:tr>
      <w:tr w:rsidR="00B42290" w:rsidRPr="000746C7" w:rsidTr="001320E3">
        <w:tc>
          <w:tcPr>
            <w:tcW w:w="1701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46C7">
              <w:rPr>
                <w:rFonts w:ascii="Angsana New" w:hAnsi="Angsana New"/>
                <w:sz w:val="30"/>
                <w:szCs w:val="30"/>
              </w:rPr>
              <w:t>181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วัน - </w:t>
            </w:r>
            <w:r w:rsidRPr="000746C7">
              <w:rPr>
                <w:rFonts w:ascii="Angsana New" w:hAnsi="Angsana New"/>
                <w:sz w:val="30"/>
                <w:szCs w:val="30"/>
              </w:rPr>
              <w:t>360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2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3,436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3,436</w:t>
            </w:r>
          </w:p>
        </w:tc>
      </w:tr>
      <w:tr w:rsidR="00B42290" w:rsidRPr="000746C7" w:rsidTr="001320E3">
        <w:tc>
          <w:tcPr>
            <w:tcW w:w="1701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746C7">
              <w:rPr>
                <w:rFonts w:ascii="Angsana New" w:hAnsi="Angsana New"/>
                <w:sz w:val="30"/>
                <w:szCs w:val="30"/>
              </w:rPr>
              <w:t>360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2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5,550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4,815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5,550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4,815</w:t>
            </w:r>
          </w:p>
        </w:tc>
      </w:tr>
      <w:tr w:rsidR="00B42290" w:rsidRPr="000746C7" w:rsidTr="001320E3">
        <w:tc>
          <w:tcPr>
            <w:tcW w:w="1701" w:type="pct"/>
            <w:gridSpan w:val="2"/>
          </w:tcPr>
          <w:p w:rsidR="00B42290" w:rsidRPr="000746C7" w:rsidRDefault="00B42290" w:rsidP="00B4229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2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505,168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502,866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505,168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502,866</w:t>
            </w:r>
          </w:p>
        </w:tc>
      </w:tr>
      <w:tr w:rsidR="00B42290" w:rsidRPr="000746C7" w:rsidTr="001320E3">
        <w:tc>
          <w:tcPr>
            <w:tcW w:w="1701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505,168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</w:tcBorders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520,221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</w:tcBorders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505,168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B42290" w:rsidRPr="000746C7" w:rsidRDefault="00B42290" w:rsidP="0081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520,221</w:t>
            </w:r>
          </w:p>
        </w:tc>
      </w:tr>
      <w:tr w:rsidR="00B42290" w:rsidRPr="000746C7" w:rsidTr="001320E3">
        <w:tc>
          <w:tcPr>
            <w:tcW w:w="1701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(8,480)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(9,610)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(8,480)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(9,610)</w:t>
            </w:r>
          </w:p>
        </w:tc>
      </w:tr>
      <w:tr w:rsidR="00B42290" w:rsidRPr="000746C7" w:rsidTr="001320E3">
        <w:trPr>
          <w:trHeight w:val="60"/>
        </w:trPr>
        <w:tc>
          <w:tcPr>
            <w:tcW w:w="1701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4" w:type="pct"/>
            <w:gridSpan w:val="2"/>
          </w:tcPr>
          <w:p w:rsidR="00B42290" w:rsidRPr="000746C7" w:rsidRDefault="00B42290" w:rsidP="00B4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2290">
              <w:rPr>
                <w:rFonts w:ascii="Angsana New" w:hAnsi="Angsana New"/>
                <w:b/>
                <w:bCs/>
                <w:sz w:val="30"/>
                <w:szCs w:val="30"/>
              </w:rPr>
              <w:t>496,688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42290" w:rsidRPr="000746C7" w:rsidRDefault="00B42290" w:rsidP="0081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510,611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2290">
              <w:rPr>
                <w:rFonts w:ascii="Angsana New" w:hAnsi="Angsana New"/>
                <w:b/>
                <w:bCs/>
                <w:sz w:val="30"/>
                <w:szCs w:val="30"/>
              </w:rPr>
              <w:t>496,688</w:t>
            </w:r>
          </w:p>
        </w:tc>
        <w:tc>
          <w:tcPr>
            <w:tcW w:w="148" w:type="pct"/>
            <w:gridSpan w:val="2"/>
          </w:tcPr>
          <w:p w:rsidR="00B42290" w:rsidRPr="000746C7" w:rsidRDefault="00B42290" w:rsidP="00B4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B42290" w:rsidRPr="000746C7" w:rsidRDefault="00B42290" w:rsidP="0081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510,611</w:t>
            </w:r>
          </w:p>
        </w:tc>
      </w:tr>
    </w:tbl>
    <w:p w:rsidR="00FB473E" w:rsidRPr="000746C7" w:rsidRDefault="00FB473E" w:rsidP="00956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575EE" w:rsidRPr="000746C7" w:rsidRDefault="00073135" w:rsidP="00E87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</w:t>
      </w:r>
      <w:r w:rsidR="00E86E14" w:rsidRPr="000746C7">
        <w:rPr>
          <w:rFonts w:ascii="Angsana New" w:hAnsi="Angsana New" w:hint="cs"/>
          <w:sz w:val="30"/>
          <w:szCs w:val="30"/>
          <w:cs/>
        </w:rPr>
        <w:t xml:space="preserve">องกลุ่มบริษัทมีระยะเวลาตั้งแต่ </w:t>
      </w:r>
      <w:r w:rsidR="00E86E14" w:rsidRPr="000746C7">
        <w:rPr>
          <w:rFonts w:ascii="Angsana New" w:hAnsi="Angsana New"/>
          <w:sz w:val="30"/>
          <w:szCs w:val="30"/>
        </w:rPr>
        <w:t>30</w:t>
      </w:r>
      <w:r w:rsidR="00E86E14" w:rsidRPr="000746C7">
        <w:rPr>
          <w:rFonts w:ascii="Angsana New" w:hAnsi="Angsana New" w:hint="cs"/>
          <w:sz w:val="30"/>
          <w:szCs w:val="30"/>
          <w:cs/>
        </w:rPr>
        <w:t xml:space="preserve"> วันถึง </w:t>
      </w:r>
      <w:r w:rsidR="00E86E14" w:rsidRPr="000746C7">
        <w:rPr>
          <w:rFonts w:ascii="Angsana New" w:hAnsi="Angsana New"/>
          <w:sz w:val="30"/>
          <w:szCs w:val="30"/>
        </w:rPr>
        <w:t>120</w:t>
      </w:r>
      <w:r w:rsidRPr="000746C7">
        <w:rPr>
          <w:rFonts w:ascii="Angsana New" w:hAnsi="Angsana New" w:hint="cs"/>
          <w:sz w:val="30"/>
          <w:szCs w:val="30"/>
          <w:cs/>
        </w:rPr>
        <w:t xml:space="preserve"> วัน</w:t>
      </w:r>
    </w:p>
    <w:p w:rsidR="000A4A73" w:rsidRPr="000746C7" w:rsidRDefault="000A4A73" w:rsidP="0007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B0463E" w:rsidRPr="000746C7" w:rsidRDefault="00B0463E" w:rsidP="00E8771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t>ลูกหนี้</w:t>
      </w: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อื่น</w:t>
      </w:r>
    </w:p>
    <w:p w:rsidR="00E47D4D" w:rsidRPr="000746C7" w:rsidRDefault="00E47D4D" w:rsidP="0007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52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2893"/>
        <w:gridCol w:w="1073"/>
        <w:gridCol w:w="73"/>
        <w:gridCol w:w="1098"/>
        <w:gridCol w:w="71"/>
        <w:gridCol w:w="200"/>
        <w:gridCol w:w="71"/>
        <w:gridCol w:w="985"/>
        <w:gridCol w:w="70"/>
        <w:gridCol w:w="167"/>
        <w:gridCol w:w="70"/>
        <w:gridCol w:w="1047"/>
        <w:gridCol w:w="70"/>
        <w:gridCol w:w="200"/>
        <w:gridCol w:w="70"/>
        <w:gridCol w:w="926"/>
        <w:gridCol w:w="68"/>
      </w:tblGrid>
      <w:tr w:rsidR="004F44B0" w:rsidRPr="000746C7" w:rsidTr="008118A0">
        <w:trPr>
          <w:gridAfter w:val="1"/>
          <w:wAfter w:w="38" w:type="pct"/>
        </w:trPr>
        <w:tc>
          <w:tcPr>
            <w:tcW w:w="1581" w:type="pct"/>
          </w:tcPr>
          <w:p w:rsidR="004F44B0" w:rsidRPr="000746C7" w:rsidRDefault="004F44B0" w:rsidP="00F0778E">
            <w:pPr>
              <w:pStyle w:val="a"/>
              <w:tabs>
                <w:tab w:val="clear" w:pos="1080"/>
              </w:tabs>
              <w:ind w:left="-126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587" w:type="pct"/>
          </w:tcPr>
          <w:p w:rsidR="004F44B0" w:rsidRPr="000746C7" w:rsidRDefault="004F44B0" w:rsidP="00CF580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65" w:type="pct"/>
            <w:gridSpan w:val="6"/>
          </w:tcPr>
          <w:p w:rsidR="004F44B0" w:rsidRPr="000746C7" w:rsidRDefault="004F44B0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:rsidR="004F44B0" w:rsidRPr="000746C7" w:rsidRDefault="004F44B0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6"/>
          </w:tcPr>
          <w:p w:rsidR="004F44B0" w:rsidRPr="000746C7" w:rsidRDefault="004F44B0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8A0" w:rsidRPr="000746C7" w:rsidTr="008118A0">
        <w:trPr>
          <w:gridAfter w:val="1"/>
          <w:wAfter w:w="38" w:type="pct"/>
          <w:trHeight w:val="434"/>
        </w:trPr>
        <w:tc>
          <w:tcPr>
            <w:tcW w:w="1581" w:type="pct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9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40926" w:rsidRPr="000746C7" w:rsidTr="008118A0">
        <w:trPr>
          <w:gridAfter w:val="1"/>
          <w:wAfter w:w="38" w:type="pct"/>
          <w:trHeight w:val="70"/>
        </w:trPr>
        <w:tc>
          <w:tcPr>
            <w:tcW w:w="1581" w:type="pct"/>
          </w:tcPr>
          <w:p w:rsidR="00440926" w:rsidRPr="000746C7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440926" w:rsidRPr="000746C7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14"/>
          </w:tcPr>
          <w:p w:rsidR="00440926" w:rsidRPr="000746C7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118A0" w:rsidRPr="000746C7" w:rsidTr="008118A0">
        <w:tc>
          <w:tcPr>
            <w:tcW w:w="1581" w:type="pct"/>
            <w:vAlign w:val="bottom"/>
          </w:tcPr>
          <w:p w:rsidR="002E061A" w:rsidRPr="000746C7" w:rsidDel="00D60FB5" w:rsidRDefault="002E061A" w:rsidP="002E061A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ส่วนลดค้างรับ</w:t>
            </w:r>
          </w:p>
        </w:tc>
        <w:tc>
          <w:tcPr>
            <w:tcW w:w="627" w:type="pct"/>
            <w:gridSpan w:val="2"/>
          </w:tcPr>
          <w:p w:rsidR="002E061A" w:rsidRPr="000746C7" w:rsidRDefault="002E061A" w:rsidP="002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  <w:gridSpan w:val="2"/>
          </w:tcPr>
          <w:p w:rsidR="002E061A" w:rsidRPr="00324BD5" w:rsidRDefault="00845E4B" w:rsidP="00811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BD5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324BD5">
              <w:rPr>
                <w:rFonts w:ascii="Angsana New" w:hAnsi="Angsana New"/>
                <w:sz w:val="30"/>
                <w:szCs w:val="30"/>
              </w:rPr>
              <w:t>,</w:t>
            </w:r>
            <w:r w:rsidRPr="00324BD5">
              <w:rPr>
                <w:rFonts w:ascii="Angsana New" w:hAnsi="Angsana New"/>
                <w:sz w:val="30"/>
                <w:szCs w:val="30"/>
                <w:cs/>
              </w:rPr>
              <w:t>114</w:t>
            </w:r>
          </w:p>
        </w:tc>
        <w:tc>
          <w:tcPr>
            <w:tcW w:w="148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2E061A" w:rsidRPr="000746C7" w:rsidRDefault="002E061A" w:rsidP="008118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6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24,229</w:t>
            </w:r>
          </w:p>
        </w:tc>
        <w:tc>
          <w:tcPr>
            <w:tcW w:w="129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:rsidR="002E061A" w:rsidRPr="00324BD5" w:rsidRDefault="00845E4B" w:rsidP="0032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BD5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324BD5">
              <w:rPr>
                <w:rFonts w:ascii="Angsana New" w:hAnsi="Angsana New"/>
                <w:sz w:val="30"/>
                <w:szCs w:val="30"/>
              </w:rPr>
              <w:t>,</w:t>
            </w:r>
            <w:r w:rsidRPr="00324BD5">
              <w:rPr>
                <w:rFonts w:ascii="Angsana New" w:hAnsi="Angsana New"/>
                <w:sz w:val="30"/>
                <w:szCs w:val="30"/>
                <w:cs/>
              </w:rPr>
              <w:t>972</w:t>
            </w:r>
          </w:p>
        </w:tc>
        <w:tc>
          <w:tcPr>
            <w:tcW w:w="147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gridSpan w:val="2"/>
          </w:tcPr>
          <w:p w:rsidR="002E061A" w:rsidRPr="000746C7" w:rsidRDefault="002E061A" w:rsidP="008118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6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23,785</w:t>
            </w:r>
          </w:p>
        </w:tc>
      </w:tr>
      <w:tr w:rsidR="008118A0" w:rsidRPr="000746C7" w:rsidTr="008118A0">
        <w:tc>
          <w:tcPr>
            <w:tcW w:w="1581" w:type="pct"/>
            <w:vAlign w:val="bottom"/>
          </w:tcPr>
          <w:p w:rsidR="00845E4B" w:rsidRPr="000746C7" w:rsidDel="00D60FB5" w:rsidRDefault="00845E4B" w:rsidP="00845E4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เงินจ่ายล่วงหน้าค่าซื้อสินค้า</w:t>
            </w:r>
          </w:p>
        </w:tc>
        <w:tc>
          <w:tcPr>
            <w:tcW w:w="627" w:type="pct"/>
            <w:gridSpan w:val="2"/>
          </w:tcPr>
          <w:p w:rsidR="00845E4B" w:rsidRPr="000746C7" w:rsidRDefault="00845E4B" w:rsidP="008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  <w:gridSpan w:val="2"/>
          </w:tcPr>
          <w:p w:rsidR="00845E4B" w:rsidRPr="00324BD5" w:rsidRDefault="00845E4B" w:rsidP="00811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BD5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324BD5">
              <w:rPr>
                <w:rFonts w:ascii="Angsana New" w:hAnsi="Angsana New"/>
                <w:sz w:val="30"/>
                <w:szCs w:val="30"/>
              </w:rPr>
              <w:t>,</w:t>
            </w:r>
            <w:r w:rsidRPr="00324BD5">
              <w:rPr>
                <w:rFonts w:ascii="Angsana New" w:hAnsi="Angsana New"/>
                <w:sz w:val="30"/>
                <w:szCs w:val="30"/>
                <w:cs/>
              </w:rPr>
              <w:t>960</w:t>
            </w:r>
          </w:p>
        </w:tc>
        <w:tc>
          <w:tcPr>
            <w:tcW w:w="148" w:type="pct"/>
            <w:gridSpan w:val="2"/>
          </w:tcPr>
          <w:p w:rsidR="00845E4B" w:rsidRPr="000746C7" w:rsidRDefault="00845E4B" w:rsidP="00845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845E4B" w:rsidRPr="000746C7" w:rsidRDefault="00845E4B" w:rsidP="008118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6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1,806</w:t>
            </w:r>
          </w:p>
        </w:tc>
        <w:tc>
          <w:tcPr>
            <w:tcW w:w="129" w:type="pct"/>
            <w:gridSpan w:val="2"/>
          </w:tcPr>
          <w:p w:rsidR="00845E4B" w:rsidRPr="000746C7" w:rsidRDefault="00845E4B" w:rsidP="00845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:rsidR="00845E4B" w:rsidRPr="00324BD5" w:rsidRDefault="00845E4B" w:rsidP="0032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BD5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324BD5">
              <w:rPr>
                <w:rFonts w:ascii="Angsana New" w:hAnsi="Angsana New"/>
                <w:sz w:val="30"/>
                <w:szCs w:val="30"/>
              </w:rPr>
              <w:t>,</w:t>
            </w:r>
            <w:r w:rsidRPr="00324BD5">
              <w:rPr>
                <w:rFonts w:ascii="Angsana New" w:hAnsi="Angsana New"/>
                <w:sz w:val="30"/>
                <w:szCs w:val="30"/>
                <w:cs/>
              </w:rPr>
              <w:t>874</w:t>
            </w:r>
          </w:p>
        </w:tc>
        <w:tc>
          <w:tcPr>
            <w:tcW w:w="147" w:type="pct"/>
            <w:gridSpan w:val="2"/>
          </w:tcPr>
          <w:p w:rsidR="00845E4B" w:rsidRPr="000746C7" w:rsidRDefault="00845E4B" w:rsidP="00845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gridSpan w:val="2"/>
          </w:tcPr>
          <w:p w:rsidR="00845E4B" w:rsidRPr="000746C7" w:rsidRDefault="00845E4B" w:rsidP="008118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6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1,633</w:t>
            </w:r>
          </w:p>
        </w:tc>
      </w:tr>
      <w:tr w:rsidR="008118A0" w:rsidRPr="000746C7" w:rsidTr="008118A0">
        <w:tc>
          <w:tcPr>
            <w:tcW w:w="1581" w:type="pct"/>
            <w:vAlign w:val="bottom"/>
          </w:tcPr>
          <w:p w:rsidR="002E061A" w:rsidRPr="000746C7" w:rsidDel="00D60FB5" w:rsidRDefault="002E061A" w:rsidP="002E061A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CE3AC5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627" w:type="pct"/>
            <w:gridSpan w:val="2"/>
          </w:tcPr>
          <w:p w:rsidR="002E061A" w:rsidRPr="000746C7" w:rsidRDefault="002E061A" w:rsidP="002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  <w:gridSpan w:val="2"/>
          </w:tcPr>
          <w:p w:rsidR="002E061A" w:rsidRPr="00324BD5" w:rsidRDefault="00845E4B" w:rsidP="00811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BD5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324BD5">
              <w:rPr>
                <w:rFonts w:ascii="Angsana New" w:hAnsi="Angsana New"/>
                <w:sz w:val="30"/>
                <w:szCs w:val="30"/>
              </w:rPr>
              <w:t>,</w:t>
            </w:r>
            <w:r w:rsidRPr="00324BD5">
              <w:rPr>
                <w:rFonts w:ascii="Angsana New" w:hAnsi="Angsana New"/>
                <w:sz w:val="30"/>
                <w:szCs w:val="30"/>
                <w:cs/>
              </w:rPr>
              <w:t>309</w:t>
            </w:r>
          </w:p>
        </w:tc>
        <w:tc>
          <w:tcPr>
            <w:tcW w:w="148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2E061A" w:rsidRPr="000746C7" w:rsidRDefault="002E061A" w:rsidP="008118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6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6,566</w:t>
            </w:r>
          </w:p>
        </w:tc>
        <w:tc>
          <w:tcPr>
            <w:tcW w:w="129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:rsidR="002E061A" w:rsidRPr="00324BD5" w:rsidRDefault="00845E4B" w:rsidP="0032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BD5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324BD5">
              <w:rPr>
                <w:rFonts w:ascii="Angsana New" w:hAnsi="Angsana New"/>
                <w:sz w:val="30"/>
                <w:szCs w:val="30"/>
              </w:rPr>
              <w:t>,</w:t>
            </w:r>
            <w:r w:rsidRPr="00324BD5">
              <w:rPr>
                <w:rFonts w:ascii="Angsana New" w:hAnsi="Angsana New"/>
                <w:sz w:val="30"/>
                <w:szCs w:val="30"/>
                <w:cs/>
              </w:rPr>
              <w:t>098</w:t>
            </w:r>
          </w:p>
        </w:tc>
        <w:tc>
          <w:tcPr>
            <w:tcW w:w="147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gridSpan w:val="2"/>
          </w:tcPr>
          <w:p w:rsidR="002E061A" w:rsidRPr="000746C7" w:rsidRDefault="002E061A" w:rsidP="008118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6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6,517</w:t>
            </w:r>
          </w:p>
        </w:tc>
      </w:tr>
      <w:tr w:rsidR="008118A0" w:rsidRPr="000746C7" w:rsidTr="008118A0">
        <w:tc>
          <w:tcPr>
            <w:tcW w:w="1581" w:type="pct"/>
            <w:vAlign w:val="bottom"/>
          </w:tcPr>
          <w:p w:rsidR="002E061A" w:rsidRPr="000746C7" w:rsidRDefault="002E061A" w:rsidP="002E061A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350D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627" w:type="pct"/>
            <w:gridSpan w:val="2"/>
          </w:tcPr>
          <w:p w:rsidR="002E061A" w:rsidRPr="000746C7" w:rsidRDefault="002E061A" w:rsidP="002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  <w:gridSpan w:val="2"/>
            <w:tcBorders>
              <w:bottom w:val="single" w:sz="4" w:space="0" w:color="auto"/>
            </w:tcBorders>
          </w:tcPr>
          <w:p w:rsidR="002E061A" w:rsidRPr="00324BD5" w:rsidRDefault="00845E4B" w:rsidP="00811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BD5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24BD5">
              <w:rPr>
                <w:rFonts w:ascii="Angsana New" w:hAnsi="Angsana New"/>
                <w:sz w:val="30"/>
                <w:szCs w:val="30"/>
              </w:rPr>
              <w:t>,</w:t>
            </w:r>
            <w:r w:rsidRPr="00324BD5">
              <w:rPr>
                <w:rFonts w:ascii="Angsana New" w:hAnsi="Angsana New"/>
                <w:sz w:val="30"/>
                <w:szCs w:val="30"/>
                <w:cs/>
              </w:rPr>
              <w:t>852</w:t>
            </w:r>
          </w:p>
        </w:tc>
        <w:tc>
          <w:tcPr>
            <w:tcW w:w="148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2E061A" w:rsidRPr="000746C7" w:rsidRDefault="002E061A" w:rsidP="008118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6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979</w:t>
            </w:r>
          </w:p>
        </w:tc>
        <w:tc>
          <w:tcPr>
            <w:tcW w:w="129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</w:tcPr>
          <w:p w:rsidR="002E061A" w:rsidRPr="00324BD5" w:rsidRDefault="00845E4B" w:rsidP="0032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BD5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24BD5">
              <w:rPr>
                <w:rFonts w:ascii="Angsana New" w:hAnsi="Angsana New"/>
                <w:sz w:val="30"/>
                <w:szCs w:val="30"/>
              </w:rPr>
              <w:t>,</w:t>
            </w:r>
            <w:r w:rsidRPr="00324BD5">
              <w:rPr>
                <w:rFonts w:ascii="Angsana New" w:hAnsi="Angsana New"/>
                <w:sz w:val="30"/>
                <w:szCs w:val="30"/>
                <w:cs/>
              </w:rPr>
              <w:t>779</w:t>
            </w:r>
          </w:p>
        </w:tc>
        <w:tc>
          <w:tcPr>
            <w:tcW w:w="147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</w:tcPr>
          <w:p w:rsidR="002E061A" w:rsidRPr="000746C7" w:rsidRDefault="002E061A" w:rsidP="008118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6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931</w:t>
            </w:r>
          </w:p>
        </w:tc>
      </w:tr>
      <w:tr w:rsidR="008118A0" w:rsidRPr="000746C7" w:rsidTr="008118A0">
        <w:tc>
          <w:tcPr>
            <w:tcW w:w="1581" w:type="pct"/>
          </w:tcPr>
          <w:p w:rsidR="002E061A" w:rsidRPr="000746C7" w:rsidRDefault="002E061A" w:rsidP="002E061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746C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627" w:type="pct"/>
            <w:gridSpan w:val="2"/>
          </w:tcPr>
          <w:p w:rsidR="002E061A" w:rsidRPr="000746C7" w:rsidRDefault="002E061A" w:rsidP="002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E061A" w:rsidRPr="00324BD5" w:rsidRDefault="00845E4B" w:rsidP="00811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24B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56</w:t>
            </w:r>
            <w:r w:rsidRPr="00324B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24B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235</w:t>
            </w:r>
          </w:p>
        </w:tc>
        <w:tc>
          <w:tcPr>
            <w:tcW w:w="148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E061A" w:rsidRPr="000746C7" w:rsidRDefault="002E061A" w:rsidP="008118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33,580</w:t>
            </w:r>
          </w:p>
        </w:tc>
        <w:tc>
          <w:tcPr>
            <w:tcW w:w="129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E061A" w:rsidRPr="00324BD5" w:rsidRDefault="00845E4B" w:rsidP="0032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24B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55</w:t>
            </w:r>
            <w:r w:rsidRPr="00324B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24B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723</w:t>
            </w:r>
          </w:p>
        </w:tc>
        <w:tc>
          <w:tcPr>
            <w:tcW w:w="147" w:type="pct"/>
            <w:gridSpan w:val="2"/>
          </w:tcPr>
          <w:p w:rsidR="002E061A" w:rsidRPr="000746C7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E061A" w:rsidRPr="000746C7" w:rsidRDefault="002E061A" w:rsidP="008118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32,866</w:t>
            </w:r>
          </w:p>
        </w:tc>
      </w:tr>
    </w:tbl>
    <w:p w:rsidR="0039193A" w:rsidRPr="000746C7" w:rsidRDefault="0039193A" w:rsidP="00D6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  <w:cs/>
        </w:rPr>
      </w:pPr>
    </w:p>
    <w:p w:rsidR="00B0463E" w:rsidRPr="000746C7" w:rsidRDefault="0039193A" w:rsidP="000133A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5E7C4B"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สินค้าคงเหลือ</w:t>
      </w:r>
    </w:p>
    <w:p w:rsidR="00AD53BC" w:rsidRPr="00902B8F" w:rsidRDefault="00AD53BC" w:rsidP="0007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62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032"/>
        <w:gridCol w:w="26"/>
        <w:gridCol w:w="957"/>
        <w:gridCol w:w="1173"/>
        <w:gridCol w:w="13"/>
        <w:gridCol w:w="257"/>
        <w:gridCol w:w="15"/>
        <w:gridCol w:w="1044"/>
        <w:gridCol w:w="6"/>
        <w:gridCol w:w="16"/>
        <w:gridCol w:w="218"/>
        <w:gridCol w:w="53"/>
        <w:gridCol w:w="1004"/>
        <w:gridCol w:w="7"/>
        <w:gridCol w:w="258"/>
        <w:gridCol w:w="11"/>
        <w:gridCol w:w="1072"/>
      </w:tblGrid>
      <w:tr w:rsidR="00CF5803" w:rsidRPr="000746C7" w:rsidTr="001D6FA1">
        <w:trPr>
          <w:tblHeader/>
        </w:trPr>
        <w:tc>
          <w:tcPr>
            <w:tcW w:w="1655" w:type="pct"/>
          </w:tcPr>
          <w:p w:rsidR="00CF5803" w:rsidRPr="000746C7" w:rsidRDefault="00CF5803" w:rsidP="00CF580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536" w:type="pct"/>
            <w:gridSpan w:val="2"/>
          </w:tcPr>
          <w:p w:rsidR="00CF5803" w:rsidRPr="000746C7" w:rsidRDefault="00CF5803" w:rsidP="00CF580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65" w:type="pct"/>
            <w:gridSpan w:val="5"/>
          </w:tcPr>
          <w:p w:rsidR="00CF5803" w:rsidRPr="000746C7" w:rsidRDefault="00CF5803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gridSpan w:val="3"/>
          </w:tcPr>
          <w:p w:rsidR="00CF5803" w:rsidRPr="000746C7" w:rsidRDefault="00CF5803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2" w:type="pct"/>
            <w:gridSpan w:val="6"/>
          </w:tcPr>
          <w:p w:rsidR="00CF5803" w:rsidRPr="000746C7" w:rsidRDefault="00CF5803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427D" w:rsidRPr="000746C7" w:rsidTr="001D6FA1">
        <w:trPr>
          <w:trHeight w:val="434"/>
          <w:tblHeader/>
        </w:trPr>
        <w:tc>
          <w:tcPr>
            <w:tcW w:w="1655" w:type="pct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6" w:type="pct"/>
            <w:gridSpan w:val="2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  <w:gridSpan w:val="2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31" w:type="pct"/>
            <w:gridSpan w:val="3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5" w:type="pct"/>
            <w:gridSpan w:val="2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40926" w:rsidRPr="000746C7" w:rsidTr="001D6FA1">
        <w:trPr>
          <w:trHeight w:val="434"/>
          <w:tblHeader/>
        </w:trPr>
        <w:tc>
          <w:tcPr>
            <w:tcW w:w="1655" w:type="pct"/>
          </w:tcPr>
          <w:p w:rsidR="00440926" w:rsidRPr="000746C7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6" w:type="pct"/>
            <w:gridSpan w:val="2"/>
          </w:tcPr>
          <w:p w:rsidR="00440926" w:rsidRPr="000746C7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09" w:type="pct"/>
            <w:gridSpan w:val="14"/>
          </w:tcPr>
          <w:p w:rsidR="00440926" w:rsidRPr="000746C7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60927" w:rsidRPr="000746C7" w:rsidTr="001D6FA1">
        <w:tc>
          <w:tcPr>
            <w:tcW w:w="1655" w:type="pct"/>
          </w:tcPr>
          <w:p w:rsidR="00160927" w:rsidRPr="000746C7" w:rsidRDefault="00160927" w:rsidP="001D6FA1">
            <w:pPr>
              <w:ind w:left="-5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36" w:type="pct"/>
            <w:gridSpan w:val="2"/>
          </w:tcPr>
          <w:p w:rsidR="00160927" w:rsidRPr="000746C7" w:rsidRDefault="00160927" w:rsidP="0016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145,232</w:t>
            </w:r>
          </w:p>
        </w:tc>
        <w:tc>
          <w:tcPr>
            <w:tcW w:w="147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4"/>
          </w:tcPr>
          <w:p w:rsidR="00160927" w:rsidRPr="000746C7" w:rsidRDefault="00160927" w:rsidP="00A3591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153,340</w:t>
            </w:r>
          </w:p>
        </w:tc>
        <w:tc>
          <w:tcPr>
            <w:tcW w:w="148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</w:tcPr>
          <w:p w:rsidR="00160927" w:rsidRPr="00160927" w:rsidRDefault="00160927" w:rsidP="00A35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136,237</w:t>
            </w:r>
          </w:p>
        </w:tc>
        <w:tc>
          <w:tcPr>
            <w:tcW w:w="145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160927" w:rsidRPr="000746C7" w:rsidRDefault="00160927" w:rsidP="00A3591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142,401</w:t>
            </w:r>
          </w:p>
        </w:tc>
      </w:tr>
      <w:tr w:rsidR="00160927" w:rsidRPr="000746C7" w:rsidTr="001D6FA1">
        <w:tc>
          <w:tcPr>
            <w:tcW w:w="1655" w:type="pct"/>
          </w:tcPr>
          <w:p w:rsidR="00160927" w:rsidRPr="000746C7" w:rsidRDefault="00160927" w:rsidP="001D6FA1">
            <w:pPr>
              <w:ind w:left="-5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ซื้อมา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36" w:type="pct"/>
            <w:gridSpan w:val="2"/>
          </w:tcPr>
          <w:p w:rsidR="00160927" w:rsidRPr="000746C7" w:rsidRDefault="00160927" w:rsidP="0016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17,368</w:t>
            </w:r>
          </w:p>
        </w:tc>
        <w:tc>
          <w:tcPr>
            <w:tcW w:w="147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4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17,400</w:t>
            </w:r>
          </w:p>
        </w:tc>
        <w:tc>
          <w:tcPr>
            <w:tcW w:w="148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17,368</w:t>
            </w:r>
          </w:p>
        </w:tc>
        <w:tc>
          <w:tcPr>
            <w:tcW w:w="145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17,400</w:t>
            </w:r>
          </w:p>
        </w:tc>
      </w:tr>
      <w:tr w:rsidR="00160927" w:rsidRPr="000746C7" w:rsidTr="001D6FA1">
        <w:tc>
          <w:tcPr>
            <w:tcW w:w="1655" w:type="pct"/>
          </w:tcPr>
          <w:p w:rsidR="00160927" w:rsidRPr="000746C7" w:rsidRDefault="00160927" w:rsidP="001D6FA1">
            <w:pPr>
              <w:ind w:left="-5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536" w:type="pct"/>
            <w:gridSpan w:val="2"/>
          </w:tcPr>
          <w:p w:rsidR="00160927" w:rsidRPr="000746C7" w:rsidRDefault="00160927" w:rsidP="0016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111,070</w:t>
            </w:r>
          </w:p>
        </w:tc>
        <w:tc>
          <w:tcPr>
            <w:tcW w:w="147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4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98,905</w:t>
            </w:r>
          </w:p>
        </w:tc>
        <w:tc>
          <w:tcPr>
            <w:tcW w:w="148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111,070</w:t>
            </w:r>
          </w:p>
        </w:tc>
        <w:tc>
          <w:tcPr>
            <w:tcW w:w="145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98,905</w:t>
            </w:r>
          </w:p>
        </w:tc>
      </w:tr>
      <w:tr w:rsidR="00160927" w:rsidRPr="000746C7" w:rsidTr="001D6FA1">
        <w:tc>
          <w:tcPr>
            <w:tcW w:w="1655" w:type="pct"/>
            <w:vAlign w:val="bottom"/>
          </w:tcPr>
          <w:p w:rsidR="00160927" w:rsidRPr="000746C7" w:rsidRDefault="00160927" w:rsidP="001D6FA1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36" w:type="pct"/>
            <w:gridSpan w:val="2"/>
          </w:tcPr>
          <w:p w:rsidR="00160927" w:rsidRPr="000746C7" w:rsidRDefault="00160927" w:rsidP="0016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58,979</w:t>
            </w:r>
          </w:p>
        </w:tc>
        <w:tc>
          <w:tcPr>
            <w:tcW w:w="147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4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39,379</w:t>
            </w:r>
          </w:p>
        </w:tc>
        <w:tc>
          <w:tcPr>
            <w:tcW w:w="148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58,979</w:t>
            </w:r>
          </w:p>
        </w:tc>
        <w:tc>
          <w:tcPr>
            <w:tcW w:w="145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39,379</w:t>
            </w:r>
          </w:p>
        </w:tc>
      </w:tr>
      <w:tr w:rsidR="00160927" w:rsidRPr="000746C7" w:rsidTr="001D6FA1">
        <w:tc>
          <w:tcPr>
            <w:tcW w:w="1655" w:type="pct"/>
            <w:vAlign w:val="bottom"/>
          </w:tcPr>
          <w:p w:rsidR="00160927" w:rsidRPr="000746C7" w:rsidDel="00D60FB5" w:rsidRDefault="00160927" w:rsidP="001D6FA1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36" w:type="pct"/>
            <w:gridSpan w:val="2"/>
          </w:tcPr>
          <w:p w:rsidR="00160927" w:rsidRPr="000746C7" w:rsidRDefault="00160927" w:rsidP="0016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290,800</w:t>
            </w:r>
          </w:p>
        </w:tc>
        <w:tc>
          <w:tcPr>
            <w:tcW w:w="147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4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196,460</w:t>
            </w:r>
          </w:p>
        </w:tc>
        <w:tc>
          <w:tcPr>
            <w:tcW w:w="148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287,911</w:t>
            </w:r>
          </w:p>
        </w:tc>
        <w:tc>
          <w:tcPr>
            <w:tcW w:w="145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194,390</w:t>
            </w:r>
          </w:p>
        </w:tc>
      </w:tr>
      <w:tr w:rsidR="00160927" w:rsidRPr="000746C7" w:rsidTr="001D6FA1">
        <w:tc>
          <w:tcPr>
            <w:tcW w:w="1655" w:type="pct"/>
            <w:vAlign w:val="bottom"/>
          </w:tcPr>
          <w:p w:rsidR="00160927" w:rsidRPr="000746C7" w:rsidDel="00D60FB5" w:rsidRDefault="00160927" w:rsidP="001D6FA1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536" w:type="pct"/>
            <w:gridSpan w:val="2"/>
          </w:tcPr>
          <w:p w:rsidR="00160927" w:rsidRPr="000746C7" w:rsidRDefault="00160927" w:rsidP="0016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59,594</w:t>
            </w:r>
          </w:p>
        </w:tc>
        <w:tc>
          <w:tcPr>
            <w:tcW w:w="147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4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58,797</w:t>
            </w:r>
          </w:p>
        </w:tc>
        <w:tc>
          <w:tcPr>
            <w:tcW w:w="148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57,567</w:t>
            </w:r>
          </w:p>
        </w:tc>
        <w:tc>
          <w:tcPr>
            <w:tcW w:w="145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57,075</w:t>
            </w:r>
          </w:p>
        </w:tc>
      </w:tr>
      <w:tr w:rsidR="00160927" w:rsidRPr="000746C7" w:rsidTr="001D6FA1">
        <w:tc>
          <w:tcPr>
            <w:tcW w:w="1655" w:type="pct"/>
            <w:vAlign w:val="bottom"/>
          </w:tcPr>
          <w:p w:rsidR="00160927" w:rsidRPr="000746C7" w:rsidDel="00D60FB5" w:rsidRDefault="00160927" w:rsidP="001D6FA1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36" w:type="pct"/>
            <w:gridSpan w:val="2"/>
          </w:tcPr>
          <w:p w:rsidR="00160927" w:rsidRPr="000746C7" w:rsidRDefault="00160927" w:rsidP="0016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92,044</w:t>
            </w:r>
          </w:p>
        </w:tc>
        <w:tc>
          <w:tcPr>
            <w:tcW w:w="147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4"/>
            <w:tcBorders>
              <w:bottom w:val="single" w:sz="4" w:space="0" w:color="auto"/>
            </w:tcBorders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24,591</w:t>
            </w:r>
          </w:p>
        </w:tc>
        <w:tc>
          <w:tcPr>
            <w:tcW w:w="148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92,044</w:t>
            </w:r>
          </w:p>
        </w:tc>
        <w:tc>
          <w:tcPr>
            <w:tcW w:w="145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24,591</w:t>
            </w:r>
          </w:p>
        </w:tc>
      </w:tr>
      <w:tr w:rsidR="00160927" w:rsidRPr="000746C7" w:rsidTr="001D6FA1">
        <w:tc>
          <w:tcPr>
            <w:tcW w:w="1655" w:type="pct"/>
            <w:vAlign w:val="bottom"/>
          </w:tcPr>
          <w:p w:rsidR="00160927" w:rsidRPr="000746C7" w:rsidRDefault="00160927" w:rsidP="001D6FA1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" w:type="pct"/>
            <w:gridSpan w:val="2"/>
          </w:tcPr>
          <w:p w:rsidR="00160927" w:rsidRPr="000746C7" w:rsidRDefault="00160927" w:rsidP="0016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775,087</w:t>
            </w:r>
          </w:p>
        </w:tc>
        <w:tc>
          <w:tcPr>
            <w:tcW w:w="147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4"/>
            <w:tcBorders>
              <w:top w:val="single" w:sz="4" w:space="0" w:color="auto"/>
            </w:tcBorders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588,872</w:t>
            </w:r>
          </w:p>
        </w:tc>
        <w:tc>
          <w:tcPr>
            <w:tcW w:w="148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761,176</w:t>
            </w:r>
          </w:p>
        </w:tc>
        <w:tc>
          <w:tcPr>
            <w:tcW w:w="145" w:type="pct"/>
            <w:gridSpan w:val="2"/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</w:tcPr>
          <w:p w:rsidR="00160927" w:rsidRPr="000746C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574,141</w:t>
            </w:r>
          </w:p>
        </w:tc>
      </w:tr>
      <w:tr w:rsidR="00160927" w:rsidRPr="000746C7" w:rsidTr="001D6FA1">
        <w:tc>
          <w:tcPr>
            <w:tcW w:w="1655" w:type="pct"/>
            <w:vAlign w:val="bottom"/>
          </w:tcPr>
          <w:p w:rsidR="00160927" w:rsidRPr="000746C7" w:rsidRDefault="00160927" w:rsidP="001D6FA1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ค่าเผื่อสินค้ามูลค่าลดลง</w:t>
            </w:r>
          </w:p>
        </w:tc>
        <w:tc>
          <w:tcPr>
            <w:tcW w:w="536" w:type="pct"/>
            <w:gridSpan w:val="2"/>
          </w:tcPr>
          <w:p w:rsidR="00160927" w:rsidRPr="000746C7" w:rsidRDefault="00160927" w:rsidP="0016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160927" w:rsidRPr="00160927" w:rsidRDefault="00160927" w:rsidP="002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(13,117)</w:t>
            </w:r>
          </w:p>
        </w:tc>
        <w:tc>
          <w:tcPr>
            <w:tcW w:w="147" w:type="pct"/>
            <w:gridSpan w:val="2"/>
          </w:tcPr>
          <w:p w:rsidR="00160927" w:rsidRPr="000746C7" w:rsidRDefault="00160927" w:rsidP="0016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4"/>
          </w:tcPr>
          <w:p w:rsidR="00160927" w:rsidRPr="000746C7" w:rsidRDefault="00160927" w:rsidP="002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(12,973)</w:t>
            </w:r>
          </w:p>
        </w:tc>
        <w:tc>
          <w:tcPr>
            <w:tcW w:w="148" w:type="pct"/>
            <w:gridSpan w:val="2"/>
          </w:tcPr>
          <w:p w:rsidR="00160927" w:rsidRPr="000746C7" w:rsidRDefault="00160927" w:rsidP="0016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160927" w:rsidRPr="00160927" w:rsidRDefault="00160927" w:rsidP="0016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160927">
              <w:rPr>
                <w:rFonts w:ascii="Angsana New" w:hAnsi="Angsana New"/>
                <w:sz w:val="30"/>
                <w:szCs w:val="30"/>
              </w:rPr>
              <w:t>(12,165)</w:t>
            </w:r>
          </w:p>
        </w:tc>
        <w:tc>
          <w:tcPr>
            <w:tcW w:w="145" w:type="pct"/>
            <w:gridSpan w:val="2"/>
          </w:tcPr>
          <w:p w:rsidR="00160927" w:rsidRPr="000746C7" w:rsidRDefault="00160927" w:rsidP="0016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160927" w:rsidRPr="000746C7" w:rsidRDefault="00160927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(12,206)</w:t>
            </w:r>
          </w:p>
        </w:tc>
      </w:tr>
      <w:tr w:rsidR="00160927" w:rsidRPr="000746C7" w:rsidTr="001D6FA1">
        <w:tc>
          <w:tcPr>
            <w:tcW w:w="1655" w:type="pct"/>
          </w:tcPr>
          <w:p w:rsidR="00160927" w:rsidRPr="000746C7" w:rsidRDefault="00160927" w:rsidP="001D6FA1">
            <w:pPr>
              <w:pStyle w:val="a"/>
              <w:tabs>
                <w:tab w:val="clear" w:pos="1080"/>
                <w:tab w:val="left" w:pos="342"/>
              </w:tabs>
              <w:ind w:left="-54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0746C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36" w:type="pct"/>
            <w:gridSpan w:val="2"/>
          </w:tcPr>
          <w:p w:rsidR="00160927" w:rsidRPr="000746C7" w:rsidRDefault="00160927" w:rsidP="0016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160927" w:rsidRPr="00160927" w:rsidRDefault="00160927" w:rsidP="0016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0927">
              <w:rPr>
                <w:rFonts w:ascii="Angsana New" w:hAnsi="Angsana New"/>
                <w:b/>
                <w:bCs/>
                <w:sz w:val="30"/>
                <w:szCs w:val="30"/>
              </w:rPr>
              <w:t>761,970</w:t>
            </w:r>
          </w:p>
        </w:tc>
        <w:tc>
          <w:tcPr>
            <w:tcW w:w="147" w:type="pct"/>
            <w:gridSpan w:val="2"/>
          </w:tcPr>
          <w:p w:rsidR="00160927" w:rsidRPr="0016092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160927" w:rsidRPr="0016092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0927">
              <w:rPr>
                <w:rFonts w:ascii="Angsana New" w:hAnsi="Angsana New" w:cs="Angsana New"/>
                <w:color w:val="000000"/>
                <w:sz w:val="30"/>
                <w:szCs w:val="30"/>
              </w:rPr>
              <w:t>575,899</w:t>
            </w:r>
          </w:p>
        </w:tc>
        <w:tc>
          <w:tcPr>
            <w:tcW w:w="148" w:type="pct"/>
            <w:gridSpan w:val="2"/>
          </w:tcPr>
          <w:p w:rsidR="00160927" w:rsidRPr="0016092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:rsidR="00160927" w:rsidRPr="00160927" w:rsidRDefault="00160927" w:rsidP="0024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0927">
              <w:rPr>
                <w:rFonts w:ascii="Angsana New" w:hAnsi="Angsana New"/>
                <w:b/>
                <w:bCs/>
                <w:sz w:val="30"/>
                <w:szCs w:val="30"/>
              </w:rPr>
              <w:t>749,011</w:t>
            </w:r>
          </w:p>
        </w:tc>
        <w:tc>
          <w:tcPr>
            <w:tcW w:w="145" w:type="pct"/>
            <w:gridSpan w:val="2"/>
          </w:tcPr>
          <w:p w:rsidR="00160927" w:rsidRPr="0016092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60927" w:rsidRPr="00160927" w:rsidRDefault="00160927" w:rsidP="001609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0927">
              <w:rPr>
                <w:rFonts w:ascii="Angsana New" w:hAnsi="Angsana New" w:cs="Angsana New"/>
                <w:color w:val="000000"/>
                <w:sz w:val="30"/>
                <w:szCs w:val="30"/>
              </w:rPr>
              <w:t>561,935</w:t>
            </w:r>
          </w:p>
        </w:tc>
      </w:tr>
      <w:tr w:rsidR="00157647" w:rsidRPr="000746C7" w:rsidTr="001D6FA1">
        <w:tc>
          <w:tcPr>
            <w:tcW w:w="2191" w:type="pct"/>
            <w:gridSpan w:val="3"/>
          </w:tcPr>
          <w:p w:rsidR="00157647" w:rsidRPr="00902B8F" w:rsidRDefault="00157647" w:rsidP="00DE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  <w:tc>
          <w:tcPr>
            <w:tcW w:w="647" w:type="pct"/>
            <w:gridSpan w:val="2"/>
          </w:tcPr>
          <w:p w:rsidR="00157647" w:rsidRPr="000746C7" w:rsidRDefault="00157647" w:rsidP="00CF5803">
            <w:pPr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8" w:type="pct"/>
            <w:gridSpan w:val="2"/>
          </w:tcPr>
          <w:p w:rsidR="00157647" w:rsidRPr="000746C7" w:rsidRDefault="00157647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gridSpan w:val="3"/>
          </w:tcPr>
          <w:p w:rsidR="00157647" w:rsidRPr="000746C7" w:rsidRDefault="00157647" w:rsidP="00CF58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8" w:type="pct"/>
            <w:gridSpan w:val="2"/>
          </w:tcPr>
          <w:p w:rsidR="00157647" w:rsidRPr="000746C7" w:rsidRDefault="00157647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gridSpan w:val="2"/>
          </w:tcPr>
          <w:p w:rsidR="00157647" w:rsidRPr="000746C7" w:rsidRDefault="00157647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:rsidR="00157647" w:rsidRPr="000746C7" w:rsidRDefault="00157647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5" w:type="pct"/>
          </w:tcPr>
          <w:p w:rsidR="00157647" w:rsidRPr="000746C7" w:rsidRDefault="00157647" w:rsidP="00CF58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DE71F4" w:rsidRPr="000746C7" w:rsidTr="001D6FA1">
        <w:tc>
          <w:tcPr>
            <w:tcW w:w="2191" w:type="pct"/>
            <w:gridSpan w:val="3"/>
          </w:tcPr>
          <w:p w:rsidR="00DE71F4" w:rsidRPr="000746C7" w:rsidRDefault="00DE71F4" w:rsidP="001D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b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  <w:p w:rsidR="00B3302D" w:rsidRPr="000746C7" w:rsidRDefault="00DE71F4" w:rsidP="0090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240" w:lineRule="auto"/>
              <w:ind w:left="-54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0746C7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647" w:type="pct"/>
            <w:gridSpan w:val="2"/>
          </w:tcPr>
          <w:p w:rsidR="00DE71F4" w:rsidRPr="000746C7" w:rsidRDefault="00DE71F4" w:rsidP="00CF580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DE71F4" w:rsidRPr="000746C7" w:rsidRDefault="00DE71F4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gridSpan w:val="3"/>
          </w:tcPr>
          <w:p w:rsidR="00DE71F4" w:rsidRPr="000746C7" w:rsidRDefault="00DE71F4" w:rsidP="00CF58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DE71F4" w:rsidRPr="000746C7" w:rsidRDefault="00DE71F4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:rsidR="00DE71F4" w:rsidRPr="000746C7" w:rsidRDefault="00DE71F4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DE71F4" w:rsidRPr="000746C7" w:rsidRDefault="00DE71F4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DE71F4" w:rsidRPr="000746C7" w:rsidRDefault="00DE71F4" w:rsidP="00CF58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9D703B" w:rsidRPr="000746C7" w:rsidTr="001D6FA1">
        <w:tc>
          <w:tcPr>
            <w:tcW w:w="2191" w:type="pct"/>
            <w:gridSpan w:val="3"/>
          </w:tcPr>
          <w:p w:rsidR="009D703B" w:rsidRPr="000746C7" w:rsidRDefault="009D703B" w:rsidP="001D6FA1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47" w:type="pct"/>
            <w:gridSpan w:val="2"/>
          </w:tcPr>
          <w:p w:rsidR="009D703B" w:rsidRPr="000746C7" w:rsidRDefault="0074309A" w:rsidP="004F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309A">
              <w:rPr>
                <w:rFonts w:ascii="Angsana New" w:hAnsi="Angsana New"/>
                <w:color w:val="000000"/>
                <w:sz w:val="30"/>
                <w:szCs w:val="30"/>
              </w:rPr>
              <w:t>2,848,85</w:t>
            </w:r>
            <w:r w:rsidR="00E844C0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8" w:type="pct"/>
            <w:gridSpan w:val="2"/>
          </w:tcPr>
          <w:p w:rsidR="009D703B" w:rsidRPr="000746C7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:rsidR="009D703B" w:rsidRPr="000746C7" w:rsidRDefault="009D703B" w:rsidP="009D70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2,679,011</w:t>
            </w:r>
          </w:p>
        </w:tc>
        <w:tc>
          <w:tcPr>
            <w:tcW w:w="157" w:type="pct"/>
            <w:gridSpan w:val="3"/>
          </w:tcPr>
          <w:p w:rsidR="009D703B" w:rsidRPr="000746C7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:rsidR="009D703B" w:rsidRPr="0074309A" w:rsidRDefault="0074309A" w:rsidP="00743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09A">
              <w:rPr>
                <w:rFonts w:ascii="Angsana New" w:hAnsi="Angsana New"/>
                <w:sz w:val="30"/>
                <w:szCs w:val="30"/>
              </w:rPr>
              <w:t>2,867,571</w:t>
            </w:r>
          </w:p>
        </w:tc>
        <w:tc>
          <w:tcPr>
            <w:tcW w:w="147" w:type="pct"/>
            <w:gridSpan w:val="2"/>
          </w:tcPr>
          <w:p w:rsidR="009D703B" w:rsidRPr="000746C7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9D703B" w:rsidRPr="000746C7" w:rsidRDefault="009D703B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2,691,891</w:t>
            </w:r>
          </w:p>
        </w:tc>
      </w:tr>
      <w:tr w:rsidR="009D703B" w:rsidRPr="000746C7" w:rsidTr="001D6FA1">
        <w:tc>
          <w:tcPr>
            <w:tcW w:w="2191" w:type="pct"/>
            <w:gridSpan w:val="3"/>
          </w:tcPr>
          <w:p w:rsidR="009D703B" w:rsidRPr="000746C7" w:rsidRDefault="009D703B" w:rsidP="001D6FA1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647" w:type="pct"/>
            <w:gridSpan w:val="2"/>
          </w:tcPr>
          <w:p w:rsidR="009D703B" w:rsidRPr="000746C7" w:rsidRDefault="009D703B" w:rsidP="009D70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9D703B" w:rsidRPr="000746C7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:rsidR="009D703B" w:rsidRPr="000746C7" w:rsidRDefault="009D703B" w:rsidP="009D70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57" w:type="pct"/>
            <w:gridSpan w:val="3"/>
          </w:tcPr>
          <w:p w:rsidR="009D703B" w:rsidRPr="000746C7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:rsidR="009D703B" w:rsidRPr="000746C7" w:rsidRDefault="009D703B" w:rsidP="009D70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9D703B" w:rsidRPr="000746C7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9D703B" w:rsidRPr="000746C7" w:rsidRDefault="009D703B" w:rsidP="009D70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9D703B" w:rsidRPr="000746C7" w:rsidTr="001D6FA1">
        <w:tc>
          <w:tcPr>
            <w:tcW w:w="2191" w:type="pct"/>
            <w:gridSpan w:val="3"/>
          </w:tcPr>
          <w:p w:rsidR="009D703B" w:rsidRPr="000746C7" w:rsidRDefault="00902B8F" w:rsidP="001D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D703B" w:rsidRPr="000746C7">
              <w:rPr>
                <w:rFonts w:ascii="Angsana New" w:hAnsi="Angsana New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647" w:type="pct"/>
            <w:gridSpan w:val="2"/>
          </w:tcPr>
          <w:p w:rsidR="009D703B" w:rsidRPr="0074309A" w:rsidRDefault="0074309A" w:rsidP="00743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09A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48" w:type="pct"/>
            <w:gridSpan w:val="2"/>
            <w:vAlign w:val="center"/>
          </w:tcPr>
          <w:p w:rsidR="009D703B" w:rsidRPr="000746C7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:rsidR="009D703B" w:rsidRPr="004D2B09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2B0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7" w:type="pct"/>
            <w:gridSpan w:val="3"/>
          </w:tcPr>
          <w:p w:rsidR="009D703B" w:rsidRPr="004D2B09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:rsidR="009D703B" w:rsidRPr="004D2B09" w:rsidRDefault="0074309A" w:rsidP="00743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2B0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9D703B" w:rsidRPr="004D2B09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9D703B" w:rsidRPr="004D2B09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2B0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4309A" w:rsidRPr="000746C7" w:rsidTr="001D6FA1">
        <w:tc>
          <w:tcPr>
            <w:tcW w:w="1669" w:type="pct"/>
            <w:gridSpan w:val="2"/>
          </w:tcPr>
          <w:p w:rsidR="0074309A" w:rsidRPr="000746C7" w:rsidRDefault="0074309A" w:rsidP="001D6FA1">
            <w:pPr>
              <w:pStyle w:val="a"/>
              <w:numPr>
                <w:ilvl w:val="0"/>
                <w:numId w:val="16"/>
              </w:numPr>
              <w:tabs>
                <w:tab w:val="clear" w:pos="1080"/>
              </w:tabs>
              <w:ind w:left="-54"/>
              <w:rPr>
                <w:rFonts w:ascii="Angsana New" w:hAnsi="Angsana New" w:cs="Angsana New"/>
                <w:b/>
                <w:bCs/>
                <w:cs/>
              </w:rPr>
            </w:pPr>
            <w:r w:rsidRPr="000746C7">
              <w:rPr>
                <w:rFonts w:ascii="Angsana New" w:hAnsi="Angsana New" w:cs="Angsana New" w:hint="cs"/>
                <w:cs/>
                <w:lang w:val="en-US"/>
              </w:rPr>
              <w:t>กลับรายการการปรับลดมูลค่า</w:t>
            </w:r>
          </w:p>
        </w:tc>
        <w:tc>
          <w:tcPr>
            <w:tcW w:w="522" w:type="pct"/>
          </w:tcPr>
          <w:p w:rsidR="0074309A" w:rsidRPr="000746C7" w:rsidRDefault="0074309A" w:rsidP="001D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</w:tcPr>
          <w:p w:rsidR="0074309A" w:rsidRPr="004D2B09" w:rsidRDefault="0074309A" w:rsidP="00743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2B0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74309A" w:rsidRPr="004D2B09" w:rsidRDefault="0074309A" w:rsidP="00743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</w:tcPr>
          <w:p w:rsidR="0074309A" w:rsidRPr="004D2B09" w:rsidRDefault="0074309A" w:rsidP="002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  <w:r w:rsidRPr="004D2B09">
              <w:rPr>
                <w:rFonts w:ascii="Angsana New" w:hAnsi="Angsana New"/>
                <w:sz w:val="30"/>
                <w:szCs w:val="30"/>
              </w:rPr>
              <w:t>(825)</w:t>
            </w:r>
          </w:p>
        </w:tc>
        <w:tc>
          <w:tcPr>
            <w:tcW w:w="157" w:type="pct"/>
            <w:gridSpan w:val="3"/>
          </w:tcPr>
          <w:p w:rsidR="0074309A" w:rsidRPr="004D2B09" w:rsidRDefault="0074309A" w:rsidP="00743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</w:tcPr>
          <w:p w:rsidR="0074309A" w:rsidRPr="004D2B09" w:rsidRDefault="0074309A" w:rsidP="002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4D2B09">
              <w:rPr>
                <w:rFonts w:ascii="Angsana New" w:hAnsi="Angsana New"/>
                <w:sz w:val="30"/>
                <w:szCs w:val="30"/>
              </w:rPr>
              <w:t>(41)</w:t>
            </w:r>
          </w:p>
        </w:tc>
        <w:tc>
          <w:tcPr>
            <w:tcW w:w="147" w:type="pct"/>
            <w:gridSpan w:val="2"/>
          </w:tcPr>
          <w:p w:rsidR="0074309A" w:rsidRPr="004D2B09" w:rsidRDefault="0074309A" w:rsidP="00743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74309A" w:rsidRPr="004D2B09" w:rsidRDefault="0074309A" w:rsidP="0074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98" w:right="-97"/>
              <w:rPr>
                <w:rFonts w:ascii="Angsana New" w:hAnsi="Angsana New"/>
                <w:sz w:val="30"/>
                <w:szCs w:val="30"/>
              </w:rPr>
            </w:pPr>
            <w:r w:rsidRPr="004D2B09">
              <w:rPr>
                <w:rFonts w:ascii="Angsana New" w:hAnsi="Angsana New"/>
                <w:sz w:val="30"/>
                <w:szCs w:val="30"/>
              </w:rPr>
              <w:t>(582)</w:t>
            </w:r>
          </w:p>
        </w:tc>
      </w:tr>
      <w:tr w:rsidR="009D703B" w:rsidRPr="000746C7" w:rsidTr="001D6FA1">
        <w:tc>
          <w:tcPr>
            <w:tcW w:w="1669" w:type="pct"/>
            <w:gridSpan w:val="2"/>
          </w:tcPr>
          <w:p w:rsidR="009D703B" w:rsidRPr="000746C7" w:rsidRDefault="009D703B" w:rsidP="001D6FA1">
            <w:pPr>
              <w:pStyle w:val="a"/>
              <w:tabs>
                <w:tab w:val="clear" w:pos="1080"/>
                <w:tab w:val="left" w:pos="342"/>
              </w:tabs>
              <w:ind w:left="-54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746C7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522" w:type="pct"/>
          </w:tcPr>
          <w:p w:rsidR="009D703B" w:rsidRPr="000746C7" w:rsidRDefault="009D703B" w:rsidP="001D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D703B" w:rsidRPr="0074309A" w:rsidRDefault="0074309A" w:rsidP="00743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30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2,849,00</w:t>
            </w:r>
            <w:r w:rsidR="00E844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48" w:type="pct"/>
            <w:gridSpan w:val="2"/>
          </w:tcPr>
          <w:p w:rsidR="009D703B" w:rsidRPr="0074309A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D703B" w:rsidRPr="000746C7" w:rsidRDefault="009D703B" w:rsidP="009D70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2,678,186</w:t>
            </w:r>
          </w:p>
        </w:tc>
        <w:tc>
          <w:tcPr>
            <w:tcW w:w="157" w:type="pct"/>
            <w:gridSpan w:val="3"/>
          </w:tcPr>
          <w:p w:rsidR="009D703B" w:rsidRPr="000746C7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D703B" w:rsidRPr="0074309A" w:rsidRDefault="0074309A" w:rsidP="00743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30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2,867,530</w:t>
            </w:r>
          </w:p>
        </w:tc>
        <w:tc>
          <w:tcPr>
            <w:tcW w:w="147" w:type="pct"/>
            <w:gridSpan w:val="2"/>
          </w:tcPr>
          <w:p w:rsidR="009D703B" w:rsidRPr="000746C7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9D703B" w:rsidRPr="000746C7" w:rsidRDefault="009D703B" w:rsidP="009D70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98" w:right="-9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2,691,309</w:t>
            </w:r>
          </w:p>
        </w:tc>
      </w:tr>
    </w:tbl>
    <w:p w:rsidR="007B506D" w:rsidRPr="00902B8F" w:rsidRDefault="007B506D" w:rsidP="00C07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8F04A6" w:rsidRPr="001D6FA1" w:rsidRDefault="008F04A6" w:rsidP="000133A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1D6FA1">
        <w:rPr>
          <w:rFonts w:ascii="Angsana New" w:hAnsi="Angsana New"/>
          <w:b/>
          <w:bCs/>
          <w:color w:val="000000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:rsidR="00AA570B" w:rsidRPr="00902B8F" w:rsidRDefault="00AA570B" w:rsidP="001D6F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color w:val="000000"/>
          <w:spacing w:val="-6"/>
          <w:sz w:val="24"/>
          <w:szCs w:val="24"/>
        </w:rPr>
      </w:pPr>
    </w:p>
    <w:p w:rsidR="007528EA" w:rsidRDefault="000567BA" w:rsidP="001D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1632B6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ณ วันที่ </w:t>
      </w:r>
      <w:r w:rsidRPr="001632B6">
        <w:rPr>
          <w:rFonts w:ascii="Angsana New" w:hAnsi="Angsana New"/>
          <w:color w:val="000000"/>
          <w:spacing w:val="-6"/>
          <w:sz w:val="30"/>
          <w:szCs w:val="30"/>
        </w:rPr>
        <w:t xml:space="preserve">31 </w:t>
      </w:r>
      <w:r w:rsidRPr="001632B6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ธันวาคม </w:t>
      </w:r>
      <w:r w:rsidRPr="001632B6">
        <w:rPr>
          <w:rFonts w:ascii="Angsana New" w:hAnsi="Angsana New"/>
          <w:color w:val="000000"/>
          <w:spacing w:val="-6"/>
          <w:sz w:val="30"/>
          <w:szCs w:val="30"/>
        </w:rPr>
        <w:t xml:space="preserve">2561 </w:t>
      </w:r>
      <w:r w:rsidRPr="001632B6">
        <w:rPr>
          <w:rFonts w:ascii="Angsana New" w:hAnsi="Angsana New" w:hint="cs"/>
          <w:color w:val="000000"/>
          <w:spacing w:val="-6"/>
          <w:sz w:val="30"/>
          <w:szCs w:val="30"/>
          <w:cs/>
        </w:rPr>
        <w:t>บริษัทจัดประเภท</w:t>
      </w:r>
      <w:r w:rsidRPr="001632B6">
        <w:rPr>
          <w:rFonts w:ascii="Angsana New" w:hAnsi="Angsana New"/>
          <w:color w:val="000000"/>
          <w:spacing w:val="-6"/>
          <w:sz w:val="30"/>
          <w:szCs w:val="30"/>
          <w:cs/>
        </w:rPr>
        <w:t>ที่ดิน</w:t>
      </w:r>
      <w:r w:rsidRPr="001632B6">
        <w:rPr>
          <w:rFonts w:ascii="Angsana New" w:hAnsi="Angsana New" w:hint="cs"/>
          <w:color w:val="000000"/>
          <w:spacing w:val="-6"/>
          <w:sz w:val="30"/>
          <w:szCs w:val="30"/>
          <w:cs/>
        </w:rPr>
        <w:t>ซึ่งถือครองกรรมสิทธิ์ร่วมกันกับบริษัทอื่น</w:t>
      </w:r>
      <w:r w:rsidR="001632B6" w:rsidRPr="001632B6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อีก</w:t>
      </w:r>
      <w:r w:rsidRPr="001632B6">
        <w:rPr>
          <w:rFonts w:ascii="Angsana New" w:hAnsi="Angsana New" w:hint="cs"/>
          <w:color w:val="000000"/>
          <w:spacing w:val="-6"/>
          <w:sz w:val="30"/>
          <w:szCs w:val="30"/>
          <w:cs/>
        </w:rPr>
        <w:t>สองแห่งซึ่งเป็น</w:t>
      </w:r>
      <w:r w:rsidRPr="001632B6">
        <w:rPr>
          <w:rFonts w:ascii="Angsana New" w:hAnsi="Angsana New"/>
          <w:color w:val="000000"/>
          <w:spacing w:val="-6"/>
          <w:sz w:val="30"/>
          <w:szCs w:val="30"/>
          <w:cs/>
        </w:rPr>
        <w:t>อสังหาริมทรัพย์เพื่อการลงทุน</w:t>
      </w:r>
      <w:r w:rsidRPr="001632B6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ในระหว่างปี</w:t>
      </w:r>
      <w:r w:rsidR="00AA570B" w:rsidRPr="001632B6">
        <w:rPr>
          <w:rFonts w:ascii="Angsana New" w:hAnsi="Angsana New"/>
          <w:color w:val="000000"/>
          <w:spacing w:val="-6"/>
          <w:sz w:val="30"/>
          <w:szCs w:val="30"/>
          <w:cs/>
        </w:rPr>
        <w:t>เป็นสินทรัพย์ไม่หมุนเวียนที่ถือไว้เพื่อขาย</w:t>
      </w:r>
      <w:r w:rsidRPr="001632B6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เนื่องจากบริษัทและบริษัทอื่น</w:t>
      </w:r>
      <w:r w:rsidRPr="001632B6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="001632B6" w:rsidRPr="001632B6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อีก</w:t>
      </w:r>
      <w:r w:rsidRPr="001632B6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สองแห่งได้เข้าทำสัญญาจะซื้อจะขายที่ดินลงวันที่ </w:t>
      </w:r>
      <w:r w:rsidRPr="001632B6">
        <w:rPr>
          <w:rFonts w:ascii="Angsana New" w:hAnsi="Angsana New"/>
          <w:color w:val="000000"/>
          <w:spacing w:val="-6"/>
          <w:sz w:val="30"/>
          <w:szCs w:val="30"/>
        </w:rPr>
        <w:t xml:space="preserve">21 </w:t>
      </w:r>
      <w:r w:rsidRPr="001632B6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ธันวาคม </w:t>
      </w:r>
      <w:r w:rsidRPr="001632B6">
        <w:rPr>
          <w:rFonts w:ascii="Angsana New" w:hAnsi="Angsana New"/>
          <w:color w:val="000000"/>
          <w:spacing w:val="-6"/>
          <w:sz w:val="30"/>
          <w:szCs w:val="30"/>
        </w:rPr>
        <w:t xml:space="preserve">2561 </w:t>
      </w:r>
      <w:r w:rsidRPr="001632B6">
        <w:rPr>
          <w:rFonts w:ascii="Angsana New" w:hAnsi="Angsana New" w:hint="cs"/>
          <w:color w:val="000000"/>
          <w:spacing w:val="-6"/>
          <w:sz w:val="30"/>
          <w:szCs w:val="30"/>
          <w:cs/>
        </w:rPr>
        <w:t>กับบริษัทในตลาดหลักทรัพย์แห่งหนึ่ง</w:t>
      </w:r>
      <w:r w:rsidR="00AA570B" w:rsidRPr="001632B6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AA570B" w:rsidRPr="001632B6">
        <w:rPr>
          <w:rFonts w:ascii="Angsana New" w:hAnsi="Angsana New"/>
          <w:color w:val="000000"/>
          <w:spacing w:val="-6"/>
          <w:sz w:val="30"/>
          <w:szCs w:val="30"/>
          <w:cs/>
        </w:rPr>
        <w:t>โดยบริษัทได้รับเงินมัดจำ</w:t>
      </w:r>
      <w:r w:rsidR="001632B6" w:rsidRPr="001632B6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1632B6" w:rsidRPr="001632B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ณ วันทำสัญญา </w:t>
      </w:r>
      <w:r w:rsidR="00AA570B" w:rsidRPr="001632B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เป็นจำนวนเงิน </w:t>
      </w:r>
      <w:r w:rsidR="00AA570B" w:rsidRPr="001632B6">
        <w:rPr>
          <w:rFonts w:ascii="Angsana New" w:hAnsi="Angsana New"/>
          <w:color w:val="000000"/>
          <w:spacing w:val="-6"/>
          <w:sz w:val="30"/>
          <w:szCs w:val="30"/>
        </w:rPr>
        <w:t>17.</w:t>
      </w:r>
      <w:r w:rsidRPr="001632B6">
        <w:rPr>
          <w:rFonts w:ascii="Angsana New" w:hAnsi="Angsana New"/>
          <w:color w:val="000000"/>
          <w:spacing w:val="-6"/>
          <w:sz w:val="30"/>
          <w:szCs w:val="30"/>
        </w:rPr>
        <w:t>8</w:t>
      </w:r>
      <w:r w:rsidR="00AA570B" w:rsidRPr="001632B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ล้านบาท</w:t>
      </w:r>
      <w:r w:rsidR="00B56E55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</w:p>
    <w:p w:rsidR="00902B8F" w:rsidRPr="00902B8F" w:rsidRDefault="00902B8F" w:rsidP="001D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6"/>
          <w:sz w:val="24"/>
          <w:szCs w:val="24"/>
        </w:rPr>
      </w:pPr>
    </w:p>
    <w:p w:rsidR="00C07113" w:rsidRPr="00CE3AC5" w:rsidRDefault="00AA570B" w:rsidP="001D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E3AC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CE3AC5">
        <w:rPr>
          <w:rFonts w:ascii="Angsana New" w:hAnsi="Angsana New"/>
          <w:color w:val="000000"/>
          <w:sz w:val="30"/>
          <w:szCs w:val="30"/>
        </w:rPr>
        <w:t>31</w:t>
      </w:r>
      <w:r w:rsidRPr="00CE3AC5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Pr="00CE3AC5">
        <w:rPr>
          <w:rFonts w:ascii="Angsana New" w:hAnsi="Angsana New"/>
          <w:color w:val="000000"/>
          <w:sz w:val="30"/>
          <w:szCs w:val="30"/>
        </w:rPr>
        <w:t>2561</w:t>
      </w:r>
      <w:r w:rsidRPr="00CE3AC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42156" w:rsidRPr="00CE3AC5">
        <w:rPr>
          <w:rFonts w:ascii="Angsana New" w:hAnsi="Angsana New"/>
          <w:color w:val="000000"/>
          <w:sz w:val="30"/>
          <w:szCs w:val="30"/>
          <w:cs/>
        </w:rPr>
        <w:t>ที่ดินดังกล่าว</w:t>
      </w:r>
      <w:r w:rsidR="00CE3AC5" w:rsidRPr="00CE3AC5">
        <w:rPr>
          <w:rFonts w:ascii="Angsana New" w:hAnsi="Angsana New"/>
          <w:color w:val="000000"/>
          <w:sz w:val="30"/>
          <w:szCs w:val="30"/>
          <w:cs/>
        </w:rPr>
        <w:t>แสดงด้วย</w:t>
      </w:r>
      <w:r w:rsidR="008D087D" w:rsidRPr="00CE3AC5">
        <w:rPr>
          <w:rFonts w:ascii="Angsana New" w:hAnsi="Angsana New"/>
          <w:color w:val="000000"/>
          <w:sz w:val="30"/>
          <w:szCs w:val="30"/>
          <w:cs/>
        </w:rPr>
        <w:t>มูลค่าตามบัญชี</w:t>
      </w:r>
      <w:r w:rsidR="00942156" w:rsidRPr="00CE3AC5">
        <w:rPr>
          <w:rFonts w:ascii="Angsana New" w:hAnsi="Angsana New"/>
          <w:color w:val="000000"/>
          <w:sz w:val="30"/>
          <w:szCs w:val="30"/>
          <w:cs/>
        </w:rPr>
        <w:t xml:space="preserve">เท่ากับ </w:t>
      </w:r>
      <w:r w:rsidR="00942156" w:rsidRPr="00CE3AC5">
        <w:rPr>
          <w:rFonts w:ascii="Angsana New" w:hAnsi="Angsana New"/>
          <w:color w:val="000000"/>
          <w:sz w:val="30"/>
          <w:szCs w:val="30"/>
        </w:rPr>
        <w:t>25.</w:t>
      </w:r>
      <w:r w:rsidR="002B0712" w:rsidRPr="00CE3AC5">
        <w:rPr>
          <w:rFonts w:ascii="Angsana New" w:hAnsi="Angsana New"/>
          <w:color w:val="000000"/>
          <w:sz w:val="30"/>
          <w:szCs w:val="30"/>
        </w:rPr>
        <w:t>4</w:t>
      </w:r>
      <w:r w:rsidR="00942156" w:rsidRPr="00CE3AC5">
        <w:rPr>
          <w:rFonts w:ascii="Angsana New" w:hAnsi="Angsana New"/>
          <w:color w:val="000000"/>
          <w:sz w:val="30"/>
          <w:szCs w:val="30"/>
        </w:rPr>
        <w:t xml:space="preserve"> </w:t>
      </w:r>
      <w:r w:rsidR="00942156" w:rsidRPr="00CE3AC5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8D087D" w:rsidRPr="00CE3AC5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="00CE3AC5" w:rsidRPr="00CE3AC5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="008D087D" w:rsidRPr="00CE3AC5">
        <w:rPr>
          <w:rFonts w:ascii="Angsana New" w:hAnsi="Angsana New" w:hint="cs"/>
          <w:color w:val="000000"/>
          <w:sz w:val="30"/>
          <w:szCs w:val="30"/>
          <w:cs/>
        </w:rPr>
        <w:t>มูลค่า</w:t>
      </w:r>
      <w:r w:rsidR="008D087D" w:rsidRPr="00CE3AC5">
        <w:rPr>
          <w:rFonts w:ascii="Angsana New" w:hAnsi="Angsana New"/>
          <w:color w:val="000000"/>
          <w:sz w:val="30"/>
          <w:szCs w:val="30"/>
          <w:cs/>
        </w:rPr>
        <w:t>ยุติธรรม</w:t>
      </w:r>
      <w:r w:rsidR="00CE3AC5" w:rsidRPr="00CE3AC5">
        <w:rPr>
          <w:rFonts w:ascii="Angsana New" w:hAnsi="Angsana New"/>
          <w:color w:val="000000"/>
          <w:sz w:val="30"/>
          <w:szCs w:val="30"/>
          <w:cs/>
        </w:rPr>
        <w:br/>
      </w:r>
      <w:r w:rsidR="008D087D" w:rsidRPr="00CE3AC5">
        <w:rPr>
          <w:rFonts w:ascii="Angsana New" w:hAnsi="Angsana New"/>
          <w:color w:val="000000"/>
          <w:sz w:val="30"/>
          <w:szCs w:val="30"/>
          <w:cs/>
        </w:rPr>
        <w:t>หักต้นทุนในการขาย</w:t>
      </w:r>
      <w:r w:rsidR="00942156" w:rsidRPr="00CE3AC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D087D" w:rsidRPr="00CE3AC5">
        <w:rPr>
          <w:rFonts w:ascii="Angsana New" w:hAnsi="Angsana New" w:hint="cs"/>
          <w:color w:val="000000"/>
          <w:sz w:val="30"/>
          <w:szCs w:val="30"/>
          <w:cs/>
        </w:rPr>
        <w:t xml:space="preserve">เท่ากับ </w:t>
      </w:r>
      <w:r w:rsidR="002B0712" w:rsidRPr="00CE3AC5">
        <w:rPr>
          <w:rFonts w:ascii="Angsana New" w:hAnsi="Angsana New"/>
          <w:color w:val="000000"/>
          <w:sz w:val="30"/>
          <w:szCs w:val="30"/>
        </w:rPr>
        <w:t xml:space="preserve">83.3 </w:t>
      </w:r>
      <w:r w:rsidR="008D087D" w:rsidRPr="00CE3AC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</w:p>
    <w:p w:rsidR="000C6EB8" w:rsidRPr="000746C7" w:rsidRDefault="000C6EB8" w:rsidP="00201E1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เงินลงทุนในบริษัทย่อย</w:t>
      </w:r>
    </w:p>
    <w:p w:rsidR="000C6EB8" w:rsidRPr="000746C7" w:rsidRDefault="000C6EB8" w:rsidP="002C37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74"/>
        <w:gridCol w:w="972"/>
        <w:gridCol w:w="1173"/>
        <w:gridCol w:w="272"/>
        <w:gridCol w:w="453"/>
        <w:gridCol w:w="718"/>
        <w:gridCol w:w="1173"/>
        <w:gridCol w:w="264"/>
        <w:gridCol w:w="1081"/>
      </w:tblGrid>
      <w:tr w:rsidR="000C6EB8" w:rsidRPr="000746C7" w:rsidTr="00DF45F4">
        <w:trPr>
          <w:tblHeader/>
        </w:trPr>
        <w:tc>
          <w:tcPr>
            <w:tcW w:w="1674" w:type="pct"/>
          </w:tcPr>
          <w:p w:rsidR="000C6EB8" w:rsidRPr="000746C7" w:rsidRDefault="000C6EB8" w:rsidP="005B77A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529" w:type="pct"/>
          </w:tcPr>
          <w:p w:rsidR="000C6EB8" w:rsidRPr="000746C7" w:rsidRDefault="000C6EB8" w:rsidP="005B77A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034" w:type="pct"/>
            <w:gridSpan w:val="3"/>
          </w:tcPr>
          <w:p w:rsidR="000C6EB8" w:rsidRPr="000746C7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1" w:type="pct"/>
          </w:tcPr>
          <w:p w:rsidR="000C6EB8" w:rsidRPr="000746C7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:rsidR="000C6EB8" w:rsidRPr="000746C7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EB8" w:rsidRPr="000746C7" w:rsidTr="00DF45F4">
        <w:trPr>
          <w:trHeight w:val="434"/>
          <w:tblHeader/>
        </w:trPr>
        <w:tc>
          <w:tcPr>
            <w:tcW w:w="1674" w:type="pct"/>
          </w:tcPr>
          <w:p w:rsidR="000C6EB8" w:rsidRPr="000746C7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0C6EB8" w:rsidRPr="000746C7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:rsidR="000C6EB8" w:rsidRPr="000746C7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0C6EB8" w:rsidRPr="000746C7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7" w:type="pct"/>
          </w:tcPr>
          <w:p w:rsidR="000C6EB8" w:rsidRPr="000746C7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:rsidR="000C6EB8" w:rsidRPr="000746C7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:rsidR="000C6EB8" w:rsidRPr="000746C7" w:rsidRDefault="00440926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57647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:rsidR="000C6EB8" w:rsidRPr="000746C7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0C6EB8" w:rsidRPr="000746C7" w:rsidRDefault="00440926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157647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2F1F88" w:rsidRPr="000746C7" w:rsidTr="00DF45F4">
        <w:trPr>
          <w:trHeight w:val="434"/>
          <w:tblHeader/>
        </w:trPr>
        <w:tc>
          <w:tcPr>
            <w:tcW w:w="1674" w:type="pct"/>
          </w:tcPr>
          <w:p w:rsidR="002F1F88" w:rsidRPr="000746C7" w:rsidRDefault="002F1F8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2F1F88" w:rsidRPr="000746C7" w:rsidRDefault="002F1F8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:rsidR="002F1F88" w:rsidRPr="000746C7" w:rsidRDefault="002F1F8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2F1F88" w:rsidRPr="000746C7" w:rsidRDefault="002F1F8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7" w:type="pct"/>
          </w:tcPr>
          <w:p w:rsidR="002F1F88" w:rsidRPr="000746C7" w:rsidRDefault="002F1F8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:rsidR="002F1F88" w:rsidRPr="000746C7" w:rsidRDefault="002F1F8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1" w:type="pct"/>
            <w:gridSpan w:val="3"/>
          </w:tcPr>
          <w:p w:rsidR="002F1F88" w:rsidRPr="000746C7" w:rsidRDefault="002F1F8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3B3D1F" w:rsidRPr="000746C7" w:rsidTr="00DF45F4">
        <w:tc>
          <w:tcPr>
            <w:tcW w:w="1674" w:type="pct"/>
          </w:tcPr>
          <w:p w:rsidR="003B3D1F" w:rsidRPr="000746C7" w:rsidRDefault="003B3D1F" w:rsidP="00201E1B">
            <w:pPr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sz w:val="30"/>
                <w:szCs w:val="30"/>
              </w:rPr>
              <w:t>1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29" w:type="pct"/>
          </w:tcPr>
          <w:p w:rsidR="003B3D1F" w:rsidRPr="000746C7" w:rsidRDefault="003B3D1F" w:rsidP="003B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:rsidR="003B3D1F" w:rsidRPr="000746C7" w:rsidRDefault="003B3D1F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3B3D1F" w:rsidRPr="000746C7" w:rsidRDefault="003B3D1F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47" w:type="pct"/>
          </w:tcPr>
          <w:p w:rsidR="003B3D1F" w:rsidRPr="000746C7" w:rsidRDefault="003B3D1F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391" w:type="pct"/>
          </w:tcPr>
          <w:p w:rsidR="003B3D1F" w:rsidRPr="000746C7" w:rsidRDefault="003B3D1F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</w:tcPr>
          <w:p w:rsidR="003B3D1F" w:rsidRPr="000746C7" w:rsidRDefault="00CE3AC5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10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  <w:r w:rsidR="003B3D1F"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0,000</w:t>
            </w:r>
          </w:p>
        </w:tc>
        <w:tc>
          <w:tcPr>
            <w:tcW w:w="144" w:type="pct"/>
          </w:tcPr>
          <w:p w:rsidR="003B3D1F" w:rsidRPr="000746C7" w:rsidRDefault="003B3D1F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3B3D1F" w:rsidRPr="000746C7" w:rsidRDefault="00CE3AC5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0" w:right="-10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  <w:r w:rsidR="003B3D1F"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0,000</w:t>
            </w:r>
          </w:p>
        </w:tc>
      </w:tr>
      <w:tr w:rsidR="00CE3AC5" w:rsidRPr="000746C7" w:rsidTr="00201E1B">
        <w:trPr>
          <w:trHeight w:val="452"/>
        </w:trPr>
        <w:tc>
          <w:tcPr>
            <w:tcW w:w="1674" w:type="pct"/>
          </w:tcPr>
          <w:p w:rsidR="00CE3AC5" w:rsidRPr="000746C7" w:rsidRDefault="00CE3AC5" w:rsidP="00CE3AC5">
            <w:pPr>
              <w:ind w:left="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9" w:type="pct"/>
          </w:tcPr>
          <w:p w:rsidR="00CE3AC5" w:rsidRPr="000746C7" w:rsidRDefault="00CE3AC5" w:rsidP="00CE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:rsidR="00CE3AC5" w:rsidRPr="000746C7" w:rsidRDefault="00CE3AC5" w:rsidP="00CE3A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CE3AC5" w:rsidRPr="000746C7" w:rsidRDefault="00CE3AC5" w:rsidP="00CE3A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47" w:type="pct"/>
          </w:tcPr>
          <w:p w:rsidR="00CE3AC5" w:rsidRPr="000746C7" w:rsidRDefault="00CE3AC5" w:rsidP="00CE3A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391" w:type="pct"/>
          </w:tcPr>
          <w:p w:rsidR="00CE3AC5" w:rsidRPr="000746C7" w:rsidRDefault="00CE3AC5" w:rsidP="00CE3A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CE3AC5" w:rsidRPr="004D2B09" w:rsidRDefault="00CE3AC5" w:rsidP="00CE3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2B0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CE3AC5" w:rsidRPr="004D2B09" w:rsidRDefault="00CE3AC5" w:rsidP="00CE3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CE3AC5" w:rsidRPr="004D2B09" w:rsidRDefault="00CE3AC5" w:rsidP="00CE3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2B0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B3D1F" w:rsidRPr="000746C7" w:rsidTr="00DF45F4">
        <w:tc>
          <w:tcPr>
            <w:tcW w:w="1674" w:type="pct"/>
            <w:vAlign w:val="bottom"/>
          </w:tcPr>
          <w:p w:rsidR="003B3D1F" w:rsidRPr="000746C7" w:rsidRDefault="003B3D1F" w:rsidP="00201E1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29" w:type="pct"/>
          </w:tcPr>
          <w:p w:rsidR="003B3D1F" w:rsidRPr="000746C7" w:rsidRDefault="003B3D1F" w:rsidP="003B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:rsidR="003B3D1F" w:rsidRPr="000746C7" w:rsidRDefault="003B3D1F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3B3D1F" w:rsidRPr="000746C7" w:rsidRDefault="003B3D1F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7" w:type="pct"/>
          </w:tcPr>
          <w:p w:rsidR="003B3D1F" w:rsidRPr="000746C7" w:rsidRDefault="003B3D1F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91" w:type="pct"/>
          </w:tcPr>
          <w:p w:rsidR="003B3D1F" w:rsidRPr="000746C7" w:rsidRDefault="003B3D1F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3B3D1F" w:rsidRPr="000746C7" w:rsidRDefault="003B3D1F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103"/>
              <w:rPr>
                <w:rFonts w:ascii="Angsana New" w:hAnsi="Angsana New" w:cs="Angsana New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sz w:val="30"/>
                <w:szCs w:val="30"/>
              </w:rPr>
              <w:t>170,000</w:t>
            </w:r>
          </w:p>
        </w:tc>
        <w:tc>
          <w:tcPr>
            <w:tcW w:w="144" w:type="pct"/>
          </w:tcPr>
          <w:p w:rsidR="003B3D1F" w:rsidRPr="000746C7" w:rsidRDefault="003B3D1F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3B3D1F" w:rsidRPr="000746C7" w:rsidRDefault="003B3D1F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10" w:right="-103"/>
              <w:rPr>
                <w:rFonts w:ascii="Angsana New" w:hAnsi="Angsana New" w:cs="Angsana New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sz w:val="30"/>
                <w:szCs w:val="30"/>
              </w:rPr>
              <w:t>170,000</w:t>
            </w:r>
          </w:p>
        </w:tc>
      </w:tr>
    </w:tbl>
    <w:p w:rsidR="000C6EB8" w:rsidRPr="000746C7" w:rsidRDefault="000C6EB8" w:rsidP="00C5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color w:val="000000"/>
          <w:sz w:val="30"/>
          <w:szCs w:val="30"/>
        </w:rPr>
        <w:sectPr w:rsidR="000C6EB8" w:rsidRPr="000746C7" w:rsidSect="00664071">
          <w:footerReference w:type="default" r:id="rId11"/>
          <w:pgSz w:w="11909" w:h="16834" w:code="9"/>
          <w:pgMar w:top="691" w:right="1152" w:bottom="576" w:left="1152" w:header="720" w:footer="590" w:gutter="0"/>
          <w:cols w:space="720"/>
        </w:sectPr>
      </w:pPr>
    </w:p>
    <w:p w:rsidR="00807065" w:rsidRPr="000746C7" w:rsidRDefault="00807065" w:rsidP="00807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color w:val="000000"/>
          <w:spacing w:val="-6"/>
          <w:sz w:val="30"/>
          <w:szCs w:val="30"/>
          <w:cs/>
        </w:rPr>
        <w:lastRenderedPageBreak/>
        <w:t>เงินลงทุน</w:t>
      </w:r>
      <w:r w:rsidRPr="000746C7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ในบริษัทย่อย</w:t>
      </w:r>
      <w:r w:rsidRPr="000746C7">
        <w:rPr>
          <w:rFonts w:ascii="Angsana New" w:hAnsi="Angsana New"/>
          <w:color w:val="000000"/>
          <w:spacing w:val="-6"/>
          <w:sz w:val="30"/>
          <w:szCs w:val="30"/>
          <w:rtl/>
          <w:cs/>
        </w:rPr>
        <w:t xml:space="preserve"> </w:t>
      </w:r>
      <w:r w:rsidRPr="000746C7">
        <w:rPr>
          <w:rFonts w:ascii="Angsana New" w:hAnsi="Angsana New"/>
          <w:color w:val="000000"/>
          <w:spacing w:val="-6"/>
          <w:sz w:val="30"/>
          <w:szCs w:val="30"/>
          <w:cs/>
        </w:rPr>
        <w:t>ณ</w:t>
      </w:r>
      <w:r w:rsidRPr="000746C7">
        <w:rPr>
          <w:rFonts w:ascii="Angsana New" w:hAnsi="Angsana New"/>
          <w:color w:val="000000"/>
          <w:spacing w:val="-6"/>
          <w:sz w:val="30"/>
          <w:szCs w:val="30"/>
          <w:rtl/>
          <w:cs/>
        </w:rPr>
        <w:t xml:space="preserve"> </w:t>
      </w:r>
      <w:r w:rsidRPr="000746C7">
        <w:rPr>
          <w:rFonts w:ascii="Angsana New" w:hAnsi="Angsana New"/>
          <w:color w:val="000000"/>
          <w:spacing w:val="-6"/>
          <w:sz w:val="30"/>
          <w:szCs w:val="30"/>
          <w:cs/>
        </w:rPr>
        <w:t>วันที่</w:t>
      </w:r>
      <w:r w:rsidRPr="000746C7">
        <w:rPr>
          <w:rFonts w:ascii="Angsana New" w:hAnsi="Angsana New"/>
          <w:color w:val="000000"/>
          <w:spacing w:val="-6"/>
          <w:sz w:val="30"/>
          <w:szCs w:val="30"/>
          <w:rtl/>
          <w:cs/>
        </w:rPr>
        <w:t xml:space="preserve"> </w:t>
      </w:r>
      <w:r w:rsidRPr="000746C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0746C7">
        <w:rPr>
          <w:rFonts w:ascii="Angsana New" w:hAnsi="Angsana New"/>
          <w:color w:val="000000"/>
          <w:sz w:val="30"/>
          <w:szCs w:val="30"/>
        </w:rPr>
        <w:t xml:space="preserve"> </w:t>
      </w:r>
      <w:r w:rsidR="00AB0C99" w:rsidRPr="000746C7">
        <w:rPr>
          <w:rFonts w:ascii="Angsana New" w:hAnsi="Angsana New"/>
          <w:color w:val="000000"/>
          <w:sz w:val="30"/>
          <w:szCs w:val="30"/>
        </w:rPr>
        <w:t>256</w:t>
      </w:r>
      <w:r w:rsidR="00AB0C99" w:rsidRPr="000746C7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2F1F88" w:rsidRPr="000746C7">
        <w:rPr>
          <w:rFonts w:ascii="Angsana New" w:hAnsi="Angsana New"/>
          <w:color w:val="000000"/>
          <w:sz w:val="30"/>
          <w:szCs w:val="30"/>
        </w:rPr>
        <w:t xml:space="preserve"> </w:t>
      </w:r>
      <w:r w:rsidR="002F1F88"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AB0C99" w:rsidRPr="000746C7">
        <w:rPr>
          <w:rFonts w:ascii="Angsana New" w:hAnsi="Angsana New"/>
          <w:color w:val="000000"/>
          <w:sz w:val="30"/>
          <w:szCs w:val="30"/>
        </w:rPr>
        <w:t>25</w:t>
      </w:r>
      <w:r w:rsidR="00AB0C99" w:rsidRPr="000746C7">
        <w:rPr>
          <w:rFonts w:ascii="Angsana New" w:hAnsi="Angsana New" w:hint="cs"/>
          <w:color w:val="000000"/>
          <w:sz w:val="30"/>
          <w:szCs w:val="30"/>
          <w:cs/>
        </w:rPr>
        <w:t>60</w:t>
      </w:r>
      <w:r w:rsidR="002F1F88"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มีดังนี้</w:t>
      </w:r>
    </w:p>
    <w:p w:rsidR="00807065" w:rsidRPr="000746C7" w:rsidRDefault="00807065" w:rsidP="00807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-43" w:hanging="26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437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59"/>
        <w:gridCol w:w="1440"/>
        <w:gridCol w:w="897"/>
        <w:gridCol w:w="269"/>
        <w:gridCol w:w="897"/>
        <w:gridCol w:w="180"/>
        <w:gridCol w:w="903"/>
        <w:gridCol w:w="180"/>
        <w:gridCol w:w="898"/>
        <w:gridCol w:w="180"/>
        <w:gridCol w:w="898"/>
        <w:gridCol w:w="180"/>
        <w:gridCol w:w="898"/>
        <w:gridCol w:w="180"/>
        <w:gridCol w:w="906"/>
        <w:gridCol w:w="189"/>
        <w:gridCol w:w="903"/>
        <w:gridCol w:w="180"/>
        <w:gridCol w:w="988"/>
        <w:gridCol w:w="180"/>
        <w:gridCol w:w="965"/>
        <w:gridCol w:w="9"/>
      </w:tblGrid>
      <w:tr w:rsidR="00807065" w:rsidRPr="000746C7" w:rsidDel="00685444" w:rsidTr="00440926">
        <w:trPr>
          <w:gridAfter w:val="1"/>
          <w:wAfter w:w="9" w:type="dxa"/>
          <w:cantSplit/>
          <w:tblHeader/>
        </w:trPr>
        <w:tc>
          <w:tcPr>
            <w:tcW w:w="2059" w:type="dxa"/>
          </w:tcPr>
          <w:p w:rsidR="00807065" w:rsidRPr="000746C7" w:rsidDel="00685444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07065" w:rsidRPr="000746C7" w:rsidRDefault="00807065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43" w:type="dxa"/>
            <w:gridSpan w:val="4"/>
          </w:tcPr>
          <w:p w:rsidR="00807065" w:rsidRPr="000746C7" w:rsidRDefault="00807065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628" w:type="dxa"/>
            <w:gridSpan w:val="15"/>
          </w:tcPr>
          <w:p w:rsidR="00807065" w:rsidRPr="000746C7" w:rsidRDefault="00807065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7065" w:rsidRPr="000746C7" w:rsidDel="00685444" w:rsidTr="00440926">
        <w:trPr>
          <w:gridAfter w:val="1"/>
          <w:wAfter w:w="9" w:type="dxa"/>
          <w:cantSplit/>
          <w:tblHeader/>
        </w:trPr>
        <w:tc>
          <w:tcPr>
            <w:tcW w:w="2059" w:type="dxa"/>
          </w:tcPr>
          <w:p w:rsidR="00807065" w:rsidRPr="000746C7" w:rsidDel="00685444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07065" w:rsidRPr="000746C7" w:rsidRDefault="00807065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43" w:type="dxa"/>
            <w:gridSpan w:val="4"/>
          </w:tcPr>
          <w:p w:rsidR="00807065" w:rsidRPr="000746C7" w:rsidRDefault="00807065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8628" w:type="dxa"/>
            <w:gridSpan w:val="15"/>
          </w:tcPr>
          <w:p w:rsidR="00807065" w:rsidRPr="000746C7" w:rsidRDefault="00807065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807065" w:rsidRPr="000746C7" w:rsidDel="00685444" w:rsidTr="00440926">
        <w:trPr>
          <w:gridAfter w:val="1"/>
          <w:wAfter w:w="9" w:type="dxa"/>
          <w:cantSplit/>
          <w:trHeight w:val="363"/>
          <w:tblHeader/>
        </w:trPr>
        <w:tc>
          <w:tcPr>
            <w:tcW w:w="2059" w:type="dxa"/>
          </w:tcPr>
          <w:p w:rsidR="00807065" w:rsidRPr="000746C7" w:rsidDel="00685444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243" w:type="dxa"/>
            <w:gridSpan w:val="4"/>
          </w:tcPr>
          <w:p w:rsidR="00807065" w:rsidRPr="000746C7" w:rsidDel="00685444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เป็นเจ้าของ</w:t>
            </w:r>
          </w:p>
        </w:tc>
        <w:tc>
          <w:tcPr>
            <w:tcW w:w="1981" w:type="dxa"/>
            <w:gridSpan w:val="3"/>
          </w:tcPr>
          <w:p w:rsidR="00807065" w:rsidRPr="000746C7" w:rsidDel="00685444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807065" w:rsidRPr="000746C7" w:rsidDel="00685444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976" w:type="dxa"/>
            <w:gridSpan w:val="3"/>
          </w:tcPr>
          <w:p w:rsidR="00807065" w:rsidRPr="000746C7" w:rsidDel="00685444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807065" w:rsidRPr="000746C7" w:rsidDel="00685444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998" w:type="dxa"/>
            <w:gridSpan w:val="3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133" w:type="dxa"/>
            <w:gridSpan w:val="3"/>
          </w:tcPr>
          <w:p w:rsidR="00807065" w:rsidRPr="000746C7" w:rsidDel="00685444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-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807065" w:rsidRPr="000746C7" w:rsidTr="00440926">
        <w:trPr>
          <w:gridAfter w:val="1"/>
          <w:wAfter w:w="9" w:type="dxa"/>
          <w:cantSplit/>
          <w:tblHeader/>
        </w:trPr>
        <w:tc>
          <w:tcPr>
            <w:tcW w:w="2059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ลักษณะ</w:t>
            </w:r>
          </w:p>
        </w:tc>
        <w:tc>
          <w:tcPr>
            <w:tcW w:w="897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69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9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:rsidR="00807065" w:rsidRPr="000746C7" w:rsidRDefault="0080706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1A93" w:rsidRPr="000746C7" w:rsidTr="00440926">
        <w:trPr>
          <w:gridAfter w:val="1"/>
          <w:wAfter w:w="9" w:type="dxa"/>
          <w:cantSplit/>
          <w:trHeight w:val="389"/>
          <w:tblHeader/>
        </w:trPr>
        <w:tc>
          <w:tcPr>
            <w:tcW w:w="2059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897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69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9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:rsidR="00B51A93" w:rsidRPr="000746C7" w:rsidRDefault="00B51A93" w:rsidP="00B51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60</w:t>
            </w:r>
          </w:p>
        </w:tc>
      </w:tr>
      <w:tr w:rsidR="00440926" w:rsidRPr="000746C7" w:rsidTr="00440926">
        <w:trPr>
          <w:cantSplit/>
          <w:tblHeader/>
        </w:trPr>
        <w:tc>
          <w:tcPr>
            <w:tcW w:w="2059" w:type="dxa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063" w:type="dxa"/>
            <w:gridSpan w:val="3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7734" w:type="dxa"/>
            <w:gridSpan w:val="15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0926" w:rsidRPr="000746C7" w:rsidTr="00440926">
        <w:trPr>
          <w:gridAfter w:val="1"/>
          <w:wAfter w:w="9" w:type="dxa"/>
          <w:cantSplit/>
          <w:trHeight w:val="197"/>
        </w:trPr>
        <w:tc>
          <w:tcPr>
            <w:tcW w:w="2059" w:type="dxa"/>
          </w:tcPr>
          <w:p w:rsidR="00440926" w:rsidRPr="000746C7" w:rsidRDefault="00440926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97" w:type="dxa"/>
          </w:tcPr>
          <w:p w:rsidR="00440926" w:rsidRPr="000746C7" w:rsidRDefault="00440926" w:rsidP="0044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:rsidR="00440926" w:rsidRPr="000746C7" w:rsidRDefault="00440926" w:rsidP="0044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898" w:type="dxa"/>
          </w:tcPr>
          <w:p w:rsidR="00440926" w:rsidRPr="000746C7" w:rsidRDefault="00440926" w:rsidP="0044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</w:tcPr>
          <w:p w:rsidR="00440926" w:rsidRPr="000746C7" w:rsidRDefault="00440926" w:rsidP="0044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" w:type="dxa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:rsidR="00440926" w:rsidRPr="000746C7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440926" w:rsidRPr="000746C7" w:rsidRDefault="00440926" w:rsidP="0044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</w:tcPr>
          <w:p w:rsidR="00440926" w:rsidRPr="000746C7" w:rsidRDefault="00440926" w:rsidP="0044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440926" w:rsidRPr="000746C7" w:rsidRDefault="00440926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:rsidR="00440926" w:rsidRPr="000746C7" w:rsidRDefault="00440926" w:rsidP="0044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2C374D" w:rsidRPr="000746C7" w:rsidTr="00D54AF2">
        <w:trPr>
          <w:gridAfter w:val="1"/>
          <w:wAfter w:w="9" w:type="dxa"/>
          <w:cantSplit/>
          <w:trHeight w:val="197"/>
        </w:trPr>
        <w:tc>
          <w:tcPr>
            <w:tcW w:w="2059" w:type="dxa"/>
            <w:vAlign w:val="bottom"/>
          </w:tcPr>
          <w:p w:rsidR="002C374D" w:rsidRPr="000746C7" w:rsidRDefault="002C374D" w:rsidP="002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ไดมอนด์</w:t>
            </w:r>
          </w:p>
          <w:p w:rsidR="002C374D" w:rsidRPr="000746C7" w:rsidRDefault="002C374D" w:rsidP="002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วัสดุ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ผลิตคอนกรีต</w:t>
            </w:r>
          </w:p>
          <w:p w:rsidR="002C374D" w:rsidRPr="000746C7" w:rsidRDefault="002C374D" w:rsidP="002C374D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 xml:space="preserve">   มวลเบา</w:t>
            </w:r>
          </w:p>
        </w:tc>
        <w:tc>
          <w:tcPr>
            <w:tcW w:w="897" w:type="dxa"/>
          </w:tcPr>
          <w:p w:rsidR="002C374D" w:rsidRPr="000746C7" w:rsidRDefault="002C374D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69" w:type="dxa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898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 w:right="-21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2C374D" w:rsidRPr="000746C7" w:rsidRDefault="002C374D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2C374D" w:rsidRPr="000746C7" w:rsidRDefault="002C374D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:rsidR="002C374D" w:rsidRPr="000746C7" w:rsidRDefault="002C374D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2C374D" w:rsidRPr="000746C7" w:rsidRDefault="002C374D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2C374D" w:rsidRPr="000746C7" w:rsidRDefault="002C374D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</w:tcPr>
          <w:p w:rsidR="002C374D" w:rsidRPr="000746C7" w:rsidRDefault="002C374D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2C374D" w:rsidRPr="000746C7" w:rsidRDefault="002C374D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:rsidR="002C374D" w:rsidRPr="000746C7" w:rsidRDefault="002C374D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2C374D" w:rsidRPr="000746C7" w:rsidRDefault="002C374D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</w:p>
        </w:tc>
      </w:tr>
      <w:tr w:rsidR="002C374D" w:rsidRPr="000746C7" w:rsidTr="00C9713C">
        <w:trPr>
          <w:gridAfter w:val="1"/>
          <w:wAfter w:w="9" w:type="dxa"/>
          <w:cantSplit/>
          <w:trHeight w:val="197"/>
        </w:trPr>
        <w:tc>
          <w:tcPr>
            <w:tcW w:w="2059" w:type="dxa"/>
            <w:vAlign w:val="bottom"/>
          </w:tcPr>
          <w:p w:rsidR="002C374D" w:rsidRPr="000746C7" w:rsidRDefault="002C374D" w:rsidP="002C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97" w:type="dxa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 w:right="-2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:rsidR="002C374D" w:rsidRPr="000746C7" w:rsidRDefault="002C374D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:rsidR="002C374D" w:rsidRPr="000746C7" w:rsidRDefault="002C374D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2C374D" w:rsidRPr="000746C7" w:rsidRDefault="002C374D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2C374D" w:rsidRPr="000746C7" w:rsidRDefault="002C374D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2C374D" w:rsidRPr="000746C7" w:rsidRDefault="002C374D" w:rsidP="002C374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:rsidR="002C374D" w:rsidRPr="000746C7" w:rsidRDefault="002C374D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</w:tbl>
    <w:p w:rsidR="00EA44F6" w:rsidRPr="000746C7" w:rsidRDefault="00EA44F6" w:rsidP="00807065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</w:p>
    <w:p w:rsidR="00807065" w:rsidRPr="008F72AB" w:rsidRDefault="00807065" w:rsidP="00807065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0746C7">
        <w:rPr>
          <w:rFonts w:ascii="Angsana New" w:hAnsi="Angsana New" w:hint="cs"/>
          <w:color w:val="000000"/>
          <w:sz w:val="30"/>
          <w:szCs w:val="30"/>
          <w:cs/>
          <w:lang w:bidi="th-TH"/>
        </w:rPr>
        <w:t>บริษัทย่อยดำเนินธุรกิจในประเทศไทย</w:t>
      </w:r>
      <w:r w:rsidR="008F72AB">
        <w:rPr>
          <w:rFonts w:ascii="Angsana New" w:hAnsi="Angsana New"/>
          <w:color w:val="000000"/>
          <w:sz w:val="30"/>
          <w:szCs w:val="30"/>
          <w:lang w:bidi="th-TH"/>
        </w:rPr>
        <w:t xml:space="preserve"> </w:t>
      </w:r>
      <w:r w:rsidR="008F72AB"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บริษัทไม่ได้รับเงินปันผลสำหรับปี </w:t>
      </w:r>
      <w:r w:rsidR="008F72A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2561 </w:t>
      </w:r>
      <w:r w:rsidR="008F72A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และ </w:t>
      </w:r>
      <w:r w:rsidR="008F72AB">
        <w:rPr>
          <w:rFonts w:ascii="Angsana New" w:hAnsi="Angsana New"/>
          <w:color w:val="000000"/>
          <w:sz w:val="30"/>
          <w:szCs w:val="30"/>
          <w:lang w:val="en-US" w:bidi="th-TH"/>
        </w:rPr>
        <w:t>2560</w:t>
      </w:r>
    </w:p>
    <w:p w:rsidR="00807065" w:rsidRPr="000746C7" w:rsidRDefault="00807065" w:rsidP="00807065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color w:val="000000"/>
          <w:spacing w:val="-6"/>
          <w:sz w:val="16"/>
          <w:szCs w:val="16"/>
          <w:lang w:val="en-US" w:bidi="th-TH"/>
        </w:rPr>
      </w:pPr>
    </w:p>
    <w:p w:rsidR="00094723" w:rsidRPr="000746C7" w:rsidRDefault="00094723" w:rsidP="00942B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  <w:sectPr w:rsidR="00094723" w:rsidRPr="000746C7" w:rsidSect="004B15A0">
          <w:footerReference w:type="default" r:id="rId12"/>
          <w:pgSz w:w="16834" w:h="11909" w:orient="landscape" w:code="9"/>
          <w:pgMar w:top="691" w:right="1152" w:bottom="576" w:left="1152" w:header="1008" w:footer="590" w:gutter="0"/>
          <w:cols w:space="720"/>
          <w:docGrid w:linePitch="245"/>
        </w:sectPr>
      </w:pPr>
    </w:p>
    <w:p w:rsidR="00413A88" w:rsidRPr="000746C7" w:rsidRDefault="00413A88" w:rsidP="002C374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lastRenderedPageBreak/>
        <w:t>มูลค่าที่คาดว่าจะได้รับคืนของ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หน่วยสินทรัพย์ที่ก่อให้เกิดเงินสดนี้เป็น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มูลค่าจากการใช้ ซึ่งวัดมูลค่าโดย</w:t>
      </w:r>
      <w:r w:rsidR="00DA5516">
        <w:rPr>
          <w:rFonts w:ascii="Angsana New" w:hAnsi="Angsana New"/>
          <w:color w:val="000000"/>
          <w:sz w:val="30"/>
          <w:szCs w:val="30"/>
        </w:rPr>
        <w:br/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คิดลดกระแสเงินสดในอนาคตที่คาดว่าจะได้รับจากการดำเนินงานต่อเนื่อง</w:t>
      </w:r>
      <w:r w:rsidR="00421547" w:rsidRPr="000746C7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13A88" w:rsidRPr="000746C7" w:rsidRDefault="00413A88" w:rsidP="002C374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13A88" w:rsidRPr="000746C7" w:rsidRDefault="00413A88" w:rsidP="002C3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 w:firstLine="18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>อัตราคิดลด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ที่ใช้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เป็นอัตรา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โดยประมาณ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ก่อน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หัก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ภาษี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เงินได้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ที่อ้างอิงจากอัตราดอกเบี้ยพันธบัตรรัฐบาลอายุ </w:t>
      </w:r>
      <w:r w:rsidR="00800E4E" w:rsidRPr="000746C7">
        <w:rPr>
          <w:rFonts w:ascii="Angsana New" w:hAnsi="Angsana New"/>
          <w:color w:val="000000"/>
          <w:sz w:val="30"/>
          <w:szCs w:val="30"/>
        </w:rPr>
        <w:t>3</w:t>
      </w:r>
      <w:r w:rsidRPr="000746C7">
        <w:rPr>
          <w:rFonts w:ascii="Angsana New" w:hAnsi="Angsana New"/>
          <w:color w:val="000000"/>
          <w:sz w:val="30"/>
          <w:szCs w:val="30"/>
        </w:rPr>
        <w:t>0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:rsidR="00BC6394" w:rsidRPr="000746C7" w:rsidRDefault="00BC6394" w:rsidP="002C3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58" w:firstLine="18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13A88" w:rsidRPr="000746C7" w:rsidRDefault="00441F16" w:rsidP="002C3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58" w:firstLine="18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กระแสเงินสดสำหรับระยะเวลา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BC6394" w:rsidRPr="000746C7">
        <w:rPr>
          <w:rFonts w:ascii="Angsana New" w:hAnsi="Angsana New"/>
          <w:color w:val="000000"/>
          <w:sz w:val="30"/>
          <w:szCs w:val="30"/>
        </w:rPr>
        <w:t xml:space="preserve">5 </w:t>
      </w:r>
      <w:r w:rsidR="00BC6394" w:rsidRPr="000746C7">
        <w:rPr>
          <w:rFonts w:ascii="Angsana New" w:hAnsi="Angsana New" w:hint="cs"/>
          <w:color w:val="000000"/>
          <w:sz w:val="30"/>
          <w:szCs w:val="30"/>
          <w:cs/>
        </w:rPr>
        <w:t>ปีได้นำมาคิดลด</w:t>
      </w:r>
      <w:r>
        <w:rPr>
          <w:rFonts w:ascii="Angsana New" w:hAnsi="Angsana New"/>
          <w:color w:val="000000"/>
          <w:sz w:val="30"/>
          <w:szCs w:val="30"/>
          <w:cs/>
        </w:rPr>
        <w:t>กระแสเงินสด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BC6394" w:rsidRPr="000746C7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BC6394" w:rsidRPr="000746C7">
        <w:rPr>
          <w:rFonts w:ascii="Angsana New" w:hAnsi="Angsana New"/>
          <w:color w:val="000000"/>
          <w:sz w:val="30"/>
          <w:szCs w:val="30"/>
          <w:cs/>
        </w:rPr>
        <w:t>ใช้อัตราการเติบโตในระยะยาว</w:t>
      </w:r>
      <w:r w:rsidR="00BC6394" w:rsidRPr="000746C7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BC6394" w:rsidRPr="000746C7">
        <w:rPr>
          <w:rFonts w:ascii="Angsana New" w:hAnsi="Angsana New"/>
          <w:color w:val="000000"/>
          <w:sz w:val="30"/>
          <w:szCs w:val="30"/>
          <w:cs/>
        </w:rPr>
        <w:t>กำหนด</w:t>
      </w:r>
      <w:r w:rsidR="00422F3F">
        <w:rPr>
          <w:rFonts w:ascii="Angsana New" w:hAnsi="Angsana New"/>
          <w:color w:val="000000"/>
          <w:sz w:val="30"/>
          <w:szCs w:val="30"/>
        </w:rPr>
        <w:br/>
      </w:r>
      <w:r w:rsidR="00BC6394" w:rsidRPr="000746C7">
        <w:rPr>
          <w:rFonts w:ascii="Angsana New" w:hAnsi="Angsana New"/>
          <w:color w:val="000000"/>
          <w:sz w:val="30"/>
          <w:szCs w:val="30"/>
          <w:cs/>
        </w:rPr>
        <w:t>โดยอ้างอิงอัตราผลิตภัณฑ์มวลรวมในประเทศ (</w:t>
      </w:r>
      <w:r w:rsidR="00BC6394" w:rsidRPr="000746C7">
        <w:rPr>
          <w:rFonts w:ascii="Angsana New" w:hAnsi="Angsana New"/>
          <w:color w:val="000000"/>
          <w:sz w:val="30"/>
          <w:szCs w:val="30"/>
        </w:rPr>
        <w:t xml:space="preserve">GDP) </w:t>
      </w:r>
      <w:r w:rsidR="00BC6394" w:rsidRPr="000746C7">
        <w:rPr>
          <w:rFonts w:ascii="Angsana New" w:hAnsi="Angsana New"/>
          <w:color w:val="000000"/>
          <w:sz w:val="30"/>
          <w:szCs w:val="30"/>
          <w:cs/>
        </w:rPr>
        <w:t>ที่หน่วยสินทรัพย์ที่ก่อให้เกิดเงินสดดำเนิน</w:t>
      </w:r>
      <w:r w:rsidR="00BC6394" w:rsidRPr="000746C7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="00BC6394" w:rsidRPr="000746C7">
        <w:rPr>
          <w:rFonts w:ascii="Angsana New" w:hAnsi="Angsana New"/>
          <w:color w:val="000000"/>
          <w:sz w:val="30"/>
          <w:szCs w:val="30"/>
          <w:cs/>
        </w:rPr>
        <w:t xml:space="preserve">อยู่ </w:t>
      </w:r>
    </w:p>
    <w:p w:rsidR="00BC6394" w:rsidRPr="000746C7" w:rsidRDefault="00BC6394" w:rsidP="002C3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BC6394" w:rsidRPr="0022429C" w:rsidRDefault="00BC6394" w:rsidP="002C374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2429C">
        <w:rPr>
          <w:rFonts w:ascii="Angsana New" w:hAnsi="Angsana New"/>
          <w:color w:val="000000"/>
          <w:sz w:val="30"/>
          <w:szCs w:val="30"/>
          <w:cs/>
        </w:rPr>
        <w:t xml:space="preserve">ประมาณการอัตราการเติบโตของกำไร </w:t>
      </w:r>
      <w:r w:rsidRPr="0022429C">
        <w:rPr>
          <w:rFonts w:ascii="Angsana New" w:hAnsi="Angsana New"/>
          <w:color w:val="000000"/>
          <w:sz w:val="30"/>
          <w:szCs w:val="30"/>
        </w:rPr>
        <w:t xml:space="preserve">EBITDA 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ได้มา</w:t>
      </w:r>
      <w:r w:rsidRPr="0022429C">
        <w:rPr>
          <w:rFonts w:ascii="Angsana New" w:hAnsi="Angsana New"/>
          <w:color w:val="000000"/>
          <w:sz w:val="30"/>
          <w:szCs w:val="30"/>
          <w:cs/>
        </w:rPr>
        <w:t>จาก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22429C">
        <w:rPr>
          <w:rFonts w:ascii="Angsana New" w:hAnsi="Angsana New"/>
          <w:color w:val="000000"/>
          <w:sz w:val="30"/>
          <w:szCs w:val="30"/>
          <w:cs/>
        </w:rPr>
        <w:t>ประมาณการรายได้ในอนาคต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โดยอาศัย</w:t>
      </w:r>
      <w:r w:rsidRPr="0022429C">
        <w:rPr>
          <w:rFonts w:ascii="Angsana New" w:hAnsi="Angsana New"/>
          <w:color w:val="000000"/>
          <w:sz w:val="30"/>
          <w:szCs w:val="30"/>
          <w:cs/>
        </w:rPr>
        <w:t xml:space="preserve">ประสบการณ์ในอดีตปรับปรุงด้วยรายได้ที่คาดว่าจะได้รับ 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ซึ่งค</w:t>
      </w:r>
      <w:r w:rsidRPr="0022429C">
        <w:rPr>
          <w:rFonts w:ascii="Angsana New" w:hAnsi="Angsana New"/>
          <w:color w:val="000000"/>
          <w:sz w:val="30"/>
          <w:szCs w:val="30"/>
          <w:cs/>
        </w:rPr>
        <w:t>าดการณ์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การเติบโตของรายได้</w:t>
      </w:r>
      <w:r w:rsidRPr="0022429C">
        <w:rPr>
          <w:rFonts w:ascii="Angsana New" w:hAnsi="Angsana New"/>
          <w:color w:val="000000"/>
          <w:sz w:val="30"/>
          <w:szCs w:val="30"/>
          <w:cs/>
        </w:rPr>
        <w:t>จากอัตราเติบโต</w:t>
      </w:r>
      <w:r w:rsidR="00365757" w:rsidRPr="0022429C">
        <w:rPr>
          <w:rFonts w:ascii="Angsana New" w:hAnsi="Angsana New"/>
          <w:color w:val="000000"/>
          <w:sz w:val="30"/>
          <w:szCs w:val="30"/>
          <w:cs/>
        </w:rPr>
        <w:br/>
      </w:r>
      <w:r w:rsidRPr="0022429C">
        <w:rPr>
          <w:rFonts w:ascii="Angsana New" w:hAnsi="Angsana New"/>
          <w:color w:val="000000"/>
          <w:sz w:val="30"/>
          <w:szCs w:val="30"/>
          <w:cs/>
        </w:rPr>
        <w:t xml:space="preserve">ถัวเฉลี่ยของ </w:t>
      </w:r>
      <w:r w:rsidR="00800E4E" w:rsidRPr="0022429C">
        <w:rPr>
          <w:rFonts w:ascii="Angsana New" w:hAnsi="Angsana New"/>
          <w:color w:val="000000"/>
          <w:sz w:val="30"/>
          <w:szCs w:val="30"/>
        </w:rPr>
        <w:t>3</w:t>
      </w:r>
      <w:r w:rsidRPr="0022429C">
        <w:rPr>
          <w:rFonts w:ascii="Angsana New" w:hAnsi="Angsana New"/>
          <w:color w:val="000000"/>
          <w:sz w:val="30"/>
          <w:szCs w:val="30"/>
        </w:rPr>
        <w:t xml:space="preserve"> </w:t>
      </w:r>
      <w:r w:rsidRPr="0022429C">
        <w:rPr>
          <w:rFonts w:ascii="Angsana New" w:hAnsi="Angsana New"/>
          <w:color w:val="000000"/>
          <w:sz w:val="30"/>
          <w:szCs w:val="30"/>
          <w:cs/>
        </w:rPr>
        <w:t>ปีที่ผ่านมา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รวมกับ</w:t>
      </w:r>
      <w:r w:rsidRPr="0022429C">
        <w:rPr>
          <w:rFonts w:ascii="Angsana New" w:hAnsi="Angsana New"/>
          <w:color w:val="000000"/>
          <w:sz w:val="30"/>
          <w:szCs w:val="30"/>
          <w:cs/>
        </w:rPr>
        <w:t>ประมาณการยอดขาย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22429C">
        <w:rPr>
          <w:rFonts w:ascii="Angsana New" w:hAnsi="Angsana New"/>
          <w:color w:val="000000"/>
          <w:sz w:val="30"/>
          <w:szCs w:val="30"/>
          <w:cs/>
        </w:rPr>
        <w:t>ราคา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ขาย</w:t>
      </w:r>
      <w:r w:rsidRPr="0022429C">
        <w:rPr>
          <w:rFonts w:ascii="Angsana New" w:hAnsi="Angsana New"/>
          <w:color w:val="000000"/>
          <w:sz w:val="30"/>
          <w:szCs w:val="30"/>
          <w:cs/>
        </w:rPr>
        <w:t xml:space="preserve">ที่จะเพิ่มขึ้นในอีก </w:t>
      </w:r>
      <w:r w:rsidR="00451288" w:rsidRPr="0022429C">
        <w:rPr>
          <w:rFonts w:ascii="Angsana New" w:hAnsi="Angsana New"/>
          <w:color w:val="000000"/>
          <w:sz w:val="30"/>
          <w:szCs w:val="30"/>
        </w:rPr>
        <w:t>5</w:t>
      </w:r>
      <w:r w:rsidRPr="0022429C">
        <w:rPr>
          <w:rFonts w:ascii="Angsana New" w:hAnsi="Angsana New"/>
          <w:color w:val="000000"/>
          <w:sz w:val="30"/>
          <w:szCs w:val="30"/>
          <w:cs/>
        </w:rPr>
        <w:t xml:space="preserve"> ปีข้างหน้า </w:t>
      </w:r>
    </w:p>
    <w:p w:rsidR="00BC6394" w:rsidRPr="000746C7" w:rsidRDefault="00BC6394" w:rsidP="002C3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F622F" w:rsidRPr="000746C7" w:rsidRDefault="0021119C" w:rsidP="002C374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 w:hint="cs"/>
          <w:color w:val="000000"/>
          <w:sz w:val="30"/>
          <w:szCs w:val="30"/>
          <w:cs/>
        </w:rPr>
        <w:t>จากการบันทึก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ขาดทุนจากการด้อยค่า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ของเงินลงทุนทำให้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มูลค่าที่คาดว่าจะได้รับเท่า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กับ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มูลค่า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ตามบัญชี</w:t>
      </w:r>
      <w:r w:rsidR="00365757" w:rsidRPr="000746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2429C">
        <w:rPr>
          <w:rFonts w:ascii="Angsana New" w:hAnsi="Angsana New"/>
          <w:color w:val="000000"/>
          <w:sz w:val="30"/>
          <w:szCs w:val="30"/>
          <w:cs/>
        </w:rPr>
        <w:br/>
      </w:r>
      <w:r w:rsidR="00365757" w:rsidRPr="000746C7">
        <w:rPr>
          <w:rFonts w:ascii="Angsana New" w:hAnsi="Angsana New"/>
          <w:color w:val="000000"/>
          <w:sz w:val="30"/>
          <w:szCs w:val="30"/>
          <w:cs/>
        </w:rPr>
        <w:t>ทั้งนี้</w:t>
      </w:r>
      <w:r w:rsidR="002C374D">
        <w:rPr>
          <w:rFonts w:ascii="Angsana New" w:hAnsi="Angsana New"/>
          <w:color w:val="000000"/>
          <w:sz w:val="30"/>
          <w:szCs w:val="30"/>
        </w:rPr>
        <w:t xml:space="preserve"> 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หาก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สมมติฐานที่สำคัญ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การเปลี่ยนแปลง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ในทางตรงข้าม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อาจ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ทำให้มี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การด้อยค่าเพิ่มขึ้น</w:t>
      </w:r>
    </w:p>
    <w:p w:rsidR="00BC6394" w:rsidRPr="000746C7" w:rsidRDefault="00BC6394" w:rsidP="0022429C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63F75" w:rsidRPr="001E25B3" w:rsidRDefault="001E25B3" w:rsidP="001E25B3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E25B3">
        <w:rPr>
          <w:rFonts w:ascii="Angsana New" w:hAnsi="Angsana New"/>
          <w:color w:val="000000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1E25B3">
        <w:rPr>
          <w:rFonts w:ascii="Angsana New" w:hAnsi="Angsana New"/>
          <w:color w:val="000000"/>
          <w:sz w:val="30"/>
          <w:szCs w:val="30"/>
          <w:cs/>
        </w:rPr>
        <w:t>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:rsidR="00963F75" w:rsidRPr="00963F75" w:rsidRDefault="00963F75" w:rsidP="00963F75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1E25B3" w:rsidRPr="006E4BD6" w:rsidTr="001E25B3">
        <w:trPr>
          <w:tblHeader/>
        </w:trPr>
        <w:tc>
          <w:tcPr>
            <w:tcW w:w="3960" w:type="dxa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4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25B3" w:rsidRPr="006E4BD6" w:rsidTr="001E25B3">
        <w:trPr>
          <w:tblHeader/>
        </w:trPr>
        <w:tc>
          <w:tcPr>
            <w:tcW w:w="3960" w:type="dxa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E25B3" w:rsidRPr="006E4BD6" w:rsidTr="001E25B3">
        <w:trPr>
          <w:tblHeader/>
        </w:trPr>
        <w:tc>
          <w:tcPr>
            <w:tcW w:w="3960" w:type="dxa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E25B3" w:rsidRPr="006E4BD6" w:rsidTr="001E25B3">
        <w:tc>
          <w:tcPr>
            <w:tcW w:w="3960" w:type="dxa"/>
            <w:shd w:val="clear" w:color="auto" w:fill="auto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:rsidR="001E25B3" w:rsidRPr="00205796" w:rsidRDefault="00205796" w:rsidP="001E25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5796"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270" w:type="dxa"/>
          </w:tcPr>
          <w:p w:rsidR="001E25B3" w:rsidRPr="0020579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E25B3" w:rsidRPr="00205796" w:rsidRDefault="00205796" w:rsidP="001E25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5796"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270" w:type="dxa"/>
          </w:tcPr>
          <w:p w:rsidR="001E25B3" w:rsidRPr="0020579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E25B3" w:rsidRPr="00205796" w:rsidRDefault="00205796" w:rsidP="001E25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5796"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270" w:type="dxa"/>
          </w:tcPr>
          <w:p w:rsidR="001E25B3" w:rsidRPr="0020579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E25B3" w:rsidRPr="00205796" w:rsidRDefault="00205796" w:rsidP="001E25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5796">
              <w:rPr>
                <w:rFonts w:ascii="Angsana New" w:hAnsi="Angsana New"/>
                <w:sz w:val="30"/>
                <w:szCs w:val="30"/>
              </w:rPr>
              <w:t>9.4</w:t>
            </w:r>
          </w:p>
        </w:tc>
      </w:tr>
      <w:tr w:rsidR="001E25B3" w:rsidRPr="006E4BD6" w:rsidTr="001E25B3">
        <w:tc>
          <w:tcPr>
            <w:tcW w:w="3960" w:type="dxa"/>
            <w:shd w:val="clear" w:color="auto" w:fill="auto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:rsidR="001E25B3" w:rsidRPr="00205796" w:rsidRDefault="00762A07" w:rsidP="001E25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205796" w:rsidRPr="00205796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270" w:type="dxa"/>
          </w:tcPr>
          <w:p w:rsidR="001E25B3" w:rsidRPr="0020579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E25B3" w:rsidRPr="00205796" w:rsidRDefault="00762A07" w:rsidP="001E25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05796" w:rsidRPr="00205796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270" w:type="dxa"/>
          </w:tcPr>
          <w:p w:rsidR="001E25B3" w:rsidRPr="0020579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E25B3" w:rsidRPr="00205796" w:rsidRDefault="00762A07" w:rsidP="001E25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05796" w:rsidRPr="00205796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270" w:type="dxa"/>
          </w:tcPr>
          <w:p w:rsidR="001E25B3" w:rsidRPr="0020579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E25B3" w:rsidRPr="00205796" w:rsidRDefault="00762A07" w:rsidP="001E25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05796" w:rsidRPr="00205796">
              <w:rPr>
                <w:rFonts w:ascii="Angsana New" w:hAnsi="Angsana New"/>
                <w:sz w:val="30"/>
                <w:szCs w:val="30"/>
              </w:rPr>
              <w:t>.0</w:t>
            </w:r>
          </w:p>
        </w:tc>
      </w:tr>
    </w:tbl>
    <w:p w:rsidR="00963F75" w:rsidRDefault="00963F75" w:rsidP="00DC4C75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63F75" w:rsidRDefault="00963F75" w:rsidP="00963F75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942B98" w:rsidRPr="002C374D" w:rsidRDefault="00DC4C75" w:rsidP="000133A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2C374D">
        <w:rPr>
          <w:rFonts w:ascii="Angsana New" w:hAnsi="Angsana New"/>
          <w:sz w:val="30"/>
          <w:szCs w:val="30"/>
        </w:rPr>
        <w:br w:type="page"/>
      </w:r>
      <w:r w:rsidR="00942B98" w:rsidRPr="002C374D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อสังหาริมทรัพย์เพื่อการลงทุน</w:t>
      </w:r>
    </w:p>
    <w:p w:rsidR="00B2157E" w:rsidRPr="000746C7" w:rsidRDefault="00B2157E" w:rsidP="00942B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tbl>
      <w:tblPr>
        <w:tblW w:w="911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889"/>
        <w:gridCol w:w="1093"/>
        <w:gridCol w:w="1173"/>
        <w:gridCol w:w="272"/>
        <w:gridCol w:w="1079"/>
        <w:gridCol w:w="243"/>
        <w:gridCol w:w="24"/>
        <w:gridCol w:w="977"/>
        <w:gridCol w:w="297"/>
        <w:gridCol w:w="1070"/>
      </w:tblGrid>
      <w:tr w:rsidR="00C00004" w:rsidRPr="000746C7" w:rsidTr="00EF1FF8">
        <w:tc>
          <w:tcPr>
            <w:tcW w:w="1584" w:type="pct"/>
          </w:tcPr>
          <w:p w:rsidR="00B2157E" w:rsidRPr="000746C7" w:rsidRDefault="00B2157E" w:rsidP="00B2157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599" w:type="pct"/>
          </w:tcPr>
          <w:p w:rsidR="00B2157E" w:rsidRPr="000746C7" w:rsidRDefault="00B2157E" w:rsidP="00B2157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84" w:type="pct"/>
            <w:gridSpan w:val="3"/>
          </w:tcPr>
          <w:p w:rsidR="00B2157E" w:rsidRPr="000746C7" w:rsidRDefault="00B2157E" w:rsidP="00ED0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:rsidR="00B2157E" w:rsidRPr="000746C7" w:rsidRDefault="00B2157E" w:rsidP="00ED0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:rsidR="00B2157E" w:rsidRPr="000746C7" w:rsidRDefault="00B2157E" w:rsidP="00ED0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8D3" w:rsidRPr="000746C7" w:rsidTr="002C374D">
        <w:trPr>
          <w:trHeight w:val="70"/>
        </w:trPr>
        <w:tc>
          <w:tcPr>
            <w:tcW w:w="1584" w:type="pct"/>
          </w:tcPr>
          <w:p w:rsidR="001A68D3" w:rsidRPr="000746C7" w:rsidRDefault="001A68D3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1A68D3" w:rsidRPr="000746C7" w:rsidRDefault="001A68D3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3" w:type="pct"/>
          </w:tcPr>
          <w:p w:rsidR="001A68D3" w:rsidRPr="000746C7" w:rsidRDefault="00B176EC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B51A93"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9" w:type="pct"/>
          </w:tcPr>
          <w:p w:rsidR="001A68D3" w:rsidRPr="000746C7" w:rsidRDefault="001A68D3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1A68D3" w:rsidRPr="000746C7" w:rsidRDefault="00B176EC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="00B51A93"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6" w:type="pct"/>
            <w:gridSpan w:val="2"/>
          </w:tcPr>
          <w:p w:rsidR="001A68D3" w:rsidRPr="000746C7" w:rsidRDefault="001A68D3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:rsidR="001A68D3" w:rsidRPr="000746C7" w:rsidRDefault="00B176EC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B51A93"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63" w:type="pct"/>
          </w:tcPr>
          <w:p w:rsidR="001A68D3" w:rsidRPr="000746C7" w:rsidRDefault="001A68D3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A68D3" w:rsidRPr="000746C7" w:rsidRDefault="00B176EC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="00B51A93" w:rsidRPr="000746C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B2157E" w:rsidRPr="000746C7" w:rsidTr="00EF1FF8">
        <w:trPr>
          <w:trHeight w:val="290"/>
        </w:trPr>
        <w:tc>
          <w:tcPr>
            <w:tcW w:w="1584" w:type="pct"/>
          </w:tcPr>
          <w:p w:rsidR="00B2157E" w:rsidRPr="000746C7" w:rsidRDefault="00B2157E" w:rsidP="00B21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B2157E" w:rsidRPr="000746C7" w:rsidRDefault="00B2157E" w:rsidP="00B21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8"/>
          </w:tcPr>
          <w:p w:rsidR="00B2157E" w:rsidRPr="000746C7" w:rsidRDefault="00B2157E" w:rsidP="00ED0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00004" w:rsidRPr="000746C7" w:rsidTr="002C374D">
        <w:tc>
          <w:tcPr>
            <w:tcW w:w="1584" w:type="pct"/>
          </w:tcPr>
          <w:p w:rsidR="00C71D29" w:rsidRPr="000746C7" w:rsidRDefault="00C71D29" w:rsidP="00C71D2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746C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599" w:type="pct"/>
          </w:tcPr>
          <w:p w:rsidR="00C71D29" w:rsidRPr="000746C7" w:rsidRDefault="00C71D29" w:rsidP="00B2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C71D29" w:rsidRPr="000746C7" w:rsidRDefault="00C71D29" w:rsidP="00C71D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:rsidR="00C71D29" w:rsidRPr="000746C7" w:rsidRDefault="00C71D29" w:rsidP="00B21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C71D29" w:rsidRPr="000746C7" w:rsidRDefault="00C71D29" w:rsidP="00B215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</w:tcPr>
          <w:p w:rsidR="00C71D29" w:rsidRPr="000746C7" w:rsidRDefault="00C71D29" w:rsidP="00B21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:rsidR="00C71D29" w:rsidRPr="000746C7" w:rsidRDefault="00C71D29" w:rsidP="00C71D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3" w:type="pct"/>
          </w:tcPr>
          <w:p w:rsidR="00C71D29" w:rsidRPr="000746C7" w:rsidRDefault="00C71D29" w:rsidP="00B21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C71D29" w:rsidRPr="000746C7" w:rsidRDefault="00C71D29" w:rsidP="00B215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B51A93" w:rsidRPr="000746C7" w:rsidTr="002C374D">
        <w:tc>
          <w:tcPr>
            <w:tcW w:w="1584" w:type="pct"/>
          </w:tcPr>
          <w:p w:rsidR="00B51A93" w:rsidRPr="000746C7" w:rsidRDefault="00B51A93" w:rsidP="00B51A9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746C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ณ วันที่ </w:t>
            </w:r>
            <w:r w:rsidRPr="000746C7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0746C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มกราคม</w:t>
            </w:r>
          </w:p>
        </w:tc>
        <w:tc>
          <w:tcPr>
            <w:tcW w:w="599" w:type="pct"/>
          </w:tcPr>
          <w:p w:rsidR="00B51A93" w:rsidRPr="000746C7" w:rsidRDefault="00B51A93" w:rsidP="00B5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B51A93" w:rsidRPr="003D5E74" w:rsidRDefault="00B51A93" w:rsidP="002C3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5E74">
              <w:rPr>
                <w:rFonts w:ascii="Angsana New" w:hAnsi="Angsana New"/>
                <w:sz w:val="30"/>
                <w:szCs w:val="30"/>
              </w:rPr>
              <w:t>50,750</w:t>
            </w:r>
          </w:p>
        </w:tc>
        <w:tc>
          <w:tcPr>
            <w:tcW w:w="149" w:type="pct"/>
          </w:tcPr>
          <w:p w:rsidR="00B51A93" w:rsidRPr="000746C7" w:rsidRDefault="00B51A93" w:rsidP="00B51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B51A93" w:rsidRPr="000746C7" w:rsidRDefault="00B51A93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51</w:t>
            </w:r>
            <w:r w:rsidRPr="000746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662</w:t>
            </w:r>
          </w:p>
        </w:tc>
        <w:tc>
          <w:tcPr>
            <w:tcW w:w="133" w:type="pct"/>
          </w:tcPr>
          <w:p w:rsidR="00B51A93" w:rsidRPr="000746C7" w:rsidRDefault="00B51A93" w:rsidP="00B51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:rsidR="00B51A93" w:rsidRPr="000746C7" w:rsidRDefault="00B51A93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50,750</w:t>
            </w:r>
          </w:p>
        </w:tc>
        <w:tc>
          <w:tcPr>
            <w:tcW w:w="163" w:type="pct"/>
          </w:tcPr>
          <w:p w:rsidR="00B51A93" w:rsidRPr="000746C7" w:rsidRDefault="00B51A93" w:rsidP="00B51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B51A93" w:rsidRPr="000746C7" w:rsidRDefault="00B51A93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51</w:t>
            </w:r>
            <w:r w:rsidRPr="000746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662</w:t>
            </w:r>
          </w:p>
        </w:tc>
      </w:tr>
      <w:tr w:rsidR="003D5E74" w:rsidRPr="000746C7" w:rsidTr="002C374D">
        <w:tc>
          <w:tcPr>
            <w:tcW w:w="1584" w:type="pct"/>
          </w:tcPr>
          <w:p w:rsidR="003D5E74" w:rsidRPr="000746C7" w:rsidRDefault="003D5E74" w:rsidP="003D5E7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โอนไปที่ดิน อาคาร</w:t>
            </w:r>
            <w:r w:rsidRPr="000746C7"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และอุปกรณ์</w:t>
            </w:r>
          </w:p>
        </w:tc>
        <w:tc>
          <w:tcPr>
            <w:tcW w:w="599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2</w:t>
            </w:r>
          </w:p>
        </w:tc>
        <w:tc>
          <w:tcPr>
            <w:tcW w:w="643" w:type="pct"/>
          </w:tcPr>
          <w:p w:rsidR="003D5E74" w:rsidRPr="004D2B09" w:rsidRDefault="003D5E74" w:rsidP="00BE2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2B0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3D5E74" w:rsidRPr="004D2B09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3D5E74" w:rsidRPr="004D2B09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4D2B09">
              <w:rPr>
                <w:rFonts w:ascii="Angsana New" w:hAnsi="Angsana New"/>
                <w:sz w:val="30"/>
                <w:szCs w:val="30"/>
              </w:rPr>
              <w:t>(912)</w:t>
            </w:r>
          </w:p>
        </w:tc>
        <w:tc>
          <w:tcPr>
            <w:tcW w:w="133" w:type="pct"/>
          </w:tcPr>
          <w:p w:rsidR="003D5E74" w:rsidRPr="004D2B09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:rsidR="003D5E74" w:rsidRPr="004D2B09" w:rsidRDefault="003D5E74" w:rsidP="00BE2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2B0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3" w:type="pct"/>
          </w:tcPr>
          <w:p w:rsidR="003D5E74" w:rsidRPr="004D2B09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3D5E74" w:rsidRPr="004D2B09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4D2B09">
              <w:rPr>
                <w:rFonts w:ascii="Angsana New" w:hAnsi="Angsana New"/>
                <w:sz w:val="30"/>
                <w:szCs w:val="30"/>
              </w:rPr>
              <w:t>(912)</w:t>
            </w:r>
          </w:p>
        </w:tc>
      </w:tr>
      <w:tr w:rsidR="003D5E74" w:rsidRPr="000746C7" w:rsidTr="002C374D">
        <w:tc>
          <w:tcPr>
            <w:tcW w:w="1584" w:type="pct"/>
          </w:tcPr>
          <w:p w:rsidR="00EF1FF8" w:rsidRDefault="003D5E74" w:rsidP="003D5E7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E17637">
              <w:rPr>
                <w:rFonts w:ascii="Angsana New" w:hAnsi="Angsana New" w:cs="Angsana New"/>
                <w:color w:val="000000"/>
                <w:cs/>
                <w:lang w:val="en-US"/>
              </w:rPr>
              <w:t>โอนไปสินทรัพย์ไม่หมุนเวียน</w:t>
            </w:r>
          </w:p>
          <w:p w:rsidR="003D5E74" w:rsidRDefault="00EF1FF8" w:rsidP="003D5E7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 </w:t>
            </w:r>
            <w:r w:rsidR="003D5E74" w:rsidRPr="00E17637">
              <w:rPr>
                <w:rFonts w:ascii="Angsana New" w:hAnsi="Angsana New" w:cs="Angsana New"/>
                <w:color w:val="000000"/>
                <w:cs/>
                <w:lang w:val="en-US"/>
              </w:rPr>
              <w:t>ที่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จัดประเภทเป็นสินทรัพย์</w:t>
            </w: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 ที่</w:t>
            </w:r>
            <w:r w:rsidR="003D5E74" w:rsidRPr="00E17637">
              <w:rPr>
                <w:rFonts w:ascii="Angsana New" w:hAnsi="Angsana New" w:cs="Angsana New"/>
                <w:color w:val="000000"/>
                <w:cs/>
                <w:lang w:val="en-US"/>
              </w:rPr>
              <w:t>ถือไว้เพื่อขาย</w:t>
            </w:r>
          </w:p>
        </w:tc>
        <w:tc>
          <w:tcPr>
            <w:tcW w:w="599" w:type="pct"/>
          </w:tcPr>
          <w:p w:rsidR="003D5E74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:rsidR="00CE2B42" w:rsidRDefault="00CE2B42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9</w:t>
            </w:r>
          </w:p>
        </w:tc>
        <w:tc>
          <w:tcPr>
            <w:tcW w:w="643" w:type="pct"/>
          </w:tcPr>
          <w:p w:rsidR="003D5E74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  <w:p w:rsidR="00EF1FF8" w:rsidRDefault="00EF1FF8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  <w:p w:rsidR="003D5E74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D21BFE">
              <w:rPr>
                <w:rFonts w:ascii="Angsana New" w:hAnsi="Angsana New"/>
                <w:sz w:val="30"/>
                <w:szCs w:val="30"/>
              </w:rPr>
              <w:t>(25,445)</w:t>
            </w:r>
          </w:p>
        </w:tc>
        <w:tc>
          <w:tcPr>
            <w:tcW w:w="149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3D5E74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  <w:p w:rsidR="00EF1FF8" w:rsidRDefault="00EF1FF8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:rsidR="003D5E74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  <w:p w:rsidR="00EF1FF8" w:rsidRDefault="00EF1FF8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  <w:p w:rsidR="003D5E74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D21BFE">
              <w:rPr>
                <w:rFonts w:ascii="Angsana New" w:hAnsi="Angsana New"/>
                <w:sz w:val="30"/>
                <w:szCs w:val="30"/>
              </w:rPr>
              <w:t>(25,445)</w:t>
            </w:r>
          </w:p>
        </w:tc>
        <w:tc>
          <w:tcPr>
            <w:tcW w:w="16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3D5E74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  <w:p w:rsidR="00EF1FF8" w:rsidRDefault="00EF1FF8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  <w:p w:rsidR="003D5E74" w:rsidRPr="000746C7" w:rsidRDefault="003D5E74" w:rsidP="00BE2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5E74" w:rsidRPr="000746C7" w:rsidTr="002C374D">
        <w:tc>
          <w:tcPr>
            <w:tcW w:w="1584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9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3D5E74" w:rsidRPr="003D5E74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5E74">
              <w:rPr>
                <w:rFonts w:ascii="Angsana New" w:hAnsi="Angsana New"/>
                <w:b/>
                <w:bCs/>
                <w:sz w:val="30"/>
                <w:szCs w:val="30"/>
              </w:rPr>
              <w:t>25,305</w:t>
            </w:r>
          </w:p>
        </w:tc>
        <w:tc>
          <w:tcPr>
            <w:tcW w:w="149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sz w:val="30"/>
                <w:szCs w:val="30"/>
              </w:rPr>
              <w:t>50,750</w:t>
            </w:r>
          </w:p>
        </w:tc>
        <w:tc>
          <w:tcPr>
            <w:tcW w:w="13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D21BFE">
              <w:rPr>
                <w:rFonts w:ascii="Angsana New" w:hAnsi="Angsana New" w:cs="Angsana New"/>
                <w:sz w:val="30"/>
                <w:szCs w:val="30"/>
              </w:rPr>
              <w:t>25,305</w:t>
            </w:r>
          </w:p>
        </w:tc>
        <w:tc>
          <w:tcPr>
            <w:tcW w:w="16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sz w:val="30"/>
                <w:szCs w:val="30"/>
              </w:rPr>
              <w:t>50,750</w:t>
            </w:r>
          </w:p>
        </w:tc>
      </w:tr>
      <w:tr w:rsidR="003D5E74" w:rsidRPr="000746C7" w:rsidTr="002C374D">
        <w:tc>
          <w:tcPr>
            <w:tcW w:w="1584" w:type="pct"/>
          </w:tcPr>
          <w:p w:rsidR="003D5E74" w:rsidRPr="000746C7" w:rsidRDefault="003D5E74" w:rsidP="003D5E7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3D5E74" w:rsidRPr="000746C7" w:rsidTr="002C374D">
        <w:tc>
          <w:tcPr>
            <w:tcW w:w="1584" w:type="pct"/>
          </w:tcPr>
          <w:p w:rsidR="003D5E74" w:rsidRPr="000746C7" w:rsidRDefault="003D5E74" w:rsidP="003D5E7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0746C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599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3D5E74" w:rsidRPr="000746C7" w:rsidTr="002C374D">
        <w:tc>
          <w:tcPr>
            <w:tcW w:w="1584" w:type="pct"/>
          </w:tcPr>
          <w:p w:rsidR="003D5E74" w:rsidRPr="000746C7" w:rsidRDefault="003D5E74" w:rsidP="003D5E7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746C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ณ วันที่ </w:t>
            </w:r>
            <w:r w:rsidRPr="000746C7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0746C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มกราคม</w:t>
            </w:r>
          </w:p>
        </w:tc>
        <w:tc>
          <w:tcPr>
            <w:tcW w:w="599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(2,500)</w:t>
            </w:r>
          </w:p>
        </w:tc>
        <w:tc>
          <w:tcPr>
            <w:tcW w:w="149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(2,500)</w:t>
            </w:r>
          </w:p>
        </w:tc>
        <w:tc>
          <w:tcPr>
            <w:tcW w:w="133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(2,500)</w:t>
            </w:r>
          </w:p>
        </w:tc>
        <w:tc>
          <w:tcPr>
            <w:tcW w:w="163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(2,500)</w:t>
            </w:r>
          </w:p>
        </w:tc>
      </w:tr>
      <w:tr w:rsidR="003D5E74" w:rsidRPr="000746C7" w:rsidTr="002C374D">
        <w:tc>
          <w:tcPr>
            <w:tcW w:w="1584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599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3D5E74" w:rsidRPr="006C2400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24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3D5E74" w:rsidRPr="006C2400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3D5E74" w:rsidRPr="006C2400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24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3D5E74" w:rsidRPr="006C2400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bottom w:val="single" w:sz="4" w:space="0" w:color="auto"/>
            </w:tcBorders>
          </w:tcPr>
          <w:p w:rsidR="003D5E74" w:rsidRPr="006C2400" w:rsidRDefault="003D5E74" w:rsidP="00BE2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24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3" w:type="pct"/>
          </w:tcPr>
          <w:p w:rsidR="003D5E74" w:rsidRPr="006C2400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3D5E74" w:rsidRPr="006C2400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24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D5E74" w:rsidRPr="000746C7" w:rsidTr="002C374D">
        <w:tc>
          <w:tcPr>
            <w:tcW w:w="1584" w:type="pct"/>
            <w:vAlign w:val="bottom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9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(2,500)</w:t>
            </w:r>
          </w:p>
        </w:tc>
        <w:tc>
          <w:tcPr>
            <w:tcW w:w="149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(2,500)</w:t>
            </w:r>
          </w:p>
        </w:tc>
        <w:tc>
          <w:tcPr>
            <w:tcW w:w="133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(2,500)</w:t>
            </w:r>
          </w:p>
        </w:tc>
        <w:tc>
          <w:tcPr>
            <w:tcW w:w="163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(2,500)</w:t>
            </w:r>
          </w:p>
        </w:tc>
      </w:tr>
      <w:tr w:rsidR="003D5E74" w:rsidRPr="000746C7" w:rsidTr="002C374D">
        <w:tc>
          <w:tcPr>
            <w:tcW w:w="1584" w:type="pct"/>
            <w:vAlign w:val="bottom"/>
          </w:tcPr>
          <w:p w:rsidR="003D5E74" w:rsidRPr="000746C7" w:rsidDel="00D60FB5" w:rsidRDefault="003D5E74" w:rsidP="003D5E7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3D5E74" w:rsidRPr="000746C7" w:rsidTr="002C374D">
        <w:tc>
          <w:tcPr>
            <w:tcW w:w="1584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99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3D5E74" w:rsidRPr="000746C7" w:rsidTr="002C374D">
        <w:tc>
          <w:tcPr>
            <w:tcW w:w="1584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99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:rsidR="003D5E74" w:rsidRPr="003D5E74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5E74">
              <w:rPr>
                <w:rFonts w:ascii="Angsana New" w:hAnsi="Angsana New"/>
                <w:b/>
                <w:bCs/>
                <w:sz w:val="30"/>
                <w:szCs w:val="30"/>
              </w:rPr>
              <w:t>48,250</w:t>
            </w:r>
          </w:p>
        </w:tc>
        <w:tc>
          <w:tcPr>
            <w:tcW w:w="149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sz w:val="30"/>
                <w:szCs w:val="30"/>
              </w:rPr>
              <w:t>49,162</w:t>
            </w:r>
          </w:p>
        </w:tc>
        <w:tc>
          <w:tcPr>
            <w:tcW w:w="13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bottom w:val="doub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sz w:val="30"/>
                <w:szCs w:val="30"/>
              </w:rPr>
              <w:t>48,250</w:t>
            </w:r>
          </w:p>
        </w:tc>
        <w:tc>
          <w:tcPr>
            <w:tcW w:w="16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sz w:val="30"/>
                <w:szCs w:val="30"/>
              </w:rPr>
              <w:t>49,162</w:t>
            </w:r>
          </w:p>
        </w:tc>
      </w:tr>
      <w:tr w:rsidR="003D5E74" w:rsidRPr="000746C7" w:rsidTr="002C374D">
        <w:tc>
          <w:tcPr>
            <w:tcW w:w="1584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9" w:type="pct"/>
          </w:tcPr>
          <w:p w:rsidR="003D5E74" w:rsidRPr="000746C7" w:rsidRDefault="003D5E74" w:rsidP="003D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  <w:bottom w:val="double" w:sz="4" w:space="0" w:color="auto"/>
            </w:tcBorders>
          </w:tcPr>
          <w:p w:rsidR="003D5E74" w:rsidRPr="003D5E74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5E74">
              <w:rPr>
                <w:rFonts w:ascii="Angsana New" w:hAnsi="Angsana New"/>
                <w:b/>
                <w:bCs/>
                <w:sz w:val="30"/>
                <w:szCs w:val="30"/>
              </w:rPr>
              <w:t>22,805</w:t>
            </w:r>
          </w:p>
        </w:tc>
        <w:tc>
          <w:tcPr>
            <w:tcW w:w="149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doub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sz w:val="30"/>
                <w:szCs w:val="30"/>
              </w:rPr>
              <w:t>48,250</w:t>
            </w:r>
          </w:p>
        </w:tc>
        <w:tc>
          <w:tcPr>
            <w:tcW w:w="13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AD73A9">
              <w:rPr>
                <w:rFonts w:ascii="Angsana New" w:hAnsi="Angsana New" w:cs="Angsana New"/>
                <w:sz w:val="30"/>
                <w:szCs w:val="30"/>
              </w:rPr>
              <w:t>22,805</w:t>
            </w:r>
          </w:p>
        </w:tc>
        <w:tc>
          <w:tcPr>
            <w:tcW w:w="163" w:type="pct"/>
          </w:tcPr>
          <w:p w:rsidR="003D5E74" w:rsidRPr="000746C7" w:rsidRDefault="003D5E74" w:rsidP="003D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:rsidR="003D5E74" w:rsidRPr="000746C7" w:rsidRDefault="003D5E74" w:rsidP="003D5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sz w:val="30"/>
                <w:szCs w:val="30"/>
              </w:rPr>
              <w:t>48,250</w:t>
            </w:r>
          </w:p>
        </w:tc>
      </w:tr>
    </w:tbl>
    <w:p w:rsidR="009A4923" w:rsidRPr="000746C7" w:rsidRDefault="009A4923" w:rsidP="003E7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</w:p>
    <w:p w:rsidR="00094723" w:rsidRPr="00422F3F" w:rsidRDefault="00560F4D" w:rsidP="00E87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  <w:r w:rsidRPr="00F03722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อสังหาริมทรัพย์เพื่อการลงทุน ได้แก่ ที่ดิน ซึ่งถือครองเพื่อโครงการในอนาคต</w:t>
      </w:r>
      <w:r w:rsidR="00D037F5" w:rsidRPr="00F0372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421547" w:rsidRPr="00F03722">
        <w:rPr>
          <w:rFonts w:ascii="Angsana New" w:hAnsi="Angsana New"/>
          <w:color w:val="000000"/>
          <w:spacing w:val="-6"/>
          <w:sz w:val="30"/>
          <w:szCs w:val="30"/>
          <w:cs/>
        </w:rPr>
        <w:t>มูลค่ายุติธรรมของ</w:t>
      </w:r>
      <w:r w:rsidR="00421547" w:rsidRPr="00F03722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อสังหาริมทรัพย์</w:t>
      </w:r>
      <w:r w:rsidR="00F03722">
        <w:rPr>
          <w:rFonts w:ascii="Angsana New" w:hAnsi="Angsana New"/>
          <w:color w:val="000000"/>
          <w:spacing w:val="-6"/>
          <w:sz w:val="30"/>
          <w:szCs w:val="30"/>
        </w:rPr>
        <w:br/>
      </w:r>
      <w:r w:rsidR="00421547" w:rsidRPr="00F03722">
        <w:rPr>
          <w:rFonts w:ascii="Angsana New" w:hAnsi="Angsana New" w:hint="cs"/>
          <w:color w:val="000000"/>
          <w:spacing w:val="-6"/>
          <w:sz w:val="30"/>
          <w:szCs w:val="30"/>
          <w:cs/>
        </w:rPr>
        <w:t>เพื่อการลงทุน</w:t>
      </w:r>
      <w:r w:rsidR="00D037F5" w:rsidRPr="00422F3F">
        <w:rPr>
          <w:rFonts w:ascii="Angsana New" w:hAnsi="Angsana New"/>
          <w:color w:val="000000"/>
          <w:sz w:val="30"/>
          <w:szCs w:val="30"/>
        </w:rPr>
        <w:t xml:space="preserve"> </w:t>
      </w:r>
      <w:r w:rsidR="00D037F5" w:rsidRPr="00422F3F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D037F5" w:rsidRPr="00422F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037F5" w:rsidRPr="00422F3F">
        <w:rPr>
          <w:rFonts w:ascii="Angsana New" w:hAnsi="Angsana New"/>
          <w:color w:val="000000"/>
          <w:sz w:val="30"/>
          <w:szCs w:val="30"/>
        </w:rPr>
        <w:t>31</w:t>
      </w:r>
      <w:r w:rsidR="00D037F5" w:rsidRPr="00422F3F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D037F5" w:rsidRPr="00422F3F">
        <w:rPr>
          <w:rFonts w:ascii="Angsana New" w:hAnsi="Angsana New"/>
          <w:color w:val="000000"/>
          <w:sz w:val="30"/>
          <w:szCs w:val="30"/>
        </w:rPr>
        <w:t>25</w:t>
      </w:r>
      <w:r w:rsidR="00B51A93" w:rsidRPr="00422F3F">
        <w:rPr>
          <w:rFonts w:ascii="Angsana New" w:hAnsi="Angsana New"/>
          <w:color w:val="000000"/>
          <w:sz w:val="30"/>
          <w:szCs w:val="30"/>
        </w:rPr>
        <w:t>6</w:t>
      </w:r>
      <w:r w:rsidR="00B51A93" w:rsidRPr="00422F3F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D037F5" w:rsidRPr="00422F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F72AB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="00D037F5" w:rsidRPr="00422F3F">
        <w:rPr>
          <w:rFonts w:ascii="Angsana New" w:hAnsi="Angsana New"/>
          <w:color w:val="000000"/>
          <w:sz w:val="30"/>
          <w:szCs w:val="30"/>
          <w:cs/>
        </w:rPr>
        <w:t>จำนว</w:t>
      </w:r>
      <w:r w:rsidR="00D037F5" w:rsidRPr="00422F3F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="00D037F5" w:rsidRPr="003E728D">
        <w:rPr>
          <w:rFonts w:ascii="Angsana New" w:hAnsi="Angsana New" w:hint="cs"/>
          <w:color w:val="000000"/>
          <w:sz w:val="30"/>
          <w:szCs w:val="30"/>
          <w:cs/>
        </w:rPr>
        <w:t xml:space="preserve">เงิน </w:t>
      </w:r>
      <w:r w:rsidR="00E153B3">
        <w:rPr>
          <w:rFonts w:ascii="Angsana New" w:hAnsi="Angsana New"/>
          <w:color w:val="000000"/>
          <w:sz w:val="30"/>
          <w:szCs w:val="30"/>
        </w:rPr>
        <w:t>35.8</w:t>
      </w:r>
      <w:r w:rsidR="00D037F5" w:rsidRPr="00B56E55">
        <w:rPr>
          <w:rFonts w:ascii="Angsana New" w:hAnsi="Angsana New"/>
          <w:color w:val="000000"/>
          <w:sz w:val="30"/>
          <w:szCs w:val="30"/>
        </w:rPr>
        <w:t xml:space="preserve"> </w:t>
      </w:r>
      <w:r w:rsidR="00D037F5" w:rsidRPr="00B56E55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="00D037F5" w:rsidRPr="003E728D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D037F5" w:rsidRPr="00422F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51A93" w:rsidRPr="00422F3F">
        <w:rPr>
          <w:rFonts w:ascii="Angsana New" w:hAnsi="Angsana New"/>
          <w:i/>
          <w:iCs/>
          <w:color w:val="000000"/>
          <w:sz w:val="30"/>
          <w:szCs w:val="30"/>
        </w:rPr>
        <w:t>(25</w:t>
      </w:r>
      <w:r w:rsidR="00B51A93" w:rsidRPr="00422F3F">
        <w:rPr>
          <w:rFonts w:ascii="Angsana New" w:hAnsi="Angsana New" w:hint="cs"/>
          <w:i/>
          <w:iCs/>
          <w:color w:val="000000"/>
          <w:sz w:val="30"/>
          <w:szCs w:val="30"/>
          <w:cs/>
        </w:rPr>
        <w:t>60</w:t>
      </w:r>
      <w:r w:rsidR="00D037F5" w:rsidRPr="00422F3F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1632B6">
        <w:rPr>
          <w:rFonts w:ascii="Angsana New" w:hAnsi="Angsana New"/>
          <w:i/>
          <w:iCs/>
          <w:color w:val="000000"/>
          <w:sz w:val="30"/>
          <w:szCs w:val="30"/>
        </w:rPr>
        <w:t>142.7</w:t>
      </w:r>
      <w:r w:rsidR="00D037F5" w:rsidRPr="00422F3F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D037F5" w:rsidRPr="00422F3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D037F5" w:rsidRPr="00422F3F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="00D037F5" w:rsidRPr="00422F3F">
        <w:rPr>
          <w:rFonts w:ascii="Angsana New" w:hAnsi="Angsana New"/>
          <w:color w:val="000000"/>
          <w:sz w:val="30"/>
          <w:szCs w:val="30"/>
        </w:rPr>
        <w:t xml:space="preserve"> </w:t>
      </w:r>
      <w:r w:rsidRPr="00422F3F">
        <w:rPr>
          <w:rFonts w:ascii="Angsana New" w:hAnsi="Angsana New" w:hint="cs"/>
          <w:color w:val="000000"/>
          <w:sz w:val="30"/>
          <w:szCs w:val="30"/>
          <w:cs/>
        </w:rPr>
        <w:t>ประเมิน</w:t>
      </w:r>
      <w:r w:rsidR="00FB76AE" w:rsidRPr="00422F3F">
        <w:rPr>
          <w:rFonts w:ascii="Angsana New" w:hAnsi="Angsana New" w:hint="cs"/>
          <w:color w:val="000000"/>
          <w:sz w:val="30"/>
          <w:szCs w:val="30"/>
          <w:cs/>
        </w:rPr>
        <w:t>ราคา</w:t>
      </w:r>
      <w:r w:rsidRPr="00422F3F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F03722">
        <w:rPr>
          <w:rFonts w:ascii="Angsana New" w:hAnsi="Angsana New"/>
          <w:color w:val="000000"/>
          <w:sz w:val="30"/>
          <w:szCs w:val="30"/>
        </w:rPr>
        <w:br/>
      </w:r>
      <w:r w:rsidR="00620232" w:rsidRPr="00422F3F">
        <w:rPr>
          <w:rFonts w:ascii="Angsana New" w:hAnsi="Angsana New" w:hint="cs"/>
          <w:color w:val="000000"/>
          <w:sz w:val="30"/>
          <w:szCs w:val="30"/>
          <w:cs/>
        </w:rPr>
        <w:t xml:space="preserve">ผู้ประเมินราคาอิสระ </w:t>
      </w:r>
      <w:r w:rsidR="00421547" w:rsidRPr="00422F3F">
        <w:rPr>
          <w:rFonts w:ascii="Angsana New" w:hAnsi="Angsana New" w:hint="cs"/>
          <w:color w:val="000000"/>
          <w:sz w:val="30"/>
          <w:szCs w:val="30"/>
          <w:cs/>
        </w:rPr>
        <w:t>โดยวิธีการเปรียบเทียบราคาตลาด (</w:t>
      </w:r>
      <w:r w:rsidR="00421547" w:rsidRPr="00422F3F">
        <w:rPr>
          <w:rFonts w:ascii="Angsana New" w:hAnsi="Angsana New"/>
          <w:color w:val="000000"/>
          <w:sz w:val="30"/>
          <w:szCs w:val="30"/>
        </w:rPr>
        <w:t>Market Approach)</w:t>
      </w:r>
      <w:r w:rsidR="00421547" w:rsidRPr="00422F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037F5" w:rsidRPr="00422F3F">
        <w:rPr>
          <w:rFonts w:ascii="Angsana New" w:hAnsi="Angsana New" w:hint="cs"/>
          <w:color w:val="000000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D037F5" w:rsidRPr="00422F3F">
        <w:rPr>
          <w:rFonts w:ascii="Angsana New" w:hAnsi="Angsana New"/>
          <w:color w:val="000000"/>
          <w:sz w:val="30"/>
          <w:szCs w:val="30"/>
        </w:rPr>
        <w:t>3</w:t>
      </w:r>
    </w:p>
    <w:p w:rsidR="00FD736E" w:rsidRPr="00422F3F" w:rsidRDefault="00FD736E" w:rsidP="00C24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color w:val="000000"/>
          <w:sz w:val="30"/>
          <w:szCs w:val="30"/>
          <w:cs/>
        </w:rPr>
        <w:sectPr w:rsidR="00FD736E" w:rsidRPr="00422F3F" w:rsidSect="00805DCC">
          <w:footerReference w:type="default" r:id="rId13"/>
          <w:pgSz w:w="11909" w:h="16834" w:code="9"/>
          <w:pgMar w:top="691" w:right="1152" w:bottom="576" w:left="1152" w:header="720" w:footer="590" w:gutter="0"/>
          <w:cols w:space="720"/>
          <w:docGrid w:linePitch="245"/>
        </w:sectPr>
      </w:pPr>
    </w:p>
    <w:p w:rsidR="00097E9B" w:rsidRPr="005C113C" w:rsidRDefault="00FD736E" w:rsidP="00201E1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5C113C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ที่ดิน อาคาร และอุปกรณ์ </w:t>
      </w:r>
    </w:p>
    <w:p w:rsidR="00513DDF" w:rsidRPr="000746C7" w:rsidRDefault="00513DDF" w:rsidP="00513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097E9B" w:rsidRPr="004C2387" w:rsidTr="00B90FE5">
        <w:trPr>
          <w:cantSplit/>
        </w:trPr>
        <w:tc>
          <w:tcPr>
            <w:tcW w:w="342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:rsidR="00097E9B" w:rsidRPr="004C2387" w:rsidRDefault="00097E9B" w:rsidP="00B9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7E9B" w:rsidRPr="004C2387" w:rsidTr="009754C0">
        <w:trPr>
          <w:cantSplit/>
          <w:trHeight w:val="66"/>
        </w:trPr>
        <w:tc>
          <w:tcPr>
            <w:tcW w:w="342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097E9B" w:rsidRPr="004C2387" w:rsidRDefault="00097E9B" w:rsidP="00B9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4C2387" w:rsidTr="00B90FE5">
        <w:trPr>
          <w:cantSplit/>
        </w:trPr>
        <w:tc>
          <w:tcPr>
            <w:tcW w:w="342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9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4C2387" w:rsidTr="00B90FE5">
        <w:trPr>
          <w:cantSplit/>
        </w:trPr>
        <w:tc>
          <w:tcPr>
            <w:tcW w:w="342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9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4C2387" w:rsidTr="00B90FE5">
        <w:trPr>
          <w:cantSplit/>
        </w:trPr>
        <w:tc>
          <w:tcPr>
            <w:tcW w:w="342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9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97E9B" w:rsidRPr="004C2387" w:rsidTr="00B90FE5">
        <w:trPr>
          <w:cantSplit/>
        </w:trPr>
        <w:tc>
          <w:tcPr>
            <w:tcW w:w="342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C238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7E9B" w:rsidRPr="004C2387" w:rsidTr="00B90FE5">
        <w:trPr>
          <w:cantSplit/>
        </w:trPr>
        <w:tc>
          <w:tcPr>
            <w:tcW w:w="342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4C2387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4C0" w:rsidRPr="004C2387" w:rsidTr="00B90FE5">
        <w:trPr>
          <w:cantSplit/>
        </w:trPr>
        <w:tc>
          <w:tcPr>
            <w:tcW w:w="342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2560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229,003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757,853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754C0" w:rsidRPr="004C2387" w:rsidRDefault="009754C0" w:rsidP="0058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3,910,633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77,153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62,253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7,156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5,044,051</w:t>
            </w:r>
          </w:p>
        </w:tc>
      </w:tr>
      <w:tr w:rsidR="004820EC" w:rsidRPr="004C2387" w:rsidTr="002B0BA0">
        <w:trPr>
          <w:cantSplit/>
        </w:trPr>
        <w:tc>
          <w:tcPr>
            <w:tcW w:w="342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1,502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820EC" w:rsidRPr="004C2387" w:rsidRDefault="004820EC" w:rsidP="0058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28,380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5,763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13,919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66,290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115,854</w:t>
            </w:r>
          </w:p>
        </w:tc>
      </w:tr>
      <w:tr w:rsidR="004820EC" w:rsidRPr="004C2387" w:rsidTr="00B90FE5">
        <w:trPr>
          <w:cantSplit/>
        </w:trPr>
        <w:tc>
          <w:tcPr>
            <w:tcW w:w="342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9,394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820EC" w:rsidRPr="004C2387" w:rsidRDefault="004820EC" w:rsidP="0058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49,825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2,217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(61,766)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20EC" w:rsidRPr="004C2387" w:rsidTr="0037491C">
        <w:trPr>
          <w:cantSplit/>
        </w:trPr>
        <w:tc>
          <w:tcPr>
            <w:tcW w:w="3690" w:type="dxa"/>
            <w:gridSpan w:val="2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126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820EC" w:rsidRPr="004C2387" w:rsidRDefault="004820EC" w:rsidP="0058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912</w:t>
            </w:r>
          </w:p>
        </w:tc>
      </w:tr>
      <w:tr w:rsidR="004820EC" w:rsidRPr="004C2387" w:rsidTr="00B90FE5">
        <w:trPr>
          <w:cantSplit/>
        </w:trPr>
        <w:tc>
          <w:tcPr>
            <w:tcW w:w="342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820EC" w:rsidRPr="004C2387" w:rsidRDefault="004820EC" w:rsidP="0058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(123,138)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(1,429)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(13,205)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(137,772)</w:t>
            </w:r>
          </w:p>
        </w:tc>
      </w:tr>
      <w:tr w:rsidR="004820EC" w:rsidRPr="004C2387" w:rsidTr="00B90FE5">
        <w:trPr>
          <w:cantSplit/>
        </w:trPr>
        <w:tc>
          <w:tcPr>
            <w:tcW w:w="342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2560</w:t>
            </w: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820EC" w:rsidRPr="004C2387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820EC" w:rsidRPr="00CD7568" w:rsidTr="00B90FE5">
        <w:trPr>
          <w:cantSplit/>
        </w:trPr>
        <w:tc>
          <w:tcPr>
            <w:tcW w:w="342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CD75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 ณ วันที่ 1 มกราคม 25</w:t>
            </w: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CD75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229,915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768,749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820EC" w:rsidRPr="00CD7568" w:rsidRDefault="004820EC" w:rsidP="0058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3,865,700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83,704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63,297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11,680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5,023,045</w:t>
            </w:r>
          </w:p>
        </w:tc>
      </w:tr>
      <w:tr w:rsidR="004820EC" w:rsidRPr="00CD7568" w:rsidTr="00C9713C">
        <w:trPr>
          <w:cantSplit/>
        </w:trPr>
        <w:tc>
          <w:tcPr>
            <w:tcW w:w="342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756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2,298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820EC" w:rsidRPr="00CD7568" w:rsidRDefault="004820EC" w:rsidP="0058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19,576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4,656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128,990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161,224</w:t>
            </w:r>
          </w:p>
        </w:tc>
      </w:tr>
      <w:tr w:rsidR="004820EC" w:rsidRPr="00CD7568" w:rsidTr="00B90FE5">
        <w:trPr>
          <w:cantSplit/>
        </w:trPr>
        <w:tc>
          <w:tcPr>
            <w:tcW w:w="342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16,439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820EC" w:rsidRPr="00CD7568" w:rsidRDefault="004820EC" w:rsidP="0058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64,129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(81,871)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20EC" w:rsidRPr="00CD7568" w:rsidTr="00B90FE5">
        <w:trPr>
          <w:cantSplit/>
        </w:trPr>
        <w:tc>
          <w:tcPr>
            <w:tcW w:w="342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20EC" w:rsidRPr="00CD7568" w:rsidRDefault="00772367" w:rsidP="00772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(344)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820EC" w:rsidRPr="00CD7568" w:rsidRDefault="004820EC" w:rsidP="0058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(40,799)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(1,681)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(2,055)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(44,879)</w:t>
            </w:r>
          </w:p>
        </w:tc>
      </w:tr>
      <w:tr w:rsidR="004820EC" w:rsidRPr="004C2387" w:rsidTr="00B90FE5">
        <w:trPr>
          <w:cantSplit/>
        </w:trPr>
        <w:tc>
          <w:tcPr>
            <w:tcW w:w="342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CD75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230,619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787,142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20EC" w:rsidRPr="00CD7568" w:rsidRDefault="00CD7568" w:rsidP="0058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3,908,606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87,590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66,634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58,799</w:t>
            </w:r>
          </w:p>
        </w:tc>
        <w:tc>
          <w:tcPr>
            <w:tcW w:w="270" w:type="dxa"/>
          </w:tcPr>
          <w:p w:rsidR="004820EC" w:rsidRPr="00CD7568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20EC" w:rsidRPr="00CD7568" w:rsidRDefault="00CD7568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5,139,390</w:t>
            </w:r>
          </w:p>
        </w:tc>
      </w:tr>
    </w:tbl>
    <w:p w:rsidR="009E0692" w:rsidRPr="000746C7" w:rsidRDefault="009E0692" w:rsidP="009E069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"/>
          <w:szCs w:val="2"/>
        </w:rPr>
      </w:pPr>
      <w:r w:rsidRPr="000746C7">
        <w:rPr>
          <w:rFonts w:ascii="Times New Roman" w:hAnsi="Times New Roman" w:cs="Arial"/>
          <w:sz w:val="22"/>
          <w:szCs w:val="22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1"/>
        <w:gridCol w:w="719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097E9B" w:rsidRPr="000746C7" w:rsidTr="00B353C3">
        <w:trPr>
          <w:cantSplit/>
        </w:trPr>
        <w:tc>
          <w:tcPr>
            <w:tcW w:w="2971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เงินรวม</w:t>
            </w:r>
          </w:p>
        </w:tc>
      </w:tr>
      <w:tr w:rsidR="00097E9B" w:rsidRPr="000746C7" w:rsidTr="00B353C3">
        <w:trPr>
          <w:cantSplit/>
        </w:trPr>
        <w:tc>
          <w:tcPr>
            <w:tcW w:w="2971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0746C7" w:rsidTr="00B353C3">
        <w:trPr>
          <w:cantSplit/>
        </w:trPr>
        <w:tc>
          <w:tcPr>
            <w:tcW w:w="2971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0746C7" w:rsidTr="00B353C3">
        <w:trPr>
          <w:cantSplit/>
        </w:trPr>
        <w:tc>
          <w:tcPr>
            <w:tcW w:w="2971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0746C7" w:rsidTr="00B353C3">
        <w:trPr>
          <w:cantSplit/>
        </w:trPr>
        <w:tc>
          <w:tcPr>
            <w:tcW w:w="2971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97E9B" w:rsidRPr="000746C7" w:rsidTr="00B353C3">
        <w:trPr>
          <w:cantSplit/>
        </w:trPr>
        <w:tc>
          <w:tcPr>
            <w:tcW w:w="2971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9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C238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7E9B" w:rsidRPr="000746C7" w:rsidTr="00B353C3">
        <w:trPr>
          <w:cantSplit/>
        </w:trPr>
        <w:tc>
          <w:tcPr>
            <w:tcW w:w="2971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719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4C0" w:rsidRPr="000746C7" w:rsidTr="00B353C3">
        <w:trPr>
          <w:cantSplit/>
        </w:trPr>
        <w:tc>
          <w:tcPr>
            <w:tcW w:w="2971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</w:t>
            </w:r>
            <w:r w:rsidRPr="004C2387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719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4C0" w:rsidRPr="00AA71B0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A71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754C0" w:rsidRPr="00AA71B0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4C0" w:rsidRPr="00AA71B0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1B0">
              <w:rPr>
                <w:rFonts w:ascii="Angsana New" w:hAnsi="Angsana New"/>
                <w:sz w:val="28"/>
                <w:szCs w:val="28"/>
              </w:rPr>
              <w:t>408,397</w:t>
            </w:r>
          </w:p>
        </w:tc>
        <w:tc>
          <w:tcPr>
            <w:tcW w:w="270" w:type="dxa"/>
          </w:tcPr>
          <w:p w:rsidR="009754C0" w:rsidRPr="00AA71B0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754C0" w:rsidRPr="00AA71B0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1B0">
              <w:rPr>
                <w:rFonts w:ascii="Angsana New" w:hAnsi="Angsana New"/>
                <w:sz w:val="28"/>
                <w:szCs w:val="28"/>
              </w:rPr>
              <w:t>2,629,311</w:t>
            </w:r>
          </w:p>
        </w:tc>
        <w:tc>
          <w:tcPr>
            <w:tcW w:w="270" w:type="dxa"/>
          </w:tcPr>
          <w:p w:rsidR="009754C0" w:rsidRPr="00AA71B0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4C0" w:rsidRPr="00AA71B0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1B0">
              <w:rPr>
                <w:rFonts w:ascii="Angsana New" w:hAnsi="Angsana New"/>
                <w:sz w:val="28"/>
                <w:szCs w:val="28"/>
              </w:rPr>
              <w:t>67,768</w:t>
            </w:r>
          </w:p>
        </w:tc>
        <w:tc>
          <w:tcPr>
            <w:tcW w:w="270" w:type="dxa"/>
          </w:tcPr>
          <w:p w:rsidR="009754C0" w:rsidRPr="00AA71B0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754C0" w:rsidRPr="00AA71B0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1B0">
              <w:rPr>
                <w:rFonts w:ascii="Angsana New" w:hAnsi="Angsana New"/>
                <w:sz w:val="28"/>
                <w:szCs w:val="28"/>
              </w:rPr>
              <w:t>42,514</w:t>
            </w:r>
          </w:p>
        </w:tc>
        <w:tc>
          <w:tcPr>
            <w:tcW w:w="270" w:type="dxa"/>
          </w:tcPr>
          <w:p w:rsidR="009754C0" w:rsidRPr="00AA71B0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754C0" w:rsidRPr="00AA71B0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A71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754C0" w:rsidRPr="00AA71B0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4C0" w:rsidRPr="00AA71B0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1B0">
              <w:rPr>
                <w:rFonts w:ascii="Angsana New" w:hAnsi="Angsana New"/>
                <w:sz w:val="28"/>
                <w:szCs w:val="28"/>
              </w:rPr>
              <w:t>3,147,990</w:t>
            </w:r>
          </w:p>
        </w:tc>
      </w:tr>
      <w:tr w:rsidR="009754C0" w:rsidRPr="000746C7" w:rsidTr="00B353C3">
        <w:trPr>
          <w:cantSplit/>
        </w:trPr>
        <w:tc>
          <w:tcPr>
            <w:tcW w:w="2971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19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34,273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196,121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4,266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8,512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243,172</w:t>
            </w:r>
          </w:p>
        </w:tc>
      </w:tr>
      <w:tr w:rsidR="009754C0" w:rsidRPr="000746C7" w:rsidTr="002B0BA0">
        <w:trPr>
          <w:cantSplit/>
        </w:trPr>
        <w:tc>
          <w:tcPr>
            <w:tcW w:w="2971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19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(122,580)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(1,408)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(13,205)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(137,193)</w:t>
            </w:r>
          </w:p>
        </w:tc>
      </w:tr>
      <w:tr w:rsidR="009754C0" w:rsidRPr="000746C7" w:rsidTr="00B353C3">
        <w:trPr>
          <w:cantSplit/>
        </w:trPr>
        <w:tc>
          <w:tcPr>
            <w:tcW w:w="2971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719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754C0" w:rsidRPr="000746C7" w:rsidTr="00B353C3">
        <w:trPr>
          <w:cantSplit/>
        </w:trPr>
        <w:tc>
          <w:tcPr>
            <w:tcW w:w="2971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 มกราคม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19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442,670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2,702,852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70,626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37,821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3,253,969</w:t>
            </w:r>
          </w:p>
        </w:tc>
      </w:tr>
      <w:tr w:rsidR="00EF4F13" w:rsidRPr="000746C7" w:rsidTr="00B353C3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AA71B0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A71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F13">
              <w:rPr>
                <w:rFonts w:ascii="Angsana New" w:hAnsi="Angsana New"/>
                <w:sz w:val="28"/>
                <w:szCs w:val="28"/>
              </w:rPr>
              <w:t>31,559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F13">
              <w:rPr>
                <w:rFonts w:ascii="Angsana New" w:hAnsi="Angsana New"/>
                <w:sz w:val="28"/>
                <w:szCs w:val="28"/>
              </w:rPr>
              <w:t>185,060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F13">
              <w:rPr>
                <w:rFonts w:ascii="Angsana New" w:hAnsi="Angsana New"/>
                <w:sz w:val="28"/>
                <w:szCs w:val="28"/>
              </w:rPr>
              <w:t>5,316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F13">
              <w:rPr>
                <w:rFonts w:ascii="Angsana New" w:hAnsi="Angsana New"/>
                <w:sz w:val="28"/>
                <w:szCs w:val="28"/>
              </w:rPr>
              <w:t>9,109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F13">
              <w:rPr>
                <w:rFonts w:ascii="Angsana New" w:hAnsi="Angsana New"/>
                <w:sz w:val="28"/>
                <w:szCs w:val="28"/>
              </w:rPr>
              <w:t>231,044</w:t>
            </w:r>
          </w:p>
        </w:tc>
      </w:tr>
      <w:tr w:rsidR="00EF4F13" w:rsidRPr="000746C7" w:rsidTr="00C9713C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58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F13">
              <w:rPr>
                <w:rFonts w:ascii="Angsana New" w:hAnsi="Angsana New"/>
                <w:sz w:val="28"/>
                <w:szCs w:val="28"/>
              </w:rPr>
              <w:t>(326)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F13">
              <w:rPr>
                <w:rFonts w:ascii="Angsana New" w:hAnsi="Angsana New"/>
                <w:sz w:val="28"/>
                <w:szCs w:val="28"/>
              </w:rPr>
              <w:t>(40,502)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F13">
              <w:rPr>
                <w:rFonts w:ascii="Angsana New" w:hAnsi="Angsana New"/>
                <w:sz w:val="28"/>
                <w:szCs w:val="28"/>
              </w:rPr>
              <w:t>(1,671)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F13">
              <w:rPr>
                <w:rFonts w:ascii="Angsana New" w:hAnsi="Angsana New"/>
                <w:sz w:val="28"/>
                <w:szCs w:val="28"/>
              </w:rPr>
              <w:t>(2,055)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F13">
              <w:rPr>
                <w:rFonts w:ascii="Angsana New" w:hAnsi="Angsana New"/>
                <w:sz w:val="28"/>
                <w:szCs w:val="28"/>
              </w:rPr>
              <w:t>(44,554)</w:t>
            </w:r>
          </w:p>
        </w:tc>
      </w:tr>
      <w:tr w:rsidR="00EF4F13" w:rsidRPr="000746C7" w:rsidTr="00D54AF2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F13" w:rsidRPr="00EF4F13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F1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F13">
              <w:rPr>
                <w:rFonts w:ascii="Angsana New" w:hAnsi="Angsana New"/>
                <w:b/>
                <w:bCs/>
                <w:sz w:val="28"/>
                <w:szCs w:val="28"/>
              </w:rPr>
              <w:t>473,903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F13">
              <w:rPr>
                <w:rFonts w:ascii="Angsana New" w:hAnsi="Angsana New"/>
                <w:b/>
                <w:bCs/>
                <w:sz w:val="28"/>
                <w:szCs w:val="28"/>
              </w:rPr>
              <w:t>2,847,410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F13">
              <w:rPr>
                <w:rFonts w:ascii="Angsana New" w:hAnsi="Angsana New"/>
                <w:b/>
                <w:bCs/>
                <w:sz w:val="28"/>
                <w:szCs w:val="28"/>
              </w:rPr>
              <w:t>74,271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F13">
              <w:rPr>
                <w:rFonts w:ascii="Angsana New" w:hAnsi="Angsana New"/>
                <w:b/>
                <w:bCs/>
                <w:sz w:val="28"/>
                <w:szCs w:val="28"/>
              </w:rPr>
              <w:t>44,875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F13">
              <w:rPr>
                <w:rFonts w:ascii="Angsana New" w:hAnsi="Angsana New"/>
                <w:b/>
                <w:bCs/>
                <w:sz w:val="28"/>
                <w:szCs w:val="28"/>
              </w:rPr>
              <w:t>3,440,459</w:t>
            </w:r>
          </w:p>
        </w:tc>
      </w:tr>
      <w:tr w:rsidR="00EF4F13" w:rsidRPr="000746C7" w:rsidTr="00B353C3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4F13" w:rsidRPr="000746C7" w:rsidTr="00B353C3">
        <w:trPr>
          <w:cantSplit/>
          <w:trHeight w:val="335"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4F13" w:rsidRPr="000746C7" w:rsidTr="002B0BA0">
        <w:trPr>
          <w:cantSplit/>
          <w:trHeight w:val="335"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</w:t>
            </w:r>
            <w:r w:rsidRPr="004C2387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2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3,851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3,851</w:t>
            </w:r>
          </w:p>
        </w:tc>
      </w:tr>
      <w:tr w:rsidR="00EF4F13" w:rsidRPr="000746C7" w:rsidTr="00B353C3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4F13" w:rsidRPr="000746C7" w:rsidTr="00B353C3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4F13" w:rsidRPr="000746C7" w:rsidTr="00B353C3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ณ วันที่ 1 มกราคม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</w:tr>
      <w:tr w:rsidR="00EF4F13" w:rsidRPr="000746C7" w:rsidTr="00B353C3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4F13" w:rsidRPr="000746C7" w:rsidTr="00B353C3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  <w:tc>
          <w:tcPr>
            <w:tcW w:w="270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</w:tr>
    </w:tbl>
    <w:p w:rsidR="00097E9B" w:rsidRPr="000746C7" w:rsidRDefault="004D2E16" w:rsidP="004D2E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  <w:r w:rsidRPr="000746C7">
        <w:rPr>
          <w:rFonts w:ascii="Times New Roman" w:hAnsi="Times New Roman" w:cs="Arial"/>
          <w:sz w:val="22"/>
          <w:szCs w:val="22"/>
        </w:rPr>
        <w:br w:type="page"/>
      </w:r>
    </w:p>
    <w:tbl>
      <w:tblPr>
        <w:tblW w:w="14130" w:type="dxa"/>
        <w:tblInd w:w="558" w:type="dxa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097E9B" w:rsidRPr="000746C7" w:rsidTr="006B7C6D">
        <w:tc>
          <w:tcPr>
            <w:tcW w:w="369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3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เงินรวม</w:t>
            </w:r>
          </w:p>
        </w:tc>
      </w:tr>
      <w:tr w:rsidR="00097E9B" w:rsidRPr="000746C7" w:rsidTr="006B7C6D">
        <w:tc>
          <w:tcPr>
            <w:tcW w:w="369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0746C7" w:rsidTr="006B7C6D">
        <w:tc>
          <w:tcPr>
            <w:tcW w:w="369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0746C7" w:rsidTr="006B7C6D">
        <w:tc>
          <w:tcPr>
            <w:tcW w:w="369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0746C7" w:rsidTr="006B7C6D">
        <w:tc>
          <w:tcPr>
            <w:tcW w:w="369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97E9B" w:rsidRPr="000746C7" w:rsidTr="006B7C6D">
        <w:tc>
          <w:tcPr>
            <w:tcW w:w="369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3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4C2387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C238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97E9B" w:rsidRPr="000746C7" w:rsidTr="006B7C6D">
        <w:tc>
          <w:tcPr>
            <w:tcW w:w="369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097E9B" w:rsidRPr="000746C7" w:rsidTr="006B7C6D">
        <w:tc>
          <w:tcPr>
            <w:tcW w:w="369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9754C0"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5742" w:rsidRPr="000746C7" w:rsidTr="006B7C6D">
        <w:tc>
          <w:tcPr>
            <w:tcW w:w="3690" w:type="dxa"/>
            <w:shd w:val="clear" w:color="auto" w:fill="auto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229,003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349,456</w:t>
            </w:r>
          </w:p>
        </w:tc>
        <w:tc>
          <w:tcPr>
            <w:tcW w:w="270" w:type="dxa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1,281,322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9,385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2,024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3,305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1,874,495</w:t>
            </w:r>
          </w:p>
        </w:tc>
      </w:tr>
      <w:tr w:rsidR="009754C0" w:rsidRPr="000746C7" w:rsidTr="006B7C6D">
        <w:tc>
          <w:tcPr>
            <w:tcW w:w="3690" w:type="dxa"/>
            <w:shd w:val="clear" w:color="auto" w:fill="auto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17,715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17,715</w:t>
            </w:r>
          </w:p>
        </w:tc>
      </w:tr>
      <w:tr w:rsidR="009754C0" w:rsidRPr="000746C7" w:rsidTr="000C0C80">
        <w:trPr>
          <w:trHeight w:val="80"/>
        </w:trPr>
        <w:tc>
          <w:tcPr>
            <w:tcW w:w="3690" w:type="dxa"/>
            <w:shd w:val="clear" w:color="auto" w:fill="auto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229,003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349,456</w:t>
            </w:r>
          </w:p>
        </w:tc>
        <w:tc>
          <w:tcPr>
            <w:tcW w:w="270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1,281,322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9,385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19,739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3,305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1,892,210</w:t>
            </w:r>
          </w:p>
        </w:tc>
      </w:tr>
      <w:tr w:rsidR="009754C0" w:rsidRPr="000746C7" w:rsidTr="006B7C6D">
        <w:tc>
          <w:tcPr>
            <w:tcW w:w="3690" w:type="dxa"/>
            <w:shd w:val="clear" w:color="auto" w:fill="auto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60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4C0" w:rsidRPr="000746C7" w:rsidTr="006B7C6D">
        <w:tc>
          <w:tcPr>
            <w:tcW w:w="3690" w:type="dxa"/>
            <w:shd w:val="clear" w:color="auto" w:fill="auto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 มกราคม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4C2387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5742" w:rsidRPr="000746C7" w:rsidTr="006B7C6D">
        <w:tc>
          <w:tcPr>
            <w:tcW w:w="3690" w:type="dxa"/>
            <w:shd w:val="clear" w:color="auto" w:fill="auto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229,915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326,079</w:t>
            </w:r>
          </w:p>
        </w:tc>
        <w:tc>
          <w:tcPr>
            <w:tcW w:w="270" w:type="dxa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1,162,848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13,078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9,217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7,829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1,748,966</w:t>
            </w:r>
          </w:p>
        </w:tc>
      </w:tr>
      <w:tr w:rsidR="002C23C4" w:rsidRPr="000746C7" w:rsidTr="006B7C6D">
        <w:tc>
          <w:tcPr>
            <w:tcW w:w="3690" w:type="dxa"/>
            <w:shd w:val="clear" w:color="auto" w:fill="auto"/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16,259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16,259</w:t>
            </w:r>
          </w:p>
        </w:tc>
      </w:tr>
      <w:tr w:rsidR="002C23C4" w:rsidRPr="000746C7" w:rsidTr="00F37FE0">
        <w:trPr>
          <w:trHeight w:val="307"/>
        </w:trPr>
        <w:tc>
          <w:tcPr>
            <w:tcW w:w="3690" w:type="dxa"/>
            <w:shd w:val="clear" w:color="auto" w:fill="auto"/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229,915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326,079</w:t>
            </w:r>
          </w:p>
        </w:tc>
        <w:tc>
          <w:tcPr>
            <w:tcW w:w="270" w:type="dxa"/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1,162,848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13,078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25,476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7,829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1,765,225</w:t>
            </w:r>
          </w:p>
        </w:tc>
      </w:tr>
      <w:tr w:rsidR="002C23C4" w:rsidRPr="000746C7" w:rsidTr="006B7C6D">
        <w:tc>
          <w:tcPr>
            <w:tcW w:w="3690" w:type="dxa"/>
            <w:shd w:val="clear" w:color="auto" w:fill="auto"/>
          </w:tcPr>
          <w:p w:rsidR="002C23C4" w:rsidRPr="004C2387" w:rsidRDefault="002C23C4" w:rsidP="002C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C23C4" w:rsidRPr="004C2387" w:rsidRDefault="002C23C4" w:rsidP="002C23C4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75742" w:rsidRPr="000746C7" w:rsidTr="006B7C6D">
        <w:trPr>
          <w:trHeight w:val="209"/>
        </w:trPr>
        <w:tc>
          <w:tcPr>
            <w:tcW w:w="3690" w:type="dxa"/>
            <w:shd w:val="clear" w:color="auto" w:fill="auto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4AF2">
              <w:rPr>
                <w:rFonts w:ascii="Angsana New" w:hAnsi="Angsana New"/>
                <w:sz w:val="28"/>
                <w:szCs w:val="28"/>
              </w:rPr>
              <w:t>230,619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5742" w:rsidRPr="004C2387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742" w:rsidRPr="00CD7568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313,239</w:t>
            </w:r>
          </w:p>
        </w:tc>
        <w:tc>
          <w:tcPr>
            <w:tcW w:w="270" w:type="dxa"/>
          </w:tcPr>
          <w:p w:rsidR="00175742" w:rsidRPr="00CD7568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75742" w:rsidRPr="00CD7568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1,061,196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5742" w:rsidRPr="00CD7568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742" w:rsidRPr="00CD7568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13,319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5742" w:rsidRPr="00CD7568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75742" w:rsidRPr="00CD7568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7,206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5742" w:rsidRPr="00CD7568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742" w:rsidRPr="00CD7568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54,948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5742" w:rsidRPr="00CD7568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75742" w:rsidRPr="00CD7568" w:rsidRDefault="00175742" w:rsidP="0017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1,680,527</w:t>
            </w:r>
          </w:p>
        </w:tc>
      </w:tr>
      <w:tr w:rsidR="00753932" w:rsidRPr="000746C7" w:rsidTr="006B7C6D">
        <w:tc>
          <w:tcPr>
            <w:tcW w:w="3690" w:type="dxa"/>
            <w:shd w:val="clear" w:color="auto" w:fill="auto"/>
          </w:tcPr>
          <w:p w:rsidR="00753932" w:rsidRPr="004C2387" w:rsidRDefault="00753932" w:rsidP="0075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3932" w:rsidRPr="004C2387" w:rsidRDefault="00753932" w:rsidP="0075393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3932" w:rsidRPr="004C2387" w:rsidRDefault="00753932" w:rsidP="00753932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3932" w:rsidRPr="00CD7568" w:rsidRDefault="0005635E" w:rsidP="0075393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53932" w:rsidRPr="00CD7568" w:rsidRDefault="00753932" w:rsidP="00753932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53932" w:rsidRPr="00CD7568" w:rsidRDefault="0005635E" w:rsidP="0075393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3932" w:rsidRPr="00CD7568" w:rsidRDefault="00753932" w:rsidP="00753932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3932" w:rsidRPr="00CD7568" w:rsidRDefault="0005635E" w:rsidP="0075393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3932" w:rsidRPr="00CD7568" w:rsidRDefault="00753932" w:rsidP="00753932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3932" w:rsidRPr="00CD7568" w:rsidRDefault="00753932" w:rsidP="00753932">
            <w:pPr>
              <w:pStyle w:val="acctfourfigures"/>
              <w:tabs>
                <w:tab w:val="clear" w:pos="765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14,553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3932" w:rsidRPr="00CD7568" w:rsidRDefault="00753932" w:rsidP="00753932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3932" w:rsidRPr="00CD7568" w:rsidRDefault="0005635E" w:rsidP="00753932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3932" w:rsidRPr="00CD7568" w:rsidRDefault="00753932" w:rsidP="00753932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3932" w:rsidRPr="00CD7568" w:rsidRDefault="00753932" w:rsidP="00753932">
            <w:pPr>
              <w:pStyle w:val="acctfourfigures"/>
              <w:tabs>
                <w:tab w:val="clear" w:pos="765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14,553</w:t>
            </w:r>
          </w:p>
        </w:tc>
      </w:tr>
      <w:tr w:rsidR="00753932" w:rsidRPr="000746C7" w:rsidTr="00064E36">
        <w:tc>
          <w:tcPr>
            <w:tcW w:w="3690" w:type="dxa"/>
            <w:shd w:val="clear" w:color="auto" w:fill="auto"/>
          </w:tcPr>
          <w:p w:rsidR="00753932" w:rsidRPr="004C2387" w:rsidRDefault="00753932" w:rsidP="0075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932" w:rsidRPr="008F72AB" w:rsidRDefault="00753932" w:rsidP="0075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72AB">
              <w:rPr>
                <w:rFonts w:ascii="Angsana New" w:hAnsi="Angsana New"/>
                <w:b/>
                <w:bCs/>
                <w:sz w:val="28"/>
                <w:szCs w:val="28"/>
              </w:rPr>
              <w:t>230,619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3932" w:rsidRPr="004C2387" w:rsidRDefault="00753932" w:rsidP="0075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932" w:rsidRPr="00CD7568" w:rsidRDefault="00753932" w:rsidP="0075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313,239</w:t>
            </w:r>
          </w:p>
        </w:tc>
        <w:tc>
          <w:tcPr>
            <w:tcW w:w="270" w:type="dxa"/>
          </w:tcPr>
          <w:p w:rsidR="00753932" w:rsidRPr="00CD7568" w:rsidRDefault="00753932" w:rsidP="0075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53932" w:rsidRPr="00CD7568" w:rsidRDefault="00CD7568" w:rsidP="0075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1,061,196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3932" w:rsidRPr="00CD7568" w:rsidRDefault="00753932" w:rsidP="0075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932" w:rsidRPr="00CD7568" w:rsidRDefault="00753932" w:rsidP="0075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13,319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3932" w:rsidRPr="00CD7568" w:rsidRDefault="00753932" w:rsidP="0075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932" w:rsidRPr="00CD7568" w:rsidRDefault="00CD7568" w:rsidP="0075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21,759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3932" w:rsidRPr="00CD7568" w:rsidRDefault="00753932" w:rsidP="0075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932" w:rsidRPr="00CD7568" w:rsidRDefault="00753932" w:rsidP="0075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54,948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3932" w:rsidRPr="00CD7568" w:rsidRDefault="00753932" w:rsidP="0075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932" w:rsidRPr="00CD7568" w:rsidRDefault="00CD7568" w:rsidP="0075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1,695,080</w:t>
            </w:r>
          </w:p>
        </w:tc>
      </w:tr>
    </w:tbl>
    <w:p w:rsidR="00B353C3" w:rsidRPr="000746C7" w:rsidRDefault="00B353C3" w:rsidP="002F1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86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107DB0" w:rsidRPr="008F72AB" w:rsidRDefault="00206D0F" w:rsidP="00E87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line="240" w:lineRule="auto"/>
        <w:ind w:left="630"/>
        <w:jc w:val="thaiDistribute"/>
        <w:rPr>
          <w:rFonts w:ascii="Angsana New" w:hAnsi="Angsana New"/>
          <w:i/>
          <w:iCs/>
          <w:sz w:val="28"/>
          <w:szCs w:val="28"/>
        </w:rPr>
      </w:pPr>
      <w:r w:rsidRPr="00E8771C">
        <w:rPr>
          <w:rFonts w:ascii="Angsana New" w:hAnsi="Angsana New" w:hint="cs"/>
          <w:sz w:val="28"/>
          <w:szCs w:val="28"/>
          <w:cs/>
        </w:rPr>
        <w:t>ราคาทรัพย์สินของกลุ่มบ</w:t>
      </w:r>
      <w:r w:rsidR="00A73A22" w:rsidRPr="00E8771C">
        <w:rPr>
          <w:rFonts w:ascii="Angsana New" w:hAnsi="Angsana New" w:hint="cs"/>
          <w:sz w:val="28"/>
          <w:szCs w:val="28"/>
          <w:cs/>
        </w:rPr>
        <w:t>ริษัทก่อนหักค่าเสื่อมราคาสะสมของอาคาร</w:t>
      </w:r>
      <w:r w:rsidR="00064E36" w:rsidRPr="00E8771C">
        <w:rPr>
          <w:rFonts w:ascii="Angsana New" w:hAnsi="Angsana New" w:hint="cs"/>
          <w:sz w:val="28"/>
          <w:szCs w:val="28"/>
          <w:cs/>
        </w:rPr>
        <w:t>และ</w:t>
      </w:r>
      <w:r w:rsidRPr="00E8771C">
        <w:rPr>
          <w:rFonts w:ascii="Angsana New" w:hAnsi="Angsana New" w:hint="cs"/>
          <w:sz w:val="28"/>
          <w:szCs w:val="28"/>
          <w:cs/>
        </w:rPr>
        <w:t xml:space="preserve">อุปกรณ์ ซึ่งได้คิดค่าเสื่อมราคาเต็มจำนวนแล้ว แต่ยังคงใช้งานจนถึง ณ วันที่ </w:t>
      </w:r>
      <w:r w:rsidRPr="00E8771C">
        <w:rPr>
          <w:rFonts w:ascii="Angsana New" w:hAnsi="Angsana New"/>
          <w:sz w:val="28"/>
          <w:szCs w:val="28"/>
        </w:rPr>
        <w:t xml:space="preserve">31 </w:t>
      </w:r>
      <w:r w:rsidRPr="00E8771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73A22" w:rsidRPr="00E8771C">
        <w:rPr>
          <w:rFonts w:ascii="Angsana New" w:hAnsi="Angsana New"/>
          <w:sz w:val="28"/>
          <w:szCs w:val="28"/>
        </w:rPr>
        <w:t>25</w:t>
      </w:r>
      <w:r w:rsidR="00A1466E" w:rsidRPr="00E8771C">
        <w:rPr>
          <w:rFonts w:ascii="Angsana New" w:hAnsi="Angsana New"/>
          <w:sz w:val="28"/>
          <w:szCs w:val="28"/>
        </w:rPr>
        <w:t>6</w:t>
      </w:r>
      <w:r w:rsidR="00A1466E" w:rsidRPr="00E8771C">
        <w:rPr>
          <w:rFonts w:ascii="Angsana New" w:hAnsi="Angsana New" w:hint="cs"/>
          <w:sz w:val="28"/>
          <w:szCs w:val="28"/>
          <w:cs/>
        </w:rPr>
        <w:t>1</w:t>
      </w:r>
      <w:r w:rsidRPr="00E8771C">
        <w:rPr>
          <w:rFonts w:ascii="Angsana New" w:hAnsi="Angsana New"/>
          <w:sz w:val="28"/>
          <w:szCs w:val="28"/>
        </w:rPr>
        <w:t xml:space="preserve"> </w:t>
      </w:r>
      <w:r w:rsidRPr="00E8771C">
        <w:rPr>
          <w:rFonts w:ascii="Angsana New" w:hAnsi="Angsana New" w:hint="cs"/>
          <w:sz w:val="28"/>
          <w:szCs w:val="28"/>
          <w:cs/>
        </w:rPr>
        <w:t>มีจำนว</w:t>
      </w:r>
      <w:r w:rsidR="00E662C1" w:rsidRPr="00E8771C">
        <w:rPr>
          <w:rFonts w:ascii="Angsana New" w:hAnsi="Angsana New" w:hint="cs"/>
          <w:sz w:val="28"/>
          <w:szCs w:val="28"/>
          <w:cs/>
        </w:rPr>
        <w:t>น</w:t>
      </w:r>
      <w:r w:rsidR="005F1FB3" w:rsidRPr="00E8771C">
        <w:rPr>
          <w:rFonts w:ascii="Angsana New" w:hAnsi="Angsana New" w:hint="cs"/>
          <w:sz w:val="28"/>
          <w:szCs w:val="28"/>
          <w:cs/>
        </w:rPr>
        <w:t>เงิน</w:t>
      </w:r>
      <w:r w:rsidR="003648D8" w:rsidRPr="00E8771C">
        <w:rPr>
          <w:rFonts w:ascii="Angsana New" w:hAnsi="Angsana New"/>
          <w:sz w:val="28"/>
          <w:szCs w:val="28"/>
        </w:rPr>
        <w:t xml:space="preserve"> </w:t>
      </w:r>
      <w:r w:rsidR="005C6F05">
        <w:rPr>
          <w:rFonts w:ascii="Angsana New" w:hAnsi="Angsana New"/>
          <w:sz w:val="28"/>
          <w:szCs w:val="28"/>
        </w:rPr>
        <w:t>2,144.4</w:t>
      </w:r>
      <w:r w:rsidR="00B353C3" w:rsidRPr="00E8771C">
        <w:rPr>
          <w:rFonts w:ascii="Angsana New" w:hAnsi="Angsana New"/>
          <w:sz w:val="28"/>
          <w:szCs w:val="28"/>
        </w:rPr>
        <w:t xml:space="preserve"> </w:t>
      </w:r>
      <w:r w:rsidRPr="00E8771C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8F72AB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A1466E" w:rsidRPr="008F72AB">
        <w:rPr>
          <w:rFonts w:ascii="Angsana New" w:hAnsi="Angsana New"/>
          <w:i/>
          <w:iCs/>
          <w:sz w:val="28"/>
          <w:szCs w:val="28"/>
        </w:rPr>
        <w:t>25</w:t>
      </w:r>
      <w:r w:rsidR="00A1466E" w:rsidRPr="008F72AB">
        <w:rPr>
          <w:rFonts w:ascii="Angsana New" w:hAnsi="Angsana New" w:hint="cs"/>
          <w:i/>
          <w:iCs/>
          <w:sz w:val="28"/>
          <w:szCs w:val="28"/>
          <w:cs/>
        </w:rPr>
        <w:t>60</w:t>
      </w:r>
      <w:r w:rsidRPr="008F72AB">
        <w:rPr>
          <w:rFonts w:ascii="Angsana New" w:hAnsi="Angsana New"/>
          <w:i/>
          <w:iCs/>
          <w:sz w:val="28"/>
          <w:szCs w:val="28"/>
        </w:rPr>
        <w:t xml:space="preserve">: </w:t>
      </w:r>
      <w:r w:rsidR="00A1466E" w:rsidRPr="008F72AB">
        <w:rPr>
          <w:rFonts w:ascii="Angsana New" w:hAnsi="Angsana New" w:hint="cs"/>
          <w:i/>
          <w:iCs/>
          <w:sz w:val="28"/>
          <w:szCs w:val="28"/>
          <w:cs/>
        </w:rPr>
        <w:t>2</w:t>
      </w:r>
      <w:r w:rsidR="00A1466E" w:rsidRPr="008F72AB">
        <w:rPr>
          <w:rFonts w:ascii="Angsana New" w:hAnsi="Angsana New"/>
          <w:i/>
          <w:iCs/>
          <w:sz w:val="28"/>
          <w:szCs w:val="28"/>
        </w:rPr>
        <w:t>,027.8</w:t>
      </w:r>
      <w:r w:rsidR="002C5074" w:rsidRPr="008F72AB">
        <w:rPr>
          <w:rFonts w:ascii="Angsana New" w:hAnsi="Angsana New"/>
          <w:i/>
          <w:iCs/>
          <w:sz w:val="28"/>
          <w:szCs w:val="28"/>
        </w:rPr>
        <w:t xml:space="preserve"> </w:t>
      </w:r>
      <w:r w:rsidRPr="008F72AB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:rsidR="00107DB0" w:rsidRDefault="00107DB0" w:rsidP="00DF6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86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107DB0" w:rsidSect="00C24930">
          <w:footerReference w:type="default" r:id="rId14"/>
          <w:pgSz w:w="16834" w:h="11909" w:orient="landscape" w:code="9"/>
          <w:pgMar w:top="691" w:right="1152" w:bottom="576" w:left="1152" w:header="720" w:footer="615" w:gutter="0"/>
          <w:pgNumType w:start="46"/>
          <w:cols w:space="720"/>
          <w:docGrid w:linePitch="245"/>
        </w:sectPr>
      </w:pP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D37959" w:rsidRPr="000746C7" w:rsidTr="006B7C6D">
        <w:trPr>
          <w:cantSplit/>
        </w:trPr>
        <w:tc>
          <w:tcPr>
            <w:tcW w:w="3420" w:type="dxa"/>
          </w:tcPr>
          <w:p w:rsidR="00D37959" w:rsidRPr="004C2387" w:rsidRDefault="00107DB0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D37959" w:rsidRPr="000746C7" w:rsidTr="006B7C6D">
        <w:trPr>
          <w:cantSplit/>
        </w:trPr>
        <w:tc>
          <w:tcPr>
            <w:tcW w:w="342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959" w:rsidRPr="000746C7" w:rsidTr="006B7C6D">
        <w:trPr>
          <w:cantSplit/>
        </w:trPr>
        <w:tc>
          <w:tcPr>
            <w:tcW w:w="342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959" w:rsidRPr="000746C7" w:rsidTr="006B7C6D">
        <w:trPr>
          <w:cantSplit/>
        </w:trPr>
        <w:tc>
          <w:tcPr>
            <w:tcW w:w="342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959" w:rsidRPr="000746C7" w:rsidTr="006B7C6D">
        <w:trPr>
          <w:cantSplit/>
        </w:trPr>
        <w:tc>
          <w:tcPr>
            <w:tcW w:w="342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959" w:rsidRPr="000746C7" w:rsidTr="006B7C6D">
        <w:trPr>
          <w:cantSplit/>
        </w:trPr>
        <w:tc>
          <w:tcPr>
            <w:tcW w:w="342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C238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37959" w:rsidRPr="000746C7" w:rsidTr="006B7C6D">
        <w:trPr>
          <w:cantSplit/>
        </w:trPr>
        <w:tc>
          <w:tcPr>
            <w:tcW w:w="342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6680" w:rsidRPr="000746C7" w:rsidTr="006B7C6D">
        <w:trPr>
          <w:cantSplit/>
        </w:trPr>
        <w:tc>
          <w:tcPr>
            <w:tcW w:w="342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</w:t>
            </w:r>
            <w:r w:rsidRPr="004C238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208,906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686,496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3,829,540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76,725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60,016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7,156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4,868,839</w:t>
            </w:r>
          </w:p>
        </w:tc>
      </w:tr>
      <w:tr w:rsidR="00E96680" w:rsidRPr="000746C7" w:rsidTr="006B7C6D">
        <w:trPr>
          <w:cantSplit/>
        </w:trPr>
        <w:tc>
          <w:tcPr>
            <w:tcW w:w="342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1,502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27,519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5,725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13,919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66,290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114,955</w:t>
            </w:r>
          </w:p>
        </w:tc>
      </w:tr>
      <w:tr w:rsidR="00E96680" w:rsidRPr="000746C7" w:rsidTr="00A96B29">
        <w:trPr>
          <w:cantSplit/>
        </w:trPr>
        <w:tc>
          <w:tcPr>
            <w:tcW w:w="342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9,394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49,825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2,217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(61,766)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6680" w:rsidRPr="000746C7" w:rsidTr="002B0BA0">
        <w:trPr>
          <w:cantSplit/>
        </w:trPr>
        <w:tc>
          <w:tcPr>
            <w:tcW w:w="342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 w:hint="cs"/>
                <w:sz w:val="28"/>
                <w:szCs w:val="28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 w:hint="cs"/>
                <w:sz w:val="28"/>
                <w:szCs w:val="28"/>
                <w:cs/>
              </w:rPr>
              <w:t>91</w:t>
            </w:r>
            <w:r w:rsidRPr="004C238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84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96680" w:rsidRPr="004C2387" w:rsidRDefault="00E96680" w:rsidP="0084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84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 w:hint="cs"/>
                <w:sz w:val="28"/>
                <w:szCs w:val="28"/>
                <w:cs/>
              </w:rPr>
              <w:t>91</w:t>
            </w:r>
            <w:r w:rsidRPr="004C238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96680" w:rsidRPr="000746C7" w:rsidTr="00F37FE0">
        <w:trPr>
          <w:cantSplit/>
        </w:trPr>
        <w:tc>
          <w:tcPr>
            <w:tcW w:w="342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(122,853)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(1,428)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(13,205)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96680" w:rsidRPr="004C2387" w:rsidRDefault="00E96680" w:rsidP="0084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(137,486)</w:t>
            </w:r>
          </w:p>
        </w:tc>
      </w:tr>
      <w:tr w:rsidR="00E96680" w:rsidRPr="000746C7" w:rsidTr="006B7C6D">
        <w:trPr>
          <w:cantSplit/>
        </w:trPr>
        <w:tc>
          <w:tcPr>
            <w:tcW w:w="342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96680" w:rsidRPr="000746C7" w:rsidTr="006B7C6D">
        <w:trPr>
          <w:cantSplit/>
        </w:trPr>
        <w:tc>
          <w:tcPr>
            <w:tcW w:w="342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 มกราคม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20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9,818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697,392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3,784,031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83,239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61,060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11,680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4,847,220</w:t>
            </w:r>
          </w:p>
        </w:tc>
      </w:tr>
      <w:tr w:rsidR="00E96680" w:rsidRPr="000746C7" w:rsidTr="006B7C6D">
        <w:trPr>
          <w:cantSplit/>
        </w:trPr>
        <w:tc>
          <w:tcPr>
            <w:tcW w:w="342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7EEF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96680" w:rsidRPr="004C2387" w:rsidRDefault="00734038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34038">
              <w:rPr>
                <w:rFonts w:ascii="Angsana New" w:hAnsi="Angsana New"/>
                <w:sz w:val="28"/>
                <w:szCs w:val="28"/>
              </w:rPr>
              <w:t>2,298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96680" w:rsidRPr="004C2387" w:rsidRDefault="00734038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34038">
              <w:rPr>
                <w:rFonts w:ascii="Angsana New" w:hAnsi="Angsana New"/>
                <w:sz w:val="28"/>
                <w:szCs w:val="28"/>
              </w:rPr>
              <w:t>19,339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734038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34038">
              <w:rPr>
                <w:rFonts w:ascii="Angsana New" w:hAnsi="Angsana New"/>
                <w:sz w:val="28"/>
                <w:szCs w:val="28"/>
              </w:rPr>
              <w:t>4,645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96680" w:rsidRPr="004C2387" w:rsidRDefault="00734038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34038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734038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34038">
              <w:rPr>
                <w:rFonts w:ascii="Angsana New" w:hAnsi="Angsana New"/>
                <w:sz w:val="28"/>
                <w:szCs w:val="28"/>
              </w:rPr>
              <w:t>127,888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4C2387" w:rsidRDefault="00734038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34038">
              <w:rPr>
                <w:rFonts w:ascii="Angsana New" w:hAnsi="Angsana New"/>
                <w:sz w:val="28"/>
                <w:szCs w:val="28"/>
              </w:rPr>
              <w:t>159,874</w:t>
            </w:r>
          </w:p>
        </w:tc>
      </w:tr>
      <w:tr w:rsidR="00FE7EEF" w:rsidRPr="000746C7" w:rsidTr="00C9713C">
        <w:trPr>
          <w:cantSplit/>
        </w:trPr>
        <w:tc>
          <w:tcPr>
            <w:tcW w:w="342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E7EEF" w:rsidRPr="004C2387" w:rsidRDefault="00734038" w:rsidP="00EC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34038">
              <w:rPr>
                <w:rFonts w:ascii="Angsana New" w:hAnsi="Angsana New"/>
                <w:sz w:val="28"/>
                <w:szCs w:val="28"/>
              </w:rPr>
              <w:t>16,426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E7EEF" w:rsidRPr="004C2387" w:rsidRDefault="00734038" w:rsidP="00EC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34038">
              <w:rPr>
                <w:rFonts w:ascii="Angsana New" w:hAnsi="Angsana New"/>
                <w:sz w:val="28"/>
                <w:szCs w:val="28"/>
              </w:rPr>
              <w:t>63,432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E7EEF" w:rsidRPr="004C2387" w:rsidRDefault="00734038" w:rsidP="00EC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34038"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FE7EEF" w:rsidRPr="004C2387" w:rsidRDefault="00734038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E7EEF" w:rsidRPr="004C2387" w:rsidRDefault="00734038" w:rsidP="00EC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34038">
              <w:rPr>
                <w:rFonts w:ascii="Angsana New" w:hAnsi="Angsana New"/>
                <w:sz w:val="28"/>
                <w:szCs w:val="28"/>
              </w:rPr>
              <w:t>(80,769)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FE7EEF" w:rsidRPr="004C2387" w:rsidRDefault="00734038" w:rsidP="00EC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7EEF" w:rsidRPr="000746C7" w:rsidTr="00D73316">
        <w:trPr>
          <w:cantSplit/>
        </w:trPr>
        <w:tc>
          <w:tcPr>
            <w:tcW w:w="342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E7EEF" w:rsidRPr="004C2387" w:rsidRDefault="00734038" w:rsidP="00EC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34038">
              <w:rPr>
                <w:rFonts w:ascii="Angsana New" w:hAnsi="Angsana New"/>
                <w:sz w:val="28"/>
                <w:szCs w:val="28"/>
              </w:rPr>
              <w:t>(344)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E7EEF" w:rsidRPr="004C2387" w:rsidRDefault="00734038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34038">
              <w:rPr>
                <w:rFonts w:ascii="Angsana New" w:hAnsi="Angsana New"/>
                <w:sz w:val="28"/>
                <w:szCs w:val="28"/>
              </w:rPr>
              <w:t>(40,799)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E7EEF" w:rsidRPr="004C2387" w:rsidRDefault="00734038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34038">
              <w:rPr>
                <w:rFonts w:ascii="Angsana New" w:hAnsi="Angsana New"/>
                <w:sz w:val="28"/>
                <w:szCs w:val="28"/>
              </w:rPr>
              <w:t>(1,763)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7EEF" w:rsidRPr="004C2387" w:rsidRDefault="00734038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34038">
              <w:rPr>
                <w:rFonts w:ascii="Angsana New" w:hAnsi="Angsana New"/>
                <w:sz w:val="28"/>
                <w:szCs w:val="28"/>
              </w:rPr>
              <w:t>(2,055)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E7EEF" w:rsidRPr="004C2387" w:rsidRDefault="00734038" w:rsidP="0084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:rsidR="00FE7EEF" w:rsidRPr="004C2387" w:rsidRDefault="00734038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34038">
              <w:rPr>
                <w:rFonts w:ascii="Angsana New" w:hAnsi="Angsana New"/>
                <w:sz w:val="28"/>
                <w:szCs w:val="28"/>
              </w:rPr>
              <w:t>(44,961)</w:t>
            </w:r>
          </w:p>
        </w:tc>
      </w:tr>
      <w:tr w:rsidR="00FE7EEF" w:rsidRPr="000746C7" w:rsidTr="006B7C6D">
        <w:trPr>
          <w:cantSplit/>
        </w:trPr>
        <w:tc>
          <w:tcPr>
            <w:tcW w:w="342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7EEF" w:rsidRPr="004C2387" w:rsidRDefault="00734038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4038">
              <w:rPr>
                <w:rFonts w:ascii="Angsana New" w:hAnsi="Angsana New"/>
                <w:b/>
                <w:bCs/>
                <w:sz w:val="28"/>
                <w:szCs w:val="28"/>
              </w:rPr>
              <w:t>210,522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7EEF" w:rsidRPr="004C2387" w:rsidRDefault="00734038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4038">
              <w:rPr>
                <w:rFonts w:ascii="Angsana New" w:hAnsi="Angsana New"/>
                <w:b/>
                <w:bCs/>
                <w:sz w:val="28"/>
                <w:szCs w:val="28"/>
              </w:rPr>
              <w:t>715,772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7EEF" w:rsidRPr="004C2387" w:rsidRDefault="00734038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4038">
              <w:rPr>
                <w:rFonts w:ascii="Angsana New" w:hAnsi="Angsana New"/>
                <w:b/>
                <w:bCs/>
                <w:sz w:val="28"/>
                <w:szCs w:val="28"/>
              </w:rPr>
              <w:t>3,826,003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7EEF" w:rsidRPr="004C2387" w:rsidRDefault="00734038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4038">
              <w:rPr>
                <w:rFonts w:ascii="Angsana New" w:hAnsi="Angsana New"/>
                <w:b/>
                <w:bCs/>
                <w:sz w:val="28"/>
                <w:szCs w:val="28"/>
              </w:rPr>
              <w:t>87,032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7EEF" w:rsidRPr="004C2387" w:rsidRDefault="00734038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4038">
              <w:rPr>
                <w:rFonts w:ascii="Angsana New" w:hAnsi="Angsana New"/>
                <w:b/>
                <w:bCs/>
                <w:sz w:val="28"/>
                <w:szCs w:val="28"/>
              </w:rPr>
              <w:t>64,005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7EEF" w:rsidRPr="004C2387" w:rsidRDefault="00734038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4038">
              <w:rPr>
                <w:rFonts w:ascii="Angsana New" w:hAnsi="Angsana New"/>
                <w:b/>
                <w:bCs/>
                <w:sz w:val="28"/>
                <w:szCs w:val="28"/>
              </w:rPr>
              <w:t>58,799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7EEF" w:rsidRPr="004C2387" w:rsidRDefault="00734038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4038">
              <w:rPr>
                <w:rFonts w:ascii="Angsana New" w:hAnsi="Angsana New"/>
                <w:b/>
                <w:bCs/>
                <w:sz w:val="28"/>
                <w:szCs w:val="28"/>
              </w:rPr>
              <w:t>4,962,133</w:t>
            </w:r>
          </w:p>
        </w:tc>
      </w:tr>
    </w:tbl>
    <w:p w:rsidR="00D60FC3" w:rsidRPr="000746C7" w:rsidRDefault="00D60FC3" w:rsidP="00D60FC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"/>
          <w:szCs w:val="2"/>
        </w:rPr>
      </w:pPr>
      <w:r w:rsidRPr="000746C7">
        <w:rPr>
          <w:rFonts w:ascii="Times New Roman" w:hAnsi="Times New Roman" w:cs="Arial"/>
          <w:sz w:val="22"/>
          <w:szCs w:val="22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2"/>
        <w:gridCol w:w="697"/>
        <w:gridCol w:w="23"/>
        <w:gridCol w:w="1236"/>
        <w:gridCol w:w="23"/>
        <w:gridCol w:w="247"/>
        <w:gridCol w:w="23"/>
        <w:gridCol w:w="1236"/>
        <w:gridCol w:w="23"/>
        <w:gridCol w:w="247"/>
        <w:gridCol w:w="23"/>
        <w:gridCol w:w="1325"/>
        <w:gridCol w:w="24"/>
        <w:gridCol w:w="246"/>
        <w:gridCol w:w="24"/>
        <w:gridCol w:w="1228"/>
        <w:gridCol w:w="31"/>
        <w:gridCol w:w="246"/>
        <w:gridCol w:w="24"/>
        <w:gridCol w:w="1145"/>
        <w:gridCol w:w="24"/>
        <w:gridCol w:w="246"/>
        <w:gridCol w:w="24"/>
        <w:gridCol w:w="1259"/>
        <w:gridCol w:w="275"/>
        <w:gridCol w:w="1259"/>
      </w:tblGrid>
      <w:tr w:rsidR="00D37959" w:rsidRPr="000746C7" w:rsidTr="0030141B">
        <w:trPr>
          <w:cantSplit/>
        </w:trPr>
        <w:tc>
          <w:tcPr>
            <w:tcW w:w="2972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38" w:type="dxa"/>
            <w:gridSpan w:val="23"/>
            <w:tcBorders>
              <w:left w:val="nil"/>
            </w:tcBorders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959" w:rsidRPr="000746C7" w:rsidTr="0030141B">
        <w:trPr>
          <w:cantSplit/>
        </w:trPr>
        <w:tc>
          <w:tcPr>
            <w:tcW w:w="2972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left w:val="nil"/>
            </w:tcBorders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5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959" w:rsidRPr="000746C7" w:rsidTr="0030141B">
        <w:trPr>
          <w:cantSplit/>
        </w:trPr>
        <w:tc>
          <w:tcPr>
            <w:tcW w:w="2972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5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959" w:rsidRPr="000746C7" w:rsidTr="0030141B">
        <w:trPr>
          <w:cantSplit/>
        </w:trPr>
        <w:tc>
          <w:tcPr>
            <w:tcW w:w="2972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5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959" w:rsidRPr="000746C7" w:rsidTr="0030141B">
        <w:trPr>
          <w:cantSplit/>
        </w:trPr>
        <w:tc>
          <w:tcPr>
            <w:tcW w:w="2972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5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959" w:rsidRPr="000746C7" w:rsidTr="0030141B">
        <w:trPr>
          <w:cantSplit/>
        </w:trPr>
        <w:tc>
          <w:tcPr>
            <w:tcW w:w="2972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38" w:type="dxa"/>
            <w:gridSpan w:val="23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C238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37959" w:rsidRPr="000746C7" w:rsidTr="0030141B">
        <w:trPr>
          <w:cantSplit/>
        </w:trPr>
        <w:tc>
          <w:tcPr>
            <w:tcW w:w="2972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72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vAlign w:val="bottom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C84" w:rsidRPr="000746C7" w:rsidTr="0030141B">
        <w:trPr>
          <w:cantSplit/>
        </w:trPr>
        <w:tc>
          <w:tcPr>
            <w:tcW w:w="2972" w:type="dxa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</w:t>
            </w:r>
            <w:r w:rsidRPr="004C238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72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4C84" w:rsidRPr="004C2387" w:rsidRDefault="00B74C84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393,360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2,598,771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67,497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40,911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B74C84" w:rsidRPr="004C2387" w:rsidRDefault="00B74C84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3,100,539</w:t>
            </w:r>
          </w:p>
        </w:tc>
      </w:tr>
      <w:tr w:rsidR="00B74C84" w:rsidRPr="000746C7" w:rsidTr="0030141B">
        <w:trPr>
          <w:cantSplit/>
        </w:trPr>
        <w:tc>
          <w:tcPr>
            <w:tcW w:w="2972" w:type="dxa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4C84" w:rsidRPr="004C2387" w:rsidRDefault="00B74C84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30,077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187,294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4,202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8,065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B74C84" w:rsidRPr="004C2387" w:rsidRDefault="00B74C84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229,638</w:t>
            </w:r>
          </w:p>
        </w:tc>
      </w:tr>
      <w:tr w:rsidR="00B74C84" w:rsidRPr="000746C7" w:rsidTr="0030141B">
        <w:trPr>
          <w:cantSplit/>
        </w:trPr>
        <w:tc>
          <w:tcPr>
            <w:tcW w:w="2972" w:type="dxa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2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:rsidR="00B74C84" w:rsidRPr="004C2387" w:rsidRDefault="00B74C84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:rsidR="00B74C84" w:rsidRPr="004C2387" w:rsidRDefault="00B74C84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(122,447)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(1,408)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(13,205)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B74C84" w:rsidRPr="004C2387" w:rsidRDefault="00B74C84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(137,060)</w:t>
            </w:r>
          </w:p>
        </w:tc>
      </w:tr>
      <w:tr w:rsidR="00B74C84" w:rsidRPr="000746C7" w:rsidTr="0030141B">
        <w:trPr>
          <w:cantSplit/>
        </w:trPr>
        <w:tc>
          <w:tcPr>
            <w:tcW w:w="2972" w:type="dxa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72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B74C84" w:rsidRPr="004C2387" w:rsidRDefault="00B74C84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74C84" w:rsidRPr="000746C7" w:rsidTr="0030141B">
        <w:trPr>
          <w:cantSplit/>
        </w:trPr>
        <w:tc>
          <w:tcPr>
            <w:tcW w:w="2972" w:type="dxa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ณ วันที่ 1 มกราคม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72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4C84" w:rsidRPr="001F2302" w:rsidRDefault="00B74C84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F2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423,437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2,663,618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70,291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35,771</w:t>
            </w:r>
          </w:p>
        </w:tc>
        <w:tc>
          <w:tcPr>
            <w:tcW w:w="27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:rsidR="00B74C84" w:rsidRPr="006C2400" w:rsidRDefault="00B74C84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24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3,193,117</w:t>
            </w:r>
          </w:p>
        </w:tc>
      </w:tr>
      <w:tr w:rsidR="009E2701" w:rsidRPr="000746C7" w:rsidTr="0030141B">
        <w:trPr>
          <w:cantSplit/>
        </w:trPr>
        <w:tc>
          <w:tcPr>
            <w:tcW w:w="2972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9E2701" w:rsidRPr="004C2387" w:rsidRDefault="009E2701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E2701">
              <w:rPr>
                <w:rFonts w:ascii="Angsana New" w:hAnsi="Angsana New"/>
                <w:sz w:val="28"/>
                <w:szCs w:val="28"/>
              </w:rPr>
              <w:t>27,426</w:t>
            </w: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E2701">
              <w:rPr>
                <w:rFonts w:ascii="Angsana New" w:hAnsi="Angsana New"/>
                <w:sz w:val="28"/>
                <w:szCs w:val="28"/>
              </w:rPr>
              <w:t>176,845</w:t>
            </w: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E2701">
              <w:rPr>
                <w:rFonts w:ascii="Angsana New" w:hAnsi="Angsana New"/>
                <w:sz w:val="28"/>
                <w:szCs w:val="28"/>
              </w:rPr>
              <w:t>5,255</w:t>
            </w: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E2701">
              <w:rPr>
                <w:rFonts w:ascii="Angsana New" w:hAnsi="Angsana New"/>
                <w:sz w:val="28"/>
                <w:szCs w:val="28"/>
              </w:rPr>
              <w:t>8,881</w:t>
            </w: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9E2701" w:rsidRPr="004C2387" w:rsidRDefault="009E2701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E2701">
              <w:rPr>
                <w:rFonts w:ascii="Angsana New" w:hAnsi="Angsana New"/>
                <w:sz w:val="28"/>
                <w:szCs w:val="28"/>
              </w:rPr>
              <w:t>218,407</w:t>
            </w:r>
          </w:p>
        </w:tc>
      </w:tr>
      <w:tr w:rsidR="009E2701" w:rsidRPr="000746C7" w:rsidTr="0030141B">
        <w:trPr>
          <w:cantSplit/>
        </w:trPr>
        <w:tc>
          <w:tcPr>
            <w:tcW w:w="2972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2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:rsidR="009E2701" w:rsidRPr="004C2387" w:rsidRDefault="009E2701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E2701">
              <w:rPr>
                <w:rFonts w:ascii="Angsana New" w:hAnsi="Angsana New"/>
                <w:sz w:val="28"/>
                <w:szCs w:val="28"/>
              </w:rPr>
              <w:t>(326)</w:t>
            </w: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E2701">
              <w:rPr>
                <w:rFonts w:ascii="Angsana New" w:hAnsi="Angsana New"/>
                <w:sz w:val="28"/>
                <w:szCs w:val="28"/>
              </w:rPr>
              <w:t>(40,502)</w:t>
            </w: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E2701">
              <w:rPr>
                <w:rFonts w:ascii="Angsana New" w:hAnsi="Angsana New"/>
                <w:sz w:val="28"/>
                <w:szCs w:val="28"/>
              </w:rPr>
              <w:t>(1,753)</w:t>
            </w: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E2701">
              <w:rPr>
                <w:rFonts w:ascii="Angsana New" w:hAnsi="Angsana New"/>
                <w:sz w:val="28"/>
                <w:szCs w:val="28"/>
              </w:rPr>
              <w:t>(2,055)</w:t>
            </w: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9E2701" w:rsidRPr="004C2387" w:rsidRDefault="009E2701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E2701">
              <w:rPr>
                <w:rFonts w:ascii="Angsana New" w:hAnsi="Angsana New"/>
                <w:sz w:val="28"/>
                <w:szCs w:val="28"/>
              </w:rPr>
              <w:t>(44,636)</w:t>
            </w:r>
          </w:p>
        </w:tc>
      </w:tr>
      <w:tr w:rsidR="009E2701" w:rsidRPr="000746C7" w:rsidTr="0030141B">
        <w:trPr>
          <w:cantSplit/>
        </w:trPr>
        <w:tc>
          <w:tcPr>
            <w:tcW w:w="2972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72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2701" w:rsidRPr="004C2387" w:rsidRDefault="009E2701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2701">
              <w:rPr>
                <w:rFonts w:ascii="Angsana New" w:hAnsi="Angsana New"/>
                <w:b/>
                <w:bCs/>
                <w:sz w:val="28"/>
                <w:szCs w:val="28"/>
              </w:rPr>
              <w:t>450,537</w:t>
            </w: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2701">
              <w:rPr>
                <w:rFonts w:ascii="Angsana New" w:hAnsi="Angsana New"/>
                <w:b/>
                <w:bCs/>
                <w:sz w:val="28"/>
                <w:szCs w:val="28"/>
              </w:rPr>
              <w:t>2,799,961</w:t>
            </w: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2701">
              <w:rPr>
                <w:rFonts w:ascii="Angsana New" w:hAnsi="Angsana New"/>
                <w:b/>
                <w:bCs/>
                <w:sz w:val="28"/>
                <w:szCs w:val="28"/>
              </w:rPr>
              <w:t>73,793</w:t>
            </w: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2701">
              <w:rPr>
                <w:rFonts w:ascii="Angsana New" w:hAnsi="Angsana New"/>
                <w:b/>
                <w:bCs/>
                <w:sz w:val="28"/>
                <w:szCs w:val="28"/>
              </w:rPr>
              <w:t>42,597</w:t>
            </w: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9E2701" w:rsidRPr="004C2387" w:rsidRDefault="009E2701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2701">
              <w:rPr>
                <w:rFonts w:ascii="Angsana New" w:hAnsi="Angsana New"/>
                <w:b/>
                <w:bCs/>
                <w:sz w:val="28"/>
                <w:szCs w:val="28"/>
              </w:rPr>
              <w:t>3,366,888</w:t>
            </w:r>
          </w:p>
        </w:tc>
      </w:tr>
      <w:tr w:rsidR="009E2701" w:rsidRPr="000746C7" w:rsidTr="000C0C80">
        <w:trPr>
          <w:cantSplit/>
          <w:trHeight w:val="60"/>
        </w:trPr>
        <w:tc>
          <w:tcPr>
            <w:tcW w:w="2972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left w:val="nil"/>
            </w:tcBorders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701" w:rsidRPr="000746C7" w:rsidTr="0030141B">
        <w:trPr>
          <w:cantSplit/>
          <w:trHeight w:val="335"/>
        </w:trPr>
        <w:tc>
          <w:tcPr>
            <w:tcW w:w="2972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72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left w:val="nil"/>
            </w:tcBorders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302" w:rsidRPr="000746C7" w:rsidTr="000B4889">
        <w:trPr>
          <w:cantSplit/>
          <w:trHeight w:val="335"/>
        </w:trPr>
        <w:tc>
          <w:tcPr>
            <w:tcW w:w="2972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</w:t>
            </w:r>
            <w:r w:rsidRPr="004C238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72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1F2302" w:rsidRPr="001F2302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F23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3,851</w:t>
            </w:r>
          </w:p>
        </w:tc>
        <w:tc>
          <w:tcPr>
            <w:tcW w:w="275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3,851</w:t>
            </w:r>
          </w:p>
        </w:tc>
      </w:tr>
      <w:tr w:rsidR="001F2302" w:rsidRPr="000746C7" w:rsidTr="000B4889">
        <w:trPr>
          <w:cantSplit/>
        </w:trPr>
        <w:tc>
          <w:tcPr>
            <w:tcW w:w="2972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72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2302" w:rsidRPr="000746C7" w:rsidTr="000C0C80">
        <w:trPr>
          <w:cantSplit/>
        </w:trPr>
        <w:tc>
          <w:tcPr>
            <w:tcW w:w="2972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72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F2302" w:rsidRPr="000746C7" w:rsidTr="000B4889">
        <w:trPr>
          <w:cantSplit/>
        </w:trPr>
        <w:tc>
          <w:tcPr>
            <w:tcW w:w="2972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ณ วันที่ 1 มกราคม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72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1F2302" w:rsidRPr="001F2302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230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  <w:tc>
          <w:tcPr>
            <w:tcW w:w="275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</w:tr>
      <w:tr w:rsidR="001F2302" w:rsidRPr="000746C7" w:rsidTr="000B4889">
        <w:trPr>
          <w:cantSplit/>
        </w:trPr>
        <w:tc>
          <w:tcPr>
            <w:tcW w:w="2972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72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1F2302" w:rsidRPr="004C2387" w:rsidRDefault="001F2302" w:rsidP="00C9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2302" w:rsidRPr="000746C7" w:rsidTr="004C2387">
        <w:trPr>
          <w:cantSplit/>
          <w:trHeight w:val="70"/>
        </w:trPr>
        <w:tc>
          <w:tcPr>
            <w:tcW w:w="2972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72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2302" w:rsidRPr="00E21864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8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E21864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2302" w:rsidRPr="00E21864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8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E21864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2302" w:rsidRPr="00E21864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8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E21864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2302" w:rsidRPr="00E21864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8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E21864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2302" w:rsidRPr="00E21864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8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  <w:tc>
          <w:tcPr>
            <w:tcW w:w="275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</w:tr>
      <w:tr w:rsidR="001F2302" w:rsidRPr="000746C7" w:rsidTr="0030141B">
        <w:trPr>
          <w:cantSplit/>
        </w:trPr>
        <w:tc>
          <w:tcPr>
            <w:tcW w:w="2972" w:type="dxa"/>
          </w:tcPr>
          <w:p w:rsidR="001F2302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0461" w:type="dxa"/>
            <w:gridSpan w:val="24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5" w:type="dxa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5" w:type="dxa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263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5" w:type="dxa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5" w:type="dxa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61" w:type="dxa"/>
            <w:gridSpan w:val="24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4C2387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C238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8" w:type="dxa"/>
            <w:gridSpan w:val="2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7574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</w:t>
            </w:r>
            <w:r w:rsidR="001F2302" w:rsidRPr="004C238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208,906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293,136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right="-133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1,230,769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9,228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1,390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3,305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1,746,734</w:t>
            </w:r>
          </w:p>
        </w:tc>
      </w:tr>
      <w:tr w:rsidR="001F2302" w:rsidRPr="000746C7" w:rsidTr="002B0BA0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2302" w:rsidRPr="004C2387" w:rsidRDefault="001F2302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40" w:lineRule="exact"/>
              <w:ind w:right="-40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2302" w:rsidRPr="004C2387" w:rsidRDefault="001F2302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40" w:lineRule="exact"/>
              <w:ind w:right="-41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  <w:vAlign w:val="bottom"/>
          </w:tcPr>
          <w:p w:rsidR="001F2302" w:rsidRPr="004C2387" w:rsidRDefault="001F2302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right="-133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2302" w:rsidRPr="004C2387" w:rsidRDefault="001F2302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283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17,715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2302" w:rsidRPr="004C2387" w:rsidRDefault="001F2302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40" w:lineRule="exact"/>
              <w:ind w:right="283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17,715</w:t>
            </w: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208,906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293,136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1,230,769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9,228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19,105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3,305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1,764,449</w:t>
            </w: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2560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double" w:sz="4" w:space="0" w:color="auto"/>
            </w:tcBorders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ณ วันที่ 1 มกราคม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7574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</w:t>
            </w:r>
            <w:r w:rsidR="001F2302" w:rsidRPr="004C238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209,818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273,955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right="-133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1,120,413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12,948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9,030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7,829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1,633,993</w:t>
            </w:r>
          </w:p>
        </w:tc>
      </w:tr>
      <w:tr w:rsidR="00763234" w:rsidRPr="000746C7" w:rsidTr="000B4889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40" w:lineRule="exact"/>
              <w:ind w:right="-40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40" w:lineRule="exact"/>
              <w:ind w:right="-41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right="-133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283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16,259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40" w:lineRule="exact"/>
              <w:ind w:right="283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16,259</w:t>
            </w:r>
          </w:p>
        </w:tc>
      </w:tr>
      <w:tr w:rsidR="00763234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209,818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273,955</w:t>
            </w:r>
          </w:p>
        </w:tc>
        <w:tc>
          <w:tcPr>
            <w:tcW w:w="270" w:type="dxa"/>
            <w:gridSpan w:val="2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1,120,413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12,948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25,289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7,829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1,650,252</w:t>
            </w:r>
          </w:p>
        </w:tc>
      </w:tr>
      <w:tr w:rsidR="00763234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25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double" w:sz="4" w:space="0" w:color="auto"/>
            </w:tcBorders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234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763234" w:rsidRPr="004C2387" w:rsidRDefault="00175742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</w:t>
            </w:r>
            <w:r w:rsidR="00763234" w:rsidRPr="004C238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018D">
              <w:rPr>
                <w:rFonts w:ascii="Angsana New" w:hAnsi="Angsana New"/>
                <w:sz w:val="28"/>
                <w:szCs w:val="28"/>
              </w:rPr>
              <w:t>210,522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018D">
              <w:rPr>
                <w:rFonts w:ascii="Angsana New" w:hAnsi="Angsana New"/>
                <w:sz w:val="28"/>
                <w:szCs w:val="28"/>
              </w:rPr>
              <w:t>265,235</w:t>
            </w:r>
          </w:p>
        </w:tc>
        <w:tc>
          <w:tcPr>
            <w:tcW w:w="270" w:type="dxa"/>
            <w:gridSpan w:val="2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vAlign w:val="bottom"/>
          </w:tcPr>
          <w:p w:rsidR="00763234" w:rsidRPr="00CD7568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right="-133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1,026,042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CD7568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:rsidR="00763234" w:rsidRPr="00CD7568" w:rsidRDefault="00CD7568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13,239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763234" w:rsidRPr="00CD7568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763234" w:rsidRPr="00CD7568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6,855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CD7568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763234" w:rsidRPr="00CD7568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54,948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763234" w:rsidRPr="00CD7568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763234" w:rsidRPr="00CD7568" w:rsidRDefault="00CD7568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1,576,841</w:t>
            </w:r>
          </w:p>
        </w:tc>
      </w:tr>
      <w:tr w:rsidR="00763234" w:rsidRPr="000746C7" w:rsidTr="000B4889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40" w:lineRule="exact"/>
              <w:ind w:right="-40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40" w:lineRule="exact"/>
              <w:ind w:right="-41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  <w:vAlign w:val="bottom"/>
          </w:tcPr>
          <w:p w:rsidR="00763234" w:rsidRPr="00CD7568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right="-133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CD7568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34" w:rsidRPr="00CD7568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283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763234" w:rsidRPr="00CD7568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34" w:rsidRPr="00CD7568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14,553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CD7568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34" w:rsidRPr="00CD7568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40" w:lineRule="exact"/>
              <w:ind w:right="283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763234" w:rsidRPr="00CD7568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34" w:rsidRPr="00CD7568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D7568">
              <w:rPr>
                <w:rFonts w:ascii="Angsana New" w:hAnsi="Angsana New"/>
                <w:sz w:val="28"/>
                <w:szCs w:val="28"/>
              </w:rPr>
              <w:t>14,553</w:t>
            </w:r>
          </w:p>
        </w:tc>
      </w:tr>
      <w:tr w:rsidR="00763234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018D">
              <w:rPr>
                <w:rFonts w:ascii="Angsana New" w:hAnsi="Angsana New"/>
                <w:b/>
                <w:bCs/>
                <w:sz w:val="28"/>
                <w:szCs w:val="28"/>
              </w:rPr>
              <w:t>210,522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234" w:rsidRPr="004C2387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018D">
              <w:rPr>
                <w:rFonts w:ascii="Angsana New" w:hAnsi="Angsana New"/>
                <w:b/>
                <w:bCs/>
                <w:sz w:val="28"/>
                <w:szCs w:val="28"/>
              </w:rPr>
              <w:t>265,235</w:t>
            </w:r>
          </w:p>
        </w:tc>
        <w:tc>
          <w:tcPr>
            <w:tcW w:w="270" w:type="dxa"/>
            <w:gridSpan w:val="2"/>
          </w:tcPr>
          <w:p w:rsidR="00763234" w:rsidRPr="004C2387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234" w:rsidRPr="00CD7568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1,026,042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CD7568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234" w:rsidRPr="00CD7568" w:rsidRDefault="00CD7568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13,239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763234" w:rsidRPr="00CD7568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234" w:rsidRPr="00CD7568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21,408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CD7568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234" w:rsidRPr="00CD7568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54,948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763234" w:rsidRPr="00CD7568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3234" w:rsidRPr="00CD7568" w:rsidRDefault="00CD7568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7568">
              <w:rPr>
                <w:rFonts w:ascii="Angsana New" w:hAnsi="Angsana New"/>
                <w:b/>
                <w:bCs/>
                <w:sz w:val="28"/>
                <w:szCs w:val="28"/>
              </w:rPr>
              <w:t>1,591,394</w:t>
            </w:r>
          </w:p>
        </w:tc>
      </w:tr>
    </w:tbl>
    <w:p w:rsidR="000C0C80" w:rsidRPr="000746C7" w:rsidRDefault="000C0C80" w:rsidP="00531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 w:hanging="18"/>
        <w:jc w:val="thaiDistribute"/>
        <w:rPr>
          <w:rFonts w:ascii="Angsana New" w:hAnsi="Angsana New"/>
          <w:sz w:val="16"/>
          <w:szCs w:val="16"/>
        </w:rPr>
      </w:pPr>
    </w:p>
    <w:p w:rsidR="00D37959" w:rsidRPr="000746C7" w:rsidRDefault="00640E09" w:rsidP="00E87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  <w:r w:rsidRPr="000746C7">
        <w:rPr>
          <w:rFonts w:ascii="Angsana New" w:hAnsi="Angsana New"/>
          <w:sz w:val="28"/>
          <w:szCs w:val="28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0746C7">
        <w:rPr>
          <w:rFonts w:ascii="Angsana New" w:hAnsi="Angsana New"/>
          <w:sz w:val="28"/>
          <w:szCs w:val="28"/>
        </w:rPr>
        <w:t xml:space="preserve">31 </w:t>
      </w:r>
      <w:r w:rsidRPr="000746C7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3A22" w:rsidRPr="000746C7">
        <w:rPr>
          <w:rFonts w:ascii="Angsana New" w:hAnsi="Angsana New"/>
          <w:sz w:val="28"/>
          <w:szCs w:val="28"/>
        </w:rPr>
        <w:t>25</w:t>
      </w:r>
      <w:r w:rsidR="00A3003F" w:rsidRPr="000746C7">
        <w:rPr>
          <w:rFonts w:ascii="Angsana New" w:hAnsi="Angsana New"/>
          <w:sz w:val="28"/>
          <w:szCs w:val="28"/>
        </w:rPr>
        <w:t>61</w:t>
      </w:r>
      <w:r w:rsidRPr="000746C7">
        <w:rPr>
          <w:rFonts w:ascii="Angsana New" w:hAnsi="Angsana New"/>
          <w:sz w:val="28"/>
          <w:szCs w:val="28"/>
        </w:rPr>
        <w:t xml:space="preserve"> </w:t>
      </w:r>
      <w:r w:rsidRPr="000746C7">
        <w:rPr>
          <w:rFonts w:ascii="Angsana New" w:hAnsi="Angsana New"/>
          <w:sz w:val="28"/>
          <w:szCs w:val="28"/>
          <w:cs/>
        </w:rPr>
        <w:t>มีจำนวน</w:t>
      </w:r>
      <w:r w:rsidR="00245DCD" w:rsidRPr="00510CA6">
        <w:rPr>
          <w:rFonts w:ascii="Angsana New" w:hAnsi="Angsana New" w:hint="cs"/>
          <w:sz w:val="28"/>
          <w:szCs w:val="28"/>
          <w:cs/>
        </w:rPr>
        <w:t>เงิน</w:t>
      </w:r>
      <w:r w:rsidRPr="00510CA6">
        <w:rPr>
          <w:rFonts w:ascii="Angsana New" w:hAnsi="Angsana New"/>
          <w:sz w:val="28"/>
          <w:szCs w:val="28"/>
        </w:rPr>
        <w:t xml:space="preserve"> </w:t>
      </w:r>
      <w:r w:rsidR="00510CA6" w:rsidRPr="00510CA6">
        <w:rPr>
          <w:rFonts w:ascii="Angsana New" w:hAnsi="Angsana New"/>
          <w:sz w:val="28"/>
          <w:szCs w:val="28"/>
        </w:rPr>
        <w:t xml:space="preserve">2,134.5 </w:t>
      </w:r>
      <w:r w:rsidR="00E8771C">
        <w:rPr>
          <w:rFonts w:ascii="Angsana New" w:hAnsi="Angsana New"/>
          <w:sz w:val="28"/>
          <w:szCs w:val="28"/>
          <w:cs/>
        </w:rPr>
        <w:br/>
      </w:r>
      <w:r w:rsidRPr="00510CA6">
        <w:rPr>
          <w:rFonts w:ascii="Angsana New" w:hAnsi="Angsana New"/>
          <w:sz w:val="28"/>
          <w:szCs w:val="28"/>
          <w:cs/>
        </w:rPr>
        <w:t>ล้าน</w:t>
      </w:r>
      <w:r w:rsidRPr="000746C7">
        <w:rPr>
          <w:rFonts w:ascii="Angsana New" w:hAnsi="Angsana New"/>
          <w:sz w:val="28"/>
          <w:szCs w:val="28"/>
          <w:cs/>
        </w:rPr>
        <w:t xml:space="preserve">บาท </w:t>
      </w:r>
      <w:r w:rsidRPr="000746C7">
        <w:rPr>
          <w:rFonts w:ascii="Angsana New" w:hAnsi="Angsana New"/>
          <w:i/>
          <w:iCs/>
          <w:sz w:val="28"/>
          <w:szCs w:val="28"/>
          <w:cs/>
        </w:rPr>
        <w:t>(</w:t>
      </w:r>
      <w:r w:rsidR="00A3003F" w:rsidRPr="000746C7">
        <w:rPr>
          <w:rFonts w:ascii="Angsana New" w:hAnsi="Angsana New"/>
          <w:i/>
          <w:iCs/>
          <w:sz w:val="28"/>
          <w:szCs w:val="28"/>
        </w:rPr>
        <w:t>25</w:t>
      </w:r>
      <w:r w:rsidR="00A3003F" w:rsidRPr="000746C7">
        <w:rPr>
          <w:rFonts w:ascii="Angsana New" w:hAnsi="Angsana New" w:hint="cs"/>
          <w:i/>
          <w:iCs/>
          <w:sz w:val="28"/>
          <w:szCs w:val="28"/>
          <w:cs/>
        </w:rPr>
        <w:t>60</w:t>
      </w:r>
      <w:r w:rsidR="00BA312E" w:rsidRPr="000746C7">
        <w:rPr>
          <w:rFonts w:ascii="Angsana New" w:hAnsi="Angsana New"/>
          <w:i/>
          <w:iCs/>
          <w:sz w:val="28"/>
          <w:szCs w:val="28"/>
        </w:rPr>
        <w:t xml:space="preserve">: </w:t>
      </w:r>
      <w:r w:rsidR="00A3003F" w:rsidRPr="000746C7">
        <w:rPr>
          <w:rFonts w:ascii="Angsana New" w:hAnsi="Angsana New"/>
          <w:i/>
          <w:iCs/>
          <w:sz w:val="28"/>
          <w:szCs w:val="28"/>
        </w:rPr>
        <w:t>2,027.8</w:t>
      </w:r>
      <w:r w:rsidRPr="000746C7">
        <w:rPr>
          <w:rFonts w:ascii="Angsana New" w:hAnsi="Angsana New"/>
          <w:sz w:val="28"/>
          <w:szCs w:val="28"/>
        </w:rPr>
        <w:t xml:space="preserve"> </w:t>
      </w:r>
      <w:r w:rsidRPr="000746C7">
        <w:rPr>
          <w:rFonts w:ascii="Angsana New" w:hAnsi="Angsana New"/>
          <w:i/>
          <w:iCs/>
          <w:sz w:val="28"/>
          <w:szCs w:val="28"/>
          <w:cs/>
        </w:rPr>
        <w:t>ล้านบาท)</w:t>
      </w:r>
    </w:p>
    <w:p w:rsidR="00D37959" w:rsidRPr="000746C7" w:rsidRDefault="00D37959" w:rsidP="002F1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  <w:sectPr w:rsidR="00D37959" w:rsidRPr="000746C7" w:rsidSect="004C2387">
          <w:footerReference w:type="default" r:id="rId15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:rsidR="00844D13" w:rsidRPr="000746C7" w:rsidRDefault="00844D13" w:rsidP="005C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/>
        <w:rPr>
          <w:rFonts w:ascii="Angsana New" w:hAnsi="Angsana New"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ที่ดิน อาคารและอุปกรณ์ระหว่างก่อสร้าง</w:t>
      </w:r>
    </w:p>
    <w:p w:rsidR="00844D13" w:rsidRPr="000746C7" w:rsidRDefault="00844D13" w:rsidP="005C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/>
        <w:rPr>
          <w:rFonts w:ascii="Angsana New" w:hAnsi="Angsana New"/>
          <w:color w:val="000000"/>
          <w:sz w:val="30"/>
          <w:szCs w:val="30"/>
        </w:rPr>
      </w:pPr>
    </w:p>
    <w:p w:rsidR="00844D13" w:rsidRPr="000746C7" w:rsidRDefault="003C1E5E" w:rsidP="005C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D7568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="00844D13" w:rsidRPr="00CD7568">
        <w:rPr>
          <w:rFonts w:ascii="Angsana New" w:hAnsi="Angsana New"/>
          <w:color w:val="000000"/>
          <w:sz w:val="30"/>
          <w:szCs w:val="30"/>
          <w:cs/>
        </w:rPr>
        <w:t xml:space="preserve">ระหว่างปีสิ้นสุดวันที่ </w:t>
      </w:r>
      <w:r w:rsidR="00844D13" w:rsidRPr="00CD7568">
        <w:rPr>
          <w:rFonts w:ascii="Angsana New" w:hAnsi="Angsana New"/>
          <w:color w:val="000000"/>
          <w:sz w:val="30"/>
          <w:szCs w:val="30"/>
        </w:rPr>
        <w:t xml:space="preserve">31 </w:t>
      </w:r>
      <w:r w:rsidR="00844D13" w:rsidRPr="00CD7568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A73A22" w:rsidRPr="00CD7568">
        <w:rPr>
          <w:rFonts w:ascii="Angsana New" w:hAnsi="Angsana New"/>
          <w:color w:val="000000"/>
          <w:sz w:val="30"/>
          <w:szCs w:val="30"/>
        </w:rPr>
        <w:t>25</w:t>
      </w:r>
      <w:r w:rsidR="003F13E6" w:rsidRPr="00CD7568">
        <w:rPr>
          <w:rFonts w:ascii="Angsana New" w:hAnsi="Angsana New"/>
          <w:color w:val="000000"/>
          <w:sz w:val="30"/>
          <w:szCs w:val="30"/>
        </w:rPr>
        <w:t>61</w:t>
      </w:r>
      <w:r w:rsidR="00844D13" w:rsidRPr="00CD7568">
        <w:rPr>
          <w:rFonts w:ascii="Angsana New" w:hAnsi="Angsana New"/>
          <w:color w:val="000000"/>
          <w:sz w:val="30"/>
          <w:szCs w:val="30"/>
        </w:rPr>
        <w:t xml:space="preserve"> </w:t>
      </w:r>
      <w:r w:rsidR="00844D13" w:rsidRPr="00CD7568">
        <w:rPr>
          <w:rFonts w:ascii="Angsana New" w:hAnsi="Angsana New"/>
          <w:color w:val="000000"/>
          <w:sz w:val="30"/>
          <w:szCs w:val="30"/>
          <w:cs/>
        </w:rPr>
        <w:t>กลุ่มบริษัทมี</w:t>
      </w:r>
      <w:r w:rsidR="00E756A9" w:rsidRPr="00CD7568">
        <w:rPr>
          <w:rFonts w:ascii="Angsana New" w:hAnsi="Angsana New"/>
          <w:color w:val="000000"/>
          <w:sz w:val="30"/>
          <w:szCs w:val="30"/>
          <w:cs/>
        </w:rPr>
        <w:t>อุปกรณ์</w:t>
      </w:r>
      <w:r w:rsidR="00844D13" w:rsidRPr="00CD7568">
        <w:rPr>
          <w:rFonts w:ascii="Angsana New" w:hAnsi="Angsana New"/>
          <w:color w:val="000000"/>
          <w:sz w:val="30"/>
          <w:szCs w:val="30"/>
          <w:cs/>
        </w:rPr>
        <w:t>ระหว่างติดตั้ง ทั้งนี้</w:t>
      </w:r>
      <w:r w:rsidR="005C113C">
        <w:rPr>
          <w:rFonts w:ascii="Angsana New" w:hAnsi="Angsana New"/>
          <w:color w:val="000000"/>
          <w:sz w:val="30"/>
          <w:szCs w:val="30"/>
        </w:rPr>
        <w:t xml:space="preserve"> </w:t>
      </w:r>
      <w:r w:rsidR="00844D13" w:rsidRPr="00CD7568">
        <w:rPr>
          <w:rFonts w:ascii="Angsana New" w:hAnsi="Angsana New"/>
          <w:color w:val="000000"/>
          <w:sz w:val="30"/>
          <w:szCs w:val="30"/>
          <w:cs/>
        </w:rPr>
        <w:t>ต้นทุนที่เกิดขึ้นจนถึงวันที่</w:t>
      </w:r>
      <w:r w:rsidR="00640E09" w:rsidRPr="00CD7568">
        <w:rPr>
          <w:rFonts w:ascii="Angsana New" w:hAnsi="Angsana New"/>
          <w:color w:val="000000"/>
          <w:sz w:val="30"/>
          <w:szCs w:val="30"/>
        </w:rPr>
        <w:br/>
      </w:r>
      <w:r w:rsidR="00844D13" w:rsidRPr="00CD7568">
        <w:rPr>
          <w:rFonts w:ascii="Angsana New" w:hAnsi="Angsana New"/>
          <w:color w:val="000000"/>
          <w:sz w:val="30"/>
          <w:szCs w:val="30"/>
        </w:rPr>
        <w:t xml:space="preserve">31 </w:t>
      </w:r>
      <w:r w:rsidR="00844D13" w:rsidRPr="00CD7568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844D13" w:rsidRPr="00CD7568">
        <w:rPr>
          <w:rFonts w:ascii="Angsana New" w:hAnsi="Angsana New"/>
          <w:color w:val="000000"/>
          <w:sz w:val="30"/>
          <w:szCs w:val="30"/>
        </w:rPr>
        <w:t>25</w:t>
      </w:r>
      <w:r w:rsidR="003F13E6" w:rsidRPr="00CD7568">
        <w:rPr>
          <w:rFonts w:ascii="Angsana New" w:hAnsi="Angsana New"/>
          <w:color w:val="000000"/>
          <w:sz w:val="30"/>
          <w:szCs w:val="30"/>
        </w:rPr>
        <w:t>61</w:t>
      </w:r>
      <w:r w:rsidR="00844D13" w:rsidRPr="00CD7568">
        <w:rPr>
          <w:rFonts w:ascii="Angsana New" w:hAnsi="Angsana New"/>
          <w:color w:val="000000"/>
          <w:sz w:val="30"/>
          <w:szCs w:val="30"/>
        </w:rPr>
        <w:t xml:space="preserve"> </w:t>
      </w:r>
      <w:r w:rsidR="008669EA" w:rsidRPr="00CD7568">
        <w:rPr>
          <w:rFonts w:ascii="Angsana New" w:hAnsi="Angsana New"/>
          <w:color w:val="000000"/>
          <w:sz w:val="30"/>
          <w:szCs w:val="30"/>
          <w:cs/>
        </w:rPr>
        <w:t>มีจำนวนเงินรวม</w:t>
      </w:r>
      <w:r w:rsidR="00356DA1" w:rsidRPr="00CD7568">
        <w:rPr>
          <w:rFonts w:ascii="Angsana New" w:hAnsi="Angsana New"/>
          <w:color w:val="000000"/>
          <w:sz w:val="30"/>
          <w:szCs w:val="30"/>
        </w:rPr>
        <w:t xml:space="preserve"> 58.8</w:t>
      </w:r>
      <w:r w:rsidR="008669EA" w:rsidRPr="00CD7568">
        <w:rPr>
          <w:rFonts w:ascii="Angsana New" w:hAnsi="Angsana New"/>
          <w:color w:val="000000"/>
          <w:sz w:val="30"/>
          <w:szCs w:val="30"/>
        </w:rPr>
        <w:t xml:space="preserve"> </w:t>
      </w:r>
      <w:r w:rsidR="008669EA" w:rsidRPr="00CD7568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844D13" w:rsidRPr="00CD756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44D13" w:rsidRPr="00CD7568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3F13E6" w:rsidRPr="00CD7568">
        <w:rPr>
          <w:rFonts w:ascii="Angsana New" w:hAnsi="Angsana New"/>
          <w:i/>
          <w:iCs/>
          <w:color w:val="000000"/>
          <w:sz w:val="30"/>
          <w:szCs w:val="30"/>
        </w:rPr>
        <w:t>2560</w:t>
      </w:r>
      <w:r w:rsidR="00844D13" w:rsidRPr="00CD7568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="008669EA" w:rsidRPr="00CD7568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3F13E6" w:rsidRPr="00CD7568">
        <w:rPr>
          <w:rFonts w:ascii="Angsana New" w:hAnsi="Angsana New"/>
          <w:i/>
          <w:iCs/>
          <w:color w:val="000000"/>
          <w:sz w:val="30"/>
          <w:szCs w:val="30"/>
        </w:rPr>
        <w:t>11.7</w:t>
      </w:r>
      <w:r w:rsidR="00E756A9" w:rsidRPr="00CD756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E756A9" w:rsidRPr="00CD7568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</w:t>
      </w:r>
      <w:r w:rsidR="00844D13" w:rsidRPr="00CD7568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:rsidR="00844D13" w:rsidRPr="000746C7" w:rsidRDefault="00844D13" w:rsidP="005C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4F44FF" w:rsidRPr="000746C7" w:rsidRDefault="00B775F2" w:rsidP="005C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Pr="000746C7">
        <w:rPr>
          <w:rFonts w:ascii="Angsana New" w:hAnsi="Angsana New"/>
          <w:color w:val="000000"/>
          <w:sz w:val="30"/>
          <w:szCs w:val="30"/>
        </w:rPr>
        <w:t>25</w:t>
      </w:r>
      <w:r w:rsidR="003F13E6" w:rsidRPr="000746C7">
        <w:rPr>
          <w:rFonts w:ascii="Angsana New" w:hAnsi="Angsana New"/>
          <w:color w:val="000000"/>
          <w:sz w:val="30"/>
          <w:szCs w:val="30"/>
        </w:rPr>
        <w:t>61</w:t>
      </w:r>
      <w:r w:rsidR="00CF04D7" w:rsidRPr="000746C7">
        <w:rPr>
          <w:rFonts w:ascii="Angsana New" w:hAnsi="Angsana New"/>
          <w:color w:val="000000"/>
          <w:sz w:val="30"/>
          <w:szCs w:val="30"/>
        </w:rPr>
        <w:t xml:space="preserve"> </w:t>
      </w:r>
      <w:r w:rsidR="00CF04D7"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3F13E6" w:rsidRPr="000746C7">
        <w:rPr>
          <w:rFonts w:ascii="Angsana New" w:hAnsi="Angsana New"/>
          <w:color w:val="000000"/>
          <w:sz w:val="30"/>
          <w:szCs w:val="30"/>
        </w:rPr>
        <w:t>2560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F44FF" w:rsidRPr="000746C7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กลุ่มบริษัทได้ทำการทดสอบการด้อยค่า</w:t>
      </w:r>
      <w:r w:rsidR="00F7787A" w:rsidRPr="000746C7">
        <w:rPr>
          <w:rFonts w:ascii="Angsana New" w:hAnsi="Angsana New" w:hint="cs"/>
          <w:color w:val="000000"/>
          <w:sz w:val="30"/>
          <w:szCs w:val="30"/>
          <w:cs/>
        </w:rPr>
        <w:t>ของที่ดิน อาคาร และอุปกรณ์</w:t>
      </w:r>
      <w:r w:rsidR="00421547"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 ของบริษัทย่อย</w:t>
      </w:r>
      <w:r w:rsidR="00F7787A" w:rsidRPr="000746C7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9254C8">
        <w:rPr>
          <w:rFonts w:ascii="Angsana New" w:hAnsi="Angsana New"/>
          <w:color w:val="000000"/>
          <w:sz w:val="30"/>
          <w:szCs w:val="30"/>
        </w:rPr>
        <w:br/>
      </w:r>
      <w:r w:rsidR="00F7787A" w:rsidRPr="000746C7">
        <w:rPr>
          <w:rFonts w:ascii="Angsana New" w:hAnsi="Angsana New" w:hint="cs"/>
          <w:color w:val="000000"/>
          <w:sz w:val="30"/>
          <w:szCs w:val="30"/>
          <w:cs/>
        </w:rPr>
        <w:t>การกำหนดมูลค่าที่คาดว่าจะได้รับคืนจากมูลค่าจากการใช้สินทรัพย์ ซึ่งงวดเวลาของประมาณการกระแสเงินสด</w:t>
      </w:r>
      <w:r w:rsidR="009254C8">
        <w:rPr>
          <w:rFonts w:ascii="Angsana New" w:hAnsi="Angsana New"/>
          <w:color w:val="000000"/>
          <w:sz w:val="30"/>
          <w:szCs w:val="30"/>
        </w:rPr>
        <w:br/>
      </w:r>
      <w:r w:rsidR="00F7787A"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ในอนาคตมีระยะเวลาห้าปี </w:t>
      </w:r>
      <w:r w:rsidR="009D5522" w:rsidRPr="000746C7">
        <w:rPr>
          <w:rFonts w:ascii="Angsana New" w:hAnsi="Angsana New" w:hint="cs"/>
          <w:color w:val="000000"/>
          <w:sz w:val="30"/>
          <w:szCs w:val="30"/>
          <w:cs/>
        </w:rPr>
        <w:t>โดยมูลค่าที่คาดว่าจะได้รับคืน</w:t>
      </w:r>
      <w:r w:rsidR="00A62AE1" w:rsidRPr="000746C7">
        <w:rPr>
          <w:rFonts w:ascii="Angsana New" w:hAnsi="Angsana New" w:hint="cs"/>
          <w:color w:val="000000"/>
          <w:sz w:val="30"/>
          <w:szCs w:val="30"/>
          <w:cs/>
        </w:rPr>
        <w:t>สูง</w:t>
      </w:r>
      <w:r w:rsidR="009D5522" w:rsidRPr="000746C7">
        <w:rPr>
          <w:rFonts w:ascii="Angsana New" w:hAnsi="Angsana New" w:hint="cs"/>
          <w:color w:val="000000"/>
          <w:sz w:val="30"/>
          <w:szCs w:val="30"/>
          <w:cs/>
        </w:rPr>
        <w:t>กว่า</w:t>
      </w:r>
      <w:r w:rsidR="004F44FF" w:rsidRPr="000746C7">
        <w:rPr>
          <w:rFonts w:ascii="Angsana New" w:hAnsi="Angsana New" w:hint="cs"/>
          <w:color w:val="000000"/>
          <w:sz w:val="30"/>
          <w:szCs w:val="30"/>
          <w:cs/>
        </w:rPr>
        <w:t>มูลค่าตามบัญชีของที่ดิน อาคาร และอุปกรณ์</w:t>
      </w:r>
      <w:r w:rsidR="00620232" w:rsidRPr="000746C7">
        <w:rPr>
          <w:rFonts w:ascii="Angsana New" w:hAnsi="Angsana New" w:hint="cs"/>
          <w:color w:val="000000"/>
          <w:sz w:val="30"/>
          <w:szCs w:val="30"/>
          <w:cs/>
        </w:rPr>
        <w:t>ของบริษัทย่อย</w:t>
      </w:r>
      <w:r w:rsidR="009D5522" w:rsidRPr="000746C7">
        <w:rPr>
          <w:rFonts w:ascii="Angsana New" w:hAnsi="Angsana New" w:hint="cs"/>
          <w:color w:val="000000"/>
          <w:sz w:val="30"/>
          <w:szCs w:val="30"/>
          <w:cs/>
        </w:rPr>
        <w:t>จึงไม่ได้</w:t>
      </w:r>
      <w:r w:rsidR="004F44FF" w:rsidRPr="000746C7">
        <w:rPr>
          <w:rFonts w:ascii="Angsana New" w:hAnsi="Angsana New" w:hint="cs"/>
          <w:color w:val="000000"/>
          <w:sz w:val="30"/>
          <w:szCs w:val="30"/>
          <w:cs/>
        </w:rPr>
        <w:t>บันทึกขาดทุนจากการด้อยค่า</w:t>
      </w:r>
    </w:p>
    <w:p w:rsidR="004F44FF" w:rsidRPr="000746C7" w:rsidRDefault="004F44FF" w:rsidP="000C0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716FFB" w:rsidRPr="000746C7" w:rsidRDefault="00716FFB" w:rsidP="000133A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สินทรัพย์ไม่มีตัวตน</w:t>
      </w:r>
    </w:p>
    <w:p w:rsidR="00D23D4D" w:rsidRPr="000746C7" w:rsidRDefault="00D23D4D" w:rsidP="0071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tbl>
      <w:tblPr>
        <w:tblW w:w="9171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4311"/>
        <w:gridCol w:w="1530"/>
        <w:gridCol w:w="359"/>
        <w:gridCol w:w="1351"/>
        <w:gridCol w:w="359"/>
        <w:gridCol w:w="1261"/>
      </w:tblGrid>
      <w:tr w:rsidR="00D649B3" w:rsidRPr="000746C7" w:rsidTr="00247DEB">
        <w:trPr>
          <w:tblHeader/>
        </w:trPr>
        <w:tc>
          <w:tcPr>
            <w:tcW w:w="4311" w:type="dxa"/>
            <w:shd w:val="clear" w:color="auto" w:fill="auto"/>
          </w:tcPr>
          <w:p w:rsidR="00D649B3" w:rsidRPr="000746C7" w:rsidRDefault="00D649B3" w:rsidP="005C113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:rsidR="00D649B3" w:rsidRPr="000746C7" w:rsidRDefault="00D649B3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40E09" w:rsidRPr="000746C7" w:rsidTr="00247DEB">
        <w:trPr>
          <w:tblHeader/>
        </w:trPr>
        <w:tc>
          <w:tcPr>
            <w:tcW w:w="4311" w:type="dxa"/>
            <w:shd w:val="clear" w:color="auto" w:fill="auto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</w:t>
            </w:r>
          </w:p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การช่วยเหลือทางเทคนิครอตัดบัญชี</w:t>
            </w:r>
          </w:p>
        </w:tc>
        <w:tc>
          <w:tcPr>
            <w:tcW w:w="359" w:type="dxa"/>
            <w:shd w:val="clear" w:color="auto" w:fill="auto"/>
            <w:vAlign w:val="bottom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640E09" w:rsidRPr="000746C7" w:rsidRDefault="0063476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  <w:r w:rsidR="005C113C">
              <w:rPr>
                <w:rFonts w:ascii="Angsana New" w:hAnsi="Angsana New"/>
                <w:sz w:val="30"/>
                <w:szCs w:val="30"/>
              </w:rPr>
              <w:br/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ซอฟต์</w:t>
            </w:r>
            <w:r w:rsidR="00640E09" w:rsidRPr="000746C7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359" w:type="dxa"/>
            <w:shd w:val="clear" w:color="auto" w:fill="auto"/>
            <w:vAlign w:val="bottom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40E09" w:rsidRPr="000746C7" w:rsidRDefault="00640E09" w:rsidP="005C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40E09" w:rsidRPr="000746C7" w:rsidRDefault="00640E09" w:rsidP="005C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40E09" w:rsidRPr="000746C7" w:rsidRDefault="00640E09" w:rsidP="005C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649B3" w:rsidRPr="000746C7" w:rsidTr="00247DEB">
        <w:trPr>
          <w:tblHeader/>
        </w:trPr>
        <w:tc>
          <w:tcPr>
            <w:tcW w:w="4311" w:type="dxa"/>
            <w:shd w:val="clear" w:color="auto" w:fill="auto"/>
          </w:tcPr>
          <w:p w:rsidR="00D649B3" w:rsidRPr="000746C7" w:rsidRDefault="00D649B3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:rsidR="00D649B3" w:rsidRPr="000746C7" w:rsidRDefault="00D649B3" w:rsidP="005C113C">
            <w:pPr>
              <w:pStyle w:val="acctfourfigures"/>
              <w:tabs>
                <w:tab w:val="clear" w:pos="765"/>
              </w:tabs>
              <w:spacing w:line="240" w:lineRule="atLeast"/>
              <w:ind w:left="252" w:right="11" w:hanging="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40E09" w:rsidRPr="000746C7" w:rsidTr="00247DEB">
        <w:tc>
          <w:tcPr>
            <w:tcW w:w="4311" w:type="dxa"/>
            <w:shd w:val="clear" w:color="auto" w:fill="auto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40E09" w:rsidRPr="000746C7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:rsidR="00640E09" w:rsidRPr="000746C7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640E09" w:rsidRPr="000746C7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:rsidR="00640E09" w:rsidRPr="000746C7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640E09" w:rsidRPr="000746C7" w:rsidRDefault="00640E09" w:rsidP="005C113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252" w:right="11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3F13E6" w:rsidRPr="000746C7" w:rsidTr="00247DEB">
        <w:tc>
          <w:tcPr>
            <w:tcW w:w="4311" w:type="dxa"/>
            <w:shd w:val="clear" w:color="auto" w:fill="auto"/>
          </w:tcPr>
          <w:p w:rsidR="003F13E6" w:rsidRPr="000746C7" w:rsidRDefault="003F13E6" w:rsidP="003F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F13E6" w:rsidRPr="000746C7" w:rsidRDefault="003F13E6" w:rsidP="00247DEB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359" w:type="dxa"/>
            <w:shd w:val="clear" w:color="auto" w:fill="auto"/>
          </w:tcPr>
          <w:p w:rsidR="003F13E6" w:rsidRPr="000746C7" w:rsidRDefault="003F13E6" w:rsidP="00C0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3F13E6" w:rsidRPr="000746C7" w:rsidRDefault="003F13E6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33,542</w:t>
            </w:r>
          </w:p>
        </w:tc>
        <w:tc>
          <w:tcPr>
            <w:tcW w:w="359" w:type="dxa"/>
            <w:shd w:val="clear" w:color="auto" w:fill="auto"/>
          </w:tcPr>
          <w:p w:rsidR="003F13E6" w:rsidRPr="000746C7" w:rsidRDefault="003F13E6" w:rsidP="00C0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3F13E6" w:rsidRPr="000746C7" w:rsidRDefault="003F13E6" w:rsidP="00247DE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252" w:right="-27" w:hanging="252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63,542</w:t>
            </w: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  <w:tab w:val="decimal" w:pos="1260"/>
              </w:tabs>
              <w:spacing w:line="240" w:lineRule="auto"/>
              <w:ind w:left="252" w:right="-27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  <w:tab w:val="decimal" w:pos="1260"/>
              </w:tabs>
              <w:spacing w:line="240" w:lineRule="auto"/>
              <w:ind w:left="252" w:right="-27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  <w:tab w:val="decimal" w:pos="1260"/>
              </w:tabs>
              <w:spacing w:line="240" w:lineRule="auto"/>
              <w:ind w:left="252" w:right="-27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  <w:tab w:val="decimal" w:pos="1260"/>
              </w:tabs>
              <w:spacing w:line="240" w:lineRule="auto"/>
              <w:ind w:left="252" w:right="-27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  <w:tab w:val="decimal" w:pos="1260"/>
              </w:tabs>
              <w:spacing w:line="240" w:lineRule="auto"/>
              <w:ind w:left="252" w:right="-27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  <w:tab w:val="decimal" w:pos="1260"/>
              </w:tabs>
              <w:spacing w:line="240" w:lineRule="auto"/>
              <w:ind w:left="252" w:right="-27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13E6" w:rsidRPr="000746C7" w:rsidTr="00247DEB">
        <w:tc>
          <w:tcPr>
            <w:tcW w:w="4311" w:type="dxa"/>
            <w:shd w:val="clear" w:color="auto" w:fill="auto"/>
          </w:tcPr>
          <w:p w:rsidR="003F13E6" w:rsidRPr="000746C7" w:rsidRDefault="003F13E6" w:rsidP="003F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  <w:p w:rsidR="003F13E6" w:rsidRPr="000746C7" w:rsidRDefault="003F13E6" w:rsidP="003F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13E6" w:rsidRPr="000746C7" w:rsidRDefault="003F13E6" w:rsidP="00247DEB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359" w:type="dxa"/>
            <w:shd w:val="clear" w:color="auto" w:fill="auto"/>
          </w:tcPr>
          <w:p w:rsidR="003F13E6" w:rsidRPr="000746C7" w:rsidRDefault="003F13E6" w:rsidP="00C0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13E6" w:rsidRPr="000746C7" w:rsidRDefault="003F13E6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33,542</w:t>
            </w:r>
          </w:p>
        </w:tc>
        <w:tc>
          <w:tcPr>
            <w:tcW w:w="359" w:type="dxa"/>
            <w:shd w:val="clear" w:color="auto" w:fill="auto"/>
          </w:tcPr>
          <w:p w:rsidR="003F13E6" w:rsidRPr="000746C7" w:rsidRDefault="003F13E6" w:rsidP="00C0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13E6" w:rsidRPr="000746C7" w:rsidRDefault="003F13E6" w:rsidP="00441F1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252" w:right="-27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63,542</w:t>
            </w: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  <w:tab w:val="decimal" w:pos="1260"/>
              </w:tabs>
              <w:spacing w:line="240" w:lineRule="auto"/>
              <w:ind w:left="252" w:right="-27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  <w:tab w:val="decimal" w:pos="1260"/>
              </w:tabs>
              <w:spacing w:line="240" w:lineRule="auto"/>
              <w:ind w:left="252" w:right="-27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  <w:tab w:val="decimal" w:pos="1260"/>
              </w:tabs>
              <w:spacing w:line="240" w:lineRule="auto"/>
              <w:ind w:left="252" w:right="-27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  <w:tab w:val="decimal" w:pos="1260"/>
              </w:tabs>
              <w:spacing w:line="240" w:lineRule="auto"/>
              <w:ind w:left="252" w:right="-27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441F16" w:rsidP="00441F16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47DEB" w:rsidRPr="00DA09A4">
              <w:rPr>
                <w:rFonts w:ascii="Angsana New" w:hAnsi="Angsana New"/>
                <w:sz w:val="30"/>
                <w:szCs w:val="30"/>
              </w:rPr>
              <w:t>(121)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252" w:right="-27" w:hanging="252"/>
              <w:rPr>
                <w:rFonts w:ascii="Angsana New" w:hAnsi="Angsana New"/>
                <w:sz w:val="30"/>
                <w:szCs w:val="30"/>
              </w:rPr>
            </w:pPr>
            <w:r w:rsidRPr="00DA09A4">
              <w:rPr>
                <w:rFonts w:ascii="Angsana New" w:hAnsi="Angsana New"/>
                <w:sz w:val="30"/>
                <w:szCs w:val="30"/>
              </w:rPr>
              <w:t>(121)</w:t>
            </w: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A09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9A4">
              <w:rPr>
                <w:rFonts w:ascii="Angsana New" w:hAnsi="Angsana New"/>
                <w:b/>
                <w:bCs/>
                <w:sz w:val="30"/>
                <w:szCs w:val="30"/>
              </w:rPr>
              <w:t>33,421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252" w:right="-27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9A4">
              <w:rPr>
                <w:rFonts w:ascii="Angsana New" w:hAnsi="Angsana New"/>
                <w:b/>
                <w:bCs/>
                <w:sz w:val="30"/>
                <w:szCs w:val="30"/>
              </w:rPr>
              <w:t>63,421</w:t>
            </w:r>
          </w:p>
        </w:tc>
      </w:tr>
      <w:tr w:rsidR="00247DEB" w:rsidRPr="000746C7" w:rsidTr="00247DEB">
        <w:trPr>
          <w:trHeight w:val="460"/>
        </w:trPr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47DEB" w:rsidRPr="000746C7" w:rsidTr="00247DEB">
        <w:trPr>
          <w:trHeight w:val="460"/>
        </w:trPr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47DEB" w:rsidRPr="000746C7" w:rsidTr="00247DEB">
        <w:trPr>
          <w:trHeight w:val="460"/>
        </w:trPr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47DEB" w:rsidRPr="000746C7" w:rsidTr="00247DEB">
        <w:trPr>
          <w:trHeight w:val="460"/>
        </w:trPr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47DEB" w:rsidRPr="000746C7" w:rsidTr="00247DEB">
        <w:trPr>
          <w:trHeight w:val="460"/>
        </w:trPr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47DEB" w:rsidRPr="000746C7" w:rsidTr="00247DEB">
        <w:trPr>
          <w:trHeight w:val="460"/>
        </w:trPr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ค่าตัดจำหน่ายสะสม</w:t>
            </w:r>
          </w:p>
        </w:tc>
        <w:tc>
          <w:tcPr>
            <w:tcW w:w="1530" w:type="dxa"/>
            <w:shd w:val="clear" w:color="auto" w:fill="auto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10,759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right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26,059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36,818</w:t>
            </w: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16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3,346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6,346</w:t>
            </w: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  <w:tab w:val="decimal" w:pos="1260"/>
              </w:tabs>
              <w:spacing w:line="240" w:lineRule="auto"/>
              <w:ind w:left="252" w:right="-27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  <w:tab w:val="decimal" w:pos="1260"/>
              </w:tabs>
              <w:spacing w:line="240" w:lineRule="auto"/>
              <w:ind w:left="252" w:right="-27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  <w:tab w:val="decimal" w:pos="1260"/>
              </w:tabs>
              <w:spacing w:line="240" w:lineRule="auto"/>
              <w:ind w:left="252" w:right="-27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13,759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right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29,405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43,164</w:t>
            </w: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16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7D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9647D2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965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47D2">
              <w:rPr>
                <w:rFonts w:ascii="Angsana New" w:hAnsi="Angsana New"/>
                <w:color w:val="000000"/>
                <w:sz w:val="30"/>
                <w:szCs w:val="30"/>
              </w:rPr>
              <w:t>3,965</w:t>
            </w: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973"/>
                <w:tab w:val="decimal" w:pos="1260"/>
              </w:tabs>
              <w:spacing w:line="240" w:lineRule="auto"/>
              <w:ind w:left="252" w:right="-27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48096C" w:rsidP="0048096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47DEB" w:rsidRPr="009647D2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4809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9647D2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7D2">
              <w:rPr>
                <w:rFonts w:ascii="Angsana New" w:hAnsi="Angsana New"/>
                <w:b/>
                <w:bCs/>
                <w:sz w:val="30"/>
                <w:szCs w:val="30"/>
              </w:rPr>
              <w:t>16,759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right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647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30,278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647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47,037</w:t>
            </w: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19,241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7,483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26,724</w:t>
            </w: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16,241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4,137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20,378</w:t>
            </w:r>
          </w:p>
        </w:tc>
      </w:tr>
      <w:tr w:rsidR="00247DEB" w:rsidRPr="000746C7" w:rsidTr="00247DEB">
        <w:tc>
          <w:tcPr>
            <w:tcW w:w="4311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47D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13,241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47D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3,143</w:t>
            </w:r>
          </w:p>
        </w:tc>
        <w:tc>
          <w:tcPr>
            <w:tcW w:w="359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47D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16,384</w:t>
            </w:r>
          </w:p>
        </w:tc>
      </w:tr>
    </w:tbl>
    <w:p w:rsidR="004F44FF" w:rsidRPr="000746C7" w:rsidRDefault="004F44FF" w:rsidP="00D64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:rsidR="004F44FF" w:rsidRPr="000746C7" w:rsidRDefault="004F44FF" w:rsidP="000C0C80">
      <w:pPr>
        <w:spacing w:line="240" w:lineRule="auto"/>
        <w:rPr>
          <w:sz w:val="2"/>
          <w:szCs w:val="2"/>
        </w:rPr>
      </w:pPr>
      <w:r w:rsidRPr="000746C7"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260"/>
        <w:gridCol w:w="1530"/>
        <w:gridCol w:w="270"/>
        <w:gridCol w:w="1350"/>
        <w:gridCol w:w="270"/>
        <w:gridCol w:w="1440"/>
      </w:tblGrid>
      <w:tr w:rsidR="00D649B3" w:rsidRPr="000746C7" w:rsidTr="00247DEB">
        <w:trPr>
          <w:tblHeader/>
        </w:trPr>
        <w:tc>
          <w:tcPr>
            <w:tcW w:w="3150" w:type="dxa"/>
            <w:shd w:val="clear" w:color="auto" w:fill="auto"/>
          </w:tcPr>
          <w:p w:rsidR="00D649B3" w:rsidRPr="000746C7" w:rsidRDefault="004F44FF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0746C7">
              <w:lastRenderedPageBreak/>
              <w:br w:type="page"/>
            </w:r>
          </w:p>
        </w:tc>
        <w:tc>
          <w:tcPr>
            <w:tcW w:w="6120" w:type="dxa"/>
            <w:gridSpan w:val="6"/>
            <w:shd w:val="clear" w:color="auto" w:fill="auto"/>
          </w:tcPr>
          <w:p w:rsidR="00D649B3" w:rsidRPr="000746C7" w:rsidRDefault="008F72AB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="00D649B3"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0E09" w:rsidRPr="000746C7" w:rsidTr="00247DEB">
        <w:trPr>
          <w:tblHeader/>
        </w:trPr>
        <w:tc>
          <w:tcPr>
            <w:tcW w:w="4410" w:type="dxa"/>
            <w:gridSpan w:val="2"/>
            <w:shd w:val="clear" w:color="auto" w:fill="auto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</w:t>
            </w:r>
          </w:p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การช่วยเหลือทางเทคนิครอตัดบัญชี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40E09" w:rsidRPr="000746C7" w:rsidRDefault="0063476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</w:t>
            </w:r>
            <w:r w:rsidR="00640E09" w:rsidRPr="000746C7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649B3" w:rsidRPr="000746C7" w:rsidTr="00247DEB">
        <w:tc>
          <w:tcPr>
            <w:tcW w:w="4410" w:type="dxa"/>
            <w:gridSpan w:val="2"/>
            <w:shd w:val="clear" w:color="auto" w:fill="auto"/>
          </w:tcPr>
          <w:p w:rsidR="00D649B3" w:rsidRPr="000746C7" w:rsidRDefault="00D649B3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:rsidR="00D649B3" w:rsidRPr="000746C7" w:rsidRDefault="00D649B3" w:rsidP="00E43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40E09" w:rsidRPr="000746C7" w:rsidTr="00247DEB">
        <w:tc>
          <w:tcPr>
            <w:tcW w:w="4410" w:type="dxa"/>
            <w:gridSpan w:val="2"/>
            <w:shd w:val="clear" w:color="auto" w:fill="auto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40E09" w:rsidRPr="000746C7" w:rsidRDefault="00640E09" w:rsidP="004F25A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0E09" w:rsidRPr="000746C7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40E09" w:rsidRPr="000746C7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0E09" w:rsidRPr="000746C7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40E09" w:rsidRPr="000746C7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9C41A9" w:rsidRPr="000746C7" w:rsidTr="00247DEB">
        <w:tc>
          <w:tcPr>
            <w:tcW w:w="4410" w:type="dxa"/>
            <w:gridSpan w:val="2"/>
            <w:shd w:val="clear" w:color="auto" w:fill="auto"/>
          </w:tcPr>
          <w:p w:rsidR="009C41A9" w:rsidRPr="000746C7" w:rsidRDefault="009C41A9" w:rsidP="009C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C41A9" w:rsidRPr="000746C7" w:rsidRDefault="009C41A9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C41A9" w:rsidRPr="000746C7" w:rsidRDefault="009C41A9" w:rsidP="009C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9C41A9" w:rsidRPr="000746C7" w:rsidRDefault="009C41A9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33,542</w:t>
            </w:r>
          </w:p>
        </w:tc>
        <w:tc>
          <w:tcPr>
            <w:tcW w:w="270" w:type="dxa"/>
            <w:shd w:val="clear" w:color="auto" w:fill="auto"/>
          </w:tcPr>
          <w:p w:rsidR="009C41A9" w:rsidRPr="000746C7" w:rsidRDefault="009C41A9" w:rsidP="009C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C41A9" w:rsidRPr="000746C7" w:rsidRDefault="009C41A9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33,542</w:t>
            </w: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9C41A9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1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33,542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33,542</w:t>
            </w: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9C41A9">
              <w:rPr>
                <w:rFonts w:ascii="Angsana New" w:hAnsi="Angsana New"/>
                <w:sz w:val="30"/>
                <w:szCs w:val="30"/>
              </w:rPr>
              <w:t>(121)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9C41A9">
              <w:rPr>
                <w:rFonts w:ascii="Angsana New" w:hAnsi="Angsana New"/>
                <w:sz w:val="30"/>
                <w:szCs w:val="30"/>
              </w:rPr>
              <w:t>(121)</w:t>
            </w: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9C41A9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1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1A9">
              <w:rPr>
                <w:rFonts w:ascii="Angsana New" w:hAnsi="Angsana New"/>
                <w:b/>
                <w:bCs/>
                <w:sz w:val="30"/>
                <w:szCs w:val="30"/>
              </w:rPr>
              <w:t>33,421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C41A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33,421</w:t>
            </w:r>
          </w:p>
        </w:tc>
      </w:tr>
      <w:tr w:rsidR="00247DEB" w:rsidRPr="000746C7" w:rsidTr="00247DEB">
        <w:trPr>
          <w:trHeight w:val="289"/>
        </w:trPr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207"/>
                <w:tab w:val="decimal" w:pos="142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  <w:tab w:val="decimal" w:pos="142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right="162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26,059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26,059</w:t>
            </w: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3,346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3,346</w:t>
            </w: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9C41A9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1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29,405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tLeast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29,405</w:t>
            </w: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41A9">
              <w:rPr>
                <w:rFonts w:ascii="Angsana New" w:hAnsi="Angsana New"/>
                <w:sz w:val="30"/>
                <w:szCs w:val="30"/>
                <w:lang w:bidi="th-TH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41A9">
              <w:rPr>
                <w:rFonts w:ascii="Angsana New" w:hAnsi="Angsana New"/>
                <w:sz w:val="30"/>
                <w:szCs w:val="30"/>
                <w:lang w:bidi="th-TH"/>
              </w:rPr>
              <w:t>965</w:t>
            </w: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9C41A9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C41A9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9C41A9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1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tLeast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1A9">
              <w:rPr>
                <w:rFonts w:ascii="Angsana New" w:hAnsi="Angsana New"/>
                <w:b/>
                <w:bCs/>
                <w:sz w:val="30"/>
                <w:szCs w:val="30"/>
              </w:rPr>
              <w:t>30,278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tLeast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1A9">
              <w:rPr>
                <w:rFonts w:ascii="Angsana New" w:hAnsi="Angsana New"/>
                <w:b/>
                <w:bCs/>
                <w:sz w:val="30"/>
                <w:szCs w:val="30"/>
              </w:rPr>
              <w:t>30,278</w:t>
            </w: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  <w:tab w:val="decimal" w:pos="1157"/>
                <w:tab w:val="decimal" w:pos="142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342"/>
                <w:tab w:val="decimal" w:pos="1157"/>
                <w:tab w:val="decimal" w:pos="142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47DEB" w:rsidRPr="009C41A9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1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7,483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7,483</w:t>
            </w:r>
          </w:p>
        </w:tc>
      </w:tr>
      <w:tr w:rsidR="00247DEB" w:rsidRPr="000746C7" w:rsidTr="00247DEB">
        <w:trPr>
          <w:trHeight w:val="36"/>
        </w:trPr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9C41A9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1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4,137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4,137</w:t>
            </w:r>
          </w:p>
        </w:tc>
      </w:tr>
      <w:tr w:rsidR="00247DEB" w:rsidRPr="000746C7" w:rsidTr="00247DEB">
        <w:tc>
          <w:tcPr>
            <w:tcW w:w="4410" w:type="dxa"/>
            <w:gridSpan w:val="2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9C41A9" w:rsidRDefault="00247DEB" w:rsidP="00247D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1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1A9">
              <w:rPr>
                <w:rFonts w:ascii="Angsana New" w:hAnsi="Angsana New"/>
                <w:b/>
                <w:bCs/>
                <w:sz w:val="30"/>
                <w:szCs w:val="30"/>
              </w:rPr>
              <w:t>3,143</w:t>
            </w:r>
          </w:p>
        </w:tc>
        <w:tc>
          <w:tcPr>
            <w:tcW w:w="270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746C7" w:rsidRDefault="00247DEB" w:rsidP="00247DEB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1A9">
              <w:rPr>
                <w:rFonts w:ascii="Angsana New" w:hAnsi="Angsana New"/>
                <w:b/>
                <w:bCs/>
                <w:sz w:val="30"/>
                <w:szCs w:val="30"/>
              </w:rPr>
              <w:t>3,143</w:t>
            </w:r>
          </w:p>
        </w:tc>
      </w:tr>
    </w:tbl>
    <w:p w:rsidR="002A7A62" w:rsidRPr="000746C7" w:rsidRDefault="004B3373" w:rsidP="00201E1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  <w:r w:rsidR="00F13B30"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ภาษีเงินได้รอการตัดบัญชี</w:t>
      </w:r>
    </w:p>
    <w:p w:rsidR="00F13B30" w:rsidRPr="000746C7" w:rsidRDefault="00F13B30" w:rsidP="005C11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DE03F4" w:rsidRPr="000746C7" w:rsidRDefault="002A7A62" w:rsidP="005C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0746C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ธันวาคม มีดังนี้</w:t>
      </w:r>
    </w:p>
    <w:p w:rsidR="00F13B30" w:rsidRPr="000746C7" w:rsidRDefault="00F13B30" w:rsidP="00F13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5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29"/>
        <w:gridCol w:w="884"/>
        <w:gridCol w:w="1172"/>
        <w:gridCol w:w="271"/>
        <w:gridCol w:w="1080"/>
        <w:gridCol w:w="269"/>
        <w:gridCol w:w="1025"/>
        <w:gridCol w:w="236"/>
        <w:gridCol w:w="987"/>
      </w:tblGrid>
      <w:tr w:rsidR="00E435F8" w:rsidRPr="000746C7" w:rsidTr="00247DEB">
        <w:tc>
          <w:tcPr>
            <w:tcW w:w="1764" w:type="pct"/>
          </w:tcPr>
          <w:p w:rsidR="00E435F8" w:rsidRPr="000746C7" w:rsidRDefault="00E435F8" w:rsidP="00E435F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483" w:type="pct"/>
          </w:tcPr>
          <w:p w:rsidR="00E435F8" w:rsidRPr="000746C7" w:rsidRDefault="00E435F8" w:rsidP="00E435F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78" w:type="pct"/>
            <w:gridSpan w:val="3"/>
          </w:tcPr>
          <w:p w:rsidR="00E435F8" w:rsidRPr="000746C7" w:rsidRDefault="00E435F8" w:rsidP="0000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E435F8" w:rsidRPr="000746C7" w:rsidRDefault="00E435F8" w:rsidP="0000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8" w:type="pct"/>
            <w:gridSpan w:val="3"/>
          </w:tcPr>
          <w:p w:rsidR="00E435F8" w:rsidRPr="000746C7" w:rsidRDefault="00E435F8" w:rsidP="0000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4768" w:rsidRPr="000746C7" w:rsidTr="00247DEB">
        <w:trPr>
          <w:trHeight w:val="434"/>
        </w:trPr>
        <w:tc>
          <w:tcPr>
            <w:tcW w:w="1764" w:type="pct"/>
          </w:tcPr>
          <w:p w:rsidR="00634768" w:rsidRPr="000746C7" w:rsidRDefault="00634768" w:rsidP="0063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634768" w:rsidRPr="000746C7" w:rsidRDefault="00634768" w:rsidP="0063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634768" w:rsidRPr="000746C7" w:rsidRDefault="000C0C80" w:rsidP="0063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AB2657" w:rsidRPr="000746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:rsidR="00634768" w:rsidRPr="000746C7" w:rsidRDefault="00634768" w:rsidP="0063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34768" w:rsidRPr="000746C7" w:rsidRDefault="000C0C80" w:rsidP="0063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="00AB2657" w:rsidRPr="000746C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634768" w:rsidRPr="000746C7" w:rsidRDefault="00634768" w:rsidP="0063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:rsidR="00634768" w:rsidRPr="000746C7" w:rsidRDefault="000C0C80" w:rsidP="0063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AB2657" w:rsidRPr="000746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:rsidR="00634768" w:rsidRPr="000746C7" w:rsidRDefault="00634768" w:rsidP="0063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634768" w:rsidRPr="000746C7" w:rsidRDefault="00AB2657" w:rsidP="0063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435F8" w:rsidRPr="000746C7" w:rsidTr="00247DEB">
        <w:trPr>
          <w:trHeight w:val="434"/>
        </w:trPr>
        <w:tc>
          <w:tcPr>
            <w:tcW w:w="1764" w:type="pct"/>
          </w:tcPr>
          <w:p w:rsidR="00E435F8" w:rsidRPr="000746C7" w:rsidRDefault="00E435F8" w:rsidP="00E4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:rsidR="00E435F8" w:rsidRPr="000746C7" w:rsidRDefault="00E435F8" w:rsidP="00E4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53" w:type="pct"/>
            <w:gridSpan w:val="7"/>
          </w:tcPr>
          <w:p w:rsidR="00E435F8" w:rsidRPr="000746C7" w:rsidRDefault="00E435F8" w:rsidP="00E43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B2657" w:rsidRPr="000746C7" w:rsidTr="00247DEB">
        <w:tc>
          <w:tcPr>
            <w:tcW w:w="1764" w:type="pct"/>
          </w:tcPr>
          <w:p w:rsidR="00AB2657" w:rsidRPr="000746C7" w:rsidRDefault="00AB2657" w:rsidP="005C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5" w:right="-7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3" w:type="pct"/>
          </w:tcPr>
          <w:p w:rsidR="00AB2657" w:rsidRPr="000746C7" w:rsidRDefault="00AB2657" w:rsidP="00AB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AB2657" w:rsidRPr="000746C7" w:rsidRDefault="00B10C3D" w:rsidP="00247DEB">
            <w:pPr>
              <w:pStyle w:val="acctfourfigures"/>
              <w:tabs>
                <w:tab w:val="clear" w:pos="765"/>
              </w:tabs>
              <w:spacing w:line="240" w:lineRule="atLeast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3D">
              <w:rPr>
                <w:rFonts w:ascii="Angsana New" w:hAnsi="Angsana New"/>
                <w:sz w:val="30"/>
                <w:szCs w:val="30"/>
              </w:rPr>
              <w:t>31,803</w:t>
            </w:r>
          </w:p>
        </w:tc>
        <w:tc>
          <w:tcPr>
            <w:tcW w:w="148" w:type="pct"/>
          </w:tcPr>
          <w:p w:rsidR="00AB2657" w:rsidRPr="000746C7" w:rsidRDefault="00AB2657" w:rsidP="00AB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AB2657" w:rsidRPr="000746C7" w:rsidRDefault="00AB2657" w:rsidP="00247D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31,270</w:t>
            </w:r>
          </w:p>
        </w:tc>
        <w:tc>
          <w:tcPr>
            <w:tcW w:w="147" w:type="pct"/>
          </w:tcPr>
          <w:p w:rsidR="00AB2657" w:rsidRPr="000746C7" w:rsidRDefault="00AB2657" w:rsidP="00AB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</w:tcPr>
          <w:p w:rsidR="00AB2657" w:rsidRPr="000746C7" w:rsidRDefault="00B10C3D" w:rsidP="005C11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0C3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37,476</w:t>
            </w:r>
          </w:p>
        </w:tc>
        <w:tc>
          <w:tcPr>
            <w:tcW w:w="129" w:type="pct"/>
          </w:tcPr>
          <w:p w:rsidR="00AB2657" w:rsidRPr="000746C7" w:rsidRDefault="00AB2657" w:rsidP="00AB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:rsidR="00AB2657" w:rsidRPr="00CF3D74" w:rsidRDefault="00AB2657" w:rsidP="00CF3D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3D74">
              <w:rPr>
                <w:rFonts w:ascii="Angsana New" w:hAnsi="Angsana New"/>
                <w:sz w:val="30"/>
                <w:szCs w:val="30"/>
                <w:lang w:bidi="th-TH"/>
              </w:rPr>
              <w:t>36</w:t>
            </w:r>
            <w:r w:rsidRPr="00CF3D74">
              <w:rPr>
                <w:rFonts w:ascii="Angsana New" w:hAnsi="Angsana New"/>
                <w:sz w:val="30"/>
                <w:szCs w:val="30"/>
              </w:rPr>
              <w:t>,999</w:t>
            </w:r>
          </w:p>
        </w:tc>
      </w:tr>
      <w:tr w:rsidR="00AB2657" w:rsidRPr="000746C7" w:rsidTr="00247DEB">
        <w:tc>
          <w:tcPr>
            <w:tcW w:w="1764" w:type="pct"/>
          </w:tcPr>
          <w:p w:rsidR="00AB2657" w:rsidRPr="000746C7" w:rsidRDefault="00AB2657" w:rsidP="005C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5" w:right="-7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83" w:type="pct"/>
          </w:tcPr>
          <w:p w:rsidR="00AB2657" w:rsidRPr="000746C7" w:rsidRDefault="00AB2657" w:rsidP="00AB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AB2657" w:rsidRPr="000746C7" w:rsidRDefault="005E1808" w:rsidP="0024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AB2657" w:rsidRPr="000746C7" w:rsidRDefault="00AB2657" w:rsidP="00AB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AB2657" w:rsidRPr="000746C7" w:rsidRDefault="00AB2657" w:rsidP="00CF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B2657" w:rsidRPr="000746C7" w:rsidRDefault="00AB2657" w:rsidP="00AB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AB2657" w:rsidRPr="000746C7" w:rsidRDefault="00B10C3D" w:rsidP="005E1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10C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B2657" w:rsidRPr="000746C7" w:rsidRDefault="00AB2657" w:rsidP="00AB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AB2657" w:rsidRPr="000746C7" w:rsidRDefault="00AB2657" w:rsidP="005E1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657" w:rsidRPr="000746C7" w:rsidTr="00247DEB">
        <w:tc>
          <w:tcPr>
            <w:tcW w:w="1764" w:type="pct"/>
          </w:tcPr>
          <w:p w:rsidR="00AB2657" w:rsidRPr="000746C7" w:rsidRDefault="00AB2657" w:rsidP="005C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5" w:right="-7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83" w:type="pct"/>
          </w:tcPr>
          <w:p w:rsidR="00AB2657" w:rsidRPr="000746C7" w:rsidRDefault="00AB2657" w:rsidP="00AB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AB2657" w:rsidRPr="00CF3D74" w:rsidRDefault="00B10C3D" w:rsidP="00247DEB">
            <w:pPr>
              <w:pStyle w:val="acctfourfigures"/>
              <w:tabs>
                <w:tab w:val="clear" w:pos="765"/>
              </w:tabs>
              <w:spacing w:line="240" w:lineRule="atLeast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3D74">
              <w:rPr>
                <w:rFonts w:ascii="Angsana New" w:hAnsi="Angsana New"/>
                <w:b/>
                <w:bCs/>
                <w:sz w:val="30"/>
                <w:szCs w:val="30"/>
              </w:rPr>
              <w:t>31,803</w:t>
            </w:r>
          </w:p>
        </w:tc>
        <w:tc>
          <w:tcPr>
            <w:tcW w:w="148" w:type="pct"/>
          </w:tcPr>
          <w:p w:rsidR="00AB2657" w:rsidRPr="000746C7" w:rsidRDefault="00AB2657" w:rsidP="00AB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AB2657" w:rsidRPr="000746C7" w:rsidRDefault="00AB2657" w:rsidP="00247D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sz w:val="30"/>
                <w:szCs w:val="30"/>
              </w:rPr>
              <w:t>31,270</w:t>
            </w:r>
          </w:p>
        </w:tc>
        <w:tc>
          <w:tcPr>
            <w:tcW w:w="147" w:type="pct"/>
          </w:tcPr>
          <w:p w:rsidR="00AB2657" w:rsidRPr="000746C7" w:rsidRDefault="00AB2657" w:rsidP="00AB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:rsidR="00AB2657" w:rsidRPr="000746C7" w:rsidRDefault="00B10C3D" w:rsidP="00AB26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10C3D">
              <w:rPr>
                <w:rFonts w:ascii="Angsana New" w:hAnsi="Angsana New" w:cs="Angsana New"/>
                <w:sz w:val="30"/>
                <w:szCs w:val="30"/>
              </w:rPr>
              <w:t>37,476</w:t>
            </w:r>
          </w:p>
        </w:tc>
        <w:tc>
          <w:tcPr>
            <w:tcW w:w="129" w:type="pct"/>
          </w:tcPr>
          <w:p w:rsidR="00AB2657" w:rsidRPr="000746C7" w:rsidRDefault="00AB2657" w:rsidP="00AB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AB2657" w:rsidRPr="00CF3D74" w:rsidRDefault="00AB2657" w:rsidP="00CF3D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3D74">
              <w:rPr>
                <w:rFonts w:ascii="Angsana New" w:hAnsi="Angsana New"/>
                <w:b/>
                <w:bCs/>
                <w:sz w:val="30"/>
                <w:szCs w:val="30"/>
              </w:rPr>
              <w:t>36,999</w:t>
            </w:r>
          </w:p>
        </w:tc>
      </w:tr>
      <w:tr w:rsidR="00AB2657" w:rsidRPr="000746C7" w:rsidTr="00247DEB">
        <w:tc>
          <w:tcPr>
            <w:tcW w:w="1764" w:type="pct"/>
          </w:tcPr>
          <w:p w:rsidR="00AB2657" w:rsidRPr="000746C7" w:rsidRDefault="00AB2657" w:rsidP="00AB265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83" w:type="pct"/>
          </w:tcPr>
          <w:p w:rsidR="00AB2657" w:rsidRPr="000746C7" w:rsidRDefault="00AB2657" w:rsidP="00AB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:rsidR="00AB2657" w:rsidRPr="000746C7" w:rsidRDefault="00AB2657" w:rsidP="00AB26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AB2657" w:rsidRPr="000746C7" w:rsidRDefault="00AB2657" w:rsidP="00AB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AB2657" w:rsidRPr="000746C7" w:rsidRDefault="00AB2657" w:rsidP="00AB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AB2657" w:rsidRPr="000746C7" w:rsidRDefault="00AB2657" w:rsidP="00AB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:rsidR="00AB2657" w:rsidRPr="000746C7" w:rsidRDefault="00AB2657" w:rsidP="00AB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AB2657" w:rsidRPr="000746C7" w:rsidRDefault="00AB2657" w:rsidP="00AB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:rsidR="00AB2657" w:rsidRPr="000746C7" w:rsidRDefault="00AB2657" w:rsidP="00AB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:rsidR="00B41B17" w:rsidRPr="000746C7" w:rsidRDefault="00584E50" w:rsidP="005C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รายการเคลื่อนไหวของสินทรัพย์ภาษีเงินได้รอการตัดบัญชีที่เกิดขึ้นใน</w:t>
      </w:r>
      <w:r w:rsidR="00BE4291" w:rsidRPr="000746C7">
        <w:rPr>
          <w:rFonts w:ascii="Angsana New" w:hAnsi="Angsana New"/>
          <w:color w:val="000000"/>
          <w:sz w:val="30"/>
          <w:szCs w:val="30"/>
          <w:cs/>
        </w:rPr>
        <w:t>ระหว่างปี</w:t>
      </w:r>
      <w:r w:rsidR="00283A2A" w:rsidRPr="000746C7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807065" w:rsidRPr="000746C7" w:rsidRDefault="00807065" w:rsidP="00FE6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tbl>
      <w:tblPr>
        <w:tblW w:w="913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113"/>
        <w:gridCol w:w="1080"/>
        <w:gridCol w:w="270"/>
        <w:gridCol w:w="1170"/>
        <w:gridCol w:w="270"/>
        <w:gridCol w:w="990"/>
        <w:gridCol w:w="270"/>
        <w:gridCol w:w="972"/>
      </w:tblGrid>
      <w:tr w:rsidR="00E435F8" w:rsidRPr="000746C7" w:rsidTr="00247DEB">
        <w:tc>
          <w:tcPr>
            <w:tcW w:w="4113" w:type="dxa"/>
            <w:shd w:val="clear" w:color="auto" w:fill="auto"/>
          </w:tcPr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022" w:type="dxa"/>
            <w:gridSpan w:val="7"/>
            <w:vAlign w:val="bottom"/>
          </w:tcPr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435F8" w:rsidRPr="000746C7" w:rsidTr="00247DEB">
        <w:tc>
          <w:tcPr>
            <w:tcW w:w="4113" w:type="dxa"/>
            <w:shd w:val="clear" w:color="auto" w:fill="auto"/>
          </w:tcPr>
          <w:p w:rsidR="00E435F8" w:rsidRPr="000746C7" w:rsidRDefault="00E435F8" w:rsidP="00E435F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vAlign w:val="bottom"/>
          </w:tcPr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972" w:type="dxa"/>
            <w:vAlign w:val="bottom"/>
          </w:tcPr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435F8" w:rsidRPr="000746C7" w:rsidTr="00247DEB">
        <w:tc>
          <w:tcPr>
            <w:tcW w:w="4113" w:type="dxa"/>
            <w:shd w:val="clear" w:color="auto" w:fill="auto"/>
          </w:tcPr>
          <w:p w:rsidR="00E435F8" w:rsidRPr="000746C7" w:rsidRDefault="00E435F8" w:rsidP="00E435F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785D30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มกราคม</w:t>
            </w:r>
          </w:p>
          <w:p w:rsidR="00E435F8" w:rsidRPr="000746C7" w:rsidRDefault="00224BA5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</w:t>
            </w:r>
            <w:r w:rsidR="000C0C80"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074735"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70" w:type="dxa"/>
            <w:vAlign w:val="bottom"/>
          </w:tcPr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701EE" w:rsidRPr="000746C7" w:rsidRDefault="00E435F8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:rsidR="006701EE" w:rsidRPr="000746C7" w:rsidRDefault="00E435F8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:rsidR="00E435F8" w:rsidRPr="000746C7" w:rsidRDefault="00E435F8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785D30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="00785D30"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:rsidR="00E435F8" w:rsidRPr="000746C7" w:rsidRDefault="00785D30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E435F8"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="00E435F8"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  <w:p w:rsidR="00E435F8" w:rsidRPr="000746C7" w:rsidRDefault="00224BA5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</w:t>
            </w:r>
            <w:r w:rsidR="000C0C80"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074735"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E435F8" w:rsidRPr="000746C7" w:rsidTr="00247DEB">
        <w:tc>
          <w:tcPr>
            <w:tcW w:w="4113" w:type="dxa"/>
          </w:tcPr>
          <w:p w:rsidR="00E435F8" w:rsidRPr="000746C7" w:rsidRDefault="00E435F8" w:rsidP="00E435F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022" w:type="dxa"/>
            <w:gridSpan w:val="7"/>
          </w:tcPr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435F8" w:rsidRPr="000746C7" w:rsidTr="00247DEB">
        <w:tc>
          <w:tcPr>
            <w:tcW w:w="6903" w:type="dxa"/>
            <w:gridSpan w:val="5"/>
          </w:tcPr>
          <w:p w:rsidR="00E435F8" w:rsidRPr="000746C7" w:rsidRDefault="00E435F8" w:rsidP="005C113C">
            <w:pPr>
              <w:pStyle w:val="acctfourfigures"/>
              <w:tabs>
                <w:tab w:val="clear" w:pos="765"/>
              </w:tabs>
              <w:spacing w:line="240" w:lineRule="atLeast"/>
              <w:ind w:lef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:rsidR="00E435F8" w:rsidRPr="000746C7" w:rsidRDefault="00E435F8" w:rsidP="00E435F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gridSpan w:val="2"/>
          </w:tcPr>
          <w:p w:rsidR="00E435F8" w:rsidRPr="000746C7" w:rsidRDefault="00E435F8" w:rsidP="00E435F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074735" w:rsidRPr="000746C7" w:rsidTr="00247DEB">
        <w:tc>
          <w:tcPr>
            <w:tcW w:w="4113" w:type="dxa"/>
          </w:tcPr>
          <w:p w:rsidR="00074735" w:rsidRPr="000746C7" w:rsidRDefault="00074735" w:rsidP="005C113C">
            <w:pPr>
              <w:pStyle w:val="acctfourfigures"/>
              <w:tabs>
                <w:tab w:val="clear" w:pos="765"/>
              </w:tabs>
              <w:spacing w:line="240" w:lineRule="atLeast"/>
              <w:ind w:left="-45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(หนี้สงสัยจะสูญ)</w:t>
            </w:r>
          </w:p>
        </w:tc>
        <w:tc>
          <w:tcPr>
            <w:tcW w:w="1080" w:type="dxa"/>
          </w:tcPr>
          <w:p w:rsidR="00074735" w:rsidRPr="000746C7" w:rsidRDefault="00074735" w:rsidP="00247DEB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1,922</w:t>
            </w:r>
          </w:p>
        </w:tc>
        <w:tc>
          <w:tcPr>
            <w:tcW w:w="270" w:type="dxa"/>
          </w:tcPr>
          <w:p w:rsidR="00074735" w:rsidRPr="000746C7" w:rsidRDefault="00074735" w:rsidP="005C11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074735" w:rsidRPr="000F4328" w:rsidRDefault="00F8597D" w:rsidP="00247D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43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(226)</w:t>
            </w:r>
          </w:p>
        </w:tc>
        <w:tc>
          <w:tcPr>
            <w:tcW w:w="270" w:type="dxa"/>
          </w:tcPr>
          <w:p w:rsidR="00074735" w:rsidRPr="000746C7" w:rsidRDefault="00074735" w:rsidP="005C11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074735" w:rsidRPr="000746C7" w:rsidRDefault="00F8597D" w:rsidP="00CF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4735" w:rsidRPr="000746C7" w:rsidRDefault="00074735" w:rsidP="0007473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:rsidR="00074735" w:rsidRPr="000746C7" w:rsidRDefault="00F8597D" w:rsidP="005C113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597D">
              <w:rPr>
                <w:rFonts w:ascii="Angsana New" w:hAnsi="Angsana New"/>
                <w:sz w:val="30"/>
                <w:szCs w:val="30"/>
                <w:lang w:bidi="th-TH"/>
              </w:rPr>
              <w:t>1,696</w:t>
            </w:r>
          </w:p>
        </w:tc>
      </w:tr>
      <w:tr w:rsidR="00074735" w:rsidRPr="000746C7" w:rsidTr="00247DEB">
        <w:tc>
          <w:tcPr>
            <w:tcW w:w="4113" w:type="dxa"/>
          </w:tcPr>
          <w:p w:rsidR="00074735" w:rsidRPr="000746C7" w:rsidRDefault="00074735" w:rsidP="005C113C">
            <w:pPr>
              <w:pStyle w:val="acctfourfigures"/>
              <w:tabs>
                <w:tab w:val="clear" w:pos="765"/>
              </w:tabs>
              <w:spacing w:line="240" w:lineRule="atLeast"/>
              <w:ind w:left="-45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สินค้าคงเหลือ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1080" w:type="dxa"/>
          </w:tcPr>
          <w:p w:rsidR="00074735" w:rsidRPr="000746C7" w:rsidRDefault="00074735" w:rsidP="00247DEB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2,595</w:t>
            </w:r>
          </w:p>
        </w:tc>
        <w:tc>
          <w:tcPr>
            <w:tcW w:w="270" w:type="dxa"/>
          </w:tcPr>
          <w:p w:rsidR="00074735" w:rsidRPr="000746C7" w:rsidRDefault="00074735" w:rsidP="005C11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074735" w:rsidRPr="000746C7" w:rsidRDefault="00F8597D" w:rsidP="00247DEB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597D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074735" w:rsidRPr="000746C7" w:rsidRDefault="00074735" w:rsidP="005C11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074735" w:rsidRPr="000746C7" w:rsidRDefault="00F8597D" w:rsidP="00CF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4735" w:rsidRPr="000746C7" w:rsidRDefault="00074735" w:rsidP="0007473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:rsidR="00074735" w:rsidRPr="000746C7" w:rsidRDefault="00F8597D" w:rsidP="005C113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597D">
              <w:rPr>
                <w:rFonts w:ascii="Angsana New" w:hAnsi="Angsana New"/>
                <w:sz w:val="30"/>
                <w:szCs w:val="30"/>
                <w:lang w:bidi="th-TH"/>
              </w:rPr>
              <w:t>2,624</w:t>
            </w:r>
          </w:p>
        </w:tc>
      </w:tr>
      <w:tr w:rsidR="00F8597D" w:rsidRPr="000746C7" w:rsidTr="00247DEB">
        <w:tc>
          <w:tcPr>
            <w:tcW w:w="4113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</w:tabs>
              <w:spacing w:line="240" w:lineRule="atLeast"/>
              <w:ind w:left="-45" w:right="-19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อสังหาริมทรัพย์เพื่อการลงทุน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1080" w:type="dxa"/>
          </w:tcPr>
          <w:p w:rsidR="00F8597D" w:rsidRPr="000746C7" w:rsidRDefault="00F8597D" w:rsidP="00247DEB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  <w:tc>
          <w:tcPr>
            <w:tcW w:w="270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597D" w:rsidRPr="000746C7" w:rsidRDefault="00247DEB" w:rsidP="0024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85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</w:tabs>
              <w:spacing w:line="240" w:lineRule="atLeast"/>
              <w:ind w:lef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F8597D" w:rsidRPr="000746C7" w:rsidRDefault="00F8597D" w:rsidP="00CF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597D" w:rsidRPr="000746C7" w:rsidRDefault="00F8597D" w:rsidP="00F8597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597D"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</w:tr>
      <w:tr w:rsidR="00F8597D" w:rsidRPr="000746C7" w:rsidTr="00247DEB">
        <w:tc>
          <w:tcPr>
            <w:tcW w:w="4113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</w:tabs>
              <w:spacing w:line="240" w:lineRule="atLeast"/>
              <w:ind w:left="-45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1080" w:type="dxa"/>
          </w:tcPr>
          <w:p w:rsidR="00F8597D" w:rsidRPr="000746C7" w:rsidRDefault="00F8597D" w:rsidP="00247DEB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  <w:tc>
          <w:tcPr>
            <w:tcW w:w="270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F8597D" w:rsidRPr="000746C7" w:rsidRDefault="00F8597D" w:rsidP="0024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</w:tabs>
              <w:spacing w:line="240" w:lineRule="atLeast"/>
              <w:ind w:lef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F8597D" w:rsidRPr="000746C7" w:rsidRDefault="00F8597D" w:rsidP="00CF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597D" w:rsidRPr="000746C7" w:rsidRDefault="00F8597D" w:rsidP="00F8597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597D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</w:tr>
      <w:tr w:rsidR="00F8597D" w:rsidRPr="000746C7" w:rsidTr="00247DEB">
        <w:tc>
          <w:tcPr>
            <w:tcW w:w="4113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</w:tabs>
              <w:spacing w:line="240" w:lineRule="atLeast"/>
              <w:ind w:left="-45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080" w:type="dxa"/>
          </w:tcPr>
          <w:p w:rsidR="00F8597D" w:rsidRPr="000746C7" w:rsidRDefault="00F8597D" w:rsidP="00247DEB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226</w:t>
            </w:r>
          </w:p>
        </w:tc>
        <w:tc>
          <w:tcPr>
            <w:tcW w:w="270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F8597D" w:rsidRPr="000746C7" w:rsidRDefault="00F8597D" w:rsidP="00247DEB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597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F8597D" w:rsidRPr="000746C7" w:rsidRDefault="00F8597D" w:rsidP="00CF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597D" w:rsidRPr="000746C7" w:rsidRDefault="00F8597D" w:rsidP="00F85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597D">
              <w:rPr>
                <w:rFonts w:ascii="Angsana New" w:hAnsi="Angsana New"/>
                <w:sz w:val="30"/>
                <w:szCs w:val="30"/>
                <w:lang w:bidi="th-TH"/>
              </w:rPr>
              <w:t>245</w:t>
            </w:r>
          </w:p>
        </w:tc>
      </w:tr>
      <w:tr w:rsidR="00F8597D" w:rsidRPr="000746C7" w:rsidTr="00247DEB">
        <w:tc>
          <w:tcPr>
            <w:tcW w:w="4113" w:type="dxa"/>
          </w:tcPr>
          <w:p w:rsidR="00F8597D" w:rsidRPr="000746C7" w:rsidRDefault="00AD1D47" w:rsidP="00247DEB">
            <w:pPr>
              <w:pStyle w:val="acctfourfigures"/>
              <w:tabs>
                <w:tab w:val="clear" w:pos="765"/>
              </w:tabs>
              <w:spacing w:line="240" w:lineRule="atLeast"/>
              <w:ind w:left="-45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</w:t>
            </w:r>
            <w:r w:rsidR="002B2F3A" w:rsidRPr="00AD1D4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ผล</w:t>
            </w:r>
            <w:r w:rsidR="00F8597D"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1080" w:type="dxa"/>
          </w:tcPr>
          <w:p w:rsidR="00F8597D" w:rsidRPr="000746C7" w:rsidRDefault="00F8597D" w:rsidP="00247DEB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25,257</w:t>
            </w:r>
          </w:p>
        </w:tc>
        <w:tc>
          <w:tcPr>
            <w:tcW w:w="270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597D" w:rsidRPr="000746C7" w:rsidRDefault="00F8597D" w:rsidP="00247DEB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597D">
              <w:rPr>
                <w:rFonts w:ascii="Angsana New" w:hAnsi="Angsana New"/>
                <w:sz w:val="30"/>
                <w:szCs w:val="30"/>
                <w:lang w:bidi="th-TH"/>
              </w:rPr>
              <w:t>711</w:t>
            </w:r>
          </w:p>
        </w:tc>
        <w:tc>
          <w:tcPr>
            <w:tcW w:w="270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8597D" w:rsidRPr="000746C7" w:rsidRDefault="00F8597D" w:rsidP="00CF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597D" w:rsidRPr="000746C7" w:rsidRDefault="00F8597D" w:rsidP="00F85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597D">
              <w:rPr>
                <w:rFonts w:ascii="Angsana New" w:hAnsi="Angsana New"/>
                <w:sz w:val="30"/>
                <w:szCs w:val="30"/>
                <w:lang w:bidi="th-TH"/>
              </w:rPr>
              <w:t>25,968</w:t>
            </w:r>
          </w:p>
        </w:tc>
      </w:tr>
      <w:tr w:rsidR="00F8597D" w:rsidRPr="000746C7" w:rsidTr="00247DEB">
        <w:tc>
          <w:tcPr>
            <w:tcW w:w="4113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</w:tabs>
              <w:spacing w:line="240" w:lineRule="atLeast"/>
              <w:ind w:lef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8597D" w:rsidRPr="000746C7" w:rsidRDefault="00F8597D" w:rsidP="00247DEB">
            <w:pPr>
              <w:pStyle w:val="acctfourfigures"/>
              <w:tabs>
                <w:tab w:val="clear" w:pos="765"/>
              </w:tabs>
              <w:spacing w:line="240" w:lineRule="atLeast"/>
              <w:ind w:left="-45" w:right="-18" w:hanging="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31,270</w:t>
            </w:r>
          </w:p>
        </w:tc>
        <w:tc>
          <w:tcPr>
            <w:tcW w:w="270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8597D" w:rsidRPr="000746C7" w:rsidRDefault="00F8597D" w:rsidP="00247DEB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8597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533</w:t>
            </w:r>
          </w:p>
        </w:tc>
        <w:tc>
          <w:tcPr>
            <w:tcW w:w="270" w:type="dxa"/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8597D" w:rsidRPr="007A4A80" w:rsidRDefault="00F8597D" w:rsidP="00CF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A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597D" w:rsidRPr="000746C7" w:rsidRDefault="00F8597D" w:rsidP="00F85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F8597D" w:rsidRPr="000746C7" w:rsidRDefault="00F8597D" w:rsidP="005C113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8597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31,803</w:t>
            </w:r>
          </w:p>
        </w:tc>
      </w:tr>
    </w:tbl>
    <w:p w:rsidR="00C23A93" w:rsidRDefault="00C23A93">
      <w:pPr>
        <w:rPr>
          <w:rFonts w:ascii="Angsana New" w:hAnsi="Angsana New"/>
          <w:sz w:val="30"/>
          <w:szCs w:val="30"/>
        </w:rPr>
        <w:sectPr w:rsidR="00C23A93" w:rsidSect="00B34F70">
          <w:footerReference w:type="default" r:id="rId16"/>
          <w:pgSz w:w="11909" w:h="16834" w:code="9"/>
          <w:pgMar w:top="691" w:right="1152" w:bottom="576" w:left="1152" w:header="720" w:footer="590" w:gutter="0"/>
          <w:cols w:space="720"/>
          <w:docGrid w:linePitch="360"/>
        </w:sectPr>
      </w:pPr>
    </w:p>
    <w:p w:rsidR="00C23A93" w:rsidRDefault="00C23A93">
      <w:pPr>
        <w:rPr>
          <w:rFonts w:ascii="Angsana New" w:hAnsi="Angsana New"/>
          <w:sz w:val="30"/>
          <w:szCs w:val="30"/>
        </w:rPr>
        <w:sectPr w:rsidR="00C23A93" w:rsidSect="00C23A93">
          <w:type w:val="continuous"/>
          <w:pgSz w:w="11909" w:h="16834" w:code="9"/>
          <w:pgMar w:top="691" w:right="1152" w:bottom="576" w:left="1152" w:header="720" w:footer="590" w:gutter="0"/>
          <w:cols w:space="720"/>
          <w:docGrid w:linePitch="360"/>
        </w:sectPr>
      </w:pPr>
    </w:p>
    <w:tbl>
      <w:tblPr>
        <w:tblW w:w="933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203"/>
        <w:gridCol w:w="1080"/>
        <w:gridCol w:w="270"/>
        <w:gridCol w:w="1080"/>
        <w:gridCol w:w="270"/>
        <w:gridCol w:w="1080"/>
        <w:gridCol w:w="270"/>
        <w:gridCol w:w="1080"/>
      </w:tblGrid>
      <w:tr w:rsidR="00074735" w:rsidRPr="000746C7" w:rsidTr="003911EF">
        <w:tc>
          <w:tcPr>
            <w:tcW w:w="4203" w:type="dxa"/>
            <w:shd w:val="clear" w:color="auto" w:fill="auto"/>
          </w:tcPr>
          <w:p w:rsidR="00074735" w:rsidRPr="000746C7" w:rsidRDefault="00C23A93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74735" w:rsidRPr="000746C7" w:rsidTr="003911EF">
        <w:tc>
          <w:tcPr>
            <w:tcW w:w="4203" w:type="dxa"/>
            <w:shd w:val="clear" w:color="auto" w:fill="auto"/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8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74735" w:rsidRPr="000746C7" w:rsidTr="003911EF">
        <w:tc>
          <w:tcPr>
            <w:tcW w:w="4203" w:type="dxa"/>
            <w:shd w:val="clear" w:color="auto" w:fill="auto"/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มกราคม</w:t>
            </w:r>
          </w:p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7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2560</w:t>
            </w:r>
          </w:p>
        </w:tc>
      </w:tr>
      <w:tr w:rsidR="00074735" w:rsidRPr="000746C7" w:rsidTr="003911EF">
        <w:tc>
          <w:tcPr>
            <w:tcW w:w="4203" w:type="dxa"/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74735" w:rsidRPr="000746C7" w:rsidTr="003911EF">
        <w:tc>
          <w:tcPr>
            <w:tcW w:w="6903" w:type="dxa"/>
            <w:gridSpan w:val="5"/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2"/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F774D3" w:rsidRPr="000746C7" w:rsidTr="003911EF">
        <w:tc>
          <w:tcPr>
            <w:tcW w:w="4203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(หนี้สงสัยจะสูญ)</w:t>
            </w:r>
          </w:p>
        </w:tc>
        <w:tc>
          <w:tcPr>
            <w:tcW w:w="1080" w:type="dxa"/>
          </w:tcPr>
          <w:p w:rsidR="00F774D3" w:rsidRPr="000746C7" w:rsidRDefault="00F774D3" w:rsidP="003911EF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1,826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96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1,922</w:t>
            </w:r>
          </w:p>
        </w:tc>
      </w:tr>
      <w:tr w:rsidR="00F774D3" w:rsidRPr="000746C7" w:rsidTr="003911EF">
        <w:tc>
          <w:tcPr>
            <w:tcW w:w="4203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สินค้าคงเหลือ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1080" w:type="dxa"/>
          </w:tcPr>
          <w:p w:rsidR="00F774D3" w:rsidRPr="000746C7" w:rsidRDefault="00F774D3" w:rsidP="003911EF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2,760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(165)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2,595</w:t>
            </w:r>
          </w:p>
        </w:tc>
      </w:tr>
      <w:tr w:rsidR="00F774D3" w:rsidRPr="000746C7" w:rsidTr="003911EF">
        <w:tc>
          <w:tcPr>
            <w:tcW w:w="4203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ind w:left="158" w:right="-198" w:hanging="15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อสังหาริมทรัพย์เพื่อการลงทุน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1080" w:type="dxa"/>
          </w:tcPr>
          <w:p w:rsidR="00F774D3" w:rsidRPr="000746C7" w:rsidRDefault="00F774D3" w:rsidP="003911EF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</w:tr>
      <w:tr w:rsidR="00F774D3" w:rsidRPr="000746C7" w:rsidTr="003911EF">
        <w:tc>
          <w:tcPr>
            <w:tcW w:w="4203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1080" w:type="dxa"/>
          </w:tcPr>
          <w:p w:rsidR="00F774D3" w:rsidRPr="000746C7" w:rsidRDefault="00F774D3" w:rsidP="003911EF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</w:tr>
      <w:tr w:rsidR="00F774D3" w:rsidRPr="000746C7" w:rsidTr="003911EF">
        <w:tc>
          <w:tcPr>
            <w:tcW w:w="4203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080" w:type="dxa"/>
          </w:tcPr>
          <w:p w:rsidR="00F774D3" w:rsidRPr="000746C7" w:rsidRDefault="00F774D3" w:rsidP="003911EF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206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226</w:t>
            </w:r>
          </w:p>
        </w:tc>
      </w:tr>
      <w:tr w:rsidR="00F774D3" w:rsidRPr="000746C7" w:rsidTr="003911EF">
        <w:tc>
          <w:tcPr>
            <w:tcW w:w="4203" w:type="dxa"/>
          </w:tcPr>
          <w:p w:rsidR="00F774D3" w:rsidRPr="000746C7" w:rsidRDefault="002B2F3A" w:rsidP="002B2F3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</w:t>
            </w:r>
            <w:r w:rsidRPr="00AD1D4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ผล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1080" w:type="dxa"/>
          </w:tcPr>
          <w:p w:rsidR="00F774D3" w:rsidRPr="000746C7" w:rsidRDefault="00F774D3" w:rsidP="003911EF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23,215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2,042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774D3" w:rsidRPr="000746C7" w:rsidRDefault="00F774D3" w:rsidP="00F77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25,257</w:t>
            </w:r>
          </w:p>
        </w:tc>
      </w:tr>
      <w:tr w:rsidR="00074735" w:rsidRPr="000746C7" w:rsidTr="003911EF">
        <w:tc>
          <w:tcPr>
            <w:tcW w:w="4203" w:type="dxa"/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74735" w:rsidRPr="000746C7" w:rsidRDefault="00074735" w:rsidP="003911EF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29,277</w:t>
            </w:r>
          </w:p>
        </w:tc>
        <w:tc>
          <w:tcPr>
            <w:tcW w:w="270" w:type="dxa"/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1,993</w:t>
            </w:r>
          </w:p>
        </w:tc>
        <w:tc>
          <w:tcPr>
            <w:tcW w:w="270" w:type="dxa"/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74735" w:rsidRPr="007A4A80" w:rsidRDefault="00074735" w:rsidP="00F77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A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31,270</w:t>
            </w:r>
          </w:p>
        </w:tc>
      </w:tr>
    </w:tbl>
    <w:p w:rsidR="00074735" w:rsidRPr="004523C8" w:rsidRDefault="00074735">
      <w:pPr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990"/>
        <w:gridCol w:w="270"/>
        <w:gridCol w:w="1170"/>
      </w:tblGrid>
      <w:tr w:rsidR="00E435F8" w:rsidRPr="000746C7" w:rsidTr="003911EF">
        <w:trPr>
          <w:tblHeader/>
        </w:trPr>
        <w:tc>
          <w:tcPr>
            <w:tcW w:w="4212" w:type="dxa"/>
            <w:shd w:val="clear" w:color="auto" w:fill="auto"/>
          </w:tcPr>
          <w:p w:rsidR="00E435F8" w:rsidRPr="000746C7" w:rsidRDefault="00E435F8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5F8" w:rsidRPr="000746C7" w:rsidTr="003911EF">
        <w:trPr>
          <w:tblHeader/>
        </w:trPr>
        <w:tc>
          <w:tcPr>
            <w:tcW w:w="4212" w:type="dxa"/>
            <w:shd w:val="clear" w:color="auto" w:fill="auto"/>
          </w:tcPr>
          <w:p w:rsidR="00E435F8" w:rsidRPr="000746C7" w:rsidRDefault="00E435F8" w:rsidP="00E435F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  <w:vAlign w:val="bottom"/>
          </w:tcPr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70" w:type="dxa"/>
            <w:vAlign w:val="bottom"/>
          </w:tcPr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701EE" w:rsidRPr="000746C7" w:rsidTr="003911EF">
        <w:trPr>
          <w:tblHeader/>
        </w:trPr>
        <w:tc>
          <w:tcPr>
            <w:tcW w:w="4212" w:type="dxa"/>
            <w:shd w:val="clear" w:color="auto" w:fill="auto"/>
          </w:tcPr>
          <w:p w:rsidR="006701EE" w:rsidRPr="000746C7" w:rsidRDefault="006701EE" w:rsidP="006701E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6701EE" w:rsidRPr="000746C7" w:rsidRDefault="006701EE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6701EE" w:rsidRPr="000746C7" w:rsidRDefault="006701EE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</w:t>
            </w:r>
          </w:p>
          <w:p w:rsidR="006701EE" w:rsidRPr="000746C7" w:rsidRDefault="006701EE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075C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6701EE" w:rsidRPr="000746C7" w:rsidRDefault="006701EE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701EE" w:rsidRPr="000746C7" w:rsidRDefault="006701EE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</w:p>
          <w:p w:rsidR="006701EE" w:rsidRPr="000746C7" w:rsidRDefault="006701EE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70" w:type="dxa"/>
            <w:vAlign w:val="bottom"/>
          </w:tcPr>
          <w:p w:rsidR="006701EE" w:rsidRPr="000746C7" w:rsidRDefault="006701EE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701EE" w:rsidRPr="000746C7" w:rsidRDefault="006701EE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:rsidR="006701EE" w:rsidRPr="000746C7" w:rsidRDefault="006701EE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:rsidR="006701EE" w:rsidRPr="000746C7" w:rsidRDefault="006701EE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6701EE" w:rsidRPr="000746C7" w:rsidRDefault="006701EE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701EE" w:rsidRPr="000746C7" w:rsidRDefault="006701EE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6701EE" w:rsidRPr="000746C7" w:rsidRDefault="006701EE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  <w:p w:rsidR="006701EE" w:rsidRPr="000746C7" w:rsidRDefault="00075CD0" w:rsidP="00670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E435F8" w:rsidRPr="000746C7" w:rsidTr="003911EF">
        <w:trPr>
          <w:tblHeader/>
        </w:trPr>
        <w:tc>
          <w:tcPr>
            <w:tcW w:w="4212" w:type="dxa"/>
          </w:tcPr>
          <w:p w:rsidR="00E435F8" w:rsidRPr="000746C7" w:rsidRDefault="00E435F8" w:rsidP="00E435F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</w:tcPr>
          <w:p w:rsidR="00E435F8" w:rsidRPr="000746C7" w:rsidRDefault="00E435F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435F8" w:rsidRPr="000746C7" w:rsidTr="003911EF">
        <w:tc>
          <w:tcPr>
            <w:tcW w:w="6912" w:type="dxa"/>
            <w:gridSpan w:val="5"/>
          </w:tcPr>
          <w:p w:rsidR="00E435F8" w:rsidRPr="000746C7" w:rsidRDefault="00E435F8" w:rsidP="00E435F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:rsidR="00E435F8" w:rsidRPr="000746C7" w:rsidRDefault="00E435F8" w:rsidP="00E435F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E435F8" w:rsidRPr="000746C7" w:rsidRDefault="00E435F8" w:rsidP="00E435F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F774D3" w:rsidRPr="000746C7" w:rsidTr="003911EF">
        <w:tc>
          <w:tcPr>
            <w:tcW w:w="4212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ลูกหนี้การค้า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(หนี้สงสัยจะสูญ)</w:t>
            </w:r>
          </w:p>
        </w:tc>
        <w:tc>
          <w:tcPr>
            <w:tcW w:w="1080" w:type="dxa"/>
          </w:tcPr>
          <w:p w:rsidR="00F774D3" w:rsidRPr="000746C7" w:rsidRDefault="00F774D3" w:rsidP="002B2F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1,922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774D3" w:rsidRPr="000746C7" w:rsidRDefault="00F774D3" w:rsidP="003911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CD0">
              <w:rPr>
                <w:rFonts w:ascii="Angsana New" w:hAnsi="Angsana New"/>
                <w:sz w:val="30"/>
                <w:szCs w:val="30"/>
                <w:lang w:bidi="th-TH"/>
              </w:rPr>
              <w:t>(226)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F774D3" w:rsidRPr="000746C7" w:rsidRDefault="00F774D3" w:rsidP="0039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F774D3" w:rsidRPr="000746C7" w:rsidRDefault="00F774D3" w:rsidP="003911E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CD0">
              <w:rPr>
                <w:rFonts w:ascii="Angsana New" w:hAnsi="Angsana New"/>
                <w:sz w:val="30"/>
                <w:szCs w:val="30"/>
                <w:lang w:bidi="th-TH"/>
              </w:rPr>
              <w:t>1,696</w:t>
            </w:r>
          </w:p>
        </w:tc>
      </w:tr>
      <w:tr w:rsidR="00B434D0" w:rsidRPr="000746C7" w:rsidTr="003911EF">
        <w:tc>
          <w:tcPr>
            <w:tcW w:w="4212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สินค้าคงเหลือ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1080" w:type="dxa"/>
          </w:tcPr>
          <w:p w:rsidR="00B434D0" w:rsidRPr="000746C7" w:rsidRDefault="00B434D0" w:rsidP="002B2F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2,441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434D0" w:rsidRPr="000746C7" w:rsidRDefault="00B434D0" w:rsidP="003501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CD0">
              <w:rPr>
                <w:rFonts w:ascii="Angsana New" w:hAnsi="Angsana New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434D0" w:rsidRPr="000746C7" w:rsidRDefault="00B434D0" w:rsidP="0039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CD0">
              <w:rPr>
                <w:rFonts w:ascii="Angsana New" w:hAnsi="Angsana New"/>
                <w:sz w:val="30"/>
                <w:szCs w:val="30"/>
                <w:lang w:bidi="th-TH"/>
              </w:rPr>
              <w:t>2,433</w:t>
            </w:r>
          </w:p>
        </w:tc>
      </w:tr>
      <w:tr w:rsidR="00B434D0" w:rsidRPr="000746C7" w:rsidTr="003911EF">
        <w:tc>
          <w:tcPr>
            <w:tcW w:w="4212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</w:tabs>
              <w:spacing w:line="240" w:lineRule="atLeast"/>
              <w:ind w:left="158" w:right="-108" w:hanging="15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1080" w:type="dxa"/>
          </w:tcPr>
          <w:p w:rsidR="00B434D0" w:rsidRPr="000746C7" w:rsidRDefault="00B434D0" w:rsidP="002B2F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34D0" w:rsidRPr="000746C7" w:rsidRDefault="003911EF" w:rsidP="0039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B434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434D0" w:rsidRPr="000746C7" w:rsidRDefault="00B434D0" w:rsidP="0039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CD0"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</w:tr>
      <w:tr w:rsidR="00B434D0" w:rsidRPr="000746C7" w:rsidTr="003911EF">
        <w:tc>
          <w:tcPr>
            <w:tcW w:w="4212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เงินลงทุนในบริษัทย่อย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1080" w:type="dxa"/>
          </w:tcPr>
          <w:p w:rsidR="00B434D0" w:rsidRPr="000746C7" w:rsidRDefault="00B434D0" w:rsidP="002B2F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34D0" w:rsidRPr="000746C7" w:rsidRDefault="003911EF" w:rsidP="0039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B434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434D0" w:rsidRPr="000746C7" w:rsidRDefault="00B434D0" w:rsidP="0039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CD0">
              <w:rPr>
                <w:rFonts w:ascii="Angsana New" w:hAnsi="Angsana New"/>
                <w:sz w:val="30"/>
                <w:szCs w:val="30"/>
                <w:lang w:bidi="th-TH"/>
              </w:rPr>
              <w:t>6,000</w:t>
            </w:r>
          </w:p>
        </w:tc>
      </w:tr>
      <w:tr w:rsidR="00B434D0" w:rsidRPr="000746C7" w:rsidTr="003911EF">
        <w:tc>
          <w:tcPr>
            <w:tcW w:w="4212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1080" w:type="dxa"/>
          </w:tcPr>
          <w:p w:rsidR="00B434D0" w:rsidRPr="000746C7" w:rsidRDefault="00B434D0" w:rsidP="002B2F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434D0" w:rsidRPr="000746C7" w:rsidRDefault="003911EF" w:rsidP="0039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B434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434D0" w:rsidRPr="000746C7" w:rsidRDefault="00B434D0" w:rsidP="0039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CD0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</w:tr>
      <w:tr w:rsidR="00B434D0" w:rsidRPr="000746C7" w:rsidTr="003911EF">
        <w:tc>
          <w:tcPr>
            <w:tcW w:w="4212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080" w:type="dxa"/>
          </w:tcPr>
          <w:p w:rsidR="00B434D0" w:rsidRPr="000746C7" w:rsidRDefault="00B434D0" w:rsidP="002B2F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226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CD0"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434D0" w:rsidRPr="000746C7" w:rsidRDefault="00B434D0" w:rsidP="0039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CD0">
              <w:rPr>
                <w:rFonts w:ascii="Angsana New" w:hAnsi="Angsana New"/>
                <w:sz w:val="30"/>
                <w:szCs w:val="30"/>
                <w:lang w:bidi="th-TH"/>
              </w:rPr>
              <w:t>245</w:t>
            </w:r>
          </w:p>
        </w:tc>
      </w:tr>
      <w:tr w:rsidR="00B434D0" w:rsidRPr="000746C7" w:rsidTr="003911EF">
        <w:tc>
          <w:tcPr>
            <w:tcW w:w="4212" w:type="dxa"/>
          </w:tcPr>
          <w:p w:rsidR="00B434D0" w:rsidRPr="000746C7" w:rsidRDefault="003911EF" w:rsidP="00B434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</w:t>
            </w:r>
            <w:r w:rsidRPr="00AD1D4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ผล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1080" w:type="dxa"/>
          </w:tcPr>
          <w:p w:rsidR="00B434D0" w:rsidRPr="000746C7" w:rsidRDefault="00B434D0" w:rsidP="002B2F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25,140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CD0"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434D0" w:rsidRPr="000746C7" w:rsidRDefault="00B434D0" w:rsidP="0039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5CD0">
              <w:rPr>
                <w:rFonts w:ascii="Angsana New" w:hAnsi="Angsana New"/>
                <w:sz w:val="30"/>
                <w:szCs w:val="30"/>
                <w:lang w:bidi="th-TH"/>
              </w:rPr>
              <w:t>25,832</w:t>
            </w:r>
          </w:p>
        </w:tc>
      </w:tr>
      <w:tr w:rsidR="00F774D3" w:rsidRPr="000746C7" w:rsidTr="003911EF">
        <w:tc>
          <w:tcPr>
            <w:tcW w:w="4212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774D3" w:rsidRPr="000746C7" w:rsidRDefault="00F774D3" w:rsidP="002B2F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36,999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774D3" w:rsidRPr="000746C7" w:rsidRDefault="00F774D3" w:rsidP="003911E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5CD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477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774D3" w:rsidRPr="007A4A80" w:rsidRDefault="00F774D3" w:rsidP="0039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A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74D3" w:rsidRPr="000746C7" w:rsidRDefault="00F774D3" w:rsidP="00F774D3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774D3" w:rsidRPr="000746C7" w:rsidRDefault="00F774D3" w:rsidP="003911E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5CD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37,476</w:t>
            </w:r>
          </w:p>
        </w:tc>
      </w:tr>
    </w:tbl>
    <w:p w:rsidR="00C23A93" w:rsidRDefault="00C23A93" w:rsidP="00566F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Times New Roman" w:hAnsi="Times New Roman" w:cs="Arial"/>
          <w:sz w:val="22"/>
          <w:szCs w:val="22"/>
        </w:rPr>
        <w:sectPr w:rsidR="00C23A93" w:rsidSect="00C23A93">
          <w:pgSz w:w="11909" w:h="16834" w:code="9"/>
          <w:pgMar w:top="691" w:right="1152" w:bottom="576" w:left="1152" w:header="720" w:footer="590" w:gutter="0"/>
          <w:cols w:space="720"/>
          <w:docGrid w:linePitch="360"/>
        </w:sect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990"/>
        <w:gridCol w:w="270"/>
        <w:gridCol w:w="1170"/>
      </w:tblGrid>
      <w:tr w:rsidR="00074735" w:rsidRPr="000746C7" w:rsidTr="00201E1B">
        <w:trPr>
          <w:tblHeader/>
        </w:trPr>
        <w:tc>
          <w:tcPr>
            <w:tcW w:w="4140" w:type="dxa"/>
            <w:shd w:val="clear" w:color="auto" w:fill="auto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4735" w:rsidRPr="000746C7" w:rsidTr="00201E1B">
        <w:trPr>
          <w:tblHeader/>
        </w:trPr>
        <w:tc>
          <w:tcPr>
            <w:tcW w:w="4140" w:type="dxa"/>
            <w:shd w:val="clear" w:color="auto" w:fill="auto"/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7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74735" w:rsidRPr="000746C7" w:rsidTr="00201E1B">
        <w:trPr>
          <w:tblHeader/>
        </w:trPr>
        <w:tc>
          <w:tcPr>
            <w:tcW w:w="4140" w:type="dxa"/>
            <w:shd w:val="clear" w:color="auto" w:fill="auto"/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</w:t>
            </w:r>
          </w:p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</w:p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7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2560</w:t>
            </w:r>
          </w:p>
        </w:tc>
      </w:tr>
      <w:tr w:rsidR="00074735" w:rsidRPr="000746C7" w:rsidTr="00201E1B">
        <w:trPr>
          <w:tblHeader/>
        </w:trPr>
        <w:tc>
          <w:tcPr>
            <w:tcW w:w="4140" w:type="dxa"/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</w:tcPr>
          <w:p w:rsidR="00074735" w:rsidRPr="000746C7" w:rsidRDefault="0007473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74735" w:rsidRPr="000746C7" w:rsidTr="00201E1B">
        <w:tc>
          <w:tcPr>
            <w:tcW w:w="6840" w:type="dxa"/>
            <w:gridSpan w:val="5"/>
          </w:tcPr>
          <w:p w:rsidR="00074735" w:rsidRPr="000746C7" w:rsidRDefault="00074735" w:rsidP="00201E1B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074735" w:rsidRPr="000746C7" w:rsidRDefault="00074735" w:rsidP="002B0B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B434D0" w:rsidRPr="000746C7" w:rsidTr="00201E1B">
        <w:tc>
          <w:tcPr>
            <w:tcW w:w="4140" w:type="dxa"/>
          </w:tcPr>
          <w:p w:rsidR="00B434D0" w:rsidRPr="000746C7" w:rsidRDefault="00B434D0" w:rsidP="00201E1B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ลูกหนี้การค้า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(หนี้สงสัยจะสูญ)</w:t>
            </w:r>
          </w:p>
        </w:tc>
        <w:tc>
          <w:tcPr>
            <w:tcW w:w="1080" w:type="dxa"/>
          </w:tcPr>
          <w:p w:rsidR="00B434D0" w:rsidRPr="000746C7" w:rsidRDefault="00B434D0" w:rsidP="0035013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1,826</w:t>
            </w:r>
          </w:p>
        </w:tc>
        <w:tc>
          <w:tcPr>
            <w:tcW w:w="2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96</w:t>
            </w:r>
          </w:p>
        </w:tc>
        <w:tc>
          <w:tcPr>
            <w:tcW w:w="2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6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434D0" w:rsidRPr="000746C7" w:rsidRDefault="00B434D0" w:rsidP="00B4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1,922</w:t>
            </w:r>
          </w:p>
        </w:tc>
      </w:tr>
      <w:tr w:rsidR="00B434D0" w:rsidRPr="000746C7" w:rsidTr="00201E1B">
        <w:tc>
          <w:tcPr>
            <w:tcW w:w="4140" w:type="dxa"/>
          </w:tcPr>
          <w:p w:rsidR="00B434D0" w:rsidRPr="000746C7" w:rsidRDefault="00B434D0" w:rsidP="00201E1B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สินค้าคงเหลือ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108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2,558</w:t>
            </w:r>
          </w:p>
        </w:tc>
        <w:tc>
          <w:tcPr>
            <w:tcW w:w="2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(117)</w:t>
            </w:r>
          </w:p>
        </w:tc>
        <w:tc>
          <w:tcPr>
            <w:tcW w:w="2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6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434D0" w:rsidRPr="000746C7" w:rsidRDefault="00B434D0" w:rsidP="00B4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2,441</w:t>
            </w:r>
          </w:p>
        </w:tc>
      </w:tr>
      <w:tr w:rsidR="00B434D0" w:rsidRPr="000746C7" w:rsidTr="00201E1B">
        <w:tc>
          <w:tcPr>
            <w:tcW w:w="4140" w:type="dxa"/>
          </w:tcPr>
          <w:p w:rsidR="00B434D0" w:rsidRPr="000746C7" w:rsidRDefault="00B434D0" w:rsidP="00201E1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108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  <w:tc>
          <w:tcPr>
            <w:tcW w:w="2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34D0" w:rsidRPr="000746C7" w:rsidRDefault="00B434D0" w:rsidP="0039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</w:tabs>
              <w:spacing w:line="240" w:lineRule="atLeast"/>
              <w:ind w:left="-36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434D0" w:rsidRPr="000746C7" w:rsidRDefault="00B434D0" w:rsidP="00B4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</w:tr>
      <w:tr w:rsidR="00B434D0" w:rsidRPr="000746C7" w:rsidTr="00201E1B">
        <w:tc>
          <w:tcPr>
            <w:tcW w:w="4140" w:type="dxa"/>
          </w:tcPr>
          <w:p w:rsidR="00B434D0" w:rsidRPr="000746C7" w:rsidRDefault="00B434D0" w:rsidP="00201E1B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เงินลงทุนในบริษัทย่อย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108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6,000</w:t>
            </w:r>
          </w:p>
        </w:tc>
        <w:tc>
          <w:tcPr>
            <w:tcW w:w="2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34D0" w:rsidRPr="000746C7" w:rsidRDefault="00B434D0" w:rsidP="0039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</w:tabs>
              <w:spacing w:line="240" w:lineRule="atLeast"/>
              <w:ind w:left="-36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434D0" w:rsidRPr="000746C7" w:rsidRDefault="00B434D0" w:rsidP="00B4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</w:tr>
      <w:tr w:rsidR="00B434D0" w:rsidRPr="000746C7" w:rsidTr="00201E1B">
        <w:tc>
          <w:tcPr>
            <w:tcW w:w="4140" w:type="dxa"/>
          </w:tcPr>
          <w:p w:rsidR="00B434D0" w:rsidRPr="000746C7" w:rsidRDefault="00B434D0" w:rsidP="00201E1B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108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  <w:tc>
          <w:tcPr>
            <w:tcW w:w="2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434D0" w:rsidRPr="000746C7" w:rsidRDefault="00B434D0" w:rsidP="00391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</w:tabs>
              <w:spacing w:line="240" w:lineRule="atLeast"/>
              <w:ind w:left="-36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434D0" w:rsidRPr="000746C7" w:rsidRDefault="00B434D0" w:rsidP="00B4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</w:tr>
      <w:tr w:rsidR="00B434D0" w:rsidRPr="000746C7" w:rsidTr="00201E1B">
        <w:tc>
          <w:tcPr>
            <w:tcW w:w="4140" w:type="dxa"/>
          </w:tcPr>
          <w:p w:rsidR="00B434D0" w:rsidRPr="000746C7" w:rsidRDefault="00B434D0" w:rsidP="00201E1B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08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206</w:t>
            </w:r>
          </w:p>
        </w:tc>
        <w:tc>
          <w:tcPr>
            <w:tcW w:w="2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6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434D0" w:rsidRPr="000746C7" w:rsidRDefault="00B434D0" w:rsidP="00B4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226</w:t>
            </w:r>
          </w:p>
        </w:tc>
      </w:tr>
      <w:tr w:rsidR="00B434D0" w:rsidRPr="000746C7" w:rsidTr="00201E1B">
        <w:tc>
          <w:tcPr>
            <w:tcW w:w="4140" w:type="dxa"/>
          </w:tcPr>
          <w:p w:rsidR="00B434D0" w:rsidRPr="000746C7" w:rsidRDefault="00AD1D47" w:rsidP="00201E1B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</w:t>
            </w:r>
            <w:r w:rsidRPr="00AD1D4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สำหรับ</w:t>
            </w:r>
            <w:r w:rsidR="003911EF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ผล</w:t>
            </w:r>
            <w:r w:rsidR="003911EF"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      </w:t>
            </w:r>
          </w:p>
        </w:tc>
        <w:tc>
          <w:tcPr>
            <w:tcW w:w="1080" w:type="dxa"/>
          </w:tcPr>
          <w:p w:rsidR="00B434D0" w:rsidRPr="000746C7" w:rsidRDefault="00B434D0" w:rsidP="008F72A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23,116</w:t>
            </w:r>
          </w:p>
        </w:tc>
        <w:tc>
          <w:tcPr>
            <w:tcW w:w="2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2,024</w:t>
            </w:r>
          </w:p>
        </w:tc>
        <w:tc>
          <w:tcPr>
            <w:tcW w:w="27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6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434D0" w:rsidRPr="000746C7" w:rsidRDefault="00B434D0" w:rsidP="00B4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25,140</w:t>
            </w:r>
          </w:p>
        </w:tc>
      </w:tr>
      <w:tr w:rsidR="00B434D0" w:rsidRPr="000746C7" w:rsidTr="00201E1B">
        <w:tc>
          <w:tcPr>
            <w:tcW w:w="4140" w:type="dxa"/>
          </w:tcPr>
          <w:p w:rsidR="00B434D0" w:rsidRPr="000746C7" w:rsidRDefault="00B434D0" w:rsidP="003911EF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34,976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2,023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434D0" w:rsidRPr="007A4A80" w:rsidRDefault="00B434D0" w:rsidP="00B4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A4A8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434D0" w:rsidRPr="000746C7" w:rsidRDefault="00B434D0" w:rsidP="00B434D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36,999</w:t>
            </w:r>
          </w:p>
        </w:tc>
      </w:tr>
    </w:tbl>
    <w:p w:rsidR="00074735" w:rsidRPr="000746C7" w:rsidRDefault="00074735" w:rsidP="00224B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02C41" w:rsidRPr="000746C7" w:rsidRDefault="00402C41" w:rsidP="000C0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>สินทรัพย์ภาษีเงินได้รอการตัดบัญชีที่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ยังไม่ไ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ด้รับรู้</w:t>
      </w:r>
      <w:r w:rsidRPr="000746C7">
        <w:rPr>
          <w:rFonts w:ascii="Angsana New" w:hAnsi="Angsana New" w:hint="cs"/>
          <w:sz w:val="30"/>
          <w:szCs w:val="30"/>
          <w:cs/>
        </w:rPr>
        <w:t>เกิด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จากรายการดังต่อไปนี้</w:t>
      </w:r>
    </w:p>
    <w:p w:rsidR="00402C41" w:rsidRPr="000746C7" w:rsidRDefault="00402C41" w:rsidP="00277C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45"/>
        <w:gridCol w:w="719"/>
        <w:gridCol w:w="54"/>
        <w:gridCol w:w="1118"/>
        <w:gridCol w:w="54"/>
        <w:gridCol w:w="216"/>
        <w:gridCol w:w="54"/>
        <w:gridCol w:w="994"/>
        <w:gridCol w:w="37"/>
        <w:gridCol w:w="241"/>
        <w:gridCol w:w="1027"/>
        <w:gridCol w:w="237"/>
        <w:gridCol w:w="1014"/>
        <w:gridCol w:w="142"/>
      </w:tblGrid>
      <w:tr w:rsidR="00C25EC6" w:rsidRPr="000746C7" w:rsidTr="008F72AB">
        <w:tc>
          <w:tcPr>
            <w:tcW w:w="1808" w:type="pct"/>
          </w:tcPr>
          <w:p w:rsidR="00C25EC6" w:rsidRPr="000746C7" w:rsidRDefault="00C25EC6" w:rsidP="000044D5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89" w:type="pct"/>
          </w:tcPr>
          <w:p w:rsidR="00C25EC6" w:rsidRPr="000746C7" w:rsidRDefault="00C25EC6" w:rsidP="000044D5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365" w:type="pct"/>
            <w:gridSpan w:val="7"/>
          </w:tcPr>
          <w:p w:rsidR="00C25EC6" w:rsidRPr="000746C7" w:rsidRDefault="00C25EC6" w:rsidP="00004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C25EC6" w:rsidRPr="000746C7" w:rsidRDefault="00C25EC6" w:rsidP="00004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9" w:type="pct"/>
            <w:gridSpan w:val="4"/>
          </w:tcPr>
          <w:p w:rsidR="00C25EC6" w:rsidRPr="000746C7" w:rsidRDefault="00C25EC6" w:rsidP="00004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136F" w:rsidRPr="000746C7" w:rsidTr="008F72AB">
        <w:trPr>
          <w:trHeight w:val="434"/>
        </w:trPr>
        <w:tc>
          <w:tcPr>
            <w:tcW w:w="1808" w:type="pct"/>
          </w:tcPr>
          <w:p w:rsidR="009D136F" w:rsidRPr="000746C7" w:rsidRDefault="009D136F" w:rsidP="009D1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89" w:type="pct"/>
          </w:tcPr>
          <w:p w:rsidR="009D136F" w:rsidRPr="000746C7" w:rsidRDefault="009D136F" w:rsidP="009D1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9D136F" w:rsidRPr="000746C7" w:rsidRDefault="009D136F" w:rsidP="009D1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gridSpan w:val="2"/>
          </w:tcPr>
          <w:p w:rsidR="009D136F" w:rsidRPr="000746C7" w:rsidRDefault="009D136F" w:rsidP="009D1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:rsidR="009D136F" w:rsidRPr="000746C7" w:rsidRDefault="009D136F" w:rsidP="009D1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:rsidR="009D136F" w:rsidRPr="000746C7" w:rsidRDefault="009D136F" w:rsidP="009D1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:rsidR="009D136F" w:rsidRPr="000746C7" w:rsidRDefault="009D136F" w:rsidP="009D1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9D136F" w:rsidRPr="000746C7" w:rsidRDefault="009D136F" w:rsidP="009D1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:rsidR="009D136F" w:rsidRPr="000746C7" w:rsidRDefault="009D136F" w:rsidP="009D1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25EC6" w:rsidRPr="000746C7" w:rsidTr="008F72AB">
        <w:trPr>
          <w:gridAfter w:val="1"/>
          <w:wAfter w:w="78" w:type="pct"/>
          <w:trHeight w:val="434"/>
        </w:trPr>
        <w:tc>
          <w:tcPr>
            <w:tcW w:w="1808" w:type="pct"/>
          </w:tcPr>
          <w:p w:rsidR="00C25EC6" w:rsidRPr="000746C7" w:rsidRDefault="00C25EC6" w:rsidP="00004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89" w:type="pct"/>
          </w:tcPr>
          <w:p w:rsidR="00C25EC6" w:rsidRPr="000746C7" w:rsidRDefault="00C25EC6" w:rsidP="00004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26" w:type="pct"/>
            <w:gridSpan w:val="11"/>
          </w:tcPr>
          <w:p w:rsidR="00C25EC6" w:rsidRPr="000746C7" w:rsidRDefault="00C25EC6" w:rsidP="00004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A4A80" w:rsidRPr="000746C7" w:rsidTr="008F72AB">
        <w:tc>
          <w:tcPr>
            <w:tcW w:w="1808" w:type="pct"/>
          </w:tcPr>
          <w:p w:rsidR="007A4A80" w:rsidRPr="000746C7" w:rsidRDefault="007A4A80" w:rsidP="008F72AB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F72AB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ยอดขาดทุนทางภาษี</w:t>
            </w:r>
          </w:p>
        </w:tc>
        <w:tc>
          <w:tcPr>
            <w:tcW w:w="418" w:type="pct"/>
            <w:gridSpan w:val="2"/>
          </w:tcPr>
          <w:p w:rsidR="007A4A80" w:rsidRPr="000746C7" w:rsidRDefault="007A4A80" w:rsidP="007A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:rsidR="007A4A80" w:rsidRPr="000746C7" w:rsidRDefault="007A4A80" w:rsidP="0035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89"/>
              <w:rPr>
                <w:rFonts w:ascii="Angsana New" w:hAnsi="Angsana New"/>
                <w:bCs/>
                <w:sz w:val="30"/>
                <w:szCs w:val="30"/>
              </w:rPr>
            </w:pPr>
            <w:r w:rsidRPr="007A4A80">
              <w:rPr>
                <w:rFonts w:ascii="Angsana New" w:hAnsi="Angsana New"/>
                <w:bCs/>
                <w:sz w:val="30"/>
                <w:szCs w:val="30"/>
              </w:rPr>
              <w:t>32,821</w:t>
            </w:r>
          </w:p>
        </w:tc>
        <w:tc>
          <w:tcPr>
            <w:tcW w:w="146" w:type="pct"/>
            <w:gridSpan w:val="2"/>
          </w:tcPr>
          <w:p w:rsidR="007A4A80" w:rsidRPr="000746C7" w:rsidRDefault="007A4A80" w:rsidP="007A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7A4A80" w:rsidRPr="000746C7" w:rsidRDefault="007A4A80" w:rsidP="008F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/>
              <w:rPr>
                <w:rFonts w:ascii="Angsana New" w:hAnsi="Angsana New"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Cs/>
                <w:sz w:val="30"/>
                <w:szCs w:val="30"/>
              </w:rPr>
              <w:t>43,349</w:t>
            </w:r>
          </w:p>
        </w:tc>
        <w:tc>
          <w:tcPr>
            <w:tcW w:w="148" w:type="pct"/>
            <w:gridSpan w:val="2"/>
          </w:tcPr>
          <w:p w:rsidR="007A4A80" w:rsidRPr="000746C7" w:rsidRDefault="007A4A80" w:rsidP="007A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:rsidR="007A4A80" w:rsidRPr="000746C7" w:rsidRDefault="007A4A80" w:rsidP="007A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7A4A80" w:rsidRPr="000746C7" w:rsidRDefault="007A4A80" w:rsidP="007A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</w:tcPr>
          <w:p w:rsidR="007A4A80" w:rsidRPr="000746C7" w:rsidRDefault="007A4A80" w:rsidP="007A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4A80" w:rsidRPr="000746C7" w:rsidTr="008F72AB">
        <w:tc>
          <w:tcPr>
            <w:tcW w:w="1808" w:type="pct"/>
          </w:tcPr>
          <w:p w:rsidR="007A4A80" w:rsidRPr="000746C7" w:rsidRDefault="007A4A80" w:rsidP="008F72AB">
            <w:pPr>
              <w:pStyle w:val="acctfourfigures"/>
              <w:tabs>
                <w:tab w:val="clear" w:pos="765"/>
              </w:tabs>
              <w:spacing w:line="240" w:lineRule="atLeast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8F72A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18" w:type="pct"/>
            <w:gridSpan w:val="2"/>
          </w:tcPr>
          <w:p w:rsidR="007A4A80" w:rsidRPr="000746C7" w:rsidRDefault="007A4A80" w:rsidP="007A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A4A80" w:rsidRPr="000746C7" w:rsidRDefault="007A4A80" w:rsidP="0035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89"/>
              <w:rPr>
                <w:rFonts w:ascii="Angsana New" w:hAnsi="Angsana New"/>
                <w:b/>
                <w:sz w:val="30"/>
                <w:szCs w:val="30"/>
              </w:rPr>
            </w:pPr>
            <w:r w:rsidRPr="007A4A80">
              <w:rPr>
                <w:rFonts w:ascii="Angsana New" w:hAnsi="Angsana New"/>
                <w:b/>
                <w:sz w:val="30"/>
                <w:szCs w:val="30"/>
              </w:rPr>
              <w:t>32,821</w:t>
            </w:r>
          </w:p>
        </w:tc>
        <w:tc>
          <w:tcPr>
            <w:tcW w:w="146" w:type="pct"/>
            <w:gridSpan w:val="2"/>
          </w:tcPr>
          <w:p w:rsidR="007A4A80" w:rsidRPr="000746C7" w:rsidRDefault="007A4A80" w:rsidP="007A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:rsidR="007A4A80" w:rsidRPr="000746C7" w:rsidRDefault="003911EF" w:rsidP="0035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78"/>
              </w:tabs>
              <w:ind w:lef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="0035013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7A4A80" w:rsidRPr="000746C7">
              <w:rPr>
                <w:rFonts w:ascii="Angsana New" w:hAnsi="Angsana New"/>
                <w:b/>
                <w:sz w:val="30"/>
                <w:szCs w:val="30"/>
              </w:rPr>
              <w:t>43,349</w:t>
            </w:r>
          </w:p>
        </w:tc>
        <w:tc>
          <w:tcPr>
            <w:tcW w:w="148" w:type="pct"/>
            <w:gridSpan w:val="2"/>
          </w:tcPr>
          <w:p w:rsidR="007A4A80" w:rsidRPr="000746C7" w:rsidRDefault="007A4A80" w:rsidP="007A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:rsidR="007A4A80" w:rsidRPr="006C2400" w:rsidRDefault="007A4A80" w:rsidP="007A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4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7A4A80" w:rsidRPr="006C2400" w:rsidRDefault="007A4A80" w:rsidP="007A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A4A80" w:rsidRPr="006C2400" w:rsidRDefault="007A4A80" w:rsidP="007A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4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402C41" w:rsidRPr="000746C7" w:rsidRDefault="00402C41" w:rsidP="000746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701EE" w:rsidRPr="000746C7" w:rsidRDefault="006F622F" w:rsidP="006F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 w:hint="cs"/>
          <w:sz w:val="30"/>
          <w:szCs w:val="30"/>
          <w:cs/>
        </w:rPr>
        <w:t>ขาดทุนทางภาษี</w:t>
      </w:r>
      <w:r w:rsidR="00C24930" w:rsidRPr="000746C7">
        <w:rPr>
          <w:rFonts w:ascii="Angsana New" w:hAnsi="Angsana New" w:hint="cs"/>
          <w:sz w:val="30"/>
          <w:szCs w:val="30"/>
          <w:cs/>
        </w:rPr>
        <w:t>ของบริษัท</w:t>
      </w:r>
      <w:r w:rsidR="00170B4E" w:rsidRPr="000746C7">
        <w:rPr>
          <w:rFonts w:ascii="Angsana New" w:hAnsi="Angsana New" w:hint="cs"/>
          <w:sz w:val="30"/>
          <w:szCs w:val="30"/>
          <w:cs/>
        </w:rPr>
        <w:t>ย่อย</w:t>
      </w:r>
      <w:r w:rsidRPr="000746C7">
        <w:rPr>
          <w:rFonts w:ascii="Angsana New" w:hAnsi="Angsana New" w:hint="cs"/>
          <w:sz w:val="30"/>
          <w:szCs w:val="30"/>
          <w:cs/>
        </w:rPr>
        <w:t xml:space="preserve">จะสิ้นอายุในปี </w:t>
      </w:r>
      <w:r w:rsidR="00E877F1" w:rsidRPr="000746C7">
        <w:rPr>
          <w:rFonts w:ascii="Angsana New" w:hAnsi="Angsana New"/>
          <w:sz w:val="30"/>
          <w:szCs w:val="30"/>
        </w:rPr>
        <w:t>256</w:t>
      </w:r>
      <w:r w:rsidRPr="000746C7">
        <w:rPr>
          <w:rFonts w:ascii="Angsana New" w:hAnsi="Angsana New"/>
          <w:sz w:val="30"/>
          <w:szCs w:val="30"/>
        </w:rPr>
        <w:t>2</w:t>
      </w:r>
      <w:r w:rsidRPr="000746C7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="00E877F1" w:rsidRPr="000746C7">
        <w:rPr>
          <w:rFonts w:ascii="Angsana New" w:hAnsi="Angsana New" w:hint="cs"/>
          <w:sz w:val="30"/>
          <w:szCs w:val="30"/>
          <w:cs/>
        </w:rPr>
        <w:t>ไป</w:t>
      </w:r>
      <w:r w:rsidRPr="000746C7">
        <w:rPr>
          <w:rFonts w:ascii="Angsana New" w:hAnsi="Angsana New" w:hint="cs"/>
          <w:sz w:val="30"/>
          <w:szCs w:val="30"/>
          <w:cs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FB76AE" w:rsidRPr="000746C7">
        <w:rPr>
          <w:rFonts w:ascii="Angsana New" w:hAnsi="Angsana New"/>
          <w:sz w:val="30"/>
          <w:szCs w:val="30"/>
          <w:cs/>
        </w:rPr>
        <w:t xml:space="preserve"> </w:t>
      </w:r>
    </w:p>
    <w:p w:rsidR="00935BAC" w:rsidRPr="000746C7" w:rsidRDefault="006701EE" w:rsidP="00201E1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br w:type="page"/>
      </w:r>
      <w:r w:rsidR="00935BAC"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หนี้สินที่มีภาระดอกเบี้ย</w:t>
      </w:r>
    </w:p>
    <w:p w:rsidR="00935BAC" w:rsidRPr="000746C7" w:rsidRDefault="00935BAC" w:rsidP="00264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tbl>
      <w:tblPr>
        <w:tblW w:w="9195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710"/>
        <w:gridCol w:w="350"/>
        <w:gridCol w:w="1173"/>
        <w:gridCol w:w="272"/>
        <w:gridCol w:w="1081"/>
        <w:gridCol w:w="272"/>
        <w:gridCol w:w="1000"/>
        <w:gridCol w:w="272"/>
        <w:gridCol w:w="1065"/>
      </w:tblGrid>
      <w:tr w:rsidR="0094615D" w:rsidRPr="000746C7" w:rsidTr="00350135">
        <w:trPr>
          <w:tblHeader/>
        </w:trPr>
        <w:tc>
          <w:tcPr>
            <w:tcW w:w="2017" w:type="pct"/>
          </w:tcPr>
          <w:p w:rsidR="0094615D" w:rsidRPr="000746C7" w:rsidRDefault="0094615D" w:rsidP="0094615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90" w:type="pct"/>
          </w:tcPr>
          <w:p w:rsidR="0094615D" w:rsidRPr="000746C7" w:rsidRDefault="0094615D" w:rsidP="0094615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74" w:type="pct"/>
            <w:gridSpan w:val="3"/>
          </w:tcPr>
          <w:p w:rsidR="0094615D" w:rsidRPr="000746C7" w:rsidRDefault="0094615D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94615D" w:rsidRPr="000746C7" w:rsidRDefault="0094615D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:rsidR="0094615D" w:rsidRPr="000746C7" w:rsidRDefault="0094615D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53E0" w:rsidRPr="000746C7" w:rsidTr="00350135">
        <w:trPr>
          <w:trHeight w:val="434"/>
          <w:tblHeader/>
        </w:trPr>
        <w:tc>
          <w:tcPr>
            <w:tcW w:w="2017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0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4615D" w:rsidRPr="000746C7" w:rsidTr="00350135">
        <w:trPr>
          <w:trHeight w:val="434"/>
          <w:tblHeader/>
        </w:trPr>
        <w:tc>
          <w:tcPr>
            <w:tcW w:w="2017" w:type="pct"/>
          </w:tcPr>
          <w:p w:rsidR="0094615D" w:rsidRPr="000746C7" w:rsidRDefault="0094615D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0" w:type="pct"/>
          </w:tcPr>
          <w:p w:rsidR="0094615D" w:rsidRPr="000746C7" w:rsidRDefault="0094615D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7"/>
          </w:tcPr>
          <w:p w:rsidR="0094615D" w:rsidRPr="000746C7" w:rsidRDefault="0094615D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365E9" w:rsidRPr="000746C7" w:rsidTr="00350135">
        <w:tc>
          <w:tcPr>
            <w:tcW w:w="2017" w:type="pct"/>
          </w:tcPr>
          <w:p w:rsidR="00D5047A" w:rsidRPr="000746C7" w:rsidRDefault="00D5047A" w:rsidP="0094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90" w:type="pct"/>
          </w:tcPr>
          <w:p w:rsidR="00D5047A" w:rsidRPr="000746C7" w:rsidRDefault="00D5047A" w:rsidP="0094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D5047A" w:rsidRPr="000746C7" w:rsidRDefault="00D5047A" w:rsidP="0071241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5047A" w:rsidRPr="000746C7" w:rsidRDefault="00D5047A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D5047A" w:rsidRPr="000746C7" w:rsidRDefault="00D5047A" w:rsidP="009461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5047A" w:rsidRPr="000746C7" w:rsidRDefault="00D5047A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:rsidR="00D5047A" w:rsidRPr="000746C7" w:rsidRDefault="00D5047A" w:rsidP="0071241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5047A" w:rsidRPr="000746C7" w:rsidRDefault="00D5047A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:rsidR="00D5047A" w:rsidRPr="000746C7" w:rsidRDefault="00D5047A" w:rsidP="009461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6365E9" w:rsidRPr="000746C7" w:rsidTr="00350135">
        <w:tc>
          <w:tcPr>
            <w:tcW w:w="2017" w:type="pct"/>
          </w:tcPr>
          <w:p w:rsidR="00D5047A" w:rsidRPr="000746C7" w:rsidRDefault="00D5047A" w:rsidP="0094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0" w:type="pct"/>
          </w:tcPr>
          <w:p w:rsidR="00D5047A" w:rsidRPr="000746C7" w:rsidRDefault="00D5047A" w:rsidP="0094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:rsidR="00D5047A" w:rsidRPr="000746C7" w:rsidRDefault="00D5047A" w:rsidP="006547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5047A" w:rsidRPr="000746C7" w:rsidRDefault="00D5047A" w:rsidP="0065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D5047A" w:rsidRPr="000746C7" w:rsidRDefault="00D5047A" w:rsidP="006547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5047A" w:rsidRPr="000746C7" w:rsidRDefault="00D5047A" w:rsidP="0065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:rsidR="00D5047A" w:rsidRPr="000746C7" w:rsidRDefault="00D5047A" w:rsidP="006547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5047A" w:rsidRPr="000746C7" w:rsidRDefault="00D5047A" w:rsidP="0065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D5047A" w:rsidRPr="000746C7" w:rsidRDefault="00D5047A" w:rsidP="006547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53E0" w:rsidRPr="000746C7" w:rsidTr="00350135">
        <w:tc>
          <w:tcPr>
            <w:tcW w:w="2017" w:type="pct"/>
          </w:tcPr>
          <w:p w:rsidR="00E753E0" w:rsidRPr="000746C7" w:rsidRDefault="00E753E0" w:rsidP="00E7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90" w:type="pct"/>
          </w:tcPr>
          <w:p w:rsidR="00E753E0" w:rsidRPr="000746C7" w:rsidRDefault="00E753E0" w:rsidP="00E7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:rsidR="00E753E0" w:rsidRPr="000746C7" w:rsidRDefault="008D5BDA" w:rsidP="00E753E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</w:rPr>
            </w:pPr>
            <w:r w:rsidRPr="008D5BDA">
              <w:rPr>
                <w:rFonts w:ascii="Angsana New" w:hAnsi="Angsana New"/>
                <w:sz w:val="30"/>
                <w:szCs w:val="30"/>
              </w:rPr>
              <w:t>511,000</w:t>
            </w: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E753E0" w:rsidRPr="000746C7" w:rsidRDefault="00E753E0" w:rsidP="00E753E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525,000</w:t>
            </w: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:rsidR="00E753E0" w:rsidRPr="000746C7" w:rsidRDefault="008D5BDA" w:rsidP="00E753E0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</w:rPr>
            </w:pPr>
            <w:r w:rsidRPr="008D5BDA">
              <w:rPr>
                <w:rFonts w:ascii="Angsana New" w:hAnsi="Angsana New"/>
                <w:sz w:val="30"/>
                <w:szCs w:val="30"/>
              </w:rPr>
              <w:t>511,000</w:t>
            </w: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E753E0" w:rsidRPr="000746C7" w:rsidRDefault="00E753E0" w:rsidP="00350135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525,000</w:t>
            </w:r>
          </w:p>
        </w:tc>
      </w:tr>
      <w:tr w:rsidR="00E753E0" w:rsidRPr="000746C7" w:rsidTr="00350135">
        <w:tc>
          <w:tcPr>
            <w:tcW w:w="2017" w:type="pct"/>
          </w:tcPr>
          <w:p w:rsidR="00E753E0" w:rsidRPr="000746C7" w:rsidRDefault="00E753E0" w:rsidP="00E7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" w:type="pct"/>
          </w:tcPr>
          <w:p w:rsidR="00E753E0" w:rsidRPr="000746C7" w:rsidRDefault="00E753E0" w:rsidP="00E7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:rsidR="00E753E0" w:rsidRPr="000746C7" w:rsidRDefault="00E753E0" w:rsidP="00E753E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E753E0" w:rsidRPr="000746C7" w:rsidRDefault="00E753E0" w:rsidP="00E753E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:rsidR="00E753E0" w:rsidRPr="000746C7" w:rsidRDefault="00E753E0" w:rsidP="00E753E0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E753E0" w:rsidRPr="000746C7" w:rsidRDefault="00E753E0" w:rsidP="00E753E0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53E0" w:rsidRPr="000746C7" w:rsidTr="00350135">
        <w:tc>
          <w:tcPr>
            <w:tcW w:w="2017" w:type="pct"/>
          </w:tcPr>
          <w:p w:rsidR="00E753E0" w:rsidRPr="000746C7" w:rsidRDefault="00E753E0" w:rsidP="00E7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0" w:type="pct"/>
          </w:tcPr>
          <w:p w:rsidR="00E753E0" w:rsidRPr="000746C7" w:rsidRDefault="00E753E0" w:rsidP="00E7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:rsidR="00E753E0" w:rsidRPr="000746C7" w:rsidRDefault="008D5BDA" w:rsidP="00E753E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D5BD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511,000</w:t>
            </w: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E753E0" w:rsidRPr="000746C7" w:rsidRDefault="00E753E0" w:rsidP="00E753E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525,000</w:t>
            </w: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:rsidR="00E753E0" w:rsidRPr="000746C7" w:rsidRDefault="008D5BDA" w:rsidP="00E753E0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D5BD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511,000</w:t>
            </w: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E753E0" w:rsidRPr="000746C7" w:rsidRDefault="00E753E0" w:rsidP="00E753E0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525,000</w:t>
            </w:r>
          </w:p>
        </w:tc>
      </w:tr>
      <w:tr w:rsidR="00E753E0" w:rsidRPr="000746C7" w:rsidTr="00350135">
        <w:tc>
          <w:tcPr>
            <w:tcW w:w="2017" w:type="pct"/>
          </w:tcPr>
          <w:p w:rsidR="00E753E0" w:rsidRPr="000746C7" w:rsidRDefault="00E753E0" w:rsidP="00E7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" w:type="pct"/>
          </w:tcPr>
          <w:p w:rsidR="00E753E0" w:rsidRPr="000746C7" w:rsidRDefault="00E753E0" w:rsidP="00E7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:rsidR="00E753E0" w:rsidRPr="000746C7" w:rsidRDefault="00E753E0" w:rsidP="00E753E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E753E0" w:rsidRPr="000746C7" w:rsidRDefault="00E753E0" w:rsidP="00E753E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:rsidR="00E753E0" w:rsidRPr="000746C7" w:rsidRDefault="00E753E0" w:rsidP="00E753E0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E753E0" w:rsidRPr="000746C7" w:rsidRDefault="00E753E0" w:rsidP="00E753E0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07C" w:rsidRPr="000746C7" w:rsidTr="00350135">
        <w:tc>
          <w:tcPr>
            <w:tcW w:w="2017" w:type="pct"/>
          </w:tcPr>
          <w:p w:rsidR="0097707C" w:rsidRPr="000746C7" w:rsidRDefault="0097707C" w:rsidP="0097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หนี้สินตามสัญญาเช่าการเงินที่ถึง</w:t>
            </w:r>
          </w:p>
          <w:p w:rsidR="0097707C" w:rsidRPr="000746C7" w:rsidRDefault="0097707C" w:rsidP="0097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190" w:type="pct"/>
          </w:tcPr>
          <w:p w:rsidR="0097707C" w:rsidRPr="000746C7" w:rsidRDefault="0097707C" w:rsidP="0097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:rsidR="0097707C" w:rsidRPr="0097707C" w:rsidRDefault="0097707C" w:rsidP="0097707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97707C" w:rsidRPr="000746C7" w:rsidRDefault="0097707C" w:rsidP="0097707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70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6,397</w:t>
            </w:r>
          </w:p>
        </w:tc>
        <w:tc>
          <w:tcPr>
            <w:tcW w:w="148" w:type="pct"/>
          </w:tcPr>
          <w:p w:rsidR="0097707C" w:rsidRPr="000746C7" w:rsidRDefault="0097707C" w:rsidP="0097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97707C" w:rsidRPr="000746C7" w:rsidRDefault="0097707C" w:rsidP="0097707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5,629</w:t>
            </w:r>
          </w:p>
        </w:tc>
        <w:tc>
          <w:tcPr>
            <w:tcW w:w="148" w:type="pct"/>
          </w:tcPr>
          <w:p w:rsidR="0097707C" w:rsidRPr="000746C7" w:rsidRDefault="0097707C" w:rsidP="0097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:rsidR="0097707C" w:rsidRPr="0097707C" w:rsidRDefault="0097707C" w:rsidP="0097707C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97707C" w:rsidRPr="000746C7" w:rsidRDefault="0097707C" w:rsidP="0097707C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70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6,397</w:t>
            </w:r>
          </w:p>
        </w:tc>
        <w:tc>
          <w:tcPr>
            <w:tcW w:w="148" w:type="pct"/>
          </w:tcPr>
          <w:p w:rsidR="0097707C" w:rsidRPr="000746C7" w:rsidRDefault="0097707C" w:rsidP="0097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97707C" w:rsidRPr="000746C7" w:rsidRDefault="0097707C" w:rsidP="0097707C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5,629</w:t>
            </w:r>
          </w:p>
        </w:tc>
      </w:tr>
      <w:tr w:rsidR="0097707C" w:rsidRPr="000746C7" w:rsidTr="00350135">
        <w:tc>
          <w:tcPr>
            <w:tcW w:w="2017" w:type="pct"/>
          </w:tcPr>
          <w:p w:rsidR="0097707C" w:rsidRPr="000746C7" w:rsidRDefault="0097707C" w:rsidP="0097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90" w:type="pct"/>
          </w:tcPr>
          <w:p w:rsidR="0097707C" w:rsidRPr="000746C7" w:rsidRDefault="0097707C" w:rsidP="0097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707C" w:rsidRPr="000746C7" w:rsidRDefault="00462FE5" w:rsidP="0035013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62F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517,397</w:t>
            </w:r>
          </w:p>
        </w:tc>
        <w:tc>
          <w:tcPr>
            <w:tcW w:w="148" w:type="pct"/>
          </w:tcPr>
          <w:p w:rsidR="0097707C" w:rsidRPr="000746C7" w:rsidRDefault="0097707C" w:rsidP="0097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707C" w:rsidRPr="000746C7" w:rsidRDefault="0097707C" w:rsidP="0035013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530,629</w:t>
            </w:r>
          </w:p>
        </w:tc>
        <w:tc>
          <w:tcPr>
            <w:tcW w:w="148" w:type="pct"/>
          </w:tcPr>
          <w:p w:rsidR="0097707C" w:rsidRPr="000746C7" w:rsidRDefault="0097707C" w:rsidP="0097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707C" w:rsidRPr="000746C7" w:rsidRDefault="00462FE5" w:rsidP="0097707C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62F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517,397</w:t>
            </w:r>
          </w:p>
        </w:tc>
        <w:tc>
          <w:tcPr>
            <w:tcW w:w="148" w:type="pct"/>
          </w:tcPr>
          <w:p w:rsidR="0097707C" w:rsidRPr="000746C7" w:rsidRDefault="0097707C" w:rsidP="0097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707C" w:rsidRPr="000746C7" w:rsidRDefault="0097707C" w:rsidP="0097707C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530,629</w:t>
            </w:r>
          </w:p>
        </w:tc>
      </w:tr>
      <w:tr w:rsidR="0097707C" w:rsidRPr="000746C7" w:rsidTr="00350135">
        <w:tc>
          <w:tcPr>
            <w:tcW w:w="2017" w:type="pct"/>
          </w:tcPr>
          <w:p w:rsidR="0097707C" w:rsidRPr="000746C7" w:rsidRDefault="0097707C" w:rsidP="0097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0" w:type="pct"/>
          </w:tcPr>
          <w:p w:rsidR="0097707C" w:rsidRPr="000746C7" w:rsidRDefault="0097707C" w:rsidP="0097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97707C" w:rsidRPr="000746C7" w:rsidRDefault="0097707C" w:rsidP="009770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97707C" w:rsidRPr="000746C7" w:rsidRDefault="0097707C" w:rsidP="0097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97707C" w:rsidRPr="000746C7" w:rsidRDefault="0097707C" w:rsidP="009770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97707C" w:rsidRPr="000746C7" w:rsidRDefault="0097707C" w:rsidP="0097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:rsidR="0097707C" w:rsidRPr="000746C7" w:rsidRDefault="0097707C" w:rsidP="009770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97707C" w:rsidRPr="000746C7" w:rsidRDefault="0097707C" w:rsidP="0097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:rsidR="0097707C" w:rsidRPr="000746C7" w:rsidRDefault="0097707C" w:rsidP="009770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7707C" w:rsidRPr="000746C7" w:rsidTr="00350135">
        <w:tc>
          <w:tcPr>
            <w:tcW w:w="2017" w:type="pct"/>
          </w:tcPr>
          <w:p w:rsidR="0097707C" w:rsidRPr="000746C7" w:rsidRDefault="0097707C" w:rsidP="0097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90" w:type="pct"/>
          </w:tcPr>
          <w:p w:rsidR="0097707C" w:rsidRPr="000746C7" w:rsidRDefault="0097707C" w:rsidP="0097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97707C" w:rsidRPr="000746C7" w:rsidRDefault="0097707C" w:rsidP="009770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97707C" w:rsidRPr="000746C7" w:rsidRDefault="0097707C" w:rsidP="0097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97707C" w:rsidRPr="000746C7" w:rsidRDefault="0097707C" w:rsidP="009770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97707C" w:rsidRPr="000746C7" w:rsidRDefault="0097707C" w:rsidP="0097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:rsidR="0097707C" w:rsidRPr="000746C7" w:rsidRDefault="0097707C" w:rsidP="009770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97707C" w:rsidRPr="000746C7" w:rsidRDefault="0097707C" w:rsidP="0097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:rsidR="0097707C" w:rsidRPr="000746C7" w:rsidRDefault="0097707C" w:rsidP="009770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7707C" w:rsidRPr="000746C7" w:rsidTr="00350135">
        <w:tc>
          <w:tcPr>
            <w:tcW w:w="2017" w:type="pct"/>
          </w:tcPr>
          <w:p w:rsidR="0097707C" w:rsidRPr="00FA3E9A" w:rsidRDefault="0097707C" w:rsidP="0097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A3E9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90" w:type="pct"/>
          </w:tcPr>
          <w:p w:rsidR="0097707C" w:rsidRPr="00FA3E9A" w:rsidRDefault="0097707C" w:rsidP="0097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97707C" w:rsidRPr="00FA3E9A" w:rsidRDefault="00462FE5" w:rsidP="0035013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3E9A">
              <w:rPr>
                <w:rFonts w:ascii="Angsana New" w:hAnsi="Angsana New"/>
                <w:sz w:val="30"/>
                <w:szCs w:val="30"/>
                <w:lang w:val="en-US" w:bidi="th-TH"/>
              </w:rPr>
              <w:t>9,383</w:t>
            </w:r>
          </w:p>
        </w:tc>
        <w:tc>
          <w:tcPr>
            <w:tcW w:w="148" w:type="pct"/>
          </w:tcPr>
          <w:p w:rsidR="0097707C" w:rsidRPr="00FA3E9A" w:rsidRDefault="0097707C" w:rsidP="0097707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97707C" w:rsidRPr="00FA3E9A" w:rsidRDefault="0097707C" w:rsidP="0097707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3E9A">
              <w:rPr>
                <w:rFonts w:ascii="Angsana New" w:hAnsi="Angsana New"/>
                <w:sz w:val="30"/>
                <w:szCs w:val="30"/>
                <w:lang w:val="en-US" w:bidi="th-TH"/>
              </w:rPr>
              <w:t>11,756</w:t>
            </w:r>
          </w:p>
        </w:tc>
        <w:tc>
          <w:tcPr>
            <w:tcW w:w="148" w:type="pct"/>
          </w:tcPr>
          <w:p w:rsidR="0097707C" w:rsidRPr="00FA3E9A" w:rsidRDefault="0097707C" w:rsidP="0097707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:rsidR="0097707C" w:rsidRPr="00FA3E9A" w:rsidRDefault="00462FE5" w:rsidP="00350135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3E9A">
              <w:rPr>
                <w:rFonts w:ascii="Angsana New" w:hAnsi="Angsana New"/>
                <w:sz w:val="30"/>
                <w:szCs w:val="30"/>
                <w:lang w:val="en-US" w:bidi="th-TH"/>
              </w:rPr>
              <w:t>9,383</w:t>
            </w:r>
          </w:p>
        </w:tc>
        <w:tc>
          <w:tcPr>
            <w:tcW w:w="148" w:type="pct"/>
          </w:tcPr>
          <w:p w:rsidR="0097707C" w:rsidRPr="00FA3E9A" w:rsidRDefault="0097707C" w:rsidP="0097707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97707C" w:rsidRPr="00FA3E9A" w:rsidRDefault="0097707C" w:rsidP="0097707C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3E9A">
              <w:rPr>
                <w:rFonts w:ascii="Angsana New" w:hAnsi="Angsana New"/>
                <w:sz w:val="30"/>
                <w:szCs w:val="30"/>
                <w:lang w:val="en-US" w:bidi="th-TH"/>
              </w:rPr>
              <w:t>11,756</w:t>
            </w:r>
          </w:p>
        </w:tc>
      </w:tr>
      <w:tr w:rsidR="0097707C" w:rsidRPr="000746C7" w:rsidTr="00350135">
        <w:tc>
          <w:tcPr>
            <w:tcW w:w="2017" w:type="pct"/>
          </w:tcPr>
          <w:p w:rsidR="0097707C" w:rsidRPr="000746C7" w:rsidRDefault="0097707C" w:rsidP="0097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90" w:type="pct"/>
          </w:tcPr>
          <w:p w:rsidR="0097707C" w:rsidRPr="000746C7" w:rsidRDefault="0097707C" w:rsidP="0097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97707C" w:rsidRPr="000746C7" w:rsidRDefault="00462FE5" w:rsidP="0097707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62F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9,383</w:t>
            </w:r>
          </w:p>
        </w:tc>
        <w:tc>
          <w:tcPr>
            <w:tcW w:w="148" w:type="pct"/>
          </w:tcPr>
          <w:p w:rsidR="0097707C" w:rsidRPr="000746C7" w:rsidRDefault="0097707C" w:rsidP="0097707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97707C" w:rsidRPr="000746C7" w:rsidRDefault="0097707C" w:rsidP="0035013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11,756</w:t>
            </w:r>
          </w:p>
        </w:tc>
        <w:tc>
          <w:tcPr>
            <w:tcW w:w="148" w:type="pct"/>
          </w:tcPr>
          <w:p w:rsidR="0097707C" w:rsidRPr="000746C7" w:rsidRDefault="0097707C" w:rsidP="0097707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:rsidR="0097707C" w:rsidRPr="000746C7" w:rsidRDefault="00462FE5" w:rsidP="0097707C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62F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9,383</w:t>
            </w:r>
          </w:p>
        </w:tc>
        <w:tc>
          <w:tcPr>
            <w:tcW w:w="148" w:type="pct"/>
          </w:tcPr>
          <w:p w:rsidR="0097707C" w:rsidRPr="000746C7" w:rsidRDefault="0097707C" w:rsidP="0097707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97707C" w:rsidRPr="000746C7" w:rsidRDefault="0097707C" w:rsidP="00350135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11,756</w:t>
            </w:r>
          </w:p>
        </w:tc>
      </w:tr>
    </w:tbl>
    <w:p w:rsidR="006701EE" w:rsidRPr="000746C7" w:rsidRDefault="006701EE" w:rsidP="00271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DE4F2F" w:rsidRPr="00462FE5" w:rsidRDefault="00DE4F2F" w:rsidP="00201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2FE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หนี้สินที่มีภาระดอกเบี้ยซึ่งไม่รวมหนี้สินตามสัญญาเช่าการเงิน แสดงตามเวลาครบกำหนดจ่ายชำระ ณ วันที่ </w:t>
      </w:r>
      <w:r w:rsidR="00462FE5">
        <w:rPr>
          <w:rFonts w:ascii="Angsana New" w:eastAsia="Calibri" w:hAnsi="Angsana New"/>
          <w:color w:val="000000"/>
          <w:sz w:val="30"/>
          <w:szCs w:val="30"/>
        </w:rPr>
        <w:br/>
      </w:r>
      <w:r w:rsidRPr="00462FE5">
        <w:rPr>
          <w:rFonts w:ascii="Angsana New" w:eastAsia="Calibri" w:hAnsi="Angsana New"/>
          <w:color w:val="000000"/>
          <w:sz w:val="30"/>
          <w:szCs w:val="30"/>
        </w:rPr>
        <w:t xml:space="preserve">31 </w:t>
      </w:r>
      <w:r w:rsidRPr="00462FE5">
        <w:rPr>
          <w:rFonts w:ascii="Angsana New" w:eastAsia="Calibri" w:hAnsi="Angsana New" w:hint="cs"/>
          <w:color w:val="000000"/>
          <w:sz w:val="30"/>
          <w:szCs w:val="30"/>
          <w:cs/>
        </w:rPr>
        <w:t>ธันวาคม ดังนี้</w:t>
      </w:r>
    </w:p>
    <w:p w:rsidR="00712410" w:rsidRPr="000746C7" w:rsidRDefault="00712410" w:rsidP="00785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059"/>
        <w:gridCol w:w="1170"/>
        <w:gridCol w:w="265"/>
        <w:gridCol w:w="1095"/>
        <w:gridCol w:w="265"/>
        <w:gridCol w:w="985"/>
        <w:gridCol w:w="268"/>
        <w:gridCol w:w="1078"/>
      </w:tblGrid>
      <w:tr w:rsidR="00350135" w:rsidRPr="000746C7" w:rsidTr="00350135">
        <w:tc>
          <w:tcPr>
            <w:tcW w:w="2210" w:type="pct"/>
          </w:tcPr>
          <w:p w:rsidR="0013732E" w:rsidRPr="000746C7" w:rsidRDefault="0013732E" w:rsidP="002C415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77" w:type="pct"/>
            <w:gridSpan w:val="3"/>
          </w:tcPr>
          <w:p w:rsidR="0013732E" w:rsidRPr="000746C7" w:rsidRDefault="0013732E" w:rsidP="00B4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13732E" w:rsidRPr="000746C7" w:rsidRDefault="0013732E" w:rsidP="00B4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9" w:type="pct"/>
            <w:gridSpan w:val="3"/>
          </w:tcPr>
          <w:p w:rsidR="0013732E" w:rsidRPr="000746C7" w:rsidRDefault="0013732E" w:rsidP="00B4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0135" w:rsidRPr="000746C7" w:rsidTr="00350135">
        <w:trPr>
          <w:trHeight w:val="70"/>
        </w:trPr>
        <w:tc>
          <w:tcPr>
            <w:tcW w:w="2210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50135" w:rsidRPr="000746C7" w:rsidTr="00350135">
        <w:trPr>
          <w:trHeight w:val="70"/>
        </w:trPr>
        <w:tc>
          <w:tcPr>
            <w:tcW w:w="2210" w:type="pct"/>
          </w:tcPr>
          <w:p w:rsidR="0013732E" w:rsidRPr="000746C7" w:rsidRDefault="0013732E" w:rsidP="002C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pct"/>
            <w:gridSpan w:val="7"/>
          </w:tcPr>
          <w:p w:rsidR="0013732E" w:rsidRPr="000746C7" w:rsidRDefault="0013732E" w:rsidP="002C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50135" w:rsidRPr="000746C7" w:rsidTr="00350135">
        <w:tc>
          <w:tcPr>
            <w:tcW w:w="2210" w:type="pct"/>
          </w:tcPr>
          <w:p w:rsidR="00905621" w:rsidRPr="000746C7" w:rsidRDefault="00905621" w:rsidP="0090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637" w:type="pct"/>
          </w:tcPr>
          <w:p w:rsidR="00905621" w:rsidRPr="000746C7" w:rsidRDefault="00EC7575" w:rsidP="0035013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</w:rPr>
            </w:pPr>
            <w:r w:rsidRPr="00EC7575">
              <w:rPr>
                <w:rFonts w:ascii="Angsana New" w:hAnsi="Angsana New"/>
                <w:sz w:val="30"/>
                <w:szCs w:val="30"/>
              </w:rPr>
              <w:t>511,000</w:t>
            </w:r>
          </w:p>
        </w:tc>
        <w:tc>
          <w:tcPr>
            <w:tcW w:w="144" w:type="pct"/>
          </w:tcPr>
          <w:p w:rsidR="00905621" w:rsidRPr="000746C7" w:rsidRDefault="00905621" w:rsidP="0090562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</w:tcPr>
          <w:p w:rsidR="00905621" w:rsidRPr="000746C7" w:rsidRDefault="00905621" w:rsidP="0035013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525,000</w:t>
            </w:r>
          </w:p>
        </w:tc>
        <w:tc>
          <w:tcPr>
            <w:tcW w:w="144" w:type="pct"/>
          </w:tcPr>
          <w:p w:rsidR="00905621" w:rsidRPr="000746C7" w:rsidRDefault="00905621" w:rsidP="0090562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:rsidR="00905621" w:rsidRPr="000746C7" w:rsidRDefault="00EC7575" w:rsidP="0035013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</w:rPr>
            </w:pPr>
            <w:r w:rsidRPr="00EC7575">
              <w:rPr>
                <w:rFonts w:ascii="Angsana New" w:hAnsi="Angsana New"/>
                <w:sz w:val="30"/>
                <w:szCs w:val="30"/>
              </w:rPr>
              <w:t>511,000</w:t>
            </w:r>
          </w:p>
        </w:tc>
        <w:tc>
          <w:tcPr>
            <w:tcW w:w="146" w:type="pct"/>
          </w:tcPr>
          <w:p w:rsidR="00905621" w:rsidRPr="000746C7" w:rsidRDefault="00905621" w:rsidP="0090562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:rsidR="00905621" w:rsidRPr="000746C7" w:rsidRDefault="00905621" w:rsidP="0035013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525,000</w:t>
            </w:r>
          </w:p>
        </w:tc>
      </w:tr>
      <w:tr w:rsidR="00350135" w:rsidRPr="000746C7" w:rsidTr="00350135">
        <w:trPr>
          <w:trHeight w:val="227"/>
        </w:trPr>
        <w:tc>
          <w:tcPr>
            <w:tcW w:w="2210" w:type="pct"/>
          </w:tcPr>
          <w:p w:rsidR="00905621" w:rsidRPr="000746C7" w:rsidRDefault="00905621" w:rsidP="0090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637" w:type="pct"/>
          </w:tcPr>
          <w:p w:rsidR="00905621" w:rsidRPr="000746C7" w:rsidRDefault="00350135" w:rsidP="00350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EC75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12" w:right="-10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</w:tcPr>
          <w:p w:rsidR="00905621" w:rsidRPr="000746C7" w:rsidRDefault="00905621" w:rsidP="00350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2" w:right="-10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6" w:type="pct"/>
          </w:tcPr>
          <w:p w:rsidR="00905621" w:rsidRPr="000746C7" w:rsidRDefault="00EC7575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12" w:right="-10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0135" w:rsidRPr="000746C7" w:rsidTr="00350135">
        <w:tc>
          <w:tcPr>
            <w:tcW w:w="2210" w:type="pct"/>
          </w:tcPr>
          <w:p w:rsidR="00905621" w:rsidRPr="000746C7" w:rsidRDefault="00905621" w:rsidP="0090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5621" w:rsidRPr="000746C7" w:rsidRDefault="00EC7575" w:rsidP="0035013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75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511,000</w:t>
            </w:r>
          </w:p>
        </w:tc>
        <w:tc>
          <w:tcPr>
            <w:tcW w:w="144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5621" w:rsidRPr="000746C7" w:rsidRDefault="00905621" w:rsidP="0035013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525,000</w:t>
            </w:r>
          </w:p>
        </w:tc>
        <w:tc>
          <w:tcPr>
            <w:tcW w:w="144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5621" w:rsidRPr="000746C7" w:rsidRDefault="00EC7575" w:rsidP="0035013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75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511,000</w:t>
            </w:r>
          </w:p>
        </w:tc>
        <w:tc>
          <w:tcPr>
            <w:tcW w:w="146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5621" w:rsidRPr="000746C7" w:rsidRDefault="00905621" w:rsidP="0035013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525,000</w:t>
            </w:r>
          </w:p>
        </w:tc>
      </w:tr>
    </w:tbl>
    <w:p w:rsidR="00F87629" w:rsidRPr="00705E57" w:rsidRDefault="00F87629" w:rsidP="00705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47EAC" w:rsidRPr="000746C7" w:rsidRDefault="00603175" w:rsidP="00391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0" w:lineRule="atLeast"/>
        <w:ind w:left="630"/>
        <w:jc w:val="thaiDistribute"/>
        <w:rPr>
          <w:rFonts w:ascii="Angsana New" w:eastAsia="Cordia New" w:hAnsi="Angsana New"/>
          <w:sz w:val="30"/>
          <w:szCs w:val="30"/>
        </w:rPr>
      </w:pPr>
      <w:r w:rsidRPr="000746C7">
        <w:rPr>
          <w:rFonts w:ascii="Angsana New" w:hAnsi="Angsana New"/>
          <w:color w:val="000000"/>
          <w:spacing w:val="14"/>
          <w:sz w:val="30"/>
          <w:szCs w:val="30"/>
          <w:cs/>
        </w:rPr>
        <w:t>ณ วันที่ 3</w:t>
      </w:r>
      <w:r w:rsidRPr="000746C7">
        <w:rPr>
          <w:rFonts w:ascii="Angsana New" w:hAnsi="Angsana New"/>
          <w:color w:val="000000"/>
          <w:spacing w:val="14"/>
          <w:sz w:val="30"/>
          <w:szCs w:val="30"/>
        </w:rPr>
        <w:t>1</w:t>
      </w:r>
      <w:r w:rsidRPr="000746C7">
        <w:rPr>
          <w:rFonts w:ascii="Angsana New" w:hAnsi="Angsana New" w:hint="cs"/>
          <w:color w:val="000000"/>
          <w:spacing w:val="14"/>
          <w:sz w:val="30"/>
          <w:szCs w:val="30"/>
          <w:cs/>
        </w:rPr>
        <w:t xml:space="preserve"> ธันวาคม 25</w:t>
      </w:r>
      <w:r w:rsidR="0013732E" w:rsidRPr="000746C7">
        <w:rPr>
          <w:rFonts w:ascii="Angsana New" w:hAnsi="Angsana New"/>
          <w:color w:val="000000"/>
          <w:spacing w:val="14"/>
          <w:sz w:val="30"/>
          <w:szCs w:val="30"/>
        </w:rPr>
        <w:t>6</w:t>
      </w:r>
      <w:r w:rsidR="00905621" w:rsidRPr="000746C7">
        <w:rPr>
          <w:rFonts w:ascii="Angsana New" w:hAnsi="Angsana New" w:hint="cs"/>
          <w:color w:val="000000"/>
          <w:spacing w:val="14"/>
          <w:sz w:val="30"/>
          <w:szCs w:val="30"/>
          <w:cs/>
        </w:rPr>
        <w:t>1</w:t>
      </w:r>
      <w:r w:rsidRPr="000746C7">
        <w:rPr>
          <w:rFonts w:ascii="Angsana New" w:hAnsi="Angsana New" w:hint="cs"/>
          <w:color w:val="000000"/>
          <w:spacing w:val="14"/>
          <w:sz w:val="30"/>
          <w:szCs w:val="30"/>
          <w:cs/>
        </w:rPr>
        <w:t xml:space="preserve"> กลุ่มบริษัทมีวงเงินสินเชื่อซ</w:t>
      </w:r>
      <w:r w:rsidR="001E0248" w:rsidRPr="000746C7">
        <w:rPr>
          <w:rFonts w:ascii="Angsana New" w:hAnsi="Angsana New" w:hint="cs"/>
          <w:color w:val="000000"/>
          <w:spacing w:val="14"/>
          <w:sz w:val="30"/>
          <w:szCs w:val="30"/>
          <w:cs/>
        </w:rPr>
        <w:t>ึ่งยังมิได้เบิกใช้เป็น</w:t>
      </w:r>
      <w:r w:rsidR="001E0248" w:rsidRPr="000746C7">
        <w:rPr>
          <w:rFonts w:ascii="Angsana New" w:hAnsi="Angsana New" w:hint="cs"/>
          <w:sz w:val="30"/>
          <w:szCs w:val="30"/>
          <w:cs/>
        </w:rPr>
        <w:t>จำนวน</w:t>
      </w:r>
      <w:r w:rsidR="001E0248" w:rsidRPr="0039549D">
        <w:rPr>
          <w:rFonts w:ascii="Angsana New" w:hAnsi="Angsana New" w:hint="cs"/>
          <w:sz w:val="30"/>
          <w:szCs w:val="30"/>
          <w:cs/>
        </w:rPr>
        <w:t>เงิน</w:t>
      </w:r>
      <w:r w:rsidR="006701EE" w:rsidRPr="0039549D">
        <w:rPr>
          <w:rFonts w:ascii="Angsana New" w:hAnsi="Angsana New"/>
          <w:sz w:val="30"/>
          <w:szCs w:val="30"/>
        </w:rPr>
        <w:t xml:space="preserve"> </w:t>
      </w:r>
      <w:r w:rsidR="0039549D" w:rsidRPr="0039549D">
        <w:rPr>
          <w:rFonts w:ascii="Angsana New" w:hAnsi="Angsana New"/>
          <w:sz w:val="30"/>
          <w:szCs w:val="30"/>
        </w:rPr>
        <w:t>2,967.9</w:t>
      </w:r>
      <w:r w:rsidR="00FE6009" w:rsidRPr="0039549D">
        <w:rPr>
          <w:rFonts w:ascii="Angsana New" w:hAnsi="Angsana New"/>
          <w:sz w:val="30"/>
          <w:szCs w:val="30"/>
        </w:rPr>
        <w:t xml:space="preserve"> </w:t>
      </w:r>
      <w:r w:rsidR="007F0DDC" w:rsidRPr="0039549D">
        <w:rPr>
          <w:rFonts w:ascii="Angsana New" w:hAnsi="Angsana New" w:hint="cs"/>
          <w:sz w:val="30"/>
          <w:szCs w:val="30"/>
          <w:cs/>
        </w:rPr>
        <w:t>ล้าน</w:t>
      </w:r>
      <w:r w:rsidR="007F0DDC" w:rsidRPr="0039549D">
        <w:rPr>
          <w:rFonts w:ascii="Angsana New" w:hAnsi="Angsana New" w:hint="cs"/>
          <w:color w:val="000000"/>
          <w:spacing w:val="14"/>
          <w:sz w:val="30"/>
          <w:szCs w:val="30"/>
          <w:cs/>
        </w:rPr>
        <w:t>บาท</w:t>
      </w:r>
      <w:r w:rsidR="00392894" w:rsidRPr="0039549D">
        <w:rPr>
          <w:rFonts w:ascii="Angsana New" w:hAnsi="Angsana New" w:hint="cs"/>
          <w:color w:val="000000"/>
          <w:spacing w:val="14"/>
          <w:sz w:val="30"/>
          <w:szCs w:val="30"/>
          <w:cs/>
        </w:rPr>
        <w:t xml:space="preserve"> </w:t>
      </w:r>
      <w:r w:rsidR="00392894" w:rsidRPr="0039549D">
        <w:rPr>
          <w:rFonts w:ascii="Angsana New" w:eastAsia="Cordia New" w:hAnsi="Angsana New"/>
          <w:i/>
          <w:iCs/>
          <w:sz w:val="30"/>
          <w:szCs w:val="30"/>
        </w:rPr>
        <w:t>(</w:t>
      </w:r>
      <w:r w:rsidR="00905621" w:rsidRPr="0039549D">
        <w:rPr>
          <w:rFonts w:ascii="Angsana New" w:eastAsia="Cordia New" w:hAnsi="Angsana New"/>
          <w:i/>
          <w:iCs/>
          <w:sz w:val="30"/>
          <w:szCs w:val="30"/>
        </w:rPr>
        <w:t>25</w:t>
      </w:r>
      <w:r w:rsidR="00905621" w:rsidRPr="0039549D">
        <w:rPr>
          <w:rFonts w:ascii="Angsana New" w:eastAsia="Cordia New" w:hAnsi="Angsana New" w:hint="cs"/>
          <w:i/>
          <w:iCs/>
          <w:sz w:val="30"/>
          <w:szCs w:val="30"/>
          <w:cs/>
        </w:rPr>
        <w:t>60</w:t>
      </w:r>
      <w:r w:rsidRPr="0039549D">
        <w:rPr>
          <w:rFonts w:ascii="Angsana New" w:eastAsia="Cordia New" w:hAnsi="Angsana New"/>
          <w:i/>
          <w:iCs/>
          <w:sz w:val="30"/>
          <w:szCs w:val="30"/>
        </w:rPr>
        <w:t>:</w:t>
      </w:r>
      <w:r w:rsidR="00057E7B" w:rsidRPr="0039549D">
        <w:rPr>
          <w:rFonts w:ascii="Angsana New" w:eastAsia="Cordia New" w:hAnsi="Angsana New" w:hint="cs"/>
          <w:i/>
          <w:iCs/>
          <w:sz w:val="30"/>
          <w:szCs w:val="30"/>
          <w:cs/>
        </w:rPr>
        <w:t xml:space="preserve"> </w:t>
      </w:r>
      <w:r w:rsidR="00D223CE">
        <w:rPr>
          <w:rFonts w:ascii="Angsana New" w:eastAsia="Cordia New" w:hAnsi="Angsana New"/>
          <w:i/>
          <w:iCs/>
          <w:sz w:val="30"/>
          <w:szCs w:val="30"/>
        </w:rPr>
        <w:t xml:space="preserve">3,036.0 </w:t>
      </w:r>
      <w:r w:rsidRPr="0039549D">
        <w:rPr>
          <w:rFonts w:ascii="Angsana New" w:eastAsia="Cordia New" w:hAnsi="Angsana New" w:hint="cs"/>
          <w:i/>
          <w:iCs/>
          <w:sz w:val="30"/>
          <w:szCs w:val="30"/>
          <w:cs/>
        </w:rPr>
        <w:t>ล้านบาท)</w:t>
      </w:r>
    </w:p>
    <w:p w:rsidR="007D7D25" w:rsidRPr="000746C7" w:rsidRDefault="00947EAC" w:rsidP="00947E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7D7D25"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:rsidR="007D7D25" w:rsidRPr="000746C7" w:rsidRDefault="007D7D25" w:rsidP="006E1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7D7D25" w:rsidRPr="000746C7" w:rsidRDefault="00B51EAB" w:rsidP="00ED0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  <w:r w:rsidRPr="000746C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หนี้สินตามสัญญาเช่าการเงิน ณ วันที่ </w:t>
      </w:r>
      <w:r w:rsidRPr="000746C7">
        <w:rPr>
          <w:rFonts w:ascii="Angsana New" w:eastAsia="Calibri" w:hAnsi="Angsana New"/>
          <w:color w:val="000000"/>
          <w:sz w:val="30"/>
          <w:szCs w:val="30"/>
        </w:rPr>
        <w:t xml:space="preserve">31 </w:t>
      </w:r>
      <w:r w:rsidRPr="000746C7">
        <w:rPr>
          <w:rFonts w:ascii="Angsana New" w:eastAsia="Calibri" w:hAnsi="Angsana New" w:hint="cs"/>
          <w:color w:val="000000"/>
          <w:sz w:val="30"/>
          <w:szCs w:val="30"/>
          <w:cs/>
        </w:rPr>
        <w:t>ธันวาคม มีรายละเอียดดังนี้</w:t>
      </w:r>
    </w:p>
    <w:p w:rsidR="00A57AE9" w:rsidRPr="000746C7" w:rsidRDefault="00A57AE9" w:rsidP="00A57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036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4176"/>
        <w:gridCol w:w="1530"/>
        <w:gridCol w:w="270"/>
        <w:gridCol w:w="1260"/>
        <w:gridCol w:w="270"/>
        <w:gridCol w:w="1530"/>
      </w:tblGrid>
      <w:tr w:rsidR="00A57AE9" w:rsidRPr="000746C7" w:rsidTr="0013732E">
        <w:tc>
          <w:tcPr>
            <w:tcW w:w="4176" w:type="dxa"/>
          </w:tcPr>
          <w:p w:rsidR="00A57AE9" w:rsidRPr="000746C7" w:rsidRDefault="00A57AE9" w:rsidP="004F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:rsidR="00A57AE9" w:rsidRPr="000746C7" w:rsidRDefault="00A57AE9" w:rsidP="004F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7C52F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="007C52F6"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7C52F6"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57AE9" w:rsidRPr="000746C7" w:rsidTr="0013732E">
        <w:tc>
          <w:tcPr>
            <w:tcW w:w="4176" w:type="dxa"/>
          </w:tcPr>
          <w:p w:rsidR="00A57AE9" w:rsidRPr="000746C7" w:rsidRDefault="00A57AE9" w:rsidP="004F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57AE9" w:rsidRPr="000746C7" w:rsidRDefault="0013732E" w:rsidP="004F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905621" w:rsidRPr="000746C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</w:t>
            </w:r>
          </w:p>
        </w:tc>
      </w:tr>
      <w:tr w:rsidR="00A57AE9" w:rsidRPr="000746C7" w:rsidTr="0013732E">
        <w:tc>
          <w:tcPr>
            <w:tcW w:w="4176" w:type="dxa"/>
            <w:shd w:val="clear" w:color="auto" w:fill="auto"/>
          </w:tcPr>
          <w:p w:rsidR="00A57AE9" w:rsidRPr="000746C7" w:rsidRDefault="00A57AE9" w:rsidP="004F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57AE9" w:rsidRPr="000746C7" w:rsidRDefault="00A57AE9" w:rsidP="004F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A57AE9" w:rsidRPr="000746C7" w:rsidRDefault="00A57AE9" w:rsidP="004F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อนาคตของจำนวนเงิน</w:t>
            </w:r>
          </w:p>
          <w:p w:rsidR="00A57AE9" w:rsidRPr="000746C7" w:rsidRDefault="00A57AE9" w:rsidP="004F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57AE9" w:rsidRPr="000746C7" w:rsidRDefault="00A57AE9" w:rsidP="004F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57AE9" w:rsidRPr="000746C7" w:rsidRDefault="00A57AE9" w:rsidP="004F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57AE9" w:rsidRPr="000746C7" w:rsidRDefault="00A57AE9" w:rsidP="004F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57AE9" w:rsidRPr="000746C7" w:rsidRDefault="00A57AE9" w:rsidP="004F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A57AE9" w:rsidRPr="000746C7" w:rsidRDefault="00A57AE9" w:rsidP="004F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</w:t>
            </w:r>
          </w:p>
          <w:p w:rsidR="00A57AE9" w:rsidRPr="000746C7" w:rsidRDefault="00A57AE9" w:rsidP="004F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A57AE9" w:rsidRPr="000746C7" w:rsidTr="0013732E">
        <w:tc>
          <w:tcPr>
            <w:tcW w:w="4176" w:type="dxa"/>
            <w:shd w:val="clear" w:color="auto" w:fill="auto"/>
          </w:tcPr>
          <w:p w:rsidR="00A57AE9" w:rsidRPr="000746C7" w:rsidRDefault="00A57AE9" w:rsidP="004F66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:rsidR="00A57AE9" w:rsidRPr="000746C7" w:rsidRDefault="00A57AE9" w:rsidP="004F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50FE0" w:rsidRPr="000746C7" w:rsidTr="0013732E">
        <w:tc>
          <w:tcPr>
            <w:tcW w:w="4176" w:type="dxa"/>
          </w:tcPr>
          <w:p w:rsidR="00250FE0" w:rsidRPr="000746C7" w:rsidRDefault="00250FE0" w:rsidP="003911EF">
            <w:pPr>
              <w:pStyle w:val="acctfourfigures"/>
              <w:tabs>
                <w:tab w:val="clear" w:pos="765"/>
              </w:tabs>
              <w:spacing w:line="240" w:lineRule="atLeast"/>
              <w:ind w:left="-90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1530" w:type="dxa"/>
          </w:tcPr>
          <w:p w:rsidR="00250FE0" w:rsidRPr="000746C7" w:rsidRDefault="0039549D" w:rsidP="00247DEB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549D">
              <w:rPr>
                <w:rFonts w:ascii="Angsana New" w:hAnsi="Angsana New"/>
                <w:sz w:val="30"/>
                <w:szCs w:val="30"/>
                <w:lang w:val="en-US" w:bidi="th-TH"/>
              </w:rPr>
              <w:t>7,208</w:t>
            </w:r>
          </w:p>
        </w:tc>
        <w:tc>
          <w:tcPr>
            <w:tcW w:w="270" w:type="dxa"/>
            <w:shd w:val="clear" w:color="auto" w:fill="auto"/>
          </w:tcPr>
          <w:p w:rsidR="00250FE0" w:rsidRPr="000746C7" w:rsidRDefault="00250FE0" w:rsidP="00905621">
            <w:pPr>
              <w:pStyle w:val="acctfourfigures"/>
              <w:tabs>
                <w:tab w:val="clear" w:pos="765"/>
                <w:tab w:val="decimal" w:pos="951"/>
                <w:tab w:val="decimal" w:pos="1212"/>
                <w:tab w:val="decimal" w:pos="131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50FE0" w:rsidRPr="000746C7" w:rsidRDefault="0039549D" w:rsidP="003501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549D">
              <w:rPr>
                <w:rFonts w:ascii="Angsana New" w:hAnsi="Angsana New"/>
                <w:sz w:val="30"/>
                <w:szCs w:val="30"/>
                <w:lang w:val="en-US" w:bidi="th-TH"/>
              </w:rPr>
              <w:t>811</w:t>
            </w:r>
          </w:p>
        </w:tc>
        <w:tc>
          <w:tcPr>
            <w:tcW w:w="270" w:type="dxa"/>
            <w:shd w:val="clear" w:color="auto" w:fill="auto"/>
          </w:tcPr>
          <w:p w:rsidR="00250FE0" w:rsidRPr="000746C7" w:rsidRDefault="00250FE0" w:rsidP="00905621">
            <w:pPr>
              <w:pStyle w:val="acctfourfigures"/>
              <w:tabs>
                <w:tab w:val="clear" w:pos="765"/>
                <w:tab w:val="decimal" w:pos="951"/>
                <w:tab w:val="decimal" w:pos="1212"/>
                <w:tab w:val="decimal" w:pos="131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:rsidR="00250FE0" w:rsidRPr="000746C7" w:rsidRDefault="0039549D" w:rsidP="00905621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549D">
              <w:rPr>
                <w:rFonts w:ascii="Angsana New" w:hAnsi="Angsana New"/>
                <w:sz w:val="30"/>
                <w:szCs w:val="30"/>
                <w:lang w:val="en-US" w:bidi="th-TH"/>
              </w:rPr>
              <w:t>6,397</w:t>
            </w:r>
          </w:p>
        </w:tc>
      </w:tr>
      <w:tr w:rsidR="00250FE0" w:rsidRPr="000746C7" w:rsidTr="0013732E">
        <w:tc>
          <w:tcPr>
            <w:tcW w:w="4176" w:type="dxa"/>
          </w:tcPr>
          <w:p w:rsidR="00250FE0" w:rsidRPr="000746C7" w:rsidRDefault="00250FE0" w:rsidP="003911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0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530" w:type="dxa"/>
          </w:tcPr>
          <w:p w:rsidR="00250FE0" w:rsidRPr="000746C7" w:rsidRDefault="0039549D" w:rsidP="00905621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549D">
              <w:rPr>
                <w:rFonts w:ascii="Angsana New" w:hAnsi="Angsana New"/>
                <w:sz w:val="30"/>
                <w:szCs w:val="30"/>
                <w:lang w:val="en-US" w:bidi="th-TH"/>
              </w:rPr>
              <w:t>10,067</w:t>
            </w:r>
          </w:p>
        </w:tc>
        <w:tc>
          <w:tcPr>
            <w:tcW w:w="270" w:type="dxa"/>
            <w:shd w:val="clear" w:color="auto" w:fill="auto"/>
          </w:tcPr>
          <w:p w:rsidR="00250FE0" w:rsidRPr="000746C7" w:rsidRDefault="00250FE0" w:rsidP="00905621">
            <w:pPr>
              <w:pStyle w:val="acctfourfigures"/>
              <w:tabs>
                <w:tab w:val="clear" w:pos="765"/>
                <w:tab w:val="decimal" w:pos="951"/>
                <w:tab w:val="decimal" w:pos="1212"/>
                <w:tab w:val="decimal" w:pos="131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50FE0" w:rsidRPr="000746C7" w:rsidRDefault="0039549D" w:rsidP="0090562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549D">
              <w:rPr>
                <w:rFonts w:ascii="Angsana New" w:hAnsi="Angsana New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270" w:type="dxa"/>
            <w:shd w:val="clear" w:color="auto" w:fill="auto"/>
          </w:tcPr>
          <w:p w:rsidR="00250FE0" w:rsidRPr="000746C7" w:rsidRDefault="00250FE0" w:rsidP="00905621">
            <w:pPr>
              <w:pStyle w:val="acctfourfigures"/>
              <w:tabs>
                <w:tab w:val="clear" w:pos="765"/>
                <w:tab w:val="decimal" w:pos="951"/>
                <w:tab w:val="decimal" w:pos="1212"/>
                <w:tab w:val="decimal" w:pos="131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250FE0" w:rsidRPr="000746C7" w:rsidRDefault="0039549D" w:rsidP="00905621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549D">
              <w:rPr>
                <w:rFonts w:ascii="Angsana New" w:hAnsi="Angsana New"/>
                <w:sz w:val="30"/>
                <w:szCs w:val="30"/>
                <w:lang w:val="en-US" w:bidi="th-TH"/>
              </w:rPr>
              <w:t>9,383</w:t>
            </w:r>
          </w:p>
        </w:tc>
      </w:tr>
      <w:tr w:rsidR="00250FE0" w:rsidRPr="000746C7" w:rsidTr="003911EF">
        <w:trPr>
          <w:trHeight w:val="50"/>
        </w:trPr>
        <w:tc>
          <w:tcPr>
            <w:tcW w:w="4176" w:type="dxa"/>
          </w:tcPr>
          <w:p w:rsidR="00250FE0" w:rsidRPr="000746C7" w:rsidRDefault="00250FE0" w:rsidP="003911EF">
            <w:pPr>
              <w:pStyle w:val="acctfourfigures"/>
              <w:tabs>
                <w:tab w:val="clear" w:pos="765"/>
              </w:tabs>
              <w:spacing w:line="240" w:lineRule="atLeast"/>
              <w:ind w:left="-90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250FE0" w:rsidRPr="000746C7" w:rsidRDefault="0039549D" w:rsidP="00905621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9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17,275</w:t>
            </w:r>
          </w:p>
        </w:tc>
        <w:tc>
          <w:tcPr>
            <w:tcW w:w="270" w:type="dxa"/>
            <w:shd w:val="clear" w:color="auto" w:fill="auto"/>
          </w:tcPr>
          <w:p w:rsidR="00250FE0" w:rsidRPr="000746C7" w:rsidRDefault="00250FE0" w:rsidP="00905621">
            <w:pPr>
              <w:pStyle w:val="acctfourfigures"/>
              <w:tabs>
                <w:tab w:val="clear" w:pos="765"/>
                <w:tab w:val="decimal" w:pos="951"/>
                <w:tab w:val="decimal" w:pos="1212"/>
                <w:tab w:val="decimal" w:pos="131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50FE0" w:rsidRPr="000746C7" w:rsidRDefault="0039549D" w:rsidP="0090562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9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1,495</w:t>
            </w:r>
          </w:p>
        </w:tc>
        <w:tc>
          <w:tcPr>
            <w:tcW w:w="270" w:type="dxa"/>
            <w:shd w:val="clear" w:color="auto" w:fill="auto"/>
          </w:tcPr>
          <w:p w:rsidR="00250FE0" w:rsidRPr="000746C7" w:rsidRDefault="00250FE0" w:rsidP="00905621">
            <w:pPr>
              <w:pStyle w:val="acctfourfigures"/>
              <w:tabs>
                <w:tab w:val="clear" w:pos="765"/>
                <w:tab w:val="decimal" w:pos="951"/>
                <w:tab w:val="decimal" w:pos="1212"/>
                <w:tab w:val="decimal" w:pos="131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250FE0" w:rsidRPr="000746C7" w:rsidRDefault="0039549D" w:rsidP="00905621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9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15,780</w:t>
            </w:r>
          </w:p>
        </w:tc>
      </w:tr>
    </w:tbl>
    <w:p w:rsidR="00D50E8C" w:rsidRPr="000746C7" w:rsidRDefault="00D50E8C" w:rsidP="006E1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126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4266"/>
        <w:gridCol w:w="1530"/>
        <w:gridCol w:w="270"/>
        <w:gridCol w:w="1260"/>
        <w:gridCol w:w="270"/>
        <w:gridCol w:w="1530"/>
      </w:tblGrid>
      <w:tr w:rsidR="007D7D25" w:rsidRPr="000746C7" w:rsidTr="00D50E8C">
        <w:tc>
          <w:tcPr>
            <w:tcW w:w="4266" w:type="dxa"/>
          </w:tcPr>
          <w:p w:rsidR="007D7D25" w:rsidRPr="000746C7" w:rsidRDefault="00D50E8C" w:rsidP="00FE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60" w:type="dxa"/>
            <w:gridSpan w:val="5"/>
          </w:tcPr>
          <w:p w:rsidR="007D7D25" w:rsidRPr="000746C7" w:rsidRDefault="007C52F6" w:rsidP="00ED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D180E" w:rsidRPr="000746C7" w:rsidTr="00D50E8C">
        <w:tc>
          <w:tcPr>
            <w:tcW w:w="4266" w:type="dxa"/>
          </w:tcPr>
          <w:p w:rsidR="00AD180E" w:rsidRPr="000746C7" w:rsidRDefault="00AD180E" w:rsidP="00DF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D180E" w:rsidRPr="000746C7" w:rsidRDefault="0013732E" w:rsidP="00ED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 w:rsidR="00905621" w:rsidRPr="000746C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60</w:t>
            </w:r>
          </w:p>
        </w:tc>
      </w:tr>
      <w:tr w:rsidR="006A5725" w:rsidRPr="000746C7" w:rsidTr="00D50E8C">
        <w:tc>
          <w:tcPr>
            <w:tcW w:w="4266" w:type="dxa"/>
            <w:shd w:val="clear" w:color="auto" w:fill="auto"/>
          </w:tcPr>
          <w:p w:rsidR="006E11BD" w:rsidRPr="000746C7" w:rsidRDefault="006E11BD" w:rsidP="00DF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E11BD" w:rsidRPr="000746C7" w:rsidRDefault="006E11BD" w:rsidP="006A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6E11BD" w:rsidRPr="000746C7" w:rsidRDefault="006E11BD" w:rsidP="006A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อนาคตของจำนวนเงิน</w:t>
            </w:r>
          </w:p>
          <w:p w:rsidR="006E11BD" w:rsidRPr="000746C7" w:rsidRDefault="006E11BD" w:rsidP="006A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11BD" w:rsidRPr="000746C7" w:rsidRDefault="006E11BD" w:rsidP="00DF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E11BD" w:rsidRPr="000746C7" w:rsidRDefault="006E11BD" w:rsidP="006A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11BD" w:rsidRPr="000746C7" w:rsidRDefault="006E11BD" w:rsidP="00DF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E11BD" w:rsidRPr="000746C7" w:rsidRDefault="006E11BD" w:rsidP="006A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6E11BD" w:rsidRPr="000746C7" w:rsidRDefault="006E11BD" w:rsidP="006A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</w:t>
            </w:r>
          </w:p>
          <w:p w:rsidR="006E11BD" w:rsidRPr="000746C7" w:rsidRDefault="006E11BD" w:rsidP="006A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AD180E" w:rsidRPr="000746C7" w:rsidTr="00D50E8C">
        <w:tc>
          <w:tcPr>
            <w:tcW w:w="4266" w:type="dxa"/>
            <w:shd w:val="clear" w:color="auto" w:fill="auto"/>
          </w:tcPr>
          <w:p w:rsidR="00AD180E" w:rsidRPr="000746C7" w:rsidRDefault="00AD180E" w:rsidP="005958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:rsidR="00AD180E" w:rsidRPr="000746C7" w:rsidRDefault="00DB58D1" w:rsidP="0059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AD180E" w:rsidRPr="000746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5621" w:rsidRPr="000746C7" w:rsidTr="00D50E8C">
        <w:tc>
          <w:tcPr>
            <w:tcW w:w="4266" w:type="dxa"/>
          </w:tcPr>
          <w:p w:rsidR="00905621" w:rsidRPr="000746C7" w:rsidRDefault="00905621" w:rsidP="003911EF">
            <w:pPr>
              <w:pStyle w:val="acctfourfigures"/>
              <w:tabs>
                <w:tab w:val="clear" w:pos="765"/>
              </w:tabs>
              <w:spacing w:line="240" w:lineRule="atLeast"/>
              <w:ind w:left="-90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:rsidR="00905621" w:rsidRPr="000746C7" w:rsidRDefault="00905621" w:rsidP="0035013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6,585</w:t>
            </w:r>
          </w:p>
        </w:tc>
        <w:tc>
          <w:tcPr>
            <w:tcW w:w="270" w:type="dxa"/>
            <w:shd w:val="clear" w:color="auto" w:fill="auto"/>
          </w:tcPr>
          <w:p w:rsidR="00905621" w:rsidRPr="000746C7" w:rsidRDefault="00905621" w:rsidP="00905621">
            <w:pPr>
              <w:pStyle w:val="acctfourfigures"/>
              <w:tabs>
                <w:tab w:val="clear" w:pos="765"/>
                <w:tab w:val="decimal" w:pos="951"/>
                <w:tab w:val="decimal" w:pos="1212"/>
                <w:tab w:val="decimal" w:pos="131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905621" w:rsidRPr="000746C7" w:rsidRDefault="00905621" w:rsidP="0035013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70" w:type="dxa"/>
            <w:shd w:val="clear" w:color="auto" w:fill="auto"/>
          </w:tcPr>
          <w:p w:rsidR="00905621" w:rsidRPr="000746C7" w:rsidRDefault="00905621" w:rsidP="00905621">
            <w:pPr>
              <w:pStyle w:val="acctfourfigures"/>
              <w:tabs>
                <w:tab w:val="clear" w:pos="765"/>
                <w:tab w:val="decimal" w:pos="951"/>
                <w:tab w:val="decimal" w:pos="1212"/>
                <w:tab w:val="decimal" w:pos="131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:rsidR="00905621" w:rsidRPr="000746C7" w:rsidRDefault="00905621" w:rsidP="0035013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5,629</w:t>
            </w:r>
          </w:p>
        </w:tc>
      </w:tr>
      <w:tr w:rsidR="00905621" w:rsidRPr="000746C7" w:rsidTr="00D50E8C">
        <w:tc>
          <w:tcPr>
            <w:tcW w:w="4266" w:type="dxa"/>
          </w:tcPr>
          <w:p w:rsidR="00905621" w:rsidRPr="000746C7" w:rsidRDefault="00905621" w:rsidP="003911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0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530" w:type="dxa"/>
            <w:shd w:val="clear" w:color="auto" w:fill="auto"/>
          </w:tcPr>
          <w:p w:rsidR="00905621" w:rsidRPr="000746C7" w:rsidRDefault="00905621" w:rsidP="0035013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12,724</w:t>
            </w:r>
          </w:p>
        </w:tc>
        <w:tc>
          <w:tcPr>
            <w:tcW w:w="270" w:type="dxa"/>
            <w:shd w:val="clear" w:color="auto" w:fill="auto"/>
          </w:tcPr>
          <w:p w:rsidR="00905621" w:rsidRPr="000746C7" w:rsidRDefault="00905621" w:rsidP="00905621">
            <w:pPr>
              <w:pStyle w:val="acctfourfigures"/>
              <w:tabs>
                <w:tab w:val="clear" w:pos="765"/>
                <w:tab w:val="decimal" w:pos="951"/>
                <w:tab w:val="decimal" w:pos="1212"/>
                <w:tab w:val="decimal" w:pos="131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05621" w:rsidRPr="000746C7" w:rsidRDefault="00905621" w:rsidP="0035013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270" w:type="dxa"/>
            <w:shd w:val="clear" w:color="auto" w:fill="auto"/>
          </w:tcPr>
          <w:p w:rsidR="00905621" w:rsidRPr="000746C7" w:rsidRDefault="00905621" w:rsidP="00905621">
            <w:pPr>
              <w:pStyle w:val="acctfourfigures"/>
              <w:tabs>
                <w:tab w:val="clear" w:pos="765"/>
                <w:tab w:val="decimal" w:pos="951"/>
                <w:tab w:val="decimal" w:pos="1212"/>
                <w:tab w:val="decimal" w:pos="131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05621" w:rsidRPr="000746C7" w:rsidRDefault="00905621" w:rsidP="0035013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11,756</w:t>
            </w:r>
          </w:p>
        </w:tc>
      </w:tr>
      <w:tr w:rsidR="00905621" w:rsidRPr="000746C7" w:rsidTr="00D50E8C">
        <w:tc>
          <w:tcPr>
            <w:tcW w:w="4266" w:type="dxa"/>
          </w:tcPr>
          <w:p w:rsidR="00905621" w:rsidRPr="000746C7" w:rsidRDefault="00905621" w:rsidP="003911EF">
            <w:pPr>
              <w:pStyle w:val="acctfourfigures"/>
              <w:tabs>
                <w:tab w:val="clear" w:pos="765"/>
              </w:tabs>
              <w:spacing w:line="240" w:lineRule="atLeast"/>
              <w:ind w:left="-90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5621" w:rsidRPr="000746C7" w:rsidRDefault="00905621" w:rsidP="0035013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19,309</w:t>
            </w:r>
          </w:p>
        </w:tc>
        <w:tc>
          <w:tcPr>
            <w:tcW w:w="270" w:type="dxa"/>
            <w:shd w:val="clear" w:color="auto" w:fill="auto"/>
          </w:tcPr>
          <w:p w:rsidR="00905621" w:rsidRPr="000746C7" w:rsidRDefault="00905621" w:rsidP="00905621">
            <w:pPr>
              <w:pStyle w:val="acctfourfigures"/>
              <w:tabs>
                <w:tab w:val="clear" w:pos="765"/>
                <w:tab w:val="decimal" w:pos="951"/>
                <w:tab w:val="decimal" w:pos="1212"/>
                <w:tab w:val="decimal" w:pos="131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5621" w:rsidRPr="000746C7" w:rsidRDefault="00905621" w:rsidP="0035013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1,924</w:t>
            </w:r>
          </w:p>
        </w:tc>
        <w:tc>
          <w:tcPr>
            <w:tcW w:w="270" w:type="dxa"/>
            <w:shd w:val="clear" w:color="auto" w:fill="auto"/>
          </w:tcPr>
          <w:p w:rsidR="00905621" w:rsidRPr="000746C7" w:rsidRDefault="00905621" w:rsidP="00905621">
            <w:pPr>
              <w:pStyle w:val="acctfourfigures"/>
              <w:tabs>
                <w:tab w:val="clear" w:pos="765"/>
                <w:tab w:val="decimal" w:pos="951"/>
                <w:tab w:val="decimal" w:pos="1212"/>
                <w:tab w:val="decimal" w:pos="131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05621" w:rsidRPr="000746C7" w:rsidRDefault="00905621" w:rsidP="0035013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17,385</w:t>
            </w:r>
          </w:p>
        </w:tc>
      </w:tr>
    </w:tbl>
    <w:p w:rsidR="007C52F6" w:rsidRDefault="007C52F6" w:rsidP="007C52F6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C23A93" w:rsidRPr="007C52F6" w:rsidRDefault="007C52F6" w:rsidP="007C52F6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C23A93" w:rsidRPr="007C52F6" w:rsidSect="00B34F70">
          <w:pgSz w:w="11909" w:h="16834" w:code="9"/>
          <w:pgMar w:top="691" w:right="1152" w:bottom="576" w:left="1152" w:header="720" w:footer="590" w:gutter="0"/>
          <w:cols w:space="720"/>
          <w:docGrid w:linePitch="360"/>
        </w:sectPr>
      </w:pPr>
      <w:r w:rsidRPr="000746C7">
        <w:rPr>
          <w:rFonts w:ascii="Angsana New" w:hAnsi="Angsana New"/>
          <w:sz w:val="30"/>
          <w:szCs w:val="30"/>
          <w:cs/>
          <w:lang w:val="en-US" w:bidi="th-TH"/>
        </w:rPr>
        <w:t>ณ วันที่</w:t>
      </w:r>
      <w:r w:rsidRPr="000746C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>31</w:t>
      </w:r>
      <w:r w:rsidRPr="000746C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0746C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>25</w:t>
      </w:r>
      <w:r w:rsidRPr="000746C7">
        <w:rPr>
          <w:rFonts w:ascii="Angsana New" w:hAnsi="Angsana New"/>
          <w:sz w:val="30"/>
          <w:szCs w:val="30"/>
          <w:lang w:val="en-US" w:bidi="th-TH"/>
        </w:rPr>
        <w:t xml:space="preserve">61 </w:t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Pr="000746C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>25</w:t>
      </w:r>
      <w:r w:rsidRPr="000746C7">
        <w:rPr>
          <w:rFonts w:ascii="Angsana New" w:hAnsi="Angsana New"/>
          <w:sz w:val="30"/>
          <w:szCs w:val="30"/>
          <w:lang w:val="en-US" w:bidi="th-TH"/>
        </w:rPr>
        <w:t xml:space="preserve">60 </w:t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>บริษัททำสัญญาเช่าการเงินกับบริษัทในประเทศ</w:t>
      </w:r>
      <w:r w:rsidRPr="000746C7">
        <w:rPr>
          <w:rFonts w:ascii="Angsana New" w:hAnsi="Angsana New" w:hint="cs"/>
          <w:sz w:val="30"/>
          <w:szCs w:val="30"/>
          <w:cs/>
          <w:lang w:val="en-US" w:bidi="th-TH"/>
        </w:rPr>
        <w:t>หลาย</w:t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>แห่งเพื่อซื้อรถยนต</w:t>
      </w:r>
      <w:r w:rsidRPr="000746C7">
        <w:rPr>
          <w:rFonts w:ascii="Angsana New" w:hAnsi="Angsana New" w:hint="cs"/>
          <w:sz w:val="30"/>
          <w:szCs w:val="30"/>
          <w:cs/>
          <w:lang w:val="en-US" w:bidi="th-TH"/>
        </w:rPr>
        <w:t xml:space="preserve">์ </w:t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>สัญญาเช่าดังกล่าวมีระยะเวลาเช่าสิ้นสุด</w:t>
      </w:r>
      <w:r w:rsidRPr="000746C7">
        <w:rPr>
          <w:rFonts w:ascii="Angsana New" w:hAnsi="Angsana New" w:hint="cs"/>
          <w:sz w:val="30"/>
          <w:szCs w:val="30"/>
          <w:cs/>
          <w:lang w:val="en-US" w:bidi="th-TH"/>
        </w:rPr>
        <w:t>จน</w:t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 xml:space="preserve">ถึงปี </w:t>
      </w:r>
      <w:r w:rsidRPr="000746C7">
        <w:rPr>
          <w:rFonts w:ascii="Angsana New" w:hAnsi="Angsana New"/>
          <w:sz w:val="30"/>
          <w:szCs w:val="30"/>
          <w:lang w:val="en-US" w:bidi="th-TH"/>
        </w:rPr>
        <w:t>256</w:t>
      </w:r>
      <w:r>
        <w:rPr>
          <w:rFonts w:ascii="Angsana New" w:hAnsi="Angsana New"/>
          <w:sz w:val="30"/>
          <w:szCs w:val="30"/>
          <w:lang w:val="en-US" w:bidi="th-TH"/>
        </w:rPr>
        <w:t>6</w:t>
      </w:r>
      <w:r w:rsidRPr="000746C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>โดยมีอัตราดอกเบี้ย</w:t>
      </w:r>
      <w:r w:rsidRPr="000746C7">
        <w:rPr>
          <w:rFonts w:ascii="Angsana New" w:hAnsi="Angsana New" w:hint="cs"/>
          <w:sz w:val="30"/>
          <w:szCs w:val="30"/>
          <w:cs/>
          <w:lang w:val="en-US" w:bidi="th-TH"/>
        </w:rPr>
        <w:t>ระหว่าง</w:t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>ร้อย</w:t>
      </w:r>
      <w:r w:rsidRPr="00DE62CF">
        <w:rPr>
          <w:rFonts w:ascii="Angsana New" w:hAnsi="Angsana New"/>
          <w:sz w:val="30"/>
          <w:szCs w:val="30"/>
          <w:cs/>
          <w:lang w:val="en-US" w:bidi="th-TH"/>
        </w:rPr>
        <w:t>ล</w:t>
      </w:r>
      <w:r w:rsidRPr="00DE62CF">
        <w:rPr>
          <w:rFonts w:ascii="Angsana New" w:hAnsi="Angsana New" w:hint="cs"/>
          <w:sz w:val="30"/>
          <w:szCs w:val="30"/>
          <w:cs/>
          <w:lang w:val="en-US" w:bidi="th-TH"/>
        </w:rPr>
        <w:t xml:space="preserve">ะ </w:t>
      </w:r>
      <w:r w:rsidRPr="00DE62CF">
        <w:rPr>
          <w:rFonts w:ascii="Angsana New" w:hAnsi="Angsana New"/>
          <w:sz w:val="30"/>
          <w:szCs w:val="30"/>
          <w:lang w:val="en-US" w:bidi="th-TH"/>
        </w:rPr>
        <w:t xml:space="preserve">6.0 </w:t>
      </w:r>
      <w:r w:rsidRPr="00DE62CF">
        <w:rPr>
          <w:rFonts w:ascii="Angsana New" w:hAnsi="Angsana New"/>
          <w:sz w:val="30"/>
          <w:szCs w:val="30"/>
          <w:cs/>
          <w:lang w:val="en-US" w:bidi="th-TH"/>
        </w:rPr>
        <w:t>ถึง</w:t>
      </w:r>
      <w:r w:rsidRPr="00DE62CF">
        <w:rPr>
          <w:rFonts w:ascii="Angsana New" w:hAnsi="Angsana New"/>
          <w:sz w:val="30"/>
          <w:szCs w:val="30"/>
          <w:lang w:val="en-US" w:bidi="th-TH"/>
        </w:rPr>
        <w:t xml:space="preserve"> 13.0 </w:t>
      </w:r>
      <w:r w:rsidRPr="00DE62CF">
        <w:rPr>
          <w:rFonts w:ascii="Angsana New" w:hAnsi="Angsana New"/>
          <w:sz w:val="30"/>
          <w:szCs w:val="30"/>
          <w:cs/>
          <w:lang w:val="en-US" w:bidi="th-TH"/>
        </w:rPr>
        <w:t>ต่อปี</w:t>
      </w:r>
      <w:r w:rsidRPr="000746C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746C7">
        <w:rPr>
          <w:rFonts w:ascii="Angsana New" w:hAnsi="Angsana New"/>
          <w:sz w:val="30"/>
          <w:szCs w:val="30"/>
          <w:lang w:val="en-US" w:bidi="th-TH"/>
        </w:rPr>
        <w:br/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>ในปี 25</w:t>
      </w:r>
      <w:r w:rsidRPr="000746C7">
        <w:rPr>
          <w:rFonts w:ascii="Angsana New" w:hAnsi="Angsana New"/>
          <w:sz w:val="30"/>
          <w:szCs w:val="30"/>
          <w:lang w:val="en-US" w:bidi="th-TH"/>
        </w:rPr>
        <w:t xml:space="preserve">61 </w:t>
      </w:r>
      <w:r w:rsidRPr="000746C7">
        <w:rPr>
          <w:rFonts w:ascii="Angsana New" w:hAnsi="Angsana New"/>
          <w:i/>
          <w:iCs/>
          <w:sz w:val="30"/>
          <w:szCs w:val="30"/>
          <w:cs/>
          <w:lang w:val="en-US" w:bidi="th-TH"/>
        </w:rPr>
        <w:t>(25</w:t>
      </w:r>
      <w:r w:rsidRPr="000746C7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60: </w:t>
      </w:r>
      <w:r w:rsidRPr="000746C7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ระหว่าง</w:t>
      </w:r>
      <w:r w:rsidRPr="000746C7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ร้อยละ</w:t>
      </w:r>
      <w:r w:rsidRPr="000746C7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6.0 </w:t>
      </w:r>
      <w:r w:rsidRPr="000746C7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ถึง </w:t>
      </w:r>
      <w:r w:rsidRPr="000746C7">
        <w:rPr>
          <w:rFonts w:ascii="Angsana New" w:hAnsi="Angsana New"/>
          <w:i/>
          <w:iCs/>
          <w:sz w:val="30"/>
          <w:szCs w:val="30"/>
          <w:lang w:val="en-US" w:bidi="th-TH"/>
        </w:rPr>
        <w:t>13.0</w:t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746C7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ต่อปี</w:t>
      </w:r>
      <w:r w:rsidRPr="000746C7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0746C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>และสัญญา</w:t>
      </w:r>
      <w:r w:rsidRPr="000746C7">
        <w:rPr>
          <w:rFonts w:ascii="Angsana New" w:hAnsi="Angsana New" w:hint="cs"/>
          <w:sz w:val="30"/>
          <w:szCs w:val="30"/>
          <w:cs/>
          <w:lang w:val="en-US" w:bidi="th-TH"/>
        </w:rPr>
        <w:t>มีกำหนด</w:t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>ชำระคืนภายใน</w:t>
      </w:r>
      <w:r w:rsidRPr="000746C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0746C7">
        <w:rPr>
          <w:rFonts w:ascii="Angsana New" w:hAnsi="Angsana New"/>
          <w:sz w:val="30"/>
          <w:szCs w:val="30"/>
          <w:lang w:val="en-US" w:bidi="th-TH"/>
        </w:rPr>
        <w:t xml:space="preserve">60 </w:t>
      </w:r>
      <w:r w:rsidRPr="000746C7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เดือน </w:t>
      </w:r>
      <w:r w:rsidRPr="000746C7">
        <w:rPr>
          <w:rFonts w:ascii="Angsana New" w:hAnsi="Angsana New"/>
          <w:sz w:val="30"/>
          <w:szCs w:val="30"/>
          <w:cs/>
          <w:lang w:val="en-US" w:bidi="th-TH"/>
        </w:rPr>
        <w:t>เริ่มตั้งแต่เดือน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กรกฎาคม</w:t>
      </w:r>
      <w:r w:rsidRPr="000746C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>2557</w:t>
      </w:r>
    </w:p>
    <w:p w:rsidR="009D6A89" w:rsidRPr="0037491C" w:rsidRDefault="009D6A89" w:rsidP="00B54A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140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:rsidR="00241407" w:rsidRPr="003911EF" w:rsidRDefault="00241407" w:rsidP="00E85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W w:w="931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6"/>
        <w:gridCol w:w="977"/>
        <w:gridCol w:w="178"/>
        <w:gridCol w:w="1332"/>
        <w:gridCol w:w="178"/>
        <w:gridCol w:w="1243"/>
        <w:gridCol w:w="266"/>
        <w:gridCol w:w="1247"/>
      </w:tblGrid>
      <w:tr w:rsidR="00CD7568" w:rsidRPr="004A72D3" w:rsidTr="003911EF">
        <w:trPr>
          <w:cantSplit/>
          <w:trHeight w:val="418"/>
          <w:tblHeader/>
        </w:trPr>
        <w:tc>
          <w:tcPr>
            <w:tcW w:w="3898" w:type="dxa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265" w:type="dxa"/>
            <w:gridSpan w:val="5"/>
            <w:vAlign w:val="bottom"/>
          </w:tcPr>
          <w:p w:rsidR="00CD7568" w:rsidRPr="00972CF8" w:rsidRDefault="00CD7568" w:rsidP="009514A3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1ED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A31D95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D7568" w:rsidRPr="004A72D3" w:rsidTr="003911EF">
        <w:trPr>
          <w:cantSplit/>
          <w:trHeight w:val="1258"/>
          <w:tblHeader/>
        </w:trPr>
        <w:tc>
          <w:tcPr>
            <w:tcW w:w="3898" w:type="dxa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831ED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77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43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831ED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66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43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831ED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CD7568" w:rsidRPr="004A72D3" w:rsidTr="003911EF">
        <w:trPr>
          <w:cantSplit/>
          <w:trHeight w:val="399"/>
          <w:tblHeader/>
        </w:trPr>
        <w:tc>
          <w:tcPr>
            <w:tcW w:w="3898" w:type="dxa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265" w:type="dxa"/>
            <w:gridSpan w:val="5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831ED0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831ED0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831ED0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7568" w:rsidRPr="004A72D3" w:rsidTr="003911EF">
        <w:trPr>
          <w:cantSplit/>
          <w:trHeight w:val="418"/>
        </w:trPr>
        <w:tc>
          <w:tcPr>
            <w:tcW w:w="3898" w:type="dxa"/>
          </w:tcPr>
          <w:p w:rsidR="00CD7568" w:rsidRPr="00831ED0" w:rsidRDefault="00CD7568" w:rsidP="00B54ACC">
            <w:pPr>
              <w:shd w:val="clear" w:color="auto" w:fill="FFFFFF"/>
              <w:ind w:left="180" w:right="-79"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ED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31ED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31ED0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977" w:type="dxa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CD7568" w:rsidRPr="003960ED" w:rsidRDefault="00CD7568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960E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 525,000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:rsidR="00CD7568" w:rsidRPr="008F5264" w:rsidRDefault="00CD7568" w:rsidP="009514A3">
            <w:pPr>
              <w:tabs>
                <w:tab w:val="clear" w:pos="907"/>
                <w:tab w:val="left" w:pos="37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5264">
              <w:rPr>
                <w:rFonts w:ascii="Angsana New" w:hAnsi="Angsana New"/>
                <w:sz w:val="30"/>
                <w:szCs w:val="30"/>
              </w:rPr>
              <w:t>17,385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:rsidR="00CD7568" w:rsidRPr="008F5264" w:rsidRDefault="00CD7568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F526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542,385</w:t>
            </w:r>
          </w:p>
        </w:tc>
      </w:tr>
      <w:tr w:rsidR="00CD7568" w:rsidRPr="004A72D3" w:rsidTr="003911EF">
        <w:trPr>
          <w:cantSplit/>
          <w:trHeight w:val="399"/>
        </w:trPr>
        <w:tc>
          <w:tcPr>
            <w:tcW w:w="4876" w:type="dxa"/>
            <w:gridSpan w:val="2"/>
          </w:tcPr>
          <w:p w:rsidR="00CD7568" w:rsidRPr="00831ED0" w:rsidRDefault="00CD7568" w:rsidP="00B54ACC">
            <w:pPr>
              <w:shd w:val="clear" w:color="auto" w:fill="FFFFFF"/>
              <w:ind w:left="180" w:right="-79" w:hanging="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1ED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7" w:type="dxa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CD7568" w:rsidRPr="003960ED" w:rsidRDefault="00595F94" w:rsidP="00595F94">
            <w:pPr>
              <w:pStyle w:val="Caption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E654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14,00</w:t>
            </w:r>
            <w:r w:rsidR="00CD7568" w:rsidRPr="003960E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:rsidR="00CD7568" w:rsidRPr="003960ED" w:rsidRDefault="00E654E3" w:rsidP="009514A3">
            <w:pPr>
              <w:pStyle w:val="Caption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(7</w:t>
            </w:r>
            <w:r w:rsidR="00CD7568" w:rsidRPr="00B512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</w:t>
            </w:r>
            <w:r w:rsidR="00CD7568" w:rsidRPr="00B512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1)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:rsidR="00CD7568" w:rsidRPr="00E7411D" w:rsidRDefault="00595F94" w:rsidP="00595F94">
            <w:pPr>
              <w:pStyle w:val="Caption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E654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  <w:r w:rsidR="00CD75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E654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CD7568" w:rsidRPr="004A72D3" w:rsidTr="003911EF">
        <w:trPr>
          <w:cantSplit/>
          <w:trHeight w:val="409"/>
        </w:trPr>
        <w:tc>
          <w:tcPr>
            <w:tcW w:w="3898" w:type="dxa"/>
          </w:tcPr>
          <w:p w:rsidR="00CD7568" w:rsidRPr="00831ED0" w:rsidRDefault="00CD7568" w:rsidP="00B54ACC">
            <w:pPr>
              <w:shd w:val="clear" w:color="auto" w:fill="FFFFFF"/>
              <w:ind w:left="180" w:right="-79" w:hanging="79"/>
              <w:rPr>
                <w:rFonts w:ascii="Angsana New" w:hAnsi="Angsana New"/>
                <w:sz w:val="30"/>
                <w:szCs w:val="30"/>
              </w:rPr>
            </w:pPr>
            <w:r w:rsidRPr="00831ED0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1ED0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977" w:type="dxa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7" w:type="dxa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CD7568" w:rsidRPr="008F5264" w:rsidRDefault="00CD7568" w:rsidP="009514A3">
            <w:pPr>
              <w:tabs>
                <w:tab w:val="clear" w:pos="907"/>
                <w:tab w:val="left" w:pos="731"/>
              </w:tabs>
              <w:ind w:right="3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:rsidR="00CD7568" w:rsidRPr="00831ED0" w:rsidRDefault="00CD7568" w:rsidP="009514A3">
            <w:pPr>
              <w:tabs>
                <w:tab w:val="clear" w:pos="907"/>
                <w:tab w:val="left" w:pos="37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4,791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:rsidR="00CD7568" w:rsidRPr="008F5264" w:rsidRDefault="00CD7568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4,791</w:t>
            </w:r>
          </w:p>
        </w:tc>
      </w:tr>
      <w:tr w:rsidR="00CD7568" w:rsidRPr="004A72D3" w:rsidTr="003911EF">
        <w:trPr>
          <w:cantSplit/>
          <w:trHeight w:val="399"/>
        </w:trPr>
        <w:tc>
          <w:tcPr>
            <w:tcW w:w="3898" w:type="dxa"/>
          </w:tcPr>
          <w:p w:rsidR="00CD7568" w:rsidRPr="00831ED0" w:rsidRDefault="00CD7568" w:rsidP="00B54ACC">
            <w:pPr>
              <w:shd w:val="clear" w:color="auto" w:fill="FFFFFF"/>
              <w:ind w:left="180" w:right="-79" w:hanging="79"/>
              <w:rPr>
                <w:rFonts w:ascii="Angsana New" w:hAnsi="Angsana New"/>
                <w:sz w:val="30"/>
                <w:szCs w:val="30"/>
              </w:rPr>
            </w:pPr>
            <w:r w:rsidRPr="00831ED0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831ED0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831ED0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831ED0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831ED0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977" w:type="dxa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568" w:rsidRPr="008F5264" w:rsidRDefault="00CD7568" w:rsidP="009514A3">
            <w:pPr>
              <w:tabs>
                <w:tab w:val="clear" w:pos="907"/>
                <w:tab w:val="left" w:pos="731"/>
              </w:tabs>
              <w:ind w:right="3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CD7568" w:rsidRPr="00CF57EF" w:rsidRDefault="00CD7568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568" w:rsidRPr="00CF57EF" w:rsidRDefault="00E654E3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1,195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CD7568" w:rsidRPr="00CF57EF" w:rsidRDefault="00CD7568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568" w:rsidRPr="008F5264" w:rsidRDefault="00E654E3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1,195</w:t>
            </w:r>
          </w:p>
        </w:tc>
      </w:tr>
      <w:tr w:rsidR="00CD7568" w:rsidRPr="00312091" w:rsidTr="003911EF">
        <w:trPr>
          <w:cantSplit/>
          <w:trHeight w:val="418"/>
        </w:trPr>
        <w:tc>
          <w:tcPr>
            <w:tcW w:w="3898" w:type="dxa"/>
          </w:tcPr>
          <w:p w:rsidR="00CD7568" w:rsidRPr="00312091" w:rsidRDefault="00CD7568" w:rsidP="00B54ACC">
            <w:pPr>
              <w:shd w:val="clear" w:color="auto" w:fill="FFFFFF"/>
              <w:ind w:left="180" w:right="-79"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20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E4F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5E4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120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977" w:type="dxa"/>
            <w:vAlign w:val="bottom"/>
          </w:tcPr>
          <w:p w:rsidR="00CD7568" w:rsidRPr="00312091" w:rsidRDefault="00CD7568" w:rsidP="009514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:rsidR="00CD7568" w:rsidRPr="00312091" w:rsidRDefault="00CD7568" w:rsidP="009514A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D7568" w:rsidRPr="003960ED" w:rsidRDefault="00E654E3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511,00</w:t>
            </w:r>
            <w:r w:rsidR="00CD7568" w:rsidRPr="003960E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77" w:type="dxa"/>
            <w:shd w:val="clear" w:color="auto" w:fill="auto"/>
            <w:vAlign w:val="bottom"/>
          </w:tcPr>
          <w:p w:rsidR="00CD7568" w:rsidRPr="00312091" w:rsidRDefault="00CD7568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D7568" w:rsidRPr="00312091" w:rsidRDefault="00E654E3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CD756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780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CD7568" w:rsidRPr="00312091" w:rsidRDefault="00CD7568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D7568" w:rsidRPr="00312091" w:rsidRDefault="00E654E3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526</w:t>
            </w:r>
            <w:r w:rsidR="00CD7568">
              <w:rPr>
                <w:rFonts w:ascii="Angsana New" w:hAnsi="Angsana New" w:cs="Angsana New"/>
                <w:sz w:val="30"/>
                <w:szCs w:val="30"/>
              </w:rPr>
              <w:t>,78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:rsidR="00241407" w:rsidRPr="003911EF" w:rsidRDefault="00241407" w:rsidP="00E85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p w:rsidR="00DD1E21" w:rsidRPr="000746C7" w:rsidRDefault="00A67445" w:rsidP="0035013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t>เจ้าหนี้การค้า</w:t>
      </w:r>
    </w:p>
    <w:p w:rsidR="00704FDC" w:rsidRPr="003911EF" w:rsidRDefault="00704FDC" w:rsidP="00704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color w:val="000000"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36"/>
        <w:gridCol w:w="436"/>
        <w:gridCol w:w="1151"/>
        <w:gridCol w:w="22"/>
        <w:gridCol w:w="247"/>
        <w:gridCol w:w="22"/>
        <w:gridCol w:w="1059"/>
        <w:gridCol w:w="271"/>
        <w:gridCol w:w="988"/>
        <w:gridCol w:w="271"/>
        <w:gridCol w:w="1059"/>
      </w:tblGrid>
      <w:tr w:rsidR="00D56BA8" w:rsidRPr="000746C7" w:rsidTr="00350135">
        <w:tc>
          <w:tcPr>
            <w:tcW w:w="1984" w:type="pct"/>
          </w:tcPr>
          <w:p w:rsidR="00D56BA8" w:rsidRPr="000746C7" w:rsidRDefault="00D56BA8" w:rsidP="002B43F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8" w:type="pct"/>
          </w:tcPr>
          <w:p w:rsidR="00D56BA8" w:rsidRPr="000746C7" w:rsidRDefault="00D56BA8" w:rsidP="002B43F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65" w:type="pct"/>
            <w:gridSpan w:val="5"/>
          </w:tcPr>
          <w:p w:rsidR="00D56BA8" w:rsidRPr="000746C7" w:rsidRDefault="00D56BA8" w:rsidP="002B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D56BA8" w:rsidRPr="000746C7" w:rsidRDefault="00D56BA8" w:rsidP="002B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pct"/>
            <w:gridSpan w:val="3"/>
          </w:tcPr>
          <w:p w:rsidR="00D56BA8" w:rsidRPr="000746C7" w:rsidRDefault="00D56BA8" w:rsidP="002B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621" w:rsidRPr="000746C7" w:rsidTr="00350135">
        <w:trPr>
          <w:trHeight w:val="70"/>
        </w:trPr>
        <w:tc>
          <w:tcPr>
            <w:tcW w:w="1984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  <w:gridSpan w:val="2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gridSpan w:val="2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56BA8" w:rsidRPr="000746C7" w:rsidTr="00350135">
        <w:trPr>
          <w:trHeight w:val="70"/>
        </w:trPr>
        <w:tc>
          <w:tcPr>
            <w:tcW w:w="1984" w:type="pct"/>
          </w:tcPr>
          <w:p w:rsidR="00D56BA8" w:rsidRPr="000746C7" w:rsidRDefault="00D56BA8" w:rsidP="002B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pct"/>
          </w:tcPr>
          <w:p w:rsidR="00D56BA8" w:rsidRPr="000746C7" w:rsidRDefault="00D56BA8" w:rsidP="002B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8" w:type="pct"/>
            <w:gridSpan w:val="9"/>
          </w:tcPr>
          <w:p w:rsidR="00D56BA8" w:rsidRPr="000746C7" w:rsidRDefault="00D56BA8" w:rsidP="00137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72AB" w:rsidRPr="000746C7" w:rsidTr="00350135">
        <w:tc>
          <w:tcPr>
            <w:tcW w:w="1984" w:type="pct"/>
          </w:tcPr>
          <w:p w:rsidR="008F72AB" w:rsidRPr="000746C7" w:rsidRDefault="008F72AB" w:rsidP="008F7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6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8" w:type="pct"/>
          </w:tcPr>
          <w:p w:rsidR="008F72AB" w:rsidRPr="000746C7" w:rsidRDefault="008F72AB" w:rsidP="008F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vAlign w:val="bottom"/>
          </w:tcPr>
          <w:p w:rsidR="008F72AB" w:rsidRPr="000746C7" w:rsidRDefault="008F72AB" w:rsidP="008F72AB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8F72AB" w:rsidRPr="000746C7" w:rsidRDefault="008F72AB" w:rsidP="008F7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006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vAlign w:val="bottom"/>
          </w:tcPr>
          <w:p w:rsidR="008F72AB" w:rsidRPr="000746C7" w:rsidRDefault="008F72AB" w:rsidP="008F72AB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8F72AB" w:rsidRPr="000746C7" w:rsidRDefault="008F72AB" w:rsidP="008F7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55"/>
              </w:tabs>
              <w:spacing w:after="0"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8F72AB" w:rsidRPr="000746C7" w:rsidRDefault="008F72AB" w:rsidP="00C870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365A95">
              <w:rPr>
                <w:rFonts w:ascii="Angsana New" w:hAnsi="Angsana New"/>
                <w:sz w:val="30"/>
                <w:szCs w:val="30"/>
              </w:rPr>
              <w:t>40,168</w:t>
            </w:r>
          </w:p>
        </w:tc>
        <w:tc>
          <w:tcPr>
            <w:tcW w:w="148" w:type="pct"/>
          </w:tcPr>
          <w:p w:rsidR="008F72AB" w:rsidRPr="000746C7" w:rsidRDefault="008F72AB" w:rsidP="008F7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006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8F72AB" w:rsidRPr="000746C7" w:rsidRDefault="008F72AB" w:rsidP="008F72A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14,377</w:t>
            </w:r>
          </w:p>
        </w:tc>
      </w:tr>
      <w:tr w:rsidR="008F72AB" w:rsidRPr="000746C7" w:rsidTr="008F72AB">
        <w:tc>
          <w:tcPr>
            <w:tcW w:w="1984" w:type="pct"/>
          </w:tcPr>
          <w:p w:rsidR="008F72AB" w:rsidRPr="000746C7" w:rsidRDefault="008F72AB" w:rsidP="008F7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6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238" w:type="pct"/>
          </w:tcPr>
          <w:p w:rsidR="008F72AB" w:rsidRPr="000746C7" w:rsidRDefault="008F72AB" w:rsidP="008F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vAlign w:val="bottom"/>
          </w:tcPr>
          <w:p w:rsidR="008F72AB" w:rsidRPr="000746C7" w:rsidRDefault="008F72AB" w:rsidP="008F72AB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5A95">
              <w:rPr>
                <w:rFonts w:ascii="Angsana New" w:hAnsi="Angsana New"/>
                <w:sz w:val="30"/>
                <w:szCs w:val="30"/>
                <w:lang w:val="en-US" w:bidi="th-TH"/>
              </w:rPr>
              <w:t>175,479</w:t>
            </w:r>
          </w:p>
        </w:tc>
        <w:tc>
          <w:tcPr>
            <w:tcW w:w="147" w:type="pct"/>
            <w:gridSpan w:val="2"/>
          </w:tcPr>
          <w:p w:rsidR="008F72AB" w:rsidRPr="000746C7" w:rsidRDefault="008F72AB" w:rsidP="008F7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006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8F72AB" w:rsidRPr="000746C7" w:rsidRDefault="008F72AB" w:rsidP="00C8701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62016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20164">
              <w:rPr>
                <w:rFonts w:ascii="Angsana New" w:hAnsi="Angsana New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148" w:type="pct"/>
          </w:tcPr>
          <w:p w:rsidR="008F72AB" w:rsidRPr="000746C7" w:rsidRDefault="008F72AB" w:rsidP="008F7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55"/>
              </w:tabs>
              <w:spacing w:after="0"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8F72AB" w:rsidRPr="000746C7" w:rsidRDefault="008F72AB" w:rsidP="008F72A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365A95">
              <w:rPr>
                <w:rFonts w:ascii="Angsana New" w:hAnsi="Angsana New"/>
                <w:sz w:val="30"/>
                <w:szCs w:val="30"/>
              </w:rPr>
              <w:t>173,035</w:t>
            </w:r>
          </w:p>
        </w:tc>
        <w:tc>
          <w:tcPr>
            <w:tcW w:w="148" w:type="pct"/>
          </w:tcPr>
          <w:p w:rsidR="008F72AB" w:rsidRPr="000746C7" w:rsidRDefault="008F72AB" w:rsidP="008F7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006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8F72AB" w:rsidRPr="000746C7" w:rsidRDefault="008F72AB" w:rsidP="008F72A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154,682</w:t>
            </w:r>
          </w:p>
        </w:tc>
      </w:tr>
      <w:tr w:rsidR="008F72AB" w:rsidRPr="000746C7" w:rsidTr="008F72AB">
        <w:tc>
          <w:tcPr>
            <w:tcW w:w="1984" w:type="pct"/>
          </w:tcPr>
          <w:p w:rsidR="008F72AB" w:rsidRPr="000746C7" w:rsidRDefault="008F72AB" w:rsidP="008F7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38" w:type="pct"/>
          </w:tcPr>
          <w:p w:rsidR="008F72AB" w:rsidRPr="000746C7" w:rsidRDefault="008F72AB" w:rsidP="008F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72AB" w:rsidRPr="000746C7" w:rsidRDefault="008F72AB" w:rsidP="008F72AB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5A95">
              <w:rPr>
                <w:rFonts w:ascii="Angsana New" w:hAnsi="Angsana New"/>
                <w:b/>
                <w:bCs/>
                <w:sz w:val="30"/>
                <w:szCs w:val="30"/>
              </w:rPr>
              <w:t>175,479</w:t>
            </w:r>
          </w:p>
        </w:tc>
        <w:tc>
          <w:tcPr>
            <w:tcW w:w="147" w:type="pct"/>
            <w:gridSpan w:val="2"/>
          </w:tcPr>
          <w:p w:rsidR="008F72AB" w:rsidRPr="000746C7" w:rsidRDefault="008F72AB" w:rsidP="008F7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006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72AB" w:rsidRPr="008F72AB" w:rsidRDefault="008F72AB" w:rsidP="00C8701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2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6201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6,329</w:t>
            </w:r>
          </w:p>
        </w:tc>
        <w:tc>
          <w:tcPr>
            <w:tcW w:w="148" w:type="pct"/>
          </w:tcPr>
          <w:p w:rsidR="008F72AB" w:rsidRPr="000746C7" w:rsidRDefault="008F72AB" w:rsidP="008F7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55"/>
              </w:tabs>
              <w:spacing w:after="0"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72AB" w:rsidRPr="000746C7" w:rsidRDefault="008F72AB" w:rsidP="00C870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5A95">
              <w:rPr>
                <w:rFonts w:ascii="Angsana New" w:hAnsi="Angsana New"/>
                <w:b/>
                <w:bCs/>
                <w:sz w:val="30"/>
                <w:szCs w:val="30"/>
              </w:rPr>
              <w:t>213,203</w:t>
            </w:r>
          </w:p>
        </w:tc>
        <w:tc>
          <w:tcPr>
            <w:tcW w:w="148" w:type="pct"/>
          </w:tcPr>
          <w:p w:rsidR="008F72AB" w:rsidRPr="000746C7" w:rsidRDefault="008F72AB" w:rsidP="008F7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006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72AB" w:rsidRPr="000746C7" w:rsidRDefault="008F72AB" w:rsidP="00C870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169,059</w:t>
            </w:r>
          </w:p>
        </w:tc>
      </w:tr>
    </w:tbl>
    <w:p w:rsidR="00241407" w:rsidRPr="003911EF" w:rsidRDefault="00241407" w:rsidP="00E85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p w:rsidR="007D7D25" w:rsidRPr="000746C7" w:rsidRDefault="00800A06" w:rsidP="0035013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t>เจ้าหนี้</w:t>
      </w: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อื่น</w:t>
      </w:r>
    </w:p>
    <w:p w:rsidR="00582A00" w:rsidRPr="00EE6E2C" w:rsidRDefault="00582A00" w:rsidP="00636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color w:val="000000"/>
          <w:sz w:val="28"/>
          <w:szCs w:val="28"/>
        </w:rPr>
      </w:pPr>
    </w:p>
    <w:tbl>
      <w:tblPr>
        <w:tblW w:w="9750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86"/>
        <w:gridCol w:w="1168"/>
        <w:gridCol w:w="129"/>
        <w:gridCol w:w="431"/>
        <w:gridCol w:w="610"/>
        <w:gridCol w:w="267"/>
        <w:gridCol w:w="995"/>
        <w:gridCol w:w="242"/>
        <w:gridCol w:w="322"/>
        <w:gridCol w:w="242"/>
        <w:gridCol w:w="456"/>
        <w:gridCol w:w="277"/>
        <w:gridCol w:w="1067"/>
        <w:gridCol w:w="558"/>
      </w:tblGrid>
      <w:tr w:rsidR="00582A00" w:rsidRPr="000746C7" w:rsidTr="00C87014">
        <w:tc>
          <w:tcPr>
            <w:tcW w:w="2197" w:type="pct"/>
            <w:gridSpan w:val="3"/>
          </w:tcPr>
          <w:p w:rsidR="00582A00" w:rsidRPr="000746C7" w:rsidRDefault="00582A00" w:rsidP="00582A0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21" w:type="pct"/>
          </w:tcPr>
          <w:p w:rsidR="00582A00" w:rsidRPr="000746C7" w:rsidRDefault="00582A00" w:rsidP="00582A0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49" w:type="pct"/>
            <w:gridSpan w:val="5"/>
          </w:tcPr>
          <w:p w:rsidR="00582A00" w:rsidRPr="000746C7" w:rsidRDefault="00582A00" w:rsidP="00C8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:rsidR="00582A00" w:rsidRPr="000746C7" w:rsidRDefault="00582A00" w:rsidP="00582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9" w:type="pct"/>
            <w:gridSpan w:val="4"/>
          </w:tcPr>
          <w:p w:rsidR="00582A00" w:rsidRPr="000746C7" w:rsidRDefault="00582A00" w:rsidP="00C8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7014" w:rsidRPr="000746C7" w:rsidTr="00C87014">
        <w:trPr>
          <w:gridAfter w:val="1"/>
          <w:wAfter w:w="287" w:type="pct"/>
          <w:trHeight w:val="434"/>
        </w:trPr>
        <w:tc>
          <w:tcPr>
            <w:tcW w:w="1532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655B06" w:rsidRPr="000746C7" w:rsidRDefault="00655B06" w:rsidP="00C8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  <w:r w:rsidR="00C8701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0" w:type="pct"/>
            <w:gridSpan w:val="3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7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4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A3B53" w:rsidRPr="000746C7" w:rsidTr="00C87014">
        <w:trPr>
          <w:gridAfter w:val="1"/>
          <w:wAfter w:w="287" w:type="pct"/>
          <w:trHeight w:val="434"/>
        </w:trPr>
        <w:tc>
          <w:tcPr>
            <w:tcW w:w="1532" w:type="pct"/>
          </w:tcPr>
          <w:p w:rsidR="00DA3B53" w:rsidRPr="000746C7" w:rsidRDefault="00DA3B53" w:rsidP="00DA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DA3B53" w:rsidRPr="000746C7" w:rsidRDefault="00DA3B53" w:rsidP="00DA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82" w:type="pct"/>
            <w:gridSpan w:val="11"/>
          </w:tcPr>
          <w:p w:rsidR="00DA3B53" w:rsidRPr="000746C7" w:rsidRDefault="00DA3B53" w:rsidP="00DA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87014" w:rsidRPr="000746C7" w:rsidTr="00C87014">
        <w:trPr>
          <w:gridAfter w:val="1"/>
          <w:wAfter w:w="287" w:type="pct"/>
        </w:trPr>
        <w:tc>
          <w:tcPr>
            <w:tcW w:w="1532" w:type="pct"/>
          </w:tcPr>
          <w:p w:rsidR="00655B06" w:rsidRPr="000746C7" w:rsidRDefault="00655B06" w:rsidP="00C8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ค่าใช้จ่ายในกา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>ดำเนินงานค้างจ่าย</w:t>
            </w:r>
          </w:p>
        </w:tc>
        <w:tc>
          <w:tcPr>
            <w:tcW w:w="599" w:type="pct"/>
          </w:tcPr>
          <w:p w:rsidR="00655B06" w:rsidRPr="000746C7" w:rsidRDefault="00655B06" w:rsidP="0065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3"/>
            <w:shd w:val="clear" w:color="auto" w:fill="auto"/>
            <w:vAlign w:val="bottom"/>
          </w:tcPr>
          <w:p w:rsidR="00655B06" w:rsidRPr="000746C7" w:rsidRDefault="00016080" w:rsidP="00C8701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016080">
              <w:rPr>
                <w:rFonts w:ascii="Angsana New" w:hAnsi="Angsana New"/>
                <w:sz w:val="30"/>
                <w:szCs w:val="30"/>
              </w:rPr>
              <w:t>48,944</w:t>
            </w:r>
          </w:p>
        </w:tc>
        <w:tc>
          <w:tcPr>
            <w:tcW w:w="137" w:type="pct"/>
            <w:shd w:val="clear" w:color="auto" w:fill="auto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shd w:val="clear" w:color="auto" w:fill="auto"/>
            <w:vAlign w:val="bottom"/>
          </w:tcPr>
          <w:p w:rsidR="00655B06" w:rsidRPr="000746C7" w:rsidRDefault="00655B06" w:rsidP="00C8701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59,184</w:t>
            </w:r>
          </w:p>
        </w:tc>
        <w:tc>
          <w:tcPr>
            <w:tcW w:w="124" w:type="pct"/>
            <w:shd w:val="clear" w:color="auto" w:fill="auto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gridSpan w:val="3"/>
            <w:shd w:val="clear" w:color="auto" w:fill="auto"/>
            <w:vAlign w:val="bottom"/>
          </w:tcPr>
          <w:p w:rsidR="00655B06" w:rsidRPr="000746C7" w:rsidRDefault="009E1CA5" w:rsidP="00655B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1CA5">
              <w:rPr>
                <w:rFonts w:ascii="Angsana New" w:hAnsi="Angsana New"/>
                <w:sz w:val="30"/>
                <w:szCs w:val="30"/>
                <w:lang w:val="en-US"/>
              </w:rPr>
              <w:t>48,232</w:t>
            </w:r>
          </w:p>
        </w:tc>
        <w:tc>
          <w:tcPr>
            <w:tcW w:w="142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:rsidR="00655B06" w:rsidRPr="000746C7" w:rsidRDefault="00655B06" w:rsidP="0035013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58,699</w:t>
            </w:r>
          </w:p>
        </w:tc>
      </w:tr>
      <w:tr w:rsidR="00C87014" w:rsidRPr="000746C7" w:rsidTr="00C87014">
        <w:trPr>
          <w:gridAfter w:val="1"/>
          <w:wAfter w:w="287" w:type="pct"/>
        </w:trPr>
        <w:tc>
          <w:tcPr>
            <w:tcW w:w="1532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599" w:type="pct"/>
          </w:tcPr>
          <w:p w:rsidR="00655B06" w:rsidRPr="000746C7" w:rsidRDefault="00655B06" w:rsidP="0065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3"/>
            <w:shd w:val="clear" w:color="auto" w:fill="auto"/>
            <w:vAlign w:val="bottom"/>
          </w:tcPr>
          <w:p w:rsidR="00655B06" w:rsidRPr="000746C7" w:rsidRDefault="00016080" w:rsidP="00C8701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016080">
              <w:rPr>
                <w:rFonts w:ascii="Angsana New" w:hAnsi="Angsana New"/>
                <w:sz w:val="30"/>
                <w:szCs w:val="30"/>
              </w:rPr>
              <w:t>18,792</w:t>
            </w:r>
          </w:p>
        </w:tc>
        <w:tc>
          <w:tcPr>
            <w:tcW w:w="137" w:type="pct"/>
            <w:shd w:val="clear" w:color="auto" w:fill="auto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shd w:val="clear" w:color="auto" w:fill="auto"/>
            <w:vAlign w:val="bottom"/>
          </w:tcPr>
          <w:p w:rsidR="00655B06" w:rsidRPr="000746C7" w:rsidRDefault="00655B06" w:rsidP="00C8701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9,807</w:t>
            </w:r>
          </w:p>
        </w:tc>
        <w:tc>
          <w:tcPr>
            <w:tcW w:w="124" w:type="pct"/>
            <w:shd w:val="clear" w:color="auto" w:fill="auto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gridSpan w:val="3"/>
            <w:shd w:val="clear" w:color="auto" w:fill="auto"/>
            <w:vAlign w:val="bottom"/>
          </w:tcPr>
          <w:p w:rsidR="00655B06" w:rsidRPr="000746C7" w:rsidRDefault="009E1CA5" w:rsidP="00655B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1CA5">
              <w:rPr>
                <w:rFonts w:ascii="Angsana New" w:hAnsi="Angsana New"/>
                <w:sz w:val="30"/>
                <w:szCs w:val="30"/>
                <w:lang w:val="en-US"/>
              </w:rPr>
              <w:t>18,681</w:t>
            </w:r>
          </w:p>
        </w:tc>
        <w:tc>
          <w:tcPr>
            <w:tcW w:w="142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:rsidR="00655B06" w:rsidRPr="000746C7" w:rsidRDefault="00655B06" w:rsidP="0035013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9,774</w:t>
            </w:r>
          </w:p>
        </w:tc>
      </w:tr>
      <w:tr w:rsidR="00C87014" w:rsidRPr="000746C7" w:rsidTr="00C87014">
        <w:trPr>
          <w:gridAfter w:val="1"/>
          <w:wAfter w:w="287" w:type="pct"/>
        </w:trPr>
        <w:tc>
          <w:tcPr>
            <w:tcW w:w="1532" w:type="pct"/>
          </w:tcPr>
          <w:p w:rsidR="009E1CA5" w:rsidRPr="000746C7" w:rsidRDefault="009E1CA5" w:rsidP="0034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016080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99" w:type="pct"/>
          </w:tcPr>
          <w:p w:rsidR="009E1CA5" w:rsidRPr="000746C7" w:rsidRDefault="00C87014" w:rsidP="009E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9</w:t>
            </w:r>
          </w:p>
        </w:tc>
        <w:tc>
          <w:tcPr>
            <w:tcW w:w="600" w:type="pct"/>
            <w:gridSpan w:val="3"/>
            <w:shd w:val="clear" w:color="auto" w:fill="auto"/>
            <w:vAlign w:val="bottom"/>
          </w:tcPr>
          <w:p w:rsidR="009E1CA5" w:rsidRPr="00016080" w:rsidRDefault="009E1CA5" w:rsidP="00C8701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9E1CA5">
              <w:rPr>
                <w:rFonts w:ascii="Angsana New" w:hAnsi="Angsana New"/>
                <w:sz w:val="30"/>
                <w:szCs w:val="30"/>
              </w:rPr>
              <w:t>17,749</w:t>
            </w:r>
          </w:p>
        </w:tc>
        <w:tc>
          <w:tcPr>
            <w:tcW w:w="137" w:type="pct"/>
            <w:shd w:val="clear" w:color="auto" w:fill="auto"/>
          </w:tcPr>
          <w:p w:rsidR="009E1CA5" w:rsidRPr="000746C7" w:rsidRDefault="009E1CA5" w:rsidP="009E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shd w:val="clear" w:color="auto" w:fill="auto"/>
            <w:vAlign w:val="bottom"/>
          </w:tcPr>
          <w:p w:rsidR="009E1CA5" w:rsidRPr="000746C7" w:rsidRDefault="009E1CA5" w:rsidP="00C87014">
            <w:pPr>
              <w:pStyle w:val="acctfourfigures"/>
              <w:tabs>
                <w:tab w:val="clear" w:pos="765"/>
                <w:tab w:val="decimal" w:pos="700"/>
                <w:tab w:val="decimal" w:pos="799"/>
              </w:tabs>
              <w:spacing w:line="240" w:lineRule="atLeast"/>
              <w:ind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:rsidR="009E1CA5" w:rsidRPr="000746C7" w:rsidRDefault="009E1CA5" w:rsidP="009E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gridSpan w:val="3"/>
            <w:shd w:val="clear" w:color="auto" w:fill="auto"/>
            <w:vAlign w:val="bottom"/>
          </w:tcPr>
          <w:p w:rsidR="009E1CA5" w:rsidRPr="000746C7" w:rsidRDefault="009E1CA5" w:rsidP="009E1C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1CA5">
              <w:rPr>
                <w:rFonts w:ascii="Angsana New" w:hAnsi="Angsana New"/>
                <w:sz w:val="30"/>
                <w:szCs w:val="30"/>
                <w:lang w:val="en-US"/>
              </w:rPr>
              <w:t>17,749</w:t>
            </w:r>
          </w:p>
        </w:tc>
        <w:tc>
          <w:tcPr>
            <w:tcW w:w="142" w:type="pct"/>
          </w:tcPr>
          <w:p w:rsidR="009E1CA5" w:rsidRPr="000746C7" w:rsidRDefault="009E1CA5" w:rsidP="009E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:rsidR="009E1CA5" w:rsidRPr="000746C7" w:rsidRDefault="009E1CA5" w:rsidP="001C422C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7014" w:rsidRPr="000746C7" w:rsidTr="00C87014">
        <w:trPr>
          <w:gridAfter w:val="1"/>
          <w:wAfter w:w="287" w:type="pct"/>
        </w:trPr>
        <w:tc>
          <w:tcPr>
            <w:tcW w:w="1532" w:type="pct"/>
          </w:tcPr>
          <w:p w:rsidR="009E1CA5" w:rsidRPr="000746C7" w:rsidRDefault="009E1CA5" w:rsidP="009E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C870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599" w:type="pct"/>
          </w:tcPr>
          <w:p w:rsidR="009E1CA5" w:rsidRPr="000746C7" w:rsidRDefault="009E1CA5" w:rsidP="009E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CA5" w:rsidRPr="000746C7" w:rsidRDefault="009E1CA5" w:rsidP="00C8701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9E1CA5">
              <w:rPr>
                <w:rFonts w:ascii="Angsana New" w:hAnsi="Angsana New"/>
                <w:sz w:val="30"/>
                <w:szCs w:val="30"/>
              </w:rPr>
              <w:t>78,918</w:t>
            </w:r>
          </w:p>
        </w:tc>
        <w:tc>
          <w:tcPr>
            <w:tcW w:w="137" w:type="pct"/>
            <w:shd w:val="clear" w:color="auto" w:fill="auto"/>
          </w:tcPr>
          <w:p w:rsidR="009E1CA5" w:rsidRPr="000746C7" w:rsidRDefault="009E1CA5" w:rsidP="009E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CA5" w:rsidRPr="000746C7" w:rsidRDefault="009E1CA5" w:rsidP="00C8701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68,000</w:t>
            </w:r>
          </w:p>
        </w:tc>
        <w:tc>
          <w:tcPr>
            <w:tcW w:w="124" w:type="pct"/>
            <w:shd w:val="clear" w:color="auto" w:fill="auto"/>
          </w:tcPr>
          <w:p w:rsidR="009E1CA5" w:rsidRPr="000746C7" w:rsidRDefault="009E1CA5" w:rsidP="009E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CA5" w:rsidRPr="000746C7" w:rsidRDefault="009E1CA5" w:rsidP="009E1C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1CA5">
              <w:rPr>
                <w:rFonts w:ascii="Angsana New" w:hAnsi="Angsana New"/>
                <w:sz w:val="30"/>
                <w:szCs w:val="30"/>
                <w:lang w:val="en-US"/>
              </w:rPr>
              <w:t>77,538</w:t>
            </w:r>
          </w:p>
        </w:tc>
        <w:tc>
          <w:tcPr>
            <w:tcW w:w="142" w:type="pct"/>
          </w:tcPr>
          <w:p w:rsidR="009E1CA5" w:rsidRPr="000746C7" w:rsidRDefault="009E1CA5" w:rsidP="009E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:rsidR="009E1CA5" w:rsidRPr="000746C7" w:rsidRDefault="009E1CA5" w:rsidP="003501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65,626</w:t>
            </w:r>
          </w:p>
        </w:tc>
      </w:tr>
      <w:tr w:rsidR="00C87014" w:rsidRPr="000746C7" w:rsidTr="00C87014">
        <w:trPr>
          <w:gridAfter w:val="1"/>
          <w:wAfter w:w="287" w:type="pct"/>
        </w:trPr>
        <w:tc>
          <w:tcPr>
            <w:tcW w:w="1532" w:type="pct"/>
          </w:tcPr>
          <w:p w:rsidR="009E1CA5" w:rsidRPr="000746C7" w:rsidRDefault="009E1CA5" w:rsidP="009E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</w:tcPr>
          <w:p w:rsidR="009E1CA5" w:rsidRPr="000746C7" w:rsidRDefault="009E1CA5" w:rsidP="009E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1CA5" w:rsidRPr="000746C7" w:rsidRDefault="009E1CA5" w:rsidP="00C8701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1CA5">
              <w:rPr>
                <w:rFonts w:ascii="Angsana New" w:hAnsi="Angsana New"/>
                <w:b/>
                <w:bCs/>
                <w:sz w:val="30"/>
                <w:szCs w:val="30"/>
              </w:rPr>
              <w:t>164,403</w:t>
            </w:r>
          </w:p>
        </w:tc>
        <w:tc>
          <w:tcPr>
            <w:tcW w:w="137" w:type="pct"/>
            <w:shd w:val="clear" w:color="auto" w:fill="auto"/>
          </w:tcPr>
          <w:p w:rsidR="009E1CA5" w:rsidRPr="000746C7" w:rsidRDefault="009E1CA5" w:rsidP="009E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1CA5" w:rsidRPr="000746C7" w:rsidRDefault="009E1CA5" w:rsidP="00C8701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136,991</w:t>
            </w:r>
          </w:p>
        </w:tc>
        <w:tc>
          <w:tcPr>
            <w:tcW w:w="124" w:type="pct"/>
            <w:shd w:val="clear" w:color="auto" w:fill="auto"/>
          </w:tcPr>
          <w:p w:rsidR="009E1CA5" w:rsidRPr="000746C7" w:rsidRDefault="009E1CA5" w:rsidP="009E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1CA5" w:rsidRPr="000746C7" w:rsidRDefault="009E1CA5" w:rsidP="009E1C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1CA5">
              <w:rPr>
                <w:rFonts w:ascii="Angsana New" w:hAnsi="Angsana New"/>
                <w:b/>
                <w:bCs/>
                <w:sz w:val="30"/>
                <w:szCs w:val="30"/>
              </w:rPr>
              <w:t>162,200</w:t>
            </w:r>
          </w:p>
        </w:tc>
        <w:tc>
          <w:tcPr>
            <w:tcW w:w="142" w:type="pct"/>
          </w:tcPr>
          <w:p w:rsidR="009E1CA5" w:rsidRPr="000746C7" w:rsidRDefault="009E1CA5" w:rsidP="009E1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1CA5" w:rsidRPr="000746C7" w:rsidRDefault="009E1CA5" w:rsidP="003501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134,099</w:t>
            </w:r>
          </w:p>
        </w:tc>
      </w:tr>
    </w:tbl>
    <w:p w:rsidR="00D56BA8" w:rsidRPr="000746C7" w:rsidRDefault="00D56BA8" w:rsidP="0035013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หนี้สินหมุนเวียนอื่น</w:t>
      </w:r>
    </w:p>
    <w:p w:rsidR="00D56BA8" w:rsidRPr="00247DEB" w:rsidRDefault="00D56BA8" w:rsidP="00AB3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0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69"/>
        <w:gridCol w:w="271"/>
        <w:gridCol w:w="1080"/>
        <w:gridCol w:w="271"/>
        <w:gridCol w:w="992"/>
        <w:gridCol w:w="271"/>
        <w:gridCol w:w="1074"/>
      </w:tblGrid>
      <w:tr w:rsidR="00DA3B53" w:rsidRPr="000746C7" w:rsidTr="00DA3B53">
        <w:tc>
          <w:tcPr>
            <w:tcW w:w="2179" w:type="pct"/>
          </w:tcPr>
          <w:p w:rsidR="00DA3B53" w:rsidRPr="000746C7" w:rsidRDefault="00DA3B53" w:rsidP="002B43F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86" w:type="pct"/>
            <w:gridSpan w:val="3"/>
          </w:tcPr>
          <w:p w:rsidR="00DA3B53" w:rsidRPr="000746C7" w:rsidRDefault="00DA3B53" w:rsidP="002B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DA3B53" w:rsidRPr="000746C7" w:rsidRDefault="00DA3B53" w:rsidP="002B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:rsidR="00DA3B53" w:rsidRPr="000746C7" w:rsidRDefault="00DA3B53" w:rsidP="002B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5B06" w:rsidRPr="000746C7" w:rsidTr="00DA3B53">
        <w:trPr>
          <w:trHeight w:val="434"/>
        </w:trPr>
        <w:tc>
          <w:tcPr>
            <w:tcW w:w="217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A3B53" w:rsidRPr="000746C7" w:rsidTr="00DA3B53">
        <w:trPr>
          <w:trHeight w:val="434"/>
        </w:trPr>
        <w:tc>
          <w:tcPr>
            <w:tcW w:w="2179" w:type="pct"/>
          </w:tcPr>
          <w:p w:rsidR="00DA3B53" w:rsidRPr="000746C7" w:rsidRDefault="00DA3B53" w:rsidP="002B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21" w:type="pct"/>
            <w:gridSpan w:val="7"/>
          </w:tcPr>
          <w:p w:rsidR="00DA3B53" w:rsidRPr="000746C7" w:rsidRDefault="00DA3B53" w:rsidP="002B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55B06" w:rsidRPr="000746C7" w:rsidTr="00DA3B53">
        <w:tc>
          <w:tcPr>
            <w:tcW w:w="2179" w:type="pct"/>
          </w:tcPr>
          <w:p w:rsidR="00655B06" w:rsidRPr="000746C7" w:rsidRDefault="00655B06" w:rsidP="00655B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ภาษีรอนำส่งกรมสรรพากร</w:t>
            </w:r>
          </w:p>
        </w:tc>
        <w:tc>
          <w:tcPr>
            <w:tcW w:w="643" w:type="pct"/>
            <w:vAlign w:val="center"/>
          </w:tcPr>
          <w:p w:rsidR="00655B06" w:rsidRPr="000746C7" w:rsidRDefault="000B4889" w:rsidP="00E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B4889">
              <w:rPr>
                <w:rFonts w:ascii="Angsana New" w:hAnsi="Angsana New"/>
                <w:sz w:val="30"/>
                <w:szCs w:val="30"/>
              </w:rPr>
              <w:t>12,155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:rsidR="00655B06" w:rsidRPr="000746C7" w:rsidRDefault="00655B06" w:rsidP="00E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14,401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:rsidR="00655B06" w:rsidRPr="000746C7" w:rsidRDefault="000B4889" w:rsidP="00E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B4889">
              <w:rPr>
                <w:rFonts w:ascii="Angsana New" w:hAnsi="Angsana New"/>
                <w:sz w:val="30"/>
                <w:szCs w:val="30"/>
              </w:rPr>
              <w:t>11,833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:rsidR="00655B06" w:rsidRPr="000746C7" w:rsidRDefault="00655B06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14,066</w:t>
            </w:r>
          </w:p>
        </w:tc>
      </w:tr>
      <w:tr w:rsidR="00655B06" w:rsidRPr="000746C7" w:rsidTr="00DA3B53">
        <w:tc>
          <w:tcPr>
            <w:tcW w:w="2179" w:type="pct"/>
          </w:tcPr>
          <w:p w:rsidR="00655B06" w:rsidRPr="000746C7" w:rsidRDefault="00655B06" w:rsidP="00655B06">
            <w:pPr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เงินประกันสัญญา</w:t>
            </w:r>
          </w:p>
        </w:tc>
        <w:tc>
          <w:tcPr>
            <w:tcW w:w="643" w:type="pct"/>
            <w:vAlign w:val="center"/>
          </w:tcPr>
          <w:p w:rsidR="00655B06" w:rsidRPr="000746C7" w:rsidRDefault="000B4889" w:rsidP="0039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B4889">
              <w:rPr>
                <w:rFonts w:ascii="Angsana New" w:hAnsi="Angsana New"/>
                <w:sz w:val="30"/>
                <w:szCs w:val="30"/>
              </w:rPr>
              <w:t>14,701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:rsidR="00655B06" w:rsidRPr="000746C7" w:rsidRDefault="00655B06" w:rsidP="0039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9,056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:rsidR="00655B06" w:rsidRPr="000746C7" w:rsidRDefault="000B4889" w:rsidP="0039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B4889">
              <w:rPr>
                <w:rFonts w:ascii="Angsana New" w:hAnsi="Angsana New"/>
                <w:sz w:val="30"/>
                <w:szCs w:val="30"/>
              </w:rPr>
              <w:t>14,551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:rsidR="00655B06" w:rsidRPr="000746C7" w:rsidRDefault="00655B06" w:rsidP="0039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8,837</w:t>
            </w:r>
          </w:p>
        </w:tc>
      </w:tr>
      <w:tr w:rsidR="00655B06" w:rsidRPr="000746C7" w:rsidTr="00DA3B53">
        <w:tc>
          <w:tcPr>
            <w:tcW w:w="2179" w:type="pct"/>
          </w:tcPr>
          <w:p w:rsidR="00655B06" w:rsidRPr="000746C7" w:rsidRDefault="00655B06" w:rsidP="00655B06">
            <w:pPr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เงินประกันผลงานค้างจ่าย</w:t>
            </w:r>
            <w:r w:rsidRPr="000746C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43" w:type="pct"/>
            <w:vAlign w:val="center"/>
          </w:tcPr>
          <w:p w:rsidR="00655B06" w:rsidRPr="000746C7" w:rsidRDefault="000B4889" w:rsidP="0039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B4889">
              <w:rPr>
                <w:rFonts w:ascii="Angsana New" w:hAnsi="Angsana New"/>
                <w:sz w:val="30"/>
                <w:szCs w:val="30"/>
              </w:rPr>
              <w:t>2,450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:rsidR="00655B06" w:rsidRPr="000746C7" w:rsidRDefault="00655B06" w:rsidP="0039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:rsidR="00655B06" w:rsidRPr="000746C7" w:rsidRDefault="006E2092" w:rsidP="0039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6E2092">
              <w:rPr>
                <w:rFonts w:ascii="Angsana New" w:hAnsi="Angsana New"/>
                <w:sz w:val="30"/>
                <w:szCs w:val="30"/>
              </w:rPr>
              <w:t>2,450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:rsidR="00655B06" w:rsidRPr="000746C7" w:rsidRDefault="00655B06" w:rsidP="0039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</w:tr>
      <w:tr w:rsidR="00655B06" w:rsidRPr="000746C7" w:rsidTr="00DA3B53">
        <w:tc>
          <w:tcPr>
            <w:tcW w:w="2179" w:type="pct"/>
          </w:tcPr>
          <w:p w:rsidR="00655B06" w:rsidRPr="000746C7" w:rsidRDefault="00655B06" w:rsidP="00655B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655B06" w:rsidRPr="000746C7" w:rsidRDefault="000B4889" w:rsidP="0039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B4889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:rsidR="00655B06" w:rsidRPr="000746C7" w:rsidRDefault="00655B06" w:rsidP="0039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:rsidR="00655B06" w:rsidRPr="000746C7" w:rsidRDefault="006E2092" w:rsidP="00247DEB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092"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:rsidR="00655B06" w:rsidRPr="000746C7" w:rsidRDefault="00655B06" w:rsidP="003911E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</w:tr>
      <w:tr w:rsidR="00655B06" w:rsidRPr="000746C7" w:rsidTr="00DA3B53">
        <w:tc>
          <w:tcPr>
            <w:tcW w:w="2179" w:type="pct"/>
          </w:tcPr>
          <w:p w:rsidR="00655B06" w:rsidRPr="000746C7" w:rsidRDefault="00655B06" w:rsidP="00655B0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B06" w:rsidRPr="003911EF" w:rsidRDefault="000B4889" w:rsidP="0039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11EF">
              <w:rPr>
                <w:rFonts w:ascii="Angsana New" w:hAnsi="Angsana New"/>
                <w:b/>
                <w:bCs/>
                <w:sz w:val="30"/>
                <w:szCs w:val="30"/>
              </w:rPr>
              <w:t>29,880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B06" w:rsidRPr="000746C7" w:rsidRDefault="00655B06" w:rsidP="00247D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25,367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B06" w:rsidRPr="000746C7" w:rsidRDefault="006E2092" w:rsidP="003911EF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092">
              <w:rPr>
                <w:rFonts w:ascii="Angsana New" w:hAnsi="Angsana New"/>
                <w:b/>
                <w:bCs/>
                <w:sz w:val="30"/>
                <w:szCs w:val="30"/>
              </w:rPr>
              <w:t>29,408</w:t>
            </w:r>
          </w:p>
        </w:tc>
        <w:tc>
          <w:tcPr>
            <w:tcW w:w="149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B06" w:rsidRPr="000746C7" w:rsidRDefault="00655B06" w:rsidP="00EA025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24,813</w:t>
            </w:r>
          </w:p>
        </w:tc>
      </w:tr>
    </w:tbl>
    <w:p w:rsidR="00D377C8" w:rsidRPr="00247DEB" w:rsidRDefault="00D377C8" w:rsidP="003B7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:rsidR="00C74154" w:rsidRPr="000746C7" w:rsidRDefault="00D50E8C" w:rsidP="00247DE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</w:t>
      </w:r>
      <w:r w:rsidR="004734A4"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t>ผลประโยชน์พนักงาน</w:t>
      </w:r>
    </w:p>
    <w:p w:rsidR="005F6D40" w:rsidRPr="00247DEB" w:rsidRDefault="005F6D40" w:rsidP="00A67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24"/>
          <w:szCs w:val="24"/>
        </w:rPr>
      </w:pPr>
    </w:p>
    <w:tbl>
      <w:tblPr>
        <w:tblW w:w="91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5"/>
        <w:gridCol w:w="1190"/>
        <w:gridCol w:w="7"/>
        <w:gridCol w:w="239"/>
        <w:gridCol w:w="1105"/>
        <w:gridCol w:w="11"/>
        <w:gridCol w:w="259"/>
        <w:gridCol w:w="11"/>
        <w:gridCol w:w="1026"/>
        <w:gridCol w:w="236"/>
        <w:gridCol w:w="1075"/>
      </w:tblGrid>
      <w:tr w:rsidR="00DA3B53" w:rsidRPr="000746C7" w:rsidTr="00631071">
        <w:tc>
          <w:tcPr>
            <w:tcW w:w="2170" w:type="pct"/>
          </w:tcPr>
          <w:p w:rsidR="00DA3B53" w:rsidRPr="000746C7" w:rsidRDefault="00DA3B53" w:rsidP="00EF3D4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00" w:type="pct"/>
            <w:gridSpan w:val="5"/>
          </w:tcPr>
          <w:p w:rsidR="00DA3B53" w:rsidRPr="000746C7" w:rsidRDefault="00DA3B53" w:rsidP="00EF3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:rsidR="00DA3B53" w:rsidRPr="000746C7" w:rsidRDefault="00DA3B53" w:rsidP="00EF3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:rsidR="00DA3B53" w:rsidRPr="000746C7" w:rsidRDefault="00DA3B53" w:rsidP="00EF3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A7B" w:rsidRPr="000746C7" w:rsidTr="00631071">
        <w:trPr>
          <w:trHeight w:val="434"/>
        </w:trPr>
        <w:tc>
          <w:tcPr>
            <w:tcW w:w="2170" w:type="pct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57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1" w:type="pct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A3B53" w:rsidRPr="000746C7" w:rsidTr="00631071">
        <w:trPr>
          <w:trHeight w:val="434"/>
        </w:trPr>
        <w:tc>
          <w:tcPr>
            <w:tcW w:w="2170" w:type="pct"/>
          </w:tcPr>
          <w:p w:rsidR="00DA3B53" w:rsidRPr="000746C7" w:rsidRDefault="00DA3B53" w:rsidP="00EF3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30" w:type="pct"/>
            <w:gridSpan w:val="10"/>
          </w:tcPr>
          <w:p w:rsidR="00DA3B53" w:rsidRPr="000746C7" w:rsidRDefault="00DA3B53" w:rsidP="00EF3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A3B53" w:rsidRPr="000746C7" w:rsidTr="00631071">
        <w:tc>
          <w:tcPr>
            <w:tcW w:w="2170" w:type="pct"/>
          </w:tcPr>
          <w:p w:rsidR="00DA3B53" w:rsidRPr="000746C7" w:rsidRDefault="00DA3B53" w:rsidP="006B3443">
            <w:pPr>
              <w:pStyle w:val="a"/>
              <w:tabs>
                <w:tab w:val="clear" w:pos="1080"/>
                <w:tab w:val="left" w:pos="342"/>
                <w:tab w:val="left" w:pos="211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0746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งบแสดงฐานะการเงิน</w:t>
            </w:r>
          </w:p>
        </w:tc>
        <w:tc>
          <w:tcPr>
            <w:tcW w:w="657" w:type="pct"/>
            <w:gridSpan w:val="2"/>
            <w:vAlign w:val="bottom"/>
          </w:tcPr>
          <w:p w:rsidR="00DA3B53" w:rsidRPr="000746C7" w:rsidRDefault="00DA3B53" w:rsidP="00EF3D4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DA3B53" w:rsidRPr="000746C7" w:rsidRDefault="00DA3B53" w:rsidP="00EF3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center"/>
          </w:tcPr>
          <w:p w:rsidR="00DA3B53" w:rsidRPr="000746C7" w:rsidRDefault="00DA3B53" w:rsidP="00EF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DA3B53" w:rsidRPr="000746C7" w:rsidRDefault="00DA3B53" w:rsidP="00EF3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DA3B53" w:rsidRPr="000746C7" w:rsidRDefault="00DA3B53" w:rsidP="00EF3D4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DA3B53" w:rsidRPr="000746C7" w:rsidRDefault="00DA3B53" w:rsidP="00EF3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:rsidR="00DA3B53" w:rsidRPr="000746C7" w:rsidRDefault="00DA3B53" w:rsidP="00EF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3B53" w:rsidRPr="000746C7" w:rsidTr="00631071">
        <w:tc>
          <w:tcPr>
            <w:tcW w:w="2170" w:type="pct"/>
          </w:tcPr>
          <w:p w:rsidR="00DA3B53" w:rsidRPr="00201E1B" w:rsidRDefault="00D50E8C" w:rsidP="00EF3D4C">
            <w:pPr>
              <w:ind w:left="342" w:hanging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01E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DA3B53" w:rsidRPr="00201E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</w:t>
            </w:r>
          </w:p>
        </w:tc>
        <w:tc>
          <w:tcPr>
            <w:tcW w:w="657" w:type="pct"/>
            <w:gridSpan w:val="2"/>
            <w:vAlign w:val="bottom"/>
          </w:tcPr>
          <w:p w:rsidR="00DA3B53" w:rsidRPr="000746C7" w:rsidRDefault="00DA3B53" w:rsidP="00EF3D4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DA3B53" w:rsidRPr="000746C7" w:rsidRDefault="00DA3B53" w:rsidP="00EF3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center"/>
          </w:tcPr>
          <w:p w:rsidR="00DA3B53" w:rsidRPr="000746C7" w:rsidRDefault="00DA3B53" w:rsidP="00EF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DA3B53" w:rsidRPr="000746C7" w:rsidRDefault="00DA3B53" w:rsidP="00EF3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DA3B53" w:rsidRPr="000746C7" w:rsidRDefault="00DA3B53" w:rsidP="00EF3D4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DA3B53" w:rsidRPr="000746C7" w:rsidRDefault="00DA3B53" w:rsidP="00EF3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:rsidR="00DA3B53" w:rsidRPr="000746C7" w:rsidRDefault="00DA3B53" w:rsidP="00EF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2A7B" w:rsidRPr="000746C7" w:rsidTr="00631071">
        <w:tc>
          <w:tcPr>
            <w:tcW w:w="2170" w:type="pct"/>
          </w:tcPr>
          <w:p w:rsidR="00232A7B" w:rsidRPr="000746C7" w:rsidRDefault="00232A7B" w:rsidP="00201E1B">
            <w:pPr>
              <w:ind w:left="342" w:hanging="3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657" w:type="pct"/>
            <w:gridSpan w:val="2"/>
            <w:tcBorders>
              <w:bottom w:val="double" w:sz="4" w:space="0" w:color="auto"/>
            </w:tcBorders>
            <w:vAlign w:val="bottom"/>
          </w:tcPr>
          <w:p w:rsidR="00232A7B" w:rsidRPr="000746C7" w:rsidRDefault="001B65E2" w:rsidP="00232A7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1B65E2">
              <w:rPr>
                <w:rFonts w:ascii="Angsana New" w:hAnsi="Angsana New"/>
                <w:sz w:val="30"/>
                <w:szCs w:val="30"/>
              </w:rPr>
              <w:t>129,841</w:t>
            </w:r>
          </w:p>
        </w:tc>
        <w:tc>
          <w:tcPr>
            <w:tcW w:w="131" w:type="pct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bottom w:val="double" w:sz="4" w:space="0" w:color="auto"/>
            </w:tcBorders>
            <w:vAlign w:val="bottom"/>
          </w:tcPr>
          <w:p w:rsidR="00232A7B" w:rsidRPr="000746C7" w:rsidRDefault="00232A7B" w:rsidP="00247DE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126,288</w:t>
            </w:r>
          </w:p>
        </w:tc>
        <w:tc>
          <w:tcPr>
            <w:tcW w:w="148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vAlign w:val="bottom"/>
          </w:tcPr>
          <w:p w:rsidR="00232A7B" w:rsidRPr="000746C7" w:rsidRDefault="00CB3BD0" w:rsidP="00247DE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129,158</w:t>
            </w:r>
          </w:p>
        </w:tc>
        <w:tc>
          <w:tcPr>
            <w:tcW w:w="129" w:type="pct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:rsidR="00232A7B" w:rsidRPr="000746C7" w:rsidRDefault="00247DEB" w:rsidP="00247DEB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232A7B" w:rsidRPr="000746C7">
              <w:rPr>
                <w:rFonts w:ascii="Angsana New" w:hAnsi="Angsana New"/>
                <w:sz w:val="30"/>
                <w:szCs w:val="30"/>
                <w:lang w:val="en-US"/>
              </w:rPr>
              <w:t>125,702</w:t>
            </w:r>
          </w:p>
        </w:tc>
      </w:tr>
      <w:tr w:rsidR="00232A7B" w:rsidRPr="000746C7" w:rsidTr="00631071">
        <w:tc>
          <w:tcPr>
            <w:tcW w:w="2170" w:type="pct"/>
          </w:tcPr>
          <w:p w:rsidR="00232A7B" w:rsidRPr="00247DEB" w:rsidRDefault="00232A7B" w:rsidP="0023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3" w:type="pct"/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32A7B" w:rsidRPr="000746C7" w:rsidRDefault="00232A7B" w:rsidP="00247DEB">
            <w:pPr>
              <w:pStyle w:val="acctfourfigures"/>
              <w:tabs>
                <w:tab w:val="clear" w:pos="765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2A7B" w:rsidRPr="000746C7" w:rsidTr="00631071">
        <w:tc>
          <w:tcPr>
            <w:tcW w:w="2170" w:type="pct"/>
          </w:tcPr>
          <w:p w:rsidR="00232A7B" w:rsidRPr="000746C7" w:rsidRDefault="00232A7B" w:rsidP="0023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3" w:type="pct"/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32A7B" w:rsidRPr="000746C7" w:rsidRDefault="00232A7B" w:rsidP="00247DEB">
            <w:pPr>
              <w:pStyle w:val="acctfourfigures"/>
              <w:tabs>
                <w:tab w:val="clear" w:pos="765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2A7B" w:rsidRPr="000746C7" w:rsidTr="00631071">
        <w:tc>
          <w:tcPr>
            <w:tcW w:w="2170" w:type="pct"/>
          </w:tcPr>
          <w:p w:rsidR="00232A7B" w:rsidRPr="000746C7" w:rsidRDefault="00232A7B" w:rsidP="0023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653" w:type="pct"/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32A7B" w:rsidRPr="000746C7" w:rsidRDefault="00232A7B" w:rsidP="00247DEB">
            <w:pPr>
              <w:pStyle w:val="acctfourfigures"/>
              <w:tabs>
                <w:tab w:val="clear" w:pos="765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2A7B" w:rsidRPr="000746C7" w:rsidTr="00631071">
        <w:tc>
          <w:tcPr>
            <w:tcW w:w="2170" w:type="pct"/>
          </w:tcPr>
          <w:p w:rsidR="00232A7B" w:rsidRPr="000746C7" w:rsidRDefault="00232A7B" w:rsidP="0023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2"/>
                <w:szCs w:val="28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53" w:type="pct"/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232A7B" w:rsidRPr="000746C7" w:rsidRDefault="00232A7B" w:rsidP="00247DEB">
            <w:pPr>
              <w:pStyle w:val="acctfourfigures"/>
              <w:tabs>
                <w:tab w:val="clear" w:pos="765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2A7B" w:rsidRPr="000746C7" w:rsidTr="00631071">
        <w:trPr>
          <w:trHeight w:val="389"/>
        </w:trPr>
        <w:tc>
          <w:tcPr>
            <w:tcW w:w="2170" w:type="pct"/>
          </w:tcPr>
          <w:p w:rsidR="00232A7B" w:rsidRPr="000746C7" w:rsidRDefault="00232A7B" w:rsidP="0023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0746C7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53" w:type="pct"/>
            <w:tcBorders>
              <w:bottom w:val="double" w:sz="4" w:space="0" w:color="auto"/>
            </w:tcBorders>
            <w:vAlign w:val="bottom"/>
          </w:tcPr>
          <w:p w:rsidR="00232A7B" w:rsidRPr="000746C7" w:rsidRDefault="001B65E2" w:rsidP="00232A7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1B65E2">
              <w:rPr>
                <w:rFonts w:ascii="Angsana New" w:hAnsi="Angsana New"/>
                <w:sz w:val="30"/>
                <w:szCs w:val="30"/>
              </w:rPr>
              <w:t>10,584</w:t>
            </w:r>
          </w:p>
        </w:tc>
        <w:tc>
          <w:tcPr>
            <w:tcW w:w="135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11,785</w:t>
            </w:r>
          </w:p>
        </w:tc>
        <w:tc>
          <w:tcPr>
            <w:tcW w:w="148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gridSpan w:val="2"/>
            <w:tcBorders>
              <w:bottom w:val="double" w:sz="4" w:space="0" w:color="auto"/>
            </w:tcBorders>
            <w:vAlign w:val="bottom"/>
          </w:tcPr>
          <w:p w:rsidR="00232A7B" w:rsidRPr="000746C7" w:rsidRDefault="00CB3BD0" w:rsidP="00232A7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10,488</w:t>
            </w:r>
          </w:p>
        </w:tc>
        <w:tc>
          <w:tcPr>
            <w:tcW w:w="129" w:type="pct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:rsidR="00232A7B" w:rsidRPr="000746C7" w:rsidRDefault="00247DEB" w:rsidP="00247DEB">
            <w:pPr>
              <w:pStyle w:val="acctfourfigures"/>
              <w:tabs>
                <w:tab w:val="clear" w:pos="765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232A7B" w:rsidRPr="000746C7">
              <w:rPr>
                <w:rFonts w:ascii="Angsana New" w:hAnsi="Angsana New"/>
                <w:sz w:val="30"/>
                <w:szCs w:val="30"/>
              </w:rPr>
              <w:t>11,693</w:t>
            </w:r>
          </w:p>
        </w:tc>
      </w:tr>
      <w:tr w:rsidR="00232A7B" w:rsidRPr="000746C7" w:rsidTr="00631071">
        <w:tc>
          <w:tcPr>
            <w:tcW w:w="2170" w:type="pct"/>
          </w:tcPr>
          <w:p w:rsidR="00232A7B" w:rsidRPr="00247DEB" w:rsidRDefault="00232A7B" w:rsidP="0023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93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35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93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8" w:type="pct"/>
            <w:gridSpan w:val="2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9" w:type="pct"/>
            <w:gridSpan w:val="2"/>
            <w:tcBorders>
              <w:top w:val="double" w:sz="4" w:space="0" w:color="auto"/>
            </w:tcBorders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:rsidR="00232A7B" w:rsidRPr="000746C7" w:rsidRDefault="00232A7B" w:rsidP="00232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:rsidR="00232A7B" w:rsidRPr="000746C7" w:rsidRDefault="00232A7B" w:rsidP="00232A7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</w:tbl>
    <w:p w:rsidR="00D50E8C" w:rsidRPr="00350135" w:rsidRDefault="00D50E8C" w:rsidP="00350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5013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โครงการผลประโยชน์ที่กำหนดไว้</w:t>
      </w:r>
    </w:p>
    <w:p w:rsidR="00D50E8C" w:rsidRPr="00247DEB" w:rsidRDefault="00D50E8C" w:rsidP="00392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92894" w:rsidRPr="00603FF6" w:rsidRDefault="00392894" w:rsidP="00350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603FF6">
        <w:rPr>
          <w:sz w:val="30"/>
          <w:szCs w:val="30"/>
          <w:cs/>
        </w:rPr>
        <w:t>กลุ่มบริษัท</w:t>
      </w:r>
      <w:r w:rsidR="00A47903" w:rsidRPr="00603FF6">
        <w:rPr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</w:t>
      </w:r>
      <w:r w:rsidR="00D70829">
        <w:rPr>
          <w:sz w:val="30"/>
          <w:szCs w:val="30"/>
        </w:rPr>
        <w:br/>
      </w:r>
      <w:r w:rsidR="00A47903" w:rsidRPr="00603FF6">
        <w:rPr>
          <w:sz w:val="30"/>
          <w:szCs w:val="30"/>
          <w:cs/>
        </w:rPr>
        <w:t>พ.ศ. 2541 ในการให้ผลประโยชน์เมื่อเกษียณแก่พนักงานตามสิทธิและอายุงาน</w:t>
      </w:r>
    </w:p>
    <w:p w:rsidR="00A47903" w:rsidRPr="00247DEB" w:rsidRDefault="00A47903" w:rsidP="0060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595AAD" w:rsidRDefault="00A47903" w:rsidP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630"/>
        <w:jc w:val="thaiDistribute"/>
        <w:rPr>
          <w:sz w:val="30"/>
          <w:szCs w:val="30"/>
        </w:rPr>
      </w:pPr>
      <w:r w:rsidRPr="00247DEB">
        <w:rPr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247DEB">
        <w:rPr>
          <w:sz w:val="30"/>
          <w:szCs w:val="30"/>
        </w:rPr>
        <w:br/>
      </w:r>
      <w:r w:rsidRPr="00247DEB">
        <w:rPr>
          <w:sz w:val="30"/>
          <w:szCs w:val="30"/>
          <w:cs/>
        </w:rPr>
        <w:t xml:space="preserve">ความเสี่ยงของช่วงชีวิต </w:t>
      </w:r>
      <w:r w:rsidRPr="00603FF6">
        <w:rPr>
          <w:sz w:val="30"/>
          <w:szCs w:val="30"/>
          <w:cs/>
        </w:rPr>
        <w:t xml:space="preserve">ความเสี่ยงจากอัตราดอกเบี้ย และความเสี่ยงจากตลาด (เงินลงทุน) </w:t>
      </w:r>
    </w:p>
    <w:p w:rsidR="00595AAD" w:rsidRDefault="00595AAD" w:rsidP="0060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sz w:val="30"/>
          <w:szCs w:val="30"/>
        </w:rPr>
      </w:pPr>
    </w:p>
    <w:p w:rsidR="00392894" w:rsidRPr="000746C7" w:rsidRDefault="00392894" w:rsidP="0060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:rsidR="002A465E" w:rsidRPr="00AB30BC" w:rsidRDefault="002A465E" w:rsidP="00BF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"/>
        <w:gridCol w:w="3566"/>
        <w:gridCol w:w="109"/>
        <w:gridCol w:w="289"/>
        <w:gridCol w:w="109"/>
        <w:gridCol w:w="996"/>
        <w:gridCol w:w="109"/>
        <w:gridCol w:w="163"/>
        <w:gridCol w:w="109"/>
        <w:gridCol w:w="1039"/>
        <w:gridCol w:w="109"/>
        <w:gridCol w:w="163"/>
        <w:gridCol w:w="109"/>
        <w:gridCol w:w="971"/>
        <w:gridCol w:w="109"/>
        <w:gridCol w:w="163"/>
        <w:gridCol w:w="109"/>
        <w:gridCol w:w="940"/>
        <w:gridCol w:w="107"/>
      </w:tblGrid>
      <w:tr w:rsidR="001A4810" w:rsidRPr="000746C7" w:rsidTr="00247DEB">
        <w:trPr>
          <w:gridBefore w:val="1"/>
          <w:wBefore w:w="58" w:type="pct"/>
        </w:trPr>
        <w:tc>
          <w:tcPr>
            <w:tcW w:w="1960" w:type="pct"/>
            <w:gridSpan w:val="2"/>
          </w:tcPr>
          <w:p w:rsidR="001A4810" w:rsidRPr="000746C7" w:rsidRDefault="001A4810" w:rsidP="009E145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12" w:type="pct"/>
            <w:gridSpan w:val="2"/>
          </w:tcPr>
          <w:p w:rsidR="001A4810" w:rsidRPr="000746C7" w:rsidRDefault="001A4810" w:rsidP="009E145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46" w:type="pct"/>
            <w:gridSpan w:val="6"/>
          </w:tcPr>
          <w:p w:rsidR="001A4810" w:rsidRPr="000746C7" w:rsidRDefault="001A4810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:rsidR="001A4810" w:rsidRPr="000746C7" w:rsidRDefault="001A4810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0" w:type="pct"/>
            <w:gridSpan w:val="6"/>
          </w:tcPr>
          <w:p w:rsidR="001A4810" w:rsidRPr="000746C7" w:rsidRDefault="001A4810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B7C" w:rsidRPr="000746C7" w:rsidTr="00247DEB">
        <w:trPr>
          <w:gridBefore w:val="1"/>
          <w:wBefore w:w="58" w:type="pct"/>
          <w:trHeight w:val="70"/>
        </w:trPr>
        <w:tc>
          <w:tcPr>
            <w:tcW w:w="1960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2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89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A3B53" w:rsidRPr="000746C7" w:rsidTr="00247DEB">
        <w:trPr>
          <w:gridBefore w:val="1"/>
          <w:wBefore w:w="58" w:type="pct"/>
          <w:trHeight w:val="434"/>
        </w:trPr>
        <w:tc>
          <w:tcPr>
            <w:tcW w:w="1960" w:type="pct"/>
            <w:gridSpan w:val="2"/>
          </w:tcPr>
          <w:p w:rsidR="00DA3B53" w:rsidRPr="000746C7" w:rsidRDefault="00DA3B53" w:rsidP="00DA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2" w:type="pct"/>
            <w:gridSpan w:val="2"/>
          </w:tcPr>
          <w:p w:rsidR="00DA3B53" w:rsidRPr="000746C7" w:rsidRDefault="00DA3B53" w:rsidP="00DA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14"/>
          </w:tcPr>
          <w:p w:rsidR="00DA3B53" w:rsidRPr="000746C7" w:rsidRDefault="00DA3B53" w:rsidP="00DA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85B7C" w:rsidRPr="000746C7" w:rsidTr="00247DEB">
        <w:trPr>
          <w:gridAfter w:val="1"/>
          <w:wAfter w:w="57" w:type="pct"/>
        </w:trPr>
        <w:tc>
          <w:tcPr>
            <w:tcW w:w="1960" w:type="pct"/>
            <w:gridSpan w:val="2"/>
          </w:tcPr>
          <w:p w:rsidR="00585B7C" w:rsidRPr="000746C7" w:rsidRDefault="00585B7C" w:rsidP="0058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12" w:type="pct"/>
            <w:gridSpan w:val="2"/>
          </w:tcPr>
          <w:p w:rsidR="00585B7C" w:rsidRPr="000746C7" w:rsidRDefault="00585B7C" w:rsidP="0058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vAlign w:val="bottom"/>
          </w:tcPr>
          <w:p w:rsidR="00585B7C" w:rsidRPr="000746C7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126,288</w:t>
            </w:r>
          </w:p>
        </w:tc>
        <w:tc>
          <w:tcPr>
            <w:tcW w:w="14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:rsidR="00585B7C" w:rsidRPr="000746C7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116,077</w:t>
            </w:r>
          </w:p>
        </w:tc>
        <w:tc>
          <w:tcPr>
            <w:tcW w:w="14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:rsidR="00585B7C" w:rsidRPr="000746C7" w:rsidRDefault="00585B7C" w:rsidP="00247D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125,702</w:t>
            </w:r>
          </w:p>
        </w:tc>
        <w:tc>
          <w:tcPr>
            <w:tcW w:w="14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vAlign w:val="bottom"/>
          </w:tcPr>
          <w:p w:rsidR="00585B7C" w:rsidRPr="000746C7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115,583</w:t>
            </w:r>
          </w:p>
        </w:tc>
      </w:tr>
      <w:tr w:rsidR="00585B7C" w:rsidRPr="000746C7" w:rsidTr="00247DEB">
        <w:trPr>
          <w:gridAfter w:val="1"/>
          <w:wAfter w:w="57" w:type="pct"/>
        </w:trPr>
        <w:tc>
          <w:tcPr>
            <w:tcW w:w="1960" w:type="pct"/>
            <w:gridSpan w:val="2"/>
          </w:tcPr>
          <w:p w:rsidR="00585B7C" w:rsidRPr="00AB30BC" w:rsidRDefault="00585B7C" w:rsidP="0058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" w:type="pct"/>
            <w:gridSpan w:val="2"/>
          </w:tcPr>
          <w:p w:rsidR="00585B7C" w:rsidRPr="00AB30BC" w:rsidRDefault="00585B7C" w:rsidP="0058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vAlign w:val="bottom"/>
          </w:tcPr>
          <w:p w:rsidR="00585B7C" w:rsidRPr="00AB30BC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585B7C" w:rsidRPr="00AB30BC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:rsidR="00585B7C" w:rsidRPr="00AB30BC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585B7C" w:rsidRPr="00AB30BC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:rsidR="00585B7C" w:rsidRPr="00AB30BC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585B7C" w:rsidRPr="00AB30BC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vAlign w:val="bottom"/>
          </w:tcPr>
          <w:p w:rsidR="00585B7C" w:rsidRPr="00AB30BC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</w:tr>
      <w:tr w:rsidR="00585B7C" w:rsidRPr="000746C7" w:rsidTr="00247DEB">
        <w:trPr>
          <w:gridAfter w:val="1"/>
          <w:wAfter w:w="57" w:type="pct"/>
        </w:trPr>
        <w:tc>
          <w:tcPr>
            <w:tcW w:w="1960" w:type="pct"/>
            <w:gridSpan w:val="2"/>
          </w:tcPr>
          <w:p w:rsidR="00585B7C" w:rsidRPr="000746C7" w:rsidRDefault="00585B7C" w:rsidP="00585B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12" w:type="pct"/>
            <w:gridSpan w:val="2"/>
          </w:tcPr>
          <w:p w:rsidR="00585B7C" w:rsidRPr="000746C7" w:rsidRDefault="00585B7C" w:rsidP="0058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vAlign w:val="bottom"/>
          </w:tcPr>
          <w:p w:rsidR="00585B7C" w:rsidRPr="000746C7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:rsidR="00585B7C" w:rsidRPr="000746C7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:rsidR="00585B7C" w:rsidRPr="000746C7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vAlign w:val="bottom"/>
          </w:tcPr>
          <w:p w:rsidR="00585B7C" w:rsidRPr="000746C7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</w:tr>
      <w:tr w:rsidR="00603FF6" w:rsidRPr="000746C7" w:rsidTr="00247DEB">
        <w:trPr>
          <w:gridAfter w:val="1"/>
          <w:wAfter w:w="57" w:type="pct"/>
        </w:trPr>
        <w:tc>
          <w:tcPr>
            <w:tcW w:w="1960" w:type="pct"/>
            <w:gridSpan w:val="2"/>
          </w:tcPr>
          <w:p w:rsidR="00603FF6" w:rsidRPr="000746C7" w:rsidRDefault="00603FF6" w:rsidP="00603FF6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" w:type="pct"/>
            <w:gridSpan w:val="2"/>
          </w:tcPr>
          <w:p w:rsidR="00603FF6" w:rsidRPr="000746C7" w:rsidRDefault="00603FF6" w:rsidP="0060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vAlign w:val="bottom"/>
          </w:tcPr>
          <w:p w:rsidR="00603FF6" w:rsidRPr="004558E4" w:rsidRDefault="00603FF6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558E4">
              <w:rPr>
                <w:rFonts w:ascii="Angsana New" w:hAnsi="Angsana New"/>
                <w:sz w:val="30"/>
                <w:szCs w:val="30"/>
                <w:lang w:val="en-US" w:bidi="th-TH"/>
              </w:rPr>
              <w:t>7,692</w:t>
            </w:r>
          </w:p>
        </w:tc>
        <w:tc>
          <w:tcPr>
            <w:tcW w:w="145" w:type="pct"/>
            <w:gridSpan w:val="2"/>
          </w:tcPr>
          <w:p w:rsidR="00603FF6" w:rsidRPr="000746C7" w:rsidRDefault="00603FF6" w:rsidP="0060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2" w:type="pct"/>
            <w:gridSpan w:val="2"/>
            <w:vAlign w:val="bottom"/>
          </w:tcPr>
          <w:p w:rsidR="00603FF6" w:rsidRPr="000746C7" w:rsidRDefault="00603FF6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8,761</w:t>
            </w:r>
          </w:p>
        </w:tc>
        <w:tc>
          <w:tcPr>
            <w:tcW w:w="145" w:type="pct"/>
            <w:gridSpan w:val="2"/>
          </w:tcPr>
          <w:p w:rsidR="00603FF6" w:rsidRPr="000746C7" w:rsidRDefault="00603FF6" w:rsidP="0060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6" w:type="pct"/>
            <w:gridSpan w:val="2"/>
            <w:vAlign w:val="bottom"/>
          </w:tcPr>
          <w:p w:rsidR="00603FF6" w:rsidRPr="004558E4" w:rsidRDefault="00603FF6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558E4">
              <w:rPr>
                <w:rFonts w:ascii="Angsana New" w:hAnsi="Angsana New"/>
                <w:sz w:val="30"/>
                <w:szCs w:val="30"/>
                <w:lang w:val="en-US" w:bidi="th-TH"/>
              </w:rPr>
              <w:t>7,613</w:t>
            </w:r>
          </w:p>
        </w:tc>
        <w:tc>
          <w:tcPr>
            <w:tcW w:w="145" w:type="pct"/>
            <w:gridSpan w:val="2"/>
          </w:tcPr>
          <w:p w:rsidR="00603FF6" w:rsidRPr="000746C7" w:rsidRDefault="00603FF6" w:rsidP="0060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  <w:gridSpan w:val="2"/>
            <w:vAlign w:val="bottom"/>
          </w:tcPr>
          <w:p w:rsidR="00603FF6" w:rsidRPr="000746C7" w:rsidRDefault="00603FF6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8,684</w:t>
            </w:r>
          </w:p>
        </w:tc>
      </w:tr>
      <w:tr w:rsidR="00603FF6" w:rsidRPr="000746C7" w:rsidTr="00247DEB">
        <w:trPr>
          <w:gridAfter w:val="1"/>
          <w:wAfter w:w="57" w:type="pct"/>
        </w:trPr>
        <w:tc>
          <w:tcPr>
            <w:tcW w:w="1960" w:type="pct"/>
            <w:gridSpan w:val="2"/>
          </w:tcPr>
          <w:p w:rsidR="00603FF6" w:rsidRPr="000746C7" w:rsidRDefault="00603FF6" w:rsidP="00603FF6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12" w:type="pct"/>
            <w:gridSpan w:val="2"/>
          </w:tcPr>
          <w:p w:rsidR="00603FF6" w:rsidRPr="000746C7" w:rsidRDefault="00603FF6" w:rsidP="0060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vAlign w:val="bottom"/>
          </w:tcPr>
          <w:p w:rsidR="00603FF6" w:rsidRPr="004558E4" w:rsidRDefault="00603FF6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4558E4">
              <w:rPr>
                <w:rFonts w:ascii="Angsana New" w:hAnsi="Angsana New"/>
                <w:sz w:val="30"/>
                <w:szCs w:val="30"/>
              </w:rPr>
              <w:t>2,892</w:t>
            </w:r>
          </w:p>
        </w:tc>
        <w:tc>
          <w:tcPr>
            <w:tcW w:w="145" w:type="pct"/>
            <w:gridSpan w:val="2"/>
          </w:tcPr>
          <w:p w:rsidR="00603FF6" w:rsidRPr="000746C7" w:rsidRDefault="00603FF6" w:rsidP="0060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  <w:vAlign w:val="bottom"/>
          </w:tcPr>
          <w:p w:rsidR="00603FF6" w:rsidRPr="000746C7" w:rsidRDefault="00603FF6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3,024</w:t>
            </w:r>
          </w:p>
        </w:tc>
        <w:tc>
          <w:tcPr>
            <w:tcW w:w="145" w:type="pct"/>
            <w:gridSpan w:val="2"/>
          </w:tcPr>
          <w:p w:rsidR="00603FF6" w:rsidRPr="000746C7" w:rsidRDefault="00603FF6" w:rsidP="0060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  <w:vAlign w:val="bottom"/>
          </w:tcPr>
          <w:p w:rsidR="00603FF6" w:rsidRPr="004558E4" w:rsidRDefault="00603FF6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4558E4">
              <w:rPr>
                <w:rFonts w:ascii="Angsana New" w:hAnsi="Angsana New"/>
                <w:sz w:val="30"/>
                <w:szCs w:val="30"/>
              </w:rPr>
              <w:t>2,875</w:t>
            </w:r>
          </w:p>
        </w:tc>
        <w:tc>
          <w:tcPr>
            <w:tcW w:w="145" w:type="pct"/>
            <w:gridSpan w:val="2"/>
          </w:tcPr>
          <w:p w:rsidR="00603FF6" w:rsidRPr="000746C7" w:rsidRDefault="00603FF6" w:rsidP="0060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  <w:gridSpan w:val="2"/>
            <w:tcBorders>
              <w:bottom w:val="single" w:sz="4" w:space="0" w:color="auto"/>
            </w:tcBorders>
            <w:vAlign w:val="bottom"/>
          </w:tcPr>
          <w:p w:rsidR="00603FF6" w:rsidRPr="000746C7" w:rsidRDefault="00603FF6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3,009</w:t>
            </w:r>
          </w:p>
        </w:tc>
      </w:tr>
      <w:tr w:rsidR="00603FF6" w:rsidRPr="000746C7" w:rsidTr="00247DEB">
        <w:trPr>
          <w:gridAfter w:val="1"/>
          <w:wAfter w:w="57" w:type="pct"/>
        </w:trPr>
        <w:tc>
          <w:tcPr>
            <w:tcW w:w="1960" w:type="pct"/>
            <w:gridSpan w:val="2"/>
          </w:tcPr>
          <w:p w:rsidR="00603FF6" w:rsidRPr="000746C7" w:rsidRDefault="00603FF6" w:rsidP="00603FF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" w:type="pct"/>
            <w:gridSpan w:val="2"/>
          </w:tcPr>
          <w:p w:rsidR="00603FF6" w:rsidRPr="000746C7" w:rsidRDefault="00603FF6" w:rsidP="0060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</w:tcBorders>
            <w:vAlign w:val="bottom"/>
          </w:tcPr>
          <w:p w:rsidR="00603FF6" w:rsidRPr="004558E4" w:rsidRDefault="00603FF6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8E4">
              <w:rPr>
                <w:rFonts w:ascii="Angsana New" w:hAnsi="Angsana New"/>
                <w:b/>
                <w:bCs/>
                <w:sz w:val="30"/>
                <w:szCs w:val="30"/>
              </w:rPr>
              <w:t>10,584</w:t>
            </w:r>
          </w:p>
        </w:tc>
        <w:tc>
          <w:tcPr>
            <w:tcW w:w="145" w:type="pct"/>
            <w:gridSpan w:val="2"/>
          </w:tcPr>
          <w:p w:rsidR="00603FF6" w:rsidRPr="000746C7" w:rsidRDefault="00603FF6" w:rsidP="0060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</w:tcBorders>
            <w:vAlign w:val="bottom"/>
          </w:tcPr>
          <w:p w:rsidR="00603FF6" w:rsidRPr="000746C7" w:rsidRDefault="00603FF6" w:rsidP="00247D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11,785</w:t>
            </w:r>
          </w:p>
        </w:tc>
        <w:tc>
          <w:tcPr>
            <w:tcW w:w="145" w:type="pct"/>
            <w:gridSpan w:val="2"/>
          </w:tcPr>
          <w:p w:rsidR="00603FF6" w:rsidRPr="000746C7" w:rsidRDefault="00603FF6" w:rsidP="0060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  <w:vAlign w:val="bottom"/>
          </w:tcPr>
          <w:p w:rsidR="00603FF6" w:rsidRPr="004558E4" w:rsidRDefault="00603FF6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8E4">
              <w:rPr>
                <w:rFonts w:ascii="Angsana New" w:hAnsi="Angsana New"/>
                <w:b/>
                <w:bCs/>
                <w:sz w:val="30"/>
                <w:szCs w:val="30"/>
              </w:rPr>
              <w:t>10,488</w:t>
            </w:r>
          </w:p>
        </w:tc>
        <w:tc>
          <w:tcPr>
            <w:tcW w:w="145" w:type="pct"/>
            <w:gridSpan w:val="2"/>
          </w:tcPr>
          <w:p w:rsidR="00603FF6" w:rsidRPr="000746C7" w:rsidRDefault="00603FF6" w:rsidP="0060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top w:val="single" w:sz="4" w:space="0" w:color="auto"/>
            </w:tcBorders>
            <w:vAlign w:val="bottom"/>
          </w:tcPr>
          <w:p w:rsidR="00603FF6" w:rsidRPr="000746C7" w:rsidRDefault="00603FF6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11,693</w:t>
            </w:r>
          </w:p>
        </w:tc>
      </w:tr>
      <w:tr w:rsidR="00754551" w:rsidRPr="000746C7" w:rsidTr="00247DEB">
        <w:trPr>
          <w:gridAfter w:val="1"/>
          <w:wAfter w:w="57" w:type="pct"/>
        </w:trPr>
        <w:tc>
          <w:tcPr>
            <w:tcW w:w="1960" w:type="pct"/>
            <w:gridSpan w:val="2"/>
          </w:tcPr>
          <w:p w:rsidR="00754551" w:rsidRPr="00EA427C" w:rsidRDefault="00754551" w:rsidP="00603FF6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" w:type="pct"/>
            <w:gridSpan w:val="2"/>
          </w:tcPr>
          <w:p w:rsidR="00754551" w:rsidRPr="000746C7" w:rsidRDefault="00754551" w:rsidP="0060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vAlign w:val="bottom"/>
          </w:tcPr>
          <w:p w:rsidR="00754551" w:rsidRPr="004558E4" w:rsidRDefault="00754551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754551" w:rsidRPr="000746C7" w:rsidRDefault="00754551" w:rsidP="0060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:rsidR="00754551" w:rsidRPr="000746C7" w:rsidRDefault="00754551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754551" w:rsidRPr="000746C7" w:rsidRDefault="00754551" w:rsidP="0060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:rsidR="00754551" w:rsidRPr="004558E4" w:rsidRDefault="00754551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754551" w:rsidRPr="000746C7" w:rsidRDefault="00754551" w:rsidP="0060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vAlign w:val="bottom"/>
          </w:tcPr>
          <w:p w:rsidR="00754551" w:rsidRPr="000746C7" w:rsidRDefault="00754551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5B7C" w:rsidRPr="000746C7" w:rsidTr="00247DEB">
        <w:trPr>
          <w:gridAfter w:val="1"/>
          <w:wAfter w:w="57" w:type="pct"/>
        </w:trPr>
        <w:tc>
          <w:tcPr>
            <w:tcW w:w="1960" w:type="pct"/>
            <w:gridSpan w:val="2"/>
          </w:tcPr>
          <w:p w:rsidR="00585B7C" w:rsidRPr="000746C7" w:rsidRDefault="00585B7C" w:rsidP="0058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12" w:type="pct"/>
            <w:gridSpan w:val="2"/>
          </w:tcPr>
          <w:p w:rsidR="00585B7C" w:rsidRPr="000746C7" w:rsidRDefault="00585B7C" w:rsidP="0058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vAlign w:val="bottom"/>
          </w:tcPr>
          <w:p w:rsidR="00585B7C" w:rsidRPr="000746C7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:rsidR="00585B7C" w:rsidRPr="000746C7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:rsidR="00585B7C" w:rsidRPr="000746C7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vAlign w:val="bottom"/>
          </w:tcPr>
          <w:p w:rsidR="00585B7C" w:rsidRPr="000746C7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3FF6" w:rsidRPr="000746C7" w:rsidTr="00247DEB">
        <w:trPr>
          <w:gridAfter w:val="1"/>
          <w:wAfter w:w="57" w:type="pct"/>
        </w:trPr>
        <w:tc>
          <w:tcPr>
            <w:tcW w:w="1960" w:type="pct"/>
            <w:gridSpan w:val="2"/>
          </w:tcPr>
          <w:p w:rsidR="00603FF6" w:rsidRPr="000746C7" w:rsidRDefault="00603FF6" w:rsidP="00603FF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0746C7">
              <w:rPr>
                <w:rFonts w:ascii="Times New Roman" w:hAnsi="Times New Roman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212" w:type="pct"/>
            <w:gridSpan w:val="2"/>
          </w:tcPr>
          <w:p w:rsidR="00603FF6" w:rsidRPr="000746C7" w:rsidRDefault="00603FF6" w:rsidP="0060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vAlign w:val="bottom"/>
          </w:tcPr>
          <w:p w:rsidR="00603FF6" w:rsidRPr="004558E4" w:rsidRDefault="00603FF6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sz w:val="30"/>
                <w:szCs w:val="30"/>
                <w:lang w:val="en-US"/>
              </w:rPr>
              <w:t>(7,031)</w:t>
            </w:r>
          </w:p>
        </w:tc>
        <w:tc>
          <w:tcPr>
            <w:tcW w:w="145" w:type="pct"/>
            <w:gridSpan w:val="2"/>
          </w:tcPr>
          <w:p w:rsidR="00603FF6" w:rsidRPr="000746C7" w:rsidRDefault="00603FF6" w:rsidP="0060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  <w:vAlign w:val="bottom"/>
          </w:tcPr>
          <w:p w:rsidR="00603FF6" w:rsidRPr="000746C7" w:rsidRDefault="00603FF6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(1,574)</w:t>
            </w:r>
          </w:p>
        </w:tc>
        <w:tc>
          <w:tcPr>
            <w:tcW w:w="145" w:type="pct"/>
            <w:gridSpan w:val="2"/>
          </w:tcPr>
          <w:p w:rsidR="00603FF6" w:rsidRPr="000746C7" w:rsidRDefault="00603FF6" w:rsidP="0060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  <w:vAlign w:val="bottom"/>
          </w:tcPr>
          <w:p w:rsidR="00603FF6" w:rsidRPr="004558E4" w:rsidRDefault="00603FF6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sz w:val="30"/>
                <w:szCs w:val="30"/>
                <w:lang w:val="en-US"/>
              </w:rPr>
              <w:t>(7,031)</w:t>
            </w:r>
          </w:p>
        </w:tc>
        <w:tc>
          <w:tcPr>
            <w:tcW w:w="145" w:type="pct"/>
            <w:gridSpan w:val="2"/>
          </w:tcPr>
          <w:p w:rsidR="00603FF6" w:rsidRPr="000746C7" w:rsidRDefault="00603FF6" w:rsidP="0060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bottom w:val="single" w:sz="4" w:space="0" w:color="auto"/>
            </w:tcBorders>
            <w:vAlign w:val="bottom"/>
          </w:tcPr>
          <w:p w:rsidR="00603FF6" w:rsidRPr="000746C7" w:rsidRDefault="00603FF6" w:rsidP="00603FF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(1,574)</w:t>
            </w:r>
          </w:p>
        </w:tc>
      </w:tr>
      <w:tr w:rsidR="00585B7C" w:rsidRPr="000746C7" w:rsidTr="00247DEB">
        <w:trPr>
          <w:gridAfter w:val="1"/>
          <w:wAfter w:w="57" w:type="pct"/>
        </w:trPr>
        <w:tc>
          <w:tcPr>
            <w:tcW w:w="1960" w:type="pct"/>
            <w:gridSpan w:val="2"/>
          </w:tcPr>
          <w:p w:rsidR="00585B7C" w:rsidRPr="00AB30BC" w:rsidRDefault="00585B7C" w:rsidP="00585B7C">
            <w:pPr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</w:p>
        </w:tc>
        <w:tc>
          <w:tcPr>
            <w:tcW w:w="212" w:type="pct"/>
            <w:gridSpan w:val="2"/>
          </w:tcPr>
          <w:p w:rsidR="00585B7C" w:rsidRPr="00AB30BC" w:rsidRDefault="00585B7C" w:rsidP="0058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vAlign w:val="bottom"/>
          </w:tcPr>
          <w:p w:rsidR="00585B7C" w:rsidRPr="00AB30BC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2"/>
          </w:tcPr>
          <w:p w:rsidR="00585B7C" w:rsidRPr="00AB30BC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:rsidR="00585B7C" w:rsidRPr="00AB30BC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2"/>
          </w:tcPr>
          <w:p w:rsidR="00585B7C" w:rsidRPr="00AB30BC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:rsidR="00585B7C" w:rsidRPr="00AB30BC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2"/>
          </w:tcPr>
          <w:p w:rsidR="00585B7C" w:rsidRPr="00AB30BC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vAlign w:val="bottom"/>
          </w:tcPr>
          <w:p w:rsidR="00585B7C" w:rsidRPr="00AB30BC" w:rsidRDefault="00585B7C" w:rsidP="00585B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85B7C" w:rsidRPr="000746C7" w:rsidTr="00247DEB">
        <w:trPr>
          <w:gridAfter w:val="1"/>
          <w:wAfter w:w="57" w:type="pct"/>
        </w:trPr>
        <w:tc>
          <w:tcPr>
            <w:tcW w:w="1960" w:type="pct"/>
            <w:gridSpan w:val="2"/>
          </w:tcPr>
          <w:p w:rsidR="00585B7C" w:rsidRPr="000746C7" w:rsidRDefault="00585B7C" w:rsidP="0058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2" w:type="pct"/>
            <w:gridSpan w:val="2"/>
          </w:tcPr>
          <w:p w:rsidR="00585B7C" w:rsidRPr="000746C7" w:rsidRDefault="00585B7C" w:rsidP="0058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tcBorders>
              <w:bottom w:val="double" w:sz="4" w:space="0" w:color="auto"/>
            </w:tcBorders>
            <w:vAlign w:val="bottom"/>
          </w:tcPr>
          <w:p w:rsidR="00585B7C" w:rsidRPr="000746C7" w:rsidRDefault="00603FF6" w:rsidP="00585B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603FF6">
              <w:rPr>
                <w:rFonts w:ascii="Angsana New" w:hAnsi="Angsana New"/>
                <w:sz w:val="30"/>
                <w:szCs w:val="30"/>
              </w:rPr>
              <w:t>129,841</w:t>
            </w:r>
          </w:p>
        </w:tc>
        <w:tc>
          <w:tcPr>
            <w:tcW w:w="14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bottom w:val="double" w:sz="4" w:space="0" w:color="auto"/>
            </w:tcBorders>
            <w:vAlign w:val="bottom"/>
          </w:tcPr>
          <w:p w:rsidR="00585B7C" w:rsidRPr="000746C7" w:rsidRDefault="00585B7C" w:rsidP="00585B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126,288</w:t>
            </w:r>
          </w:p>
        </w:tc>
        <w:tc>
          <w:tcPr>
            <w:tcW w:w="14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double" w:sz="4" w:space="0" w:color="auto"/>
            </w:tcBorders>
            <w:vAlign w:val="bottom"/>
          </w:tcPr>
          <w:p w:rsidR="00585B7C" w:rsidRPr="000746C7" w:rsidRDefault="00603FF6" w:rsidP="00585B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88"/>
              <w:rPr>
                <w:rFonts w:ascii="Angsana New" w:hAnsi="Angsana New" w:cs="Angsana New"/>
                <w:sz w:val="30"/>
                <w:szCs w:val="30"/>
              </w:rPr>
            </w:pPr>
            <w:r w:rsidRPr="00603FF6">
              <w:rPr>
                <w:rFonts w:ascii="Angsana New" w:hAnsi="Angsana New" w:cs="Angsana New"/>
                <w:sz w:val="30"/>
                <w:szCs w:val="30"/>
              </w:rPr>
              <w:t>129,159</w:t>
            </w:r>
          </w:p>
        </w:tc>
        <w:tc>
          <w:tcPr>
            <w:tcW w:w="14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bottom w:val="double" w:sz="4" w:space="0" w:color="auto"/>
            </w:tcBorders>
            <w:vAlign w:val="bottom"/>
          </w:tcPr>
          <w:p w:rsidR="00585B7C" w:rsidRPr="000746C7" w:rsidRDefault="00585B7C" w:rsidP="00585B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88"/>
              <w:rPr>
                <w:rFonts w:ascii="Angsana New" w:hAnsi="Angsana New" w:cs="Angsana New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sz w:val="30"/>
                <w:szCs w:val="30"/>
              </w:rPr>
              <w:t>125,702</w:t>
            </w:r>
          </w:p>
        </w:tc>
      </w:tr>
    </w:tbl>
    <w:p w:rsidR="00595AAD" w:rsidRDefault="00595AAD" w:rsidP="0075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D50E8C" w:rsidRPr="000746C7" w:rsidRDefault="00D50E8C" w:rsidP="000B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ข้อสมมติในการประมาณการตามหลักการคณิตศาสตร์ประกันภัย</w:t>
      </w:r>
    </w:p>
    <w:p w:rsidR="00D50E8C" w:rsidRPr="009707AD" w:rsidRDefault="00D50E8C" w:rsidP="000B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54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134157" w:rsidRPr="000746C7" w:rsidRDefault="004977DE" w:rsidP="000B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>ข้อสมม</w:t>
      </w:r>
      <w:r w:rsidR="00500E9A" w:rsidRPr="000746C7">
        <w:rPr>
          <w:rFonts w:ascii="Angsana New" w:hAnsi="Angsana New"/>
          <w:color w:val="000000"/>
          <w:sz w:val="30"/>
          <w:szCs w:val="30"/>
          <w:cs/>
        </w:rPr>
        <w:t>ติหลักในการประมาณก</w:t>
      </w:r>
      <w:r w:rsidR="00F93800" w:rsidRPr="000746C7">
        <w:rPr>
          <w:rFonts w:ascii="Angsana New" w:hAnsi="Angsana New"/>
          <w:color w:val="000000"/>
          <w:sz w:val="30"/>
          <w:szCs w:val="30"/>
          <w:cs/>
        </w:rPr>
        <w:t>ารตามหลักการคณิตศาสตร์ประกันภัย</w:t>
      </w:r>
      <w:r w:rsidR="00F93800" w:rsidRPr="000746C7">
        <w:rPr>
          <w:rFonts w:ascii="Angsana New" w:hAnsi="Angsana New"/>
          <w:color w:val="000000"/>
          <w:sz w:val="30"/>
          <w:szCs w:val="30"/>
        </w:rPr>
        <w:t xml:space="preserve"> </w:t>
      </w:r>
      <w:r w:rsidR="00500E9A" w:rsidRPr="000746C7">
        <w:rPr>
          <w:rFonts w:ascii="Angsana New" w:hAnsi="Angsana New"/>
          <w:color w:val="000000"/>
          <w:sz w:val="30"/>
          <w:szCs w:val="30"/>
          <w:cs/>
        </w:rPr>
        <w:t>ณ วันที่รายงาน (แสดงโดยวิธีถัวเฉลี่ย</w:t>
      </w:r>
      <w:r w:rsidR="000B4880">
        <w:rPr>
          <w:rFonts w:ascii="Angsana New" w:hAnsi="Angsana New"/>
          <w:color w:val="000000"/>
          <w:sz w:val="30"/>
          <w:szCs w:val="30"/>
        </w:rPr>
        <w:br/>
      </w:r>
      <w:r w:rsidR="00500E9A" w:rsidRPr="000746C7">
        <w:rPr>
          <w:rFonts w:ascii="Angsana New" w:hAnsi="Angsana New"/>
          <w:color w:val="000000"/>
          <w:sz w:val="30"/>
          <w:szCs w:val="30"/>
          <w:cs/>
        </w:rPr>
        <w:t>ถ่วงน้ำหนัก)</w:t>
      </w:r>
    </w:p>
    <w:p w:rsidR="00392894" w:rsidRPr="009707AD" w:rsidRDefault="00392894" w:rsidP="00392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color w:val="000000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2"/>
        <w:gridCol w:w="1242"/>
        <w:gridCol w:w="236"/>
        <w:gridCol w:w="1278"/>
        <w:gridCol w:w="236"/>
        <w:gridCol w:w="1231"/>
        <w:gridCol w:w="236"/>
        <w:gridCol w:w="1209"/>
      </w:tblGrid>
      <w:tr w:rsidR="00D61DB3" w:rsidRPr="000746C7" w:rsidTr="000B4880">
        <w:tc>
          <w:tcPr>
            <w:tcW w:w="1882" w:type="pct"/>
          </w:tcPr>
          <w:p w:rsidR="00D61DB3" w:rsidRPr="000746C7" w:rsidRDefault="00D61DB3" w:rsidP="009E145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516" w:type="pct"/>
            <w:gridSpan w:val="3"/>
          </w:tcPr>
          <w:p w:rsidR="00D61DB3" w:rsidRPr="000746C7" w:rsidRDefault="00D61DB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D61DB3" w:rsidRPr="000746C7" w:rsidRDefault="00D61DB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:rsidR="00D61DB3" w:rsidRPr="000746C7" w:rsidRDefault="00D61DB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B7C" w:rsidRPr="000746C7" w:rsidTr="000B4880">
        <w:trPr>
          <w:trHeight w:val="434"/>
        </w:trPr>
        <w:tc>
          <w:tcPr>
            <w:tcW w:w="1882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61DB3" w:rsidRPr="000746C7" w:rsidTr="000B4880">
        <w:trPr>
          <w:trHeight w:val="434"/>
        </w:trPr>
        <w:tc>
          <w:tcPr>
            <w:tcW w:w="1882" w:type="pct"/>
          </w:tcPr>
          <w:p w:rsidR="00D61DB3" w:rsidRPr="000746C7" w:rsidRDefault="00D61DB3" w:rsidP="00D6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pct"/>
            <w:gridSpan w:val="7"/>
          </w:tcPr>
          <w:p w:rsidR="00D61DB3" w:rsidRPr="000746C7" w:rsidRDefault="00D61DB3" w:rsidP="00D6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ร้อยละ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FF0E3F" w:rsidRPr="000746C7" w:rsidTr="000B4880">
        <w:tc>
          <w:tcPr>
            <w:tcW w:w="1882" w:type="pct"/>
          </w:tcPr>
          <w:p w:rsidR="00FF0E3F" w:rsidRPr="000746C7" w:rsidRDefault="00FF0E3F" w:rsidP="00595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83" w:type="pct"/>
          </w:tcPr>
          <w:p w:rsidR="00FF0E3F" w:rsidRPr="004558E4" w:rsidRDefault="00FF0E3F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558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2.68, 2.56</w:t>
            </w:r>
          </w:p>
        </w:tc>
        <w:tc>
          <w:tcPr>
            <w:tcW w:w="130" w:type="pct"/>
          </w:tcPr>
          <w:p w:rsidR="00FF0E3F" w:rsidRPr="000746C7" w:rsidRDefault="00FF0E3F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2" w:type="pct"/>
          </w:tcPr>
          <w:p w:rsidR="00FF0E3F" w:rsidRPr="000746C7" w:rsidRDefault="00FF0E3F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2.68, 2.56</w:t>
            </w:r>
          </w:p>
        </w:tc>
        <w:tc>
          <w:tcPr>
            <w:tcW w:w="130" w:type="pct"/>
          </w:tcPr>
          <w:p w:rsidR="00FF0E3F" w:rsidRPr="000746C7" w:rsidRDefault="00FF0E3F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</w:tcPr>
          <w:p w:rsidR="00FF0E3F" w:rsidRPr="004558E4" w:rsidRDefault="00FF0E3F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558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2.56</w:t>
            </w:r>
          </w:p>
        </w:tc>
        <w:tc>
          <w:tcPr>
            <w:tcW w:w="130" w:type="pct"/>
          </w:tcPr>
          <w:p w:rsidR="00FF0E3F" w:rsidRPr="000746C7" w:rsidRDefault="00FF0E3F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</w:tcPr>
          <w:p w:rsidR="00FF0E3F" w:rsidRPr="000746C7" w:rsidRDefault="00FF0E3F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2.56</w:t>
            </w:r>
          </w:p>
        </w:tc>
      </w:tr>
      <w:tr w:rsidR="00FF0E3F" w:rsidRPr="000746C7" w:rsidTr="000B4880">
        <w:tc>
          <w:tcPr>
            <w:tcW w:w="1882" w:type="pct"/>
          </w:tcPr>
          <w:p w:rsidR="00FF0E3F" w:rsidRPr="000746C7" w:rsidRDefault="00FF0E3F" w:rsidP="00595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ขึ้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เงินเดือนในอนาคต</w:t>
            </w:r>
          </w:p>
        </w:tc>
        <w:tc>
          <w:tcPr>
            <w:tcW w:w="683" w:type="pct"/>
          </w:tcPr>
          <w:p w:rsidR="00FF0E3F" w:rsidRPr="004558E4" w:rsidRDefault="00FF0E3F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558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6.35</w:t>
            </w:r>
          </w:p>
        </w:tc>
        <w:tc>
          <w:tcPr>
            <w:tcW w:w="130" w:type="pct"/>
          </w:tcPr>
          <w:p w:rsidR="00FF0E3F" w:rsidRPr="000746C7" w:rsidRDefault="00FF0E3F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2" w:type="pct"/>
          </w:tcPr>
          <w:p w:rsidR="00FF0E3F" w:rsidRPr="000746C7" w:rsidRDefault="00FF0E3F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6.35</w:t>
            </w:r>
          </w:p>
        </w:tc>
        <w:tc>
          <w:tcPr>
            <w:tcW w:w="130" w:type="pct"/>
          </w:tcPr>
          <w:p w:rsidR="00FF0E3F" w:rsidRPr="000746C7" w:rsidRDefault="00FF0E3F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</w:tcPr>
          <w:p w:rsidR="00FF0E3F" w:rsidRPr="004558E4" w:rsidRDefault="00FF0E3F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558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6.35</w:t>
            </w:r>
          </w:p>
        </w:tc>
        <w:tc>
          <w:tcPr>
            <w:tcW w:w="130" w:type="pct"/>
          </w:tcPr>
          <w:p w:rsidR="00FF0E3F" w:rsidRPr="000746C7" w:rsidRDefault="00FF0E3F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</w:tcPr>
          <w:p w:rsidR="00FF0E3F" w:rsidRPr="000746C7" w:rsidRDefault="00FF0E3F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6.35</w:t>
            </w:r>
          </w:p>
        </w:tc>
      </w:tr>
      <w:tr w:rsidR="00FF0E3F" w:rsidRPr="000746C7" w:rsidTr="000B4880">
        <w:trPr>
          <w:trHeight w:val="380"/>
        </w:trPr>
        <w:tc>
          <w:tcPr>
            <w:tcW w:w="1882" w:type="pct"/>
            <w:shd w:val="clear" w:color="auto" w:fill="auto"/>
          </w:tcPr>
          <w:p w:rsidR="00FF0E3F" w:rsidRPr="000746C7" w:rsidRDefault="00FF0E3F" w:rsidP="00595AAD">
            <w:pPr>
              <w:ind w:lef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683" w:type="pct"/>
          </w:tcPr>
          <w:p w:rsidR="00FF0E3F" w:rsidRPr="004558E4" w:rsidRDefault="00FF0E3F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558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0 - 50</w:t>
            </w:r>
          </w:p>
        </w:tc>
        <w:tc>
          <w:tcPr>
            <w:tcW w:w="130" w:type="pct"/>
          </w:tcPr>
          <w:p w:rsidR="00FF0E3F" w:rsidRPr="000746C7" w:rsidRDefault="00FF0E3F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2" w:type="pct"/>
          </w:tcPr>
          <w:p w:rsidR="00FF0E3F" w:rsidRPr="000746C7" w:rsidRDefault="00FF0E3F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0 - 50</w:t>
            </w:r>
          </w:p>
        </w:tc>
        <w:tc>
          <w:tcPr>
            <w:tcW w:w="130" w:type="pct"/>
          </w:tcPr>
          <w:p w:rsidR="00FF0E3F" w:rsidRPr="000746C7" w:rsidRDefault="00FF0E3F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</w:tcPr>
          <w:p w:rsidR="00FF0E3F" w:rsidRPr="004558E4" w:rsidRDefault="00FF0E3F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558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0 - 50</w:t>
            </w:r>
          </w:p>
        </w:tc>
        <w:tc>
          <w:tcPr>
            <w:tcW w:w="130" w:type="pct"/>
          </w:tcPr>
          <w:p w:rsidR="00FF0E3F" w:rsidRPr="000746C7" w:rsidRDefault="00FF0E3F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</w:tcPr>
          <w:p w:rsidR="00FF0E3F" w:rsidRPr="000746C7" w:rsidRDefault="00FF0E3F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0 - 50</w:t>
            </w:r>
          </w:p>
        </w:tc>
      </w:tr>
    </w:tbl>
    <w:p w:rsidR="005F6084" w:rsidRPr="009707AD" w:rsidRDefault="005F6084" w:rsidP="00CC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color w:val="000000"/>
          <w:sz w:val="24"/>
          <w:szCs w:val="24"/>
        </w:rPr>
      </w:pPr>
    </w:p>
    <w:p w:rsidR="003959DD" w:rsidRPr="000B4880" w:rsidRDefault="00F96586" w:rsidP="000B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4880">
        <w:rPr>
          <w:rFonts w:ascii="Angsana New" w:hAnsi="Angsana New"/>
          <w:color w:val="000000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731943" w:rsidRPr="009707AD" w:rsidRDefault="00731943" w:rsidP="00F965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Angsana New" w:hAnsi="Angsana New"/>
          <w:sz w:val="24"/>
          <w:szCs w:val="24"/>
        </w:rPr>
      </w:pPr>
    </w:p>
    <w:p w:rsidR="00731943" w:rsidRPr="000B4880" w:rsidRDefault="00731943" w:rsidP="000B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4880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0B4880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B4880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0B4880">
        <w:rPr>
          <w:rFonts w:ascii="Angsana New" w:hAnsi="Angsana New"/>
          <w:color w:val="000000"/>
          <w:sz w:val="30"/>
          <w:szCs w:val="30"/>
        </w:rPr>
        <w:t>25</w:t>
      </w:r>
      <w:r w:rsidR="00585B7C" w:rsidRPr="000B4880">
        <w:rPr>
          <w:rFonts w:ascii="Angsana New" w:hAnsi="Angsana New"/>
          <w:color w:val="000000"/>
          <w:sz w:val="30"/>
          <w:szCs w:val="30"/>
        </w:rPr>
        <w:t>61</w:t>
      </w:r>
      <w:r w:rsidRPr="000B4880">
        <w:rPr>
          <w:rFonts w:ascii="Angsana New" w:hAnsi="Angsana New"/>
          <w:color w:val="000000"/>
          <w:sz w:val="30"/>
          <w:szCs w:val="30"/>
        </w:rPr>
        <w:t xml:space="preserve"> </w:t>
      </w:r>
      <w:r w:rsidRPr="000B4880">
        <w:rPr>
          <w:rFonts w:ascii="Angsana New" w:hAnsi="Angsana New" w:hint="cs"/>
          <w:color w:val="000000"/>
          <w:sz w:val="30"/>
          <w:szCs w:val="30"/>
          <w:cs/>
        </w:rPr>
        <w:t>ระยะเวลาถัวเฉลี่ยถ่วงน้ำ</w:t>
      </w:r>
      <w:r w:rsidR="00FB76AE" w:rsidRPr="000B4880">
        <w:rPr>
          <w:rFonts w:ascii="Angsana New" w:hAnsi="Angsana New" w:hint="cs"/>
          <w:color w:val="000000"/>
          <w:sz w:val="30"/>
          <w:szCs w:val="30"/>
          <w:cs/>
        </w:rPr>
        <w:t>หนักของภาระผูกพันผลประโยชน์ที่กำ</w:t>
      </w:r>
      <w:r w:rsidRPr="000B4880">
        <w:rPr>
          <w:rFonts w:ascii="Angsana New" w:hAnsi="Angsana New" w:hint="cs"/>
          <w:color w:val="000000"/>
          <w:sz w:val="30"/>
          <w:szCs w:val="30"/>
          <w:cs/>
        </w:rPr>
        <w:t>หนดไว้</w:t>
      </w:r>
      <w:r w:rsidR="003F2485" w:rsidRPr="000B4880">
        <w:rPr>
          <w:rFonts w:ascii="Angsana New" w:hAnsi="Angsana New" w:hint="cs"/>
          <w:color w:val="000000"/>
          <w:sz w:val="30"/>
          <w:szCs w:val="30"/>
          <w:cs/>
        </w:rPr>
        <w:t xml:space="preserve">ของบริษัทและบริษัทย่อยเป็น </w:t>
      </w:r>
      <w:r w:rsidR="00FF0E3F" w:rsidRPr="000B4880">
        <w:rPr>
          <w:rFonts w:ascii="Angsana New" w:hAnsi="Angsana New"/>
          <w:color w:val="000000"/>
          <w:sz w:val="30"/>
          <w:szCs w:val="30"/>
        </w:rPr>
        <w:t xml:space="preserve">17 </w:t>
      </w:r>
      <w:r w:rsidR="00FF0E3F" w:rsidRPr="000B4880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FF0E3F" w:rsidRPr="000B4880">
        <w:rPr>
          <w:rFonts w:ascii="Angsana New" w:hAnsi="Angsana New"/>
          <w:color w:val="000000"/>
          <w:sz w:val="30"/>
          <w:szCs w:val="30"/>
        </w:rPr>
        <w:t xml:space="preserve">27 </w:t>
      </w:r>
      <w:r w:rsidR="00FF0E3F" w:rsidRPr="000B4880">
        <w:rPr>
          <w:rFonts w:ascii="Angsana New" w:hAnsi="Angsana New"/>
          <w:color w:val="000000"/>
          <w:sz w:val="30"/>
          <w:szCs w:val="30"/>
          <w:cs/>
        </w:rPr>
        <w:t>ปี ตามลำดับ</w:t>
      </w:r>
      <w:r w:rsidR="00D70829">
        <w:rPr>
          <w:rFonts w:ascii="Angsana New" w:hAnsi="Angsana New"/>
          <w:color w:val="000000"/>
          <w:sz w:val="30"/>
          <w:szCs w:val="30"/>
        </w:rPr>
        <w:t xml:space="preserve"> </w:t>
      </w:r>
      <w:r w:rsidR="00D70829" w:rsidRPr="00D70829">
        <w:rPr>
          <w:rFonts w:ascii="Angsana New" w:hAnsi="Angsana New"/>
          <w:i/>
          <w:iCs/>
          <w:color w:val="000000"/>
          <w:sz w:val="30"/>
          <w:szCs w:val="30"/>
        </w:rPr>
        <w:t xml:space="preserve">(2560: 17 </w:t>
      </w:r>
      <w:r w:rsidR="00D70829" w:rsidRPr="00D7082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และ </w:t>
      </w:r>
      <w:r w:rsidR="00D70829" w:rsidRPr="00D70829">
        <w:rPr>
          <w:rFonts w:ascii="Angsana New" w:hAnsi="Angsana New"/>
          <w:i/>
          <w:iCs/>
          <w:color w:val="000000"/>
          <w:sz w:val="30"/>
          <w:szCs w:val="30"/>
        </w:rPr>
        <w:t xml:space="preserve">27 </w:t>
      </w:r>
      <w:r w:rsidR="00D70829" w:rsidRPr="00D70829">
        <w:rPr>
          <w:rFonts w:ascii="Angsana New" w:hAnsi="Angsana New"/>
          <w:i/>
          <w:iCs/>
          <w:color w:val="000000"/>
          <w:sz w:val="30"/>
          <w:szCs w:val="30"/>
          <w:cs/>
        </w:rPr>
        <w:t>ปี ตามลำดับ</w:t>
      </w:r>
      <w:r w:rsidR="00D70829" w:rsidRPr="00D70829">
        <w:rPr>
          <w:rFonts w:ascii="Angsana New" w:hAnsi="Angsana New"/>
          <w:i/>
          <w:iCs/>
          <w:color w:val="000000"/>
          <w:sz w:val="30"/>
          <w:szCs w:val="30"/>
        </w:rPr>
        <w:t>)</w:t>
      </w:r>
    </w:p>
    <w:p w:rsidR="00F96586" w:rsidRDefault="00F96586" w:rsidP="00595AAD">
      <w:pPr>
        <w:spacing w:line="276" w:lineRule="auto"/>
        <w:ind w:firstLine="63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:rsidR="009707AD" w:rsidRPr="00484126" w:rsidRDefault="009707AD" w:rsidP="00595AA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firstLine="630"/>
        <w:rPr>
          <w:rFonts w:ascii="Angsana New" w:hAnsi="Angsana New"/>
          <w:sz w:val="16"/>
          <w:szCs w:val="16"/>
        </w:rPr>
      </w:pPr>
    </w:p>
    <w:p w:rsidR="00F96586" w:rsidRPr="00350135" w:rsidRDefault="00F96586" w:rsidP="00595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350135">
        <w:rPr>
          <w:rFonts w:ascii="Angsana New" w:hAnsi="Angsana New"/>
          <w:sz w:val="30"/>
          <w:szCs w:val="30"/>
          <w:cs/>
        </w:rPr>
        <w:t>การเปลี่ยนแปลงในแต่</w:t>
      </w:r>
      <w:r w:rsidR="00F5526A" w:rsidRPr="00350135">
        <w:rPr>
          <w:rFonts w:ascii="Angsana New" w:hAnsi="Angsana New"/>
          <w:sz w:val="30"/>
          <w:szCs w:val="30"/>
          <w:cs/>
        </w:rPr>
        <w:t>ละข้อสมมต</w:t>
      </w:r>
      <w:r w:rsidR="00EA6978" w:rsidRPr="00350135">
        <w:rPr>
          <w:rFonts w:ascii="Angsana New" w:hAnsi="Angsana New" w:hint="cs"/>
          <w:sz w:val="30"/>
          <w:szCs w:val="30"/>
          <w:cs/>
        </w:rPr>
        <w:t>ิ</w:t>
      </w:r>
      <w:r w:rsidRPr="00350135">
        <w:rPr>
          <w:rFonts w:ascii="Angsana New" w:hAnsi="Angsana New"/>
          <w:sz w:val="30"/>
          <w:szCs w:val="30"/>
          <w:cs/>
        </w:rPr>
        <w:t>ที่เกี่ยวข้อง</w:t>
      </w:r>
      <w:r w:rsidRPr="00350135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5526A" w:rsidRPr="00350135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Pr="00350135">
        <w:rPr>
          <w:rFonts w:ascii="Angsana New" w:hAnsi="Angsana New"/>
          <w:sz w:val="30"/>
          <w:szCs w:val="30"/>
          <w:cs/>
        </w:rPr>
        <w:t>อื่น</w:t>
      </w:r>
      <w:r w:rsidR="00DD35FC">
        <w:rPr>
          <w:rFonts w:ascii="Angsana New" w:hAnsi="Angsana New"/>
          <w:sz w:val="30"/>
          <w:szCs w:val="30"/>
        </w:rPr>
        <w:t xml:space="preserve"> </w:t>
      </w:r>
      <w:r w:rsidRPr="00350135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</w:t>
      </w:r>
      <w:r w:rsidR="00D50E8C" w:rsidRPr="00350135">
        <w:rPr>
          <w:rFonts w:ascii="Angsana New" w:hAnsi="Angsana New" w:hint="cs"/>
          <w:sz w:val="30"/>
          <w:szCs w:val="30"/>
          <w:cs/>
        </w:rPr>
        <w:t>ของโครงการ</w:t>
      </w:r>
      <w:r w:rsidRPr="00350135">
        <w:rPr>
          <w:rFonts w:ascii="Angsana New" w:hAnsi="Angsana New"/>
          <w:sz w:val="30"/>
          <w:szCs w:val="30"/>
          <w:cs/>
        </w:rPr>
        <w:t>ผลประโยชน์เป็นจำนวนเงินดังต่อไปนี้</w:t>
      </w:r>
    </w:p>
    <w:p w:rsidR="00F96586" w:rsidRPr="00484126" w:rsidRDefault="00F96586" w:rsidP="00F9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tbl>
      <w:tblPr>
        <w:tblW w:w="9056" w:type="dxa"/>
        <w:tblInd w:w="558" w:type="dxa"/>
        <w:tblLook w:val="01E0" w:firstRow="1" w:lastRow="1" w:firstColumn="1" w:lastColumn="1" w:noHBand="0" w:noVBand="0"/>
      </w:tblPr>
      <w:tblGrid>
        <w:gridCol w:w="4356"/>
        <w:gridCol w:w="903"/>
        <w:gridCol w:w="43"/>
        <w:gridCol w:w="231"/>
        <w:gridCol w:w="1019"/>
        <w:gridCol w:w="265"/>
        <w:gridCol w:w="976"/>
        <w:gridCol w:w="265"/>
        <w:gridCol w:w="998"/>
      </w:tblGrid>
      <w:tr w:rsidR="00F96586" w:rsidRPr="000746C7" w:rsidTr="00B408A9">
        <w:trPr>
          <w:trHeight w:val="411"/>
        </w:trPr>
        <w:tc>
          <w:tcPr>
            <w:tcW w:w="4356" w:type="dxa"/>
          </w:tcPr>
          <w:p w:rsidR="00F96586" w:rsidRPr="000746C7" w:rsidRDefault="00F96586" w:rsidP="00DB2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196" w:type="dxa"/>
            <w:gridSpan w:val="4"/>
          </w:tcPr>
          <w:p w:rsidR="00F96586" w:rsidRPr="000746C7" w:rsidRDefault="00F96586" w:rsidP="00DB2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6C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F96586" w:rsidRPr="000746C7" w:rsidRDefault="00F96586" w:rsidP="00DB2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39" w:type="dxa"/>
            <w:gridSpan w:val="3"/>
          </w:tcPr>
          <w:p w:rsidR="00F96586" w:rsidRPr="000746C7" w:rsidRDefault="00F96586" w:rsidP="00DB2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46C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96586" w:rsidRPr="000746C7" w:rsidTr="00B408A9">
        <w:trPr>
          <w:trHeight w:val="392"/>
        </w:trPr>
        <w:tc>
          <w:tcPr>
            <w:tcW w:w="4356" w:type="dxa"/>
          </w:tcPr>
          <w:p w:rsidR="00F96586" w:rsidRPr="000746C7" w:rsidRDefault="00F96586" w:rsidP="00DB248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00" w:type="dxa"/>
            <w:gridSpan w:val="8"/>
          </w:tcPr>
          <w:p w:rsidR="00F96586" w:rsidRPr="000746C7" w:rsidRDefault="00F96586" w:rsidP="00DB248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746C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746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96586" w:rsidRPr="000746C7" w:rsidTr="00B408A9">
        <w:trPr>
          <w:trHeight w:val="411"/>
        </w:trPr>
        <w:tc>
          <w:tcPr>
            <w:tcW w:w="4356" w:type="dxa"/>
          </w:tcPr>
          <w:p w:rsidR="00F96586" w:rsidRPr="000746C7" w:rsidRDefault="00F96586" w:rsidP="00D61DB3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6" w:type="dxa"/>
            <w:gridSpan w:val="2"/>
          </w:tcPr>
          <w:p w:rsidR="00F96586" w:rsidRPr="000746C7" w:rsidRDefault="00F96586" w:rsidP="00076E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1" w:type="dxa"/>
          </w:tcPr>
          <w:p w:rsidR="00F96586" w:rsidRPr="000746C7" w:rsidRDefault="00F96586" w:rsidP="00076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:rsidR="00F96586" w:rsidRPr="000746C7" w:rsidRDefault="00F96586" w:rsidP="00076E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5" w:type="dxa"/>
          </w:tcPr>
          <w:p w:rsidR="00F96586" w:rsidRPr="000746C7" w:rsidRDefault="00F96586" w:rsidP="00076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6" w:type="dxa"/>
          </w:tcPr>
          <w:p w:rsidR="00F96586" w:rsidRPr="000746C7" w:rsidRDefault="00F96586" w:rsidP="00076E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5" w:type="dxa"/>
          </w:tcPr>
          <w:p w:rsidR="00F96586" w:rsidRPr="000746C7" w:rsidRDefault="00F96586" w:rsidP="00076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:rsidR="00F96586" w:rsidRPr="000746C7" w:rsidRDefault="00F96586" w:rsidP="00076E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96586" w:rsidRPr="000746C7" w:rsidTr="00B408A9">
        <w:trPr>
          <w:trHeight w:val="401"/>
        </w:trPr>
        <w:tc>
          <w:tcPr>
            <w:tcW w:w="4356" w:type="dxa"/>
          </w:tcPr>
          <w:p w:rsidR="00F96586" w:rsidRPr="004D237D" w:rsidRDefault="003E4E5B" w:rsidP="00DB248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46" w:type="dxa"/>
            <w:gridSpan w:val="2"/>
          </w:tcPr>
          <w:p w:rsidR="00F96586" w:rsidRPr="004D237D" w:rsidRDefault="00F96586" w:rsidP="00DB24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1" w:type="dxa"/>
          </w:tcPr>
          <w:p w:rsidR="00F96586" w:rsidRPr="004D237D" w:rsidRDefault="00F96586" w:rsidP="00DB2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:rsidR="00F96586" w:rsidRPr="004D237D" w:rsidRDefault="00F96586" w:rsidP="00DB24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F96586" w:rsidRPr="004D237D" w:rsidRDefault="00F96586" w:rsidP="00DB2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6" w:type="dxa"/>
          </w:tcPr>
          <w:p w:rsidR="00F96586" w:rsidRPr="004D237D" w:rsidRDefault="00F96586" w:rsidP="00DB24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F96586" w:rsidRPr="004D237D" w:rsidRDefault="00F96586" w:rsidP="00DB2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:rsidR="00F96586" w:rsidRPr="004D237D" w:rsidRDefault="00F96586" w:rsidP="00DB248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48E" w:rsidRPr="000746C7" w:rsidTr="00B408A9">
        <w:trPr>
          <w:trHeight w:val="411"/>
        </w:trPr>
        <w:tc>
          <w:tcPr>
            <w:tcW w:w="4356" w:type="dxa"/>
          </w:tcPr>
          <w:p w:rsidR="00FE348E" w:rsidRPr="000746C7" w:rsidRDefault="00FE348E" w:rsidP="00FE348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0746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0746C7">
              <w:rPr>
                <w:rFonts w:ascii="Angsana New" w:hAnsi="Angsana New"/>
                <w:sz w:val="30"/>
                <w:szCs w:val="30"/>
              </w:rPr>
              <w:t>0.5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46" w:type="dxa"/>
            <w:gridSpan w:val="2"/>
            <w:vAlign w:val="center"/>
          </w:tcPr>
          <w:p w:rsidR="00FE348E" w:rsidRPr="004558E4" w:rsidRDefault="00FE348E" w:rsidP="00350135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sz w:val="30"/>
                <w:szCs w:val="30"/>
                <w:lang w:val="en-US"/>
              </w:rPr>
              <w:t>(6,266)</w:t>
            </w:r>
          </w:p>
        </w:tc>
        <w:tc>
          <w:tcPr>
            <w:tcW w:w="231" w:type="dxa"/>
            <w:vAlign w:val="center"/>
          </w:tcPr>
          <w:p w:rsidR="00FE348E" w:rsidRPr="004558E4" w:rsidRDefault="00FE348E" w:rsidP="00FE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center"/>
          </w:tcPr>
          <w:p w:rsidR="00FE348E" w:rsidRPr="004558E4" w:rsidRDefault="00FE348E" w:rsidP="00FE34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8E4">
              <w:rPr>
                <w:rFonts w:ascii="Angsana New" w:hAnsi="Angsana New"/>
                <w:sz w:val="30"/>
                <w:szCs w:val="30"/>
              </w:rPr>
              <w:t>6,785</w:t>
            </w:r>
          </w:p>
        </w:tc>
        <w:tc>
          <w:tcPr>
            <w:tcW w:w="265" w:type="dxa"/>
            <w:vAlign w:val="center"/>
          </w:tcPr>
          <w:p w:rsidR="00FE348E" w:rsidRPr="004558E4" w:rsidRDefault="00FE348E" w:rsidP="00FE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6" w:type="dxa"/>
            <w:vAlign w:val="center"/>
          </w:tcPr>
          <w:p w:rsidR="00FE348E" w:rsidRPr="004558E4" w:rsidRDefault="00FE348E" w:rsidP="00484126">
            <w:pPr>
              <w:pStyle w:val="acctfourfigures"/>
              <w:tabs>
                <w:tab w:val="clear" w:pos="765"/>
                <w:tab w:val="left" w:pos="847"/>
                <w:tab w:val="left" w:pos="897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sz w:val="30"/>
                <w:szCs w:val="30"/>
                <w:lang w:val="en-US"/>
              </w:rPr>
              <w:t>(6,201)</w:t>
            </w:r>
          </w:p>
        </w:tc>
        <w:tc>
          <w:tcPr>
            <w:tcW w:w="265" w:type="dxa"/>
            <w:vAlign w:val="center"/>
          </w:tcPr>
          <w:p w:rsidR="00FE348E" w:rsidRPr="004558E4" w:rsidRDefault="00FE348E" w:rsidP="00FE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vAlign w:val="center"/>
          </w:tcPr>
          <w:p w:rsidR="00FE348E" w:rsidRPr="004558E4" w:rsidRDefault="00FE348E" w:rsidP="00FE348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8E4">
              <w:rPr>
                <w:rFonts w:ascii="Angsana New" w:hAnsi="Angsana New"/>
                <w:sz w:val="30"/>
                <w:szCs w:val="30"/>
              </w:rPr>
              <w:t>6,711</w:t>
            </w:r>
          </w:p>
        </w:tc>
      </w:tr>
      <w:tr w:rsidR="00FE348E" w:rsidRPr="000746C7" w:rsidTr="00B408A9">
        <w:trPr>
          <w:trHeight w:val="793"/>
        </w:trPr>
        <w:tc>
          <w:tcPr>
            <w:tcW w:w="4356" w:type="dxa"/>
          </w:tcPr>
          <w:p w:rsidR="00FE348E" w:rsidRPr="000746C7" w:rsidRDefault="00FE348E" w:rsidP="00FE348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</w:t>
            </w:r>
            <w:r w:rsidR="00A24C9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0746C7">
              <w:rPr>
                <w:rFonts w:ascii="Angsana New" w:hAnsi="Angsana New"/>
                <w:sz w:val="30"/>
                <w:szCs w:val="30"/>
              </w:rPr>
              <w:t>0.5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46" w:type="dxa"/>
            <w:gridSpan w:val="2"/>
          </w:tcPr>
          <w:p w:rsidR="00FE348E" w:rsidRPr="004558E4" w:rsidRDefault="00FE348E" w:rsidP="00FE34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E348E" w:rsidRPr="004558E4" w:rsidRDefault="00FE348E" w:rsidP="00FE34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558E4">
              <w:rPr>
                <w:rFonts w:ascii="Angsana New" w:hAnsi="Angsana New"/>
                <w:sz w:val="30"/>
                <w:szCs w:val="30"/>
                <w:lang w:bidi="th-TH"/>
              </w:rPr>
              <w:t>7,332</w:t>
            </w:r>
          </w:p>
        </w:tc>
        <w:tc>
          <w:tcPr>
            <w:tcW w:w="231" w:type="dxa"/>
          </w:tcPr>
          <w:p w:rsidR="00FE348E" w:rsidRPr="004558E4" w:rsidRDefault="00FE348E" w:rsidP="00FE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:rsidR="00FE348E" w:rsidRPr="004558E4" w:rsidRDefault="00FE348E" w:rsidP="00FE348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E348E" w:rsidRPr="004558E4" w:rsidRDefault="00FE348E" w:rsidP="00FE348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sz w:val="30"/>
                <w:szCs w:val="30"/>
                <w:lang w:val="en-US"/>
              </w:rPr>
              <w:t>(6,817)</w:t>
            </w:r>
          </w:p>
        </w:tc>
        <w:tc>
          <w:tcPr>
            <w:tcW w:w="265" w:type="dxa"/>
          </w:tcPr>
          <w:p w:rsidR="00FE348E" w:rsidRPr="004558E4" w:rsidRDefault="00FE348E" w:rsidP="00FE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6" w:type="dxa"/>
          </w:tcPr>
          <w:p w:rsidR="00FE348E" w:rsidRPr="004558E4" w:rsidRDefault="00FE348E" w:rsidP="00FE34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E348E" w:rsidRPr="004558E4" w:rsidRDefault="00FE348E" w:rsidP="00FE34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558E4">
              <w:rPr>
                <w:rFonts w:ascii="Angsana New" w:hAnsi="Angsana New"/>
                <w:sz w:val="30"/>
                <w:szCs w:val="30"/>
                <w:lang w:bidi="th-TH"/>
              </w:rPr>
              <w:t>7,255</w:t>
            </w:r>
          </w:p>
        </w:tc>
        <w:tc>
          <w:tcPr>
            <w:tcW w:w="265" w:type="dxa"/>
          </w:tcPr>
          <w:p w:rsidR="00FE348E" w:rsidRPr="004558E4" w:rsidRDefault="00FE348E" w:rsidP="00FE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:rsidR="00FE348E" w:rsidRPr="004558E4" w:rsidRDefault="00FE348E" w:rsidP="00FE348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E348E" w:rsidRPr="004558E4" w:rsidRDefault="00FE348E" w:rsidP="00FE348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sz w:val="30"/>
                <w:szCs w:val="30"/>
                <w:lang w:val="en-US"/>
              </w:rPr>
              <w:t>(6,748)</w:t>
            </w:r>
          </w:p>
        </w:tc>
      </w:tr>
      <w:tr w:rsidR="00FE348E" w:rsidRPr="000746C7" w:rsidTr="00B408A9">
        <w:trPr>
          <w:trHeight w:val="793"/>
        </w:trPr>
        <w:tc>
          <w:tcPr>
            <w:tcW w:w="4356" w:type="dxa"/>
          </w:tcPr>
          <w:p w:rsidR="00FE348E" w:rsidRPr="000746C7" w:rsidRDefault="00FE348E" w:rsidP="00FE348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 (เปลี่ยนแปลง</w:t>
            </w:r>
            <w:r w:rsidRPr="000746C7">
              <w:rPr>
                <w:rFonts w:ascii="Angsana New" w:hAnsi="Angsana New"/>
                <w:sz w:val="30"/>
                <w:szCs w:val="30"/>
              </w:rPr>
              <w:br/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0746C7">
              <w:rPr>
                <w:rFonts w:ascii="Angsana New" w:hAnsi="Angsana New"/>
                <w:sz w:val="30"/>
                <w:szCs w:val="30"/>
              </w:rPr>
              <w:t>0.5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46" w:type="dxa"/>
            <w:gridSpan w:val="2"/>
            <w:vAlign w:val="bottom"/>
          </w:tcPr>
          <w:p w:rsidR="00FE348E" w:rsidRPr="004558E4" w:rsidRDefault="00FE348E" w:rsidP="00FE348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sz w:val="30"/>
                <w:szCs w:val="30"/>
                <w:lang w:val="en-US"/>
              </w:rPr>
              <w:t>(7,731)</w:t>
            </w:r>
          </w:p>
        </w:tc>
        <w:tc>
          <w:tcPr>
            <w:tcW w:w="231" w:type="dxa"/>
          </w:tcPr>
          <w:p w:rsidR="00FE348E" w:rsidRPr="004558E4" w:rsidRDefault="00FE348E" w:rsidP="00FE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:rsidR="00FE348E" w:rsidRPr="004558E4" w:rsidRDefault="00FE348E" w:rsidP="00FE34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8E4">
              <w:rPr>
                <w:rFonts w:ascii="Angsana New" w:hAnsi="Angsana New"/>
                <w:sz w:val="30"/>
                <w:szCs w:val="30"/>
              </w:rPr>
              <w:t>8,383</w:t>
            </w:r>
          </w:p>
        </w:tc>
        <w:tc>
          <w:tcPr>
            <w:tcW w:w="265" w:type="dxa"/>
          </w:tcPr>
          <w:p w:rsidR="00FE348E" w:rsidRPr="004558E4" w:rsidRDefault="00FE348E" w:rsidP="00FE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:rsidR="00FE348E" w:rsidRPr="004558E4" w:rsidRDefault="00FE348E" w:rsidP="00FE348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sz w:val="30"/>
                <w:szCs w:val="30"/>
                <w:lang w:val="en-US"/>
              </w:rPr>
              <w:t>(7,654)</w:t>
            </w:r>
          </w:p>
        </w:tc>
        <w:tc>
          <w:tcPr>
            <w:tcW w:w="265" w:type="dxa"/>
          </w:tcPr>
          <w:p w:rsidR="00FE348E" w:rsidRPr="004558E4" w:rsidRDefault="00FE348E" w:rsidP="00FE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:rsidR="00FE348E" w:rsidRPr="004558E4" w:rsidRDefault="00FE348E" w:rsidP="00FE348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sz w:val="30"/>
                <w:szCs w:val="30"/>
              </w:rPr>
              <w:t>8,295</w:t>
            </w:r>
          </w:p>
        </w:tc>
      </w:tr>
      <w:tr w:rsidR="008240C0" w:rsidRPr="000746C7" w:rsidTr="00B408A9">
        <w:trPr>
          <w:trHeight w:val="414"/>
        </w:trPr>
        <w:tc>
          <w:tcPr>
            <w:tcW w:w="4356" w:type="dxa"/>
          </w:tcPr>
          <w:p w:rsidR="008240C0" w:rsidRPr="00E56507" w:rsidRDefault="008240C0" w:rsidP="00D61DB3">
            <w:pPr>
              <w:ind w:left="234" w:hanging="2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3" w:type="dxa"/>
          </w:tcPr>
          <w:p w:rsidR="008240C0" w:rsidRPr="00E56507" w:rsidRDefault="008240C0" w:rsidP="00484126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:rsidR="008240C0" w:rsidRPr="00E56507" w:rsidRDefault="008240C0" w:rsidP="00672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19" w:type="dxa"/>
          </w:tcPr>
          <w:p w:rsidR="008240C0" w:rsidRPr="00E56507" w:rsidRDefault="008240C0" w:rsidP="006721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5" w:type="dxa"/>
          </w:tcPr>
          <w:p w:rsidR="008240C0" w:rsidRPr="00E56507" w:rsidRDefault="008240C0" w:rsidP="00672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8240C0" w:rsidRPr="00E56507" w:rsidRDefault="008240C0" w:rsidP="006721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:rsidR="008240C0" w:rsidRPr="00E56507" w:rsidRDefault="008240C0" w:rsidP="00672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</w:tcPr>
          <w:p w:rsidR="008240C0" w:rsidRPr="00E56507" w:rsidRDefault="008240C0" w:rsidP="006721B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40C0" w:rsidRPr="000746C7" w:rsidTr="00B408A9">
        <w:trPr>
          <w:trHeight w:val="402"/>
        </w:trPr>
        <w:tc>
          <w:tcPr>
            <w:tcW w:w="4356" w:type="dxa"/>
          </w:tcPr>
          <w:p w:rsidR="008240C0" w:rsidRPr="004D237D" w:rsidRDefault="00E56507" w:rsidP="006721B9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03" w:type="dxa"/>
          </w:tcPr>
          <w:p w:rsidR="008240C0" w:rsidRPr="004D237D" w:rsidRDefault="008240C0" w:rsidP="006721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:rsidR="008240C0" w:rsidRPr="004D237D" w:rsidRDefault="008240C0" w:rsidP="00672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:rsidR="008240C0" w:rsidRPr="004D237D" w:rsidRDefault="008240C0" w:rsidP="006721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8240C0" w:rsidRPr="004D237D" w:rsidRDefault="008240C0" w:rsidP="00672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6" w:type="dxa"/>
          </w:tcPr>
          <w:p w:rsidR="008240C0" w:rsidRPr="004D237D" w:rsidRDefault="008240C0" w:rsidP="006721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8240C0" w:rsidRPr="004D237D" w:rsidRDefault="008240C0" w:rsidP="00672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:rsidR="008240C0" w:rsidRPr="004D237D" w:rsidRDefault="008240C0" w:rsidP="006721B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B7C" w:rsidRPr="000746C7" w:rsidTr="00B408A9">
        <w:trPr>
          <w:trHeight w:val="414"/>
        </w:trPr>
        <w:tc>
          <w:tcPr>
            <w:tcW w:w="4356" w:type="dxa"/>
          </w:tcPr>
          <w:p w:rsidR="00585B7C" w:rsidRPr="000746C7" w:rsidRDefault="009707AD" w:rsidP="00585B7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="00585B7C" w:rsidRPr="000746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5B7C" w:rsidRPr="000746C7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585B7C" w:rsidRPr="000746C7">
              <w:rPr>
                <w:rFonts w:ascii="Angsana New" w:hAnsi="Angsana New"/>
                <w:sz w:val="30"/>
                <w:szCs w:val="30"/>
              </w:rPr>
              <w:t>0.5</w:t>
            </w:r>
            <w:r w:rsidR="00585B7C" w:rsidRPr="000746C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3" w:type="dxa"/>
            <w:vAlign w:val="center"/>
          </w:tcPr>
          <w:p w:rsidR="00585B7C" w:rsidRPr="000746C7" w:rsidRDefault="00585B7C" w:rsidP="00484126">
            <w:pPr>
              <w:pStyle w:val="acctfourfigures"/>
              <w:tabs>
                <w:tab w:val="clear" w:pos="765"/>
              </w:tabs>
              <w:spacing w:line="240" w:lineRule="atLeast"/>
              <w:ind w:right="-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(6,169)</w:t>
            </w:r>
          </w:p>
        </w:tc>
        <w:tc>
          <w:tcPr>
            <w:tcW w:w="274" w:type="dxa"/>
            <w:gridSpan w:val="2"/>
            <w:vAlign w:val="center"/>
          </w:tcPr>
          <w:p w:rsidR="00585B7C" w:rsidRPr="00EA427C" w:rsidRDefault="00585B7C" w:rsidP="00EA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19" w:type="dxa"/>
            <w:vAlign w:val="center"/>
          </w:tcPr>
          <w:p w:rsidR="00585B7C" w:rsidRPr="00EA427C" w:rsidRDefault="00585B7C" w:rsidP="00484126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427C">
              <w:rPr>
                <w:rFonts w:ascii="Angsana New" w:hAnsi="Angsana New"/>
                <w:sz w:val="30"/>
                <w:szCs w:val="30"/>
                <w:lang w:val="en-US"/>
              </w:rPr>
              <w:t>6,695</w:t>
            </w:r>
          </w:p>
        </w:tc>
        <w:tc>
          <w:tcPr>
            <w:tcW w:w="265" w:type="dxa"/>
            <w:vAlign w:val="center"/>
          </w:tcPr>
          <w:p w:rsidR="00585B7C" w:rsidRPr="00EA427C" w:rsidRDefault="00585B7C" w:rsidP="00EA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76" w:type="dxa"/>
            <w:vAlign w:val="center"/>
          </w:tcPr>
          <w:p w:rsidR="00585B7C" w:rsidRPr="000746C7" w:rsidRDefault="00585B7C" w:rsidP="00484126">
            <w:pPr>
              <w:pStyle w:val="acctfourfigures"/>
              <w:tabs>
                <w:tab w:val="clear" w:pos="765"/>
                <w:tab w:val="left" w:pos="897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(6,111)</w:t>
            </w:r>
          </w:p>
        </w:tc>
        <w:tc>
          <w:tcPr>
            <w:tcW w:w="265" w:type="dxa"/>
            <w:vAlign w:val="center"/>
          </w:tcPr>
          <w:p w:rsidR="00585B7C" w:rsidRPr="00EA427C" w:rsidRDefault="00585B7C" w:rsidP="00EA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8" w:type="dxa"/>
            <w:vAlign w:val="center"/>
          </w:tcPr>
          <w:p w:rsidR="00585B7C" w:rsidRPr="00EA427C" w:rsidRDefault="00585B7C" w:rsidP="00EA42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427C">
              <w:rPr>
                <w:rFonts w:ascii="Angsana New" w:hAnsi="Angsana New"/>
                <w:sz w:val="30"/>
                <w:szCs w:val="30"/>
                <w:lang w:val="en-US"/>
              </w:rPr>
              <w:t>6,629</w:t>
            </w:r>
          </w:p>
        </w:tc>
      </w:tr>
      <w:tr w:rsidR="00484126" w:rsidRPr="000746C7" w:rsidTr="00B408A9">
        <w:trPr>
          <w:trHeight w:val="800"/>
        </w:trPr>
        <w:tc>
          <w:tcPr>
            <w:tcW w:w="4356" w:type="dxa"/>
          </w:tcPr>
          <w:p w:rsidR="00484126" w:rsidRPr="000746C7" w:rsidRDefault="00484126" w:rsidP="0048412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0746C7">
              <w:rPr>
                <w:rFonts w:ascii="Angsana New" w:hAnsi="Angsana New"/>
                <w:sz w:val="30"/>
                <w:szCs w:val="30"/>
              </w:rPr>
              <w:t>0.5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03" w:type="dxa"/>
          </w:tcPr>
          <w:p w:rsidR="00484126" w:rsidRPr="00EA427C" w:rsidRDefault="00484126" w:rsidP="0048412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84126" w:rsidRPr="00EA427C" w:rsidRDefault="00484126" w:rsidP="0048412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427C">
              <w:rPr>
                <w:rFonts w:ascii="Angsana New" w:hAnsi="Angsana New"/>
                <w:sz w:val="30"/>
                <w:szCs w:val="30"/>
                <w:lang w:val="en-US"/>
              </w:rPr>
              <w:t>6,647</w:t>
            </w:r>
          </w:p>
        </w:tc>
        <w:tc>
          <w:tcPr>
            <w:tcW w:w="274" w:type="dxa"/>
            <w:gridSpan w:val="2"/>
          </w:tcPr>
          <w:p w:rsidR="00484126" w:rsidRPr="00EA427C" w:rsidRDefault="00484126" w:rsidP="00484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19" w:type="dxa"/>
          </w:tcPr>
          <w:p w:rsidR="00484126" w:rsidRPr="004558E4" w:rsidRDefault="00484126" w:rsidP="0048412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84126" w:rsidRPr="004558E4" w:rsidRDefault="00484126" w:rsidP="0048412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sz w:val="30"/>
                <w:szCs w:val="30"/>
                <w:lang w:val="en-US"/>
              </w:rPr>
              <w:t>(6,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4558E4">
              <w:rPr>
                <w:rFonts w:ascii="Angsana New" w:hAnsi="Angsana New"/>
                <w:sz w:val="30"/>
                <w:szCs w:val="30"/>
                <w:lang w:val="en-US"/>
              </w:rPr>
              <w:t>7)</w:t>
            </w:r>
          </w:p>
        </w:tc>
        <w:tc>
          <w:tcPr>
            <w:tcW w:w="265" w:type="dxa"/>
          </w:tcPr>
          <w:p w:rsidR="00484126" w:rsidRPr="00EA427C" w:rsidRDefault="00484126" w:rsidP="00484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76" w:type="dxa"/>
          </w:tcPr>
          <w:p w:rsidR="00484126" w:rsidRPr="00EA427C" w:rsidRDefault="00484126" w:rsidP="004841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84126" w:rsidRPr="00EA427C" w:rsidRDefault="00484126" w:rsidP="004841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427C">
              <w:rPr>
                <w:rFonts w:ascii="Angsana New" w:hAnsi="Angsana New"/>
                <w:sz w:val="30"/>
                <w:szCs w:val="30"/>
                <w:lang w:val="en-US"/>
              </w:rPr>
              <w:t>6,581</w:t>
            </w:r>
          </w:p>
        </w:tc>
        <w:tc>
          <w:tcPr>
            <w:tcW w:w="265" w:type="dxa"/>
          </w:tcPr>
          <w:p w:rsidR="00484126" w:rsidRPr="00EA427C" w:rsidRDefault="00484126" w:rsidP="00484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8" w:type="dxa"/>
          </w:tcPr>
          <w:p w:rsidR="00484126" w:rsidRPr="000746C7" w:rsidRDefault="00484126" w:rsidP="0048412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84126" w:rsidRPr="000746C7" w:rsidRDefault="00484126" w:rsidP="0048412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(6,218)</w:t>
            </w:r>
          </w:p>
        </w:tc>
      </w:tr>
      <w:tr w:rsidR="00484126" w:rsidRPr="000746C7" w:rsidTr="00B408A9">
        <w:trPr>
          <w:trHeight w:val="800"/>
        </w:trPr>
        <w:tc>
          <w:tcPr>
            <w:tcW w:w="4356" w:type="dxa"/>
          </w:tcPr>
          <w:p w:rsidR="00484126" w:rsidRPr="000746C7" w:rsidRDefault="00484126" w:rsidP="0048412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 (เปลี่ยนแปลง</w:t>
            </w:r>
            <w:r w:rsidRPr="000746C7">
              <w:rPr>
                <w:rFonts w:ascii="Angsana New" w:hAnsi="Angsana New"/>
                <w:sz w:val="30"/>
                <w:szCs w:val="30"/>
              </w:rPr>
              <w:br/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0746C7">
              <w:rPr>
                <w:rFonts w:ascii="Angsana New" w:hAnsi="Angsana New"/>
                <w:sz w:val="30"/>
                <w:szCs w:val="30"/>
              </w:rPr>
              <w:t>0.5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03" w:type="dxa"/>
            <w:vAlign w:val="bottom"/>
          </w:tcPr>
          <w:p w:rsidR="00484126" w:rsidRPr="000746C7" w:rsidRDefault="00484126" w:rsidP="00484126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(7,014)</w:t>
            </w:r>
          </w:p>
        </w:tc>
        <w:tc>
          <w:tcPr>
            <w:tcW w:w="274" w:type="dxa"/>
            <w:gridSpan w:val="2"/>
          </w:tcPr>
          <w:p w:rsidR="00484126" w:rsidRPr="00EA427C" w:rsidRDefault="00484126" w:rsidP="00484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19" w:type="dxa"/>
            <w:vAlign w:val="bottom"/>
          </w:tcPr>
          <w:p w:rsidR="00484126" w:rsidRPr="00EA427C" w:rsidRDefault="00484126" w:rsidP="00484126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427C">
              <w:rPr>
                <w:rFonts w:ascii="Angsana New" w:hAnsi="Angsana New"/>
                <w:sz w:val="30"/>
                <w:szCs w:val="30"/>
                <w:lang w:val="en-US"/>
              </w:rPr>
              <w:t>7,595</w:t>
            </w:r>
          </w:p>
        </w:tc>
        <w:tc>
          <w:tcPr>
            <w:tcW w:w="265" w:type="dxa"/>
          </w:tcPr>
          <w:p w:rsidR="00484126" w:rsidRPr="00EA427C" w:rsidRDefault="00484126" w:rsidP="00484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76" w:type="dxa"/>
            <w:vAlign w:val="bottom"/>
          </w:tcPr>
          <w:p w:rsidR="00484126" w:rsidRPr="000746C7" w:rsidRDefault="00484126" w:rsidP="00484126">
            <w:pPr>
              <w:pStyle w:val="acctfourfigures"/>
              <w:tabs>
                <w:tab w:val="clear" w:pos="765"/>
                <w:tab w:val="left" w:pos="897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(6,947)</w:t>
            </w:r>
          </w:p>
        </w:tc>
        <w:tc>
          <w:tcPr>
            <w:tcW w:w="265" w:type="dxa"/>
          </w:tcPr>
          <w:p w:rsidR="00484126" w:rsidRPr="00EA427C" w:rsidRDefault="00484126" w:rsidP="00484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8" w:type="dxa"/>
            <w:vAlign w:val="bottom"/>
          </w:tcPr>
          <w:p w:rsidR="00484126" w:rsidRPr="00EA427C" w:rsidRDefault="00484126" w:rsidP="004841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427C">
              <w:rPr>
                <w:rFonts w:ascii="Angsana New" w:hAnsi="Angsana New"/>
                <w:sz w:val="30"/>
                <w:szCs w:val="30"/>
                <w:lang w:val="en-US"/>
              </w:rPr>
              <w:t>7,519</w:t>
            </w:r>
          </w:p>
        </w:tc>
      </w:tr>
    </w:tbl>
    <w:p w:rsidR="008240C0" w:rsidRPr="00EA427C" w:rsidRDefault="008240C0" w:rsidP="00F9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CC5512" w:rsidRPr="00350135" w:rsidRDefault="00F96586" w:rsidP="00350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0746C7">
        <w:rPr>
          <w:rFonts w:ascii="Angsana New" w:hAnsi="Angsana New" w:hint="cs"/>
          <w:sz w:val="30"/>
          <w:szCs w:val="30"/>
          <w:cs/>
        </w:rPr>
        <w:t>แสดง</w:t>
      </w:r>
      <w:r w:rsidRPr="000746C7">
        <w:rPr>
          <w:rFonts w:ascii="Angsana New" w:hAnsi="Angsana New"/>
          <w:sz w:val="30"/>
          <w:szCs w:val="30"/>
          <w:cs/>
        </w:rPr>
        <w:t>ปร</w:t>
      </w:r>
      <w:r w:rsidR="00A33D2A" w:rsidRPr="000746C7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0746C7">
        <w:rPr>
          <w:rFonts w:ascii="Angsana New" w:hAnsi="Angsana New"/>
          <w:sz w:val="30"/>
          <w:szCs w:val="30"/>
          <w:cs/>
        </w:rPr>
        <w:t>ต่าง</w:t>
      </w:r>
      <w:r w:rsidR="00595AAD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ๆ</w:t>
      </w:r>
    </w:p>
    <w:p w:rsidR="00754551" w:rsidRPr="00484126" w:rsidRDefault="0075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B408A9" w:rsidRDefault="00EA427C" w:rsidP="00EA4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EA427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EA427C">
        <w:rPr>
          <w:rFonts w:ascii="Angsana New" w:hAnsi="Angsana New"/>
          <w:sz w:val="30"/>
          <w:szCs w:val="30"/>
        </w:rPr>
        <w:t xml:space="preserve"> 13</w:t>
      </w:r>
      <w:r w:rsidRPr="00EA427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A427C">
        <w:rPr>
          <w:rFonts w:ascii="Angsana New" w:hAnsi="Angsana New"/>
          <w:sz w:val="30"/>
          <w:szCs w:val="30"/>
        </w:rPr>
        <w:t xml:space="preserve">2561 </w:t>
      </w:r>
      <w:r w:rsidRPr="00EA427C">
        <w:rPr>
          <w:rFonts w:ascii="Angsana New" w:hAnsi="Angsana New" w:hint="cs"/>
          <w:sz w:val="30"/>
          <w:szCs w:val="30"/>
          <w:cs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EA427C">
        <w:rPr>
          <w:rFonts w:ascii="Angsana New" w:hAnsi="Angsana New"/>
          <w:sz w:val="30"/>
          <w:szCs w:val="30"/>
        </w:rPr>
        <w:t>20</w:t>
      </w:r>
      <w:r w:rsidRPr="00EA427C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EA427C">
        <w:rPr>
          <w:rFonts w:ascii="Angsana New" w:hAnsi="Angsana New"/>
          <w:sz w:val="30"/>
          <w:szCs w:val="30"/>
        </w:rPr>
        <w:t>400</w:t>
      </w:r>
      <w:r w:rsidRPr="00EA427C">
        <w:rPr>
          <w:rFonts w:ascii="Angsana New" w:hAnsi="Angsana New" w:hint="cs"/>
          <w:sz w:val="30"/>
          <w:szCs w:val="30"/>
          <w:cs/>
        </w:rPr>
        <w:t xml:space="preserve"> วัน กลุ่มบริษัทจะ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นุเบกษา จากการแก้ไขโครงการดังกล่าวจะทำให้กลุ่มบริษัท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ในงบการเงินรวมและงบการเงินเฉพาะกิจการเพิ่มขึ้นโดยประมาณจำนวน </w:t>
      </w:r>
      <w:r w:rsidR="00DD35FC" w:rsidRPr="00DD35FC">
        <w:rPr>
          <w:rFonts w:ascii="Angsana New" w:hAnsi="Angsana New"/>
          <w:sz w:val="30"/>
          <w:szCs w:val="30"/>
        </w:rPr>
        <w:t>2</w:t>
      </w:r>
      <w:r w:rsidR="00404742">
        <w:rPr>
          <w:rFonts w:ascii="Angsana New" w:hAnsi="Angsana New"/>
          <w:sz w:val="30"/>
          <w:szCs w:val="30"/>
        </w:rPr>
        <w:t>9.0</w:t>
      </w:r>
      <w:r w:rsidRPr="00EA427C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="00DD35FC">
        <w:rPr>
          <w:rFonts w:ascii="Angsana New" w:hAnsi="Angsana New"/>
          <w:sz w:val="30"/>
          <w:szCs w:val="30"/>
        </w:rPr>
        <w:t xml:space="preserve"> </w:t>
      </w:r>
      <w:r w:rsidR="00404742">
        <w:rPr>
          <w:rFonts w:ascii="Angsana New" w:hAnsi="Angsana New"/>
          <w:sz w:val="30"/>
          <w:szCs w:val="30"/>
        </w:rPr>
        <w:t>28.8</w:t>
      </w:r>
      <w:r w:rsidR="00DD35FC">
        <w:rPr>
          <w:rFonts w:ascii="Angsana New" w:hAnsi="Angsana New"/>
          <w:sz w:val="30"/>
          <w:szCs w:val="30"/>
        </w:rPr>
        <w:t xml:space="preserve"> </w:t>
      </w:r>
      <w:r w:rsidRPr="00EA427C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B408A9" w:rsidRDefault="00B40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E15C3" w:rsidRPr="000746C7" w:rsidRDefault="00EE15C3" w:rsidP="0035013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ทุนเรือนหุ้น</w:t>
      </w:r>
    </w:p>
    <w:p w:rsidR="00513511" w:rsidRPr="00595AAD" w:rsidRDefault="00513511" w:rsidP="00513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00"/>
          <w:sz w:val="24"/>
          <w:szCs w:val="24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18"/>
        <w:gridCol w:w="99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F93800" w:rsidRPr="000746C7" w:rsidTr="00350135">
        <w:trPr>
          <w:cantSplit/>
          <w:tblHeader/>
        </w:trPr>
        <w:tc>
          <w:tcPr>
            <w:tcW w:w="2718" w:type="dxa"/>
          </w:tcPr>
          <w:p w:rsidR="00F93800" w:rsidRPr="000746C7" w:rsidRDefault="00F93800" w:rsidP="005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93800" w:rsidRPr="000746C7" w:rsidRDefault="00F93800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F93800" w:rsidRPr="000746C7" w:rsidRDefault="00F93800" w:rsidP="0031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F93800" w:rsidRPr="000746C7" w:rsidRDefault="00D61DB3" w:rsidP="00F9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85B7C" w:rsidRPr="000746C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F93800" w:rsidRPr="000746C7" w:rsidRDefault="00F93800" w:rsidP="0031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F93800" w:rsidRPr="000746C7" w:rsidRDefault="00D61DB3" w:rsidP="00F9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5B7C" w:rsidRPr="000746C7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F93800" w:rsidRPr="000746C7" w:rsidTr="00350135">
        <w:trPr>
          <w:cantSplit/>
          <w:tblHeader/>
        </w:trPr>
        <w:tc>
          <w:tcPr>
            <w:tcW w:w="2718" w:type="dxa"/>
          </w:tcPr>
          <w:p w:rsidR="00EE15C3" w:rsidRPr="000746C7" w:rsidRDefault="00EE15C3" w:rsidP="00312D52">
            <w:pPr>
              <w:pStyle w:val="30"/>
              <w:tabs>
                <w:tab w:val="clear" w:pos="360"/>
                <w:tab w:val="clear" w:pos="720"/>
                <w:tab w:val="left" w:pos="234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EE15C3" w:rsidRPr="000746C7" w:rsidRDefault="00F93800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มูลค่าหุ้น</w:t>
            </w:r>
            <w:r w:rsidR="00EE15C3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270" w:type="dxa"/>
          </w:tcPr>
          <w:p w:rsidR="00EE15C3" w:rsidRPr="000746C7" w:rsidRDefault="00EE15C3" w:rsidP="00312D5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93800" w:rsidRPr="000746C7" w:rsidRDefault="00F93800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93800" w:rsidRPr="000746C7" w:rsidRDefault="00F93800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93800" w:rsidRPr="000746C7" w:rsidRDefault="00F93800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93800" w:rsidRPr="000746C7" w:rsidRDefault="00F93800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EE15C3" w:rsidRPr="000746C7" w:rsidTr="00350135">
        <w:trPr>
          <w:cantSplit/>
          <w:tblHeader/>
        </w:trPr>
        <w:tc>
          <w:tcPr>
            <w:tcW w:w="2718" w:type="dxa"/>
          </w:tcPr>
          <w:p w:rsidR="00EE15C3" w:rsidRPr="000746C7" w:rsidRDefault="00EE15C3" w:rsidP="00312D52">
            <w:pPr>
              <w:pStyle w:val="30"/>
              <w:tabs>
                <w:tab w:val="clear" w:pos="360"/>
                <w:tab w:val="clear" w:pos="720"/>
                <w:tab w:val="left" w:pos="234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:rsidR="00EE15C3" w:rsidRPr="000746C7" w:rsidRDefault="00EE15C3" w:rsidP="00312D5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EE15C3" w:rsidRPr="000746C7" w:rsidRDefault="00EE15C3" w:rsidP="00312D5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F93800"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ล้านหุ้น / ล้าน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93800" w:rsidRPr="000746C7" w:rsidTr="00350135">
        <w:trPr>
          <w:cantSplit/>
        </w:trPr>
        <w:tc>
          <w:tcPr>
            <w:tcW w:w="2718" w:type="dxa"/>
          </w:tcPr>
          <w:p w:rsidR="00EE15C3" w:rsidRPr="000746C7" w:rsidRDefault="00EE15C3" w:rsidP="00F9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0" w:type="dxa"/>
          </w:tcPr>
          <w:p w:rsidR="00EE15C3" w:rsidRPr="000746C7" w:rsidRDefault="00EE15C3" w:rsidP="00F9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E15C3" w:rsidRPr="000746C7" w:rsidRDefault="00EE15C3" w:rsidP="0031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15C3" w:rsidRPr="000746C7" w:rsidRDefault="00EE15C3" w:rsidP="00F938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5C3" w:rsidRPr="000746C7" w:rsidRDefault="00EE15C3" w:rsidP="00F938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E15C3" w:rsidRPr="000746C7" w:rsidRDefault="00EE15C3" w:rsidP="00F938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5C3" w:rsidRPr="000746C7" w:rsidRDefault="00EE15C3" w:rsidP="00F938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E15C3" w:rsidRPr="000746C7" w:rsidRDefault="00EE15C3" w:rsidP="00F938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5C3" w:rsidRPr="000746C7" w:rsidRDefault="00EE15C3" w:rsidP="00F938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5C3" w:rsidRPr="000746C7" w:rsidRDefault="00EE15C3" w:rsidP="00F938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F93800" w:rsidRPr="000746C7" w:rsidTr="00350135">
        <w:trPr>
          <w:cantSplit/>
        </w:trPr>
        <w:tc>
          <w:tcPr>
            <w:tcW w:w="2718" w:type="dxa"/>
          </w:tcPr>
          <w:p w:rsidR="00EE15C3" w:rsidRPr="000746C7" w:rsidRDefault="00EE15C3" w:rsidP="00F9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:rsidR="00EE15C3" w:rsidRPr="000746C7" w:rsidRDefault="00EE15C3" w:rsidP="00F9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5C3" w:rsidRPr="000746C7" w:rsidRDefault="00EE15C3" w:rsidP="0031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15C3" w:rsidRPr="000746C7" w:rsidRDefault="00EE15C3" w:rsidP="00F938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5C3" w:rsidRPr="000746C7" w:rsidRDefault="00EE15C3" w:rsidP="00F938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E15C3" w:rsidRPr="000746C7" w:rsidRDefault="00EE15C3" w:rsidP="00F938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5C3" w:rsidRPr="000746C7" w:rsidRDefault="00EE15C3" w:rsidP="00F938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E15C3" w:rsidRPr="000746C7" w:rsidRDefault="00EE15C3" w:rsidP="00F938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5C3" w:rsidRPr="000746C7" w:rsidRDefault="00EE15C3" w:rsidP="00F938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5C3" w:rsidRPr="000746C7" w:rsidRDefault="00EE15C3" w:rsidP="00F938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D174A3" w:rsidRPr="000746C7" w:rsidTr="00350135">
        <w:trPr>
          <w:cantSplit/>
        </w:trPr>
        <w:tc>
          <w:tcPr>
            <w:tcW w:w="2718" w:type="dxa"/>
          </w:tcPr>
          <w:p w:rsidR="00D174A3" w:rsidRPr="000746C7" w:rsidRDefault="00D174A3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90" w:type="dxa"/>
          </w:tcPr>
          <w:p w:rsidR="00D174A3" w:rsidRPr="000746C7" w:rsidRDefault="00D174A3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174A3" w:rsidRPr="000746C7" w:rsidRDefault="00D174A3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D174A3" w:rsidRPr="004558E4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77"/>
                <w:tab w:val="right" w:pos="95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4558E4">
              <w:rPr>
                <w:rFonts w:ascii="Angsana New" w:hAnsi="Angsana New"/>
                <w:sz w:val="30"/>
                <w:szCs w:val="30"/>
              </w:rPr>
              <w:tab/>
            </w:r>
            <w:r w:rsidRPr="004558E4">
              <w:rPr>
                <w:rFonts w:ascii="Angsana New" w:hAnsi="Angsana New"/>
                <w:sz w:val="30"/>
                <w:szCs w:val="30"/>
              </w:rPr>
              <w:tab/>
              <w:t>1,048</w:t>
            </w:r>
          </w:p>
        </w:tc>
        <w:tc>
          <w:tcPr>
            <w:tcW w:w="270" w:type="dxa"/>
          </w:tcPr>
          <w:p w:rsidR="00D174A3" w:rsidRPr="004558E4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74A3" w:rsidRPr="004558E4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8E4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270" w:type="dxa"/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26" w:right="-18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270" w:type="dxa"/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</w:tr>
      <w:tr w:rsidR="00A77580" w:rsidRPr="000746C7" w:rsidTr="00350135">
        <w:trPr>
          <w:cantSplit/>
        </w:trPr>
        <w:tc>
          <w:tcPr>
            <w:tcW w:w="2718" w:type="dxa"/>
          </w:tcPr>
          <w:p w:rsidR="00A77580" w:rsidRPr="000746C7" w:rsidRDefault="00A77580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</w:t>
            </w:r>
            <w:r w:rsidR="00D174A3"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90" w:type="dxa"/>
          </w:tcPr>
          <w:p w:rsidR="00A77580" w:rsidRPr="000746C7" w:rsidRDefault="00A77580" w:rsidP="00A7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77580" w:rsidRPr="000746C7" w:rsidRDefault="00A77580" w:rsidP="00A7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580" w:rsidRPr="00A77580" w:rsidRDefault="00710278" w:rsidP="0071027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(100</w:t>
            </w: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A77580" w:rsidRPr="004558E4" w:rsidRDefault="00A77580" w:rsidP="00A77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580" w:rsidRPr="00A77580" w:rsidRDefault="00710278" w:rsidP="00A77580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(100</w:t>
            </w: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A77580" w:rsidRPr="000746C7" w:rsidRDefault="00A77580" w:rsidP="00A77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26" w:right="-18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580" w:rsidRPr="000746C7" w:rsidRDefault="00A77580" w:rsidP="00A77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7580" w:rsidRPr="000746C7" w:rsidRDefault="00A77580" w:rsidP="00A77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580" w:rsidRPr="000746C7" w:rsidRDefault="00A77580" w:rsidP="00A77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0ED" w:rsidRPr="000746C7" w:rsidTr="00350135">
        <w:trPr>
          <w:cantSplit/>
        </w:trPr>
        <w:tc>
          <w:tcPr>
            <w:tcW w:w="2718" w:type="dxa"/>
          </w:tcPr>
          <w:p w:rsidR="003F60ED" w:rsidRPr="000746C7" w:rsidRDefault="003F60ED" w:rsidP="0060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:rsidR="003F60ED" w:rsidRPr="000746C7" w:rsidRDefault="003F60ED" w:rsidP="0060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3F60ED" w:rsidRPr="000746C7" w:rsidRDefault="003F60ED" w:rsidP="0060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F60ED" w:rsidRPr="000746C7" w:rsidRDefault="003F60ED" w:rsidP="00585B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3F60ED" w:rsidRPr="000746C7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F60ED" w:rsidRPr="000746C7" w:rsidRDefault="003F60ED" w:rsidP="00585B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3F60ED" w:rsidRPr="000746C7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26" w:right="-18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F60ED" w:rsidRPr="000746C7" w:rsidRDefault="003F60ED" w:rsidP="00585B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3F60ED" w:rsidRPr="000746C7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F60ED" w:rsidRPr="000746C7" w:rsidRDefault="003F60ED" w:rsidP="00585B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F60ED" w:rsidRPr="000746C7" w:rsidTr="00350135">
        <w:trPr>
          <w:cantSplit/>
        </w:trPr>
        <w:tc>
          <w:tcPr>
            <w:tcW w:w="2718" w:type="dxa"/>
          </w:tcPr>
          <w:p w:rsidR="003F60ED" w:rsidRPr="000746C7" w:rsidRDefault="003F60ED" w:rsidP="0060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90" w:type="dxa"/>
          </w:tcPr>
          <w:p w:rsidR="003F60ED" w:rsidRPr="000746C7" w:rsidRDefault="003F60ED" w:rsidP="0060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F60ED" w:rsidRPr="000746C7" w:rsidRDefault="003F60ED" w:rsidP="0060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F60ED" w:rsidRPr="00A77580" w:rsidRDefault="00A77580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580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:rsidR="003F60ED" w:rsidRPr="00A77580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F60ED" w:rsidRPr="00A77580" w:rsidRDefault="00A77580" w:rsidP="001F3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580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:rsidR="003F60ED" w:rsidRPr="000746C7" w:rsidRDefault="003F60ED" w:rsidP="00585B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80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F60ED" w:rsidRPr="000746C7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1,048</w:t>
            </w:r>
          </w:p>
        </w:tc>
        <w:tc>
          <w:tcPr>
            <w:tcW w:w="270" w:type="dxa"/>
          </w:tcPr>
          <w:p w:rsidR="003F60ED" w:rsidRPr="000746C7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F60ED" w:rsidRPr="000746C7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1,048</w:t>
            </w:r>
          </w:p>
        </w:tc>
      </w:tr>
      <w:tr w:rsidR="003F60ED" w:rsidRPr="000746C7" w:rsidTr="00350135">
        <w:trPr>
          <w:cantSplit/>
        </w:trPr>
        <w:tc>
          <w:tcPr>
            <w:tcW w:w="2718" w:type="dxa"/>
          </w:tcPr>
          <w:p w:rsidR="003F60ED" w:rsidRPr="004D237D" w:rsidRDefault="003F60ED" w:rsidP="0060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F60ED" w:rsidRPr="004D237D" w:rsidRDefault="003F60ED" w:rsidP="0060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F60ED" w:rsidRPr="004D237D" w:rsidRDefault="003F60ED" w:rsidP="0060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3F60ED" w:rsidRPr="004D237D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60ED" w:rsidRPr="004D237D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F60ED" w:rsidRPr="004D237D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60ED" w:rsidRPr="004D237D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26" w:right="-18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60ED" w:rsidRPr="004D237D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60ED" w:rsidRPr="004D237D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F60ED" w:rsidRPr="004D237D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60ED" w:rsidRPr="000746C7" w:rsidTr="00350135">
        <w:trPr>
          <w:cantSplit/>
        </w:trPr>
        <w:tc>
          <w:tcPr>
            <w:tcW w:w="2718" w:type="dxa"/>
          </w:tcPr>
          <w:p w:rsidR="003F60ED" w:rsidRPr="000746C7" w:rsidRDefault="003F60ED" w:rsidP="0060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หุ้น</w:t>
            </w: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990" w:type="dxa"/>
          </w:tcPr>
          <w:p w:rsidR="003F60ED" w:rsidRPr="000746C7" w:rsidRDefault="003F60ED" w:rsidP="0060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:rsidR="003F60ED" w:rsidRPr="000746C7" w:rsidRDefault="003F60ED" w:rsidP="0060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</w:tcPr>
          <w:p w:rsidR="003F60ED" w:rsidRPr="000746C7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3F60ED" w:rsidRPr="000746C7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3F60ED" w:rsidRPr="000746C7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3F60ED" w:rsidRPr="000746C7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26" w:right="-18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3F60ED" w:rsidRPr="000746C7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3F60ED" w:rsidRPr="000746C7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3F60ED" w:rsidRPr="000746C7" w:rsidRDefault="003F60ED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F60ED" w:rsidRPr="000746C7" w:rsidTr="00350135">
        <w:trPr>
          <w:cantSplit/>
        </w:trPr>
        <w:tc>
          <w:tcPr>
            <w:tcW w:w="2718" w:type="dxa"/>
          </w:tcPr>
          <w:p w:rsidR="003F60ED" w:rsidRPr="000746C7" w:rsidRDefault="003F60ED" w:rsidP="0060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:rsidR="003F60ED" w:rsidRPr="000746C7" w:rsidRDefault="003F60ED" w:rsidP="0060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F60ED" w:rsidRPr="000746C7" w:rsidRDefault="003F60ED" w:rsidP="0060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3F60ED" w:rsidRPr="000746C7" w:rsidRDefault="003F60ED" w:rsidP="00585B7C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F60ED" w:rsidRPr="000746C7" w:rsidRDefault="003F60ED" w:rsidP="00585B7C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 w:right="-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3F60ED" w:rsidRPr="000746C7" w:rsidRDefault="003F60ED" w:rsidP="00585B7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F60ED" w:rsidRPr="000746C7" w:rsidRDefault="003F60ED" w:rsidP="00585B7C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08" w:right="-180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3F60ED" w:rsidRPr="000746C7" w:rsidRDefault="003F60ED" w:rsidP="00585B7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F60ED" w:rsidRPr="000746C7" w:rsidRDefault="003F60ED" w:rsidP="00585B7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3F60ED" w:rsidRPr="000746C7" w:rsidRDefault="003F60ED" w:rsidP="00585B7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74A3" w:rsidRPr="000746C7" w:rsidTr="00350135">
        <w:trPr>
          <w:cantSplit/>
        </w:trPr>
        <w:tc>
          <w:tcPr>
            <w:tcW w:w="2718" w:type="dxa"/>
          </w:tcPr>
          <w:p w:rsidR="00D174A3" w:rsidRPr="000746C7" w:rsidRDefault="00D174A3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90" w:type="dxa"/>
          </w:tcPr>
          <w:p w:rsidR="00D174A3" w:rsidRPr="000746C7" w:rsidRDefault="00D174A3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174A3" w:rsidRPr="000746C7" w:rsidRDefault="00D174A3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D174A3" w:rsidRPr="004558E4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77"/>
                <w:tab w:val="right" w:pos="95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4558E4">
              <w:rPr>
                <w:rFonts w:ascii="Angsana New" w:hAnsi="Angsana New"/>
                <w:sz w:val="30"/>
                <w:szCs w:val="30"/>
              </w:rPr>
              <w:tab/>
            </w:r>
            <w:r w:rsidRPr="004558E4">
              <w:rPr>
                <w:rFonts w:ascii="Angsana New" w:hAnsi="Angsana New"/>
                <w:sz w:val="30"/>
                <w:szCs w:val="30"/>
              </w:rPr>
              <w:tab/>
              <w:t>1,048</w:t>
            </w:r>
          </w:p>
        </w:tc>
        <w:tc>
          <w:tcPr>
            <w:tcW w:w="270" w:type="dxa"/>
          </w:tcPr>
          <w:p w:rsidR="00D174A3" w:rsidRPr="004558E4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74A3" w:rsidRPr="004558E4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8E4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270" w:type="dxa"/>
          </w:tcPr>
          <w:p w:rsidR="00D174A3" w:rsidRPr="000746C7" w:rsidRDefault="00D174A3" w:rsidP="00D174A3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right="-180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270" w:type="dxa"/>
          </w:tcPr>
          <w:p w:rsidR="00D174A3" w:rsidRPr="000746C7" w:rsidRDefault="00D174A3" w:rsidP="00D174A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D174A3" w:rsidRPr="000746C7" w:rsidRDefault="00D174A3" w:rsidP="00D174A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1,048</w:t>
            </w:r>
          </w:p>
        </w:tc>
      </w:tr>
      <w:tr w:rsidR="00D174A3" w:rsidRPr="000746C7" w:rsidTr="00350135">
        <w:trPr>
          <w:cantSplit/>
        </w:trPr>
        <w:tc>
          <w:tcPr>
            <w:tcW w:w="2718" w:type="dxa"/>
          </w:tcPr>
          <w:p w:rsidR="00D174A3" w:rsidRPr="000746C7" w:rsidRDefault="00D174A3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90" w:type="dxa"/>
          </w:tcPr>
          <w:p w:rsidR="00D174A3" w:rsidRPr="000746C7" w:rsidRDefault="00D174A3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174A3" w:rsidRPr="000746C7" w:rsidRDefault="00D174A3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D174A3" w:rsidRPr="00A77580" w:rsidRDefault="00710278" w:rsidP="0071027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(100</w:t>
            </w: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D174A3" w:rsidRPr="004558E4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74A3" w:rsidRPr="00A77580" w:rsidRDefault="00710278" w:rsidP="0071027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(100</w:t>
            </w: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26" w:right="-18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74A3" w:rsidRPr="000746C7" w:rsidTr="00350135">
        <w:trPr>
          <w:cantSplit/>
        </w:trPr>
        <w:tc>
          <w:tcPr>
            <w:tcW w:w="2718" w:type="dxa"/>
          </w:tcPr>
          <w:p w:rsidR="00D174A3" w:rsidRPr="000746C7" w:rsidRDefault="00D174A3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:rsidR="00D174A3" w:rsidRPr="000746C7" w:rsidRDefault="00D174A3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D174A3" w:rsidRPr="000746C7" w:rsidRDefault="00D174A3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26" w:right="-18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74A3" w:rsidRPr="000746C7" w:rsidTr="00350135">
        <w:trPr>
          <w:cantSplit/>
        </w:trPr>
        <w:tc>
          <w:tcPr>
            <w:tcW w:w="2718" w:type="dxa"/>
          </w:tcPr>
          <w:p w:rsidR="00D174A3" w:rsidRPr="000746C7" w:rsidRDefault="00D174A3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90" w:type="dxa"/>
          </w:tcPr>
          <w:p w:rsidR="00D174A3" w:rsidRPr="000746C7" w:rsidRDefault="00D174A3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174A3" w:rsidRPr="000746C7" w:rsidRDefault="00D174A3" w:rsidP="00D1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174A3" w:rsidRPr="00A77580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580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:rsidR="00D174A3" w:rsidRPr="00A77580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174A3" w:rsidRPr="00A77580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580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1,048</w:t>
            </w:r>
          </w:p>
        </w:tc>
        <w:tc>
          <w:tcPr>
            <w:tcW w:w="270" w:type="dxa"/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174A3" w:rsidRPr="000746C7" w:rsidRDefault="00D174A3" w:rsidP="00D17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1,048</w:t>
            </w:r>
          </w:p>
        </w:tc>
      </w:tr>
    </w:tbl>
    <w:p w:rsidR="00D70829" w:rsidRDefault="00D70829" w:rsidP="002D2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E69B4" w:rsidRPr="000746C7" w:rsidRDefault="008E69B4" w:rsidP="002D2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  <w:r w:rsidR="00FC3BE1" w:rsidRPr="000746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สามัญ</w:t>
      </w:r>
    </w:p>
    <w:p w:rsidR="008E69B4" w:rsidRPr="00B62F59" w:rsidRDefault="008E69B4" w:rsidP="008E6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:rsidR="008E69B4" w:rsidRPr="000746C7" w:rsidRDefault="008E69B4" w:rsidP="005A7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-45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746C7">
        <w:rPr>
          <w:rFonts w:ascii="Angsana New" w:hAnsi="Angsana New"/>
          <w:sz w:val="30"/>
          <w:szCs w:val="30"/>
        </w:rPr>
        <w:t>2535</w:t>
      </w:r>
      <w:r w:rsidRPr="000746C7">
        <w:rPr>
          <w:rFonts w:ascii="Angsana New" w:hAnsi="Angsana New"/>
          <w:sz w:val="30"/>
          <w:szCs w:val="30"/>
          <w:cs/>
        </w:rPr>
        <w:t xml:space="preserve"> มาตรา </w:t>
      </w:r>
      <w:r w:rsidRPr="000746C7">
        <w:rPr>
          <w:rFonts w:ascii="Angsana New" w:hAnsi="Angsana New"/>
          <w:sz w:val="30"/>
          <w:szCs w:val="30"/>
        </w:rPr>
        <w:t>51</w:t>
      </w:r>
      <w:r w:rsidRPr="000746C7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746C7">
        <w:rPr>
          <w:rFonts w:ascii="Angsana New" w:hAnsi="Angsana New"/>
          <w:sz w:val="30"/>
          <w:szCs w:val="30"/>
        </w:rPr>
        <w:t>“</w:t>
      </w:r>
      <w:r w:rsidRPr="000746C7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0746C7">
        <w:rPr>
          <w:rFonts w:ascii="Angsana New" w:hAnsi="Angsana New"/>
          <w:sz w:val="30"/>
          <w:szCs w:val="30"/>
        </w:rPr>
        <w:t>”</w:t>
      </w:r>
      <w:r w:rsidRPr="000746C7">
        <w:rPr>
          <w:rFonts w:ascii="Angsana New" w:hAnsi="Angsana New"/>
          <w:sz w:val="30"/>
          <w:szCs w:val="30"/>
          <w:cs/>
        </w:rPr>
        <w:t>)</w:t>
      </w:r>
      <w:r w:rsidRPr="000746C7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0746C7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BC33CC" w:rsidRPr="00B62F59" w:rsidRDefault="00BC33CC" w:rsidP="002D2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F23336" w:rsidRPr="000746C7" w:rsidRDefault="00BC33CC" w:rsidP="002D2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3623E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63623E">
        <w:rPr>
          <w:rFonts w:ascii="Angsana New" w:hAnsi="Angsana New"/>
          <w:color w:val="000000"/>
          <w:sz w:val="30"/>
          <w:szCs w:val="30"/>
        </w:rPr>
        <w:t xml:space="preserve">31 </w:t>
      </w:r>
      <w:r w:rsidRPr="0063623E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A33D2A" w:rsidRPr="0063623E">
        <w:rPr>
          <w:rFonts w:ascii="Angsana New" w:hAnsi="Angsana New"/>
          <w:color w:val="000000"/>
          <w:sz w:val="30"/>
          <w:szCs w:val="30"/>
        </w:rPr>
        <w:t>25</w:t>
      </w:r>
      <w:r w:rsidR="00585B7C" w:rsidRPr="0063623E">
        <w:rPr>
          <w:rFonts w:ascii="Angsana New" w:hAnsi="Angsana New"/>
          <w:color w:val="000000"/>
          <w:sz w:val="30"/>
          <w:szCs w:val="30"/>
        </w:rPr>
        <w:t>61</w:t>
      </w:r>
      <w:r w:rsidR="001C3CF0" w:rsidRPr="0063623E">
        <w:rPr>
          <w:rFonts w:ascii="Angsana New" w:hAnsi="Angsana New"/>
          <w:color w:val="000000"/>
          <w:sz w:val="30"/>
          <w:szCs w:val="30"/>
        </w:rPr>
        <w:t xml:space="preserve"> </w:t>
      </w:r>
      <w:r w:rsidRPr="0063623E">
        <w:rPr>
          <w:rFonts w:ascii="Angsana New" w:hAnsi="Angsana New" w:hint="cs"/>
          <w:color w:val="000000"/>
          <w:sz w:val="30"/>
          <w:szCs w:val="30"/>
          <w:cs/>
        </w:rPr>
        <w:t>บริษัทมีส่วนเกินมูลค่าหุ้นสามัญจำนวน</w:t>
      </w:r>
      <w:r w:rsidR="00E85A08" w:rsidRPr="0063623E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63623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3623E" w:rsidRPr="0063623E">
        <w:rPr>
          <w:rFonts w:ascii="Angsana New" w:hAnsi="Angsana New"/>
          <w:color w:val="000000"/>
          <w:sz w:val="30"/>
          <w:szCs w:val="30"/>
        </w:rPr>
        <w:t>166.5</w:t>
      </w:r>
      <w:r w:rsidR="0063623E" w:rsidRPr="0063623E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63623E">
        <w:rPr>
          <w:rFonts w:ascii="Angsana New" w:hAnsi="Angsana New"/>
          <w:color w:val="000000"/>
          <w:sz w:val="30"/>
          <w:szCs w:val="30"/>
        </w:rPr>
        <w:t xml:space="preserve"> </w:t>
      </w:r>
      <w:r w:rsidRPr="0063623E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บาท </w:t>
      </w:r>
      <w:r w:rsidRPr="000746C7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="00585B7C" w:rsidRPr="000746C7">
        <w:rPr>
          <w:rFonts w:ascii="Angsana New" w:hAnsi="Angsana New"/>
          <w:i/>
          <w:iCs/>
          <w:color w:val="000000"/>
          <w:sz w:val="30"/>
          <w:szCs w:val="30"/>
        </w:rPr>
        <w:t>2560</w:t>
      </w:r>
      <w:r w:rsidRPr="000746C7">
        <w:rPr>
          <w:rFonts w:ascii="Angsana New" w:hAnsi="Angsana New"/>
          <w:i/>
          <w:iCs/>
          <w:color w:val="000000"/>
          <w:sz w:val="30"/>
          <w:szCs w:val="30"/>
        </w:rPr>
        <w:t>: 166.5</w:t>
      </w:r>
      <w:r w:rsidR="004902DC" w:rsidRPr="000746C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0746C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Pr="000746C7">
        <w:rPr>
          <w:rFonts w:ascii="Angsana New" w:hAnsi="Angsana New"/>
          <w:i/>
          <w:iCs/>
          <w:color w:val="000000"/>
          <w:sz w:val="30"/>
          <w:szCs w:val="30"/>
        </w:rPr>
        <w:t>)</w:t>
      </w:r>
    </w:p>
    <w:p w:rsidR="00EA427C" w:rsidRDefault="00EA4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:rsidR="00C2054B" w:rsidRPr="000746C7" w:rsidRDefault="00452C6A" w:rsidP="0035013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หุ้นทุนซื้อคืน</w:t>
      </w:r>
    </w:p>
    <w:p w:rsidR="00DD007B" w:rsidRPr="00F205E1" w:rsidRDefault="00DD007B" w:rsidP="00C8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</w:rPr>
      </w:pPr>
    </w:p>
    <w:tbl>
      <w:tblPr>
        <w:tblW w:w="5002" w:type="pct"/>
        <w:tblInd w:w="378" w:type="dxa"/>
        <w:tblLayout w:type="fixed"/>
        <w:tblLook w:val="01E0" w:firstRow="1" w:lastRow="1" w:firstColumn="1" w:lastColumn="1" w:noHBand="0" w:noVBand="0"/>
      </w:tblPr>
      <w:tblGrid>
        <w:gridCol w:w="2052"/>
        <w:gridCol w:w="588"/>
        <w:gridCol w:w="250"/>
        <w:gridCol w:w="851"/>
        <w:gridCol w:w="254"/>
        <w:gridCol w:w="932"/>
        <w:gridCol w:w="254"/>
        <w:gridCol w:w="934"/>
        <w:gridCol w:w="254"/>
        <w:gridCol w:w="855"/>
        <w:gridCol w:w="258"/>
        <w:gridCol w:w="932"/>
        <w:gridCol w:w="242"/>
        <w:gridCol w:w="953"/>
      </w:tblGrid>
      <w:tr w:rsidR="00B62F59" w:rsidRPr="00B64AF4" w:rsidTr="00B62F59">
        <w:trPr>
          <w:trHeight w:val="367"/>
        </w:trPr>
        <w:tc>
          <w:tcPr>
            <w:tcW w:w="1068" w:type="pct"/>
          </w:tcPr>
          <w:p w:rsidR="00B62F59" w:rsidRPr="00F205E1" w:rsidRDefault="00B62F59" w:rsidP="003C546A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6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" w:type="pct"/>
          </w:tcPr>
          <w:p w:rsidR="00B62F59" w:rsidRPr="00831ED0" w:rsidRDefault="00B62F59" w:rsidP="003C546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496" w:type="pct"/>
            <w:gridSpan w:val="11"/>
            <w:vAlign w:val="bottom"/>
          </w:tcPr>
          <w:p w:rsidR="00B62F59" w:rsidRPr="00972CF8" w:rsidRDefault="00B62F59" w:rsidP="003C546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1ED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A31D95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2F59" w:rsidRPr="00B64AF4" w:rsidTr="00B62F59">
        <w:trPr>
          <w:trHeight w:val="367"/>
        </w:trPr>
        <w:tc>
          <w:tcPr>
            <w:tcW w:w="1068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6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" w:type="pct"/>
          </w:tcPr>
          <w:p w:rsidR="00B62F59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78" w:type="pct"/>
            <w:gridSpan w:val="5"/>
            <w:tcBorders>
              <w:bottom w:val="single" w:sz="4" w:space="0" w:color="auto"/>
            </w:tcBorders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32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6" w:type="pct"/>
            <w:gridSpan w:val="5"/>
            <w:tcBorders>
              <w:bottom w:val="single" w:sz="4" w:space="0" w:color="auto"/>
            </w:tcBorders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B62F59" w:rsidRPr="00B64AF4" w:rsidTr="00B62F59">
        <w:trPr>
          <w:trHeight w:val="367"/>
        </w:trPr>
        <w:tc>
          <w:tcPr>
            <w:tcW w:w="1068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6" w:type="pct"/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ต่อหุ้น</w:t>
            </w:r>
          </w:p>
        </w:tc>
        <w:tc>
          <w:tcPr>
            <w:tcW w:w="130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2" w:type="pct"/>
            <w:tcBorders>
              <w:top w:val="single" w:sz="4" w:space="0" w:color="auto"/>
            </w:tcBorders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32" w:type="pct"/>
            <w:tcBorders>
              <w:top w:val="single" w:sz="4" w:space="0" w:color="auto"/>
            </w:tcBorders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32" w:type="pct"/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5" w:type="pct"/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4" w:type="pct"/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5" w:type="pct"/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26" w:type="pct"/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6" w:type="pct"/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</w:tr>
      <w:tr w:rsidR="00B62F59" w:rsidRPr="00B64AF4" w:rsidTr="00B62F59">
        <w:trPr>
          <w:trHeight w:val="367"/>
        </w:trPr>
        <w:tc>
          <w:tcPr>
            <w:tcW w:w="1068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306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0" w:type="pct"/>
          </w:tcPr>
          <w:p w:rsidR="00B62F59" w:rsidRPr="0050169C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96" w:type="pct"/>
            <w:gridSpan w:val="11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016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(</w:t>
            </w:r>
            <w:r w:rsidRPr="005016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 xml:space="preserve">ล้านหุ้น </w:t>
            </w:r>
            <w:r w:rsidRPr="005016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 xml:space="preserve">/ </w:t>
            </w:r>
            <w:r w:rsidRPr="005016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ล้านบาท</w:t>
            </w:r>
            <w:r w:rsidRPr="005016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B62F59" w:rsidRPr="00B64AF4" w:rsidTr="00B62F59">
        <w:trPr>
          <w:trHeight w:val="367"/>
        </w:trPr>
        <w:tc>
          <w:tcPr>
            <w:tcW w:w="1068" w:type="pct"/>
          </w:tcPr>
          <w:p w:rsidR="00B62F59" w:rsidRPr="00792EFD" w:rsidRDefault="00B62F59" w:rsidP="002D268D">
            <w:pPr>
              <w:pStyle w:val="block"/>
              <w:tabs>
                <w:tab w:val="left" w:pos="144"/>
              </w:tabs>
              <w:spacing w:after="0" w:line="240" w:lineRule="auto"/>
              <w:ind w:left="54"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92E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306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" w:type="pct"/>
          </w:tcPr>
          <w:p w:rsidR="00B62F59" w:rsidRPr="0050169C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96" w:type="pct"/>
            <w:gridSpan w:val="11"/>
          </w:tcPr>
          <w:p w:rsidR="00B62F59" w:rsidRPr="0050169C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</w:tr>
      <w:tr w:rsidR="00B62F59" w:rsidRPr="00B64AF4" w:rsidTr="00B62F59">
        <w:trPr>
          <w:trHeight w:val="367"/>
        </w:trPr>
        <w:tc>
          <w:tcPr>
            <w:tcW w:w="1068" w:type="pct"/>
          </w:tcPr>
          <w:p w:rsidR="00B62F59" w:rsidRPr="00B64AF4" w:rsidRDefault="00B62F59" w:rsidP="00CC0219">
            <w:pPr>
              <w:ind w:left="54" w:right="-3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64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64AF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64AF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06" w:type="pct"/>
          </w:tcPr>
          <w:p w:rsidR="00B62F59" w:rsidRPr="00B64AF4" w:rsidRDefault="00B62F59" w:rsidP="003C546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:rsidR="00B62F59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</w:tcPr>
          <w:p w:rsidR="00B62F59" w:rsidRPr="00B64AF4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100</w:t>
            </w:r>
          </w:p>
        </w:tc>
        <w:tc>
          <w:tcPr>
            <w:tcW w:w="132" w:type="pct"/>
          </w:tcPr>
          <w:p w:rsidR="00B62F59" w:rsidRPr="00B64AF4" w:rsidRDefault="00B62F59" w:rsidP="003C546A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:rsidR="00B62F59" w:rsidRPr="008C7775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775">
              <w:rPr>
                <w:rFonts w:ascii="Angsana New" w:hAnsi="Angsana New"/>
                <w:sz w:val="30"/>
                <w:szCs w:val="30"/>
              </w:rPr>
              <w:t>(521)</w:t>
            </w:r>
          </w:p>
        </w:tc>
        <w:tc>
          <w:tcPr>
            <w:tcW w:w="132" w:type="pct"/>
          </w:tcPr>
          <w:p w:rsidR="00B62F59" w:rsidRPr="00B64AF4" w:rsidRDefault="00B62F59" w:rsidP="003C546A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6" w:type="pct"/>
          </w:tcPr>
          <w:p w:rsidR="00B62F59" w:rsidRPr="00B64AF4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521</w:t>
            </w:r>
          </w:p>
        </w:tc>
        <w:tc>
          <w:tcPr>
            <w:tcW w:w="132" w:type="pct"/>
          </w:tcPr>
          <w:p w:rsidR="00B62F59" w:rsidRPr="00B64AF4" w:rsidRDefault="00B62F59" w:rsidP="003C546A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:rsidR="00B62F59" w:rsidRPr="00B64AF4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100</w:t>
            </w:r>
          </w:p>
        </w:tc>
        <w:tc>
          <w:tcPr>
            <w:tcW w:w="134" w:type="pct"/>
          </w:tcPr>
          <w:p w:rsidR="00B62F59" w:rsidRPr="00B64AF4" w:rsidRDefault="00B62F59" w:rsidP="003C546A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:rsidR="00B62F59" w:rsidRPr="008C7775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775">
              <w:rPr>
                <w:rFonts w:ascii="Angsana New" w:hAnsi="Angsana New"/>
                <w:sz w:val="30"/>
                <w:szCs w:val="30"/>
              </w:rPr>
              <w:t>(521)</w:t>
            </w:r>
          </w:p>
        </w:tc>
        <w:tc>
          <w:tcPr>
            <w:tcW w:w="126" w:type="pct"/>
          </w:tcPr>
          <w:p w:rsidR="00B62F59" w:rsidRPr="00B64AF4" w:rsidRDefault="00B62F59" w:rsidP="003C546A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6" w:type="pct"/>
          </w:tcPr>
          <w:p w:rsidR="00B62F59" w:rsidRPr="00B64AF4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521</w:t>
            </w:r>
          </w:p>
        </w:tc>
      </w:tr>
      <w:tr w:rsidR="00B62F59" w:rsidRPr="00B64AF4" w:rsidTr="00B62F59">
        <w:trPr>
          <w:trHeight w:val="367"/>
        </w:trPr>
        <w:tc>
          <w:tcPr>
            <w:tcW w:w="1068" w:type="pct"/>
          </w:tcPr>
          <w:p w:rsidR="00B62F59" w:rsidRPr="00B64AF4" w:rsidRDefault="00B62F59" w:rsidP="002D268D">
            <w:pPr>
              <w:tabs>
                <w:tab w:val="left" w:pos="195"/>
              </w:tabs>
              <w:ind w:left="54" w:right="-315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</w:rPr>
              <w:t>ลดหุ้นทุนซื้อคืน</w:t>
            </w:r>
          </w:p>
        </w:tc>
        <w:tc>
          <w:tcPr>
            <w:tcW w:w="306" w:type="pct"/>
          </w:tcPr>
          <w:p w:rsidR="00B62F59" w:rsidRPr="00EB1F5A" w:rsidRDefault="00B62F59" w:rsidP="003C546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F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:rsidR="00B62F59" w:rsidRPr="00566305" w:rsidRDefault="00B62F59" w:rsidP="003C5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:rsidR="00B62F59" w:rsidRPr="00B64AF4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(100)</w:t>
            </w:r>
          </w:p>
        </w:tc>
        <w:tc>
          <w:tcPr>
            <w:tcW w:w="132" w:type="pct"/>
          </w:tcPr>
          <w:p w:rsidR="00B62F59" w:rsidRPr="00B64AF4" w:rsidRDefault="00B62F59" w:rsidP="003C546A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B62F59" w:rsidRPr="008C7775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32" w:type="pct"/>
          </w:tcPr>
          <w:p w:rsidR="00B62F59" w:rsidRPr="00B64AF4" w:rsidRDefault="00B62F59" w:rsidP="003C546A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B62F59" w:rsidRPr="00B64AF4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1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(521)</w:t>
            </w:r>
          </w:p>
        </w:tc>
        <w:tc>
          <w:tcPr>
            <w:tcW w:w="132" w:type="pct"/>
          </w:tcPr>
          <w:p w:rsidR="00B62F59" w:rsidRPr="00B64AF4" w:rsidRDefault="00B62F59" w:rsidP="003C546A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B62F59" w:rsidRPr="008C7775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8C77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B62F59" w:rsidRPr="00566305" w:rsidRDefault="00B62F59" w:rsidP="003C5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B62F59" w:rsidRPr="008C7775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8C77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B62F59" w:rsidRPr="00566305" w:rsidRDefault="00B62F59" w:rsidP="003C5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B62F59" w:rsidRPr="008C7775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8C77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2F59" w:rsidRPr="00B64AF4" w:rsidTr="00B62F59">
        <w:trPr>
          <w:trHeight w:val="367"/>
        </w:trPr>
        <w:tc>
          <w:tcPr>
            <w:tcW w:w="1068" w:type="pct"/>
          </w:tcPr>
          <w:p w:rsidR="00B62F59" w:rsidRPr="00B64AF4" w:rsidRDefault="00B62F59" w:rsidP="002D268D">
            <w:pPr>
              <w:ind w:left="54" w:firstLine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4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64AF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50DB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06" w:type="pct"/>
          </w:tcPr>
          <w:p w:rsidR="00B62F59" w:rsidRPr="00EB1F5A" w:rsidRDefault="00B62F59" w:rsidP="003C546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F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:rsidR="00B62F59" w:rsidRPr="00686150" w:rsidRDefault="00B62F59" w:rsidP="003C5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</w:tcPr>
          <w:p w:rsidR="00B62F59" w:rsidRPr="00B94664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46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132" w:type="pct"/>
          </w:tcPr>
          <w:p w:rsidR="00B62F59" w:rsidRPr="00B94664" w:rsidRDefault="00B62F59" w:rsidP="003C5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:rsidR="00B62F59" w:rsidRPr="00B94664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46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-</w:t>
            </w:r>
          </w:p>
        </w:tc>
        <w:tc>
          <w:tcPr>
            <w:tcW w:w="132" w:type="pct"/>
          </w:tcPr>
          <w:p w:rsidR="00B62F59" w:rsidRPr="00B94664" w:rsidRDefault="00B62F59" w:rsidP="003C5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:rsidR="00B62F59" w:rsidRPr="00B94664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46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-</w:t>
            </w:r>
          </w:p>
        </w:tc>
        <w:tc>
          <w:tcPr>
            <w:tcW w:w="132" w:type="pct"/>
          </w:tcPr>
          <w:p w:rsidR="00B62F59" w:rsidRPr="00C55861" w:rsidRDefault="00B62F59" w:rsidP="003C5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</w:tcPr>
          <w:p w:rsidR="00B62F59" w:rsidRPr="00C55861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86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100</w:t>
            </w:r>
          </w:p>
        </w:tc>
        <w:tc>
          <w:tcPr>
            <w:tcW w:w="134" w:type="pct"/>
          </w:tcPr>
          <w:p w:rsidR="00B62F59" w:rsidRPr="00C55861" w:rsidRDefault="00B62F59" w:rsidP="003C5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:rsidR="00B62F59" w:rsidRPr="00C55861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861">
              <w:rPr>
                <w:rFonts w:ascii="Angsana New" w:hAnsi="Angsana New"/>
                <w:b/>
                <w:bCs/>
                <w:sz w:val="30"/>
                <w:szCs w:val="30"/>
              </w:rPr>
              <w:t>(521)</w:t>
            </w:r>
          </w:p>
        </w:tc>
        <w:tc>
          <w:tcPr>
            <w:tcW w:w="126" w:type="pct"/>
          </w:tcPr>
          <w:p w:rsidR="00B62F59" w:rsidRPr="00C55861" w:rsidRDefault="00B62F59" w:rsidP="003C54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:rsidR="00B62F59" w:rsidRPr="00BD503D" w:rsidRDefault="00B62F59" w:rsidP="003C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521</w:t>
            </w:r>
          </w:p>
        </w:tc>
      </w:tr>
    </w:tbl>
    <w:p w:rsidR="00B62F59" w:rsidRPr="00F205E1" w:rsidRDefault="00B62F59" w:rsidP="00DD007B">
      <w:pPr>
        <w:ind w:left="54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B62F59" w:rsidRPr="00350135" w:rsidRDefault="00B62F59" w:rsidP="00350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-45"/>
        <w:jc w:val="thaiDistribute"/>
        <w:rPr>
          <w:rFonts w:ascii="Angsana New" w:hAnsi="Angsana New"/>
          <w:sz w:val="30"/>
          <w:szCs w:val="30"/>
        </w:rPr>
      </w:pPr>
      <w:r w:rsidRPr="00350135"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 w:rsidRPr="00350135">
        <w:rPr>
          <w:rFonts w:ascii="Angsana New" w:hAnsi="Angsana New"/>
          <w:sz w:val="30"/>
          <w:szCs w:val="30"/>
        </w:rPr>
        <w:t xml:space="preserve">2559 </w:t>
      </w:r>
      <w:r w:rsidRPr="00350135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ที่ประชุมคณะกรรมการบริษัทอนุมัติแผนหุ้นทุนซื้อคืน (“แผน”) โดยให้ซื้อหุ้นคืนได้</w:t>
      </w:r>
      <w:r w:rsidR="00DD6360">
        <w:rPr>
          <w:rFonts w:ascii="Angsana New" w:hAnsi="Angsana New"/>
          <w:sz w:val="30"/>
          <w:szCs w:val="30"/>
        </w:rPr>
        <w:br/>
      </w:r>
      <w:r w:rsidRPr="00350135">
        <w:rPr>
          <w:rFonts w:ascii="Angsana New" w:hAnsi="Angsana New" w:hint="cs"/>
          <w:sz w:val="30"/>
          <w:szCs w:val="30"/>
          <w:cs/>
        </w:rPr>
        <w:t xml:space="preserve">ไม่เกินร้อยละ </w:t>
      </w:r>
      <w:r w:rsidRPr="00350135">
        <w:rPr>
          <w:rFonts w:ascii="Angsana New" w:hAnsi="Angsana New"/>
          <w:sz w:val="30"/>
          <w:szCs w:val="30"/>
        </w:rPr>
        <w:t xml:space="preserve">9.5 </w:t>
      </w:r>
      <w:r w:rsidRPr="00350135"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350135">
        <w:rPr>
          <w:rFonts w:ascii="Angsana New" w:hAnsi="Angsana New"/>
          <w:sz w:val="30"/>
          <w:szCs w:val="30"/>
        </w:rPr>
        <w:t>100</w:t>
      </w:r>
      <w:r w:rsidRPr="00350135">
        <w:rPr>
          <w:rFonts w:ascii="Angsana New" w:hAnsi="Angsana New" w:hint="cs"/>
          <w:sz w:val="30"/>
          <w:szCs w:val="30"/>
          <w:cs/>
        </w:rPr>
        <w:t xml:space="preserve"> ล้านหุ้นของหุ้นบริษัทที่ออก แผนนี้มีวัตถุประสงค์ในการเพิ่มอัตราผลตอบแทนต่อ</w:t>
      </w:r>
      <w:r w:rsidR="006B7B35" w:rsidRPr="006B7B35">
        <w:rPr>
          <w:rFonts w:ascii="Angsana New" w:hAnsi="Angsana New" w:hint="cs"/>
          <w:spacing w:val="-2"/>
          <w:sz w:val="30"/>
          <w:szCs w:val="30"/>
          <w:cs/>
        </w:rPr>
        <w:t>ส่วนของผู้ถือหุ้น อัตรากำไรต่อหุ้น</w:t>
      </w:r>
      <w:r w:rsidRPr="006B7B35">
        <w:rPr>
          <w:rFonts w:ascii="Angsana New" w:hAnsi="Angsana New" w:hint="cs"/>
          <w:spacing w:val="-2"/>
          <w:sz w:val="30"/>
          <w:szCs w:val="30"/>
          <w:cs/>
        </w:rPr>
        <w:t xml:space="preserve"> และอัตราผลตอบแทนจากเงินปันผล จำนวนสูงสุดที่ได้รับอนุมัติสำหรับการซื้อ</w:t>
      </w:r>
      <w:r w:rsidR="00350135">
        <w:rPr>
          <w:rFonts w:ascii="Angsana New" w:hAnsi="Angsana New"/>
          <w:sz w:val="30"/>
          <w:szCs w:val="30"/>
          <w:cs/>
        </w:rPr>
        <w:br/>
      </w:r>
      <w:r w:rsidRPr="00350135">
        <w:rPr>
          <w:rFonts w:ascii="Angsana New" w:hAnsi="Angsana New" w:hint="cs"/>
          <w:sz w:val="30"/>
          <w:szCs w:val="30"/>
          <w:cs/>
        </w:rPr>
        <w:t>หุ้นคืน</w:t>
      </w:r>
      <w:r w:rsidR="00350135">
        <w:rPr>
          <w:rFonts w:ascii="Angsana New" w:hAnsi="Angsana New" w:hint="cs"/>
          <w:sz w:val="30"/>
          <w:szCs w:val="30"/>
          <w:cs/>
        </w:rPr>
        <w:t xml:space="preserve"> </w:t>
      </w:r>
      <w:r w:rsidRPr="00350135">
        <w:rPr>
          <w:rFonts w:ascii="Angsana New" w:hAnsi="Angsana New" w:hint="cs"/>
          <w:sz w:val="30"/>
          <w:szCs w:val="30"/>
          <w:cs/>
        </w:rPr>
        <w:t xml:space="preserve">คือ </w:t>
      </w:r>
      <w:r w:rsidRPr="00350135">
        <w:rPr>
          <w:rFonts w:ascii="Angsana New" w:hAnsi="Angsana New"/>
          <w:sz w:val="30"/>
          <w:szCs w:val="30"/>
        </w:rPr>
        <w:t xml:space="preserve">520 </w:t>
      </w:r>
      <w:r w:rsidRPr="00350135">
        <w:rPr>
          <w:rFonts w:ascii="Angsana New" w:hAnsi="Angsana New" w:hint="cs"/>
          <w:sz w:val="30"/>
          <w:szCs w:val="30"/>
          <w:cs/>
        </w:rPr>
        <w:t xml:space="preserve">ล้านบาท และราคาในการจ่ายซื้อหุ้นต้องไม่เกินร้อยละ </w:t>
      </w:r>
      <w:r w:rsidRPr="00350135">
        <w:rPr>
          <w:rFonts w:ascii="Angsana New" w:hAnsi="Angsana New"/>
          <w:sz w:val="30"/>
          <w:szCs w:val="30"/>
        </w:rPr>
        <w:t xml:space="preserve">111 </w:t>
      </w:r>
      <w:r w:rsidRPr="00350135">
        <w:rPr>
          <w:rFonts w:ascii="Angsana New" w:hAnsi="Angsana New" w:hint="cs"/>
          <w:sz w:val="30"/>
          <w:szCs w:val="30"/>
          <w:cs/>
        </w:rPr>
        <w:t>ของราคาปิดจากตลาดหลักทรัพย์</w:t>
      </w:r>
      <w:r w:rsidR="00DD6360">
        <w:rPr>
          <w:rFonts w:ascii="Angsana New" w:hAnsi="Angsana New"/>
          <w:sz w:val="30"/>
          <w:szCs w:val="30"/>
        </w:rPr>
        <w:br/>
      </w:r>
      <w:r w:rsidRPr="00350135">
        <w:rPr>
          <w:rFonts w:ascii="Angsana New" w:hAnsi="Angsana New" w:hint="cs"/>
          <w:sz w:val="30"/>
          <w:szCs w:val="30"/>
          <w:cs/>
        </w:rPr>
        <w:t>แห่งประเทศไทย (</w:t>
      </w:r>
      <w:r w:rsidRPr="00350135">
        <w:rPr>
          <w:rFonts w:ascii="Angsana New" w:hAnsi="Angsana New"/>
          <w:sz w:val="30"/>
          <w:szCs w:val="30"/>
        </w:rPr>
        <w:t>“</w:t>
      </w:r>
      <w:r w:rsidRPr="00350135">
        <w:rPr>
          <w:rFonts w:ascii="Angsana New" w:hAnsi="Angsana New" w:hint="cs"/>
          <w:sz w:val="30"/>
          <w:szCs w:val="30"/>
          <w:cs/>
        </w:rPr>
        <w:t>ตลาดหลักทรัพย์</w:t>
      </w:r>
      <w:r w:rsidRPr="00350135">
        <w:rPr>
          <w:rFonts w:ascii="Angsana New" w:hAnsi="Angsana New"/>
          <w:sz w:val="30"/>
          <w:szCs w:val="30"/>
        </w:rPr>
        <w:t>”</w:t>
      </w:r>
      <w:r w:rsidRPr="00350135">
        <w:rPr>
          <w:rFonts w:ascii="Angsana New" w:hAnsi="Angsana New" w:hint="cs"/>
          <w:sz w:val="30"/>
          <w:szCs w:val="30"/>
          <w:cs/>
        </w:rPr>
        <w:t xml:space="preserve">) ย้อนหลัง </w:t>
      </w:r>
      <w:r w:rsidRPr="00350135">
        <w:rPr>
          <w:rFonts w:ascii="Angsana New" w:hAnsi="Angsana New"/>
          <w:sz w:val="30"/>
          <w:szCs w:val="30"/>
        </w:rPr>
        <w:t>30</w:t>
      </w:r>
      <w:r w:rsidRPr="00350135">
        <w:rPr>
          <w:rFonts w:ascii="Angsana New" w:hAnsi="Angsana New" w:hint="cs"/>
          <w:sz w:val="30"/>
          <w:szCs w:val="30"/>
          <w:cs/>
        </w:rPr>
        <w:t xml:space="preserve"> วันทำการที่มีการซื้อขายก่อนวันที่ประชุมคณะกรรมการบริษัท บริษัทสามารถซื้อหุ้นจากผู้ถือหุ้นเป็นการทั่วไปในช่วงระหว่างวันที่ </w:t>
      </w:r>
      <w:r w:rsidRPr="00350135">
        <w:rPr>
          <w:rFonts w:ascii="Angsana New" w:hAnsi="Angsana New"/>
          <w:sz w:val="30"/>
          <w:szCs w:val="30"/>
        </w:rPr>
        <w:t xml:space="preserve">17 </w:t>
      </w:r>
      <w:r w:rsidRPr="0035013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50135">
        <w:rPr>
          <w:rFonts w:ascii="Angsana New" w:hAnsi="Angsana New"/>
          <w:sz w:val="30"/>
          <w:szCs w:val="30"/>
        </w:rPr>
        <w:t xml:space="preserve">2559 </w:t>
      </w:r>
      <w:r w:rsidRPr="00350135">
        <w:rPr>
          <w:rFonts w:ascii="Angsana New" w:hAnsi="Angsana New" w:hint="cs"/>
          <w:sz w:val="30"/>
          <w:szCs w:val="30"/>
          <w:cs/>
        </w:rPr>
        <w:t xml:space="preserve">ถึง </w:t>
      </w:r>
      <w:r w:rsidR="006B7B3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B7B35">
        <w:rPr>
          <w:rFonts w:ascii="Angsana New" w:hAnsi="Angsana New"/>
          <w:sz w:val="30"/>
          <w:szCs w:val="30"/>
          <w:cs/>
        </w:rPr>
        <w:br/>
      </w:r>
      <w:r w:rsidRPr="00350135">
        <w:rPr>
          <w:rFonts w:ascii="Angsana New" w:hAnsi="Angsana New"/>
          <w:sz w:val="30"/>
          <w:szCs w:val="30"/>
        </w:rPr>
        <w:t xml:space="preserve">30 </w:t>
      </w:r>
      <w:r w:rsidRPr="0035013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50135">
        <w:rPr>
          <w:rFonts w:ascii="Angsana New" w:hAnsi="Angsana New"/>
          <w:sz w:val="30"/>
          <w:szCs w:val="30"/>
        </w:rPr>
        <w:t>2559</w:t>
      </w:r>
      <w:r w:rsidRPr="00350135">
        <w:rPr>
          <w:rFonts w:ascii="Angsana New" w:hAnsi="Angsana New" w:hint="cs"/>
          <w:sz w:val="30"/>
          <w:szCs w:val="30"/>
          <w:cs/>
        </w:rPr>
        <w:t xml:space="preserve"> บริษัทได้จัดสรรกำไรสะสมไว้เป็นสำรองสำหรับหุ้นทุนซื้อคืนเท่ากับจำนวนที่ได้จ่ายซื้อหุ้นคืนเต็มจำ</w:t>
      </w:r>
      <w:r w:rsidR="006B7B35">
        <w:rPr>
          <w:rFonts w:ascii="Angsana New" w:hAnsi="Angsana New" w:hint="cs"/>
          <w:sz w:val="30"/>
          <w:szCs w:val="30"/>
          <w:cs/>
        </w:rPr>
        <w:t>นวน</w:t>
      </w:r>
    </w:p>
    <w:p w:rsidR="002D268D" w:rsidRPr="00F205E1" w:rsidRDefault="002D2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en-GB"/>
        </w:rPr>
      </w:pPr>
    </w:p>
    <w:p w:rsidR="00B62F59" w:rsidRDefault="00B62F59" w:rsidP="002D2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ตามข้อกำหนดในกฎกระทรวงเกี่ยวกับหุ้น</w:t>
      </w:r>
      <w:r w:rsidRPr="002D268D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ทุน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ซื้อคืน กำหนดให้บริษัทต้องจำหน่ายหุ้นที่ซื้อคืนให้หมดภายในระยะเวลาไม่เกิน 3 ปี นับแต่การซื้อหุ้นคืนแล้วเสร็จ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โดยให้บริษัทจ</w:t>
      </w:r>
      <w:r w:rsidRPr="002D5D96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ำ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หน่ายหุ้นที่ซื้อคืนได้เมื่อพ้นกำ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หนด 6 เดือน</w:t>
      </w:r>
      <w:r w:rsidR="00DD6360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นับแต่การซื้อหุ้นคืนแต่ละคราวเสร็จสิ้น และต้องจำ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หน่ายให้หมดภายในระยะเวลาที่กำ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หนดไว้ในการซ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ื้อ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หุ้น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คืน</w:t>
      </w:r>
      <w:r w:rsidRPr="002D5D96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="00DD6360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ถ้าบริษัทไม่จำหน่ายหรือจำหน่ายไม่หมดให้บริษัทลดทุนที่ชำระ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แล้ว 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โดยการตัดหุ้นจดทะเบียนที่ซื้อคืนและยังไม่ได้จำหน่าย ซึ่งก็คือการยกเลิกหุ้นทุนซื้อคืนในทางบัญชี</w:t>
      </w:r>
      <w:r w:rsidRPr="002D5D96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โดยระยะเวลาในการจำหน่ายหุ้น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ทุน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ซื้อคืนของ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บริษัทได้ครบกำหนดแล้วเมื่อ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2D5D96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>31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</w:t>
      </w:r>
      <w:r w:rsidRPr="002D5D96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ธันวาคม </w:t>
      </w:r>
      <w:r w:rsidRPr="002D5D96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2560 </w:t>
      </w:r>
    </w:p>
    <w:p w:rsidR="00F205E1" w:rsidRPr="00F205E1" w:rsidRDefault="00F205E1" w:rsidP="002D2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20"/>
          <w:szCs w:val="20"/>
          <w:lang w:val="x-none" w:eastAsia="x-none"/>
        </w:rPr>
      </w:pPr>
    </w:p>
    <w:p w:rsidR="00F205E1" w:rsidRDefault="00B62F59" w:rsidP="00A4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เพื่อให้เป็นไปตามข้อกำหนดในกฎกระทรวงดังกล่าวข้างต้น ในการประชุมสามัญประจำปีของ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ผู้ถือหุ้นของบริษัทเมื่อวันที่ 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24 เมษายน 2561 ผู้ถือหุ้นมีมติอนุมัติให้ลดทุนจดทะเบียนท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ี่ออกและชำระแล้วของบริษัท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จากเดิมจำนวน </w:t>
      </w:r>
      <w:r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A41C95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1,048 </w:t>
      </w:r>
      <w:r w:rsidRPr="00A41C95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ล้านบาท เป็น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ทุนจดทะเบียนท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ี่ออกและชำระแล้ว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ใหม่จำนวน</w:t>
      </w:r>
      <w:r w:rsidRPr="00A41C95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</w:t>
      </w:r>
      <w:r w:rsidRPr="00A41C95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948 </w:t>
      </w:r>
      <w:r w:rsidRPr="00A41C95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ล้านบาท 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โดยการตัดหุ้นทุนซื้อคืนที่ยังไม่ได้จำหน่าย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ทั้งหมดรวม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100 ล้านหุ้น มูลค่า 520.8 ล้านบาท คิดเป็นร้อยละ 9.5 ของหุ้นบริษัทที่ออก บริษัทได้จดทะเบียนลดทุนกับกระทรวงพาณิชย์</w:t>
      </w:r>
      <w:r w:rsidRPr="002D5D96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แล้วเมื่อวันที่ </w:t>
      </w:r>
      <w:r w:rsidRPr="002D5D96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18 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พฤษภาคม </w:t>
      </w:r>
      <w:r w:rsidRPr="00A41C95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>2561</w:t>
      </w:r>
    </w:p>
    <w:p w:rsidR="00B62F59" w:rsidRDefault="00B62F59" w:rsidP="00703F50">
      <w:pPr>
        <w:ind w:left="205" w:firstLine="515"/>
        <w:rPr>
          <w:rFonts w:ascii="Angsana New" w:hAnsi="Angsana New"/>
          <w:b/>
          <w:bCs/>
          <w:i/>
          <w:iCs/>
          <w:sz w:val="30"/>
          <w:szCs w:val="30"/>
        </w:rPr>
      </w:pPr>
      <w:r w:rsidRPr="00871F6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ส่วนเกินทุนหุ้นทุนซื้อคืน</w:t>
      </w:r>
    </w:p>
    <w:p w:rsidR="00B62F59" w:rsidRPr="00F205E1" w:rsidRDefault="00B62F59" w:rsidP="00703F50">
      <w:pPr>
        <w:ind w:left="540" w:firstLine="60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B62F59" w:rsidRPr="00703F50" w:rsidRDefault="00B62F59" w:rsidP="00703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703F50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ส่วนเกินทุนหุ้นทุนซื้อคืนคือ ส่วนเกินสะสมจากการขายหุ้นทุนซื้อคืนสุทธิจากผลขาดทุนจากการขายหรือยกเลิก</w:t>
      </w:r>
      <w:r w:rsidR="00D70829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703F50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หุ้นทุนซื้อคืน ส่วนเกินทุนหุ้นทุนซื้อคืนนี้จะนำไปจ่ายเป็นเงินปันผลไม่ได้</w:t>
      </w:r>
    </w:p>
    <w:p w:rsidR="00C23A93" w:rsidRPr="00F205E1" w:rsidRDefault="00C23A93" w:rsidP="00DD007B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085216" w:rsidRPr="000746C7" w:rsidRDefault="00085216" w:rsidP="0035013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สำรอง</w:t>
      </w:r>
    </w:p>
    <w:p w:rsidR="00085216" w:rsidRPr="00F205E1" w:rsidRDefault="00085216" w:rsidP="00706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:rsidR="0025759F" w:rsidRPr="000746C7" w:rsidRDefault="00134157" w:rsidP="00703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8E69B4" w:rsidRPr="000746C7">
        <w:rPr>
          <w:rFonts w:ascii="Angsana New" w:hAnsi="Angsana New" w:hint="cs"/>
          <w:b/>
          <w:bCs/>
          <w:sz w:val="30"/>
          <w:szCs w:val="30"/>
          <w:cs/>
        </w:rPr>
        <w:t>ตามกฎหมาย</w:t>
      </w:r>
    </w:p>
    <w:p w:rsidR="00134157" w:rsidRPr="00F205E1" w:rsidRDefault="00134157" w:rsidP="00134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4"/>
          <w:szCs w:val="24"/>
        </w:rPr>
      </w:pPr>
    </w:p>
    <w:p w:rsidR="00134157" w:rsidRPr="00703F50" w:rsidRDefault="00134157" w:rsidP="00703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ตามบทบัญญัติแห</w:t>
      </w:r>
      <w:r w:rsidR="00503A9B"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่งพระราชบัญญัติบริษัทมหาชนจำกัด</w:t>
      </w:r>
      <w:r w:rsidR="00350135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="00503A9B"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พ.ศ.</w:t>
      </w:r>
      <w:r w:rsidR="00350135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703F50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>2535</w:t>
      </w:r>
      <w:r w:rsidR="00350135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="00503A9B"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มาตรา</w:t>
      </w:r>
      <w:r w:rsidR="00350135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703F50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>116</w:t>
      </w:r>
      <w:r w:rsidR="00350135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บริษัทจะต้องจัดสรรทุนสำรอง (</w:t>
      </w:r>
      <w:r w:rsidRPr="00703F50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>“</w:t>
      </w:r>
      <w:r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สำรองตามกฎหมาย</w:t>
      </w:r>
      <w:r w:rsidRPr="00703F50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>”</w:t>
      </w:r>
      <w:r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) อย่างน้อยร้อยละ </w:t>
      </w:r>
      <w:r w:rsidRPr="00703F50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5 </w:t>
      </w:r>
      <w:r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03F50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10 </w:t>
      </w:r>
      <w:r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ของทุนจดทะเบียน เงินสำรองนี้จะนำไปจ่ายเป็นเงินปันผลไม่ได้</w:t>
      </w:r>
    </w:p>
    <w:p w:rsidR="00EE5D54" w:rsidRPr="00F205E1" w:rsidRDefault="00EE5D54" w:rsidP="0008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4"/>
          <w:szCs w:val="24"/>
        </w:rPr>
      </w:pPr>
    </w:p>
    <w:p w:rsidR="00085216" w:rsidRPr="000746C7" w:rsidRDefault="00085216" w:rsidP="00703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rPr>
          <w:rFonts w:ascii="Angsana New" w:hAnsi="Angsana New"/>
          <w:b/>
          <w:bCs/>
          <w:sz w:val="30"/>
          <w:szCs w:val="30"/>
        </w:rPr>
      </w:pPr>
      <w:r w:rsidRPr="000746C7">
        <w:rPr>
          <w:rFonts w:ascii="Angsana New" w:hAnsi="Angsana New" w:hint="cs"/>
          <w:b/>
          <w:bCs/>
          <w:sz w:val="30"/>
          <w:szCs w:val="30"/>
          <w:cs/>
        </w:rPr>
        <w:t>สำรองหุ้นทุนซื้อคืน</w:t>
      </w:r>
    </w:p>
    <w:p w:rsidR="001D2571" w:rsidRPr="00F205E1" w:rsidRDefault="001D2571" w:rsidP="00703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rPr>
          <w:rFonts w:ascii="Angsana New" w:hAnsi="Angsana New"/>
          <w:b/>
          <w:bCs/>
          <w:sz w:val="24"/>
          <w:szCs w:val="24"/>
        </w:rPr>
      </w:pPr>
    </w:p>
    <w:p w:rsidR="007067B4" w:rsidRPr="000746C7" w:rsidRDefault="001D2571" w:rsidP="00703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</w:t>
      </w:r>
      <w:r w:rsidR="00DD6360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โดยบริษัท</w:t>
      </w:r>
      <w:r w:rsidR="00117939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สำรองหุ้นทุนซื้อคืนนี้</w:t>
      </w:r>
      <w:r w:rsidRPr="000746C7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:rsidR="00316E3C" w:rsidRPr="00F205E1" w:rsidRDefault="0031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DF47E9" w:rsidRPr="00E04BC9" w:rsidRDefault="006E7A93" w:rsidP="00571EB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</w:rPr>
      </w:pPr>
      <w:r w:rsidRPr="00E04BC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</w:t>
      </w:r>
      <w:r w:rsidR="00E85A08" w:rsidRPr="00E04BC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ดำเนินงาน</w:t>
      </w:r>
    </w:p>
    <w:p w:rsidR="00DF47E9" w:rsidRPr="00F205E1" w:rsidRDefault="00DF47E9" w:rsidP="00E0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F205E1" w:rsidRDefault="00DF47E9" w:rsidP="00E0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  <w:cs/>
        </w:rPr>
      </w:pPr>
      <w:r w:rsidRPr="00E04BC9">
        <w:rPr>
          <w:rFonts w:ascii="Angsana New" w:hAnsi="Angsana New" w:hint="cs"/>
          <w:sz w:val="30"/>
          <w:szCs w:val="30"/>
          <w:cs/>
        </w:rPr>
        <w:t>กลุ่ม</w:t>
      </w:r>
      <w:r w:rsidRPr="00E04BC9">
        <w:rPr>
          <w:rFonts w:ascii="Angsana New" w:hAnsi="Angsana New"/>
          <w:sz w:val="30"/>
          <w:szCs w:val="30"/>
          <w:cs/>
        </w:rPr>
        <w:t>บริษั</w:t>
      </w:r>
      <w:r w:rsidRPr="00E04BC9">
        <w:rPr>
          <w:rFonts w:ascii="Angsana New" w:hAnsi="Angsana New" w:hint="cs"/>
          <w:sz w:val="30"/>
          <w:szCs w:val="30"/>
          <w:cs/>
        </w:rPr>
        <w:t xml:space="preserve">ทดำเนินกิจการในส่วนงานธุรกิจเดียวคือ </w:t>
      </w:r>
      <w:r w:rsidRPr="00E04BC9">
        <w:rPr>
          <w:rFonts w:ascii="Angsana New" w:hAnsi="Angsana New"/>
          <w:sz w:val="30"/>
          <w:szCs w:val="30"/>
          <w:cs/>
        </w:rPr>
        <w:t>ธุรกิจผลิต</w:t>
      </w:r>
      <w:r w:rsidRPr="00E04BC9">
        <w:rPr>
          <w:rFonts w:ascii="Angsana New" w:hAnsi="Angsana New" w:hint="cs"/>
          <w:sz w:val="30"/>
          <w:szCs w:val="30"/>
          <w:cs/>
        </w:rPr>
        <w:t>กระเบื้องมุงหลังคา</w:t>
      </w:r>
      <w:r w:rsidRPr="00E04BC9">
        <w:rPr>
          <w:rFonts w:ascii="Angsana New" w:hAnsi="Angsana New"/>
          <w:sz w:val="30"/>
          <w:szCs w:val="30"/>
        </w:rPr>
        <w:t xml:space="preserve"> </w:t>
      </w:r>
      <w:r w:rsidRPr="00E04BC9">
        <w:rPr>
          <w:rFonts w:ascii="Angsana New" w:hAnsi="Angsana New" w:hint="cs"/>
          <w:sz w:val="30"/>
          <w:szCs w:val="30"/>
          <w:cs/>
        </w:rPr>
        <w:t>วัสดุแทนไม้ และคอนกรีต</w:t>
      </w:r>
      <w:r w:rsidR="00350135">
        <w:rPr>
          <w:rFonts w:ascii="Angsana New" w:hAnsi="Angsana New"/>
          <w:sz w:val="30"/>
          <w:szCs w:val="30"/>
        </w:rPr>
        <w:br/>
      </w:r>
      <w:r w:rsidRPr="00E04BC9">
        <w:rPr>
          <w:rFonts w:ascii="Angsana New" w:hAnsi="Angsana New" w:hint="cs"/>
          <w:sz w:val="30"/>
          <w:szCs w:val="30"/>
          <w:cs/>
        </w:rPr>
        <w:t>มวลเบา</w:t>
      </w:r>
      <w:r w:rsidRPr="00E04BC9">
        <w:rPr>
          <w:rFonts w:ascii="Angsana New" w:hAnsi="Angsana New"/>
          <w:sz w:val="30"/>
          <w:szCs w:val="30"/>
          <w:cs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</w:t>
      </w:r>
      <w:r w:rsidR="00350135">
        <w:rPr>
          <w:rFonts w:ascii="Angsana New" w:hAnsi="Angsana New"/>
          <w:sz w:val="30"/>
          <w:szCs w:val="30"/>
        </w:rPr>
        <w:br/>
      </w:r>
      <w:r w:rsidRPr="00E04BC9">
        <w:rPr>
          <w:rFonts w:ascii="Angsana New" w:hAnsi="Angsana New"/>
          <w:sz w:val="30"/>
          <w:szCs w:val="30"/>
          <w:cs/>
        </w:rPr>
        <w:t>จึงพิจารณาว่า</w:t>
      </w:r>
      <w:r w:rsidRPr="00E04BC9">
        <w:rPr>
          <w:rFonts w:ascii="Angsana New" w:hAnsi="Angsana New" w:hint="cs"/>
          <w:sz w:val="30"/>
          <w:szCs w:val="30"/>
          <w:cs/>
        </w:rPr>
        <w:t>กลุ่ม</w:t>
      </w:r>
      <w:r w:rsidRPr="00E04BC9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  <w:r w:rsidRPr="00E04BC9">
        <w:rPr>
          <w:rFonts w:ascii="Angsana New" w:hAnsi="Angsana New" w:hint="cs"/>
          <w:sz w:val="30"/>
          <w:szCs w:val="30"/>
          <w:cs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E04BC9">
        <w:rPr>
          <w:rFonts w:ascii="Angsana New" w:hAnsi="Angsana New"/>
          <w:sz w:val="30"/>
          <w:szCs w:val="30"/>
        </w:rPr>
        <w:t xml:space="preserve"> </w:t>
      </w:r>
      <w:r w:rsidRPr="00E04BC9">
        <w:rPr>
          <w:rFonts w:ascii="Angsana New" w:hAnsi="Angsana New" w:hint="cs"/>
          <w:sz w:val="30"/>
          <w:szCs w:val="30"/>
          <w:cs/>
        </w:rPr>
        <w:t>วัสดุแทนไม้</w:t>
      </w:r>
      <w:r w:rsidRPr="00E04BC9">
        <w:rPr>
          <w:rFonts w:ascii="Angsana New" w:hAnsi="Angsana New"/>
          <w:sz w:val="30"/>
          <w:szCs w:val="30"/>
        </w:rPr>
        <w:t xml:space="preserve"> </w:t>
      </w:r>
      <w:r w:rsidRPr="00E04BC9">
        <w:rPr>
          <w:rFonts w:ascii="Angsana New" w:hAnsi="Angsana New" w:hint="cs"/>
          <w:sz w:val="30"/>
          <w:szCs w:val="30"/>
          <w:cs/>
        </w:rPr>
        <w:t>และคอนกรีตมวลเบา</w:t>
      </w:r>
    </w:p>
    <w:p w:rsidR="00F205E1" w:rsidRPr="00F205E1" w:rsidRDefault="00F20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316E3C" w:rsidRPr="002669C3" w:rsidRDefault="00316E3C" w:rsidP="0031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2669C3">
        <w:rPr>
          <w:rFonts w:ascii="Angsana New" w:hAnsi="Angsana New"/>
          <w:bCs/>
          <w:i/>
          <w:iCs/>
          <w:sz w:val="30"/>
          <w:szCs w:val="30"/>
          <w:cs/>
        </w:rPr>
        <w:t>ส่วนงานภูมิศาสตร์</w:t>
      </w:r>
    </w:p>
    <w:p w:rsidR="00316E3C" w:rsidRPr="00F205E1" w:rsidRDefault="00316E3C" w:rsidP="0031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sz w:val="24"/>
          <w:szCs w:val="24"/>
        </w:rPr>
      </w:pPr>
    </w:p>
    <w:p w:rsidR="00316E3C" w:rsidRPr="00316E3C" w:rsidRDefault="00316E3C" w:rsidP="0031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316E3C">
        <w:rPr>
          <w:rFonts w:ascii="Angsana New" w:hAnsi="Angsana New"/>
          <w:sz w:val="30"/>
          <w:szCs w:val="30"/>
          <w:cs/>
        </w:rPr>
        <w:t>กลุ่มบริษัทมีส่วนงานภูมิศาสตร์ในประเทศและต่างประเทศจากการส่งออก</w:t>
      </w:r>
      <w:r w:rsidR="00F205E1">
        <w:rPr>
          <w:rFonts w:ascii="Angsana New" w:hAnsi="Angsana New"/>
          <w:sz w:val="30"/>
          <w:szCs w:val="30"/>
        </w:rPr>
        <w:t xml:space="preserve"> </w:t>
      </w:r>
      <w:r w:rsidRPr="00316E3C">
        <w:rPr>
          <w:rFonts w:ascii="Angsana New" w:hAnsi="Angsana New"/>
          <w:sz w:val="30"/>
          <w:szCs w:val="30"/>
          <w:cs/>
        </w:rPr>
        <w:t>ซึ่งส่วนงานภูมิศาสตร์</w:t>
      </w:r>
      <w:r w:rsidRPr="00316E3C">
        <w:rPr>
          <w:rFonts w:ascii="Angsana New" w:hAnsi="Angsana New"/>
          <w:spacing w:val="-2"/>
          <w:sz w:val="30"/>
          <w:szCs w:val="30"/>
          <w:cs/>
        </w:rPr>
        <w:t>ต่างประเทศ</w:t>
      </w:r>
      <w:r w:rsidR="00A128E9">
        <w:rPr>
          <w:rFonts w:ascii="Angsana New" w:hAnsi="Angsana New"/>
          <w:spacing w:val="-2"/>
          <w:sz w:val="30"/>
          <w:szCs w:val="30"/>
          <w:cs/>
        </w:rPr>
        <w:br/>
      </w:r>
      <w:r w:rsidR="00A128E9">
        <w:rPr>
          <w:rFonts w:ascii="Angsana New" w:hAnsi="Angsana New" w:hint="cs"/>
          <w:spacing w:val="-2"/>
          <w:sz w:val="30"/>
          <w:szCs w:val="30"/>
          <w:cs/>
        </w:rPr>
        <w:t>รายประเทศ</w:t>
      </w:r>
      <w:r w:rsidRPr="00316E3C">
        <w:rPr>
          <w:rFonts w:ascii="Angsana New" w:hAnsi="Angsana New"/>
          <w:spacing w:val="-2"/>
          <w:sz w:val="30"/>
          <w:szCs w:val="30"/>
          <w:cs/>
        </w:rPr>
        <w:t xml:space="preserve">มียอดขายไม่เกินร้อยละ </w:t>
      </w:r>
      <w:r w:rsidRPr="00316E3C">
        <w:rPr>
          <w:rFonts w:ascii="Angsana New" w:hAnsi="Angsana New"/>
          <w:spacing w:val="-2"/>
          <w:sz w:val="30"/>
          <w:szCs w:val="30"/>
        </w:rPr>
        <w:t>10</w:t>
      </w:r>
      <w:r w:rsidRPr="00316E3C">
        <w:rPr>
          <w:rFonts w:ascii="Angsana New" w:hAnsi="Angsana New"/>
          <w:spacing w:val="-2"/>
          <w:sz w:val="30"/>
          <w:szCs w:val="30"/>
          <w:cs/>
        </w:rPr>
        <w:t xml:space="preserve"> ของยอดรายได้รวม</w:t>
      </w:r>
      <w:r w:rsidR="007202B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16E3C">
        <w:rPr>
          <w:rFonts w:ascii="Angsana New" w:hAnsi="Angsana New"/>
          <w:spacing w:val="-2"/>
          <w:sz w:val="30"/>
          <w:szCs w:val="30"/>
          <w:cs/>
        </w:rPr>
        <w:t>จึงไม่ได้นำเสนอข้อมูลทางการเงินจำแนกตามส่วนงาน</w:t>
      </w:r>
      <w:r w:rsidR="00A128E9">
        <w:rPr>
          <w:rFonts w:ascii="Angsana New" w:hAnsi="Angsana New" w:hint="cs"/>
          <w:spacing w:val="-2"/>
          <w:sz w:val="30"/>
          <w:szCs w:val="30"/>
          <w:cs/>
        </w:rPr>
        <w:t>ภูมิศาสตร์</w:t>
      </w:r>
    </w:p>
    <w:p w:rsidR="00316E3C" w:rsidRPr="00F205E1" w:rsidRDefault="00316E3C" w:rsidP="0031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sz w:val="24"/>
          <w:szCs w:val="24"/>
        </w:rPr>
      </w:pPr>
    </w:p>
    <w:p w:rsidR="00316E3C" w:rsidRPr="002669C3" w:rsidRDefault="00316E3C" w:rsidP="0031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2669C3">
        <w:rPr>
          <w:rFonts w:ascii="Angsana New" w:hAnsi="Angsana New"/>
          <w:bCs/>
          <w:i/>
          <w:iCs/>
          <w:sz w:val="30"/>
          <w:szCs w:val="30"/>
          <w:cs/>
        </w:rPr>
        <w:t>ลูกค้ารายใหญ่</w:t>
      </w:r>
    </w:p>
    <w:p w:rsidR="00316E3C" w:rsidRPr="00276EBA" w:rsidRDefault="00316E3C" w:rsidP="0031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sz w:val="24"/>
          <w:szCs w:val="24"/>
        </w:rPr>
      </w:pPr>
    </w:p>
    <w:p w:rsidR="00F205E1" w:rsidRPr="00A128E9" w:rsidRDefault="00316E3C" w:rsidP="00A12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sz w:val="30"/>
          <w:szCs w:val="30"/>
        </w:rPr>
      </w:pPr>
      <w:r w:rsidRPr="002669C3">
        <w:rPr>
          <w:rFonts w:ascii="Angsana New" w:hAnsi="Angsana New"/>
          <w:b/>
          <w:sz w:val="30"/>
          <w:szCs w:val="30"/>
          <w:cs/>
        </w:rPr>
        <w:t>กลุ่มบริษัทไม่มีลูกค้าภายนอกเป็นลูกค้ารายใหญ่ของบริษัท</w:t>
      </w:r>
    </w:p>
    <w:p w:rsidR="00DF47E9" w:rsidRPr="000746C7" w:rsidRDefault="00DF47E9" w:rsidP="0035013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รายได้อื่น</w:t>
      </w:r>
    </w:p>
    <w:p w:rsidR="00DF47E9" w:rsidRPr="00C23A93" w:rsidRDefault="00DF47E9" w:rsidP="00166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5"/>
        <w:gridCol w:w="1081"/>
        <w:gridCol w:w="268"/>
        <w:gridCol w:w="1079"/>
        <w:gridCol w:w="268"/>
        <w:gridCol w:w="1026"/>
        <w:gridCol w:w="236"/>
        <w:gridCol w:w="1079"/>
      </w:tblGrid>
      <w:tr w:rsidR="00076DD3" w:rsidRPr="000746C7" w:rsidTr="00350135">
        <w:tc>
          <w:tcPr>
            <w:tcW w:w="2251" w:type="pct"/>
          </w:tcPr>
          <w:p w:rsidR="00076DD3" w:rsidRPr="000746C7" w:rsidRDefault="00076DD3" w:rsidP="009E145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25" w:type="pct"/>
            <w:gridSpan w:val="3"/>
          </w:tcPr>
          <w:p w:rsidR="00076DD3" w:rsidRPr="000746C7" w:rsidRDefault="00076DD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076DD3" w:rsidRPr="000746C7" w:rsidRDefault="00076DD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:rsidR="00076DD3" w:rsidRPr="000746C7" w:rsidRDefault="00076DD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0135" w:rsidRPr="000746C7" w:rsidTr="00350135">
        <w:trPr>
          <w:trHeight w:val="434"/>
        </w:trPr>
        <w:tc>
          <w:tcPr>
            <w:tcW w:w="2251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76DD3" w:rsidRPr="000746C7" w:rsidTr="00350135">
        <w:trPr>
          <w:trHeight w:val="434"/>
        </w:trPr>
        <w:tc>
          <w:tcPr>
            <w:tcW w:w="2251" w:type="pct"/>
          </w:tcPr>
          <w:p w:rsidR="00076DD3" w:rsidRPr="000746C7" w:rsidRDefault="00076DD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49" w:type="pct"/>
            <w:gridSpan w:val="7"/>
          </w:tcPr>
          <w:p w:rsidR="00076DD3" w:rsidRPr="000746C7" w:rsidRDefault="00076DD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50135" w:rsidRPr="000746C7" w:rsidTr="00350135">
        <w:tc>
          <w:tcPr>
            <w:tcW w:w="2251" w:type="pct"/>
          </w:tcPr>
          <w:p w:rsidR="00585B7C" w:rsidRPr="000746C7" w:rsidRDefault="00585B7C" w:rsidP="00E04BC9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590" w:type="pct"/>
            <w:vAlign w:val="bottom"/>
          </w:tcPr>
          <w:p w:rsidR="00585B7C" w:rsidRPr="000746C7" w:rsidRDefault="00E5268E" w:rsidP="00585B7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E5268E">
              <w:rPr>
                <w:rFonts w:ascii="Angsana New" w:hAnsi="Angsana New"/>
                <w:sz w:val="30"/>
                <w:szCs w:val="30"/>
              </w:rPr>
              <w:t>4,613</w:t>
            </w:r>
          </w:p>
        </w:tc>
        <w:tc>
          <w:tcPr>
            <w:tcW w:w="146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585B7C" w:rsidRPr="000746C7" w:rsidRDefault="00585B7C" w:rsidP="00585B7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2,296</w:t>
            </w:r>
          </w:p>
        </w:tc>
        <w:tc>
          <w:tcPr>
            <w:tcW w:w="146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585B7C" w:rsidRPr="000746C7" w:rsidRDefault="00E5268E" w:rsidP="0035013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268E">
              <w:rPr>
                <w:rFonts w:ascii="Angsana New" w:hAnsi="Angsana New"/>
                <w:sz w:val="30"/>
                <w:szCs w:val="30"/>
                <w:lang w:val="en-US"/>
              </w:rPr>
              <w:t>4,613</w:t>
            </w:r>
          </w:p>
        </w:tc>
        <w:tc>
          <w:tcPr>
            <w:tcW w:w="129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585B7C" w:rsidRPr="000746C7" w:rsidRDefault="00585B7C" w:rsidP="0035013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2,296</w:t>
            </w:r>
          </w:p>
        </w:tc>
      </w:tr>
      <w:tr w:rsidR="00350135" w:rsidRPr="000746C7" w:rsidTr="00350135">
        <w:tc>
          <w:tcPr>
            <w:tcW w:w="2251" w:type="pct"/>
          </w:tcPr>
          <w:p w:rsidR="00E5268E" w:rsidRPr="000746C7" w:rsidRDefault="00E5268E" w:rsidP="00E04BC9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590" w:type="pct"/>
            <w:vAlign w:val="bottom"/>
          </w:tcPr>
          <w:p w:rsidR="00E5268E" w:rsidRPr="000746C7" w:rsidRDefault="00E5268E" w:rsidP="00E5268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E5268E"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  <w:tc>
          <w:tcPr>
            <w:tcW w:w="146" w:type="pct"/>
          </w:tcPr>
          <w:p w:rsidR="00E5268E" w:rsidRPr="000746C7" w:rsidRDefault="00E5268E" w:rsidP="00E52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E5268E" w:rsidRPr="000746C7" w:rsidRDefault="00E5268E" w:rsidP="0035013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3,890</w:t>
            </w:r>
          </w:p>
        </w:tc>
        <w:tc>
          <w:tcPr>
            <w:tcW w:w="146" w:type="pct"/>
          </w:tcPr>
          <w:p w:rsidR="00E5268E" w:rsidRPr="000746C7" w:rsidRDefault="00E5268E" w:rsidP="00E52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E5268E" w:rsidRPr="000746C7" w:rsidRDefault="00E5268E" w:rsidP="00E5268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268E">
              <w:rPr>
                <w:rFonts w:ascii="Angsana New" w:hAnsi="Angsana New"/>
                <w:sz w:val="30"/>
                <w:szCs w:val="30"/>
                <w:lang w:val="en-US"/>
              </w:rPr>
              <w:t>1,671</w:t>
            </w:r>
          </w:p>
        </w:tc>
        <w:tc>
          <w:tcPr>
            <w:tcW w:w="129" w:type="pct"/>
          </w:tcPr>
          <w:p w:rsidR="00E5268E" w:rsidRPr="000746C7" w:rsidRDefault="00E5268E" w:rsidP="00E52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E5268E" w:rsidRPr="000746C7" w:rsidRDefault="00E5268E" w:rsidP="00E5268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4,038</w:t>
            </w:r>
          </w:p>
        </w:tc>
      </w:tr>
      <w:tr w:rsidR="00350135" w:rsidRPr="000746C7" w:rsidTr="00350135">
        <w:tc>
          <w:tcPr>
            <w:tcW w:w="2251" w:type="pct"/>
          </w:tcPr>
          <w:p w:rsidR="00E5268E" w:rsidRPr="000746C7" w:rsidRDefault="00E5268E" w:rsidP="00E04BC9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กลับรายการหนี้สงสัยจะสูญและหนี้สูญ</w:t>
            </w:r>
          </w:p>
        </w:tc>
        <w:tc>
          <w:tcPr>
            <w:tcW w:w="590" w:type="pct"/>
          </w:tcPr>
          <w:p w:rsidR="00E5268E" w:rsidRPr="00E5268E" w:rsidRDefault="00E5268E" w:rsidP="00E5268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E5268E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Pr="00E5268E">
              <w:rPr>
                <w:rFonts w:ascii="Angsana New" w:hAnsi="Angsana New"/>
                <w:sz w:val="30"/>
                <w:szCs w:val="30"/>
              </w:rPr>
              <w:t>,</w:t>
            </w:r>
            <w:r w:rsidRPr="00E5268E">
              <w:rPr>
                <w:rFonts w:ascii="Angsana New" w:hAnsi="Angsana New"/>
                <w:sz w:val="30"/>
                <w:szCs w:val="30"/>
                <w:cs/>
                <w:lang w:bidi="th-TH"/>
              </w:rPr>
              <w:t>130</w:t>
            </w:r>
          </w:p>
        </w:tc>
        <w:tc>
          <w:tcPr>
            <w:tcW w:w="146" w:type="pct"/>
          </w:tcPr>
          <w:p w:rsidR="00E5268E" w:rsidRPr="000746C7" w:rsidRDefault="00E5268E" w:rsidP="00E52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E5268E" w:rsidRPr="000746C7" w:rsidRDefault="00E5268E" w:rsidP="00E526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268E" w:rsidRPr="000746C7" w:rsidRDefault="00E5268E" w:rsidP="00E52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E5268E" w:rsidRPr="000746C7" w:rsidRDefault="00E5268E" w:rsidP="00F205E1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68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E5268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268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130</w:t>
            </w:r>
          </w:p>
        </w:tc>
        <w:tc>
          <w:tcPr>
            <w:tcW w:w="129" w:type="pct"/>
          </w:tcPr>
          <w:p w:rsidR="00E5268E" w:rsidRPr="000746C7" w:rsidRDefault="00E5268E" w:rsidP="00E52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:rsidR="00E5268E" w:rsidRPr="000746C7" w:rsidRDefault="00E5268E" w:rsidP="00E526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50135" w:rsidRPr="000746C7" w:rsidTr="00350135">
        <w:tc>
          <w:tcPr>
            <w:tcW w:w="2251" w:type="pct"/>
          </w:tcPr>
          <w:p w:rsidR="00E5268E" w:rsidRPr="000746C7" w:rsidRDefault="00E5268E" w:rsidP="00E04BC9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กลับรายการค่าเผื่อมูลค่าสินค้าลดลง</w:t>
            </w:r>
          </w:p>
        </w:tc>
        <w:tc>
          <w:tcPr>
            <w:tcW w:w="590" w:type="pct"/>
          </w:tcPr>
          <w:p w:rsidR="00E5268E" w:rsidRPr="000746C7" w:rsidRDefault="00E5268E" w:rsidP="00E526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268E" w:rsidRPr="000746C7" w:rsidRDefault="00E5268E" w:rsidP="00E52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E5268E" w:rsidRPr="000746C7" w:rsidRDefault="00E5268E" w:rsidP="00F205E1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146" w:type="pct"/>
          </w:tcPr>
          <w:p w:rsidR="00E5268E" w:rsidRPr="000746C7" w:rsidRDefault="00E5268E" w:rsidP="00E52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E5268E" w:rsidRPr="000746C7" w:rsidRDefault="00E5268E" w:rsidP="00E5268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268E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129" w:type="pct"/>
          </w:tcPr>
          <w:p w:rsidR="00E5268E" w:rsidRPr="000746C7" w:rsidRDefault="00E5268E" w:rsidP="00E52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E5268E" w:rsidRPr="000746C7" w:rsidRDefault="00E5268E" w:rsidP="00E5268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582</w:t>
            </w:r>
          </w:p>
        </w:tc>
      </w:tr>
      <w:tr w:rsidR="00350135" w:rsidRPr="000746C7" w:rsidTr="00350135">
        <w:tc>
          <w:tcPr>
            <w:tcW w:w="2251" w:type="pct"/>
          </w:tcPr>
          <w:p w:rsidR="00E5268E" w:rsidRPr="000746C7" w:rsidRDefault="00E5268E" w:rsidP="00E04BC9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590" w:type="pct"/>
            <w:vAlign w:val="bottom"/>
          </w:tcPr>
          <w:p w:rsidR="00E5268E" w:rsidRPr="000746C7" w:rsidRDefault="00E5268E" w:rsidP="00F205E1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E5268E">
              <w:rPr>
                <w:rFonts w:ascii="Angsana New" w:hAnsi="Angsana New"/>
                <w:sz w:val="30"/>
                <w:szCs w:val="30"/>
              </w:rPr>
              <w:t>6,263</w:t>
            </w:r>
          </w:p>
        </w:tc>
        <w:tc>
          <w:tcPr>
            <w:tcW w:w="146" w:type="pct"/>
          </w:tcPr>
          <w:p w:rsidR="00E5268E" w:rsidRPr="000746C7" w:rsidRDefault="00E5268E" w:rsidP="00E52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E5268E" w:rsidRPr="000746C7" w:rsidRDefault="00E5268E" w:rsidP="00E5268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6,530</w:t>
            </w:r>
          </w:p>
        </w:tc>
        <w:tc>
          <w:tcPr>
            <w:tcW w:w="146" w:type="pct"/>
          </w:tcPr>
          <w:p w:rsidR="00E5268E" w:rsidRPr="000746C7" w:rsidRDefault="00E5268E" w:rsidP="00E52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E5268E" w:rsidRPr="000746C7" w:rsidRDefault="00E5268E" w:rsidP="00E5268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268E">
              <w:rPr>
                <w:rFonts w:ascii="Angsana New" w:hAnsi="Angsana New"/>
                <w:sz w:val="30"/>
                <w:szCs w:val="30"/>
                <w:lang w:val="en-US"/>
              </w:rPr>
              <w:t>6,055</w:t>
            </w:r>
          </w:p>
        </w:tc>
        <w:tc>
          <w:tcPr>
            <w:tcW w:w="129" w:type="pct"/>
          </w:tcPr>
          <w:p w:rsidR="00E5268E" w:rsidRPr="000746C7" w:rsidRDefault="00E5268E" w:rsidP="00E52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E5268E" w:rsidRPr="000746C7" w:rsidRDefault="00E5268E" w:rsidP="00E5268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6,413</w:t>
            </w:r>
          </w:p>
        </w:tc>
      </w:tr>
      <w:tr w:rsidR="00350135" w:rsidRPr="000746C7" w:rsidTr="00350135">
        <w:tc>
          <w:tcPr>
            <w:tcW w:w="2251" w:type="pct"/>
          </w:tcPr>
          <w:p w:rsidR="00E5268E" w:rsidRPr="000746C7" w:rsidRDefault="00E5268E" w:rsidP="00E04BC9">
            <w:pPr>
              <w:ind w:left="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268E" w:rsidRPr="000746C7" w:rsidRDefault="00E5268E" w:rsidP="00E5268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5268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13</w:t>
            </w:r>
            <w:r w:rsidRPr="00E5268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5268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676</w:t>
            </w:r>
          </w:p>
        </w:tc>
        <w:tc>
          <w:tcPr>
            <w:tcW w:w="146" w:type="pct"/>
          </w:tcPr>
          <w:p w:rsidR="00E5268E" w:rsidRPr="000746C7" w:rsidRDefault="00E5268E" w:rsidP="00E52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268E" w:rsidRPr="000746C7" w:rsidRDefault="00E5268E" w:rsidP="00E5268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13,541</w:t>
            </w:r>
          </w:p>
        </w:tc>
        <w:tc>
          <w:tcPr>
            <w:tcW w:w="146" w:type="pct"/>
          </w:tcPr>
          <w:p w:rsidR="00E5268E" w:rsidRPr="000746C7" w:rsidRDefault="00E5268E" w:rsidP="00E52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268E" w:rsidRPr="000746C7" w:rsidRDefault="00E5268E" w:rsidP="00E5268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2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13,510</w:t>
            </w:r>
          </w:p>
        </w:tc>
        <w:tc>
          <w:tcPr>
            <w:tcW w:w="129" w:type="pct"/>
          </w:tcPr>
          <w:p w:rsidR="00E5268E" w:rsidRPr="000746C7" w:rsidRDefault="00E5268E" w:rsidP="00E52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268E" w:rsidRPr="000746C7" w:rsidRDefault="00E5268E" w:rsidP="001F3E5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13,329</w:t>
            </w:r>
          </w:p>
        </w:tc>
      </w:tr>
    </w:tbl>
    <w:p w:rsidR="00316E3C" w:rsidRDefault="0031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CC6449" w:rsidRPr="000746C7" w:rsidRDefault="00CA632C" w:rsidP="0035013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ต้นทุนในการจัดจำหน่าย</w:t>
      </w:r>
    </w:p>
    <w:p w:rsidR="00144707" w:rsidRPr="000746C7" w:rsidRDefault="00144707" w:rsidP="00076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18"/>
        <w:gridCol w:w="453"/>
        <w:gridCol w:w="1173"/>
        <w:gridCol w:w="269"/>
        <w:gridCol w:w="1077"/>
        <w:gridCol w:w="269"/>
        <w:gridCol w:w="993"/>
        <w:gridCol w:w="269"/>
        <w:gridCol w:w="1041"/>
      </w:tblGrid>
      <w:tr w:rsidR="00144707" w:rsidRPr="000746C7" w:rsidTr="00350135">
        <w:tc>
          <w:tcPr>
            <w:tcW w:w="1974" w:type="pct"/>
          </w:tcPr>
          <w:p w:rsidR="00144707" w:rsidRPr="000746C7" w:rsidRDefault="00144707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47" w:type="pct"/>
          </w:tcPr>
          <w:p w:rsidR="00144707" w:rsidRPr="000746C7" w:rsidRDefault="00144707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75" w:type="pct"/>
            <w:gridSpan w:val="3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B7C" w:rsidRPr="000746C7" w:rsidTr="00350135">
        <w:trPr>
          <w:trHeight w:val="434"/>
        </w:trPr>
        <w:tc>
          <w:tcPr>
            <w:tcW w:w="1974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7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44707" w:rsidRPr="000746C7" w:rsidTr="00350135">
        <w:trPr>
          <w:trHeight w:val="434"/>
        </w:trPr>
        <w:tc>
          <w:tcPr>
            <w:tcW w:w="1974" w:type="pct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7" w:type="pct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9" w:type="pct"/>
            <w:gridSpan w:val="7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C6C50" w:rsidRPr="000746C7" w:rsidTr="00350135">
        <w:tc>
          <w:tcPr>
            <w:tcW w:w="1974" w:type="pct"/>
          </w:tcPr>
          <w:p w:rsidR="00DC6C50" w:rsidRPr="00E04BC9" w:rsidRDefault="00DC6C50" w:rsidP="00E04BC9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4B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247" w:type="pct"/>
          </w:tcPr>
          <w:p w:rsidR="00DC6C50" w:rsidRPr="000746C7" w:rsidRDefault="00DC6C50" w:rsidP="00DC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:rsidR="00DC6C50" w:rsidRPr="000746C7" w:rsidRDefault="00DC6C50" w:rsidP="003501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273">
              <w:rPr>
                <w:rFonts w:ascii="Angsana New" w:hAnsi="Angsana New"/>
                <w:sz w:val="30"/>
                <w:szCs w:val="30"/>
                <w:lang w:val="en-US"/>
              </w:rPr>
              <w:t>109,231</w:t>
            </w:r>
          </w:p>
        </w:tc>
        <w:tc>
          <w:tcPr>
            <w:tcW w:w="147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DC6C50" w:rsidRPr="000746C7" w:rsidRDefault="00DC6C50" w:rsidP="00350135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108,160</w:t>
            </w:r>
          </w:p>
        </w:tc>
        <w:tc>
          <w:tcPr>
            <w:tcW w:w="147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:rsidR="00DC6C50" w:rsidRPr="000746C7" w:rsidRDefault="00DC6C50" w:rsidP="00350135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273">
              <w:rPr>
                <w:rFonts w:ascii="Angsana New" w:hAnsi="Angsana New"/>
                <w:sz w:val="30"/>
                <w:szCs w:val="30"/>
                <w:lang w:val="en-US"/>
              </w:rPr>
              <w:t>109,231</w:t>
            </w:r>
          </w:p>
        </w:tc>
        <w:tc>
          <w:tcPr>
            <w:tcW w:w="147" w:type="pct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DC6C50" w:rsidRPr="000746C7" w:rsidRDefault="00DC6C50" w:rsidP="0035013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108,157</w:t>
            </w:r>
          </w:p>
        </w:tc>
      </w:tr>
      <w:tr w:rsidR="00DC6C50" w:rsidRPr="000746C7" w:rsidTr="00350135">
        <w:tc>
          <w:tcPr>
            <w:tcW w:w="1974" w:type="pct"/>
          </w:tcPr>
          <w:p w:rsidR="00DC6C50" w:rsidRPr="00E04BC9" w:rsidRDefault="00DC6C50" w:rsidP="00E04BC9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4B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47" w:type="pct"/>
          </w:tcPr>
          <w:p w:rsidR="00DC6C50" w:rsidRPr="000746C7" w:rsidRDefault="00DC6C50" w:rsidP="00DC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:rsidR="00DC6C50" w:rsidRPr="000746C7" w:rsidRDefault="00DC6C50" w:rsidP="003501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1273">
              <w:rPr>
                <w:rFonts w:ascii="Angsana New" w:hAnsi="Angsana New"/>
                <w:sz w:val="30"/>
                <w:szCs w:val="30"/>
                <w:lang w:val="en-US" w:bidi="th-TH"/>
              </w:rPr>
              <w:t>59,092</w:t>
            </w:r>
          </w:p>
        </w:tc>
        <w:tc>
          <w:tcPr>
            <w:tcW w:w="147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DC6C50" w:rsidRPr="000746C7" w:rsidRDefault="00DC6C50" w:rsidP="00350135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56,660</w:t>
            </w:r>
          </w:p>
        </w:tc>
        <w:tc>
          <w:tcPr>
            <w:tcW w:w="147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:rsidR="00DC6C50" w:rsidRPr="000746C7" w:rsidRDefault="00DC6C50" w:rsidP="00350135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273">
              <w:rPr>
                <w:rFonts w:ascii="Angsana New" w:hAnsi="Angsana New"/>
                <w:sz w:val="30"/>
                <w:szCs w:val="30"/>
                <w:lang w:val="en-US"/>
              </w:rPr>
              <w:t>59,092</w:t>
            </w:r>
          </w:p>
        </w:tc>
        <w:tc>
          <w:tcPr>
            <w:tcW w:w="147" w:type="pct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DC6C50" w:rsidRPr="000746C7" w:rsidRDefault="00DC6C50" w:rsidP="0035013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56,660</w:t>
            </w:r>
          </w:p>
        </w:tc>
      </w:tr>
      <w:tr w:rsidR="00DC6C50" w:rsidRPr="000746C7" w:rsidTr="00350135">
        <w:tc>
          <w:tcPr>
            <w:tcW w:w="1974" w:type="pct"/>
          </w:tcPr>
          <w:p w:rsidR="00DC6C50" w:rsidRPr="00E04BC9" w:rsidRDefault="00DC6C50" w:rsidP="00E04BC9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4BC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247" w:type="pct"/>
          </w:tcPr>
          <w:p w:rsidR="00DC6C50" w:rsidRPr="000746C7" w:rsidRDefault="00DC6C50" w:rsidP="00DC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6C50" w:rsidRPr="000746C7" w:rsidRDefault="00DC6C50" w:rsidP="003501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811273">
              <w:rPr>
                <w:rFonts w:ascii="Angsana New" w:hAnsi="Angsana New"/>
                <w:sz w:val="30"/>
                <w:szCs w:val="30"/>
              </w:rPr>
              <w:t>31,518</w:t>
            </w:r>
          </w:p>
        </w:tc>
        <w:tc>
          <w:tcPr>
            <w:tcW w:w="147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6C50" w:rsidRPr="000746C7" w:rsidRDefault="00DC6C50" w:rsidP="00350135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27,882</w:t>
            </w:r>
          </w:p>
        </w:tc>
        <w:tc>
          <w:tcPr>
            <w:tcW w:w="147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6C50" w:rsidRPr="00DC6C50" w:rsidRDefault="00DC6C50" w:rsidP="00350135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C50">
              <w:rPr>
                <w:rFonts w:ascii="Angsana New" w:hAnsi="Angsana New"/>
                <w:sz w:val="30"/>
                <w:szCs w:val="30"/>
                <w:lang w:val="en-US"/>
              </w:rPr>
              <w:t>31,518</w:t>
            </w:r>
          </w:p>
        </w:tc>
        <w:tc>
          <w:tcPr>
            <w:tcW w:w="147" w:type="pct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:rsidR="00DC6C50" w:rsidRPr="000746C7" w:rsidRDefault="00DC6C50" w:rsidP="0035013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27,883</w:t>
            </w:r>
          </w:p>
        </w:tc>
      </w:tr>
      <w:tr w:rsidR="00DC6C50" w:rsidRPr="000746C7" w:rsidTr="00350135">
        <w:tc>
          <w:tcPr>
            <w:tcW w:w="1974" w:type="pct"/>
          </w:tcPr>
          <w:p w:rsidR="00DC6C50" w:rsidRPr="00E04BC9" w:rsidRDefault="00DC6C50" w:rsidP="00E04BC9">
            <w:pPr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04BC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47" w:type="pct"/>
          </w:tcPr>
          <w:p w:rsidR="00DC6C50" w:rsidRPr="000746C7" w:rsidRDefault="00DC6C50" w:rsidP="00DC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6C50" w:rsidRPr="000746C7" w:rsidRDefault="00DC6C50" w:rsidP="003501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273">
              <w:rPr>
                <w:rFonts w:ascii="Angsana New" w:hAnsi="Angsana New"/>
                <w:b/>
                <w:bCs/>
                <w:sz w:val="30"/>
                <w:szCs w:val="30"/>
              </w:rPr>
              <w:t>199,841</w:t>
            </w:r>
          </w:p>
        </w:tc>
        <w:tc>
          <w:tcPr>
            <w:tcW w:w="147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6C50" w:rsidRPr="000746C7" w:rsidRDefault="00DC6C50" w:rsidP="00350135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192,702</w:t>
            </w:r>
          </w:p>
        </w:tc>
        <w:tc>
          <w:tcPr>
            <w:tcW w:w="147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6C50" w:rsidRPr="000746C7" w:rsidRDefault="00DC6C50" w:rsidP="00350135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273">
              <w:rPr>
                <w:rFonts w:ascii="Angsana New" w:hAnsi="Angsana New"/>
                <w:b/>
                <w:bCs/>
                <w:sz w:val="30"/>
                <w:szCs w:val="30"/>
              </w:rPr>
              <w:t>199,841</w:t>
            </w:r>
          </w:p>
        </w:tc>
        <w:tc>
          <w:tcPr>
            <w:tcW w:w="147" w:type="pct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6C50" w:rsidRPr="000746C7" w:rsidRDefault="00DC6C50" w:rsidP="0035013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192,700</w:t>
            </w:r>
          </w:p>
        </w:tc>
      </w:tr>
    </w:tbl>
    <w:p w:rsidR="00F205E1" w:rsidRDefault="00F20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205E1" w:rsidRDefault="00F20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:rsidR="00CC6449" w:rsidRPr="000746C7" w:rsidRDefault="00CC6449" w:rsidP="0035013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ค่าใช้จ่ายในการบริหาร</w:t>
      </w:r>
    </w:p>
    <w:p w:rsidR="00DF47E9" w:rsidRPr="000746C7" w:rsidRDefault="00DF47E9" w:rsidP="00166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16"/>
        <w:gridCol w:w="453"/>
        <w:gridCol w:w="1172"/>
        <w:gridCol w:w="269"/>
        <w:gridCol w:w="1078"/>
        <w:gridCol w:w="270"/>
        <w:gridCol w:w="1028"/>
        <w:gridCol w:w="236"/>
        <w:gridCol w:w="1076"/>
      </w:tblGrid>
      <w:tr w:rsidR="00144707" w:rsidRPr="000746C7" w:rsidTr="00076DD3">
        <w:tc>
          <w:tcPr>
            <w:tcW w:w="1966" w:type="pct"/>
          </w:tcPr>
          <w:p w:rsidR="00144707" w:rsidRPr="000746C7" w:rsidRDefault="00144707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46" w:type="pct"/>
          </w:tcPr>
          <w:p w:rsidR="00144707" w:rsidRPr="000746C7" w:rsidRDefault="00144707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69" w:type="pct"/>
            <w:gridSpan w:val="3"/>
          </w:tcPr>
          <w:p w:rsidR="00144707" w:rsidRPr="000746C7" w:rsidRDefault="00144707" w:rsidP="005A5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144707" w:rsidRPr="000746C7" w:rsidRDefault="00144707" w:rsidP="005A5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:rsidR="00144707" w:rsidRPr="000746C7" w:rsidRDefault="00144707" w:rsidP="005A5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B7C" w:rsidRPr="000746C7" w:rsidTr="00076DD3">
        <w:trPr>
          <w:trHeight w:val="434"/>
        </w:trPr>
        <w:tc>
          <w:tcPr>
            <w:tcW w:w="1966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6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76DD3" w:rsidRPr="000746C7" w:rsidTr="00076DD3">
        <w:trPr>
          <w:trHeight w:val="434"/>
        </w:trPr>
        <w:tc>
          <w:tcPr>
            <w:tcW w:w="1966" w:type="pct"/>
          </w:tcPr>
          <w:p w:rsidR="00076DD3" w:rsidRPr="000746C7" w:rsidRDefault="00076DD3" w:rsidP="0007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6" w:type="pct"/>
          </w:tcPr>
          <w:p w:rsidR="00076DD3" w:rsidRPr="000746C7" w:rsidRDefault="00076DD3" w:rsidP="0007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:rsidR="00076DD3" w:rsidRPr="000746C7" w:rsidRDefault="00076DD3" w:rsidP="0007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C6C50" w:rsidRPr="000746C7" w:rsidTr="003C546A">
        <w:tc>
          <w:tcPr>
            <w:tcW w:w="1966" w:type="pct"/>
            <w:shd w:val="clear" w:color="auto" w:fill="auto"/>
          </w:tcPr>
          <w:p w:rsidR="00DC6C50" w:rsidRPr="00B3336A" w:rsidRDefault="00DC6C50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46" w:type="pct"/>
            <w:shd w:val="clear" w:color="auto" w:fill="auto"/>
          </w:tcPr>
          <w:p w:rsidR="00DC6C50" w:rsidRPr="000746C7" w:rsidRDefault="00DC6C50" w:rsidP="00DC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:rsidR="00DC6C50" w:rsidRPr="00B91A6A" w:rsidRDefault="00DC6C50" w:rsidP="00B91A6A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225,670 </w:t>
            </w:r>
          </w:p>
        </w:tc>
        <w:tc>
          <w:tcPr>
            <w:tcW w:w="146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DC6C50" w:rsidRPr="000746C7" w:rsidRDefault="00DC6C50" w:rsidP="00DC6C5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230,239</w:t>
            </w:r>
          </w:p>
        </w:tc>
        <w:tc>
          <w:tcPr>
            <w:tcW w:w="147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:rsidR="00DC6C50" w:rsidRPr="00B91A6A" w:rsidRDefault="00DC6C50" w:rsidP="00B91A6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 222,393 </w:t>
            </w:r>
          </w:p>
        </w:tc>
        <w:tc>
          <w:tcPr>
            <w:tcW w:w="128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DC6C50" w:rsidRPr="000746C7" w:rsidRDefault="00DC6C50" w:rsidP="00DC6C5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226,966</w:t>
            </w:r>
          </w:p>
        </w:tc>
      </w:tr>
      <w:tr w:rsidR="00DC6C50" w:rsidRPr="000746C7" w:rsidTr="003C546A">
        <w:tc>
          <w:tcPr>
            <w:tcW w:w="1966" w:type="pct"/>
            <w:shd w:val="clear" w:color="auto" w:fill="auto"/>
          </w:tcPr>
          <w:p w:rsidR="00DC6C50" w:rsidRPr="00B3336A" w:rsidRDefault="00DC6C50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ค่าใช้จ่ายในการจัดเก็บสินค้า</w:t>
            </w:r>
          </w:p>
        </w:tc>
        <w:tc>
          <w:tcPr>
            <w:tcW w:w="246" w:type="pct"/>
            <w:shd w:val="clear" w:color="auto" w:fill="auto"/>
          </w:tcPr>
          <w:p w:rsidR="00DC6C50" w:rsidRPr="000746C7" w:rsidRDefault="00DC6C50" w:rsidP="00DC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:rsidR="00DC6C50" w:rsidRPr="00B91A6A" w:rsidRDefault="00DC6C50" w:rsidP="00B91A6A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96,381 </w:t>
            </w:r>
          </w:p>
        </w:tc>
        <w:tc>
          <w:tcPr>
            <w:tcW w:w="146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DC6C50" w:rsidRPr="000746C7" w:rsidRDefault="00DC6C50" w:rsidP="00DC6C5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92,158</w:t>
            </w:r>
          </w:p>
        </w:tc>
        <w:tc>
          <w:tcPr>
            <w:tcW w:w="147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:rsidR="00DC6C50" w:rsidRPr="00B91A6A" w:rsidRDefault="00DC6C50" w:rsidP="00B91A6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 96,249 </w:t>
            </w:r>
          </w:p>
        </w:tc>
        <w:tc>
          <w:tcPr>
            <w:tcW w:w="128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DC6C50" w:rsidRPr="000746C7" w:rsidRDefault="00DC6C50" w:rsidP="00DC6C5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92,069</w:t>
            </w:r>
          </w:p>
        </w:tc>
      </w:tr>
      <w:tr w:rsidR="00DC6C50" w:rsidRPr="000746C7" w:rsidTr="003C546A">
        <w:tc>
          <w:tcPr>
            <w:tcW w:w="1966" w:type="pct"/>
            <w:shd w:val="clear" w:color="auto" w:fill="auto"/>
          </w:tcPr>
          <w:p w:rsidR="00DC6C50" w:rsidRPr="00B3336A" w:rsidRDefault="00DC6C50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46" w:type="pct"/>
            <w:shd w:val="clear" w:color="auto" w:fill="auto"/>
          </w:tcPr>
          <w:p w:rsidR="00DC6C50" w:rsidRPr="000746C7" w:rsidRDefault="00DC6C50" w:rsidP="00DC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:rsidR="00DC6C50" w:rsidRPr="00B91A6A" w:rsidRDefault="00DC6C50" w:rsidP="00B91A6A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26,396 </w:t>
            </w:r>
          </w:p>
        </w:tc>
        <w:tc>
          <w:tcPr>
            <w:tcW w:w="146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DC6C50" w:rsidRPr="000746C7" w:rsidRDefault="00DC6C50" w:rsidP="00DC6C5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30,079</w:t>
            </w:r>
          </w:p>
        </w:tc>
        <w:tc>
          <w:tcPr>
            <w:tcW w:w="147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:rsidR="00DC6C50" w:rsidRPr="00B91A6A" w:rsidRDefault="00DC6C50" w:rsidP="00B91A6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 24,412 </w:t>
            </w:r>
          </w:p>
        </w:tc>
        <w:tc>
          <w:tcPr>
            <w:tcW w:w="128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DC6C50" w:rsidRPr="000746C7" w:rsidRDefault="00DC6C50" w:rsidP="00DC6C5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26,129</w:t>
            </w:r>
          </w:p>
        </w:tc>
      </w:tr>
      <w:tr w:rsidR="00DC6C50" w:rsidRPr="000746C7" w:rsidTr="003C546A">
        <w:tc>
          <w:tcPr>
            <w:tcW w:w="1966" w:type="pct"/>
            <w:shd w:val="clear" w:color="auto" w:fill="auto"/>
          </w:tcPr>
          <w:p w:rsidR="00DC6C50" w:rsidRPr="00B3336A" w:rsidRDefault="00DC6C50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ค่าจ้างบริการ</w:t>
            </w:r>
          </w:p>
        </w:tc>
        <w:tc>
          <w:tcPr>
            <w:tcW w:w="246" w:type="pct"/>
            <w:shd w:val="clear" w:color="auto" w:fill="auto"/>
          </w:tcPr>
          <w:p w:rsidR="00DC6C50" w:rsidRPr="000746C7" w:rsidRDefault="00DC6C50" w:rsidP="00DC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:rsidR="00DC6C50" w:rsidRPr="00B91A6A" w:rsidRDefault="00DC6C50" w:rsidP="00B91A6A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30,315 </w:t>
            </w:r>
          </w:p>
        </w:tc>
        <w:tc>
          <w:tcPr>
            <w:tcW w:w="146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DC6C50" w:rsidRPr="000746C7" w:rsidRDefault="00DC6C50" w:rsidP="00DC6C5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28,464</w:t>
            </w:r>
          </w:p>
        </w:tc>
        <w:tc>
          <w:tcPr>
            <w:tcW w:w="147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:rsidR="00DC6C50" w:rsidRPr="00B91A6A" w:rsidRDefault="00DC6C50" w:rsidP="00B91A6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 29,464 </w:t>
            </w:r>
          </w:p>
        </w:tc>
        <w:tc>
          <w:tcPr>
            <w:tcW w:w="128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DC6C50" w:rsidRPr="000746C7" w:rsidRDefault="00DC6C50" w:rsidP="00DC6C5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27,662</w:t>
            </w:r>
          </w:p>
        </w:tc>
      </w:tr>
      <w:tr w:rsidR="00DC6C50" w:rsidRPr="000746C7" w:rsidTr="003C546A">
        <w:tc>
          <w:tcPr>
            <w:tcW w:w="1966" w:type="pct"/>
            <w:shd w:val="clear" w:color="auto" w:fill="auto"/>
          </w:tcPr>
          <w:p w:rsidR="00DC6C50" w:rsidRPr="00B3336A" w:rsidRDefault="00DC6C50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ค่าภาษีและค่าธรรมเนียม</w:t>
            </w:r>
          </w:p>
        </w:tc>
        <w:tc>
          <w:tcPr>
            <w:tcW w:w="246" w:type="pct"/>
            <w:shd w:val="clear" w:color="auto" w:fill="auto"/>
          </w:tcPr>
          <w:p w:rsidR="00DC6C50" w:rsidRPr="000746C7" w:rsidRDefault="00DC6C50" w:rsidP="00DC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:rsidR="00DC6C50" w:rsidRPr="00B91A6A" w:rsidRDefault="00DC6C50" w:rsidP="00B91A6A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14,613 </w:t>
            </w:r>
          </w:p>
        </w:tc>
        <w:tc>
          <w:tcPr>
            <w:tcW w:w="146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DC6C50" w:rsidRPr="000746C7" w:rsidRDefault="00DC6C50" w:rsidP="00DC6C5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11,459</w:t>
            </w:r>
          </w:p>
        </w:tc>
        <w:tc>
          <w:tcPr>
            <w:tcW w:w="147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:rsidR="00DC6C50" w:rsidRPr="00B91A6A" w:rsidRDefault="00DC6C50" w:rsidP="00B91A6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 14,410 </w:t>
            </w:r>
          </w:p>
        </w:tc>
        <w:tc>
          <w:tcPr>
            <w:tcW w:w="128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DC6C50" w:rsidRPr="000746C7" w:rsidRDefault="00DC6C50" w:rsidP="00DC6C5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11,233</w:t>
            </w:r>
          </w:p>
        </w:tc>
      </w:tr>
      <w:tr w:rsidR="009920B7" w:rsidRPr="000746C7" w:rsidTr="003C546A">
        <w:tc>
          <w:tcPr>
            <w:tcW w:w="1966" w:type="pct"/>
            <w:shd w:val="clear" w:color="auto" w:fill="auto"/>
          </w:tcPr>
          <w:p w:rsidR="009920B7" w:rsidRPr="00B3336A" w:rsidRDefault="009920B7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ค่าเชื้อเพลิงและพลังงาน</w:t>
            </w:r>
          </w:p>
        </w:tc>
        <w:tc>
          <w:tcPr>
            <w:tcW w:w="246" w:type="pct"/>
            <w:shd w:val="clear" w:color="auto" w:fill="auto"/>
          </w:tcPr>
          <w:p w:rsidR="009920B7" w:rsidRPr="000746C7" w:rsidRDefault="009920B7" w:rsidP="0099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:rsidR="009920B7" w:rsidRPr="00B91A6A" w:rsidRDefault="009920B7" w:rsidP="009920B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8,469 </w:t>
            </w:r>
          </w:p>
        </w:tc>
        <w:tc>
          <w:tcPr>
            <w:tcW w:w="146" w:type="pct"/>
            <w:shd w:val="clear" w:color="auto" w:fill="auto"/>
          </w:tcPr>
          <w:p w:rsidR="009920B7" w:rsidRPr="000746C7" w:rsidRDefault="009920B7" w:rsidP="00992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9920B7" w:rsidRPr="000746C7" w:rsidRDefault="009920B7" w:rsidP="009920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7,146</w:t>
            </w:r>
          </w:p>
        </w:tc>
        <w:tc>
          <w:tcPr>
            <w:tcW w:w="147" w:type="pct"/>
            <w:shd w:val="clear" w:color="auto" w:fill="auto"/>
          </w:tcPr>
          <w:p w:rsidR="009920B7" w:rsidRPr="000746C7" w:rsidRDefault="009920B7" w:rsidP="00992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:rsidR="009920B7" w:rsidRPr="00B91A6A" w:rsidRDefault="009920B7" w:rsidP="009920B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 8,205 </w:t>
            </w:r>
          </w:p>
        </w:tc>
        <w:tc>
          <w:tcPr>
            <w:tcW w:w="128" w:type="pct"/>
            <w:shd w:val="clear" w:color="auto" w:fill="auto"/>
          </w:tcPr>
          <w:p w:rsidR="009920B7" w:rsidRPr="000746C7" w:rsidRDefault="009920B7" w:rsidP="00992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9920B7" w:rsidRPr="000746C7" w:rsidRDefault="009920B7" w:rsidP="009920B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6,938</w:t>
            </w:r>
          </w:p>
        </w:tc>
      </w:tr>
      <w:tr w:rsidR="009920B7" w:rsidRPr="000746C7" w:rsidTr="003C546A">
        <w:tc>
          <w:tcPr>
            <w:tcW w:w="1966" w:type="pct"/>
            <w:shd w:val="clear" w:color="auto" w:fill="auto"/>
          </w:tcPr>
          <w:p w:rsidR="009920B7" w:rsidRPr="00B3336A" w:rsidRDefault="009920B7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46" w:type="pct"/>
            <w:shd w:val="clear" w:color="auto" w:fill="auto"/>
          </w:tcPr>
          <w:p w:rsidR="009920B7" w:rsidRPr="000746C7" w:rsidRDefault="009920B7" w:rsidP="0099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:rsidR="009920B7" w:rsidRPr="00B91A6A" w:rsidRDefault="009920B7" w:rsidP="009920B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7,454 </w:t>
            </w:r>
          </w:p>
        </w:tc>
        <w:tc>
          <w:tcPr>
            <w:tcW w:w="146" w:type="pct"/>
            <w:shd w:val="clear" w:color="auto" w:fill="auto"/>
          </w:tcPr>
          <w:p w:rsidR="009920B7" w:rsidRPr="000746C7" w:rsidRDefault="009920B7" w:rsidP="00992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9920B7" w:rsidRPr="000746C7" w:rsidRDefault="009920B7" w:rsidP="009920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7,291</w:t>
            </w:r>
          </w:p>
        </w:tc>
        <w:tc>
          <w:tcPr>
            <w:tcW w:w="147" w:type="pct"/>
            <w:shd w:val="clear" w:color="auto" w:fill="auto"/>
          </w:tcPr>
          <w:p w:rsidR="009920B7" w:rsidRPr="000746C7" w:rsidRDefault="009920B7" w:rsidP="00992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:rsidR="009920B7" w:rsidRPr="00B91A6A" w:rsidRDefault="009920B7" w:rsidP="009920B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 7,219 </w:t>
            </w:r>
          </w:p>
        </w:tc>
        <w:tc>
          <w:tcPr>
            <w:tcW w:w="128" w:type="pct"/>
            <w:shd w:val="clear" w:color="auto" w:fill="auto"/>
          </w:tcPr>
          <w:p w:rsidR="009920B7" w:rsidRPr="000746C7" w:rsidRDefault="009920B7" w:rsidP="00992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9920B7" w:rsidRPr="000746C7" w:rsidRDefault="009920B7" w:rsidP="009920B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7,132</w:t>
            </w:r>
          </w:p>
        </w:tc>
      </w:tr>
      <w:tr w:rsidR="009920B7" w:rsidRPr="000746C7" w:rsidTr="003C546A">
        <w:tc>
          <w:tcPr>
            <w:tcW w:w="1966" w:type="pct"/>
            <w:shd w:val="clear" w:color="auto" w:fill="auto"/>
          </w:tcPr>
          <w:p w:rsidR="009920B7" w:rsidRPr="00B3336A" w:rsidRDefault="009920B7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246" w:type="pct"/>
            <w:shd w:val="clear" w:color="auto" w:fill="auto"/>
          </w:tcPr>
          <w:p w:rsidR="009920B7" w:rsidRPr="000746C7" w:rsidRDefault="009920B7" w:rsidP="0099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:rsidR="009920B7" w:rsidRPr="00B91A6A" w:rsidRDefault="009920B7" w:rsidP="009920B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7,160 </w:t>
            </w:r>
          </w:p>
        </w:tc>
        <w:tc>
          <w:tcPr>
            <w:tcW w:w="146" w:type="pct"/>
            <w:shd w:val="clear" w:color="auto" w:fill="auto"/>
          </w:tcPr>
          <w:p w:rsidR="009920B7" w:rsidRPr="000746C7" w:rsidRDefault="009920B7" w:rsidP="00992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9920B7" w:rsidRPr="000746C7" w:rsidRDefault="009920B7" w:rsidP="009920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7,354</w:t>
            </w:r>
          </w:p>
        </w:tc>
        <w:tc>
          <w:tcPr>
            <w:tcW w:w="147" w:type="pct"/>
            <w:shd w:val="clear" w:color="auto" w:fill="auto"/>
          </w:tcPr>
          <w:p w:rsidR="009920B7" w:rsidRPr="000746C7" w:rsidRDefault="009920B7" w:rsidP="00992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:rsidR="009920B7" w:rsidRPr="00B91A6A" w:rsidRDefault="009920B7" w:rsidP="009920B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 6,803 </w:t>
            </w:r>
          </w:p>
        </w:tc>
        <w:tc>
          <w:tcPr>
            <w:tcW w:w="128" w:type="pct"/>
            <w:shd w:val="clear" w:color="auto" w:fill="auto"/>
          </w:tcPr>
          <w:p w:rsidR="009920B7" w:rsidRPr="000746C7" w:rsidRDefault="009920B7" w:rsidP="00992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9920B7" w:rsidRPr="000746C7" w:rsidRDefault="009920B7" w:rsidP="001F3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7,053</w:t>
            </w:r>
          </w:p>
        </w:tc>
      </w:tr>
      <w:tr w:rsidR="00DC6C50" w:rsidRPr="000746C7" w:rsidTr="003C546A">
        <w:tc>
          <w:tcPr>
            <w:tcW w:w="1966" w:type="pct"/>
            <w:shd w:val="clear" w:color="auto" w:fill="auto"/>
          </w:tcPr>
          <w:p w:rsidR="00DC6C50" w:rsidRPr="00B3336A" w:rsidRDefault="00DC6C50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246" w:type="pct"/>
            <w:shd w:val="clear" w:color="auto" w:fill="auto"/>
          </w:tcPr>
          <w:p w:rsidR="00DC6C50" w:rsidRPr="000746C7" w:rsidRDefault="00DC6C50" w:rsidP="00DC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DC6C50" w:rsidRPr="00B91A6A" w:rsidRDefault="00DC6C50" w:rsidP="00B91A6A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26,091 </w:t>
            </w:r>
          </w:p>
        </w:tc>
        <w:tc>
          <w:tcPr>
            <w:tcW w:w="146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6C50" w:rsidRPr="000746C7" w:rsidRDefault="00DC6C50" w:rsidP="00DC6C5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23,951</w:t>
            </w:r>
          </w:p>
        </w:tc>
        <w:tc>
          <w:tcPr>
            <w:tcW w:w="147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:rsidR="00DC6C50" w:rsidRPr="00B91A6A" w:rsidRDefault="00DC6C50" w:rsidP="001F3E5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 24,941 </w:t>
            </w:r>
          </w:p>
        </w:tc>
        <w:tc>
          <w:tcPr>
            <w:tcW w:w="128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6C50" w:rsidRPr="000746C7" w:rsidRDefault="00DC6C50" w:rsidP="00DC6C5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22,950</w:t>
            </w:r>
          </w:p>
        </w:tc>
      </w:tr>
      <w:tr w:rsidR="00DC6C50" w:rsidRPr="000746C7" w:rsidTr="003C546A">
        <w:tc>
          <w:tcPr>
            <w:tcW w:w="1966" w:type="pct"/>
            <w:shd w:val="clear" w:color="auto" w:fill="auto"/>
          </w:tcPr>
          <w:p w:rsidR="00DC6C50" w:rsidRPr="00B3336A" w:rsidRDefault="00DC6C50" w:rsidP="00B3336A">
            <w:pPr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46" w:type="pct"/>
            <w:shd w:val="clear" w:color="auto" w:fill="auto"/>
          </w:tcPr>
          <w:p w:rsidR="00DC6C50" w:rsidRPr="000746C7" w:rsidRDefault="00DC6C50" w:rsidP="00DC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6C50" w:rsidRPr="00B91A6A" w:rsidRDefault="00DC6C50" w:rsidP="001F3E59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442,549 </w:t>
            </w:r>
          </w:p>
        </w:tc>
        <w:tc>
          <w:tcPr>
            <w:tcW w:w="146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6C50" w:rsidRPr="000746C7" w:rsidRDefault="00DC6C50" w:rsidP="00DC6C5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438,141</w:t>
            </w:r>
          </w:p>
        </w:tc>
        <w:tc>
          <w:tcPr>
            <w:tcW w:w="147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6C50" w:rsidRPr="00B91A6A" w:rsidRDefault="00DC6C50" w:rsidP="001F3E5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91A6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91A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434,096 </w:t>
            </w:r>
          </w:p>
        </w:tc>
        <w:tc>
          <w:tcPr>
            <w:tcW w:w="128" w:type="pct"/>
            <w:shd w:val="clear" w:color="auto" w:fill="auto"/>
          </w:tcPr>
          <w:p w:rsidR="00DC6C50" w:rsidRPr="000746C7" w:rsidRDefault="00DC6C50" w:rsidP="00DC6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6C50" w:rsidRPr="000746C7" w:rsidRDefault="00DC6C50" w:rsidP="001F3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428,132</w:t>
            </w:r>
          </w:p>
        </w:tc>
      </w:tr>
    </w:tbl>
    <w:p w:rsidR="00316E3C" w:rsidRDefault="0031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CC6449" w:rsidRPr="000746C7" w:rsidRDefault="00204AEE" w:rsidP="0035013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ค่าใช้จ่ายผลประโยชน์</w:t>
      </w:r>
      <w:r w:rsidR="00CC6449"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</w:t>
      </w:r>
    </w:p>
    <w:p w:rsidR="00CC6449" w:rsidRPr="000746C7" w:rsidRDefault="00CC6449" w:rsidP="00166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58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617"/>
        <w:gridCol w:w="515"/>
        <w:gridCol w:w="1174"/>
        <w:gridCol w:w="267"/>
        <w:gridCol w:w="1079"/>
        <w:gridCol w:w="268"/>
        <w:gridCol w:w="1081"/>
        <w:gridCol w:w="268"/>
        <w:gridCol w:w="989"/>
      </w:tblGrid>
      <w:tr w:rsidR="00144707" w:rsidRPr="000746C7" w:rsidTr="00350135">
        <w:tc>
          <w:tcPr>
            <w:tcW w:w="1953" w:type="pct"/>
          </w:tcPr>
          <w:p w:rsidR="00144707" w:rsidRPr="000746C7" w:rsidRDefault="00144707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278" w:type="pct"/>
          </w:tcPr>
          <w:p w:rsidR="00144707" w:rsidRPr="000746C7" w:rsidRDefault="00144707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61" w:type="pct"/>
            <w:gridSpan w:val="3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3" w:type="pct"/>
            <w:gridSpan w:val="3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B7C" w:rsidRPr="000746C7" w:rsidTr="00350135">
        <w:trPr>
          <w:trHeight w:val="434"/>
        </w:trPr>
        <w:tc>
          <w:tcPr>
            <w:tcW w:w="1953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8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76DD3" w:rsidRPr="000746C7" w:rsidTr="00350135">
        <w:trPr>
          <w:trHeight w:val="434"/>
        </w:trPr>
        <w:tc>
          <w:tcPr>
            <w:tcW w:w="1953" w:type="pct"/>
          </w:tcPr>
          <w:p w:rsidR="00076DD3" w:rsidRPr="000746C7" w:rsidRDefault="00076DD3" w:rsidP="0007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8" w:type="pct"/>
          </w:tcPr>
          <w:p w:rsidR="00076DD3" w:rsidRPr="000746C7" w:rsidRDefault="00076DD3" w:rsidP="0007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7"/>
          </w:tcPr>
          <w:p w:rsidR="00076DD3" w:rsidRPr="000746C7" w:rsidRDefault="00076DD3" w:rsidP="0007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321E3" w:rsidRPr="000746C7" w:rsidTr="00350135">
        <w:tc>
          <w:tcPr>
            <w:tcW w:w="1953" w:type="pct"/>
            <w:vAlign w:val="center"/>
          </w:tcPr>
          <w:p w:rsidR="003321E3" w:rsidRPr="000746C7" w:rsidRDefault="003321E3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278" w:type="pct"/>
          </w:tcPr>
          <w:p w:rsidR="003321E3" w:rsidRPr="000746C7" w:rsidRDefault="003321E3" w:rsidP="003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3321E3" w:rsidRPr="003321E3" w:rsidRDefault="003321E3" w:rsidP="0035013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1E3">
              <w:rPr>
                <w:rFonts w:ascii="Angsana New" w:hAnsi="Angsana New"/>
                <w:sz w:val="30"/>
                <w:szCs w:val="30"/>
                <w:lang w:val="en-US"/>
              </w:rPr>
              <w:t>398,135</w:t>
            </w:r>
          </w:p>
        </w:tc>
        <w:tc>
          <w:tcPr>
            <w:tcW w:w="144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:rsidR="003321E3" w:rsidRPr="000746C7" w:rsidRDefault="003321E3" w:rsidP="001F3E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386,703</w:t>
            </w:r>
          </w:p>
        </w:tc>
        <w:tc>
          <w:tcPr>
            <w:tcW w:w="145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3321E3" w:rsidRPr="003321E3" w:rsidRDefault="003321E3" w:rsidP="001F3E5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1E3">
              <w:rPr>
                <w:rFonts w:ascii="Angsana New" w:hAnsi="Angsana New"/>
                <w:sz w:val="30"/>
                <w:szCs w:val="30"/>
                <w:lang w:val="en-US"/>
              </w:rPr>
              <w:t>389,921</w:t>
            </w:r>
          </w:p>
        </w:tc>
        <w:tc>
          <w:tcPr>
            <w:tcW w:w="145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3" w:type="pct"/>
            <w:vAlign w:val="bottom"/>
          </w:tcPr>
          <w:p w:rsidR="003321E3" w:rsidRPr="000746C7" w:rsidRDefault="003321E3" w:rsidP="001F3E5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380,510</w:t>
            </w:r>
          </w:p>
        </w:tc>
      </w:tr>
      <w:tr w:rsidR="003321E3" w:rsidRPr="000746C7" w:rsidTr="00350135">
        <w:tc>
          <w:tcPr>
            <w:tcW w:w="1953" w:type="pct"/>
            <w:vAlign w:val="center"/>
          </w:tcPr>
          <w:p w:rsidR="003321E3" w:rsidRPr="000746C7" w:rsidRDefault="003321E3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เงินสมทบเข้ากองทุนสำรองเลี้ยงชีพ</w:t>
            </w:r>
          </w:p>
        </w:tc>
        <w:tc>
          <w:tcPr>
            <w:tcW w:w="278" w:type="pct"/>
          </w:tcPr>
          <w:p w:rsidR="003321E3" w:rsidRPr="000746C7" w:rsidRDefault="003321E3" w:rsidP="003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3321E3" w:rsidRPr="003321E3" w:rsidRDefault="003321E3" w:rsidP="0035013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1E3">
              <w:rPr>
                <w:rFonts w:ascii="Angsana New" w:hAnsi="Angsana New"/>
                <w:sz w:val="30"/>
                <w:szCs w:val="30"/>
                <w:lang w:val="en-US"/>
              </w:rPr>
              <w:t>18,366</w:t>
            </w:r>
          </w:p>
        </w:tc>
        <w:tc>
          <w:tcPr>
            <w:tcW w:w="144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:rsidR="003321E3" w:rsidRPr="000746C7" w:rsidRDefault="003321E3" w:rsidP="0035013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18,379</w:t>
            </w:r>
          </w:p>
        </w:tc>
        <w:tc>
          <w:tcPr>
            <w:tcW w:w="145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3321E3" w:rsidRPr="003321E3" w:rsidRDefault="003321E3" w:rsidP="001F3E5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1E3">
              <w:rPr>
                <w:rFonts w:ascii="Angsana New" w:hAnsi="Angsana New"/>
                <w:sz w:val="30"/>
                <w:szCs w:val="30"/>
                <w:lang w:val="en-US"/>
              </w:rPr>
              <w:t>18,366</w:t>
            </w:r>
          </w:p>
        </w:tc>
        <w:tc>
          <w:tcPr>
            <w:tcW w:w="145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3" w:type="pct"/>
            <w:vAlign w:val="bottom"/>
          </w:tcPr>
          <w:p w:rsidR="003321E3" w:rsidRPr="000746C7" w:rsidRDefault="003321E3" w:rsidP="001F3E5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18,379</w:t>
            </w:r>
          </w:p>
        </w:tc>
      </w:tr>
      <w:tr w:rsidR="003321E3" w:rsidRPr="000746C7" w:rsidTr="00350135">
        <w:tc>
          <w:tcPr>
            <w:tcW w:w="1953" w:type="pct"/>
            <w:vAlign w:val="center"/>
          </w:tcPr>
          <w:p w:rsidR="003321E3" w:rsidRPr="000746C7" w:rsidRDefault="003321E3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278" w:type="pct"/>
          </w:tcPr>
          <w:p w:rsidR="003321E3" w:rsidRPr="000746C7" w:rsidRDefault="003321E3" w:rsidP="003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3321E3" w:rsidRPr="003321E3" w:rsidRDefault="003321E3" w:rsidP="0035013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1E3">
              <w:rPr>
                <w:rFonts w:ascii="Angsana New" w:hAnsi="Angsana New"/>
                <w:sz w:val="30"/>
                <w:szCs w:val="30"/>
                <w:lang w:val="en-US"/>
              </w:rPr>
              <w:t>10,580</w:t>
            </w:r>
          </w:p>
        </w:tc>
        <w:tc>
          <w:tcPr>
            <w:tcW w:w="144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:rsidR="003321E3" w:rsidRPr="000746C7" w:rsidRDefault="003321E3" w:rsidP="0035013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11,785</w:t>
            </w:r>
          </w:p>
        </w:tc>
        <w:tc>
          <w:tcPr>
            <w:tcW w:w="145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3321E3" w:rsidRPr="003321E3" w:rsidRDefault="003321E3" w:rsidP="001F3E5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1E3">
              <w:rPr>
                <w:rFonts w:ascii="Angsana New" w:hAnsi="Angsana New"/>
                <w:sz w:val="30"/>
                <w:szCs w:val="30"/>
                <w:lang w:val="en-US"/>
              </w:rPr>
              <w:t>10,484</w:t>
            </w:r>
          </w:p>
        </w:tc>
        <w:tc>
          <w:tcPr>
            <w:tcW w:w="145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3" w:type="pct"/>
            <w:vAlign w:val="bottom"/>
          </w:tcPr>
          <w:p w:rsidR="003321E3" w:rsidRPr="000746C7" w:rsidRDefault="003321E3" w:rsidP="001F3E5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11,693</w:t>
            </w:r>
          </w:p>
        </w:tc>
      </w:tr>
      <w:tr w:rsidR="003321E3" w:rsidRPr="000746C7" w:rsidTr="00350135">
        <w:tc>
          <w:tcPr>
            <w:tcW w:w="1953" w:type="pct"/>
            <w:vAlign w:val="center"/>
          </w:tcPr>
          <w:p w:rsidR="003321E3" w:rsidRPr="000746C7" w:rsidRDefault="003321E3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เงินสมทบเข้ากองทุนประกันสังคม</w:t>
            </w:r>
          </w:p>
        </w:tc>
        <w:tc>
          <w:tcPr>
            <w:tcW w:w="278" w:type="pct"/>
          </w:tcPr>
          <w:p w:rsidR="003321E3" w:rsidRPr="000746C7" w:rsidRDefault="003321E3" w:rsidP="003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3321E3" w:rsidRPr="003321E3" w:rsidRDefault="003321E3" w:rsidP="0035013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1E3">
              <w:rPr>
                <w:rFonts w:ascii="Angsana New" w:hAnsi="Angsana New"/>
                <w:sz w:val="30"/>
                <w:szCs w:val="30"/>
                <w:lang w:val="en-US"/>
              </w:rPr>
              <w:t>8,219</w:t>
            </w:r>
          </w:p>
        </w:tc>
        <w:tc>
          <w:tcPr>
            <w:tcW w:w="144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:rsidR="003321E3" w:rsidRPr="000746C7" w:rsidRDefault="003321E3" w:rsidP="0035013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8,023</w:t>
            </w:r>
          </w:p>
        </w:tc>
        <w:tc>
          <w:tcPr>
            <w:tcW w:w="145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3321E3" w:rsidRPr="003321E3" w:rsidRDefault="003321E3" w:rsidP="001F3E5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1E3">
              <w:rPr>
                <w:rFonts w:ascii="Angsana New" w:hAnsi="Angsana New"/>
                <w:sz w:val="30"/>
                <w:szCs w:val="30"/>
                <w:lang w:val="en-US"/>
              </w:rPr>
              <w:t>7,850</w:t>
            </w:r>
          </w:p>
        </w:tc>
        <w:tc>
          <w:tcPr>
            <w:tcW w:w="145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3" w:type="pct"/>
            <w:vAlign w:val="bottom"/>
          </w:tcPr>
          <w:p w:rsidR="003321E3" w:rsidRPr="000746C7" w:rsidRDefault="003321E3" w:rsidP="001F3E5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7,743</w:t>
            </w:r>
          </w:p>
        </w:tc>
      </w:tr>
      <w:tr w:rsidR="003321E3" w:rsidRPr="000746C7" w:rsidTr="00350135">
        <w:trPr>
          <w:trHeight w:val="74"/>
        </w:trPr>
        <w:tc>
          <w:tcPr>
            <w:tcW w:w="1953" w:type="pct"/>
            <w:vAlign w:val="center"/>
          </w:tcPr>
          <w:p w:rsidR="003321E3" w:rsidRPr="000746C7" w:rsidRDefault="003321E3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278" w:type="pct"/>
          </w:tcPr>
          <w:p w:rsidR="003321E3" w:rsidRPr="000746C7" w:rsidRDefault="003321E3" w:rsidP="003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:rsidR="003321E3" w:rsidRPr="003321E3" w:rsidRDefault="003321E3" w:rsidP="0035013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1E3">
              <w:rPr>
                <w:rFonts w:ascii="Angsana New" w:hAnsi="Angsana New"/>
                <w:sz w:val="30"/>
                <w:szCs w:val="30"/>
                <w:lang w:val="en-US"/>
              </w:rPr>
              <w:t>87,757</w:t>
            </w:r>
          </w:p>
        </w:tc>
        <w:tc>
          <w:tcPr>
            <w:tcW w:w="144" w:type="pct"/>
            <w:shd w:val="clear" w:color="auto" w:fill="auto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:rsidR="003321E3" w:rsidRPr="000746C7" w:rsidRDefault="003321E3" w:rsidP="0035013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85,716</w:t>
            </w:r>
          </w:p>
        </w:tc>
        <w:tc>
          <w:tcPr>
            <w:tcW w:w="145" w:type="pct"/>
            <w:shd w:val="clear" w:color="auto" w:fill="auto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shd w:val="clear" w:color="auto" w:fill="auto"/>
          </w:tcPr>
          <w:p w:rsidR="003321E3" w:rsidRPr="003321E3" w:rsidRDefault="003321E3" w:rsidP="001F3E5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1E3">
              <w:rPr>
                <w:rFonts w:ascii="Angsana New" w:hAnsi="Angsana New"/>
                <w:sz w:val="30"/>
                <w:szCs w:val="30"/>
                <w:lang w:val="en-US"/>
              </w:rPr>
              <w:t>85,320</w:t>
            </w:r>
          </w:p>
        </w:tc>
        <w:tc>
          <w:tcPr>
            <w:tcW w:w="145" w:type="pct"/>
            <w:shd w:val="clear" w:color="auto" w:fill="auto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:rsidR="003321E3" w:rsidRPr="000746C7" w:rsidRDefault="003321E3" w:rsidP="001F3E5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84,081</w:t>
            </w:r>
          </w:p>
        </w:tc>
      </w:tr>
      <w:tr w:rsidR="003321E3" w:rsidRPr="000746C7" w:rsidTr="00350135">
        <w:tc>
          <w:tcPr>
            <w:tcW w:w="1953" w:type="pct"/>
          </w:tcPr>
          <w:p w:rsidR="003321E3" w:rsidRPr="00B3336A" w:rsidRDefault="003321E3" w:rsidP="00B3336A">
            <w:pPr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pct"/>
          </w:tcPr>
          <w:p w:rsidR="003321E3" w:rsidRPr="000746C7" w:rsidRDefault="003321E3" w:rsidP="003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1E3" w:rsidRPr="003321E3" w:rsidRDefault="003321E3" w:rsidP="0035013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2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523,057</w:t>
            </w:r>
          </w:p>
        </w:tc>
        <w:tc>
          <w:tcPr>
            <w:tcW w:w="144" w:type="pct"/>
            <w:shd w:val="clear" w:color="auto" w:fill="auto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21E3" w:rsidRPr="000746C7" w:rsidRDefault="003321E3" w:rsidP="0035013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510,606</w:t>
            </w:r>
          </w:p>
        </w:tc>
        <w:tc>
          <w:tcPr>
            <w:tcW w:w="145" w:type="pct"/>
            <w:shd w:val="clear" w:color="auto" w:fill="auto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1E3" w:rsidRPr="001F3E59" w:rsidRDefault="003321E3" w:rsidP="001F3E5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3E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511,941</w:t>
            </w:r>
          </w:p>
        </w:tc>
        <w:tc>
          <w:tcPr>
            <w:tcW w:w="145" w:type="pct"/>
            <w:shd w:val="clear" w:color="auto" w:fill="auto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21E3" w:rsidRPr="000746C7" w:rsidRDefault="003321E3" w:rsidP="001F3E5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502,406</w:t>
            </w:r>
          </w:p>
        </w:tc>
      </w:tr>
    </w:tbl>
    <w:p w:rsidR="00144707" w:rsidRPr="000746C7" w:rsidRDefault="00144707" w:rsidP="00166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C6449" w:rsidRPr="000746C7" w:rsidRDefault="00CC6449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CC6449" w:rsidRPr="000746C7" w:rsidRDefault="00CC6449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205E1" w:rsidRDefault="00CC6449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รายละเอียดของโครงการผลประโยชน์ที่กำหนดเปิดเผยในหมายเหตุประกอบงบการเงิน</w:t>
      </w:r>
      <w:r w:rsidR="00204AEE" w:rsidRPr="000746C7">
        <w:rPr>
          <w:rFonts w:ascii="Angsana New" w:hAnsi="Angsana New"/>
          <w:sz w:val="30"/>
          <w:szCs w:val="30"/>
          <w:cs/>
        </w:rPr>
        <w:t xml:space="preserve">ข้อ </w:t>
      </w:r>
      <w:r w:rsidR="00A6413C" w:rsidRPr="000746C7">
        <w:rPr>
          <w:rFonts w:ascii="Angsana New" w:hAnsi="Angsana New"/>
          <w:sz w:val="30"/>
          <w:szCs w:val="30"/>
        </w:rPr>
        <w:t>1</w:t>
      </w:r>
      <w:r w:rsidR="00AD4A64">
        <w:rPr>
          <w:rFonts w:ascii="Angsana New" w:hAnsi="Angsana New"/>
          <w:sz w:val="30"/>
          <w:szCs w:val="30"/>
        </w:rPr>
        <w:t>9</w:t>
      </w:r>
    </w:p>
    <w:p w:rsidR="00F205E1" w:rsidRDefault="00F20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CC6449" w:rsidRPr="000746C7" w:rsidRDefault="00CC6449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:rsidR="00CC6449" w:rsidRPr="000746C7" w:rsidRDefault="00CC6449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C6449" w:rsidRPr="000746C7" w:rsidRDefault="00CC6449" w:rsidP="002B2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บริษัทได้จัดตั้งกองทุนสำร</w:t>
      </w:r>
      <w:r w:rsidR="00E877F1" w:rsidRPr="000746C7">
        <w:rPr>
          <w:rFonts w:ascii="Angsana New" w:hAnsi="Angsana New"/>
          <w:sz w:val="30"/>
          <w:szCs w:val="30"/>
          <w:cs/>
        </w:rPr>
        <w:t>องเลี้ยงชีพสำหรับพนักงานของ</w:t>
      </w:r>
      <w:r w:rsidRPr="000746C7">
        <w:rPr>
          <w:rFonts w:ascii="Angsana New" w:hAnsi="Angsana New"/>
          <w:sz w:val="30"/>
          <w:szCs w:val="30"/>
          <w:cs/>
        </w:rPr>
        <w:t>บริษัทบนพื้นฐานความสมัครใจของพนักงานในการเป็นสมาชิกของกองทุ</w:t>
      </w:r>
      <w:r w:rsidRPr="000746C7">
        <w:rPr>
          <w:rFonts w:ascii="Angsana New" w:hAnsi="Angsana New"/>
          <w:spacing w:val="-8"/>
          <w:sz w:val="30"/>
          <w:szCs w:val="30"/>
          <w:cs/>
        </w:rPr>
        <w:t xml:space="preserve">น โดยพนักงานจ่ายเงินสะสมในอัตราร้อยละ </w:t>
      </w:r>
      <w:r w:rsidRPr="000746C7">
        <w:rPr>
          <w:rFonts w:ascii="Angsana New" w:hAnsi="Angsana New"/>
          <w:spacing w:val="-8"/>
          <w:sz w:val="30"/>
          <w:szCs w:val="30"/>
        </w:rPr>
        <w:t>3</w:t>
      </w:r>
      <w:r w:rsidRPr="000746C7">
        <w:rPr>
          <w:rFonts w:ascii="Angsana New" w:hAnsi="Angsana New"/>
          <w:spacing w:val="-8"/>
          <w:sz w:val="30"/>
          <w:szCs w:val="30"/>
          <w:cs/>
        </w:rPr>
        <w:t xml:space="preserve"> ถึง อัตราร้อยละ </w:t>
      </w:r>
      <w:r w:rsidR="00B63A79" w:rsidRPr="000746C7">
        <w:rPr>
          <w:rFonts w:ascii="Angsana New" w:hAnsi="Angsana New"/>
          <w:spacing w:val="-8"/>
          <w:sz w:val="30"/>
          <w:szCs w:val="30"/>
        </w:rPr>
        <w:t>15</w:t>
      </w:r>
      <w:r w:rsidRPr="000746C7">
        <w:rPr>
          <w:rFonts w:ascii="Angsana New" w:hAnsi="Angsana New"/>
          <w:spacing w:val="-8"/>
          <w:sz w:val="30"/>
          <w:szCs w:val="30"/>
          <w:cs/>
        </w:rPr>
        <w:t xml:space="preserve"> ของ</w:t>
      </w:r>
      <w:r w:rsidRPr="000746C7">
        <w:rPr>
          <w:rFonts w:ascii="Angsana New" w:hAnsi="Angsana New"/>
          <w:sz w:val="30"/>
          <w:szCs w:val="30"/>
          <w:cs/>
        </w:rPr>
        <w:t xml:space="preserve">เงินเดือนทุกเดือน </w:t>
      </w:r>
      <w:r w:rsidR="00B3336A">
        <w:rPr>
          <w:rFonts w:ascii="Angsana New" w:hAnsi="Angsana New"/>
          <w:sz w:val="30"/>
          <w:szCs w:val="30"/>
        </w:rPr>
        <w:br/>
      </w:r>
      <w:r w:rsidR="00E877F1" w:rsidRPr="000746C7">
        <w:rPr>
          <w:rFonts w:ascii="Angsana New" w:hAnsi="Angsana New"/>
          <w:spacing w:val="8"/>
          <w:sz w:val="30"/>
          <w:szCs w:val="30"/>
          <w:cs/>
        </w:rPr>
        <w:t>และ</w:t>
      </w:r>
      <w:r w:rsidRPr="000746C7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Pr="001B563C">
        <w:rPr>
          <w:rFonts w:ascii="Angsana New" w:hAnsi="Angsana New"/>
          <w:sz w:val="30"/>
          <w:szCs w:val="30"/>
          <w:cs/>
        </w:rPr>
        <w:t>จ่ายสมทบในอัตราเดียวกัน</w:t>
      </w:r>
      <w:r w:rsidR="00B63A79" w:rsidRPr="001B563C">
        <w:rPr>
          <w:rFonts w:ascii="Angsana New" w:hAnsi="Angsana New"/>
          <w:sz w:val="30"/>
          <w:szCs w:val="30"/>
          <w:cs/>
        </w:rPr>
        <w:t xml:space="preserve">สูงสุดไม่เกินร้อยละ </w:t>
      </w:r>
      <w:r w:rsidR="007C0336" w:rsidRPr="001B563C">
        <w:rPr>
          <w:rFonts w:ascii="Angsana New" w:hAnsi="Angsana New"/>
          <w:sz w:val="30"/>
          <w:szCs w:val="30"/>
        </w:rPr>
        <w:t>8</w:t>
      </w:r>
      <w:r w:rsidR="00B63A79" w:rsidRPr="001B563C">
        <w:rPr>
          <w:rFonts w:ascii="Angsana New" w:hAnsi="Angsana New"/>
          <w:sz w:val="30"/>
          <w:szCs w:val="30"/>
          <w:cs/>
        </w:rPr>
        <w:t xml:space="preserve"> </w:t>
      </w:r>
      <w:r w:rsidRPr="001B563C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</w:t>
      </w:r>
      <w:r w:rsidRPr="000746C7">
        <w:rPr>
          <w:rFonts w:ascii="Angsana New" w:hAnsi="Angsana New"/>
          <w:spacing w:val="8"/>
          <w:sz w:val="30"/>
          <w:szCs w:val="30"/>
          <w:cs/>
        </w:rPr>
        <w:t>นี้ได้</w:t>
      </w:r>
      <w:r w:rsidRPr="000746C7">
        <w:rPr>
          <w:rFonts w:ascii="Angsana New" w:hAnsi="Angsana New"/>
          <w:sz w:val="30"/>
          <w:szCs w:val="30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316E3C" w:rsidRDefault="0031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CC6449" w:rsidRPr="000746C7" w:rsidRDefault="00CC6449" w:rsidP="0077316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:rsidR="00E30E32" w:rsidRDefault="00E30E32" w:rsidP="00E3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B28FF" w:rsidRDefault="002B28FF" w:rsidP="002B2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2B28FF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2B5CD6">
        <w:rPr>
          <w:rFonts w:ascii="Angsana New" w:hAnsi="Angsana New" w:hint="cs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:rsidR="00CC0219" w:rsidRPr="000746C7" w:rsidRDefault="00CC0219" w:rsidP="00E3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48"/>
        <w:gridCol w:w="283"/>
        <w:gridCol w:w="1113"/>
        <w:gridCol w:w="270"/>
        <w:gridCol w:w="1080"/>
        <w:gridCol w:w="270"/>
        <w:gridCol w:w="1082"/>
        <w:gridCol w:w="267"/>
        <w:gridCol w:w="1085"/>
      </w:tblGrid>
      <w:tr w:rsidR="00E30E32" w:rsidRPr="000746C7" w:rsidTr="004205C4">
        <w:tc>
          <w:tcPr>
            <w:tcW w:w="2037" w:type="pct"/>
          </w:tcPr>
          <w:p w:rsidR="00E30E32" w:rsidRPr="000746C7" w:rsidRDefault="00E30E32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54" w:type="pct"/>
          </w:tcPr>
          <w:p w:rsidR="00E30E32" w:rsidRPr="000746C7" w:rsidRDefault="00E30E32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39" w:type="pct"/>
            <w:gridSpan w:val="3"/>
          </w:tcPr>
          <w:p w:rsidR="00E30E32" w:rsidRPr="000746C7" w:rsidRDefault="00E30E32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E30E32" w:rsidRPr="000746C7" w:rsidRDefault="00E30E32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:rsidR="00E30E32" w:rsidRPr="000746C7" w:rsidRDefault="00E30E32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25D" w:rsidRPr="000746C7" w:rsidTr="004205C4">
        <w:trPr>
          <w:trHeight w:val="434"/>
        </w:trPr>
        <w:tc>
          <w:tcPr>
            <w:tcW w:w="2037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05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30E32" w:rsidRPr="000746C7" w:rsidTr="004205C4">
        <w:trPr>
          <w:trHeight w:val="434"/>
        </w:trPr>
        <w:tc>
          <w:tcPr>
            <w:tcW w:w="2037" w:type="pct"/>
          </w:tcPr>
          <w:p w:rsidR="00E30E32" w:rsidRPr="000746C7" w:rsidRDefault="00E30E32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:rsidR="00E30E32" w:rsidRPr="000746C7" w:rsidRDefault="00E30E32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09" w:type="pct"/>
            <w:gridSpan w:val="7"/>
          </w:tcPr>
          <w:p w:rsidR="00E30E32" w:rsidRPr="000746C7" w:rsidRDefault="00E30E32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321E3" w:rsidRPr="000746C7" w:rsidTr="003C546A">
        <w:tc>
          <w:tcPr>
            <w:tcW w:w="2037" w:type="pct"/>
          </w:tcPr>
          <w:p w:rsidR="003321E3" w:rsidRPr="00B3336A" w:rsidRDefault="003321E3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:rsidR="003321E3" w:rsidRPr="00B3336A" w:rsidRDefault="003321E3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54" w:type="pct"/>
          </w:tcPr>
          <w:p w:rsidR="003321E3" w:rsidRPr="000746C7" w:rsidRDefault="003321E3" w:rsidP="003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E148B9" w:rsidRDefault="00E148B9" w:rsidP="00E148B9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321E3" w:rsidRPr="00E148B9" w:rsidRDefault="00E148B9" w:rsidP="0077316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3321E3" w:rsidRPr="00E148B9">
              <w:rPr>
                <w:rFonts w:ascii="Angsana New" w:hAnsi="Angsana New"/>
                <w:sz w:val="30"/>
                <w:szCs w:val="30"/>
                <w:lang w:val="en-US"/>
              </w:rPr>
              <w:t>(23,625)</w:t>
            </w:r>
          </w:p>
        </w:tc>
        <w:tc>
          <w:tcPr>
            <w:tcW w:w="147" w:type="pct"/>
            <w:shd w:val="clear" w:color="auto" w:fill="auto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3321E3" w:rsidRPr="000746C7" w:rsidRDefault="003321E3" w:rsidP="0077316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(16,163)</w:t>
            </w:r>
          </w:p>
        </w:tc>
        <w:tc>
          <w:tcPr>
            <w:tcW w:w="147" w:type="pct"/>
            <w:shd w:val="clear" w:color="auto" w:fill="auto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E148B9" w:rsidRDefault="00E148B9" w:rsidP="00E148B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321E3" w:rsidRPr="00E148B9" w:rsidRDefault="003321E3" w:rsidP="0077316F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48B9">
              <w:rPr>
                <w:rFonts w:ascii="Angsana New" w:hAnsi="Angsana New"/>
                <w:sz w:val="30"/>
                <w:szCs w:val="30"/>
                <w:lang w:val="en-US"/>
              </w:rPr>
              <w:t>(25,569)</w:t>
            </w:r>
          </w:p>
        </w:tc>
        <w:tc>
          <w:tcPr>
            <w:tcW w:w="145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3321E3" w:rsidRPr="000746C7" w:rsidRDefault="003321E3" w:rsidP="0077316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(14,672)</w:t>
            </w:r>
          </w:p>
        </w:tc>
      </w:tr>
      <w:tr w:rsidR="003321E3" w:rsidRPr="000746C7" w:rsidTr="003C546A">
        <w:tc>
          <w:tcPr>
            <w:tcW w:w="2037" w:type="pct"/>
          </w:tcPr>
          <w:p w:rsidR="003321E3" w:rsidRPr="00B3336A" w:rsidRDefault="003321E3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4" w:type="pct"/>
          </w:tcPr>
          <w:p w:rsidR="003321E3" w:rsidRPr="000746C7" w:rsidRDefault="003321E3" w:rsidP="003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3321E3" w:rsidRPr="00E148B9" w:rsidRDefault="003321E3" w:rsidP="00E148B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48B9">
              <w:rPr>
                <w:rFonts w:ascii="Angsana New" w:hAnsi="Angsana New"/>
                <w:sz w:val="30"/>
                <w:szCs w:val="30"/>
                <w:lang w:val="en-US"/>
              </w:rPr>
              <w:t xml:space="preserve"> 1,548,240 </w:t>
            </w:r>
          </w:p>
        </w:tc>
        <w:tc>
          <w:tcPr>
            <w:tcW w:w="147" w:type="pct"/>
            <w:shd w:val="clear" w:color="auto" w:fill="auto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3321E3" w:rsidRPr="000746C7" w:rsidRDefault="003321E3" w:rsidP="003321E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1,420,019</w:t>
            </w:r>
          </w:p>
        </w:tc>
        <w:tc>
          <w:tcPr>
            <w:tcW w:w="147" w:type="pct"/>
            <w:shd w:val="clear" w:color="auto" w:fill="auto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321E3" w:rsidRPr="00E148B9" w:rsidRDefault="003321E3" w:rsidP="00E148B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48B9">
              <w:rPr>
                <w:rFonts w:ascii="Angsana New" w:hAnsi="Angsana New"/>
                <w:sz w:val="30"/>
                <w:szCs w:val="30"/>
                <w:lang w:val="en-US"/>
              </w:rPr>
              <w:t xml:space="preserve"> 1,503,364 </w:t>
            </w:r>
          </w:p>
        </w:tc>
        <w:tc>
          <w:tcPr>
            <w:tcW w:w="145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3321E3" w:rsidRPr="000746C7" w:rsidRDefault="003321E3" w:rsidP="003321E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1,383,655</w:t>
            </w:r>
          </w:p>
        </w:tc>
      </w:tr>
      <w:tr w:rsidR="003321E3" w:rsidRPr="000746C7" w:rsidTr="003C546A">
        <w:tc>
          <w:tcPr>
            <w:tcW w:w="2037" w:type="pct"/>
          </w:tcPr>
          <w:p w:rsidR="003321E3" w:rsidRPr="00B3336A" w:rsidRDefault="003321E3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54" w:type="pct"/>
          </w:tcPr>
          <w:p w:rsidR="003321E3" w:rsidRPr="000746C7" w:rsidRDefault="003321E3" w:rsidP="003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3321E3" w:rsidRPr="00E148B9" w:rsidRDefault="003321E3" w:rsidP="000D7EA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48B9">
              <w:rPr>
                <w:rFonts w:ascii="Angsana New" w:hAnsi="Angsana New"/>
                <w:sz w:val="30"/>
                <w:szCs w:val="30"/>
                <w:lang w:val="en-US"/>
              </w:rPr>
              <w:t xml:space="preserve"> 523,05</w:t>
            </w:r>
            <w:r w:rsidR="000D7EA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E148B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  <w:shd w:val="clear" w:color="auto" w:fill="auto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3321E3" w:rsidRPr="000746C7" w:rsidRDefault="003321E3" w:rsidP="003321E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510,606</w:t>
            </w:r>
          </w:p>
        </w:tc>
        <w:tc>
          <w:tcPr>
            <w:tcW w:w="147" w:type="pct"/>
            <w:shd w:val="clear" w:color="auto" w:fill="auto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321E3" w:rsidRPr="00E148B9" w:rsidRDefault="003321E3" w:rsidP="00E148B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48B9">
              <w:rPr>
                <w:rFonts w:ascii="Angsana New" w:hAnsi="Angsana New"/>
                <w:sz w:val="30"/>
                <w:szCs w:val="30"/>
                <w:lang w:val="en-US"/>
              </w:rPr>
              <w:t xml:space="preserve">511,941 </w:t>
            </w:r>
          </w:p>
        </w:tc>
        <w:tc>
          <w:tcPr>
            <w:tcW w:w="145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3321E3" w:rsidRPr="000746C7" w:rsidRDefault="003321E3" w:rsidP="003321E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502,406</w:t>
            </w:r>
          </w:p>
        </w:tc>
      </w:tr>
      <w:tr w:rsidR="00E148B9" w:rsidRPr="000746C7" w:rsidTr="003C546A">
        <w:tc>
          <w:tcPr>
            <w:tcW w:w="2037" w:type="pct"/>
          </w:tcPr>
          <w:p w:rsidR="00E148B9" w:rsidRPr="00B3336A" w:rsidRDefault="00E148B9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ในการจัดเก็บสินค้า</w:t>
            </w:r>
          </w:p>
        </w:tc>
        <w:tc>
          <w:tcPr>
            <w:tcW w:w="154" w:type="pct"/>
          </w:tcPr>
          <w:p w:rsidR="00E148B9" w:rsidRPr="000746C7" w:rsidRDefault="00E148B9" w:rsidP="00E1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E148B9" w:rsidRPr="00E148B9" w:rsidRDefault="00E148B9" w:rsidP="00E148B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48B9">
              <w:rPr>
                <w:rFonts w:ascii="Angsana New" w:hAnsi="Angsana New"/>
                <w:sz w:val="30"/>
                <w:szCs w:val="30"/>
                <w:lang w:val="en-US"/>
              </w:rPr>
              <w:t xml:space="preserve"> 417,983 </w:t>
            </w:r>
          </w:p>
        </w:tc>
        <w:tc>
          <w:tcPr>
            <w:tcW w:w="147" w:type="pct"/>
            <w:shd w:val="clear" w:color="auto" w:fill="auto"/>
          </w:tcPr>
          <w:p w:rsidR="00E148B9" w:rsidRPr="000746C7" w:rsidRDefault="00E148B9" w:rsidP="00E14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E148B9" w:rsidRPr="000746C7" w:rsidRDefault="00E148B9" w:rsidP="00E148B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399,038</w:t>
            </w:r>
          </w:p>
        </w:tc>
        <w:tc>
          <w:tcPr>
            <w:tcW w:w="147" w:type="pct"/>
            <w:shd w:val="clear" w:color="auto" w:fill="auto"/>
          </w:tcPr>
          <w:p w:rsidR="00E148B9" w:rsidRPr="000746C7" w:rsidRDefault="00E148B9" w:rsidP="00E14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E148B9" w:rsidRPr="00E148B9" w:rsidRDefault="00E148B9" w:rsidP="00E148B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48B9">
              <w:rPr>
                <w:rFonts w:ascii="Angsana New" w:hAnsi="Angsana New"/>
                <w:sz w:val="30"/>
                <w:szCs w:val="30"/>
                <w:lang w:val="en-US"/>
              </w:rPr>
              <w:t xml:space="preserve">411,965 </w:t>
            </w:r>
          </w:p>
        </w:tc>
        <w:tc>
          <w:tcPr>
            <w:tcW w:w="145" w:type="pct"/>
          </w:tcPr>
          <w:p w:rsidR="00E148B9" w:rsidRPr="000746C7" w:rsidRDefault="00E148B9" w:rsidP="00E14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E148B9" w:rsidRPr="000746C7" w:rsidRDefault="00E148B9" w:rsidP="00E148B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394,403</w:t>
            </w:r>
          </w:p>
        </w:tc>
      </w:tr>
      <w:tr w:rsidR="00E148B9" w:rsidRPr="000746C7" w:rsidTr="003C546A">
        <w:tc>
          <w:tcPr>
            <w:tcW w:w="2037" w:type="pct"/>
          </w:tcPr>
          <w:p w:rsidR="00E148B9" w:rsidRPr="00B3336A" w:rsidRDefault="00E148B9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ค่าจ้างบริการ</w:t>
            </w:r>
          </w:p>
        </w:tc>
        <w:tc>
          <w:tcPr>
            <w:tcW w:w="154" w:type="pct"/>
          </w:tcPr>
          <w:p w:rsidR="00E148B9" w:rsidRPr="000746C7" w:rsidRDefault="00E148B9" w:rsidP="00E1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E148B9" w:rsidRPr="00E148B9" w:rsidRDefault="00E148B9" w:rsidP="00E148B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48B9">
              <w:rPr>
                <w:rFonts w:ascii="Angsana New" w:hAnsi="Angsana New"/>
                <w:sz w:val="30"/>
                <w:szCs w:val="30"/>
                <w:lang w:val="en-US"/>
              </w:rPr>
              <w:t xml:space="preserve"> 335,422 </w:t>
            </w:r>
          </w:p>
        </w:tc>
        <w:tc>
          <w:tcPr>
            <w:tcW w:w="147" w:type="pct"/>
            <w:shd w:val="clear" w:color="auto" w:fill="auto"/>
          </w:tcPr>
          <w:p w:rsidR="00E148B9" w:rsidRPr="000746C7" w:rsidRDefault="00E148B9" w:rsidP="00E14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E148B9" w:rsidRPr="000746C7" w:rsidRDefault="00E148B9" w:rsidP="00E148B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300,157</w:t>
            </w:r>
          </w:p>
        </w:tc>
        <w:tc>
          <w:tcPr>
            <w:tcW w:w="147" w:type="pct"/>
            <w:shd w:val="clear" w:color="auto" w:fill="auto"/>
          </w:tcPr>
          <w:p w:rsidR="00E148B9" w:rsidRPr="000746C7" w:rsidRDefault="00E148B9" w:rsidP="00E14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E148B9" w:rsidRPr="00E148B9" w:rsidRDefault="00E148B9" w:rsidP="00E148B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48B9">
              <w:rPr>
                <w:rFonts w:ascii="Angsana New" w:hAnsi="Angsana New"/>
                <w:sz w:val="30"/>
                <w:szCs w:val="30"/>
                <w:lang w:val="en-US"/>
              </w:rPr>
              <w:t xml:space="preserve">328,444 </w:t>
            </w:r>
          </w:p>
        </w:tc>
        <w:tc>
          <w:tcPr>
            <w:tcW w:w="145" w:type="pct"/>
          </w:tcPr>
          <w:p w:rsidR="00E148B9" w:rsidRPr="000746C7" w:rsidRDefault="00E148B9" w:rsidP="00E14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E148B9" w:rsidRPr="000746C7" w:rsidRDefault="00E148B9" w:rsidP="00E148B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293,021</w:t>
            </w:r>
          </w:p>
        </w:tc>
      </w:tr>
      <w:tr w:rsidR="003321E3" w:rsidRPr="000746C7" w:rsidTr="003C546A">
        <w:tc>
          <w:tcPr>
            <w:tcW w:w="2037" w:type="pct"/>
          </w:tcPr>
          <w:p w:rsidR="003321E3" w:rsidRPr="00B3336A" w:rsidRDefault="003321E3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4" w:type="pct"/>
          </w:tcPr>
          <w:p w:rsidR="003321E3" w:rsidRPr="000746C7" w:rsidRDefault="003321E3" w:rsidP="003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3321E3" w:rsidRPr="00E148B9" w:rsidRDefault="003321E3" w:rsidP="00E148B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48B9">
              <w:rPr>
                <w:rFonts w:ascii="Angsana New" w:hAnsi="Angsana New"/>
                <w:sz w:val="30"/>
                <w:szCs w:val="30"/>
                <w:lang w:val="en-US"/>
              </w:rPr>
              <w:t xml:space="preserve"> 236,962 </w:t>
            </w:r>
          </w:p>
        </w:tc>
        <w:tc>
          <w:tcPr>
            <w:tcW w:w="147" w:type="pct"/>
            <w:shd w:val="clear" w:color="auto" w:fill="auto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3321E3" w:rsidRPr="000746C7" w:rsidRDefault="003321E3" w:rsidP="003321E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251,113</w:t>
            </w:r>
          </w:p>
        </w:tc>
        <w:tc>
          <w:tcPr>
            <w:tcW w:w="147" w:type="pct"/>
            <w:shd w:val="clear" w:color="auto" w:fill="auto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321E3" w:rsidRPr="00E148B9" w:rsidRDefault="003321E3" w:rsidP="00E148B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48B9">
              <w:rPr>
                <w:rFonts w:ascii="Angsana New" w:hAnsi="Angsana New"/>
                <w:sz w:val="30"/>
                <w:szCs w:val="30"/>
                <w:lang w:val="en-US"/>
              </w:rPr>
              <w:t xml:space="preserve">221,325 </w:t>
            </w:r>
          </w:p>
        </w:tc>
        <w:tc>
          <w:tcPr>
            <w:tcW w:w="145" w:type="pct"/>
          </w:tcPr>
          <w:p w:rsidR="003321E3" w:rsidRPr="000746C7" w:rsidRDefault="003321E3" w:rsidP="003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3321E3" w:rsidRPr="000746C7" w:rsidRDefault="003321E3" w:rsidP="003321E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234,578</w:t>
            </w:r>
          </w:p>
        </w:tc>
      </w:tr>
      <w:tr w:rsidR="00E148B9" w:rsidRPr="000746C7" w:rsidTr="003C546A">
        <w:tc>
          <w:tcPr>
            <w:tcW w:w="2037" w:type="pct"/>
          </w:tcPr>
          <w:p w:rsidR="00E148B9" w:rsidRPr="00B3336A" w:rsidRDefault="00E148B9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4" w:type="pct"/>
          </w:tcPr>
          <w:p w:rsidR="00E148B9" w:rsidRPr="000746C7" w:rsidRDefault="00E148B9" w:rsidP="00E1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E148B9" w:rsidRPr="00E148B9" w:rsidRDefault="000D7EAD" w:rsidP="00E148B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845,963</w:t>
            </w:r>
            <w:r w:rsidR="00E148B9" w:rsidRPr="00E148B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  <w:shd w:val="clear" w:color="auto" w:fill="auto"/>
          </w:tcPr>
          <w:p w:rsidR="00E148B9" w:rsidRPr="000746C7" w:rsidRDefault="00E148B9" w:rsidP="00E14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:rsidR="00E148B9" w:rsidRPr="000746C7" w:rsidRDefault="00E148B9" w:rsidP="00E148B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796,589</w:t>
            </w:r>
          </w:p>
        </w:tc>
        <w:tc>
          <w:tcPr>
            <w:tcW w:w="147" w:type="pct"/>
            <w:shd w:val="clear" w:color="auto" w:fill="auto"/>
          </w:tcPr>
          <w:p w:rsidR="00E148B9" w:rsidRPr="000746C7" w:rsidRDefault="00E148B9" w:rsidP="00E14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E148B9" w:rsidRPr="00E148B9" w:rsidRDefault="00E148B9" w:rsidP="00E148B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48B9">
              <w:rPr>
                <w:rFonts w:ascii="Angsana New" w:hAnsi="Angsana New"/>
                <w:sz w:val="30"/>
                <w:szCs w:val="30"/>
                <w:lang w:val="en-US"/>
              </w:rPr>
              <w:t xml:space="preserve">942,608 </w:t>
            </w:r>
          </w:p>
        </w:tc>
        <w:tc>
          <w:tcPr>
            <w:tcW w:w="145" w:type="pct"/>
          </w:tcPr>
          <w:p w:rsidR="00E148B9" w:rsidRPr="000746C7" w:rsidRDefault="00E148B9" w:rsidP="00E14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E148B9" w:rsidRPr="000746C7" w:rsidRDefault="00E148B9" w:rsidP="00E148B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871,078</w:t>
            </w:r>
          </w:p>
        </w:tc>
      </w:tr>
      <w:tr w:rsidR="00E148B9" w:rsidRPr="000746C7" w:rsidTr="00F24CC6">
        <w:tc>
          <w:tcPr>
            <w:tcW w:w="2037" w:type="pct"/>
          </w:tcPr>
          <w:p w:rsidR="00E148B9" w:rsidRPr="00B3336A" w:rsidRDefault="00E148B9" w:rsidP="00B3336A">
            <w:pPr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B333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ต้นทุนขายสินค้าและต้นทุน</w:t>
            </w:r>
            <w:r w:rsidR="00C514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  <w:t xml:space="preserve">    </w:t>
            </w:r>
            <w:r w:rsidRPr="00B333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การให้บริการ ต้นทุนการจัดจำหน่าย</w:t>
            </w:r>
          </w:p>
          <w:p w:rsidR="00E148B9" w:rsidRPr="00B3336A" w:rsidRDefault="00E148B9" w:rsidP="00B3336A">
            <w:pPr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 และค่าใช้จ่ายในการบริหาร</w:t>
            </w:r>
          </w:p>
        </w:tc>
        <w:tc>
          <w:tcPr>
            <w:tcW w:w="154" w:type="pct"/>
          </w:tcPr>
          <w:p w:rsidR="00E148B9" w:rsidRPr="000746C7" w:rsidRDefault="00E148B9" w:rsidP="00E1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48B9" w:rsidRDefault="00E148B9" w:rsidP="00E148B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148B9" w:rsidRPr="00E148B9" w:rsidRDefault="00E148B9" w:rsidP="00E148B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21E3">
              <w:rPr>
                <w:rFonts w:ascii="Angsana New" w:hAnsi="Angsana New"/>
                <w:b/>
                <w:bCs/>
                <w:sz w:val="30"/>
                <w:szCs w:val="30"/>
              </w:rPr>
              <w:t>3,884,002</w:t>
            </w:r>
          </w:p>
        </w:tc>
        <w:tc>
          <w:tcPr>
            <w:tcW w:w="147" w:type="pct"/>
            <w:shd w:val="clear" w:color="auto" w:fill="auto"/>
          </w:tcPr>
          <w:p w:rsidR="00E148B9" w:rsidRPr="000746C7" w:rsidRDefault="00E148B9" w:rsidP="00E14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48B9" w:rsidRPr="000746C7" w:rsidRDefault="00E148B9" w:rsidP="00E148B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3,661,359</w:t>
            </w:r>
          </w:p>
        </w:tc>
        <w:tc>
          <w:tcPr>
            <w:tcW w:w="147" w:type="pct"/>
            <w:shd w:val="clear" w:color="auto" w:fill="auto"/>
          </w:tcPr>
          <w:p w:rsidR="00E148B9" w:rsidRPr="00E148B9" w:rsidRDefault="00E148B9" w:rsidP="00E14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48B9" w:rsidRPr="00E148B9" w:rsidRDefault="00E148B9" w:rsidP="00E148B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148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3,894,078</w:t>
            </w:r>
          </w:p>
        </w:tc>
        <w:tc>
          <w:tcPr>
            <w:tcW w:w="145" w:type="pct"/>
          </w:tcPr>
          <w:p w:rsidR="00E148B9" w:rsidRPr="000746C7" w:rsidRDefault="00E148B9" w:rsidP="00E14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48B9" w:rsidRPr="000746C7" w:rsidRDefault="00E148B9" w:rsidP="00E148B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3,664,469</w:t>
            </w:r>
          </w:p>
        </w:tc>
      </w:tr>
    </w:tbl>
    <w:p w:rsidR="00F205E1" w:rsidRDefault="00F20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205E1" w:rsidRDefault="00F20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:rsidR="00CC6449" w:rsidRPr="000746C7" w:rsidRDefault="00CC6449" w:rsidP="0077316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ต้นทุนทางการเงิน</w:t>
      </w:r>
    </w:p>
    <w:p w:rsidR="00CC6449" w:rsidRPr="00C23A93" w:rsidRDefault="00CC6449" w:rsidP="00C2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17"/>
        <w:gridCol w:w="453"/>
        <w:gridCol w:w="1085"/>
        <w:gridCol w:w="274"/>
        <w:gridCol w:w="1080"/>
        <w:gridCol w:w="270"/>
        <w:gridCol w:w="1080"/>
        <w:gridCol w:w="270"/>
        <w:gridCol w:w="1069"/>
      </w:tblGrid>
      <w:tr w:rsidR="00F96D6B" w:rsidRPr="000746C7" w:rsidTr="004205C4">
        <w:tc>
          <w:tcPr>
            <w:tcW w:w="1966" w:type="pct"/>
          </w:tcPr>
          <w:p w:rsidR="00F96D6B" w:rsidRPr="000746C7" w:rsidRDefault="00F96D6B" w:rsidP="00F96D6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46" w:type="pct"/>
          </w:tcPr>
          <w:p w:rsidR="00F96D6B" w:rsidRPr="000746C7" w:rsidRDefault="00F96D6B" w:rsidP="00F96D6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26" w:type="pct"/>
            <w:gridSpan w:val="3"/>
          </w:tcPr>
          <w:p w:rsidR="00F96D6B" w:rsidRPr="000746C7" w:rsidRDefault="00F96D6B" w:rsidP="00F9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F96D6B" w:rsidRPr="000746C7" w:rsidRDefault="00F96D6B" w:rsidP="00F9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:rsidR="00F96D6B" w:rsidRPr="000746C7" w:rsidRDefault="00F96D6B" w:rsidP="00F9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BA0" w:rsidRPr="000746C7" w:rsidTr="004205C4">
        <w:trPr>
          <w:trHeight w:val="434"/>
        </w:trPr>
        <w:tc>
          <w:tcPr>
            <w:tcW w:w="1966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6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205C4" w:rsidRPr="000746C7" w:rsidTr="004205C4">
        <w:trPr>
          <w:trHeight w:val="434"/>
        </w:trPr>
        <w:tc>
          <w:tcPr>
            <w:tcW w:w="1966" w:type="pct"/>
          </w:tcPr>
          <w:p w:rsidR="004205C4" w:rsidRPr="000746C7" w:rsidRDefault="004205C4" w:rsidP="0042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6" w:type="pct"/>
          </w:tcPr>
          <w:p w:rsidR="004205C4" w:rsidRPr="000746C7" w:rsidRDefault="004205C4" w:rsidP="0042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:rsidR="004205C4" w:rsidRPr="000746C7" w:rsidRDefault="004205C4" w:rsidP="0042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205C4" w:rsidRPr="000746C7" w:rsidTr="004205C4">
        <w:tc>
          <w:tcPr>
            <w:tcW w:w="1966" w:type="pct"/>
          </w:tcPr>
          <w:p w:rsidR="004205C4" w:rsidRPr="00B3336A" w:rsidRDefault="004205C4" w:rsidP="00B3336A">
            <w:pPr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ดอกเบี้ยจ่าย</w:t>
            </w: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46" w:type="pct"/>
          </w:tcPr>
          <w:p w:rsidR="004205C4" w:rsidRPr="000746C7" w:rsidRDefault="004205C4" w:rsidP="0042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:rsidR="004205C4" w:rsidRPr="000746C7" w:rsidRDefault="004205C4" w:rsidP="004205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205C4" w:rsidRPr="000746C7" w:rsidRDefault="004205C4" w:rsidP="0042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4205C4" w:rsidRPr="000746C7" w:rsidRDefault="004205C4" w:rsidP="004205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4205C4" w:rsidRPr="000746C7" w:rsidRDefault="004205C4" w:rsidP="0042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4205C4" w:rsidRPr="000746C7" w:rsidRDefault="004205C4" w:rsidP="004205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4205C4" w:rsidRPr="000746C7" w:rsidRDefault="004205C4" w:rsidP="0042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4205C4" w:rsidRPr="000746C7" w:rsidRDefault="004205C4" w:rsidP="004205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3A3C" w:rsidRPr="000746C7" w:rsidTr="003C546A">
        <w:tc>
          <w:tcPr>
            <w:tcW w:w="1966" w:type="pct"/>
          </w:tcPr>
          <w:p w:rsidR="005E3A3C" w:rsidRPr="00B3336A" w:rsidRDefault="005E3A3C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</w:t>
            </w: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</w:t>
            </w: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246" w:type="pct"/>
          </w:tcPr>
          <w:p w:rsidR="005E3A3C" w:rsidRPr="000746C7" w:rsidRDefault="005E3A3C" w:rsidP="005E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5E3A3C" w:rsidRPr="005E3A3C" w:rsidRDefault="005E3A3C" w:rsidP="0077316F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3A3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6,847 </w:t>
            </w:r>
          </w:p>
        </w:tc>
        <w:tc>
          <w:tcPr>
            <w:tcW w:w="149" w:type="pct"/>
          </w:tcPr>
          <w:p w:rsidR="005E3A3C" w:rsidRPr="000746C7" w:rsidRDefault="005E3A3C" w:rsidP="005E3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5E3A3C" w:rsidRPr="000746C7" w:rsidRDefault="005E3A3C" w:rsidP="0077316F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11,438</w:t>
            </w:r>
          </w:p>
        </w:tc>
        <w:tc>
          <w:tcPr>
            <w:tcW w:w="147" w:type="pct"/>
          </w:tcPr>
          <w:p w:rsidR="005E3A3C" w:rsidRPr="000746C7" w:rsidRDefault="005E3A3C" w:rsidP="005E3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5E3A3C" w:rsidRPr="005E3A3C" w:rsidRDefault="005E3A3C" w:rsidP="0077316F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3A3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6,847 </w:t>
            </w:r>
          </w:p>
        </w:tc>
        <w:tc>
          <w:tcPr>
            <w:tcW w:w="147" w:type="pct"/>
          </w:tcPr>
          <w:p w:rsidR="005E3A3C" w:rsidRPr="000746C7" w:rsidRDefault="005E3A3C" w:rsidP="005E3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5E3A3C" w:rsidRPr="000746C7" w:rsidRDefault="005E3A3C" w:rsidP="0077316F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11,438</w:t>
            </w:r>
          </w:p>
        </w:tc>
      </w:tr>
      <w:tr w:rsidR="005E3A3C" w:rsidRPr="000746C7" w:rsidTr="003C546A">
        <w:tc>
          <w:tcPr>
            <w:tcW w:w="1966" w:type="pct"/>
          </w:tcPr>
          <w:p w:rsidR="005E3A3C" w:rsidRPr="00B3336A" w:rsidRDefault="005E3A3C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ดอกเบี้ยตามสัญญาเช่าการเงิน</w:t>
            </w:r>
          </w:p>
        </w:tc>
        <w:tc>
          <w:tcPr>
            <w:tcW w:w="246" w:type="pct"/>
          </w:tcPr>
          <w:p w:rsidR="005E3A3C" w:rsidRPr="000746C7" w:rsidRDefault="005E3A3C" w:rsidP="005E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5E3A3C" w:rsidRPr="005E3A3C" w:rsidRDefault="005E3A3C" w:rsidP="005E3A3C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3A3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1,182 </w:t>
            </w:r>
          </w:p>
        </w:tc>
        <w:tc>
          <w:tcPr>
            <w:tcW w:w="149" w:type="pct"/>
          </w:tcPr>
          <w:p w:rsidR="005E3A3C" w:rsidRPr="000746C7" w:rsidRDefault="005E3A3C" w:rsidP="005E3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5E3A3C" w:rsidRPr="000746C7" w:rsidRDefault="005E3A3C" w:rsidP="005E3A3C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1,141</w:t>
            </w:r>
          </w:p>
        </w:tc>
        <w:tc>
          <w:tcPr>
            <w:tcW w:w="147" w:type="pct"/>
          </w:tcPr>
          <w:p w:rsidR="005E3A3C" w:rsidRPr="000746C7" w:rsidRDefault="005E3A3C" w:rsidP="005E3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5E3A3C" w:rsidRPr="005E3A3C" w:rsidRDefault="005E3A3C" w:rsidP="0077316F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3A3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1,182 </w:t>
            </w:r>
          </w:p>
        </w:tc>
        <w:tc>
          <w:tcPr>
            <w:tcW w:w="147" w:type="pct"/>
          </w:tcPr>
          <w:p w:rsidR="005E3A3C" w:rsidRPr="000746C7" w:rsidRDefault="005E3A3C" w:rsidP="005E3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:rsidR="005E3A3C" w:rsidRPr="000746C7" w:rsidRDefault="005E3A3C" w:rsidP="005E3A3C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1,141</w:t>
            </w:r>
          </w:p>
        </w:tc>
      </w:tr>
      <w:tr w:rsidR="005E3A3C" w:rsidRPr="000746C7" w:rsidTr="003C546A">
        <w:tc>
          <w:tcPr>
            <w:tcW w:w="1966" w:type="pct"/>
          </w:tcPr>
          <w:p w:rsidR="005E3A3C" w:rsidRPr="00B3336A" w:rsidRDefault="005E3A3C" w:rsidP="00B3336A">
            <w:pPr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246" w:type="pct"/>
          </w:tcPr>
          <w:p w:rsidR="005E3A3C" w:rsidRPr="000746C7" w:rsidRDefault="005E3A3C" w:rsidP="005E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:rsidR="005E3A3C" w:rsidRPr="005E3A3C" w:rsidRDefault="005E3A3C" w:rsidP="000D7EAD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E3A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8,029</w:t>
            </w:r>
          </w:p>
        </w:tc>
        <w:tc>
          <w:tcPr>
            <w:tcW w:w="149" w:type="pct"/>
          </w:tcPr>
          <w:p w:rsidR="005E3A3C" w:rsidRPr="005E3A3C" w:rsidRDefault="005E3A3C" w:rsidP="005E3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right="-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5E3A3C" w:rsidRPr="005E3A3C" w:rsidRDefault="005E3A3C" w:rsidP="005E3A3C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A3C">
              <w:rPr>
                <w:rFonts w:ascii="Angsana New" w:hAnsi="Angsana New"/>
                <w:b/>
                <w:bCs/>
                <w:sz w:val="30"/>
                <w:szCs w:val="30"/>
              </w:rPr>
              <w:t>12,579</w:t>
            </w:r>
          </w:p>
        </w:tc>
        <w:tc>
          <w:tcPr>
            <w:tcW w:w="147" w:type="pct"/>
          </w:tcPr>
          <w:p w:rsidR="005E3A3C" w:rsidRPr="005E3A3C" w:rsidRDefault="005E3A3C" w:rsidP="005E3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5E3A3C" w:rsidRPr="005E3A3C" w:rsidRDefault="005E3A3C" w:rsidP="005E3A3C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E3A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8,029 </w:t>
            </w:r>
          </w:p>
        </w:tc>
        <w:tc>
          <w:tcPr>
            <w:tcW w:w="147" w:type="pct"/>
          </w:tcPr>
          <w:p w:rsidR="005E3A3C" w:rsidRPr="000746C7" w:rsidRDefault="005E3A3C" w:rsidP="005E3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right="-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:rsidR="005E3A3C" w:rsidRPr="000746C7" w:rsidRDefault="005E3A3C" w:rsidP="005E3A3C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12,579</w:t>
            </w:r>
          </w:p>
        </w:tc>
      </w:tr>
      <w:tr w:rsidR="002B0BA0" w:rsidRPr="000746C7" w:rsidTr="004205C4">
        <w:tc>
          <w:tcPr>
            <w:tcW w:w="1966" w:type="pct"/>
          </w:tcPr>
          <w:p w:rsidR="002B0BA0" w:rsidRPr="000746C7" w:rsidRDefault="002B0BA0" w:rsidP="002B0BA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46" w:type="pct"/>
          </w:tcPr>
          <w:p w:rsidR="002B0BA0" w:rsidRPr="000746C7" w:rsidRDefault="002B0BA0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2B0BA0" w:rsidRPr="000746C7" w:rsidRDefault="002B0BA0" w:rsidP="002B0BA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:rsidR="002709B1" w:rsidRPr="000746C7" w:rsidRDefault="002709B1" w:rsidP="0077316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</w:rPr>
      </w:pPr>
      <w:r w:rsidRPr="00AA2A22"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:rsidR="002709B1" w:rsidRPr="000746C7" w:rsidRDefault="002709B1" w:rsidP="00C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67566" w:rsidRPr="000746C7" w:rsidRDefault="000C3FCA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ภาษีเงินได้ที่รับรู้ในกำไรหรือขาดทุน</w:t>
      </w:r>
    </w:p>
    <w:p w:rsidR="00544823" w:rsidRPr="00C23A93" w:rsidRDefault="00544823" w:rsidP="00C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0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614"/>
        <w:gridCol w:w="360"/>
        <w:gridCol w:w="1175"/>
        <w:gridCol w:w="94"/>
        <w:gridCol w:w="175"/>
        <w:gridCol w:w="94"/>
        <w:gridCol w:w="987"/>
        <w:gridCol w:w="94"/>
        <w:gridCol w:w="177"/>
        <w:gridCol w:w="94"/>
        <w:gridCol w:w="987"/>
        <w:gridCol w:w="94"/>
        <w:gridCol w:w="177"/>
        <w:gridCol w:w="94"/>
        <w:gridCol w:w="991"/>
      </w:tblGrid>
      <w:tr w:rsidR="00436E15" w:rsidRPr="000746C7" w:rsidTr="0077316F">
        <w:tc>
          <w:tcPr>
            <w:tcW w:w="1963" w:type="pct"/>
          </w:tcPr>
          <w:p w:rsidR="00436E15" w:rsidRPr="000746C7" w:rsidRDefault="00436E15" w:rsidP="00436E15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96" w:type="pct"/>
          </w:tcPr>
          <w:p w:rsidR="00436E15" w:rsidRPr="000746C7" w:rsidRDefault="00436E15" w:rsidP="00436E15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70" w:type="pct"/>
            <w:gridSpan w:val="5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0" w:type="pct"/>
            <w:gridSpan w:val="6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BA0" w:rsidRPr="000746C7" w:rsidTr="0077316F">
        <w:trPr>
          <w:trHeight w:val="434"/>
        </w:trPr>
        <w:tc>
          <w:tcPr>
            <w:tcW w:w="1963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6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38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gridSpan w:val="2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gridSpan w:val="2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gridSpan w:val="2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gridSpan w:val="2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36E15" w:rsidRPr="000746C7" w:rsidTr="0077316F">
        <w:trPr>
          <w:trHeight w:val="434"/>
        </w:trPr>
        <w:tc>
          <w:tcPr>
            <w:tcW w:w="1963" w:type="pct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6" w:type="pct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36" w:type="pct"/>
            <w:gridSpan w:val="13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36E15" w:rsidRPr="000746C7" w:rsidTr="0077316F">
        <w:tc>
          <w:tcPr>
            <w:tcW w:w="1963" w:type="pct"/>
          </w:tcPr>
          <w:p w:rsidR="00436E15" w:rsidRPr="00B3336A" w:rsidRDefault="00436E15" w:rsidP="00B3336A">
            <w:pPr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  <w:r w:rsidRPr="00B333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ของปี</w:t>
            </w: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ปัจจุบัน</w:t>
            </w: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96" w:type="pct"/>
          </w:tcPr>
          <w:p w:rsidR="00436E15" w:rsidRPr="000746C7" w:rsidRDefault="00436E15" w:rsidP="0043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:rsidR="00436E15" w:rsidRPr="000746C7" w:rsidRDefault="00436E15" w:rsidP="00436E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436E15" w:rsidRPr="000746C7" w:rsidRDefault="00436E15" w:rsidP="00436E15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436E15" w:rsidRPr="000746C7" w:rsidRDefault="00436E15" w:rsidP="00436E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436E15" w:rsidRPr="000746C7" w:rsidRDefault="00436E15" w:rsidP="00436E15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2A22" w:rsidRPr="000746C7" w:rsidTr="0077316F">
        <w:tc>
          <w:tcPr>
            <w:tcW w:w="1963" w:type="pct"/>
          </w:tcPr>
          <w:p w:rsidR="00AA2A22" w:rsidRPr="00B3336A" w:rsidRDefault="00AA2A22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</w:t>
            </w: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ปัจจุบัน</w:t>
            </w:r>
            <w:r w:rsidRPr="00B3336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96" w:type="pct"/>
          </w:tcPr>
          <w:p w:rsidR="00AA2A22" w:rsidRPr="000746C7" w:rsidRDefault="00AA2A22" w:rsidP="00AA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9" w:type="pct"/>
            <w:gridSpan w:val="2"/>
            <w:vAlign w:val="bottom"/>
          </w:tcPr>
          <w:p w:rsidR="00AA2A22" w:rsidRPr="000746C7" w:rsidRDefault="00AA2A22" w:rsidP="0077316F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2A22">
              <w:rPr>
                <w:rFonts w:ascii="Angsana New" w:hAnsi="Angsana New"/>
                <w:sz w:val="30"/>
                <w:szCs w:val="30"/>
                <w:lang w:val="en-US"/>
              </w:rPr>
              <w:t>100,645</w:t>
            </w:r>
          </w:p>
        </w:tc>
        <w:tc>
          <w:tcPr>
            <w:tcW w:w="146" w:type="pct"/>
            <w:gridSpan w:val="2"/>
          </w:tcPr>
          <w:p w:rsidR="00AA2A22" w:rsidRPr="000746C7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AA2A22" w:rsidRPr="000746C7" w:rsidRDefault="00AA2A22" w:rsidP="007731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101,115</w:t>
            </w:r>
          </w:p>
        </w:tc>
        <w:tc>
          <w:tcPr>
            <w:tcW w:w="147" w:type="pct"/>
            <w:gridSpan w:val="2"/>
          </w:tcPr>
          <w:p w:rsidR="00AA2A22" w:rsidRPr="000746C7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AA2A22" w:rsidRPr="004558E4" w:rsidRDefault="00AA2A22" w:rsidP="007731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sz w:val="30"/>
                <w:szCs w:val="30"/>
                <w:lang w:val="en-US"/>
              </w:rPr>
              <w:t>100,645</w:t>
            </w:r>
          </w:p>
        </w:tc>
        <w:tc>
          <w:tcPr>
            <w:tcW w:w="147" w:type="pct"/>
            <w:gridSpan w:val="2"/>
          </w:tcPr>
          <w:p w:rsidR="00AA2A22" w:rsidRPr="000746C7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:rsidR="00AA2A22" w:rsidRPr="000746C7" w:rsidRDefault="00AA2A22" w:rsidP="00AA2A2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101,115</w:t>
            </w:r>
          </w:p>
        </w:tc>
      </w:tr>
      <w:tr w:rsidR="00D76C91" w:rsidRPr="000746C7" w:rsidTr="00762A07">
        <w:tc>
          <w:tcPr>
            <w:tcW w:w="1963" w:type="pct"/>
          </w:tcPr>
          <w:p w:rsidR="00D76C91" w:rsidRPr="00B3336A" w:rsidRDefault="00D76C91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96" w:type="pct"/>
          </w:tcPr>
          <w:p w:rsidR="00D76C91" w:rsidRPr="000746C7" w:rsidRDefault="00D76C91" w:rsidP="00D7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9" w:type="pct"/>
            <w:gridSpan w:val="2"/>
            <w:tcBorders>
              <w:bottom w:val="single" w:sz="4" w:space="0" w:color="auto"/>
            </w:tcBorders>
            <w:vAlign w:val="bottom"/>
          </w:tcPr>
          <w:p w:rsidR="00D76C91" w:rsidRPr="004558E4" w:rsidRDefault="00D76C91" w:rsidP="0077316F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146" w:type="pct"/>
            <w:gridSpan w:val="2"/>
          </w:tcPr>
          <w:p w:rsidR="00D76C91" w:rsidRPr="004558E4" w:rsidRDefault="00D76C91" w:rsidP="00D76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:rsidR="00D76C91" w:rsidRPr="000746C7" w:rsidRDefault="0077316F" w:rsidP="007731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</w:t>
            </w:r>
            <w:r w:rsidR="00D76C91" w:rsidRPr="000746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D76C91" w:rsidRPr="004558E4" w:rsidRDefault="00D76C91" w:rsidP="00D76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vAlign w:val="bottom"/>
          </w:tcPr>
          <w:p w:rsidR="00D76C91" w:rsidRPr="004558E4" w:rsidRDefault="00D76C91" w:rsidP="007731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147" w:type="pct"/>
            <w:gridSpan w:val="2"/>
          </w:tcPr>
          <w:p w:rsidR="00D76C91" w:rsidRPr="004558E4" w:rsidRDefault="00D76C91" w:rsidP="00D76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D76C91" w:rsidRPr="000746C7" w:rsidRDefault="00D76C91" w:rsidP="00D76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A2A22" w:rsidRPr="000746C7" w:rsidTr="00762A07">
        <w:tc>
          <w:tcPr>
            <w:tcW w:w="1963" w:type="pct"/>
          </w:tcPr>
          <w:p w:rsidR="00AA2A22" w:rsidRPr="00B3336A" w:rsidRDefault="00AA2A22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6" w:type="pct"/>
          </w:tcPr>
          <w:p w:rsidR="00AA2A22" w:rsidRPr="000746C7" w:rsidRDefault="00AA2A22" w:rsidP="00AA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2A22" w:rsidRPr="004558E4" w:rsidRDefault="00AA2A22" w:rsidP="0077316F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100,683</w:t>
            </w:r>
          </w:p>
        </w:tc>
        <w:tc>
          <w:tcPr>
            <w:tcW w:w="146" w:type="pct"/>
            <w:gridSpan w:val="2"/>
          </w:tcPr>
          <w:p w:rsidR="00AA2A22" w:rsidRPr="004558E4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2A22" w:rsidRPr="004558E4" w:rsidRDefault="00AA2A22" w:rsidP="007731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101,115</w:t>
            </w:r>
          </w:p>
        </w:tc>
        <w:tc>
          <w:tcPr>
            <w:tcW w:w="147" w:type="pct"/>
            <w:gridSpan w:val="2"/>
          </w:tcPr>
          <w:p w:rsidR="00AA2A22" w:rsidRPr="004558E4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2A22" w:rsidRPr="004558E4" w:rsidRDefault="00AA2A22" w:rsidP="0077316F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100,683</w:t>
            </w:r>
          </w:p>
        </w:tc>
        <w:tc>
          <w:tcPr>
            <w:tcW w:w="147" w:type="pct"/>
            <w:gridSpan w:val="2"/>
          </w:tcPr>
          <w:p w:rsidR="00AA2A22" w:rsidRPr="004558E4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2A22" w:rsidRPr="004558E4" w:rsidRDefault="00AA2A22" w:rsidP="00AA2A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58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101,115</w:t>
            </w:r>
          </w:p>
        </w:tc>
      </w:tr>
      <w:tr w:rsidR="00AA2A22" w:rsidRPr="000746C7" w:rsidTr="00762A07">
        <w:tc>
          <w:tcPr>
            <w:tcW w:w="1963" w:type="pct"/>
          </w:tcPr>
          <w:p w:rsidR="00AA2A22" w:rsidRPr="00B3336A" w:rsidRDefault="00AA2A22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6" w:type="pct"/>
          </w:tcPr>
          <w:p w:rsidR="00AA2A22" w:rsidRPr="000746C7" w:rsidRDefault="00AA2A22" w:rsidP="00AA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</w:tcBorders>
            <w:vAlign w:val="bottom"/>
          </w:tcPr>
          <w:p w:rsidR="00AA2A22" w:rsidRPr="000746C7" w:rsidRDefault="00AA2A22" w:rsidP="0077316F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:rsidR="00AA2A22" w:rsidRPr="000746C7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  <w:vAlign w:val="bottom"/>
          </w:tcPr>
          <w:p w:rsidR="00AA2A22" w:rsidRPr="000746C7" w:rsidRDefault="00AA2A22" w:rsidP="007731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:rsidR="00AA2A22" w:rsidRPr="000746C7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  <w:vAlign w:val="bottom"/>
          </w:tcPr>
          <w:p w:rsidR="00AA2A22" w:rsidRPr="000746C7" w:rsidRDefault="00AA2A22" w:rsidP="007731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:rsidR="00AA2A22" w:rsidRPr="000746C7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:rsidR="00AA2A22" w:rsidRPr="000746C7" w:rsidRDefault="00AA2A22" w:rsidP="00AA2A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2A22" w:rsidRPr="000746C7" w:rsidTr="0077316F">
        <w:tc>
          <w:tcPr>
            <w:tcW w:w="1963" w:type="pct"/>
          </w:tcPr>
          <w:p w:rsidR="00AA2A22" w:rsidRPr="00B3336A" w:rsidRDefault="00AA2A22" w:rsidP="00B3336A">
            <w:pPr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96" w:type="pct"/>
          </w:tcPr>
          <w:p w:rsidR="00AA2A22" w:rsidRPr="000746C7" w:rsidRDefault="00AA2A22" w:rsidP="00AA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9" w:type="pct"/>
            <w:gridSpan w:val="2"/>
            <w:vAlign w:val="bottom"/>
          </w:tcPr>
          <w:p w:rsidR="00AA2A22" w:rsidRPr="000746C7" w:rsidRDefault="00AA2A22" w:rsidP="0077316F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AA2A22" w:rsidRPr="000746C7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AA2A22" w:rsidRPr="000746C7" w:rsidRDefault="00AA2A22" w:rsidP="0077316F">
            <w:pPr>
              <w:pStyle w:val="acctfourfigures"/>
              <w:tabs>
                <w:tab w:val="clear" w:pos="765"/>
                <w:tab w:val="decimal" w:pos="817"/>
                <w:tab w:val="decimal" w:pos="95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AA2A22" w:rsidRPr="000746C7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AA2A22" w:rsidRPr="000746C7" w:rsidRDefault="00AA2A22" w:rsidP="007731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:rsidR="00AA2A22" w:rsidRPr="000746C7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:rsidR="00AA2A22" w:rsidRPr="000746C7" w:rsidRDefault="00AA2A22" w:rsidP="00AA2A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2A22" w:rsidRPr="000746C7" w:rsidTr="0077316F">
        <w:tc>
          <w:tcPr>
            <w:tcW w:w="1963" w:type="pct"/>
          </w:tcPr>
          <w:p w:rsidR="00AA2A22" w:rsidRPr="00B3336A" w:rsidRDefault="00AA2A22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96" w:type="pct"/>
          </w:tcPr>
          <w:p w:rsidR="00AA2A22" w:rsidRPr="000746C7" w:rsidRDefault="00AA2A22" w:rsidP="00AA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9" w:type="pct"/>
            <w:gridSpan w:val="2"/>
            <w:tcBorders>
              <w:bottom w:val="single" w:sz="4" w:space="0" w:color="auto"/>
            </w:tcBorders>
            <w:vAlign w:val="bottom"/>
          </w:tcPr>
          <w:p w:rsidR="00AA2A22" w:rsidRPr="000746C7" w:rsidRDefault="00895BB7" w:rsidP="0077316F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BB7">
              <w:rPr>
                <w:rFonts w:ascii="Angsana New" w:hAnsi="Angsana New"/>
                <w:sz w:val="30"/>
                <w:szCs w:val="30"/>
                <w:lang w:val="en-US"/>
              </w:rPr>
              <w:t>(533)</w:t>
            </w:r>
          </w:p>
        </w:tc>
        <w:tc>
          <w:tcPr>
            <w:tcW w:w="146" w:type="pct"/>
            <w:gridSpan w:val="2"/>
          </w:tcPr>
          <w:p w:rsidR="00AA2A22" w:rsidRPr="000746C7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AA2A22" w:rsidRPr="000746C7" w:rsidRDefault="00AA2A22" w:rsidP="007731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(1,993)</w:t>
            </w:r>
          </w:p>
        </w:tc>
        <w:tc>
          <w:tcPr>
            <w:tcW w:w="147" w:type="pct"/>
            <w:gridSpan w:val="2"/>
          </w:tcPr>
          <w:p w:rsidR="00AA2A22" w:rsidRPr="000746C7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AA2A22" w:rsidRPr="000746C7" w:rsidRDefault="00895BB7" w:rsidP="007731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BB7">
              <w:rPr>
                <w:rFonts w:ascii="Angsana New" w:hAnsi="Angsana New"/>
                <w:sz w:val="30"/>
                <w:szCs w:val="30"/>
                <w:lang w:val="en-US"/>
              </w:rPr>
              <w:t>(477)</w:t>
            </w:r>
          </w:p>
        </w:tc>
        <w:tc>
          <w:tcPr>
            <w:tcW w:w="147" w:type="pct"/>
            <w:gridSpan w:val="2"/>
          </w:tcPr>
          <w:p w:rsidR="00AA2A22" w:rsidRPr="000746C7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:rsidR="00AA2A22" w:rsidRPr="000746C7" w:rsidRDefault="00AA2A22" w:rsidP="0077316F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/>
              </w:rPr>
              <w:t>(2,023)</w:t>
            </w:r>
          </w:p>
        </w:tc>
      </w:tr>
      <w:tr w:rsidR="00AA2A22" w:rsidRPr="000746C7" w:rsidTr="0077316F">
        <w:tc>
          <w:tcPr>
            <w:tcW w:w="1963" w:type="pct"/>
          </w:tcPr>
          <w:p w:rsidR="00AA2A22" w:rsidRPr="00B3336A" w:rsidRDefault="00AA2A22" w:rsidP="00B3336A">
            <w:pPr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96" w:type="pct"/>
          </w:tcPr>
          <w:p w:rsidR="00AA2A22" w:rsidRPr="000746C7" w:rsidRDefault="00AA2A22" w:rsidP="00AA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2A22" w:rsidRPr="000746C7" w:rsidRDefault="00895BB7" w:rsidP="0077316F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BB7">
              <w:rPr>
                <w:rFonts w:ascii="Angsana New" w:hAnsi="Angsana New"/>
                <w:b/>
                <w:bCs/>
                <w:sz w:val="30"/>
                <w:szCs w:val="30"/>
              </w:rPr>
              <w:t>100,150</w:t>
            </w:r>
          </w:p>
        </w:tc>
        <w:tc>
          <w:tcPr>
            <w:tcW w:w="146" w:type="pct"/>
            <w:gridSpan w:val="2"/>
          </w:tcPr>
          <w:p w:rsidR="00AA2A22" w:rsidRPr="000746C7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2A22" w:rsidRPr="000746C7" w:rsidRDefault="00AA2A22" w:rsidP="007731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99,122</w:t>
            </w:r>
          </w:p>
        </w:tc>
        <w:tc>
          <w:tcPr>
            <w:tcW w:w="147" w:type="pct"/>
            <w:gridSpan w:val="2"/>
          </w:tcPr>
          <w:p w:rsidR="00AA2A22" w:rsidRPr="000746C7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2A22" w:rsidRPr="000746C7" w:rsidRDefault="00895BB7" w:rsidP="0077316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BB7">
              <w:rPr>
                <w:rFonts w:ascii="Angsana New" w:hAnsi="Angsana New"/>
                <w:b/>
                <w:bCs/>
                <w:sz w:val="30"/>
                <w:szCs w:val="30"/>
              </w:rPr>
              <w:t>100,206</w:t>
            </w:r>
          </w:p>
        </w:tc>
        <w:tc>
          <w:tcPr>
            <w:tcW w:w="147" w:type="pct"/>
            <w:gridSpan w:val="2"/>
          </w:tcPr>
          <w:p w:rsidR="00AA2A22" w:rsidRPr="000746C7" w:rsidRDefault="00AA2A22" w:rsidP="00AA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2A22" w:rsidRPr="000746C7" w:rsidRDefault="00AA2A22" w:rsidP="0077316F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99,092</w:t>
            </w:r>
          </w:p>
        </w:tc>
      </w:tr>
    </w:tbl>
    <w:p w:rsidR="00F27D59" w:rsidRDefault="00F27D59" w:rsidP="002E74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/>
          <w:sz w:val="30"/>
          <w:szCs w:val="30"/>
          <w:cs/>
        </w:rPr>
      </w:pPr>
    </w:p>
    <w:p w:rsidR="00F27D59" w:rsidRDefault="00F27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92455" w:rsidRPr="000746C7" w:rsidRDefault="008E5EC3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</w:t>
      </w:r>
      <w:r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t>อัตราภาษีที่แท้จริง</w:t>
      </w:r>
    </w:p>
    <w:p w:rsidR="00E047C5" w:rsidRPr="000746C7" w:rsidRDefault="00E047C5" w:rsidP="00707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7"/>
        <w:gridCol w:w="1172"/>
        <w:gridCol w:w="269"/>
        <w:gridCol w:w="1080"/>
        <w:gridCol w:w="270"/>
        <w:gridCol w:w="1078"/>
        <w:gridCol w:w="272"/>
        <w:gridCol w:w="1080"/>
      </w:tblGrid>
      <w:tr w:rsidR="002502FE" w:rsidRPr="000746C7" w:rsidTr="004205C4">
        <w:tc>
          <w:tcPr>
            <w:tcW w:w="2162" w:type="pct"/>
          </w:tcPr>
          <w:p w:rsidR="002502FE" w:rsidRPr="000746C7" w:rsidRDefault="002502FE" w:rsidP="004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38" w:type="pct"/>
            <w:gridSpan w:val="7"/>
          </w:tcPr>
          <w:p w:rsidR="002502FE" w:rsidRPr="000746C7" w:rsidRDefault="002502FE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2502FE" w:rsidRPr="000746C7" w:rsidTr="004205C4">
        <w:trPr>
          <w:trHeight w:val="282"/>
        </w:trPr>
        <w:tc>
          <w:tcPr>
            <w:tcW w:w="2162" w:type="pct"/>
          </w:tcPr>
          <w:p w:rsidR="002502FE" w:rsidRPr="000746C7" w:rsidRDefault="002502FE" w:rsidP="004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70" w:type="pct"/>
            <w:gridSpan w:val="3"/>
          </w:tcPr>
          <w:p w:rsidR="002502FE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B0BA0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2502FE" w:rsidRPr="000746C7" w:rsidRDefault="002502FE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2502FE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2B0BA0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2502FE" w:rsidRPr="000746C7" w:rsidTr="004205C4">
        <w:tc>
          <w:tcPr>
            <w:tcW w:w="2162" w:type="pct"/>
          </w:tcPr>
          <w:p w:rsidR="002502FE" w:rsidRPr="000746C7" w:rsidRDefault="002502FE" w:rsidP="004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6" w:type="pct"/>
            <w:tcBorders>
              <w:left w:val="nil"/>
            </w:tcBorders>
          </w:tcPr>
          <w:p w:rsidR="002502FE" w:rsidRPr="000746C7" w:rsidRDefault="002502FE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7" w:type="pct"/>
          </w:tcPr>
          <w:p w:rsidR="002502FE" w:rsidRPr="000746C7" w:rsidRDefault="002502FE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8" w:type="pct"/>
            <w:tcBorders>
              <w:left w:val="nil"/>
            </w:tcBorders>
          </w:tcPr>
          <w:p w:rsidR="002502FE" w:rsidRPr="000746C7" w:rsidRDefault="002502FE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B0BA0" w:rsidRPr="000746C7" w:rsidTr="004205C4">
        <w:tc>
          <w:tcPr>
            <w:tcW w:w="2162" w:type="pct"/>
          </w:tcPr>
          <w:p w:rsidR="002B0BA0" w:rsidRPr="00B3336A" w:rsidRDefault="002B0BA0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37" w:type="pct"/>
          </w:tcPr>
          <w:p w:rsidR="002B0BA0" w:rsidRPr="000746C7" w:rsidRDefault="002B0BA0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2B0BA0" w:rsidRPr="000746C7" w:rsidRDefault="002B0BA0" w:rsidP="002B0BA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2B0BA0" w:rsidRPr="000746C7" w:rsidRDefault="00BC68AB" w:rsidP="0077316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C68AB">
              <w:rPr>
                <w:rFonts w:ascii="Angsana New" w:hAnsi="Angsana New"/>
                <w:sz w:val="30"/>
                <w:szCs w:val="30"/>
              </w:rPr>
              <w:t>523,000</w:t>
            </w: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2B0BA0" w:rsidRPr="000746C7" w:rsidRDefault="002B0BA0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2B0BA0" w:rsidRPr="000746C7" w:rsidRDefault="002B0BA0" w:rsidP="002B0BA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2B0BA0" w:rsidRPr="000746C7" w:rsidRDefault="002B0BA0" w:rsidP="0077316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510,736</w:t>
            </w:r>
          </w:p>
        </w:tc>
      </w:tr>
      <w:tr w:rsidR="00BC68AB" w:rsidRPr="000746C7" w:rsidTr="004205C4">
        <w:tc>
          <w:tcPr>
            <w:tcW w:w="2162" w:type="pct"/>
          </w:tcPr>
          <w:p w:rsidR="00BC68AB" w:rsidRPr="00B3336A" w:rsidRDefault="00BC68AB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37" w:type="pct"/>
          </w:tcPr>
          <w:p w:rsidR="00BC68AB" w:rsidRPr="000746C7" w:rsidRDefault="00BC68AB" w:rsidP="00B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8AB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:rsidR="00BC68AB" w:rsidRPr="000746C7" w:rsidRDefault="00BC68AB" w:rsidP="00B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:rsidR="00BC68AB" w:rsidRPr="00BC68AB" w:rsidRDefault="00BC68AB" w:rsidP="00BC68AB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C68AB">
              <w:rPr>
                <w:rFonts w:ascii="Angsana New" w:hAnsi="Angsana New"/>
                <w:sz w:val="30"/>
                <w:szCs w:val="30"/>
              </w:rPr>
              <w:t xml:space="preserve"> 104,600 </w:t>
            </w:r>
          </w:p>
        </w:tc>
        <w:tc>
          <w:tcPr>
            <w:tcW w:w="147" w:type="pct"/>
          </w:tcPr>
          <w:p w:rsidR="00BC68AB" w:rsidRPr="000746C7" w:rsidRDefault="00BC68AB" w:rsidP="00BC68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BC68AB" w:rsidRPr="000746C7" w:rsidRDefault="00BC68AB" w:rsidP="00B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8" w:type="pct"/>
          </w:tcPr>
          <w:p w:rsidR="00BC68AB" w:rsidRPr="000746C7" w:rsidRDefault="00BC68AB" w:rsidP="00B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:rsidR="00BC68AB" w:rsidRPr="000746C7" w:rsidRDefault="00BC68AB" w:rsidP="00BC68AB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102,147</w:t>
            </w:r>
          </w:p>
        </w:tc>
      </w:tr>
      <w:tr w:rsidR="00BC68AB" w:rsidRPr="000746C7" w:rsidTr="004205C4">
        <w:tc>
          <w:tcPr>
            <w:tcW w:w="2162" w:type="pct"/>
          </w:tcPr>
          <w:p w:rsidR="00BC68AB" w:rsidRPr="00B3336A" w:rsidRDefault="00BC68AB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ขาดทุนทางภาษีที่ยังไม่ได้รับรู้</w:t>
            </w:r>
          </w:p>
        </w:tc>
        <w:tc>
          <w:tcPr>
            <w:tcW w:w="637" w:type="pct"/>
          </w:tcPr>
          <w:p w:rsidR="00BC68AB" w:rsidRPr="000746C7" w:rsidRDefault="00BC68AB" w:rsidP="00B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C68AB" w:rsidRPr="000746C7" w:rsidRDefault="00BC68AB" w:rsidP="00BC68A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BC68AB" w:rsidRPr="00BC68AB" w:rsidRDefault="00BC68AB" w:rsidP="00BC68AB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C68AB">
              <w:rPr>
                <w:rFonts w:ascii="Angsana New" w:hAnsi="Angsana New"/>
                <w:sz w:val="30"/>
                <w:szCs w:val="30"/>
              </w:rPr>
              <w:t xml:space="preserve"> (2,049)</w:t>
            </w:r>
          </w:p>
        </w:tc>
        <w:tc>
          <w:tcPr>
            <w:tcW w:w="147" w:type="pct"/>
          </w:tcPr>
          <w:p w:rsidR="00BC68AB" w:rsidRPr="000746C7" w:rsidRDefault="00BC68AB" w:rsidP="00BC68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BC68AB" w:rsidRPr="000746C7" w:rsidRDefault="00BC68AB" w:rsidP="00B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C68AB" w:rsidRPr="000746C7" w:rsidRDefault="00BC68AB" w:rsidP="00BC68A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BC68AB" w:rsidRPr="000746C7" w:rsidRDefault="00BC68AB" w:rsidP="00BC68AB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(664)</w:t>
            </w:r>
          </w:p>
        </w:tc>
      </w:tr>
      <w:tr w:rsidR="00BC68AB" w:rsidRPr="000746C7" w:rsidTr="00BC68AB">
        <w:tc>
          <w:tcPr>
            <w:tcW w:w="2162" w:type="pct"/>
          </w:tcPr>
          <w:p w:rsidR="00BC68AB" w:rsidRPr="00B3336A" w:rsidRDefault="00BC68AB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37" w:type="pct"/>
          </w:tcPr>
          <w:p w:rsidR="00BC68AB" w:rsidRPr="000746C7" w:rsidRDefault="00BC68AB" w:rsidP="00B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C68AB" w:rsidRPr="000746C7" w:rsidRDefault="00BC68AB" w:rsidP="00BC68A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BC68AB" w:rsidRPr="00BC68AB" w:rsidRDefault="00BC68AB" w:rsidP="00BC68AB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C68AB">
              <w:rPr>
                <w:rFonts w:ascii="Angsana New" w:hAnsi="Angsana New"/>
                <w:sz w:val="30"/>
                <w:szCs w:val="30"/>
              </w:rPr>
              <w:t xml:space="preserve"> 1,739 </w:t>
            </w:r>
          </w:p>
        </w:tc>
        <w:tc>
          <w:tcPr>
            <w:tcW w:w="147" w:type="pct"/>
          </w:tcPr>
          <w:p w:rsidR="00BC68AB" w:rsidRPr="000746C7" w:rsidRDefault="00BC68AB" w:rsidP="00BC68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BC68AB" w:rsidRPr="000746C7" w:rsidRDefault="00BC68AB" w:rsidP="00B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C68AB" w:rsidRPr="000746C7" w:rsidRDefault="00BC68AB" w:rsidP="00BC68A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BC68AB" w:rsidRPr="000746C7" w:rsidRDefault="00BC68AB" w:rsidP="00BC68AB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Pr="000746C7">
              <w:rPr>
                <w:rFonts w:ascii="Angsana New" w:hAnsi="Angsana New"/>
                <w:sz w:val="30"/>
                <w:szCs w:val="30"/>
              </w:rPr>
              <w:t>823</w:t>
            </w:r>
          </w:p>
        </w:tc>
      </w:tr>
      <w:tr w:rsidR="00BC68AB" w:rsidRPr="000746C7" w:rsidTr="00BC68AB">
        <w:tc>
          <w:tcPr>
            <w:tcW w:w="2162" w:type="pct"/>
          </w:tcPr>
          <w:p w:rsidR="00BC68AB" w:rsidRPr="00B3336A" w:rsidRDefault="00BC68AB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637" w:type="pct"/>
          </w:tcPr>
          <w:p w:rsidR="00BC68AB" w:rsidRPr="000746C7" w:rsidRDefault="00BC68AB" w:rsidP="00B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C68AB" w:rsidRPr="000746C7" w:rsidRDefault="00BC68AB" w:rsidP="00BC68A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BC68AB" w:rsidRPr="00BC68AB" w:rsidRDefault="00BC68AB" w:rsidP="00BC68AB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C68AB">
              <w:rPr>
                <w:rFonts w:ascii="Angsana New" w:hAnsi="Angsana New"/>
                <w:sz w:val="30"/>
                <w:szCs w:val="30"/>
              </w:rPr>
              <w:t xml:space="preserve"> (4,178)</w:t>
            </w:r>
          </w:p>
        </w:tc>
        <w:tc>
          <w:tcPr>
            <w:tcW w:w="147" w:type="pct"/>
          </w:tcPr>
          <w:p w:rsidR="00BC68AB" w:rsidRPr="000746C7" w:rsidRDefault="00BC68AB" w:rsidP="00BC68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BC68AB" w:rsidRPr="000746C7" w:rsidRDefault="00BC68AB" w:rsidP="00B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C68AB" w:rsidRPr="000746C7" w:rsidRDefault="00BC68AB" w:rsidP="00BC68A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BC68AB" w:rsidRPr="000746C7" w:rsidRDefault="00BC68AB" w:rsidP="00BC68AB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(4,184)</w:t>
            </w:r>
          </w:p>
        </w:tc>
      </w:tr>
      <w:tr w:rsidR="00BC68AB" w:rsidRPr="000746C7" w:rsidTr="00BC68AB">
        <w:tc>
          <w:tcPr>
            <w:tcW w:w="2162" w:type="pct"/>
          </w:tcPr>
          <w:p w:rsidR="00BC68AB" w:rsidRPr="00B3336A" w:rsidRDefault="00BC68AB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BC68AB" w:rsidRPr="000746C7" w:rsidRDefault="00BC68AB" w:rsidP="00B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C68AB" w:rsidRPr="000746C7" w:rsidRDefault="00BC68AB" w:rsidP="00BC68A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BC68AB" w:rsidRPr="00BC68AB" w:rsidRDefault="00BC68AB" w:rsidP="00BC68AB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C68AB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7" w:type="pct"/>
          </w:tcPr>
          <w:p w:rsidR="00BC68AB" w:rsidRPr="000746C7" w:rsidRDefault="00BC68AB" w:rsidP="00BC68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BC68AB" w:rsidRPr="000746C7" w:rsidRDefault="00BC68AB" w:rsidP="00B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C68AB" w:rsidRPr="000746C7" w:rsidRDefault="00BC68AB" w:rsidP="00BC68A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BC68AB" w:rsidRPr="000746C7" w:rsidRDefault="001508DF" w:rsidP="001508DF">
            <w:pPr>
              <w:pStyle w:val="acctfourfigures"/>
              <w:tabs>
                <w:tab w:val="clear" w:pos="765"/>
                <w:tab w:val="decimal" w:pos="576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C68AB" w:rsidRPr="000746C7" w:rsidTr="004205C4">
        <w:tc>
          <w:tcPr>
            <w:tcW w:w="2162" w:type="pct"/>
          </w:tcPr>
          <w:p w:rsidR="00BC68AB" w:rsidRPr="00B3336A" w:rsidRDefault="00BC68AB" w:rsidP="00B3336A">
            <w:pPr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BC68AB" w:rsidRPr="00BC68AB" w:rsidRDefault="00BC68AB" w:rsidP="00B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8AB">
              <w:rPr>
                <w:rFonts w:ascii="Angsana New" w:hAnsi="Angsana New"/>
                <w:b/>
                <w:bCs/>
                <w:sz w:val="30"/>
                <w:szCs w:val="30"/>
              </w:rPr>
              <w:t>19.15</w:t>
            </w:r>
          </w:p>
        </w:tc>
        <w:tc>
          <w:tcPr>
            <w:tcW w:w="146" w:type="pct"/>
          </w:tcPr>
          <w:p w:rsidR="00BC68AB" w:rsidRPr="00BC68AB" w:rsidRDefault="00BC68AB" w:rsidP="00BC68A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BC68AB" w:rsidRPr="00BC68AB" w:rsidRDefault="00BC68AB" w:rsidP="00BC68AB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8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100,150</w:t>
            </w:r>
          </w:p>
        </w:tc>
        <w:tc>
          <w:tcPr>
            <w:tcW w:w="147" w:type="pct"/>
          </w:tcPr>
          <w:p w:rsidR="00BC68AB" w:rsidRPr="000746C7" w:rsidRDefault="00BC68AB" w:rsidP="00BC68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BC68AB" w:rsidRPr="000746C7" w:rsidRDefault="00BC68AB" w:rsidP="00BC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19.41</w:t>
            </w:r>
          </w:p>
        </w:tc>
        <w:tc>
          <w:tcPr>
            <w:tcW w:w="148" w:type="pct"/>
          </w:tcPr>
          <w:p w:rsidR="00BC68AB" w:rsidRPr="000746C7" w:rsidRDefault="00BC68AB" w:rsidP="00BC68AB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BC68AB" w:rsidRPr="000746C7" w:rsidRDefault="00BC68AB" w:rsidP="00BC68AB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99,122</w:t>
            </w:r>
          </w:p>
        </w:tc>
      </w:tr>
    </w:tbl>
    <w:p w:rsidR="00316E3C" w:rsidRDefault="00316E3C" w:rsidP="008E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93"/>
        <w:gridCol w:w="1169"/>
        <w:gridCol w:w="269"/>
        <w:gridCol w:w="1080"/>
        <w:gridCol w:w="269"/>
        <w:gridCol w:w="1078"/>
        <w:gridCol w:w="269"/>
        <w:gridCol w:w="1089"/>
      </w:tblGrid>
      <w:tr w:rsidR="00F57F2C" w:rsidRPr="000746C7" w:rsidTr="004205C4">
        <w:tc>
          <w:tcPr>
            <w:tcW w:w="2166" w:type="pct"/>
          </w:tcPr>
          <w:p w:rsidR="00F57F2C" w:rsidRPr="000746C7" w:rsidRDefault="00F57F2C" w:rsidP="004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50" w:right="-108"/>
              <w:jc w:val="thaiDistribute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34" w:type="pct"/>
            <w:gridSpan w:val="7"/>
          </w:tcPr>
          <w:p w:rsidR="00F57F2C" w:rsidRPr="000746C7" w:rsidRDefault="00F57F2C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5C4" w:rsidRPr="000746C7" w:rsidTr="004205C4">
        <w:tc>
          <w:tcPr>
            <w:tcW w:w="2166" w:type="pct"/>
          </w:tcPr>
          <w:p w:rsidR="004205C4" w:rsidRPr="000746C7" w:rsidRDefault="004205C4" w:rsidP="004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6" w:type="pct"/>
            <w:gridSpan w:val="3"/>
          </w:tcPr>
          <w:p w:rsidR="004205C4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B0BA0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:rsidR="004205C4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:rsidR="004205C4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2B0BA0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4205C4" w:rsidRPr="000746C7" w:rsidTr="004205C4">
        <w:tc>
          <w:tcPr>
            <w:tcW w:w="2166" w:type="pct"/>
          </w:tcPr>
          <w:p w:rsidR="004205C4" w:rsidRPr="000746C7" w:rsidRDefault="004205C4" w:rsidP="004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6" w:type="pct"/>
            <w:tcBorders>
              <w:left w:val="nil"/>
            </w:tcBorders>
          </w:tcPr>
          <w:p w:rsidR="004205C4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6" w:type="pct"/>
          </w:tcPr>
          <w:p w:rsidR="004205C4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6" w:type="pct"/>
            <w:tcBorders>
              <w:left w:val="nil"/>
            </w:tcBorders>
          </w:tcPr>
          <w:p w:rsidR="004205C4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08DF" w:rsidRPr="000746C7" w:rsidTr="004205C4">
        <w:tc>
          <w:tcPr>
            <w:tcW w:w="2166" w:type="pct"/>
          </w:tcPr>
          <w:p w:rsidR="001508DF" w:rsidRPr="00B3336A" w:rsidRDefault="001508DF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34" w:type="pct"/>
          </w:tcPr>
          <w:p w:rsidR="001508DF" w:rsidRPr="000746C7" w:rsidRDefault="001508DF" w:rsidP="0015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1508DF" w:rsidRPr="000746C7" w:rsidRDefault="001508DF" w:rsidP="001508D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1508DF" w:rsidRPr="0077316F" w:rsidRDefault="001508DF" w:rsidP="0077316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7316F">
              <w:rPr>
                <w:rFonts w:ascii="Angsana New" w:hAnsi="Angsana New"/>
                <w:sz w:val="30"/>
                <w:szCs w:val="30"/>
              </w:rPr>
              <w:t xml:space="preserve"> 512,758 </w:t>
            </w:r>
          </w:p>
        </w:tc>
        <w:tc>
          <w:tcPr>
            <w:tcW w:w="146" w:type="pct"/>
          </w:tcPr>
          <w:p w:rsidR="001508DF" w:rsidRPr="000746C7" w:rsidRDefault="001508DF" w:rsidP="00150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1508DF" w:rsidRPr="000746C7" w:rsidRDefault="001508DF" w:rsidP="0015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1508DF" w:rsidRPr="000746C7" w:rsidRDefault="001508DF" w:rsidP="001508D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1508DF" w:rsidRPr="000746C7" w:rsidRDefault="001508DF" w:rsidP="0077316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507,414</w:t>
            </w:r>
          </w:p>
        </w:tc>
      </w:tr>
      <w:tr w:rsidR="001508DF" w:rsidRPr="000746C7" w:rsidTr="004205C4">
        <w:tc>
          <w:tcPr>
            <w:tcW w:w="2166" w:type="pct"/>
          </w:tcPr>
          <w:p w:rsidR="001508DF" w:rsidRPr="00B3336A" w:rsidRDefault="001508DF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34" w:type="pct"/>
          </w:tcPr>
          <w:p w:rsidR="001508DF" w:rsidRPr="000746C7" w:rsidRDefault="001508DF" w:rsidP="0015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08DF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:rsidR="001508DF" w:rsidRPr="000746C7" w:rsidRDefault="001508DF" w:rsidP="0015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1508DF" w:rsidRPr="0077316F" w:rsidRDefault="001508DF" w:rsidP="0077316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7316F">
              <w:rPr>
                <w:rFonts w:ascii="Angsana New" w:hAnsi="Angsana New"/>
                <w:sz w:val="30"/>
                <w:szCs w:val="30"/>
              </w:rPr>
              <w:t xml:space="preserve"> 102,552 </w:t>
            </w:r>
          </w:p>
        </w:tc>
        <w:tc>
          <w:tcPr>
            <w:tcW w:w="146" w:type="pct"/>
          </w:tcPr>
          <w:p w:rsidR="001508DF" w:rsidRPr="000746C7" w:rsidRDefault="001508DF" w:rsidP="00150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1508DF" w:rsidRPr="000746C7" w:rsidRDefault="001508DF" w:rsidP="0015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:rsidR="001508DF" w:rsidRPr="000746C7" w:rsidRDefault="001508DF" w:rsidP="0015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1508DF" w:rsidRPr="0077316F" w:rsidRDefault="001508DF" w:rsidP="0077316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7316F">
              <w:rPr>
                <w:rFonts w:ascii="Angsana New" w:hAnsi="Angsana New"/>
                <w:sz w:val="30"/>
                <w:szCs w:val="30"/>
              </w:rPr>
              <w:t>101,483</w:t>
            </w:r>
          </w:p>
        </w:tc>
      </w:tr>
      <w:tr w:rsidR="001508DF" w:rsidRPr="000746C7" w:rsidTr="001508DF">
        <w:tc>
          <w:tcPr>
            <w:tcW w:w="2166" w:type="pct"/>
          </w:tcPr>
          <w:p w:rsidR="001508DF" w:rsidRPr="00B3336A" w:rsidRDefault="001508DF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34" w:type="pct"/>
          </w:tcPr>
          <w:p w:rsidR="001508DF" w:rsidRPr="000746C7" w:rsidRDefault="001508DF" w:rsidP="0015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508DF" w:rsidRPr="000746C7" w:rsidRDefault="001508DF" w:rsidP="001508D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1508DF" w:rsidRPr="0077316F" w:rsidRDefault="001508DF" w:rsidP="0077316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7316F">
              <w:rPr>
                <w:rFonts w:ascii="Angsana New" w:hAnsi="Angsana New"/>
                <w:sz w:val="30"/>
                <w:szCs w:val="30"/>
              </w:rPr>
              <w:t xml:space="preserve"> 1,795 </w:t>
            </w:r>
          </w:p>
        </w:tc>
        <w:tc>
          <w:tcPr>
            <w:tcW w:w="146" w:type="pct"/>
          </w:tcPr>
          <w:p w:rsidR="001508DF" w:rsidRPr="000746C7" w:rsidRDefault="001508DF" w:rsidP="00150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1508DF" w:rsidRPr="000746C7" w:rsidRDefault="001508DF" w:rsidP="0015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508DF" w:rsidRPr="000746C7" w:rsidRDefault="001508DF" w:rsidP="001508D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1508DF" w:rsidRPr="0077316F" w:rsidRDefault="001508DF" w:rsidP="0077316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7316F">
              <w:rPr>
                <w:rFonts w:ascii="Angsana New" w:hAnsi="Angsana New"/>
                <w:sz w:val="30"/>
                <w:szCs w:val="30"/>
              </w:rPr>
              <w:t>1,793</w:t>
            </w:r>
          </w:p>
        </w:tc>
      </w:tr>
      <w:tr w:rsidR="001508DF" w:rsidRPr="000746C7" w:rsidTr="001508DF">
        <w:tc>
          <w:tcPr>
            <w:tcW w:w="2166" w:type="pct"/>
          </w:tcPr>
          <w:p w:rsidR="001508DF" w:rsidRPr="00B3336A" w:rsidRDefault="001508DF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634" w:type="pct"/>
          </w:tcPr>
          <w:p w:rsidR="001508DF" w:rsidRPr="001508DF" w:rsidRDefault="001508DF" w:rsidP="0015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508DF" w:rsidRPr="001508DF" w:rsidRDefault="001508DF" w:rsidP="001508DF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1508DF" w:rsidRPr="0077316F" w:rsidRDefault="001508DF" w:rsidP="0077316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7316F">
              <w:rPr>
                <w:rFonts w:ascii="Angsana New" w:hAnsi="Angsana New"/>
                <w:sz w:val="30"/>
                <w:szCs w:val="30"/>
              </w:rPr>
              <w:t xml:space="preserve"> (4,179)</w:t>
            </w:r>
          </w:p>
        </w:tc>
        <w:tc>
          <w:tcPr>
            <w:tcW w:w="146" w:type="pct"/>
          </w:tcPr>
          <w:p w:rsidR="001508DF" w:rsidRPr="001508DF" w:rsidRDefault="001508DF" w:rsidP="00150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1508DF" w:rsidRPr="001508DF" w:rsidRDefault="001508DF" w:rsidP="0015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508DF" w:rsidRPr="001508DF" w:rsidRDefault="001508DF" w:rsidP="001508DF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1508DF" w:rsidRPr="0077316F" w:rsidRDefault="001508DF" w:rsidP="0077316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7316F">
              <w:rPr>
                <w:rFonts w:ascii="Angsana New" w:hAnsi="Angsana New"/>
                <w:sz w:val="30"/>
                <w:szCs w:val="30"/>
              </w:rPr>
              <w:t>(4,184)</w:t>
            </w:r>
          </w:p>
        </w:tc>
      </w:tr>
      <w:tr w:rsidR="001508DF" w:rsidRPr="000746C7" w:rsidTr="001508DF">
        <w:tc>
          <w:tcPr>
            <w:tcW w:w="2166" w:type="pct"/>
          </w:tcPr>
          <w:p w:rsidR="001508DF" w:rsidRPr="00B3336A" w:rsidRDefault="00F53815" w:rsidP="00B3336A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1508DF" w:rsidRPr="000746C7" w:rsidRDefault="001508DF" w:rsidP="0015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508DF" w:rsidRPr="000746C7" w:rsidRDefault="001508DF" w:rsidP="001508DF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1508DF" w:rsidRPr="0077316F" w:rsidRDefault="001508DF" w:rsidP="0077316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7316F">
              <w:rPr>
                <w:rFonts w:ascii="Angsana New" w:hAnsi="Angsana New"/>
                <w:sz w:val="30"/>
                <w:szCs w:val="30"/>
              </w:rPr>
              <w:t xml:space="preserve"> 38 </w:t>
            </w:r>
          </w:p>
        </w:tc>
        <w:tc>
          <w:tcPr>
            <w:tcW w:w="146" w:type="pct"/>
          </w:tcPr>
          <w:p w:rsidR="001508DF" w:rsidRPr="000746C7" w:rsidRDefault="001508DF" w:rsidP="00150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1508DF" w:rsidRPr="000746C7" w:rsidRDefault="001508DF" w:rsidP="0015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508DF" w:rsidRPr="000746C7" w:rsidRDefault="001508DF" w:rsidP="001508DF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1508DF" w:rsidRPr="000746C7" w:rsidRDefault="0077316F" w:rsidP="0077316F">
            <w:pPr>
              <w:pStyle w:val="acctfourfigures"/>
              <w:tabs>
                <w:tab w:val="clear" w:pos="765"/>
                <w:tab w:val="decimal" w:pos="567"/>
                <w:tab w:val="decimal" w:pos="837"/>
              </w:tabs>
              <w:spacing w:line="380" w:lineRule="exact"/>
              <w:ind w:right="-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</w:t>
            </w:r>
            <w:r w:rsidR="001508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508DF" w:rsidRPr="000746C7" w:rsidTr="004205C4">
        <w:tc>
          <w:tcPr>
            <w:tcW w:w="2166" w:type="pct"/>
          </w:tcPr>
          <w:p w:rsidR="001508DF" w:rsidRPr="00B3336A" w:rsidRDefault="001508DF" w:rsidP="00B3336A">
            <w:pPr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1508DF" w:rsidRPr="000746C7" w:rsidRDefault="001508DF" w:rsidP="0077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8DF">
              <w:rPr>
                <w:rFonts w:ascii="Angsana New" w:hAnsi="Angsana New"/>
                <w:b/>
                <w:bCs/>
                <w:sz w:val="30"/>
                <w:szCs w:val="30"/>
              </w:rPr>
              <w:t>19.54</w:t>
            </w:r>
          </w:p>
        </w:tc>
        <w:tc>
          <w:tcPr>
            <w:tcW w:w="146" w:type="pct"/>
          </w:tcPr>
          <w:p w:rsidR="001508DF" w:rsidRPr="000746C7" w:rsidRDefault="001508DF" w:rsidP="001508DF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1508DF" w:rsidRPr="00D70829" w:rsidRDefault="001508DF" w:rsidP="0077316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1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708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100,206 </w:t>
            </w:r>
          </w:p>
        </w:tc>
        <w:tc>
          <w:tcPr>
            <w:tcW w:w="146" w:type="pct"/>
          </w:tcPr>
          <w:p w:rsidR="001508DF" w:rsidRPr="000746C7" w:rsidRDefault="001508DF" w:rsidP="001508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1508DF" w:rsidRPr="000746C7" w:rsidRDefault="001508DF" w:rsidP="0015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19.53</w:t>
            </w:r>
          </w:p>
        </w:tc>
        <w:tc>
          <w:tcPr>
            <w:tcW w:w="146" w:type="pct"/>
          </w:tcPr>
          <w:p w:rsidR="001508DF" w:rsidRPr="000746C7" w:rsidRDefault="001508DF" w:rsidP="001508DF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1508DF" w:rsidRPr="000746C7" w:rsidRDefault="001508DF" w:rsidP="0077316F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right="-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99,092</w:t>
            </w:r>
          </w:p>
        </w:tc>
      </w:tr>
    </w:tbl>
    <w:p w:rsidR="00F27D59" w:rsidRDefault="00F27D59" w:rsidP="00730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</w:p>
    <w:p w:rsidR="00F27D59" w:rsidRDefault="00F27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41067" w:rsidRPr="000746C7" w:rsidRDefault="00A41067" w:rsidP="0077316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กำไรต่อหุ้น</w:t>
      </w:r>
    </w:p>
    <w:p w:rsidR="00817465" w:rsidRPr="000746C7" w:rsidRDefault="00817465" w:rsidP="00C2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53E57" w:rsidRPr="000746C7" w:rsidRDefault="00353E57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กำไรต่อหุ้นขั้นพื้นฐาน</w:t>
      </w:r>
    </w:p>
    <w:p w:rsidR="00353E57" w:rsidRPr="000746C7" w:rsidRDefault="00353E57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10B5F" w:rsidRPr="000746C7" w:rsidRDefault="00C15BEA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>กำไรต่อหุ้นขั้นพื้นฐา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นแต่ละปี</w:t>
      </w:r>
      <w:r w:rsidR="00F17FA9" w:rsidRPr="000746C7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F17FA9" w:rsidRPr="000746C7">
        <w:rPr>
          <w:rFonts w:ascii="Angsana New" w:hAnsi="Angsana New"/>
          <w:color w:val="000000"/>
          <w:sz w:val="30"/>
          <w:szCs w:val="30"/>
        </w:rPr>
        <w:t xml:space="preserve">31 </w:t>
      </w:r>
      <w:r w:rsidR="00F17FA9" w:rsidRPr="000746C7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F17FA9" w:rsidRPr="000746C7">
        <w:rPr>
          <w:rFonts w:ascii="Angsana New" w:hAnsi="Angsana New"/>
          <w:color w:val="000000"/>
          <w:sz w:val="30"/>
          <w:szCs w:val="30"/>
          <w:cs/>
        </w:rPr>
        <w:t xml:space="preserve"> 25</w:t>
      </w:r>
      <w:r w:rsidR="002B0BA0" w:rsidRPr="000746C7">
        <w:rPr>
          <w:rFonts w:ascii="Angsana New" w:hAnsi="Angsana New"/>
          <w:color w:val="000000"/>
          <w:sz w:val="30"/>
          <w:szCs w:val="30"/>
        </w:rPr>
        <w:t>6</w:t>
      </w:r>
      <w:r w:rsidR="002B0BA0" w:rsidRPr="000746C7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17FA9" w:rsidRPr="000746C7">
        <w:rPr>
          <w:rFonts w:ascii="Angsana New" w:hAnsi="Angsana New"/>
          <w:color w:val="000000"/>
          <w:sz w:val="30"/>
          <w:szCs w:val="30"/>
        </w:rPr>
        <w:t xml:space="preserve"> </w:t>
      </w:r>
      <w:r w:rsidR="00F17FA9" w:rsidRPr="000746C7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2B0BA0" w:rsidRPr="000746C7">
        <w:rPr>
          <w:rFonts w:ascii="Angsana New" w:hAnsi="Angsana New"/>
          <w:color w:val="000000"/>
          <w:sz w:val="30"/>
          <w:szCs w:val="30"/>
        </w:rPr>
        <w:t xml:space="preserve"> 25</w:t>
      </w:r>
      <w:r w:rsidR="002B0BA0" w:rsidRPr="000746C7">
        <w:rPr>
          <w:rFonts w:ascii="Angsana New" w:hAnsi="Angsana New" w:hint="cs"/>
          <w:color w:val="000000"/>
          <w:sz w:val="30"/>
          <w:szCs w:val="30"/>
          <w:cs/>
        </w:rPr>
        <w:t>60</w:t>
      </w:r>
      <w:r w:rsidR="00F17FA9" w:rsidRPr="000746C7">
        <w:rPr>
          <w:rFonts w:ascii="Angsana New" w:hAnsi="Angsana New"/>
          <w:color w:val="000000"/>
          <w:sz w:val="30"/>
          <w:szCs w:val="30"/>
        </w:rPr>
        <w:t xml:space="preserve"> </w:t>
      </w:r>
      <w:r w:rsidR="00C97B16" w:rsidRPr="000746C7">
        <w:rPr>
          <w:rFonts w:ascii="Angsana New" w:hAnsi="Angsana New"/>
          <w:color w:val="000000"/>
          <w:sz w:val="30"/>
          <w:szCs w:val="30"/>
          <w:cs/>
        </w:rPr>
        <w:t>คำนวณจากกำไรสำหรับ</w:t>
      </w:r>
      <w:r w:rsidR="00C97B16" w:rsidRPr="000746C7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F17FA9" w:rsidRPr="000746C7">
        <w:rPr>
          <w:rFonts w:ascii="Angsana New" w:hAnsi="Angsana New"/>
          <w:color w:val="000000"/>
          <w:sz w:val="30"/>
          <w:szCs w:val="30"/>
          <w:cs/>
        </w:rPr>
        <w:t>ที่เป็นส่วนของ</w:t>
      </w:r>
      <w:r w:rsidR="00B442EE" w:rsidRPr="000746C7">
        <w:rPr>
          <w:rFonts w:ascii="Angsana New" w:hAnsi="Angsana New"/>
          <w:color w:val="000000"/>
          <w:sz w:val="30"/>
          <w:szCs w:val="30"/>
        </w:rPr>
        <w:br/>
      </w:r>
      <w:r w:rsidR="00F17FA9" w:rsidRPr="000746C7">
        <w:rPr>
          <w:rFonts w:ascii="Angsana New" w:hAnsi="Angsana New"/>
          <w:color w:val="000000"/>
          <w:sz w:val="30"/>
          <w:szCs w:val="30"/>
          <w:cs/>
        </w:rPr>
        <w:t>ผู้ถือหุ้นสามัญของบริษัทและจำนวนหุ้น</w:t>
      </w:r>
      <w:r w:rsidR="00C97B16" w:rsidRPr="000746C7">
        <w:rPr>
          <w:rFonts w:ascii="Angsana New" w:hAnsi="Angsana New"/>
          <w:color w:val="000000"/>
          <w:sz w:val="30"/>
          <w:szCs w:val="30"/>
          <w:cs/>
        </w:rPr>
        <w:t>สามัญที่ออกจำหน่ายแล้วระหว่าง</w:t>
      </w:r>
      <w:r w:rsidR="00C97B16" w:rsidRPr="000746C7">
        <w:rPr>
          <w:rFonts w:ascii="Angsana New" w:hAnsi="Angsana New" w:hint="cs"/>
          <w:color w:val="000000"/>
          <w:sz w:val="30"/>
          <w:szCs w:val="30"/>
          <w:cs/>
        </w:rPr>
        <w:t>ปีในแต่ละปี</w:t>
      </w:r>
      <w:r w:rsidR="00F17FA9" w:rsidRPr="000746C7">
        <w:rPr>
          <w:rFonts w:ascii="Angsana New" w:hAnsi="Angsana New" w:hint="cs"/>
          <w:color w:val="000000"/>
          <w:sz w:val="30"/>
          <w:szCs w:val="30"/>
          <w:cs/>
        </w:rPr>
        <w:t>โดยวิธีถัวเฉลี่ยถ่วงน้ำหนัก แสดงการคำนวณดังนี้</w:t>
      </w:r>
    </w:p>
    <w:p w:rsidR="004C20FF" w:rsidRDefault="004C20FF"/>
    <w:tbl>
      <w:tblPr>
        <w:tblW w:w="91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0"/>
        <w:gridCol w:w="1085"/>
        <w:gridCol w:w="270"/>
        <w:gridCol w:w="1083"/>
        <w:gridCol w:w="270"/>
        <w:gridCol w:w="1070"/>
      </w:tblGrid>
      <w:tr w:rsidR="004237BF" w:rsidRPr="000746C7" w:rsidTr="00E41FBB">
        <w:tc>
          <w:tcPr>
            <w:tcW w:w="2207" w:type="pct"/>
          </w:tcPr>
          <w:p w:rsidR="004237BF" w:rsidRPr="000746C7" w:rsidRDefault="004237BF" w:rsidP="00EA7D6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26" w:type="pct"/>
            <w:gridSpan w:val="3"/>
          </w:tcPr>
          <w:p w:rsidR="004237BF" w:rsidRPr="000746C7" w:rsidRDefault="004237BF" w:rsidP="00B8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4237BF" w:rsidRPr="000746C7" w:rsidRDefault="004237BF" w:rsidP="00B8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:rsidR="004237BF" w:rsidRPr="000746C7" w:rsidRDefault="004237BF" w:rsidP="00B8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BA0" w:rsidRPr="000746C7" w:rsidTr="00E41FBB">
        <w:trPr>
          <w:trHeight w:val="434"/>
        </w:trPr>
        <w:tc>
          <w:tcPr>
            <w:tcW w:w="220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237BF" w:rsidRPr="000746C7" w:rsidTr="004237BF">
        <w:trPr>
          <w:trHeight w:val="434"/>
        </w:trPr>
        <w:tc>
          <w:tcPr>
            <w:tcW w:w="2207" w:type="pct"/>
          </w:tcPr>
          <w:p w:rsidR="004237BF" w:rsidRPr="000746C7" w:rsidRDefault="004237BF" w:rsidP="00EA7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7"/>
          </w:tcPr>
          <w:p w:rsidR="004237BF" w:rsidRPr="000746C7" w:rsidRDefault="004237BF" w:rsidP="00EA7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/พันหุ้น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237BF" w:rsidRPr="000746C7" w:rsidTr="00E41FBB">
        <w:tc>
          <w:tcPr>
            <w:tcW w:w="2207" w:type="pct"/>
          </w:tcPr>
          <w:p w:rsidR="004237BF" w:rsidRPr="000746C7" w:rsidRDefault="004237BF" w:rsidP="00B3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588" w:type="pct"/>
            <w:vAlign w:val="bottom"/>
          </w:tcPr>
          <w:p w:rsidR="004237BF" w:rsidRPr="000746C7" w:rsidRDefault="004237BF" w:rsidP="00EA7D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237BF" w:rsidRPr="000746C7" w:rsidRDefault="004237BF" w:rsidP="00EA7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</w:tcPr>
          <w:p w:rsidR="004237BF" w:rsidRPr="000746C7" w:rsidRDefault="004237BF" w:rsidP="00EA7D6C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4237BF" w:rsidRPr="000746C7" w:rsidRDefault="004237BF" w:rsidP="00EA7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4237BF" w:rsidRPr="000746C7" w:rsidRDefault="004237BF" w:rsidP="00EA7D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4237BF" w:rsidRPr="000746C7" w:rsidRDefault="004237BF" w:rsidP="00EA7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4237BF" w:rsidRPr="000746C7" w:rsidRDefault="004237BF" w:rsidP="00EA7D6C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0BA0" w:rsidRPr="000746C7" w:rsidTr="00E41FBB">
        <w:tc>
          <w:tcPr>
            <w:tcW w:w="2207" w:type="pct"/>
          </w:tcPr>
          <w:p w:rsidR="002B0BA0" w:rsidRPr="000746C7" w:rsidRDefault="002B0BA0" w:rsidP="00B3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สามัญของบริษัท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:rsidR="002B0BA0" w:rsidRPr="000746C7" w:rsidRDefault="00D03FCC" w:rsidP="002B0BA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FCC">
              <w:rPr>
                <w:rFonts w:ascii="Angsana New" w:hAnsi="Angsana New"/>
                <w:b/>
                <w:bCs/>
                <w:sz w:val="30"/>
                <w:szCs w:val="30"/>
              </w:rPr>
              <w:t>422,850</w:t>
            </w: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:rsidR="002B0BA0" w:rsidRPr="000746C7" w:rsidRDefault="002B0BA0" w:rsidP="002B0BA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411,614</w:t>
            </w: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:rsidR="002B0BA0" w:rsidRPr="000746C7" w:rsidRDefault="00D03FCC" w:rsidP="002B0BA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3F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412,552</w:t>
            </w: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:rsidR="002B0BA0" w:rsidRPr="000746C7" w:rsidRDefault="002B0BA0" w:rsidP="002B0BA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408,322</w:t>
            </w:r>
          </w:p>
        </w:tc>
      </w:tr>
      <w:tr w:rsidR="00D03FCC" w:rsidRPr="000746C7" w:rsidTr="00E41FBB">
        <w:tc>
          <w:tcPr>
            <w:tcW w:w="2207" w:type="pct"/>
          </w:tcPr>
          <w:p w:rsidR="00D03FCC" w:rsidRPr="000746C7" w:rsidRDefault="00D03FCC" w:rsidP="00B3336A">
            <w:pPr>
              <w:tabs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D03FCC" w:rsidRPr="000746C7" w:rsidRDefault="00D03FCC" w:rsidP="00D03FC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:rsidR="00D03FCC" w:rsidRPr="000746C7" w:rsidRDefault="00D03FCC" w:rsidP="00D03FC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:rsidR="00D03FCC" w:rsidRPr="000746C7" w:rsidRDefault="00D03FCC" w:rsidP="00D03FC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:rsidR="00D03FCC" w:rsidRPr="000746C7" w:rsidRDefault="00D03FCC" w:rsidP="00D03FC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3FCC" w:rsidRPr="000746C7" w:rsidTr="00E41FBB">
        <w:tc>
          <w:tcPr>
            <w:tcW w:w="2207" w:type="pct"/>
          </w:tcPr>
          <w:p w:rsidR="00D03FCC" w:rsidRPr="000746C7" w:rsidRDefault="00D03FCC" w:rsidP="00B3336A">
            <w:pPr>
              <w:tabs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ถ่วงน้ำหนัก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ขั้นพื้นฐาน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:rsidR="00D03FCC" w:rsidRPr="000746C7" w:rsidRDefault="00D03FCC" w:rsidP="00D03FC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3F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947,962</w:t>
            </w:r>
          </w:p>
        </w:tc>
        <w:tc>
          <w:tcPr>
            <w:tcW w:w="147" w:type="pct"/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:rsidR="00D03FCC" w:rsidRPr="000746C7" w:rsidRDefault="00D03FCC" w:rsidP="00D03FC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947,962</w:t>
            </w:r>
          </w:p>
        </w:tc>
        <w:tc>
          <w:tcPr>
            <w:tcW w:w="147" w:type="pct"/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:rsidR="00D03FCC" w:rsidRPr="000746C7" w:rsidRDefault="00D03FCC" w:rsidP="00D03FC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947,962</w:t>
            </w:r>
          </w:p>
        </w:tc>
        <w:tc>
          <w:tcPr>
            <w:tcW w:w="147" w:type="pct"/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:rsidR="00D03FCC" w:rsidRPr="000746C7" w:rsidRDefault="00D03FCC" w:rsidP="00D03FC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947,962</w:t>
            </w:r>
          </w:p>
        </w:tc>
      </w:tr>
      <w:tr w:rsidR="00D03FCC" w:rsidRPr="000746C7" w:rsidTr="00E41FBB">
        <w:tc>
          <w:tcPr>
            <w:tcW w:w="2207" w:type="pct"/>
          </w:tcPr>
          <w:p w:rsidR="00D03FCC" w:rsidRPr="000746C7" w:rsidRDefault="00D03FCC" w:rsidP="00B3336A">
            <w:pPr>
              <w:spacing w:line="240" w:lineRule="auto"/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กำไรต่อหุ้น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ขั้นพื้นฐาน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588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D03FCC" w:rsidRPr="000746C7" w:rsidRDefault="00D03FCC" w:rsidP="00D03F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3F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0.45</w:t>
            </w:r>
          </w:p>
        </w:tc>
        <w:tc>
          <w:tcPr>
            <w:tcW w:w="147" w:type="pct"/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D03FCC" w:rsidRPr="000746C7" w:rsidRDefault="00D03FCC" w:rsidP="00D03F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0.43</w:t>
            </w:r>
          </w:p>
        </w:tc>
        <w:tc>
          <w:tcPr>
            <w:tcW w:w="147" w:type="pct"/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D03FCC" w:rsidRPr="000746C7" w:rsidRDefault="00D03FCC" w:rsidP="00D03F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FCC">
              <w:rPr>
                <w:rFonts w:ascii="Angsana New" w:hAnsi="Angsana New"/>
                <w:b/>
                <w:bCs/>
                <w:sz w:val="30"/>
                <w:szCs w:val="30"/>
              </w:rPr>
              <w:t>0.44</w:t>
            </w:r>
          </w:p>
        </w:tc>
        <w:tc>
          <w:tcPr>
            <w:tcW w:w="147" w:type="pct"/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D03FCC" w:rsidRPr="000746C7" w:rsidRDefault="00D03FCC" w:rsidP="00D03F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0.43</w:t>
            </w:r>
          </w:p>
        </w:tc>
      </w:tr>
      <w:tr w:rsidR="00D03FCC" w:rsidRPr="000746C7" w:rsidTr="00E41FBB">
        <w:tc>
          <w:tcPr>
            <w:tcW w:w="2207" w:type="pct"/>
          </w:tcPr>
          <w:p w:rsidR="00D03FCC" w:rsidRPr="000746C7" w:rsidRDefault="00D03FCC" w:rsidP="00D03FCC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D03FCC" w:rsidRPr="000746C7" w:rsidRDefault="00D03FCC" w:rsidP="00D03FC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D03FCC" w:rsidRPr="000746C7" w:rsidRDefault="00D03FCC" w:rsidP="00D03FC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:rsidR="006F19F0" w:rsidRPr="000746C7" w:rsidRDefault="006F19F0" w:rsidP="0077316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:rsidR="002B0BA0" w:rsidRPr="00C23A93" w:rsidRDefault="002B0BA0" w:rsidP="002B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B146F5" w:rsidRPr="001E35CC" w:rsidRDefault="00B146F5" w:rsidP="00B3336A">
      <w:pPr>
        <w:pStyle w:val="BodyTextIndent"/>
        <w:tabs>
          <w:tab w:val="clear" w:pos="227"/>
          <w:tab w:val="clear" w:pos="454"/>
          <w:tab w:val="clear" w:pos="680"/>
          <w:tab w:val="left" w:pos="720"/>
        </w:tabs>
        <w:spacing w:after="0"/>
        <w:ind w:left="720"/>
        <w:jc w:val="thaiDistribute"/>
        <w:rPr>
          <w:rFonts w:ascii="Angsana New" w:hAnsi="Angsana New"/>
          <w:sz w:val="30"/>
          <w:szCs w:val="30"/>
        </w:rPr>
      </w:pPr>
      <w:r w:rsidRPr="001E35CC">
        <w:rPr>
          <w:rFonts w:ascii="Angsana New" w:hAnsi="Angsana New"/>
          <w:spacing w:val="4"/>
          <w:sz w:val="30"/>
          <w:szCs w:val="30"/>
          <w:cs/>
        </w:rPr>
        <w:t>ใน</w:t>
      </w:r>
      <w:r w:rsidRPr="001E35CC">
        <w:rPr>
          <w:rFonts w:ascii="Angsana New" w:hAnsi="Angsana New"/>
          <w:spacing w:val="-4"/>
          <w:sz w:val="30"/>
          <w:szCs w:val="30"/>
          <w:cs/>
        </w:rPr>
        <w:t>การประชุมคณะกรรมการของบริษัทเมื่อวันที่</w:t>
      </w:r>
      <w:r w:rsidRPr="001E35CC">
        <w:rPr>
          <w:rFonts w:ascii="Angsana New" w:hAnsi="Angsana New"/>
          <w:spacing w:val="-4"/>
          <w:sz w:val="30"/>
          <w:szCs w:val="30"/>
        </w:rPr>
        <w:t xml:space="preserve"> 27 </w:t>
      </w:r>
      <w:r w:rsidRPr="001E35CC">
        <w:rPr>
          <w:rFonts w:ascii="Angsana New" w:hAnsi="Angsana New" w:hint="cs"/>
          <w:spacing w:val="-4"/>
          <w:sz w:val="30"/>
          <w:szCs w:val="30"/>
          <w:cs/>
        </w:rPr>
        <w:t xml:space="preserve">สิงหาคม </w:t>
      </w:r>
      <w:r w:rsidRPr="001E35CC">
        <w:rPr>
          <w:rFonts w:ascii="Angsana New" w:hAnsi="Angsana New"/>
          <w:spacing w:val="-4"/>
          <w:sz w:val="30"/>
          <w:szCs w:val="30"/>
        </w:rPr>
        <w:t>2561</w:t>
      </w:r>
      <w:r w:rsidRPr="001E35CC">
        <w:rPr>
          <w:rFonts w:ascii="Angsana New" w:hAnsi="Angsana New" w:hint="cs"/>
          <w:spacing w:val="-4"/>
          <w:sz w:val="30"/>
          <w:szCs w:val="30"/>
          <w:cs/>
        </w:rPr>
        <w:t xml:space="preserve"> คณะกรรมการ</w:t>
      </w:r>
      <w:r w:rsidRPr="001E35CC">
        <w:rPr>
          <w:rFonts w:ascii="Angsana New" w:hAnsi="Angsana New"/>
          <w:spacing w:val="4"/>
          <w:sz w:val="30"/>
          <w:szCs w:val="30"/>
          <w:cs/>
        </w:rPr>
        <w:t>มีมติอนุมัติการจัดสรร</w:t>
      </w:r>
      <w:r w:rsidRPr="001E35CC">
        <w:rPr>
          <w:rFonts w:ascii="Angsana New" w:hAnsi="Angsana New"/>
          <w:spacing w:val="-8"/>
          <w:sz w:val="30"/>
          <w:szCs w:val="30"/>
          <w:cs/>
        </w:rPr>
        <w:t>เงินปันผลระหว่างกาล</w:t>
      </w:r>
      <w:r w:rsidRPr="001E35CC">
        <w:rPr>
          <w:rFonts w:ascii="Angsana New" w:hAnsi="Angsana New"/>
          <w:spacing w:val="4"/>
          <w:sz w:val="30"/>
          <w:szCs w:val="30"/>
          <w:cs/>
        </w:rPr>
        <w:t>แก่ผู้ถือหุ้นในอัตราหุ้น</w:t>
      </w:r>
      <w:r w:rsidRPr="00626D18">
        <w:rPr>
          <w:rFonts w:ascii="Angsana New" w:hAnsi="Angsana New"/>
          <w:spacing w:val="4"/>
          <w:sz w:val="30"/>
          <w:szCs w:val="30"/>
          <w:cs/>
        </w:rPr>
        <w:t xml:space="preserve">ละ </w:t>
      </w:r>
      <w:r w:rsidRPr="00626D18">
        <w:rPr>
          <w:rFonts w:ascii="Angsana New" w:hAnsi="Angsana New"/>
          <w:spacing w:val="4"/>
          <w:sz w:val="30"/>
          <w:szCs w:val="30"/>
        </w:rPr>
        <w:t xml:space="preserve">0.18 </w:t>
      </w:r>
      <w:r w:rsidRPr="00626D18">
        <w:rPr>
          <w:rFonts w:ascii="Angsana New" w:hAnsi="Angsana New" w:hint="cs"/>
          <w:spacing w:val="4"/>
          <w:sz w:val="30"/>
          <w:szCs w:val="30"/>
          <w:cs/>
        </w:rPr>
        <w:t xml:space="preserve">บาท เป็นจำนวนเงินทั้งสิ้น </w:t>
      </w:r>
      <w:r w:rsidRPr="00626D18">
        <w:rPr>
          <w:rFonts w:ascii="Angsana New" w:hAnsi="Angsana New"/>
          <w:spacing w:val="4"/>
          <w:sz w:val="30"/>
          <w:szCs w:val="30"/>
        </w:rPr>
        <w:t xml:space="preserve">170.6 </w:t>
      </w:r>
      <w:r w:rsidRPr="00626D18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626D18">
        <w:rPr>
          <w:rFonts w:ascii="Angsana New" w:hAnsi="Angsana New"/>
          <w:sz w:val="30"/>
          <w:szCs w:val="30"/>
          <w:cs/>
        </w:rPr>
        <w:t xml:space="preserve"> บริษัท</w:t>
      </w:r>
      <w:r w:rsidRPr="001E35CC">
        <w:rPr>
          <w:rFonts w:ascii="Angsana New" w:hAnsi="Angsana New"/>
          <w:sz w:val="30"/>
          <w:szCs w:val="30"/>
          <w:cs/>
        </w:rPr>
        <w:t xml:space="preserve">ได้จ่ายเงินปันผลให้แก่ผู้ถือหุ้นในเดือนกันยายน </w:t>
      </w:r>
      <w:r w:rsidR="00B3336A">
        <w:rPr>
          <w:rFonts w:ascii="Angsana New" w:hAnsi="Angsana New"/>
          <w:sz w:val="30"/>
          <w:szCs w:val="30"/>
        </w:rPr>
        <w:t>2561</w:t>
      </w:r>
    </w:p>
    <w:p w:rsidR="002B0BA0" w:rsidRPr="00C23A93" w:rsidRDefault="002B0BA0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B146F5" w:rsidRDefault="00B146F5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A92AF6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>24</w:t>
      </w:r>
      <w:r w:rsidRPr="00A92AF6">
        <w:rPr>
          <w:rFonts w:ascii="Angsana New" w:hAnsi="Angsana New"/>
          <w:sz w:val="30"/>
          <w:szCs w:val="30"/>
        </w:rPr>
        <w:t xml:space="preserve"> </w:t>
      </w:r>
      <w:r w:rsidRPr="00A92AF6"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2561</w:t>
      </w:r>
      <w:r w:rsidRPr="00A92AF6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ผู้ถือหุ้นมีมติอนุมัติการจัดสรร</w:t>
      </w:r>
      <w:r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A92AF6">
        <w:rPr>
          <w:rFonts w:ascii="Angsana New" w:hAnsi="Angsana New" w:hint="cs"/>
          <w:sz w:val="30"/>
          <w:szCs w:val="30"/>
          <w:cs/>
        </w:rPr>
        <w:t xml:space="preserve">เงินปันผลในอัตราหุ้นละ </w:t>
      </w:r>
      <w:r>
        <w:rPr>
          <w:rFonts w:ascii="Angsana New" w:hAnsi="Angsana New"/>
          <w:sz w:val="30"/>
          <w:szCs w:val="30"/>
        </w:rPr>
        <w:t>0.36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เป็นจำนวนเงินรวม </w:t>
      </w:r>
      <w:r>
        <w:rPr>
          <w:rFonts w:ascii="Angsana New" w:hAnsi="Angsana New"/>
          <w:sz w:val="30"/>
          <w:szCs w:val="30"/>
        </w:rPr>
        <w:t>341.2</w:t>
      </w:r>
      <w:r w:rsidRPr="00A92AF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A92AF6">
        <w:rPr>
          <w:rFonts w:ascii="Angsana New" w:hAnsi="Angsana New"/>
          <w:sz w:val="30"/>
          <w:szCs w:val="30"/>
        </w:rPr>
        <w:t xml:space="preserve"> </w:t>
      </w:r>
      <w:r w:rsidRPr="00A92AF6">
        <w:rPr>
          <w:rFonts w:ascii="Angsana New" w:hAnsi="Angsana New" w:hint="cs"/>
          <w:sz w:val="30"/>
          <w:szCs w:val="30"/>
          <w:cs/>
        </w:rPr>
        <w:t>หลังจากหักเงินปันผลจ่ายระหว่างกาล</w:t>
      </w:r>
      <w:r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A92AF6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Pr="00A92AF6">
        <w:rPr>
          <w:rFonts w:ascii="Angsana New" w:hAnsi="Angsana New"/>
          <w:spacing w:val="-6"/>
          <w:sz w:val="30"/>
          <w:szCs w:val="30"/>
        </w:rPr>
        <w:t>0.1</w:t>
      </w:r>
      <w:r>
        <w:rPr>
          <w:rFonts w:ascii="Angsana New" w:hAnsi="Angsana New"/>
          <w:spacing w:val="-6"/>
          <w:sz w:val="30"/>
          <w:szCs w:val="30"/>
        </w:rPr>
        <w:t>8</w:t>
      </w:r>
      <w:r w:rsidRPr="00A92AF6">
        <w:rPr>
          <w:rFonts w:ascii="Angsana New" w:hAnsi="Angsana New" w:hint="cs"/>
          <w:spacing w:val="-6"/>
          <w:sz w:val="30"/>
          <w:szCs w:val="30"/>
          <w:cs/>
        </w:rPr>
        <w:t xml:space="preserve"> บาท คงเหลือเป็นเงินปันผลที่จะจ่ายอีกหุ้นละ </w:t>
      </w:r>
      <w:r>
        <w:rPr>
          <w:rFonts w:ascii="Angsana New" w:hAnsi="Angsana New"/>
          <w:spacing w:val="-6"/>
          <w:sz w:val="30"/>
          <w:szCs w:val="30"/>
        </w:rPr>
        <w:t>0.18</w:t>
      </w:r>
      <w:r w:rsidRPr="00A92AF6">
        <w:rPr>
          <w:rFonts w:ascii="Angsana New" w:hAnsi="Angsana New"/>
          <w:spacing w:val="-6"/>
          <w:sz w:val="30"/>
          <w:szCs w:val="30"/>
        </w:rPr>
        <w:t xml:space="preserve"> </w:t>
      </w:r>
      <w:r w:rsidRPr="00A92AF6">
        <w:rPr>
          <w:rFonts w:ascii="Angsana New" w:hAnsi="Angsana New" w:hint="cs"/>
          <w:spacing w:val="-6"/>
          <w:sz w:val="30"/>
          <w:szCs w:val="30"/>
          <w:cs/>
        </w:rPr>
        <w:t>บาท เป็นจำนวน</w:t>
      </w:r>
      <w:r>
        <w:rPr>
          <w:rFonts w:ascii="Angsana New" w:hAnsi="Angsana New" w:hint="cs"/>
          <w:spacing w:val="-6"/>
          <w:sz w:val="30"/>
          <w:szCs w:val="30"/>
          <w:cs/>
        </w:rPr>
        <w:t>เงิ</w:t>
      </w:r>
      <w:r w:rsidRPr="00A92AF6">
        <w:rPr>
          <w:rFonts w:ascii="Angsana New" w:hAnsi="Angsana New" w:hint="cs"/>
          <w:spacing w:val="-6"/>
          <w:sz w:val="30"/>
          <w:szCs w:val="30"/>
          <w:cs/>
        </w:rPr>
        <w:t>น</w:t>
      </w:r>
      <w:r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Pr="00A92AF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170.6</w:t>
      </w:r>
      <w:r w:rsidRPr="00A92AF6">
        <w:rPr>
          <w:rFonts w:ascii="Angsana New" w:hAnsi="Angsana New"/>
          <w:spacing w:val="-6"/>
          <w:sz w:val="30"/>
          <w:szCs w:val="30"/>
        </w:rPr>
        <w:t xml:space="preserve"> </w:t>
      </w:r>
      <w:r w:rsidRPr="00A92AF6">
        <w:rPr>
          <w:rFonts w:ascii="Angsana New" w:hAnsi="Angsana New" w:hint="cs"/>
          <w:spacing w:val="-6"/>
          <w:sz w:val="30"/>
          <w:szCs w:val="30"/>
          <w:cs/>
        </w:rPr>
        <w:t>ล้านบาท บริษัทได้จ่าย</w:t>
      </w:r>
      <w:r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A92AF6">
        <w:rPr>
          <w:rFonts w:ascii="Angsana New" w:hAnsi="Angsana New" w:hint="cs"/>
          <w:spacing w:val="-6"/>
          <w:sz w:val="30"/>
          <w:szCs w:val="30"/>
          <w:cs/>
        </w:rPr>
        <w:t>เงินปัน</w:t>
      </w:r>
      <w:r w:rsidRPr="00A92AF6">
        <w:rPr>
          <w:rFonts w:ascii="Angsana New" w:hAnsi="Angsana New" w:hint="cs"/>
          <w:sz w:val="30"/>
          <w:szCs w:val="30"/>
          <w:cs/>
        </w:rPr>
        <w:t xml:space="preserve">ผลให้แก่ผู้ถือหุ้นในเดือนพฤษภาคม </w:t>
      </w:r>
      <w:r>
        <w:rPr>
          <w:rFonts w:ascii="Angsana New" w:hAnsi="Angsana New"/>
          <w:sz w:val="30"/>
          <w:szCs w:val="30"/>
        </w:rPr>
        <w:t>2561</w:t>
      </w:r>
    </w:p>
    <w:p w:rsidR="002B0BA0" w:rsidRPr="00C23A93" w:rsidRDefault="002B0BA0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CA632C" w:rsidRDefault="00CA632C" w:rsidP="00B3336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pacing w:val="4"/>
          <w:sz w:val="30"/>
          <w:szCs w:val="30"/>
          <w:cs/>
        </w:rPr>
        <w:t>ใน</w:t>
      </w:r>
      <w:r w:rsidRPr="000746C7">
        <w:rPr>
          <w:rFonts w:ascii="Angsana New" w:hAnsi="Angsana New"/>
          <w:spacing w:val="-4"/>
          <w:sz w:val="30"/>
          <w:szCs w:val="30"/>
          <w:cs/>
        </w:rPr>
        <w:t>การประชุมคณะกรรมการของบริษัทเมื่อวันที่</w:t>
      </w:r>
      <w:r w:rsidRPr="000746C7">
        <w:rPr>
          <w:rFonts w:ascii="Angsana New" w:hAnsi="Angsana New"/>
          <w:spacing w:val="-4"/>
          <w:sz w:val="30"/>
          <w:szCs w:val="30"/>
        </w:rPr>
        <w:t xml:space="preserve"> 6 </w:t>
      </w:r>
      <w:r w:rsidRPr="000746C7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0746C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pacing w:val="-4"/>
          <w:sz w:val="30"/>
          <w:szCs w:val="30"/>
        </w:rPr>
        <w:t>2560</w:t>
      </w:r>
      <w:r w:rsidRPr="000746C7">
        <w:rPr>
          <w:rFonts w:ascii="Angsana New" w:hAnsi="Angsana New"/>
          <w:spacing w:val="-4"/>
          <w:sz w:val="30"/>
          <w:szCs w:val="30"/>
          <w:cs/>
        </w:rPr>
        <w:t xml:space="preserve"> คณะกรรมการ</w:t>
      </w:r>
      <w:r w:rsidRPr="000746C7">
        <w:rPr>
          <w:rFonts w:ascii="Angsana New" w:hAnsi="Angsana New"/>
          <w:spacing w:val="4"/>
          <w:sz w:val="30"/>
          <w:szCs w:val="30"/>
          <w:cs/>
        </w:rPr>
        <w:t>มีมติอนุมัติการจัดสรร</w:t>
      </w:r>
      <w:r w:rsidRPr="000746C7">
        <w:rPr>
          <w:rFonts w:ascii="Angsana New" w:hAnsi="Angsana New"/>
          <w:spacing w:val="-8"/>
          <w:sz w:val="30"/>
          <w:szCs w:val="30"/>
          <w:cs/>
        </w:rPr>
        <w:t>เงินปันผลระหว่างกาล</w:t>
      </w:r>
      <w:r w:rsidRPr="000746C7">
        <w:rPr>
          <w:rFonts w:ascii="Angsana New" w:hAnsi="Angsana New"/>
          <w:spacing w:val="4"/>
          <w:sz w:val="30"/>
          <w:szCs w:val="30"/>
          <w:cs/>
        </w:rPr>
        <w:t xml:space="preserve">แก่ผู้ถือหุ้นในอัตราหุ้นละ </w:t>
      </w:r>
      <w:r w:rsidRPr="000746C7">
        <w:rPr>
          <w:rFonts w:ascii="Angsana New" w:hAnsi="Angsana New"/>
          <w:spacing w:val="4"/>
          <w:sz w:val="30"/>
          <w:szCs w:val="30"/>
        </w:rPr>
        <w:t xml:space="preserve">0.18 </w:t>
      </w:r>
      <w:r w:rsidRPr="000746C7">
        <w:rPr>
          <w:rFonts w:ascii="Angsana New" w:hAnsi="Angsana New"/>
          <w:spacing w:val="4"/>
          <w:sz w:val="30"/>
          <w:szCs w:val="30"/>
          <w:cs/>
        </w:rPr>
        <w:t xml:space="preserve">บาท เป็นจำนวนเงินทั้งสิ้น </w:t>
      </w:r>
      <w:r w:rsidRPr="000746C7">
        <w:rPr>
          <w:rFonts w:ascii="Angsana New" w:hAnsi="Angsana New"/>
          <w:spacing w:val="4"/>
          <w:sz w:val="30"/>
          <w:szCs w:val="30"/>
        </w:rPr>
        <w:t xml:space="preserve">170.6 </w:t>
      </w:r>
      <w:r w:rsidRPr="000746C7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บริษัทได้จ่ายเงินปันผลให้แก่ผู้ถือหุ้นใน</w:t>
      </w:r>
      <w:r w:rsidRPr="000746C7">
        <w:rPr>
          <w:rFonts w:ascii="Angsana New" w:hAnsi="Angsana New" w:hint="cs"/>
          <w:sz w:val="30"/>
          <w:szCs w:val="30"/>
          <w:cs/>
        </w:rPr>
        <w:t>เดือนกันยายน</w:t>
      </w:r>
      <w:r w:rsidRPr="000746C7">
        <w:rPr>
          <w:rFonts w:ascii="Angsana New" w:hAnsi="Angsana New"/>
          <w:sz w:val="30"/>
          <w:szCs w:val="30"/>
          <w:cs/>
        </w:rPr>
        <w:t xml:space="preserve"> </w:t>
      </w:r>
      <w:r w:rsidR="00B3336A">
        <w:rPr>
          <w:rFonts w:ascii="Angsana New" w:hAnsi="Angsana New"/>
          <w:sz w:val="30"/>
          <w:szCs w:val="30"/>
        </w:rPr>
        <w:t>2560</w:t>
      </w:r>
    </w:p>
    <w:p w:rsidR="00C6369E" w:rsidRPr="000746C7" w:rsidRDefault="00C6369E" w:rsidP="00B3336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/>
        <w:jc w:val="thaiDistribute"/>
        <w:rPr>
          <w:rFonts w:ascii="Angsana New" w:hAnsi="Angsana New"/>
          <w:color w:val="FF0000"/>
          <w:sz w:val="30"/>
          <w:szCs w:val="30"/>
          <w:cs/>
        </w:rPr>
      </w:pPr>
    </w:p>
    <w:p w:rsidR="00CA632C" w:rsidRPr="000746C7" w:rsidRDefault="00CA632C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lastRenderedPageBreak/>
        <w:t xml:space="preserve">ในการประชุมสามัญประจำปีของผู้ถือหุ้นของบริษัทเมื่อวันที่ </w:t>
      </w:r>
      <w:r w:rsidRPr="000746C7">
        <w:rPr>
          <w:rFonts w:ascii="Angsana New" w:hAnsi="Angsana New"/>
          <w:sz w:val="30"/>
          <w:szCs w:val="30"/>
        </w:rPr>
        <w:t xml:space="preserve">25 </w:t>
      </w:r>
      <w:r w:rsidRPr="000746C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0746C7">
        <w:rPr>
          <w:rFonts w:ascii="Angsana New" w:hAnsi="Angsana New"/>
          <w:sz w:val="30"/>
          <w:szCs w:val="30"/>
        </w:rPr>
        <w:t>2560</w:t>
      </w:r>
      <w:r w:rsidRPr="000746C7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ผู้ถือหุ้นมีมติอนุมัติการจัดสรร</w:t>
      </w:r>
      <w:r w:rsidR="00117939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 xml:space="preserve">เงินปันผลในอัตราหุ้นละ </w:t>
      </w:r>
      <w:r w:rsidRPr="000746C7">
        <w:rPr>
          <w:rFonts w:ascii="Angsana New" w:hAnsi="Angsana New"/>
          <w:sz w:val="30"/>
          <w:szCs w:val="30"/>
        </w:rPr>
        <w:t>0.30</w:t>
      </w:r>
      <w:r w:rsidRPr="000746C7">
        <w:rPr>
          <w:rFonts w:ascii="Angsana New" w:hAnsi="Angsana New" w:hint="cs"/>
          <w:sz w:val="30"/>
          <w:szCs w:val="30"/>
          <w:cs/>
        </w:rPr>
        <w:t xml:space="preserve"> บาท เป็นจำนวนเงินรวม 2</w:t>
      </w:r>
      <w:r w:rsidRPr="000746C7">
        <w:rPr>
          <w:rFonts w:ascii="Angsana New" w:hAnsi="Angsana New"/>
          <w:sz w:val="30"/>
          <w:szCs w:val="30"/>
        </w:rPr>
        <w:t>84.4</w:t>
      </w:r>
      <w:r w:rsidRPr="000746C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หลังจากหักเงินปันผลจ่ายระหว่างกาล</w:t>
      </w:r>
      <w:r w:rsidR="00117939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Pr="00B3336A">
        <w:rPr>
          <w:rFonts w:ascii="Angsana New" w:hAnsi="Angsana New"/>
          <w:sz w:val="30"/>
          <w:szCs w:val="30"/>
        </w:rPr>
        <w:t>0.15</w:t>
      </w:r>
      <w:r w:rsidRPr="00B3336A">
        <w:rPr>
          <w:rFonts w:ascii="Angsana New" w:hAnsi="Angsana New" w:hint="cs"/>
          <w:sz w:val="30"/>
          <w:szCs w:val="30"/>
          <w:cs/>
        </w:rPr>
        <w:t xml:space="preserve"> บาท คงเหลือเป็นเงินปันผลที่จะจ่ายอีกหุ้นละ </w:t>
      </w:r>
      <w:r w:rsidRPr="00B3336A">
        <w:rPr>
          <w:rFonts w:ascii="Angsana New" w:hAnsi="Angsana New"/>
          <w:sz w:val="30"/>
          <w:szCs w:val="30"/>
        </w:rPr>
        <w:t xml:space="preserve">0.15 </w:t>
      </w:r>
      <w:r w:rsidRPr="00B3336A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Pr="00B3336A">
        <w:rPr>
          <w:rFonts w:ascii="Angsana New" w:hAnsi="Angsana New"/>
          <w:sz w:val="30"/>
          <w:szCs w:val="30"/>
        </w:rPr>
        <w:t xml:space="preserve">142.2 </w:t>
      </w:r>
      <w:r w:rsidRPr="00B3336A">
        <w:rPr>
          <w:rFonts w:ascii="Angsana New" w:hAnsi="Angsana New" w:hint="cs"/>
          <w:sz w:val="30"/>
          <w:szCs w:val="30"/>
          <w:cs/>
        </w:rPr>
        <w:t>ล้านบาท บริษัทได้จ่ายเงินปัน</w:t>
      </w:r>
      <w:r w:rsidRPr="000746C7">
        <w:rPr>
          <w:rFonts w:ascii="Angsana New" w:hAnsi="Angsana New" w:hint="cs"/>
          <w:sz w:val="30"/>
          <w:szCs w:val="30"/>
          <w:cs/>
        </w:rPr>
        <w:t xml:space="preserve">ผลให้แก่ผู้ถือหุ้นในเดือนพฤษภาคม </w:t>
      </w:r>
      <w:r w:rsidRPr="000746C7">
        <w:rPr>
          <w:rFonts w:ascii="Angsana New" w:hAnsi="Angsana New"/>
          <w:sz w:val="30"/>
          <w:szCs w:val="30"/>
        </w:rPr>
        <w:t>2560</w:t>
      </w:r>
    </w:p>
    <w:p w:rsidR="00E37B05" w:rsidRPr="00C23A93" w:rsidRDefault="00E37B05" w:rsidP="00CA632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F19F0" w:rsidRPr="000746C7" w:rsidRDefault="006F19F0" w:rsidP="0077316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:rsidR="006F19F0" w:rsidRPr="00C23A93" w:rsidRDefault="006F19F0" w:rsidP="007D3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6F19F0" w:rsidRPr="000746C7" w:rsidRDefault="006F19F0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6F19F0" w:rsidRPr="00C23A93" w:rsidRDefault="006F19F0" w:rsidP="006F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F19F0" w:rsidRPr="000746C7" w:rsidRDefault="006F19F0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C23A93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</w:t>
      </w:r>
      <w:r w:rsidR="00A4713B">
        <w:rPr>
          <w:rFonts w:ascii="Angsana New" w:hAnsi="Angsana New"/>
          <w:sz w:val="30"/>
          <w:szCs w:val="30"/>
        </w:rPr>
        <w:br/>
      </w:r>
      <w:r w:rsidRPr="00C23A93">
        <w:rPr>
          <w:rFonts w:ascii="Angsana New" w:hAnsi="Angsana New"/>
          <w:sz w:val="30"/>
          <w:szCs w:val="30"/>
          <w:cs/>
        </w:rPr>
        <w:t>เงินตรา</w:t>
      </w:r>
      <w:r w:rsidRPr="00776F37">
        <w:rPr>
          <w:rFonts w:ascii="Angsana New" w:hAnsi="Angsana New"/>
          <w:sz w:val="30"/>
          <w:szCs w:val="30"/>
          <w:cs/>
        </w:rPr>
        <w:t>ต่างประเทศ และจากการไม่ปฏิบัติตามข้อกำหนดตามสัญญาของคู่สัญญา กลุ่มบริษัทไม่มีการ</w:t>
      </w:r>
      <w:r w:rsidRPr="00776F37">
        <w:rPr>
          <w:rFonts w:ascii="Angsana New" w:hAnsi="Angsana New" w:hint="cs"/>
          <w:sz w:val="30"/>
          <w:szCs w:val="30"/>
          <w:cs/>
        </w:rPr>
        <w:t>ถือหรือ</w:t>
      </w:r>
      <w:r w:rsidR="00A4713B" w:rsidRPr="00776F37">
        <w:rPr>
          <w:rFonts w:ascii="Angsana New" w:hAnsi="Angsana New"/>
          <w:sz w:val="30"/>
          <w:szCs w:val="30"/>
        </w:rPr>
        <w:br/>
      </w:r>
      <w:r w:rsidRPr="00776F37">
        <w:rPr>
          <w:rFonts w:ascii="Angsana New" w:hAnsi="Angsana New"/>
          <w:sz w:val="30"/>
          <w:szCs w:val="30"/>
          <w:cs/>
        </w:rPr>
        <w:t>ออกตราสารอนุพันธ์ เพื่อ</w:t>
      </w:r>
      <w:r w:rsidRPr="000746C7">
        <w:rPr>
          <w:rFonts w:ascii="Angsana New" w:hAnsi="Angsana New"/>
          <w:sz w:val="30"/>
          <w:szCs w:val="30"/>
          <w:cs/>
        </w:rPr>
        <w:t>การเก็งกำไรหรือการค้า</w:t>
      </w:r>
    </w:p>
    <w:p w:rsidR="006F19F0" w:rsidRPr="00C23A93" w:rsidRDefault="006F19F0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6F19F0" w:rsidRPr="000746C7" w:rsidRDefault="006F19F0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การ</w:t>
      </w:r>
      <w:r w:rsidRPr="000746C7">
        <w:rPr>
          <w:rFonts w:ascii="Angsana New" w:hAnsi="Angsana New" w:hint="cs"/>
          <w:sz w:val="30"/>
          <w:szCs w:val="30"/>
          <w:cs/>
        </w:rPr>
        <w:t>จัดการ</w:t>
      </w:r>
      <w:r w:rsidRPr="000746C7">
        <w:rPr>
          <w:rFonts w:ascii="Angsana New" w:hAnsi="Angsana New"/>
          <w:sz w:val="30"/>
          <w:szCs w:val="30"/>
          <w:cs/>
        </w:rPr>
        <w:t>ความเสี่ยงเป็นส่วน</w:t>
      </w:r>
      <w:r w:rsidRPr="000746C7">
        <w:rPr>
          <w:rFonts w:ascii="Angsana New" w:hAnsi="Angsana New" w:hint="cs"/>
          <w:sz w:val="30"/>
          <w:szCs w:val="30"/>
          <w:cs/>
        </w:rPr>
        <w:t>ที่สำคัญ</w:t>
      </w:r>
      <w:r w:rsidRPr="000746C7">
        <w:rPr>
          <w:rFonts w:ascii="Angsana New" w:hAnsi="Angsana New"/>
          <w:sz w:val="30"/>
          <w:szCs w:val="30"/>
          <w:cs/>
        </w:rPr>
        <w:t>ของธุรกิจของกลุ่มบริษัท</w:t>
      </w:r>
      <w:r w:rsidR="006C4F6F"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746C7">
        <w:rPr>
          <w:rFonts w:ascii="Angsana New" w:hAnsi="Angsana New"/>
          <w:sz w:val="30"/>
          <w:szCs w:val="30"/>
          <w:cs/>
        </w:rPr>
        <w:t>มีระบบในการควบคุมให้</w:t>
      </w:r>
      <w:r w:rsidRPr="000746C7">
        <w:rPr>
          <w:rFonts w:ascii="Angsana New" w:hAnsi="Angsana New" w:hint="cs"/>
          <w:sz w:val="30"/>
          <w:szCs w:val="30"/>
          <w:cs/>
        </w:rPr>
        <w:t>มี</w:t>
      </w:r>
      <w:r w:rsidRPr="000746C7">
        <w:rPr>
          <w:rFonts w:ascii="Angsana New" w:hAnsi="Angsana New"/>
          <w:sz w:val="30"/>
          <w:szCs w:val="30"/>
          <w:cs/>
        </w:rPr>
        <w:t>ความสมดุลของ</w:t>
      </w:r>
      <w:r w:rsidRPr="000746C7">
        <w:rPr>
          <w:rFonts w:ascii="Angsana New" w:hAnsi="Angsana New" w:hint="cs"/>
          <w:sz w:val="30"/>
          <w:szCs w:val="30"/>
          <w:cs/>
        </w:rPr>
        <w:t>ระดับ</w:t>
      </w:r>
      <w:r w:rsidRPr="000746C7">
        <w:rPr>
          <w:rFonts w:ascii="Angsana New" w:hAnsi="Angsana New"/>
          <w:sz w:val="30"/>
          <w:szCs w:val="30"/>
          <w:cs/>
        </w:rPr>
        <w:t>ความเสี่ยง</w:t>
      </w:r>
      <w:r w:rsidRPr="000746C7">
        <w:rPr>
          <w:rFonts w:ascii="Angsana New" w:hAnsi="Angsana New" w:hint="cs"/>
          <w:sz w:val="30"/>
          <w:szCs w:val="30"/>
          <w:cs/>
        </w:rPr>
        <w:t>ให้เป็นที่</w:t>
      </w:r>
      <w:r w:rsidRPr="000746C7">
        <w:rPr>
          <w:rFonts w:ascii="Angsana New" w:hAnsi="Angsana New"/>
          <w:sz w:val="30"/>
          <w:szCs w:val="30"/>
          <w:cs/>
        </w:rPr>
        <w:t>ยอมรับได้</w:t>
      </w:r>
      <w:r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โดยพิจารณาระหว่างต้นทุนที่เกิดจากความเสี่ยงและต้นทุนของการจัดการความเสี่ยง ฝ่ายบริหารได้มี</w:t>
      </w:r>
      <w:r w:rsidRPr="000746C7">
        <w:rPr>
          <w:rFonts w:ascii="Angsana New" w:hAnsi="Angsana New" w:hint="cs"/>
          <w:sz w:val="30"/>
          <w:szCs w:val="30"/>
          <w:cs/>
        </w:rPr>
        <w:t>การ</w:t>
      </w:r>
      <w:r w:rsidRPr="000746C7">
        <w:rPr>
          <w:rFonts w:ascii="Angsana New" w:hAnsi="Angsana New"/>
          <w:sz w:val="30"/>
          <w:szCs w:val="30"/>
          <w:cs/>
        </w:rPr>
        <w:t>ควบคุมกระบวนการการจัดการความเสี่ยงของกลุ่มบริษัทอย่างต่อเนื่องเพื่อให้มั่นใจว่า</w:t>
      </w:r>
      <w:r w:rsidRPr="000746C7">
        <w:rPr>
          <w:rFonts w:ascii="Angsana New" w:hAnsi="Angsana New" w:hint="cs"/>
          <w:sz w:val="30"/>
          <w:szCs w:val="30"/>
          <w:cs/>
        </w:rPr>
        <w:t>มีความสมดุล</w:t>
      </w:r>
      <w:r w:rsidRPr="000746C7">
        <w:rPr>
          <w:rFonts w:ascii="Angsana New" w:hAnsi="Angsana New"/>
          <w:sz w:val="30"/>
          <w:szCs w:val="30"/>
          <w:cs/>
        </w:rPr>
        <w:t>ระหว่างความเสี่ยงและ</w:t>
      </w:r>
      <w:r w:rsidR="00DB0296" w:rsidRPr="000746C7">
        <w:rPr>
          <w:rFonts w:ascii="Angsana New" w:hAnsi="Angsana New" w:hint="cs"/>
          <w:sz w:val="30"/>
          <w:szCs w:val="30"/>
          <w:cs/>
        </w:rPr>
        <w:t>การ</w:t>
      </w:r>
      <w:r w:rsidR="00CA632C" w:rsidRPr="000746C7">
        <w:rPr>
          <w:rFonts w:ascii="Angsana New" w:hAnsi="Angsana New" w:hint="cs"/>
          <w:sz w:val="30"/>
          <w:szCs w:val="30"/>
          <w:cs/>
        </w:rPr>
        <w:t>ควบ</w:t>
      </w:r>
      <w:r w:rsidRPr="000746C7">
        <w:rPr>
          <w:rFonts w:ascii="Angsana New" w:hAnsi="Angsana New" w:hint="cs"/>
          <w:sz w:val="30"/>
          <w:szCs w:val="30"/>
          <w:cs/>
        </w:rPr>
        <w:t>คุมความเสี่ยง</w:t>
      </w:r>
    </w:p>
    <w:p w:rsidR="001B599C" w:rsidRDefault="001B599C" w:rsidP="00CA6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F19F0" w:rsidRPr="00B3336A" w:rsidRDefault="006F19F0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6F19F0" w:rsidRPr="00C23A93" w:rsidRDefault="006F19F0" w:rsidP="006F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F19F0" w:rsidRPr="000746C7" w:rsidRDefault="006F19F0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CA632C" w:rsidRPr="000746C7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0746C7">
        <w:rPr>
          <w:rFonts w:ascii="Angsana New" w:hAnsi="Angsana New" w:hint="cs"/>
          <w:sz w:val="30"/>
          <w:szCs w:val="30"/>
          <w:cs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97B16" w:rsidRPr="000746C7">
        <w:rPr>
          <w:rFonts w:ascii="Angsana New" w:hAnsi="Angsana New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:rsidR="00D44ABC" w:rsidRDefault="00D44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2A3BB5" w:rsidRPr="000746C7" w:rsidRDefault="002A3BB5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2A3BB5" w:rsidRPr="00C23A93" w:rsidRDefault="002A3BB5" w:rsidP="002A3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7316F" w:rsidRDefault="002A3BB5" w:rsidP="00773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0746C7"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0746C7">
        <w:rPr>
          <w:rFonts w:ascii="Angsana New" w:hAnsi="Angsana New"/>
          <w:sz w:val="30"/>
          <w:szCs w:val="30"/>
          <w:cs/>
        </w:rPr>
        <w:t>ของอัตราดอกเบี้ย</w:t>
      </w:r>
      <w:r w:rsidR="004E3623">
        <w:rPr>
          <w:rFonts w:ascii="Angsana New" w:hAnsi="Angsana New"/>
          <w:sz w:val="30"/>
          <w:szCs w:val="30"/>
        </w:rPr>
        <w:br/>
      </w:r>
      <w:r w:rsidRPr="00B3336A">
        <w:rPr>
          <w:rFonts w:ascii="Angsana New" w:hAnsi="Angsana New"/>
          <w:sz w:val="30"/>
          <w:szCs w:val="30"/>
          <w:cs/>
        </w:rPr>
        <w:t>ในตลาด</w:t>
      </w:r>
      <w:r w:rsidRPr="00B3336A">
        <w:rPr>
          <w:rFonts w:ascii="Angsana New" w:hAnsi="Angsana New" w:hint="cs"/>
          <w:sz w:val="30"/>
          <w:szCs w:val="30"/>
          <w:cs/>
        </w:rPr>
        <w:t xml:space="preserve"> </w:t>
      </w:r>
      <w:r w:rsidRPr="00B3336A">
        <w:rPr>
          <w:rFonts w:ascii="Angsana New" w:hAnsi="Angsana New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</w:t>
      </w:r>
      <w:r w:rsidR="006F19F0" w:rsidRPr="00B3336A">
        <w:rPr>
          <w:rFonts w:ascii="Angsana New" w:hAnsi="Angsana New" w:hint="cs"/>
          <w:sz w:val="30"/>
          <w:szCs w:val="30"/>
          <w:cs/>
        </w:rPr>
        <w:t xml:space="preserve"> </w:t>
      </w:r>
      <w:r w:rsidRPr="00B3336A">
        <w:rPr>
          <w:rFonts w:ascii="Angsana New" w:hAnsi="Angsana New"/>
          <w:sz w:val="30"/>
          <w:szCs w:val="30"/>
          <w:cs/>
        </w:rPr>
        <w:t>เนื่องจาก</w:t>
      </w:r>
      <w:r w:rsidRPr="00B3336A">
        <w:rPr>
          <w:rFonts w:ascii="Angsana New" w:hAnsi="Angsana New" w:hint="cs"/>
          <w:sz w:val="30"/>
          <w:szCs w:val="30"/>
          <w:cs/>
        </w:rPr>
        <w:t>ดอกเบี้ยของ</w:t>
      </w:r>
      <w:r w:rsidRPr="00B3336A">
        <w:rPr>
          <w:rFonts w:ascii="Angsana New" w:hAnsi="Angsana New"/>
          <w:sz w:val="30"/>
          <w:szCs w:val="30"/>
          <w:cs/>
        </w:rPr>
        <w:t>เงินกู้ยืม</w:t>
      </w:r>
      <w:r w:rsidR="00B3336A">
        <w:rPr>
          <w:rFonts w:ascii="Angsana New" w:hAnsi="Angsana New"/>
          <w:sz w:val="30"/>
          <w:szCs w:val="30"/>
        </w:rPr>
        <w:br/>
      </w:r>
      <w:r w:rsidRPr="00B3336A">
        <w:rPr>
          <w:rFonts w:ascii="Angsana New" w:hAnsi="Angsana New"/>
          <w:sz w:val="30"/>
          <w:szCs w:val="30"/>
          <w:cs/>
        </w:rPr>
        <w:t>ส่วนใหญ่</w:t>
      </w:r>
      <w:r w:rsidRPr="000746C7">
        <w:rPr>
          <w:rFonts w:ascii="Angsana New" w:hAnsi="Angsana New"/>
          <w:sz w:val="30"/>
          <w:szCs w:val="30"/>
          <w:cs/>
        </w:rPr>
        <w:t>มีอัตราคงที่</w:t>
      </w:r>
      <w:r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กลุ่มบริษัทมีความเสี่ยงด้านอัตราดอกเบี้ยที่เกิดจากเงินกู้ยืมกลุ่มบริษัทได้</w:t>
      </w:r>
      <w:r w:rsidRPr="000746C7">
        <w:rPr>
          <w:rFonts w:ascii="Angsana New" w:hAnsi="Angsana New" w:hint="cs"/>
          <w:sz w:val="30"/>
          <w:szCs w:val="30"/>
          <w:cs/>
        </w:rPr>
        <w:t>ลด</w:t>
      </w:r>
      <w:r w:rsidRPr="000746C7">
        <w:rPr>
          <w:rFonts w:ascii="Angsana New" w:hAnsi="Angsana New"/>
          <w:sz w:val="30"/>
          <w:szCs w:val="30"/>
          <w:cs/>
        </w:rPr>
        <w:t>ความเสี่ยงดังกล่าวโดยทำให้</w:t>
      </w:r>
      <w:r w:rsidRPr="000746C7">
        <w:rPr>
          <w:rFonts w:ascii="Angsana New" w:hAnsi="Angsana New" w:hint="cs"/>
          <w:sz w:val="30"/>
          <w:szCs w:val="30"/>
          <w:cs/>
        </w:rPr>
        <w:t>แน่</w:t>
      </w:r>
      <w:r w:rsidRPr="000746C7">
        <w:rPr>
          <w:rFonts w:ascii="Angsana New" w:hAnsi="Angsana New"/>
          <w:sz w:val="30"/>
          <w:szCs w:val="30"/>
          <w:cs/>
        </w:rPr>
        <w:t>ใจ</w:t>
      </w:r>
      <w:r w:rsidRPr="000746C7">
        <w:rPr>
          <w:rFonts w:ascii="Angsana New" w:hAnsi="Angsana New" w:hint="cs"/>
          <w:sz w:val="30"/>
          <w:szCs w:val="30"/>
          <w:cs/>
        </w:rPr>
        <w:t>ว่า</w:t>
      </w:r>
      <w:r w:rsidRPr="000746C7">
        <w:rPr>
          <w:rFonts w:ascii="Angsana New" w:hAnsi="Angsana New"/>
          <w:sz w:val="30"/>
          <w:szCs w:val="30"/>
          <w:cs/>
        </w:rPr>
        <w:t>ดอกเบี้ยที่เกิดจากเงินกู้ยืมส่วนใหญ่</w:t>
      </w:r>
      <w:r w:rsidRPr="000746C7">
        <w:rPr>
          <w:rFonts w:ascii="Angsana New" w:hAnsi="Angsana New" w:hint="cs"/>
          <w:sz w:val="30"/>
          <w:szCs w:val="30"/>
          <w:cs/>
        </w:rPr>
        <w:t>มี</w:t>
      </w:r>
      <w:r w:rsidRPr="000746C7">
        <w:rPr>
          <w:rFonts w:ascii="Angsana New" w:hAnsi="Angsana New"/>
          <w:sz w:val="30"/>
          <w:szCs w:val="30"/>
          <w:cs/>
        </w:rPr>
        <w:t>อัตราคงที่ และใช้เครื่องมือทางการเงินที่เป็น</w:t>
      </w:r>
      <w:r w:rsidR="00B3336A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>ตราสารอนุพันธ์ซึ่ง</w:t>
      </w:r>
      <w:r w:rsidRPr="000746C7">
        <w:rPr>
          <w:rFonts w:ascii="Angsana New" w:hAnsi="Angsana New" w:hint="cs"/>
          <w:sz w:val="30"/>
          <w:szCs w:val="30"/>
          <w:cs/>
        </w:rPr>
        <w:t>ส่วนใหญ่เป็นสัญญา</w:t>
      </w:r>
      <w:r w:rsidRPr="000746C7">
        <w:rPr>
          <w:rFonts w:ascii="Angsana New" w:hAnsi="Angsana New"/>
          <w:sz w:val="30"/>
          <w:szCs w:val="30"/>
          <w:cs/>
        </w:rPr>
        <w:t>แลกเปลี่ยนอัตราดอกเบี้ย เพื่อใช้ในการจัดการความเสี่ยงที่เกิดจาก</w:t>
      </w:r>
      <w:r w:rsidR="006022AF" w:rsidRPr="000746C7">
        <w:rPr>
          <w:rFonts w:ascii="Angsana New" w:hAnsi="Angsana New" w:hint="cs"/>
          <w:sz w:val="30"/>
          <w:szCs w:val="30"/>
          <w:cs/>
        </w:rPr>
        <w:t>ความผันผวนของอัตราดอกเบี้ยที่เกิดจาก</w:t>
      </w:r>
      <w:r w:rsidRPr="000746C7">
        <w:rPr>
          <w:rFonts w:ascii="Angsana New" w:hAnsi="Angsana New"/>
          <w:sz w:val="30"/>
          <w:szCs w:val="30"/>
          <w:cs/>
        </w:rPr>
        <w:t>เงินกู้</w:t>
      </w:r>
      <w:r w:rsidRPr="000746C7">
        <w:rPr>
          <w:rFonts w:ascii="Angsana New" w:hAnsi="Angsana New" w:hint="cs"/>
          <w:sz w:val="30"/>
          <w:szCs w:val="30"/>
          <w:cs/>
        </w:rPr>
        <w:t>ยืมเป็นการ</w:t>
      </w:r>
      <w:r w:rsidRPr="000746C7">
        <w:rPr>
          <w:rFonts w:ascii="Angsana New" w:hAnsi="Angsana New"/>
          <w:sz w:val="30"/>
          <w:szCs w:val="30"/>
          <w:cs/>
        </w:rPr>
        <w:t>เฉพาะ</w:t>
      </w:r>
    </w:p>
    <w:p w:rsidR="008614EA" w:rsidRPr="000746C7" w:rsidRDefault="008614EA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lastRenderedPageBreak/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0746C7">
        <w:rPr>
          <w:rFonts w:ascii="Angsana New" w:hAnsi="Angsana New"/>
          <w:sz w:val="30"/>
          <w:szCs w:val="30"/>
        </w:rPr>
        <w:t xml:space="preserve">31 </w:t>
      </w:r>
      <w:r w:rsidRPr="000746C7">
        <w:rPr>
          <w:rFonts w:ascii="Angsana New" w:hAnsi="Angsana New" w:hint="cs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8614EA" w:rsidRPr="000746C7" w:rsidRDefault="008614EA" w:rsidP="00861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4"/>
        <w:gridCol w:w="1217"/>
        <w:gridCol w:w="184"/>
        <w:gridCol w:w="986"/>
        <w:gridCol w:w="182"/>
        <w:gridCol w:w="1220"/>
        <w:gridCol w:w="182"/>
        <w:gridCol w:w="1206"/>
        <w:gridCol w:w="182"/>
        <w:gridCol w:w="1078"/>
      </w:tblGrid>
      <w:tr w:rsidR="008614EA" w:rsidRPr="00387B63" w:rsidTr="001D2A85">
        <w:trPr>
          <w:cantSplit/>
          <w:trHeight w:val="9"/>
          <w:tblHeader/>
        </w:trPr>
        <w:tc>
          <w:tcPr>
            <w:tcW w:w="4335" w:type="dxa"/>
            <w:gridSpan w:val="3"/>
            <w:shd w:val="clear" w:color="auto" w:fill="auto"/>
            <w:vAlign w:val="bottom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6" w:type="dxa"/>
            <w:gridSpan w:val="7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/>
              </w:rPr>
            </w:pPr>
            <w:r w:rsidRPr="00387B6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D35650" w:rsidRPr="00387B6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D35650" w:rsidRPr="00387B6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="00D35650" w:rsidRPr="00387B6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614EA" w:rsidRPr="00387B63" w:rsidTr="001D2A85">
        <w:trPr>
          <w:cantSplit/>
          <w:trHeight w:val="9"/>
          <w:tblHeader/>
        </w:trPr>
        <w:tc>
          <w:tcPr>
            <w:tcW w:w="2934" w:type="dxa"/>
            <w:shd w:val="clear" w:color="auto" w:fill="auto"/>
            <w:vAlign w:val="bottom"/>
          </w:tcPr>
          <w:p w:rsidR="008614EA" w:rsidRPr="00387B63" w:rsidRDefault="008614EA" w:rsidP="005F0FA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4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ภายใน </w:t>
            </w:r>
            <w:r w:rsidRPr="00387B6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2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หลังจาก</w:t>
            </w:r>
            <w:r w:rsidRPr="00387B63">
              <w:rPr>
                <w:rFonts w:ascii="Angsana New" w:hAnsi="Angsana New"/>
                <w:sz w:val="28"/>
                <w:szCs w:val="28"/>
                <w:lang w:bidi="th-TH"/>
              </w:rPr>
              <w:t xml:space="preserve"> 1 </w:t>
            </w: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387B63">
              <w:rPr>
                <w:rFonts w:ascii="Angsana New" w:hAnsi="Angsana New"/>
                <w:sz w:val="28"/>
                <w:szCs w:val="28"/>
                <w:lang w:bidi="th-TH"/>
              </w:rPr>
              <w:t xml:space="preserve">5 </w:t>
            </w: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2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387B6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387B6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2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614EA" w:rsidRPr="00387B63" w:rsidTr="001D2A85">
        <w:trPr>
          <w:cantSplit/>
          <w:trHeight w:val="9"/>
          <w:tblHeader/>
        </w:trPr>
        <w:tc>
          <w:tcPr>
            <w:tcW w:w="2934" w:type="dxa"/>
            <w:shd w:val="clear" w:color="auto" w:fill="auto"/>
          </w:tcPr>
          <w:p w:rsidR="008614EA" w:rsidRPr="00387B63" w:rsidRDefault="008614EA" w:rsidP="005F0FA4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:rsidR="008614EA" w:rsidRPr="00387B63" w:rsidRDefault="008614EA" w:rsidP="005F0FA4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87B6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4" w:type="dxa"/>
            <w:shd w:val="clear" w:color="auto" w:fill="auto"/>
          </w:tcPr>
          <w:p w:rsidR="008614EA" w:rsidRPr="00387B63" w:rsidRDefault="008614EA" w:rsidP="005F0FA4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36" w:type="dxa"/>
            <w:gridSpan w:val="7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87B6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614EA" w:rsidRPr="00387B63" w:rsidTr="001D2A85">
        <w:trPr>
          <w:cantSplit/>
          <w:trHeight w:val="212"/>
        </w:trPr>
        <w:tc>
          <w:tcPr>
            <w:tcW w:w="2934" w:type="dxa"/>
            <w:shd w:val="clear" w:color="auto" w:fill="auto"/>
          </w:tcPr>
          <w:p w:rsidR="008614EA" w:rsidRPr="00387B63" w:rsidRDefault="008614EA" w:rsidP="00B3336A">
            <w:pPr>
              <w:ind w:left="1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87B6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387B6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</w:t>
            </w:r>
            <w:r w:rsidR="005F0FA4" w:rsidRPr="00387B6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  <w:r w:rsidR="002B0BA0" w:rsidRPr="00387B6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1</w:t>
            </w:r>
          </w:p>
        </w:tc>
        <w:tc>
          <w:tcPr>
            <w:tcW w:w="1217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14EA" w:rsidRPr="00387B63" w:rsidTr="001D2A85">
        <w:trPr>
          <w:cantSplit/>
          <w:trHeight w:val="212"/>
        </w:trPr>
        <w:tc>
          <w:tcPr>
            <w:tcW w:w="2934" w:type="dxa"/>
            <w:shd w:val="clear" w:color="auto" w:fill="auto"/>
          </w:tcPr>
          <w:p w:rsidR="008614EA" w:rsidRPr="00387B63" w:rsidRDefault="008614EA" w:rsidP="00B3336A">
            <w:pPr>
              <w:ind w:left="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7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7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030D" w:rsidRPr="00387B63" w:rsidTr="001D2A85">
        <w:trPr>
          <w:cantSplit/>
          <w:trHeight w:val="405"/>
        </w:trPr>
        <w:tc>
          <w:tcPr>
            <w:tcW w:w="2934" w:type="dxa"/>
            <w:shd w:val="clear" w:color="auto" w:fill="auto"/>
          </w:tcPr>
          <w:p w:rsidR="006A030D" w:rsidRPr="00387B63" w:rsidRDefault="006A030D" w:rsidP="00B3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2"/>
              <w:rPr>
                <w:rFonts w:ascii="Angsana New" w:hAnsi="Angsana New"/>
                <w:sz w:val="28"/>
                <w:szCs w:val="28"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7" w:type="dxa"/>
          </w:tcPr>
          <w:p w:rsidR="006A030D" w:rsidRPr="00387B63" w:rsidRDefault="00E265DA" w:rsidP="006A03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7B63">
              <w:rPr>
                <w:rFonts w:ascii="Angsana New" w:hAnsi="Angsana New"/>
                <w:sz w:val="28"/>
                <w:szCs w:val="28"/>
                <w:lang w:val="en-US"/>
              </w:rPr>
              <w:t>1.65 - 2.00</w:t>
            </w:r>
          </w:p>
        </w:tc>
        <w:tc>
          <w:tcPr>
            <w:tcW w:w="184" w:type="dxa"/>
          </w:tcPr>
          <w:p w:rsidR="006A030D" w:rsidRPr="00387B63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7B6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511,000</w:t>
            </w:r>
          </w:p>
        </w:tc>
        <w:tc>
          <w:tcPr>
            <w:tcW w:w="182" w:type="dxa"/>
          </w:tcPr>
          <w:p w:rsidR="006A030D" w:rsidRPr="00387B63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87B6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:rsidR="006A030D" w:rsidRPr="00387B63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87B6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:rsidR="006A030D" w:rsidRPr="00387B63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:rsidR="006A030D" w:rsidRPr="00387B63" w:rsidRDefault="006A030D" w:rsidP="006A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87B6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511,000</w:t>
            </w:r>
          </w:p>
        </w:tc>
      </w:tr>
      <w:tr w:rsidR="006A030D" w:rsidRPr="00387B63" w:rsidTr="001D2A85">
        <w:trPr>
          <w:cantSplit/>
          <w:trHeight w:val="202"/>
        </w:trPr>
        <w:tc>
          <w:tcPr>
            <w:tcW w:w="2934" w:type="dxa"/>
            <w:shd w:val="clear" w:color="auto" w:fill="auto"/>
          </w:tcPr>
          <w:p w:rsidR="006A030D" w:rsidRPr="00387B63" w:rsidRDefault="006A030D" w:rsidP="00B3336A">
            <w:pPr>
              <w:ind w:left="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030D" w:rsidRPr="00387B63" w:rsidTr="001D2A85">
        <w:trPr>
          <w:cantSplit/>
          <w:trHeight w:val="212"/>
        </w:trPr>
        <w:tc>
          <w:tcPr>
            <w:tcW w:w="2934" w:type="dxa"/>
            <w:shd w:val="clear" w:color="auto" w:fill="auto"/>
          </w:tcPr>
          <w:p w:rsidR="006A030D" w:rsidRPr="00387B63" w:rsidRDefault="006A030D" w:rsidP="00B3336A">
            <w:pPr>
              <w:ind w:left="1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87B6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387B6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</w:t>
            </w:r>
            <w:r w:rsidRPr="00387B6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60</w:t>
            </w:r>
          </w:p>
        </w:tc>
        <w:tc>
          <w:tcPr>
            <w:tcW w:w="1217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030D" w:rsidRPr="00387B63" w:rsidTr="001D2A85">
        <w:trPr>
          <w:cantSplit/>
          <w:trHeight w:val="212"/>
        </w:trPr>
        <w:tc>
          <w:tcPr>
            <w:tcW w:w="2934" w:type="dxa"/>
            <w:shd w:val="clear" w:color="auto" w:fill="auto"/>
          </w:tcPr>
          <w:p w:rsidR="006A030D" w:rsidRPr="00387B63" w:rsidRDefault="006A030D" w:rsidP="00B3336A">
            <w:pPr>
              <w:ind w:left="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7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7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030D" w:rsidRPr="00387B63" w:rsidTr="001D2A85">
        <w:trPr>
          <w:cantSplit/>
          <w:trHeight w:val="405"/>
        </w:trPr>
        <w:tc>
          <w:tcPr>
            <w:tcW w:w="2934" w:type="dxa"/>
            <w:shd w:val="clear" w:color="auto" w:fill="auto"/>
          </w:tcPr>
          <w:p w:rsidR="006A030D" w:rsidRPr="00387B63" w:rsidRDefault="006A030D" w:rsidP="00B3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2"/>
              <w:rPr>
                <w:rFonts w:ascii="Angsana New" w:hAnsi="Angsana New"/>
                <w:sz w:val="28"/>
                <w:szCs w:val="28"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7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7B63">
              <w:rPr>
                <w:rFonts w:ascii="Angsana New" w:hAnsi="Angsana New"/>
                <w:sz w:val="28"/>
                <w:szCs w:val="28"/>
                <w:lang w:val="en-US"/>
              </w:rPr>
              <w:t>1.64 - 1.66</w:t>
            </w:r>
          </w:p>
        </w:tc>
        <w:tc>
          <w:tcPr>
            <w:tcW w:w="184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7B6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525,000</w:t>
            </w: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87B6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87B6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:rsidR="006A030D" w:rsidRPr="00387B63" w:rsidRDefault="006A030D" w:rsidP="006A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87B6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525,000</w:t>
            </w:r>
          </w:p>
        </w:tc>
      </w:tr>
      <w:tr w:rsidR="006A030D" w:rsidRPr="00387B63" w:rsidTr="001D2A85">
        <w:trPr>
          <w:cantSplit/>
          <w:trHeight w:val="212"/>
        </w:trPr>
        <w:tc>
          <w:tcPr>
            <w:tcW w:w="2934" w:type="dxa"/>
            <w:shd w:val="clear" w:color="auto" w:fill="auto"/>
          </w:tcPr>
          <w:p w:rsidR="006A030D" w:rsidRPr="00387B63" w:rsidRDefault="006A030D" w:rsidP="006A030D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4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</w:tcPr>
          <w:p w:rsidR="006A030D" w:rsidRPr="00387B63" w:rsidRDefault="006A030D" w:rsidP="00D44AB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decimal" w:pos="92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:rsidR="006A030D" w:rsidRPr="00387B63" w:rsidRDefault="006A030D" w:rsidP="006A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022081" w:rsidRPr="000746C7" w:rsidRDefault="00022081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022081" w:rsidRPr="000746C7" w:rsidRDefault="00022081" w:rsidP="00EB5AA3">
      <w:pPr>
        <w:pStyle w:val="block"/>
        <w:spacing w:after="0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:rsidR="00E37B05" w:rsidRPr="000746C7" w:rsidRDefault="00022081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</w:t>
      </w:r>
      <w:r w:rsidR="00FF2989" w:rsidRPr="000746C7">
        <w:rPr>
          <w:rFonts w:ascii="Angsana New" w:hAnsi="Angsana New"/>
          <w:sz w:val="30"/>
          <w:szCs w:val="30"/>
          <w:cs/>
        </w:rPr>
        <w:t>ยนเงินตราต่างประเทศ ซึ่งเกิดจาก</w:t>
      </w:r>
      <w:r w:rsidRPr="000746C7">
        <w:rPr>
          <w:rFonts w:ascii="Angsana New" w:hAnsi="Angsana New"/>
          <w:sz w:val="30"/>
          <w:szCs w:val="30"/>
          <w:cs/>
        </w:rPr>
        <w:t>การซื้อสินค้าและการขายสินค้าที่เป็นเงินตราต่างประเทศ</w:t>
      </w:r>
      <w:r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กลุ่มบริษัทได้ทำสัญญาซื้อขายเงินตราต่างประเทศล่วงหน้า ซึ่งรายการดังกล่าวจะมีอายุ</w:t>
      </w:r>
      <w:r w:rsidR="006B3443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 xml:space="preserve">ไม่เกินหนึ่งปี </w:t>
      </w:r>
      <w:r w:rsidRPr="000746C7">
        <w:rPr>
          <w:rFonts w:ascii="Angsana New" w:hAnsi="Angsana New" w:hint="cs"/>
          <w:sz w:val="30"/>
          <w:szCs w:val="30"/>
          <w:cs/>
        </w:rPr>
        <w:t>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</w:t>
      </w:r>
      <w:r w:rsidRPr="000746C7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0746C7">
        <w:rPr>
          <w:rFonts w:ascii="Angsana New" w:hAnsi="Angsana New" w:hint="cs"/>
          <w:sz w:val="30"/>
          <w:szCs w:val="30"/>
          <w:cs/>
        </w:rPr>
        <w:t>รายงาน</w:t>
      </w:r>
      <w:r w:rsidRPr="000746C7">
        <w:rPr>
          <w:rFonts w:ascii="Angsana New" w:hAnsi="Angsana New"/>
          <w:sz w:val="30"/>
          <w:szCs w:val="30"/>
          <w:cs/>
        </w:rPr>
        <w:t>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:rsidR="00F27D59" w:rsidRDefault="00F27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A3BB5" w:rsidRPr="000746C7" w:rsidRDefault="00022081" w:rsidP="00B3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0746C7">
        <w:rPr>
          <w:rFonts w:ascii="Angsana New" w:hAnsi="Angsana New"/>
          <w:sz w:val="30"/>
          <w:szCs w:val="30"/>
        </w:rPr>
        <w:t xml:space="preserve">31 </w:t>
      </w:r>
      <w:r w:rsidRPr="000746C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746C7">
        <w:rPr>
          <w:rFonts w:ascii="Angsana New" w:hAnsi="Angsana New"/>
          <w:sz w:val="30"/>
          <w:szCs w:val="30"/>
          <w:cs/>
        </w:rPr>
        <w:t>กลุ่มบริษัท</w:t>
      </w:r>
      <w:r w:rsidRPr="000746C7">
        <w:rPr>
          <w:rFonts w:ascii="Angsana New" w:hAnsi="Angsana New" w:hint="cs"/>
          <w:sz w:val="30"/>
          <w:szCs w:val="30"/>
          <w:cs/>
        </w:rPr>
        <w:t>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BB1002" w:rsidRPr="0077316F" w:rsidRDefault="00BB1002" w:rsidP="00DB5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77"/>
        <w:gridCol w:w="990"/>
        <w:gridCol w:w="1080"/>
        <w:gridCol w:w="270"/>
        <w:gridCol w:w="1084"/>
        <w:gridCol w:w="270"/>
        <w:gridCol w:w="1078"/>
        <w:gridCol w:w="269"/>
        <w:gridCol w:w="1080"/>
      </w:tblGrid>
      <w:tr w:rsidR="00BB1002" w:rsidRPr="000746C7" w:rsidTr="005F0FA4">
        <w:trPr>
          <w:tblHeader/>
        </w:trPr>
        <w:tc>
          <w:tcPr>
            <w:tcW w:w="1673" w:type="pct"/>
          </w:tcPr>
          <w:p w:rsidR="00BB1002" w:rsidRPr="000746C7" w:rsidRDefault="00BB1002" w:rsidP="00BB100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538" w:type="pct"/>
          </w:tcPr>
          <w:p w:rsidR="00BB1002" w:rsidRPr="000746C7" w:rsidRDefault="00BB1002" w:rsidP="00BB100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23" w:type="pct"/>
            <w:gridSpan w:val="3"/>
          </w:tcPr>
          <w:p w:rsidR="00BB1002" w:rsidRPr="000746C7" w:rsidRDefault="00BB1002" w:rsidP="00B8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BB1002" w:rsidRPr="000746C7" w:rsidRDefault="00BB1002" w:rsidP="00B8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:rsidR="00BB1002" w:rsidRPr="000746C7" w:rsidRDefault="00BB1002" w:rsidP="00B8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13E" w:rsidRPr="000746C7" w:rsidTr="005F0FA4">
        <w:trPr>
          <w:trHeight w:val="434"/>
          <w:tblHeader/>
        </w:trPr>
        <w:tc>
          <w:tcPr>
            <w:tcW w:w="1673" w:type="pct"/>
          </w:tcPr>
          <w:p w:rsidR="0044513E" w:rsidRPr="000746C7" w:rsidRDefault="0044513E" w:rsidP="0044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8" w:type="pct"/>
          </w:tcPr>
          <w:p w:rsidR="0044513E" w:rsidRPr="000746C7" w:rsidRDefault="0044513E" w:rsidP="0044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</w:tcPr>
          <w:p w:rsidR="0044513E" w:rsidRPr="000746C7" w:rsidRDefault="005F0FA4" w:rsidP="0044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B0BA0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44513E" w:rsidRPr="000746C7" w:rsidRDefault="0044513E" w:rsidP="0044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44513E" w:rsidRPr="000746C7" w:rsidRDefault="005F0FA4" w:rsidP="0044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2B0BA0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</w:tcPr>
          <w:p w:rsidR="0044513E" w:rsidRPr="000746C7" w:rsidRDefault="0044513E" w:rsidP="0044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44513E" w:rsidRPr="000746C7" w:rsidRDefault="005F0FA4" w:rsidP="0044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B0BA0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:rsidR="0044513E" w:rsidRPr="000746C7" w:rsidRDefault="0044513E" w:rsidP="0044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44513E" w:rsidRPr="000746C7" w:rsidRDefault="005F0FA4" w:rsidP="0044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2B0BA0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BB1002" w:rsidRPr="000746C7" w:rsidTr="005F0FA4">
        <w:trPr>
          <w:trHeight w:val="434"/>
          <w:tblHeader/>
        </w:trPr>
        <w:tc>
          <w:tcPr>
            <w:tcW w:w="1673" w:type="pct"/>
          </w:tcPr>
          <w:p w:rsidR="00BB1002" w:rsidRPr="000746C7" w:rsidRDefault="00BB1002" w:rsidP="00BB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8" w:type="pct"/>
          </w:tcPr>
          <w:p w:rsidR="00BB1002" w:rsidRPr="000746C7" w:rsidRDefault="00BB1002" w:rsidP="00BB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89" w:type="pct"/>
            <w:gridSpan w:val="7"/>
          </w:tcPr>
          <w:p w:rsidR="00BB1002" w:rsidRPr="000746C7" w:rsidRDefault="00BB1002" w:rsidP="00BB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47D4E" w:rsidRPr="000746C7" w:rsidTr="005F0FA4">
        <w:tc>
          <w:tcPr>
            <w:tcW w:w="1673" w:type="pct"/>
          </w:tcPr>
          <w:p w:rsidR="00BB1002" w:rsidRPr="000746C7" w:rsidRDefault="00BB1002" w:rsidP="006B3443">
            <w:pPr>
              <w:ind w:left="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538" w:type="pct"/>
          </w:tcPr>
          <w:p w:rsidR="00BB1002" w:rsidRPr="000746C7" w:rsidRDefault="00BB1002" w:rsidP="00BB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7" w:type="pct"/>
            <w:vAlign w:val="bottom"/>
          </w:tcPr>
          <w:p w:rsidR="00BB1002" w:rsidRPr="000746C7" w:rsidRDefault="00BB1002" w:rsidP="00BB10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BB1002" w:rsidRPr="000746C7" w:rsidRDefault="00BB1002" w:rsidP="00BB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BB1002" w:rsidRPr="000746C7" w:rsidRDefault="00BB1002" w:rsidP="00BB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BB1002" w:rsidRPr="000746C7" w:rsidRDefault="00BB1002" w:rsidP="00BB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BB1002" w:rsidRPr="000746C7" w:rsidRDefault="00BB1002" w:rsidP="00BB10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BB1002" w:rsidRPr="000746C7" w:rsidRDefault="00BB1002" w:rsidP="00BB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BB1002" w:rsidRPr="000746C7" w:rsidRDefault="00BB1002" w:rsidP="00BB10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BF3FB3" w:rsidRPr="000746C7" w:rsidTr="003C546A">
        <w:trPr>
          <w:trHeight w:val="397"/>
        </w:trPr>
        <w:tc>
          <w:tcPr>
            <w:tcW w:w="1673" w:type="pct"/>
          </w:tcPr>
          <w:p w:rsidR="00BF3FB3" w:rsidRPr="000746C7" w:rsidRDefault="00BF3FB3" w:rsidP="006B3443">
            <w:pPr>
              <w:ind w:left="5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38" w:type="pct"/>
          </w:tcPr>
          <w:p w:rsidR="00BF3FB3" w:rsidRPr="000746C7" w:rsidRDefault="00BF3FB3" w:rsidP="00BF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587" w:type="pct"/>
          </w:tcPr>
          <w:p w:rsidR="00BF3FB3" w:rsidRPr="00BF3FB3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3FB3">
              <w:rPr>
                <w:rFonts w:ascii="Angsana New" w:hAnsi="Angsana New"/>
                <w:sz w:val="30"/>
                <w:szCs w:val="30"/>
                <w:lang w:bidi="th-TH"/>
              </w:rPr>
              <w:t xml:space="preserve"> 2,981 </w:t>
            </w: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BF3FB3" w:rsidRPr="000746C7" w:rsidRDefault="00BF3FB3" w:rsidP="00247D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3,889</w:t>
            </w: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BF3FB3" w:rsidRPr="00BF3FB3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3FB3">
              <w:rPr>
                <w:rFonts w:ascii="Angsana New" w:hAnsi="Angsana New"/>
                <w:sz w:val="30"/>
                <w:szCs w:val="30"/>
                <w:lang w:bidi="th-TH"/>
              </w:rPr>
              <w:t xml:space="preserve"> 2,981 </w:t>
            </w:r>
          </w:p>
        </w:tc>
        <w:tc>
          <w:tcPr>
            <w:tcW w:w="146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3,889</w:t>
            </w:r>
          </w:p>
        </w:tc>
      </w:tr>
      <w:tr w:rsidR="00BF3FB3" w:rsidRPr="000746C7" w:rsidTr="005F0FA4">
        <w:trPr>
          <w:trHeight w:val="397"/>
        </w:trPr>
        <w:tc>
          <w:tcPr>
            <w:tcW w:w="1673" w:type="pct"/>
          </w:tcPr>
          <w:p w:rsidR="00BF3FB3" w:rsidRPr="000746C7" w:rsidRDefault="00BF3FB3" w:rsidP="006B3443">
            <w:pPr>
              <w:ind w:left="5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8" w:type="pct"/>
          </w:tcPr>
          <w:p w:rsidR="00BF3FB3" w:rsidRPr="000746C7" w:rsidRDefault="00BF3FB3" w:rsidP="00BF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587" w:type="pct"/>
          </w:tcPr>
          <w:p w:rsidR="00BF3FB3" w:rsidRPr="00BF3FB3" w:rsidRDefault="0036284F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788</w:t>
            </w:r>
            <w:r w:rsidR="00BF3FB3" w:rsidRPr="00BF3FB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BF3FB3" w:rsidRPr="000746C7" w:rsidRDefault="00BF3FB3" w:rsidP="00BF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2,945</w:t>
            </w: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BF3FB3" w:rsidRPr="00BF3FB3" w:rsidRDefault="0036284F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788</w:t>
            </w:r>
            <w:r w:rsidR="00BF3FB3" w:rsidRPr="00BF3FB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46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F3FB3" w:rsidRPr="000746C7" w:rsidRDefault="00BF3FB3" w:rsidP="00BF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2,945</w:t>
            </w:r>
          </w:p>
        </w:tc>
      </w:tr>
      <w:tr w:rsidR="00BF3FB3" w:rsidRPr="000746C7" w:rsidTr="003C546A">
        <w:trPr>
          <w:trHeight w:val="137"/>
        </w:trPr>
        <w:tc>
          <w:tcPr>
            <w:tcW w:w="1673" w:type="pct"/>
          </w:tcPr>
          <w:p w:rsidR="00BF3FB3" w:rsidRPr="000746C7" w:rsidRDefault="00BF3FB3" w:rsidP="006B3443">
            <w:pPr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38" w:type="pct"/>
          </w:tcPr>
          <w:p w:rsidR="00BF3FB3" w:rsidRPr="000746C7" w:rsidRDefault="00BF3FB3" w:rsidP="00BF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587" w:type="pct"/>
          </w:tcPr>
          <w:p w:rsidR="00BF3FB3" w:rsidRPr="00BF3FB3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3FB3">
              <w:rPr>
                <w:rFonts w:ascii="Angsana New" w:hAnsi="Angsana New"/>
                <w:sz w:val="30"/>
                <w:szCs w:val="30"/>
                <w:lang w:bidi="th-TH"/>
              </w:rPr>
              <w:t xml:space="preserve"> 25,889 </w:t>
            </w: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18,231</w:t>
            </w: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BF3FB3" w:rsidRPr="00BF3FB3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3FB3">
              <w:rPr>
                <w:rFonts w:ascii="Angsana New" w:hAnsi="Angsana New"/>
                <w:sz w:val="30"/>
                <w:szCs w:val="30"/>
                <w:lang w:bidi="th-TH"/>
              </w:rPr>
              <w:t xml:space="preserve"> 25,889 </w:t>
            </w:r>
          </w:p>
        </w:tc>
        <w:tc>
          <w:tcPr>
            <w:tcW w:w="146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18,231</w:t>
            </w:r>
          </w:p>
        </w:tc>
      </w:tr>
      <w:tr w:rsidR="00BF3FB3" w:rsidRPr="000746C7" w:rsidTr="003C546A">
        <w:trPr>
          <w:trHeight w:val="397"/>
        </w:trPr>
        <w:tc>
          <w:tcPr>
            <w:tcW w:w="1673" w:type="pct"/>
          </w:tcPr>
          <w:p w:rsidR="00BF3FB3" w:rsidRPr="000746C7" w:rsidRDefault="00BF3FB3" w:rsidP="006B3443">
            <w:pPr>
              <w:ind w:left="5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38" w:type="pct"/>
          </w:tcPr>
          <w:p w:rsidR="00BF3FB3" w:rsidRPr="000746C7" w:rsidRDefault="00BF3FB3" w:rsidP="00BF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587" w:type="pct"/>
          </w:tcPr>
          <w:p w:rsidR="00BF3FB3" w:rsidRPr="00BF3FB3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3FB3">
              <w:rPr>
                <w:rFonts w:ascii="Angsana New" w:hAnsi="Angsana New"/>
                <w:sz w:val="30"/>
                <w:szCs w:val="30"/>
                <w:lang w:bidi="th-TH"/>
              </w:rPr>
              <w:t xml:space="preserve"> (67,187)</w:t>
            </w: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vAlign w:val="bottom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(41,468)</w:t>
            </w: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</w:tcPr>
          <w:p w:rsidR="00BF3FB3" w:rsidRPr="00BF3FB3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3FB3">
              <w:rPr>
                <w:rFonts w:ascii="Angsana New" w:hAnsi="Angsana New"/>
                <w:sz w:val="30"/>
                <w:szCs w:val="30"/>
                <w:lang w:bidi="th-TH"/>
              </w:rPr>
              <w:t xml:space="preserve"> (67,187)</w:t>
            </w:r>
          </w:p>
        </w:tc>
        <w:tc>
          <w:tcPr>
            <w:tcW w:w="146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vAlign w:val="bottom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(41,468)</w:t>
            </w:r>
          </w:p>
        </w:tc>
      </w:tr>
      <w:tr w:rsidR="00BF3FB3" w:rsidRPr="000746C7" w:rsidTr="003C546A">
        <w:trPr>
          <w:trHeight w:val="397"/>
        </w:trPr>
        <w:tc>
          <w:tcPr>
            <w:tcW w:w="1673" w:type="pct"/>
          </w:tcPr>
          <w:p w:rsidR="00BF3FB3" w:rsidRPr="000746C7" w:rsidRDefault="00BF3FB3" w:rsidP="006B3443">
            <w:pPr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38" w:type="pct"/>
          </w:tcPr>
          <w:p w:rsidR="00BF3FB3" w:rsidRPr="000746C7" w:rsidRDefault="00BF3FB3" w:rsidP="00BF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17</w:t>
            </w:r>
          </w:p>
        </w:tc>
        <w:tc>
          <w:tcPr>
            <w:tcW w:w="587" w:type="pct"/>
          </w:tcPr>
          <w:p w:rsidR="00BF3FB3" w:rsidRPr="00BF3FB3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3FB3">
              <w:rPr>
                <w:rFonts w:ascii="Angsana New" w:hAnsi="Angsana New"/>
                <w:sz w:val="30"/>
                <w:szCs w:val="30"/>
                <w:lang w:bidi="th-TH"/>
              </w:rPr>
              <w:t xml:space="preserve"> (307)</w:t>
            </w: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vAlign w:val="bottom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</w:tcPr>
          <w:p w:rsidR="00BF3FB3" w:rsidRPr="00BF3FB3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3FB3">
              <w:rPr>
                <w:rFonts w:ascii="Angsana New" w:hAnsi="Angsana New"/>
                <w:sz w:val="30"/>
                <w:szCs w:val="30"/>
                <w:lang w:bidi="th-TH"/>
              </w:rPr>
              <w:t xml:space="preserve"> (307)</w:t>
            </w:r>
          </w:p>
        </w:tc>
        <w:tc>
          <w:tcPr>
            <w:tcW w:w="146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vAlign w:val="bottom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F3FB3" w:rsidRPr="000746C7" w:rsidTr="005F0FA4">
        <w:trPr>
          <w:trHeight w:val="397"/>
        </w:trPr>
        <w:tc>
          <w:tcPr>
            <w:tcW w:w="1673" w:type="pct"/>
          </w:tcPr>
          <w:p w:rsidR="00BF3FB3" w:rsidRPr="0077316F" w:rsidRDefault="00BF3FB3" w:rsidP="006B3443">
            <w:pPr>
              <w:ind w:left="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8" w:type="pct"/>
          </w:tcPr>
          <w:p w:rsidR="00BF3FB3" w:rsidRPr="000746C7" w:rsidRDefault="00BF3FB3" w:rsidP="00BF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vAlign w:val="bottom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vAlign w:val="bottom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vAlign w:val="bottom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F3FB3" w:rsidRPr="000746C7" w:rsidTr="00BF7C1D">
        <w:trPr>
          <w:trHeight w:val="397"/>
        </w:trPr>
        <w:tc>
          <w:tcPr>
            <w:tcW w:w="1673" w:type="pct"/>
          </w:tcPr>
          <w:p w:rsidR="00BF3FB3" w:rsidRPr="000746C7" w:rsidRDefault="00BF3FB3" w:rsidP="006B3443">
            <w:pPr>
              <w:ind w:lef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538" w:type="pct"/>
          </w:tcPr>
          <w:p w:rsidR="00BF3FB3" w:rsidRPr="000746C7" w:rsidRDefault="00BF3FB3" w:rsidP="00BF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vAlign w:val="bottom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vAlign w:val="bottom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vAlign w:val="bottom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F3FB3" w:rsidRPr="000746C7" w:rsidTr="00BF7C1D">
        <w:trPr>
          <w:trHeight w:val="397"/>
        </w:trPr>
        <w:tc>
          <w:tcPr>
            <w:tcW w:w="1673" w:type="pct"/>
          </w:tcPr>
          <w:p w:rsidR="00BF3FB3" w:rsidRPr="000746C7" w:rsidRDefault="00BF3FB3" w:rsidP="006B3443">
            <w:pPr>
              <w:ind w:left="5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38" w:type="pct"/>
          </w:tcPr>
          <w:p w:rsidR="00BF3FB3" w:rsidRPr="000746C7" w:rsidRDefault="00BF3FB3" w:rsidP="00BF3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587" w:type="pct"/>
            <w:vAlign w:val="bottom"/>
          </w:tcPr>
          <w:p w:rsidR="00BF3FB3" w:rsidRPr="000746C7" w:rsidRDefault="0088349E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349E">
              <w:rPr>
                <w:rFonts w:ascii="Angsana New" w:hAnsi="Angsana New"/>
                <w:sz w:val="30"/>
                <w:szCs w:val="30"/>
                <w:lang w:bidi="th-TH"/>
              </w:rPr>
              <w:t>(560)</w:t>
            </w: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vAlign w:val="bottom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(81)</w:t>
            </w:r>
          </w:p>
        </w:tc>
        <w:tc>
          <w:tcPr>
            <w:tcW w:w="147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vAlign w:val="bottom"/>
          </w:tcPr>
          <w:p w:rsidR="00BF3FB3" w:rsidRPr="000746C7" w:rsidRDefault="0088349E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349E">
              <w:rPr>
                <w:rFonts w:ascii="Angsana New" w:hAnsi="Angsana New"/>
                <w:sz w:val="30"/>
                <w:szCs w:val="30"/>
                <w:lang w:bidi="th-TH"/>
              </w:rPr>
              <w:t>(560)</w:t>
            </w:r>
          </w:p>
        </w:tc>
        <w:tc>
          <w:tcPr>
            <w:tcW w:w="146" w:type="pct"/>
          </w:tcPr>
          <w:p w:rsidR="00BF3FB3" w:rsidRPr="000746C7" w:rsidRDefault="00BF3FB3" w:rsidP="00BF3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vAlign w:val="bottom"/>
          </w:tcPr>
          <w:p w:rsidR="00BF3FB3" w:rsidRPr="000746C7" w:rsidRDefault="00BF3FB3" w:rsidP="00BF3F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(81)</w:t>
            </w:r>
          </w:p>
        </w:tc>
      </w:tr>
      <w:tr w:rsidR="0088349E" w:rsidRPr="000746C7" w:rsidTr="00DF2679">
        <w:trPr>
          <w:trHeight w:val="397"/>
        </w:trPr>
        <w:tc>
          <w:tcPr>
            <w:tcW w:w="1673" w:type="pct"/>
          </w:tcPr>
          <w:p w:rsidR="0088349E" w:rsidRPr="000746C7" w:rsidRDefault="0088349E" w:rsidP="006B3443">
            <w:pPr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38" w:type="pct"/>
          </w:tcPr>
          <w:p w:rsidR="0088349E" w:rsidRPr="000746C7" w:rsidRDefault="0088349E" w:rsidP="0088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17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88349E" w:rsidRPr="000746C7" w:rsidRDefault="0088349E" w:rsidP="0088349E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:rsidR="0088349E" w:rsidRPr="000746C7" w:rsidRDefault="0088349E" w:rsidP="00883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vAlign w:val="bottom"/>
          </w:tcPr>
          <w:p w:rsidR="0088349E" w:rsidRPr="000746C7" w:rsidRDefault="0088349E" w:rsidP="008834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(80)</w:t>
            </w:r>
          </w:p>
        </w:tc>
        <w:tc>
          <w:tcPr>
            <w:tcW w:w="147" w:type="pct"/>
          </w:tcPr>
          <w:p w:rsidR="0088349E" w:rsidRPr="000746C7" w:rsidRDefault="0088349E" w:rsidP="00883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vAlign w:val="bottom"/>
          </w:tcPr>
          <w:p w:rsidR="0088349E" w:rsidRPr="000746C7" w:rsidRDefault="0088349E" w:rsidP="0088349E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:rsidR="0088349E" w:rsidRPr="000746C7" w:rsidRDefault="0088349E" w:rsidP="00883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vAlign w:val="bottom"/>
          </w:tcPr>
          <w:p w:rsidR="0088349E" w:rsidRPr="000746C7" w:rsidRDefault="0088349E" w:rsidP="008834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(80)</w:t>
            </w:r>
          </w:p>
        </w:tc>
      </w:tr>
      <w:tr w:rsidR="0088349E" w:rsidRPr="000746C7" w:rsidTr="005F0FA4">
        <w:trPr>
          <w:trHeight w:val="397"/>
        </w:trPr>
        <w:tc>
          <w:tcPr>
            <w:tcW w:w="1673" w:type="pct"/>
          </w:tcPr>
          <w:p w:rsidR="0088349E" w:rsidRPr="0077316F" w:rsidRDefault="0088349E" w:rsidP="006B3443">
            <w:pPr>
              <w:spacing w:line="240" w:lineRule="auto"/>
              <w:ind w:left="5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8" w:type="pct"/>
          </w:tcPr>
          <w:p w:rsidR="0088349E" w:rsidRPr="000746C7" w:rsidRDefault="0088349E" w:rsidP="0088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88349E" w:rsidRPr="000746C7" w:rsidRDefault="0088349E" w:rsidP="008834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:rsidR="0088349E" w:rsidRPr="000746C7" w:rsidRDefault="0088349E" w:rsidP="00883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:rsidR="0088349E" w:rsidRPr="000746C7" w:rsidRDefault="0088349E" w:rsidP="008834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:rsidR="0088349E" w:rsidRPr="000746C7" w:rsidRDefault="0088349E" w:rsidP="00883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:rsidR="0088349E" w:rsidRPr="000746C7" w:rsidRDefault="0088349E" w:rsidP="008834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88349E" w:rsidRPr="000746C7" w:rsidRDefault="0088349E" w:rsidP="00883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88349E" w:rsidRPr="000746C7" w:rsidRDefault="0088349E" w:rsidP="008834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8349E" w:rsidRPr="000746C7" w:rsidTr="00FA2B26">
        <w:trPr>
          <w:trHeight w:val="397"/>
        </w:trPr>
        <w:tc>
          <w:tcPr>
            <w:tcW w:w="1673" w:type="pct"/>
          </w:tcPr>
          <w:p w:rsidR="0088349E" w:rsidRPr="000746C7" w:rsidRDefault="0088349E" w:rsidP="006B3443">
            <w:pPr>
              <w:spacing w:line="240" w:lineRule="auto"/>
              <w:ind w:left="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88349E" w:rsidRPr="000746C7" w:rsidRDefault="0088349E" w:rsidP="006B3443">
            <w:pPr>
              <w:spacing w:line="240" w:lineRule="auto"/>
              <w:ind w:left="5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538" w:type="pct"/>
          </w:tcPr>
          <w:p w:rsidR="0088349E" w:rsidRPr="000746C7" w:rsidRDefault="0088349E" w:rsidP="0088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  <w:vAlign w:val="bottom"/>
          </w:tcPr>
          <w:p w:rsidR="0088349E" w:rsidRPr="0088349E" w:rsidRDefault="0088349E" w:rsidP="008834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349E">
              <w:rPr>
                <w:rFonts w:ascii="Angsana New" w:hAnsi="Angsana New"/>
                <w:sz w:val="30"/>
                <w:szCs w:val="30"/>
              </w:rPr>
              <w:t>(</w:t>
            </w:r>
            <w:r w:rsidRPr="0088349E">
              <w:rPr>
                <w:rFonts w:ascii="Angsana New" w:hAnsi="Angsana New"/>
                <w:sz w:val="30"/>
                <w:szCs w:val="30"/>
                <w:lang w:bidi="th-TH"/>
              </w:rPr>
              <w:t>38</w:t>
            </w:r>
            <w:r w:rsidR="0036284F">
              <w:rPr>
                <w:rFonts w:ascii="Angsana New" w:hAnsi="Angsana New"/>
                <w:sz w:val="30"/>
                <w:szCs w:val="30"/>
              </w:rPr>
              <w:t>,396</w:t>
            </w:r>
            <w:r w:rsidRPr="0088349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88349E" w:rsidRPr="000746C7" w:rsidRDefault="0088349E" w:rsidP="00883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vAlign w:val="bottom"/>
          </w:tcPr>
          <w:p w:rsidR="0088349E" w:rsidRPr="000746C7" w:rsidRDefault="0088349E" w:rsidP="008834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(16,564)</w:t>
            </w:r>
          </w:p>
        </w:tc>
        <w:tc>
          <w:tcPr>
            <w:tcW w:w="147" w:type="pct"/>
          </w:tcPr>
          <w:p w:rsidR="0088349E" w:rsidRPr="000746C7" w:rsidRDefault="0088349E" w:rsidP="00883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vAlign w:val="bottom"/>
          </w:tcPr>
          <w:p w:rsidR="0088349E" w:rsidRPr="0088349E" w:rsidRDefault="0036284F" w:rsidP="008834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(38,396</w:t>
            </w:r>
            <w:r w:rsidR="0088349E" w:rsidRPr="0088349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88349E" w:rsidRPr="000746C7" w:rsidRDefault="0088349E" w:rsidP="00883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vAlign w:val="bottom"/>
          </w:tcPr>
          <w:p w:rsidR="0088349E" w:rsidRPr="000746C7" w:rsidRDefault="0088349E" w:rsidP="008834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bidi="th-TH"/>
              </w:rPr>
              <w:t>(16,564)</w:t>
            </w:r>
          </w:p>
        </w:tc>
      </w:tr>
      <w:tr w:rsidR="00FA2B26" w:rsidRPr="000746C7" w:rsidTr="002D268D">
        <w:trPr>
          <w:trHeight w:val="397"/>
        </w:trPr>
        <w:tc>
          <w:tcPr>
            <w:tcW w:w="1673" w:type="pct"/>
          </w:tcPr>
          <w:p w:rsidR="00FA2B26" w:rsidRPr="000746C7" w:rsidRDefault="00FA2B26" w:rsidP="006B3443">
            <w:pPr>
              <w:spacing w:line="240" w:lineRule="auto"/>
              <w:ind w:left="54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538" w:type="pct"/>
          </w:tcPr>
          <w:p w:rsidR="00FA2B26" w:rsidRPr="000746C7" w:rsidRDefault="00FA2B26" w:rsidP="00FA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34</w:t>
            </w:r>
          </w:p>
        </w:tc>
        <w:tc>
          <w:tcPr>
            <w:tcW w:w="587" w:type="pct"/>
            <w:vAlign w:val="bottom"/>
          </w:tcPr>
          <w:p w:rsidR="00FA2B26" w:rsidRPr="000746C7" w:rsidRDefault="00FA2B26" w:rsidP="00FA2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349E">
              <w:rPr>
                <w:rFonts w:ascii="Angsana New" w:hAnsi="Angsana New"/>
                <w:sz w:val="30"/>
                <w:szCs w:val="30"/>
                <w:lang w:val="en-US" w:bidi="th-TH"/>
              </w:rPr>
              <w:t>62,002</w:t>
            </w:r>
          </w:p>
        </w:tc>
        <w:tc>
          <w:tcPr>
            <w:tcW w:w="147" w:type="pct"/>
          </w:tcPr>
          <w:p w:rsidR="00FA2B26" w:rsidRPr="000746C7" w:rsidRDefault="00FA2B26" w:rsidP="00FA2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FA2B26" w:rsidRPr="00FA2B26" w:rsidRDefault="00FA2B26" w:rsidP="00FA2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A2B26">
              <w:rPr>
                <w:rFonts w:ascii="Angsana New" w:hAnsi="Angsana New"/>
                <w:sz w:val="30"/>
                <w:szCs w:val="30"/>
                <w:lang w:bidi="th-TH"/>
              </w:rPr>
              <w:t xml:space="preserve"> 37,633 </w:t>
            </w:r>
          </w:p>
        </w:tc>
        <w:tc>
          <w:tcPr>
            <w:tcW w:w="147" w:type="pct"/>
          </w:tcPr>
          <w:p w:rsidR="00FA2B26" w:rsidRPr="000746C7" w:rsidRDefault="00FA2B26" w:rsidP="00FA2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FA2B26" w:rsidRPr="000746C7" w:rsidRDefault="00FA2B26" w:rsidP="00FA2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49E">
              <w:rPr>
                <w:rFonts w:ascii="Angsana New" w:hAnsi="Angsana New"/>
                <w:sz w:val="30"/>
                <w:szCs w:val="30"/>
                <w:lang w:val="en-US"/>
              </w:rPr>
              <w:t>62,002</w:t>
            </w:r>
          </w:p>
        </w:tc>
        <w:tc>
          <w:tcPr>
            <w:tcW w:w="146" w:type="pct"/>
          </w:tcPr>
          <w:p w:rsidR="00FA2B26" w:rsidRPr="000746C7" w:rsidRDefault="00FA2B26" w:rsidP="00FA2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FA2B26" w:rsidRPr="00FA2B26" w:rsidRDefault="00FA2B26" w:rsidP="00FA2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A2B26">
              <w:rPr>
                <w:rFonts w:ascii="Angsana New" w:hAnsi="Angsana New"/>
                <w:sz w:val="30"/>
                <w:szCs w:val="30"/>
                <w:lang w:bidi="th-TH"/>
              </w:rPr>
              <w:t xml:space="preserve"> 37,633 </w:t>
            </w:r>
          </w:p>
        </w:tc>
      </w:tr>
      <w:tr w:rsidR="00FA2B26" w:rsidRPr="000746C7" w:rsidTr="002D268D">
        <w:trPr>
          <w:trHeight w:val="397"/>
        </w:trPr>
        <w:tc>
          <w:tcPr>
            <w:tcW w:w="1673" w:type="pct"/>
          </w:tcPr>
          <w:p w:rsidR="00FA2B26" w:rsidRPr="000746C7" w:rsidRDefault="00FA2B26" w:rsidP="006B3443">
            <w:pPr>
              <w:spacing w:line="240" w:lineRule="auto"/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ขายเงินตราต่างประเทศ</w:t>
            </w:r>
          </w:p>
        </w:tc>
        <w:tc>
          <w:tcPr>
            <w:tcW w:w="538" w:type="pct"/>
          </w:tcPr>
          <w:p w:rsidR="00FA2B26" w:rsidRPr="000746C7" w:rsidRDefault="00FA2B26" w:rsidP="00FA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34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FA2B26" w:rsidRPr="000746C7" w:rsidRDefault="00FA2B26" w:rsidP="00FA2B26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:rsidR="00FA2B26" w:rsidRPr="000746C7" w:rsidRDefault="00FA2B26" w:rsidP="00FA2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FA2B26" w:rsidRPr="00FA2B26" w:rsidRDefault="00FA2B26" w:rsidP="00FA2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B2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(18,262)</w:t>
            </w:r>
          </w:p>
        </w:tc>
        <w:tc>
          <w:tcPr>
            <w:tcW w:w="147" w:type="pct"/>
          </w:tcPr>
          <w:p w:rsidR="00FA2B26" w:rsidRPr="000746C7" w:rsidRDefault="00FA2B26" w:rsidP="00FA2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:rsidR="00FA2B26" w:rsidRPr="000746C7" w:rsidRDefault="00FA2B26" w:rsidP="00FA2B26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:rsidR="00FA2B26" w:rsidRPr="000746C7" w:rsidRDefault="00FA2B26" w:rsidP="00FA2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FA2B26" w:rsidRPr="00FA2B26" w:rsidRDefault="00FA2B26" w:rsidP="00FA2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B2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(18,262)</w:t>
            </w:r>
          </w:p>
        </w:tc>
      </w:tr>
      <w:tr w:rsidR="00FA2B26" w:rsidRPr="000746C7" w:rsidTr="005F0FA4">
        <w:trPr>
          <w:trHeight w:val="397"/>
        </w:trPr>
        <w:tc>
          <w:tcPr>
            <w:tcW w:w="1673" w:type="pct"/>
          </w:tcPr>
          <w:p w:rsidR="00FA2B26" w:rsidRPr="000746C7" w:rsidRDefault="00FA2B26" w:rsidP="006B3443">
            <w:pPr>
              <w:spacing w:line="240" w:lineRule="auto"/>
              <w:ind w:left="5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ยอดความเสี่ยงคงเหลือสุทธิ </w:t>
            </w:r>
          </w:p>
        </w:tc>
        <w:tc>
          <w:tcPr>
            <w:tcW w:w="538" w:type="pct"/>
          </w:tcPr>
          <w:p w:rsidR="00FA2B26" w:rsidRPr="000746C7" w:rsidRDefault="00FA2B26" w:rsidP="00FA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2B26" w:rsidRPr="000746C7" w:rsidRDefault="00FA2B26" w:rsidP="00FA2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8349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23,60</w:t>
            </w:r>
            <w:r w:rsidR="0036284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47" w:type="pct"/>
          </w:tcPr>
          <w:p w:rsidR="00FA2B26" w:rsidRPr="000746C7" w:rsidRDefault="00FA2B26" w:rsidP="00FA2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2B26" w:rsidRPr="000746C7" w:rsidRDefault="00FA2B26" w:rsidP="00FA2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2,807</w:t>
            </w:r>
          </w:p>
        </w:tc>
        <w:tc>
          <w:tcPr>
            <w:tcW w:w="147" w:type="pct"/>
          </w:tcPr>
          <w:p w:rsidR="00FA2B26" w:rsidRPr="000746C7" w:rsidRDefault="00FA2B26" w:rsidP="00FA2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2B26" w:rsidRPr="000746C7" w:rsidRDefault="00FA2B26" w:rsidP="00FA2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8349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23,60</w:t>
            </w:r>
            <w:r w:rsidR="0036284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46" w:type="pct"/>
          </w:tcPr>
          <w:p w:rsidR="00FA2B26" w:rsidRPr="000746C7" w:rsidRDefault="00FA2B26" w:rsidP="00FA2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A2B26" w:rsidRPr="000746C7" w:rsidRDefault="00FA2B26" w:rsidP="00FA2B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2,807</w:t>
            </w:r>
          </w:p>
        </w:tc>
      </w:tr>
    </w:tbl>
    <w:p w:rsidR="00316E3C" w:rsidRDefault="00316E3C" w:rsidP="00E37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/>
          <w:sz w:val="24"/>
          <w:szCs w:val="24"/>
        </w:rPr>
      </w:pPr>
    </w:p>
    <w:p w:rsidR="002A3BB5" w:rsidRPr="000746C7" w:rsidRDefault="002A3BB5" w:rsidP="00192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  <w:r w:rsidRPr="000746C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2A3BB5" w:rsidRPr="0077316F" w:rsidRDefault="002A3BB5" w:rsidP="002A3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p w:rsidR="002A3BB5" w:rsidRPr="000746C7" w:rsidRDefault="002A3BB5" w:rsidP="006B3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</w:t>
      </w:r>
      <w:r w:rsidR="006B3443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>ตกลงไว้เมื่อครบกำหนด</w:t>
      </w:r>
    </w:p>
    <w:p w:rsidR="00C97B16" w:rsidRPr="0077316F" w:rsidRDefault="00C97B16" w:rsidP="006B3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24"/>
          <w:szCs w:val="24"/>
        </w:rPr>
      </w:pPr>
    </w:p>
    <w:p w:rsidR="0077316F" w:rsidRDefault="00C87F73" w:rsidP="006B3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="006B3443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</w:t>
      </w:r>
      <w:r w:rsidR="00247DEB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</w:t>
      </w:r>
      <w:r w:rsidR="00A02D45" w:rsidRPr="000746C7">
        <w:rPr>
          <w:rFonts w:ascii="Angsana New" w:hAnsi="Angsana New" w:hint="cs"/>
          <w:sz w:val="30"/>
          <w:szCs w:val="30"/>
          <w:cs/>
        </w:rPr>
        <w:t xml:space="preserve"> เนื่องจากกลุ่มบริษัท</w:t>
      </w:r>
      <w:r w:rsidRPr="000746C7">
        <w:rPr>
          <w:rFonts w:ascii="Angsana New" w:hAnsi="Angsana New" w:hint="cs"/>
          <w:sz w:val="30"/>
          <w:szCs w:val="30"/>
          <w:cs/>
        </w:rPr>
        <w:t xml:space="preserve">มีฐานลูกค้าจำนวนมาก </w:t>
      </w:r>
      <w:r w:rsidR="006B3443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:rsidR="002A3BB5" w:rsidRPr="000746C7" w:rsidRDefault="002A3BB5" w:rsidP="006B3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  <w:r w:rsidRPr="000746C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2A3BB5" w:rsidRPr="00D35650" w:rsidRDefault="002A3BB5" w:rsidP="002A3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:rsidR="002A3BB5" w:rsidRPr="000746C7" w:rsidRDefault="00C87F73" w:rsidP="006B3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6B344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2A3BB5" w:rsidRPr="006B3443">
        <w:rPr>
          <w:rFonts w:ascii="Angsana New" w:hAnsi="Angsana New"/>
          <w:sz w:val="30"/>
          <w:szCs w:val="30"/>
          <w:cs/>
        </w:rPr>
        <w:t>มีการควบคุมความเสี่ยงจากการขาดสภาพคล่องโดยการรักษาระดับของเงินสดและรายการ</w:t>
      </w:r>
      <w:r w:rsidR="002A3BB5" w:rsidRPr="000746C7">
        <w:rPr>
          <w:rFonts w:ascii="Angsana New" w:hAnsi="Angsana New"/>
          <w:sz w:val="30"/>
          <w:szCs w:val="30"/>
          <w:cs/>
        </w:rPr>
        <w:t>เทียบเท่าเงินสดให้เพียงพอต่อการดำเนินงานของ</w:t>
      </w:r>
      <w:r w:rsidRPr="000746C7"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="002A3BB5" w:rsidRPr="000746C7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F13AE6" w:rsidRPr="00D35650" w:rsidRDefault="00F13AE6" w:rsidP="00F13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3648D8" w:rsidRPr="000746C7" w:rsidRDefault="00C15BEA" w:rsidP="006B3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3648D8" w:rsidRPr="00D35650" w:rsidRDefault="003648D8" w:rsidP="00364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:rsidR="00DA222C" w:rsidRPr="00DA222C" w:rsidRDefault="00DA222C" w:rsidP="006B3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  <w:cs/>
        </w:rPr>
      </w:pPr>
      <w:r w:rsidRPr="00DA222C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</w:t>
      </w:r>
      <w:r w:rsidR="00247DEB">
        <w:rPr>
          <w:rFonts w:ascii="Angsana New" w:hAnsi="Angsana New"/>
          <w:sz w:val="30"/>
          <w:szCs w:val="30"/>
        </w:rPr>
        <w:t xml:space="preserve"> </w:t>
      </w:r>
      <w:r w:rsidRPr="00DA222C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หนี้สินทางการเงินที่ไม่ได้วัดมูลค่าด้วยมูลค่ายุติธรรม</w:t>
      </w:r>
      <w:r w:rsidR="00247DEB">
        <w:rPr>
          <w:rFonts w:ascii="Angsana New" w:hAnsi="Angsana New"/>
          <w:sz w:val="30"/>
          <w:szCs w:val="30"/>
        </w:rPr>
        <w:br/>
      </w:r>
      <w:r w:rsidRPr="00DA222C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:rsidR="004F128D" w:rsidRPr="00D35650" w:rsidRDefault="004F128D" w:rsidP="004F1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56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"/>
        <w:gridCol w:w="3512"/>
        <w:gridCol w:w="1350"/>
        <w:gridCol w:w="270"/>
        <w:gridCol w:w="1068"/>
        <w:gridCol w:w="180"/>
        <w:gridCol w:w="990"/>
        <w:gridCol w:w="180"/>
        <w:gridCol w:w="990"/>
        <w:gridCol w:w="180"/>
        <w:gridCol w:w="833"/>
      </w:tblGrid>
      <w:tr w:rsidR="004F128D" w:rsidRPr="000746C7" w:rsidTr="000D7EAD">
        <w:trPr>
          <w:trHeight w:val="363"/>
          <w:tblHeader/>
        </w:trPr>
        <w:tc>
          <w:tcPr>
            <w:tcW w:w="3521" w:type="dxa"/>
            <w:gridSpan w:val="2"/>
            <w:vMerge w:val="restart"/>
            <w:shd w:val="clear" w:color="auto" w:fill="auto"/>
            <w:vAlign w:val="bottom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21" w:type="dxa"/>
            <w:gridSpan w:val="7"/>
            <w:shd w:val="clear" w:color="auto" w:fill="auto"/>
            <w:vAlign w:val="bottom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F128D" w:rsidRPr="000746C7" w:rsidTr="000D7EAD">
        <w:trPr>
          <w:trHeight w:val="363"/>
          <w:tblHeader/>
        </w:trPr>
        <w:tc>
          <w:tcPr>
            <w:tcW w:w="3521" w:type="dxa"/>
            <w:gridSpan w:val="2"/>
            <w:vMerge/>
            <w:shd w:val="clear" w:color="auto" w:fill="auto"/>
            <w:vAlign w:val="bottom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2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F128D" w:rsidRPr="000746C7" w:rsidTr="000D7EAD">
        <w:trPr>
          <w:trHeight w:val="363"/>
          <w:tblHeader/>
        </w:trPr>
        <w:tc>
          <w:tcPr>
            <w:tcW w:w="3521" w:type="dxa"/>
            <w:gridSpan w:val="2"/>
            <w:shd w:val="clear" w:color="auto" w:fill="auto"/>
            <w:vAlign w:val="bottom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F128D" w:rsidRPr="000746C7" w:rsidTr="000D7EAD">
        <w:trPr>
          <w:tblHeader/>
        </w:trPr>
        <w:tc>
          <w:tcPr>
            <w:tcW w:w="3521" w:type="dxa"/>
            <w:gridSpan w:val="2"/>
            <w:shd w:val="clear" w:color="auto" w:fill="auto"/>
          </w:tcPr>
          <w:p w:rsidR="004F128D" w:rsidRPr="000746C7" w:rsidRDefault="004F128D" w:rsidP="0059388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21" w:type="dxa"/>
            <w:gridSpan w:val="7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F128D" w:rsidRPr="000746C7" w:rsidTr="000D7EAD">
        <w:tc>
          <w:tcPr>
            <w:tcW w:w="3521" w:type="dxa"/>
            <w:gridSpan w:val="2"/>
            <w:shd w:val="clear" w:color="auto" w:fill="auto"/>
          </w:tcPr>
          <w:p w:rsidR="004F128D" w:rsidRPr="000746C7" w:rsidRDefault="004F128D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93885" w:rsidRPr="000746C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B62D9"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28D" w:rsidRPr="000746C7" w:rsidTr="000D7EAD">
        <w:tc>
          <w:tcPr>
            <w:tcW w:w="3521" w:type="dxa"/>
            <w:gridSpan w:val="2"/>
            <w:shd w:val="clear" w:color="auto" w:fill="auto"/>
          </w:tcPr>
          <w:p w:rsidR="00CA632C" w:rsidRPr="006B3443" w:rsidRDefault="00CA632C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34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6B34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6C60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6B34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วัดด้วย</w:t>
            </w:r>
          </w:p>
          <w:p w:rsidR="004F128D" w:rsidRPr="000746C7" w:rsidRDefault="00CA632C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34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4F128D" w:rsidRPr="006B34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  <w:r w:rsidRPr="006B34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4F128D" w:rsidRPr="000746C7" w:rsidRDefault="004F128D" w:rsidP="0059388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28D" w:rsidRPr="000746C7" w:rsidTr="000D7EAD">
        <w:tc>
          <w:tcPr>
            <w:tcW w:w="3521" w:type="dxa"/>
            <w:gridSpan w:val="2"/>
            <w:shd w:val="clear" w:color="auto" w:fill="auto"/>
            <w:vAlign w:val="bottom"/>
          </w:tcPr>
          <w:p w:rsidR="004F128D" w:rsidRPr="000746C7" w:rsidRDefault="004F128D" w:rsidP="00247DEB">
            <w:pPr>
              <w:spacing w:line="240" w:lineRule="auto"/>
              <w:ind w:left="112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>ขายเงินตราต่างประเทศ</w:t>
            </w: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1FCD" w:rsidRPr="000746C7" w:rsidTr="000D7EAD">
        <w:tc>
          <w:tcPr>
            <w:tcW w:w="3521" w:type="dxa"/>
            <w:gridSpan w:val="2"/>
            <w:shd w:val="clear" w:color="auto" w:fill="auto"/>
            <w:vAlign w:val="bottom"/>
          </w:tcPr>
          <w:p w:rsidR="00191FCD" w:rsidRPr="000746C7" w:rsidRDefault="00191FCD" w:rsidP="00247DEB">
            <w:pPr>
              <w:spacing w:line="240" w:lineRule="auto"/>
              <w:ind w:left="112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   ล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่วงหน้า</w:t>
            </w:r>
          </w:p>
        </w:tc>
        <w:tc>
          <w:tcPr>
            <w:tcW w:w="1350" w:type="dxa"/>
          </w:tcPr>
          <w:p w:rsidR="00191FCD" w:rsidRPr="000746C7" w:rsidRDefault="003364E8" w:rsidP="00FC6BA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91FCD" w:rsidRPr="000746C7" w:rsidRDefault="00191FCD" w:rsidP="00191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191FCD" w:rsidRPr="000746C7" w:rsidRDefault="003364E8" w:rsidP="00191FC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91FCD" w:rsidRPr="000746C7" w:rsidRDefault="00191FCD" w:rsidP="00191FC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91FCD" w:rsidRPr="000746C7" w:rsidRDefault="003364E8" w:rsidP="0077316F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3364E8">
              <w:rPr>
                <w:rFonts w:ascii="Angsana New" w:hAnsi="Angsana New"/>
                <w:sz w:val="30"/>
                <w:szCs w:val="30"/>
              </w:rPr>
              <w:t>(556)</w:t>
            </w:r>
          </w:p>
        </w:tc>
        <w:tc>
          <w:tcPr>
            <w:tcW w:w="180" w:type="dxa"/>
            <w:shd w:val="clear" w:color="auto" w:fill="auto"/>
          </w:tcPr>
          <w:p w:rsidR="00191FCD" w:rsidRPr="000746C7" w:rsidRDefault="00191FCD" w:rsidP="00191FC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91FCD" w:rsidRPr="000746C7" w:rsidRDefault="003364E8" w:rsidP="00FC6BA1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91FCD" w:rsidRPr="000746C7" w:rsidRDefault="00191FCD" w:rsidP="00191FC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191FCD" w:rsidRPr="000746C7" w:rsidRDefault="003364E8" w:rsidP="0077316F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3364E8">
              <w:rPr>
                <w:rFonts w:ascii="Angsana New" w:hAnsi="Angsana New"/>
                <w:sz w:val="30"/>
                <w:szCs w:val="30"/>
              </w:rPr>
              <w:t>(556)</w:t>
            </w:r>
          </w:p>
        </w:tc>
      </w:tr>
      <w:tr w:rsidR="0077316F" w:rsidRPr="000746C7" w:rsidTr="000D7EAD">
        <w:tc>
          <w:tcPr>
            <w:tcW w:w="3521" w:type="dxa"/>
            <w:gridSpan w:val="2"/>
            <w:shd w:val="clear" w:color="auto" w:fill="auto"/>
            <w:vAlign w:val="bottom"/>
          </w:tcPr>
          <w:p w:rsidR="0077316F" w:rsidRPr="000746C7" w:rsidRDefault="0077316F" w:rsidP="00247DEB">
            <w:pPr>
              <w:spacing w:line="240" w:lineRule="auto"/>
              <w:ind w:left="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7316F" w:rsidRDefault="0077316F" w:rsidP="00FC6BA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77316F" w:rsidRPr="000746C7" w:rsidRDefault="0077316F" w:rsidP="00191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77316F" w:rsidRDefault="0077316F" w:rsidP="00191FC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7316F" w:rsidRPr="000746C7" w:rsidRDefault="0077316F" w:rsidP="00191FC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7316F" w:rsidRPr="003364E8" w:rsidRDefault="0077316F" w:rsidP="00EB62D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7316F" w:rsidRPr="000746C7" w:rsidRDefault="0077316F" w:rsidP="00191FC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7316F" w:rsidRDefault="0077316F" w:rsidP="00FC6BA1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7316F" w:rsidRPr="000746C7" w:rsidRDefault="0077316F" w:rsidP="00191FC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77316F" w:rsidRPr="003364E8" w:rsidRDefault="0077316F" w:rsidP="00EB62D9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E3C" w:rsidRPr="000746C7" w:rsidTr="000D7EAD">
        <w:tc>
          <w:tcPr>
            <w:tcW w:w="3521" w:type="dxa"/>
            <w:gridSpan w:val="2"/>
            <w:shd w:val="clear" w:color="auto" w:fill="auto"/>
            <w:vAlign w:val="bottom"/>
          </w:tcPr>
          <w:p w:rsidR="00316E3C" w:rsidRPr="000746C7" w:rsidRDefault="00316E3C" w:rsidP="00247DEB">
            <w:pPr>
              <w:spacing w:line="240" w:lineRule="auto"/>
              <w:ind w:left="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16E3C" w:rsidRDefault="00316E3C" w:rsidP="00FC6BA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316E3C" w:rsidRPr="000746C7" w:rsidRDefault="00316E3C" w:rsidP="00191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16E3C" w:rsidRDefault="00316E3C" w:rsidP="00191FC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16E3C" w:rsidRPr="000746C7" w:rsidRDefault="00316E3C" w:rsidP="00191FC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16E3C" w:rsidRPr="003364E8" w:rsidRDefault="00316E3C" w:rsidP="00EB62D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16E3C" w:rsidRPr="000746C7" w:rsidRDefault="00316E3C" w:rsidP="00191FC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16E3C" w:rsidRDefault="00316E3C" w:rsidP="00FC6BA1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16E3C" w:rsidRPr="000746C7" w:rsidRDefault="00316E3C" w:rsidP="00191FC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316E3C" w:rsidRPr="003364E8" w:rsidRDefault="00316E3C" w:rsidP="00EB62D9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28D" w:rsidRPr="000746C7" w:rsidTr="000D7EAD">
        <w:trPr>
          <w:gridBefore w:val="1"/>
          <w:wBefore w:w="9" w:type="dxa"/>
        </w:trPr>
        <w:tc>
          <w:tcPr>
            <w:tcW w:w="3512" w:type="dxa"/>
            <w:shd w:val="clear" w:color="auto" w:fill="auto"/>
          </w:tcPr>
          <w:p w:rsidR="004F128D" w:rsidRPr="000746C7" w:rsidRDefault="004F128D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EB62D9"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32C" w:rsidRPr="000746C7" w:rsidTr="000D7EAD">
        <w:trPr>
          <w:gridBefore w:val="1"/>
          <w:wBefore w:w="9" w:type="dxa"/>
        </w:trPr>
        <w:tc>
          <w:tcPr>
            <w:tcW w:w="3512" w:type="dxa"/>
            <w:shd w:val="clear" w:color="auto" w:fill="auto"/>
          </w:tcPr>
          <w:p w:rsidR="00CA632C" w:rsidRPr="000746C7" w:rsidRDefault="00CA632C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0746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6C60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0746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วัดด้วย</w:t>
            </w:r>
          </w:p>
          <w:p w:rsidR="00CA632C" w:rsidRPr="000746C7" w:rsidRDefault="00CA632C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981"/>
              </w:tabs>
              <w:ind w:left="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350" w:type="dxa"/>
          </w:tcPr>
          <w:p w:rsidR="00CA632C" w:rsidRPr="000746C7" w:rsidRDefault="00CA632C" w:rsidP="00CA63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632C" w:rsidRPr="000746C7" w:rsidRDefault="00CA632C" w:rsidP="00CA63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CA632C" w:rsidRPr="000746C7" w:rsidRDefault="00CA632C" w:rsidP="00CA632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CA632C" w:rsidRPr="000746C7" w:rsidRDefault="00CA632C" w:rsidP="00CA632C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A632C" w:rsidRPr="000746C7" w:rsidRDefault="00CA632C" w:rsidP="00CA63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A632C" w:rsidRPr="000746C7" w:rsidRDefault="00CA632C" w:rsidP="00CA63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A632C" w:rsidRPr="000746C7" w:rsidRDefault="00CA632C" w:rsidP="00CA632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CA632C" w:rsidRPr="000746C7" w:rsidRDefault="00CA632C" w:rsidP="00CA63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CA632C" w:rsidRPr="000746C7" w:rsidRDefault="00CA632C" w:rsidP="00CA63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28D" w:rsidRPr="000746C7" w:rsidTr="000D7EAD">
        <w:trPr>
          <w:gridBefore w:val="1"/>
          <w:wBefore w:w="9" w:type="dxa"/>
        </w:trPr>
        <w:tc>
          <w:tcPr>
            <w:tcW w:w="3512" w:type="dxa"/>
            <w:shd w:val="clear" w:color="auto" w:fill="auto"/>
            <w:vAlign w:val="bottom"/>
          </w:tcPr>
          <w:p w:rsidR="004F128D" w:rsidRPr="000746C7" w:rsidRDefault="004F128D" w:rsidP="00247DEB">
            <w:pPr>
              <w:spacing w:line="240" w:lineRule="auto"/>
              <w:ind w:left="112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>ขายเงินตราต่างประเทศ</w:t>
            </w: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2D9" w:rsidRPr="000746C7" w:rsidTr="000D7EAD">
        <w:trPr>
          <w:gridBefore w:val="1"/>
          <w:wBefore w:w="9" w:type="dxa"/>
        </w:trPr>
        <w:tc>
          <w:tcPr>
            <w:tcW w:w="3512" w:type="dxa"/>
            <w:shd w:val="clear" w:color="auto" w:fill="auto"/>
            <w:vAlign w:val="bottom"/>
          </w:tcPr>
          <w:p w:rsidR="00EB62D9" w:rsidRPr="000746C7" w:rsidRDefault="00EB62D9" w:rsidP="00247DEB">
            <w:pPr>
              <w:spacing w:line="240" w:lineRule="auto"/>
              <w:ind w:left="112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   ล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่วงหน้า</w:t>
            </w:r>
          </w:p>
        </w:tc>
        <w:tc>
          <w:tcPr>
            <w:tcW w:w="1350" w:type="dxa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746C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746C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B62D9" w:rsidRPr="000746C7" w:rsidRDefault="00EB62D9" w:rsidP="00EB62D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(151)</w:t>
            </w:r>
          </w:p>
        </w:tc>
        <w:tc>
          <w:tcPr>
            <w:tcW w:w="180" w:type="dxa"/>
            <w:shd w:val="clear" w:color="auto" w:fill="auto"/>
          </w:tcPr>
          <w:p w:rsidR="00EB62D9" w:rsidRPr="000746C7" w:rsidRDefault="00EB62D9" w:rsidP="00EB62D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746C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B62D9" w:rsidRPr="000746C7" w:rsidRDefault="00EB62D9" w:rsidP="00EB62D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(151)</w:t>
            </w:r>
          </w:p>
        </w:tc>
      </w:tr>
      <w:tr w:rsidR="00EB62D9" w:rsidRPr="000746C7" w:rsidTr="000D7EAD">
        <w:trPr>
          <w:gridBefore w:val="1"/>
          <w:wBefore w:w="9" w:type="dxa"/>
        </w:trPr>
        <w:tc>
          <w:tcPr>
            <w:tcW w:w="3512" w:type="dxa"/>
            <w:shd w:val="clear" w:color="auto" w:fill="auto"/>
            <w:vAlign w:val="bottom"/>
          </w:tcPr>
          <w:p w:rsidR="00EB62D9" w:rsidRPr="000746C7" w:rsidRDefault="00EB62D9" w:rsidP="00EB62D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B62D9" w:rsidRPr="000746C7" w:rsidRDefault="00EB62D9" w:rsidP="00EB62D9">
            <w:pPr>
              <w:pStyle w:val="31"/>
              <w:tabs>
                <w:tab w:val="clear" w:pos="360"/>
                <w:tab w:val="clear" w:pos="720"/>
                <w:tab w:val="decimal" w:pos="9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EB62D9" w:rsidRPr="000746C7" w:rsidRDefault="00EB62D9" w:rsidP="00EB62D9">
            <w:pPr>
              <w:pStyle w:val="31"/>
              <w:tabs>
                <w:tab w:val="clear" w:pos="360"/>
                <w:tab w:val="clear" w:pos="720"/>
                <w:tab w:val="decimal" w:pos="64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EB62D9" w:rsidRPr="000746C7" w:rsidRDefault="00EB62D9" w:rsidP="00EB62D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B62D9" w:rsidRPr="000746C7" w:rsidRDefault="00EB62D9" w:rsidP="00EB62D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B62D9" w:rsidRPr="000746C7" w:rsidRDefault="00EB62D9" w:rsidP="00EB62D9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EB62D9" w:rsidRPr="000746C7" w:rsidRDefault="00EB62D9" w:rsidP="00EB62D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E17D31" w:rsidRPr="000746C7" w:rsidRDefault="00E17D31" w:rsidP="006B3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6B3443">
        <w:rPr>
          <w:rFonts w:ascii="Angsana New" w:hAnsi="Angsana New"/>
          <w:sz w:val="30"/>
          <w:szCs w:val="30"/>
          <w:cs/>
        </w:rPr>
        <w:t>กลุ่มบริษัท</w:t>
      </w:r>
      <w:r w:rsidRPr="006B3443">
        <w:rPr>
          <w:rFonts w:ascii="Angsana New" w:hAnsi="Angsana New" w:hint="cs"/>
          <w:sz w:val="30"/>
          <w:szCs w:val="30"/>
          <w:cs/>
        </w:rPr>
        <w:t>และบริษัทไม่ได้เปิดเผยมูลค่ายุติธรรมของเครื่องมือทางการเงิน เช่น เงินสด ลูกหนี้การค้า ลูกหนี้อื่น</w:t>
      </w:r>
      <w:r w:rsidR="00F53815" w:rsidRPr="006B3443">
        <w:rPr>
          <w:rFonts w:ascii="Angsana New" w:hAnsi="Angsana New" w:hint="cs"/>
          <w:sz w:val="30"/>
          <w:szCs w:val="30"/>
          <w:cs/>
        </w:rPr>
        <w:t xml:space="preserve"> </w:t>
      </w:r>
      <w:r w:rsidRPr="006B3443">
        <w:rPr>
          <w:rFonts w:ascii="Angsana New" w:hAnsi="Angsana New" w:hint="cs"/>
          <w:sz w:val="30"/>
          <w:szCs w:val="30"/>
          <w:cs/>
        </w:rPr>
        <w:t xml:space="preserve">เจ้าหนี้การค้า เจ้าหนี้อื่น เงินกู้ยืมระยะสั้น </w:t>
      </w:r>
      <w:r w:rsidRPr="000746C7">
        <w:rPr>
          <w:rFonts w:ascii="Angsana New" w:hAnsi="Angsana New"/>
          <w:sz w:val="30"/>
          <w:szCs w:val="30"/>
          <w:cs/>
        </w:rPr>
        <w:t>เงินกู้ยืมระยะยาวและหนี้สินตามสัญญาเช่าการเงิน</w:t>
      </w:r>
      <w:r w:rsidRPr="006B3443">
        <w:rPr>
          <w:rFonts w:ascii="Angsana New" w:hAnsi="Angsana New" w:hint="cs"/>
          <w:sz w:val="30"/>
          <w:szCs w:val="30"/>
          <w:cs/>
        </w:rPr>
        <w:t>เนื่องจากราคา</w:t>
      </w:r>
      <w:r w:rsidR="00460BDC">
        <w:rPr>
          <w:rFonts w:ascii="Angsana New" w:hAnsi="Angsana New"/>
          <w:sz w:val="30"/>
          <w:szCs w:val="30"/>
          <w:cs/>
        </w:rPr>
        <w:br/>
      </w:r>
      <w:r w:rsidRPr="006B3443">
        <w:rPr>
          <w:rFonts w:ascii="Angsana New" w:hAnsi="Angsana New" w:hint="cs"/>
          <w:sz w:val="30"/>
          <w:szCs w:val="30"/>
          <w:cs/>
        </w:rPr>
        <w:t>ตามบัญชีใกล้เคียงกับมูลค่ายุติธรรมจากเ</w:t>
      </w:r>
      <w:r w:rsidRPr="000746C7">
        <w:rPr>
          <w:rFonts w:ascii="Angsana New" w:hAnsi="Angsana New"/>
          <w:sz w:val="30"/>
          <w:szCs w:val="30"/>
          <w:cs/>
        </w:rPr>
        <w:t>ครื่องมือทางการเงินเหล่านี้จะครบกำหนดใ</w:t>
      </w:r>
      <w:r w:rsidRPr="000746C7">
        <w:rPr>
          <w:rFonts w:ascii="Angsana New" w:hAnsi="Angsana New" w:hint="cs"/>
          <w:sz w:val="30"/>
          <w:szCs w:val="30"/>
          <w:cs/>
        </w:rPr>
        <w:t>นร</w:t>
      </w:r>
      <w:r w:rsidRPr="000746C7">
        <w:rPr>
          <w:rFonts w:ascii="Angsana New" w:hAnsi="Angsana New"/>
          <w:sz w:val="30"/>
          <w:szCs w:val="30"/>
          <w:cs/>
        </w:rPr>
        <w:t>ะยะเวลาอันสั้น</w:t>
      </w:r>
    </w:p>
    <w:p w:rsidR="00E17D31" w:rsidRPr="006B3443" w:rsidRDefault="00E17D31" w:rsidP="00D9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3443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การวัดมูลค่ายุติธรรม </w:t>
      </w:r>
    </w:p>
    <w:p w:rsidR="00E17D31" w:rsidRPr="00B27EE7" w:rsidRDefault="00E17D31" w:rsidP="00D94875">
      <w:pPr>
        <w:pStyle w:val="block"/>
        <w:spacing w:after="0" w:line="240" w:lineRule="atLeast"/>
        <w:ind w:left="720"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:rsidR="00E17D31" w:rsidRPr="000746C7" w:rsidRDefault="00E17D31" w:rsidP="00D9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  <w:r w:rsidRPr="000746C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E17D31" w:rsidRPr="00B27EE7" w:rsidRDefault="00E17D31" w:rsidP="00D94875">
      <w:pPr>
        <w:pStyle w:val="block"/>
        <w:spacing w:after="0" w:line="240" w:lineRule="atLeast"/>
        <w:ind w:left="720"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:rsidR="00E17D31" w:rsidRPr="0014301E" w:rsidRDefault="00E17D31" w:rsidP="00D9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0746C7">
        <w:rPr>
          <w:rFonts w:ascii="Angsana New" w:hAnsi="Angsana New"/>
          <w:sz w:val="30"/>
          <w:szCs w:val="30"/>
        </w:rPr>
        <w:t>2</w:t>
      </w:r>
      <w:r w:rsidRPr="000746C7">
        <w:rPr>
          <w:rFonts w:ascii="Angsana New" w:hAnsi="Angsana New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ของเครื่องมือทางการเงินที่</w:t>
      </w:r>
      <w:r w:rsidR="0014301E">
        <w:rPr>
          <w:rFonts w:ascii="Angsana New" w:hAnsi="Angsana New" w:hint="cs"/>
          <w:sz w:val="30"/>
          <w:szCs w:val="30"/>
          <w:cs/>
        </w:rPr>
        <w:t>ไม่ได้</w:t>
      </w:r>
      <w:r w:rsidRPr="000746C7">
        <w:rPr>
          <w:rFonts w:ascii="Angsana New" w:hAnsi="Angsana New" w:hint="cs"/>
          <w:sz w:val="30"/>
          <w:szCs w:val="30"/>
          <w:cs/>
        </w:rPr>
        <w:t>วัดมูลค่าด้วยมูลค่ายุติธรรมในงบแสดงฐานะ</w:t>
      </w:r>
      <w:r w:rsidR="0014301E">
        <w:rPr>
          <w:rFonts w:ascii="Angsana New" w:hAnsi="Angsana New" w:hint="cs"/>
          <w:sz w:val="30"/>
          <w:szCs w:val="30"/>
          <w:cs/>
        </w:rPr>
        <w:t xml:space="preserve">การเงิน </w:t>
      </w:r>
      <w:r w:rsidR="00DB22A6" w:rsidRPr="0049170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B22A6">
        <w:rPr>
          <w:rFonts w:ascii="Angsana New" w:hAnsi="Angsana New"/>
          <w:sz w:val="30"/>
          <w:szCs w:val="30"/>
        </w:rPr>
        <w:br/>
        <w:t xml:space="preserve">31 </w:t>
      </w:r>
      <w:r w:rsidR="00DB22A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B22A6">
        <w:rPr>
          <w:rFonts w:ascii="Angsana New" w:hAnsi="Angsana New"/>
          <w:sz w:val="30"/>
          <w:szCs w:val="30"/>
        </w:rPr>
        <w:t>2561</w:t>
      </w:r>
      <w:r w:rsidR="00DB22A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22A6">
        <w:rPr>
          <w:rFonts w:ascii="Angsana New" w:hAnsi="Angsana New"/>
          <w:sz w:val="30"/>
          <w:szCs w:val="30"/>
        </w:rPr>
        <w:t>2560</w:t>
      </w:r>
      <w:r w:rsidR="00DB22A6">
        <w:rPr>
          <w:rFonts w:ascii="Angsana New" w:hAnsi="Angsana New" w:hint="cs"/>
          <w:sz w:val="30"/>
          <w:szCs w:val="30"/>
          <w:cs/>
        </w:rPr>
        <w:t xml:space="preserve"> </w:t>
      </w:r>
      <w:r w:rsidR="0014301E">
        <w:rPr>
          <w:rFonts w:ascii="Angsana New" w:hAnsi="Angsana New" w:hint="cs"/>
          <w:sz w:val="30"/>
          <w:szCs w:val="30"/>
          <w:cs/>
        </w:rPr>
        <w:t xml:space="preserve">ขั้นตอนการประเมินมูลค่าได้เปิดเผยในหมายเหตุข้อ </w:t>
      </w:r>
      <w:r w:rsidR="000D7EAD">
        <w:rPr>
          <w:rFonts w:ascii="Angsana New" w:hAnsi="Angsana New"/>
          <w:sz w:val="30"/>
          <w:szCs w:val="30"/>
        </w:rPr>
        <w:t>2</w:t>
      </w:r>
      <w:r w:rsidR="009701F4">
        <w:rPr>
          <w:rFonts w:ascii="Angsana New" w:hAnsi="Angsana New"/>
          <w:sz w:val="30"/>
          <w:szCs w:val="30"/>
        </w:rPr>
        <w:t xml:space="preserve"> </w:t>
      </w:r>
      <w:r w:rsidR="0014301E" w:rsidRPr="00571EB1">
        <w:rPr>
          <w:rFonts w:ascii="Angsana New" w:hAnsi="Angsana New"/>
          <w:sz w:val="30"/>
          <w:szCs w:val="30"/>
        </w:rPr>
        <w:t>(</w:t>
      </w:r>
      <w:r w:rsidR="0014301E" w:rsidRPr="00571EB1">
        <w:rPr>
          <w:rFonts w:ascii="Angsana New" w:hAnsi="Angsana New" w:hint="cs"/>
          <w:sz w:val="30"/>
          <w:szCs w:val="30"/>
          <w:cs/>
        </w:rPr>
        <w:t>ง</w:t>
      </w:r>
      <w:r w:rsidR="0014301E" w:rsidRPr="00571EB1">
        <w:rPr>
          <w:rFonts w:ascii="Angsana New" w:hAnsi="Angsana New"/>
          <w:sz w:val="30"/>
          <w:szCs w:val="30"/>
        </w:rPr>
        <w:t>)</w:t>
      </w:r>
      <w:r w:rsidR="00DB22A6" w:rsidRPr="00571EB1">
        <w:rPr>
          <w:rFonts w:ascii="Angsana New" w:hAnsi="Angsana New" w:hint="cs"/>
          <w:sz w:val="30"/>
          <w:szCs w:val="30"/>
          <w:cs/>
        </w:rPr>
        <w:t xml:space="preserve"> </w:t>
      </w:r>
    </w:p>
    <w:p w:rsidR="00D35650" w:rsidRPr="00B27EE7" w:rsidRDefault="00D35650" w:rsidP="00D9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sz w:val="24"/>
          <w:szCs w:val="24"/>
          <w:cs/>
          <w:lang w:val="en-GB"/>
        </w:rPr>
      </w:pPr>
    </w:p>
    <w:p w:rsidR="00DB22A6" w:rsidRPr="00DB22A6" w:rsidRDefault="00DB22A6" w:rsidP="00D9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DB22A6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DB22A6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  <w:r w:rsidRPr="00DB22A6">
        <w:rPr>
          <w:rFonts w:ascii="Angsana New" w:hAnsi="Angsana New" w:hint="cs"/>
          <w:b/>
          <w:bCs/>
          <w:sz w:val="30"/>
          <w:szCs w:val="30"/>
          <w:cs/>
        </w:rPr>
        <w:t>ที่ไม่ได้วัดมูลค่า</w:t>
      </w:r>
      <w:r w:rsidRPr="00DB22A6">
        <w:rPr>
          <w:rFonts w:ascii="Angsana New" w:hAnsi="Angsana New"/>
          <w:b/>
          <w:bCs/>
          <w:sz w:val="30"/>
          <w:szCs w:val="30"/>
          <w:cs/>
        </w:rPr>
        <w:t xml:space="preserve">ด้วยมูลค่ายุติธรรม </w:t>
      </w:r>
    </w:p>
    <w:p w:rsidR="00DB22A6" w:rsidRPr="00C45A92" w:rsidRDefault="00DB22A6" w:rsidP="00D94875">
      <w:pPr>
        <w:pStyle w:val="block"/>
        <w:spacing w:after="0" w:line="240" w:lineRule="atLeast"/>
        <w:ind w:left="720" w:right="-7" w:firstLine="90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2502"/>
        <w:gridCol w:w="236"/>
        <w:gridCol w:w="6532"/>
      </w:tblGrid>
      <w:tr w:rsidR="00DB22A6" w:rsidRPr="00474634" w:rsidTr="000D7EAD">
        <w:trPr>
          <w:tblHeader/>
        </w:trPr>
        <w:tc>
          <w:tcPr>
            <w:tcW w:w="2502" w:type="dxa"/>
            <w:shd w:val="clear" w:color="auto" w:fill="auto"/>
          </w:tcPr>
          <w:p w:rsidR="00DB22A6" w:rsidRPr="0065759C" w:rsidRDefault="00DB22A6" w:rsidP="00D94875">
            <w:pPr>
              <w:pStyle w:val="block"/>
              <w:spacing w:after="0" w:line="240" w:lineRule="atLeast"/>
              <w:ind w:left="144" w:right="-108" w:hanging="3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:rsidR="00DB22A6" w:rsidRPr="0065759C" w:rsidRDefault="00DB22A6" w:rsidP="00D94875">
            <w:pPr>
              <w:pStyle w:val="block"/>
              <w:spacing w:after="0" w:line="240" w:lineRule="atLeast"/>
              <w:ind w:left="720" w:right="-7" w:firstLine="9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32" w:type="dxa"/>
            <w:shd w:val="clear" w:color="auto" w:fill="auto"/>
          </w:tcPr>
          <w:p w:rsidR="00DB22A6" w:rsidRDefault="00DB22A6" w:rsidP="00D94875">
            <w:pPr>
              <w:pStyle w:val="block"/>
              <w:spacing w:after="0" w:line="240" w:lineRule="atLeast"/>
              <w:ind w:left="72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  <w:p w:rsidR="00DB22A6" w:rsidRPr="00195725" w:rsidRDefault="00DB22A6" w:rsidP="00D94875">
            <w:pPr>
              <w:pStyle w:val="block"/>
              <w:spacing w:after="0" w:line="240" w:lineRule="atLeast"/>
              <w:ind w:left="720" w:right="-108" w:firstLine="9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</w:p>
        </w:tc>
      </w:tr>
      <w:tr w:rsidR="00DB22A6" w:rsidRPr="00474634" w:rsidTr="000D7EAD">
        <w:tc>
          <w:tcPr>
            <w:tcW w:w="2502" w:type="dxa"/>
            <w:shd w:val="clear" w:color="auto" w:fill="auto"/>
          </w:tcPr>
          <w:p w:rsidR="00DB22A6" w:rsidRPr="0065759C" w:rsidRDefault="00DB22A6" w:rsidP="00D94875">
            <w:pPr>
              <w:pStyle w:val="block"/>
              <w:spacing w:after="0" w:line="240" w:lineRule="atLeast"/>
              <w:ind w:left="144" w:right="-108" w:hanging="3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:rsidR="00DB22A6" w:rsidRPr="0065759C" w:rsidRDefault="00DB22A6" w:rsidP="00D94875">
            <w:pPr>
              <w:pStyle w:val="block"/>
              <w:spacing w:after="0" w:line="240" w:lineRule="atLeast"/>
              <w:ind w:left="720" w:right="-7" w:firstLine="9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32" w:type="dxa"/>
            <w:shd w:val="clear" w:color="auto" w:fill="auto"/>
          </w:tcPr>
          <w:p w:rsidR="00DB22A6" w:rsidRPr="0065759C" w:rsidRDefault="00DB22A6" w:rsidP="00D94875">
            <w:pPr>
              <w:pStyle w:val="block"/>
              <w:spacing w:after="0" w:line="240" w:lineRule="atLeast"/>
              <w:ind w:left="72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759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DE368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316E3C" w:rsidRDefault="00316E3C" w:rsidP="00773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:rsidR="00E853C4" w:rsidRPr="000746C7" w:rsidRDefault="00A2434D" w:rsidP="0077316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</w:rPr>
      </w:pPr>
      <w:r w:rsidRPr="00244491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</w:t>
      </w:r>
      <w:r w:rsidR="00272E27" w:rsidRPr="00244491">
        <w:rPr>
          <w:rFonts w:ascii="Angsana New" w:hAnsi="Angsana New"/>
          <w:b/>
          <w:bCs/>
          <w:color w:val="000000"/>
          <w:sz w:val="30"/>
          <w:szCs w:val="30"/>
          <w:cs/>
        </w:rPr>
        <w:t>กับกิจการที่ไม่เกี่ยวข้องกัน</w:t>
      </w:r>
    </w:p>
    <w:p w:rsidR="00B41B17" w:rsidRPr="0086709B" w:rsidRDefault="00B41B17" w:rsidP="00EB5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26"/>
        <w:gridCol w:w="158"/>
        <w:gridCol w:w="292"/>
        <w:gridCol w:w="1168"/>
        <w:gridCol w:w="270"/>
        <w:gridCol w:w="1084"/>
        <w:gridCol w:w="269"/>
        <w:gridCol w:w="1082"/>
        <w:gridCol w:w="269"/>
        <w:gridCol w:w="1080"/>
      </w:tblGrid>
      <w:tr w:rsidR="00A646E5" w:rsidRPr="000746C7" w:rsidTr="00DA00E2">
        <w:trPr>
          <w:tblHeader/>
        </w:trPr>
        <w:tc>
          <w:tcPr>
            <w:tcW w:w="1917" w:type="pct"/>
          </w:tcPr>
          <w:p w:rsidR="00A646E5" w:rsidRPr="000746C7" w:rsidRDefault="00A646E5" w:rsidP="00D8130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45" w:type="pct"/>
            <w:gridSpan w:val="2"/>
          </w:tcPr>
          <w:p w:rsidR="00A646E5" w:rsidRPr="000746C7" w:rsidRDefault="00A646E5" w:rsidP="00D8130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71" w:type="pct"/>
            <w:gridSpan w:val="3"/>
          </w:tcPr>
          <w:p w:rsidR="00A646E5" w:rsidRPr="000746C7" w:rsidRDefault="00A646E5" w:rsidP="0013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A646E5" w:rsidRPr="000746C7" w:rsidRDefault="00A646E5" w:rsidP="0013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A646E5" w:rsidRPr="000746C7" w:rsidRDefault="00A646E5" w:rsidP="0013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62D9" w:rsidRPr="000746C7" w:rsidTr="00DA00E2">
        <w:trPr>
          <w:trHeight w:val="434"/>
          <w:tblHeader/>
        </w:trPr>
        <w:tc>
          <w:tcPr>
            <w:tcW w:w="1917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5" w:type="pct"/>
            <w:gridSpan w:val="2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35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146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A646E5" w:rsidRPr="000746C7" w:rsidTr="00DA00E2">
        <w:trPr>
          <w:trHeight w:val="434"/>
          <w:tblHeader/>
        </w:trPr>
        <w:tc>
          <w:tcPr>
            <w:tcW w:w="1917" w:type="pct"/>
          </w:tcPr>
          <w:p w:rsidR="00A646E5" w:rsidRPr="000746C7" w:rsidRDefault="00A646E5" w:rsidP="00D81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5" w:type="pct"/>
            <w:gridSpan w:val="2"/>
          </w:tcPr>
          <w:p w:rsidR="00A646E5" w:rsidRPr="000746C7" w:rsidRDefault="00A646E5" w:rsidP="00D81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39" w:type="pct"/>
            <w:gridSpan w:val="7"/>
          </w:tcPr>
          <w:p w:rsidR="00A646E5" w:rsidRPr="000746C7" w:rsidRDefault="00A646E5" w:rsidP="00D81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</w:t>
            </w:r>
            <w:r w:rsidR="0015194F"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ท)</w:t>
            </w:r>
          </w:p>
        </w:tc>
      </w:tr>
      <w:tr w:rsidR="00C47D4E" w:rsidRPr="000746C7" w:rsidTr="00DA00E2">
        <w:tc>
          <w:tcPr>
            <w:tcW w:w="1917" w:type="pct"/>
          </w:tcPr>
          <w:p w:rsidR="00A646E5" w:rsidRPr="00A527CC" w:rsidRDefault="00A646E5" w:rsidP="00D9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2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A527C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45" w:type="pct"/>
            <w:gridSpan w:val="2"/>
          </w:tcPr>
          <w:p w:rsidR="00A646E5" w:rsidRPr="000746C7" w:rsidRDefault="00A646E5" w:rsidP="00D8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:rsidR="00A646E5" w:rsidRPr="000746C7" w:rsidRDefault="00A646E5" w:rsidP="00D813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646E5" w:rsidRPr="000746C7" w:rsidRDefault="00A646E5" w:rsidP="00D81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A646E5" w:rsidRPr="000746C7" w:rsidRDefault="00A646E5" w:rsidP="00D81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:rsidR="00A646E5" w:rsidRPr="000746C7" w:rsidRDefault="00A646E5" w:rsidP="00D81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A646E5" w:rsidRPr="000746C7" w:rsidRDefault="00A646E5" w:rsidP="00D813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A646E5" w:rsidRPr="000746C7" w:rsidRDefault="00A646E5" w:rsidP="00D81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A646E5" w:rsidRPr="000746C7" w:rsidRDefault="00A646E5" w:rsidP="00D813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EB62D9" w:rsidRPr="000746C7" w:rsidTr="00DA00E2">
        <w:tc>
          <w:tcPr>
            <w:tcW w:w="1917" w:type="pct"/>
          </w:tcPr>
          <w:p w:rsidR="00EB62D9" w:rsidRPr="000746C7" w:rsidRDefault="00EB62D9" w:rsidP="00D94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</w:t>
            </w:r>
          </w:p>
          <w:p w:rsidR="00EB62D9" w:rsidRPr="000746C7" w:rsidRDefault="00EB62D9" w:rsidP="00D94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5" w:type="pct"/>
            <w:gridSpan w:val="2"/>
          </w:tcPr>
          <w:p w:rsidR="00EB62D9" w:rsidRPr="000746C7" w:rsidRDefault="00EB62D9" w:rsidP="00EB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:rsidR="00EB62D9" w:rsidRPr="000746C7" w:rsidRDefault="00082C3A" w:rsidP="0077316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2C3A">
              <w:rPr>
                <w:rFonts w:ascii="Angsana New" w:hAnsi="Angsana New"/>
                <w:sz w:val="30"/>
                <w:szCs w:val="30"/>
                <w:lang w:val="en-US" w:bidi="th-TH"/>
              </w:rPr>
              <w:t>81,022</w:t>
            </w:r>
          </w:p>
        </w:tc>
        <w:tc>
          <w:tcPr>
            <w:tcW w:w="147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:rsidR="00EB62D9" w:rsidRPr="000746C7" w:rsidRDefault="00EB62D9" w:rsidP="0077316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14,961</w:t>
            </w:r>
          </w:p>
        </w:tc>
        <w:tc>
          <w:tcPr>
            <w:tcW w:w="146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:rsidR="00EB62D9" w:rsidRPr="000746C7" w:rsidRDefault="00082C3A" w:rsidP="0077316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2C3A">
              <w:rPr>
                <w:rFonts w:ascii="Angsana New" w:hAnsi="Angsana New"/>
                <w:sz w:val="30"/>
                <w:szCs w:val="30"/>
                <w:lang w:val="en-US" w:bidi="th-TH"/>
              </w:rPr>
              <w:t>81,022</w:t>
            </w:r>
          </w:p>
        </w:tc>
        <w:tc>
          <w:tcPr>
            <w:tcW w:w="146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EB62D9" w:rsidRPr="000746C7" w:rsidRDefault="00EB62D9" w:rsidP="0077316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14,961</w:t>
            </w:r>
          </w:p>
        </w:tc>
      </w:tr>
      <w:tr w:rsidR="00EB62D9" w:rsidRPr="000746C7" w:rsidTr="00DA00E2">
        <w:tc>
          <w:tcPr>
            <w:tcW w:w="1917" w:type="pct"/>
          </w:tcPr>
          <w:p w:rsidR="00EB62D9" w:rsidRPr="000746C7" w:rsidRDefault="00EB62D9" w:rsidP="00D94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45" w:type="pct"/>
            <w:gridSpan w:val="2"/>
          </w:tcPr>
          <w:p w:rsidR="00EB62D9" w:rsidRPr="000746C7" w:rsidRDefault="00EB62D9" w:rsidP="00EB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62D9" w:rsidRPr="000746C7" w:rsidRDefault="00082C3A" w:rsidP="00D906B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82C3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81,022</w:t>
            </w:r>
          </w:p>
        </w:tc>
        <w:tc>
          <w:tcPr>
            <w:tcW w:w="147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14,961</w:t>
            </w:r>
          </w:p>
        </w:tc>
        <w:tc>
          <w:tcPr>
            <w:tcW w:w="146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62D9" w:rsidRPr="000746C7" w:rsidRDefault="00082C3A" w:rsidP="00EB62D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82C3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81,022</w:t>
            </w:r>
          </w:p>
        </w:tc>
        <w:tc>
          <w:tcPr>
            <w:tcW w:w="146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14,961</w:t>
            </w:r>
          </w:p>
        </w:tc>
      </w:tr>
      <w:tr w:rsidR="00EB62D9" w:rsidRPr="000746C7" w:rsidTr="00DA00E2">
        <w:tc>
          <w:tcPr>
            <w:tcW w:w="1917" w:type="pct"/>
          </w:tcPr>
          <w:p w:rsidR="00EB62D9" w:rsidRPr="00B27EE7" w:rsidRDefault="00EB62D9" w:rsidP="00D94875">
            <w:pPr>
              <w:pStyle w:val="a"/>
              <w:tabs>
                <w:tab w:val="clear" w:pos="1080"/>
                <w:tab w:val="left" w:pos="540"/>
              </w:tabs>
              <w:ind w:left="54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5" w:type="pct"/>
            <w:gridSpan w:val="2"/>
          </w:tcPr>
          <w:p w:rsidR="00EB62D9" w:rsidRPr="000746C7" w:rsidRDefault="00EB62D9" w:rsidP="00EB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62D9" w:rsidRPr="000746C7" w:rsidTr="00EB62D9">
        <w:tc>
          <w:tcPr>
            <w:tcW w:w="2003" w:type="pct"/>
            <w:gridSpan w:val="2"/>
          </w:tcPr>
          <w:p w:rsidR="00A527CC" w:rsidRDefault="00EB62D9" w:rsidP="00D94875">
            <w:pPr>
              <w:pStyle w:val="a"/>
              <w:tabs>
                <w:tab w:val="clear" w:pos="1080"/>
                <w:tab w:val="left" w:pos="540"/>
              </w:tabs>
              <w:ind w:left="54" w:right="-199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  <w:r w:rsidRPr="000746C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>จำนวนเงินขั้นต่ำที่ต้องจ่ายในอนาคตทั้งสิ้น</w:t>
            </w:r>
          </w:p>
          <w:p w:rsidR="00EB62D9" w:rsidRPr="000746C7" w:rsidRDefault="00A527CC" w:rsidP="00D94875">
            <w:pPr>
              <w:pStyle w:val="a"/>
              <w:tabs>
                <w:tab w:val="clear" w:pos="1080"/>
                <w:tab w:val="left" w:pos="540"/>
              </w:tabs>
              <w:ind w:left="54" w:right="-199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 xml:space="preserve">   </w:t>
            </w:r>
            <w:r w:rsidR="00EB62D9" w:rsidRPr="000746C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>ภายใต้สัญญาเช่าดำเนินงานที่ยกเลิกไม่ได้</w:t>
            </w:r>
          </w:p>
        </w:tc>
        <w:tc>
          <w:tcPr>
            <w:tcW w:w="159" w:type="pct"/>
          </w:tcPr>
          <w:p w:rsidR="00EB62D9" w:rsidRPr="000746C7" w:rsidRDefault="00EB62D9" w:rsidP="00EB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  <w:p w:rsidR="00EB62D9" w:rsidRPr="000746C7" w:rsidRDefault="00EB62D9" w:rsidP="00EB62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82C3A" w:rsidRPr="000746C7" w:rsidTr="003C546A">
        <w:tc>
          <w:tcPr>
            <w:tcW w:w="1917" w:type="pct"/>
          </w:tcPr>
          <w:p w:rsidR="00082C3A" w:rsidRPr="00A527CC" w:rsidRDefault="00082C3A" w:rsidP="00D94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27C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45" w:type="pct"/>
            <w:gridSpan w:val="2"/>
          </w:tcPr>
          <w:p w:rsidR="00082C3A" w:rsidRPr="000746C7" w:rsidRDefault="00082C3A" w:rsidP="0008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082C3A" w:rsidRPr="00D906B2" w:rsidRDefault="00082C3A" w:rsidP="00D906B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06B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1,413 </w:t>
            </w:r>
          </w:p>
        </w:tc>
        <w:tc>
          <w:tcPr>
            <w:tcW w:w="147" w:type="pct"/>
          </w:tcPr>
          <w:p w:rsidR="00082C3A" w:rsidRPr="000746C7" w:rsidRDefault="00082C3A" w:rsidP="00082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082C3A" w:rsidRPr="000746C7" w:rsidRDefault="00082C3A" w:rsidP="00082C3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11,649</w:t>
            </w:r>
          </w:p>
        </w:tc>
        <w:tc>
          <w:tcPr>
            <w:tcW w:w="146" w:type="pct"/>
          </w:tcPr>
          <w:p w:rsidR="00082C3A" w:rsidRPr="000746C7" w:rsidRDefault="00082C3A" w:rsidP="00082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2C3A" w:rsidRPr="00D906B2" w:rsidRDefault="00082C3A" w:rsidP="00D906B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06B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1,413 </w:t>
            </w:r>
          </w:p>
        </w:tc>
        <w:tc>
          <w:tcPr>
            <w:tcW w:w="146" w:type="pct"/>
          </w:tcPr>
          <w:p w:rsidR="00082C3A" w:rsidRPr="000746C7" w:rsidRDefault="00082C3A" w:rsidP="00082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082C3A" w:rsidRPr="000746C7" w:rsidRDefault="00082C3A" w:rsidP="00082C3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11,649</w:t>
            </w:r>
          </w:p>
        </w:tc>
      </w:tr>
      <w:tr w:rsidR="00082C3A" w:rsidRPr="000746C7" w:rsidTr="00B27EE7">
        <w:tc>
          <w:tcPr>
            <w:tcW w:w="1917" w:type="pct"/>
          </w:tcPr>
          <w:p w:rsidR="00082C3A" w:rsidRPr="00A527CC" w:rsidRDefault="00082C3A" w:rsidP="00D94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27C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245" w:type="pct"/>
            <w:gridSpan w:val="2"/>
          </w:tcPr>
          <w:p w:rsidR="00082C3A" w:rsidRPr="000746C7" w:rsidRDefault="00082C3A" w:rsidP="0008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082C3A" w:rsidRPr="00D906B2" w:rsidRDefault="00082C3A" w:rsidP="00D906B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06B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228 </w:t>
            </w:r>
          </w:p>
        </w:tc>
        <w:tc>
          <w:tcPr>
            <w:tcW w:w="147" w:type="pct"/>
          </w:tcPr>
          <w:p w:rsidR="00082C3A" w:rsidRPr="000746C7" w:rsidRDefault="00082C3A" w:rsidP="00082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:rsidR="00082C3A" w:rsidRPr="000746C7" w:rsidRDefault="00082C3A" w:rsidP="00082C3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46" w:type="pct"/>
          </w:tcPr>
          <w:p w:rsidR="00082C3A" w:rsidRPr="000746C7" w:rsidRDefault="00082C3A" w:rsidP="00082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082C3A" w:rsidRPr="00D906B2" w:rsidRDefault="00082C3A" w:rsidP="00D906B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06B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228 </w:t>
            </w:r>
          </w:p>
        </w:tc>
        <w:tc>
          <w:tcPr>
            <w:tcW w:w="146" w:type="pct"/>
          </w:tcPr>
          <w:p w:rsidR="00082C3A" w:rsidRPr="000746C7" w:rsidRDefault="00082C3A" w:rsidP="00082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082C3A" w:rsidRPr="000746C7" w:rsidRDefault="00082C3A" w:rsidP="00082C3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  <w:tr w:rsidR="00082C3A" w:rsidRPr="000746C7" w:rsidTr="00B27EE7">
        <w:tc>
          <w:tcPr>
            <w:tcW w:w="1917" w:type="pct"/>
          </w:tcPr>
          <w:p w:rsidR="00082C3A" w:rsidRPr="00A527CC" w:rsidRDefault="00082C3A" w:rsidP="00D94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52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45" w:type="pct"/>
            <w:gridSpan w:val="2"/>
          </w:tcPr>
          <w:p w:rsidR="00082C3A" w:rsidRPr="000746C7" w:rsidRDefault="00082C3A" w:rsidP="0008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082C3A" w:rsidRPr="00D906B2" w:rsidRDefault="00082C3A" w:rsidP="00D906B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06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1,641 </w:t>
            </w:r>
          </w:p>
        </w:tc>
        <w:tc>
          <w:tcPr>
            <w:tcW w:w="147" w:type="pct"/>
          </w:tcPr>
          <w:p w:rsidR="00082C3A" w:rsidRPr="00D906B2" w:rsidRDefault="00082C3A" w:rsidP="00082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C3A" w:rsidRPr="00D906B2" w:rsidRDefault="00082C3A" w:rsidP="00082C3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06B2">
              <w:rPr>
                <w:rFonts w:ascii="Angsana New" w:hAnsi="Angsana New"/>
                <w:b/>
                <w:bCs/>
                <w:sz w:val="30"/>
                <w:szCs w:val="30"/>
              </w:rPr>
              <w:t>12,081</w:t>
            </w:r>
          </w:p>
        </w:tc>
        <w:tc>
          <w:tcPr>
            <w:tcW w:w="146" w:type="pct"/>
          </w:tcPr>
          <w:p w:rsidR="00082C3A" w:rsidRPr="00D906B2" w:rsidRDefault="00082C3A" w:rsidP="00082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082C3A" w:rsidRPr="00D906B2" w:rsidRDefault="00082C3A" w:rsidP="00D906B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06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1,641 </w:t>
            </w:r>
          </w:p>
        </w:tc>
        <w:tc>
          <w:tcPr>
            <w:tcW w:w="146" w:type="pct"/>
          </w:tcPr>
          <w:p w:rsidR="00082C3A" w:rsidRPr="000746C7" w:rsidRDefault="00082C3A" w:rsidP="00082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C3A" w:rsidRPr="000746C7" w:rsidRDefault="00082C3A" w:rsidP="00082C3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12,081</w:t>
            </w:r>
          </w:p>
        </w:tc>
      </w:tr>
      <w:tr w:rsidR="00EB62D9" w:rsidRPr="000746C7" w:rsidTr="00B27EE7">
        <w:tc>
          <w:tcPr>
            <w:tcW w:w="1917" w:type="pct"/>
          </w:tcPr>
          <w:p w:rsidR="00EB62D9" w:rsidRPr="000746C7" w:rsidRDefault="00EB62D9" w:rsidP="00EB62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45" w:type="pct"/>
            <w:gridSpan w:val="2"/>
          </w:tcPr>
          <w:p w:rsidR="00EB62D9" w:rsidRPr="000746C7" w:rsidRDefault="00EB62D9" w:rsidP="00EB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:rsidR="00EB62D9" w:rsidRPr="000746C7" w:rsidRDefault="00EB62D9" w:rsidP="001F198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:rsidR="00EB62D9" w:rsidRPr="00D906B2" w:rsidRDefault="00EB62D9" w:rsidP="00D906B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:rsidR="00EB62D9" w:rsidRPr="000746C7" w:rsidRDefault="00EB62D9" w:rsidP="001F198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2D9" w:rsidRPr="000746C7" w:rsidTr="00DA00E2">
        <w:tc>
          <w:tcPr>
            <w:tcW w:w="1917" w:type="pct"/>
          </w:tcPr>
          <w:p w:rsidR="00EB62D9" w:rsidRPr="00247912" w:rsidRDefault="00EB62D9" w:rsidP="0024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9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</w:t>
            </w:r>
            <w:r w:rsidRPr="002479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245" w:type="pct"/>
            <w:gridSpan w:val="2"/>
          </w:tcPr>
          <w:p w:rsidR="00EB62D9" w:rsidRPr="000746C7" w:rsidRDefault="00EB62D9" w:rsidP="00EB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EB62D9" w:rsidRPr="000746C7" w:rsidRDefault="00EB62D9" w:rsidP="001F198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EB62D9" w:rsidRPr="000746C7" w:rsidRDefault="00EB62D9" w:rsidP="001F198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C3A" w:rsidRPr="000746C7" w:rsidTr="00DA00E2">
        <w:tc>
          <w:tcPr>
            <w:tcW w:w="1917" w:type="pct"/>
          </w:tcPr>
          <w:p w:rsidR="00082C3A" w:rsidRPr="00247912" w:rsidRDefault="00082C3A" w:rsidP="00247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79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45" w:type="pct"/>
            <w:gridSpan w:val="2"/>
          </w:tcPr>
          <w:p w:rsidR="00082C3A" w:rsidRPr="000746C7" w:rsidRDefault="00082C3A" w:rsidP="0008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082C3A" w:rsidRPr="00D906B2" w:rsidRDefault="00082C3A" w:rsidP="00D906B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06B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99,933 </w:t>
            </w:r>
          </w:p>
        </w:tc>
        <w:tc>
          <w:tcPr>
            <w:tcW w:w="147" w:type="pct"/>
          </w:tcPr>
          <w:p w:rsidR="00082C3A" w:rsidRPr="000746C7" w:rsidRDefault="00082C3A" w:rsidP="00082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082C3A" w:rsidRPr="000746C7" w:rsidRDefault="00082C3A" w:rsidP="00082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113,710</w:t>
            </w:r>
          </w:p>
        </w:tc>
        <w:tc>
          <w:tcPr>
            <w:tcW w:w="146" w:type="pct"/>
          </w:tcPr>
          <w:p w:rsidR="00082C3A" w:rsidRPr="000746C7" w:rsidRDefault="00082C3A" w:rsidP="00082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:rsidR="00082C3A" w:rsidRPr="00D906B2" w:rsidRDefault="00082C3A" w:rsidP="00D906B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06B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99,933 </w:t>
            </w:r>
          </w:p>
        </w:tc>
        <w:tc>
          <w:tcPr>
            <w:tcW w:w="146" w:type="pct"/>
          </w:tcPr>
          <w:p w:rsidR="00082C3A" w:rsidRPr="000746C7" w:rsidRDefault="00082C3A" w:rsidP="00082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082C3A" w:rsidRPr="000746C7" w:rsidRDefault="00082C3A" w:rsidP="00082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113,710</w:t>
            </w:r>
          </w:p>
        </w:tc>
      </w:tr>
      <w:tr w:rsidR="00AC5864" w:rsidRPr="000746C7" w:rsidTr="002D268D">
        <w:tc>
          <w:tcPr>
            <w:tcW w:w="1917" w:type="pct"/>
          </w:tcPr>
          <w:p w:rsidR="00AC5864" w:rsidRPr="006B3443" w:rsidRDefault="00AC5864" w:rsidP="00247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34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245" w:type="pct"/>
            <w:gridSpan w:val="2"/>
          </w:tcPr>
          <w:p w:rsidR="00AC5864" w:rsidRPr="000746C7" w:rsidRDefault="00AC5864" w:rsidP="00AC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AC5864" w:rsidRPr="00D906B2" w:rsidRDefault="00AC5864" w:rsidP="00AC5864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06B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62,002 </w:t>
            </w:r>
          </w:p>
        </w:tc>
        <w:tc>
          <w:tcPr>
            <w:tcW w:w="147" w:type="pct"/>
          </w:tcPr>
          <w:p w:rsidR="00AC5864" w:rsidRPr="000746C7" w:rsidRDefault="00AC5864" w:rsidP="00AC5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AC5864" w:rsidRPr="00FA2B26" w:rsidRDefault="00AC5864" w:rsidP="00AC58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A2B26">
              <w:rPr>
                <w:rFonts w:ascii="Angsana New" w:hAnsi="Angsana New"/>
                <w:sz w:val="30"/>
                <w:szCs w:val="30"/>
                <w:lang w:bidi="th-TH"/>
              </w:rPr>
              <w:t xml:space="preserve"> 37,633 </w:t>
            </w:r>
          </w:p>
        </w:tc>
        <w:tc>
          <w:tcPr>
            <w:tcW w:w="146" w:type="pct"/>
          </w:tcPr>
          <w:p w:rsidR="00AC5864" w:rsidRPr="000746C7" w:rsidRDefault="00AC5864" w:rsidP="00AC5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C5864" w:rsidRPr="00D906B2" w:rsidRDefault="00AC5864" w:rsidP="00AC586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06B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62,002 </w:t>
            </w:r>
          </w:p>
        </w:tc>
        <w:tc>
          <w:tcPr>
            <w:tcW w:w="146" w:type="pct"/>
          </w:tcPr>
          <w:p w:rsidR="00AC5864" w:rsidRPr="000746C7" w:rsidRDefault="00AC5864" w:rsidP="00AC5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AC5864" w:rsidRPr="00FA2B26" w:rsidRDefault="00AC5864" w:rsidP="00AC58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A2B26">
              <w:rPr>
                <w:rFonts w:ascii="Angsana New" w:hAnsi="Angsana New"/>
                <w:sz w:val="30"/>
                <w:szCs w:val="30"/>
                <w:lang w:bidi="th-TH"/>
              </w:rPr>
              <w:t xml:space="preserve"> 37,633 </w:t>
            </w:r>
          </w:p>
        </w:tc>
      </w:tr>
      <w:tr w:rsidR="00AC5864" w:rsidRPr="000746C7" w:rsidTr="002D268D">
        <w:tc>
          <w:tcPr>
            <w:tcW w:w="1917" w:type="pct"/>
          </w:tcPr>
          <w:p w:rsidR="00AC5864" w:rsidRPr="006B3443" w:rsidRDefault="00AC5864" w:rsidP="00247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34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245" w:type="pct"/>
            <w:gridSpan w:val="2"/>
          </w:tcPr>
          <w:p w:rsidR="00AC5864" w:rsidRPr="000746C7" w:rsidRDefault="00AC5864" w:rsidP="00AC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AC5864" w:rsidRPr="00D906B2" w:rsidRDefault="00AC5864" w:rsidP="00AC586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AC5864" w:rsidRPr="000746C7" w:rsidRDefault="00AC5864" w:rsidP="00AC5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AC5864" w:rsidRPr="00FA2B26" w:rsidRDefault="00AC5864" w:rsidP="00AC58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B2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(18,262)</w:t>
            </w:r>
          </w:p>
        </w:tc>
        <w:tc>
          <w:tcPr>
            <w:tcW w:w="146" w:type="pct"/>
          </w:tcPr>
          <w:p w:rsidR="00AC5864" w:rsidRPr="000746C7" w:rsidRDefault="00AC5864" w:rsidP="00AC5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C5864" w:rsidRPr="00D906B2" w:rsidRDefault="00AC5864" w:rsidP="00AC5864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AC5864" w:rsidRPr="000746C7" w:rsidRDefault="00AC5864" w:rsidP="00AC5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AC5864" w:rsidRPr="00FA2B26" w:rsidRDefault="00AC5864" w:rsidP="00AC58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B2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(18,262)</w:t>
            </w:r>
          </w:p>
        </w:tc>
      </w:tr>
      <w:tr w:rsidR="00AC5864" w:rsidRPr="000746C7" w:rsidTr="003C546A">
        <w:tc>
          <w:tcPr>
            <w:tcW w:w="1917" w:type="pct"/>
          </w:tcPr>
          <w:p w:rsidR="00AC5864" w:rsidRPr="00B27EE7" w:rsidRDefault="00AC5864" w:rsidP="00B27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"/>
              <w:jc w:val="thaiDistribute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B27E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45" w:type="pct"/>
            <w:gridSpan w:val="2"/>
          </w:tcPr>
          <w:p w:rsidR="00AC5864" w:rsidRPr="000746C7" w:rsidRDefault="00AC5864" w:rsidP="00AC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AC5864" w:rsidRPr="00D906B2" w:rsidRDefault="00AC5864" w:rsidP="00AC5864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06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161,935 </w:t>
            </w:r>
          </w:p>
        </w:tc>
        <w:tc>
          <w:tcPr>
            <w:tcW w:w="147" w:type="pct"/>
          </w:tcPr>
          <w:p w:rsidR="00AC5864" w:rsidRPr="00D906B2" w:rsidRDefault="00AC5864" w:rsidP="00AC5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5864" w:rsidRPr="00D906B2" w:rsidRDefault="00AC5864" w:rsidP="00AC586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906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133,081</w:t>
            </w:r>
          </w:p>
        </w:tc>
        <w:tc>
          <w:tcPr>
            <w:tcW w:w="146" w:type="pct"/>
          </w:tcPr>
          <w:p w:rsidR="00AC5864" w:rsidRPr="00D906B2" w:rsidRDefault="00AC5864" w:rsidP="00AC5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AC5864" w:rsidRPr="00D906B2" w:rsidRDefault="00AC5864" w:rsidP="00AC586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06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161,935 </w:t>
            </w:r>
          </w:p>
        </w:tc>
        <w:tc>
          <w:tcPr>
            <w:tcW w:w="146" w:type="pct"/>
          </w:tcPr>
          <w:p w:rsidR="00AC5864" w:rsidRPr="000746C7" w:rsidRDefault="00AC5864" w:rsidP="00AC5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5864" w:rsidRPr="000746C7" w:rsidRDefault="00AC5864" w:rsidP="00AC58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133,081</w:t>
            </w:r>
          </w:p>
        </w:tc>
      </w:tr>
    </w:tbl>
    <w:p w:rsidR="00F27D59" w:rsidRDefault="00F27D59" w:rsidP="00F47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54DD8" w:rsidRPr="00F47817" w:rsidRDefault="00A93CD8" w:rsidP="00F47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7817">
        <w:rPr>
          <w:rFonts w:ascii="Angsana New" w:hAnsi="Angsana New"/>
          <w:i/>
          <w:iCs/>
          <w:sz w:val="30"/>
          <w:szCs w:val="30"/>
          <w:cs/>
        </w:rPr>
        <w:t>สัญญาเช่าดำเนินงาน</w:t>
      </w:r>
    </w:p>
    <w:p w:rsidR="00354DD8" w:rsidRPr="0086709B" w:rsidRDefault="00354DD8" w:rsidP="00E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:rsidR="00766B69" w:rsidRPr="00F47817" w:rsidRDefault="00FC611E" w:rsidP="00F47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F47817">
        <w:rPr>
          <w:rFonts w:ascii="Angsana New" w:hAnsi="Angsana New" w:hint="cs"/>
          <w:sz w:val="30"/>
          <w:szCs w:val="30"/>
          <w:cs/>
        </w:rPr>
        <w:t>กลุ่ม</w:t>
      </w:r>
      <w:r w:rsidR="00A93CD8" w:rsidRPr="00F47817">
        <w:rPr>
          <w:rFonts w:ascii="Angsana New" w:hAnsi="Angsana New"/>
          <w:sz w:val="30"/>
          <w:szCs w:val="30"/>
          <w:cs/>
        </w:rPr>
        <w:t>บริษัทมีสัญญาเช่าพื้นที่อาคารสำนักงานและสัญญาบริการอื่น</w:t>
      </w:r>
      <w:r w:rsidR="00A93CD8" w:rsidRPr="00F47817">
        <w:rPr>
          <w:rFonts w:ascii="Angsana New" w:hAnsi="Angsana New" w:hint="cs"/>
          <w:sz w:val="30"/>
          <w:szCs w:val="30"/>
          <w:cs/>
        </w:rPr>
        <w:t xml:space="preserve">มีกำหนดระยะเวลา </w:t>
      </w:r>
      <w:r w:rsidR="00A93CD8" w:rsidRPr="00F47817">
        <w:rPr>
          <w:rFonts w:ascii="Angsana New" w:hAnsi="Angsana New"/>
          <w:sz w:val="30"/>
          <w:szCs w:val="30"/>
        </w:rPr>
        <w:t xml:space="preserve">1 - 3 </w:t>
      </w:r>
      <w:r w:rsidR="00EB5AA3" w:rsidRPr="00F47817">
        <w:rPr>
          <w:rFonts w:ascii="Angsana New" w:hAnsi="Angsana New" w:hint="cs"/>
          <w:sz w:val="30"/>
          <w:szCs w:val="30"/>
          <w:cs/>
        </w:rPr>
        <w:t>ปี สิ้นสุดจนถึ</w:t>
      </w:r>
      <w:r w:rsidR="007C0336" w:rsidRPr="00F47817">
        <w:rPr>
          <w:rFonts w:ascii="Angsana New" w:hAnsi="Angsana New" w:hint="cs"/>
          <w:sz w:val="30"/>
          <w:szCs w:val="30"/>
          <w:cs/>
        </w:rPr>
        <w:t>ง</w:t>
      </w:r>
      <w:r w:rsidR="0077316F">
        <w:rPr>
          <w:rFonts w:ascii="Angsana New" w:hAnsi="Angsana New"/>
          <w:sz w:val="30"/>
          <w:szCs w:val="30"/>
        </w:rPr>
        <w:br/>
      </w:r>
      <w:r w:rsidR="007C0336" w:rsidRPr="00F47817">
        <w:rPr>
          <w:rFonts w:ascii="Angsana New" w:hAnsi="Angsana New" w:hint="cs"/>
          <w:sz w:val="30"/>
          <w:szCs w:val="30"/>
          <w:cs/>
        </w:rPr>
        <w:t>เดือน</w:t>
      </w:r>
      <w:r w:rsidR="00173682" w:rsidRPr="00F47817">
        <w:rPr>
          <w:rFonts w:ascii="Angsana New" w:hAnsi="Angsana New" w:hint="cs"/>
          <w:sz w:val="30"/>
          <w:szCs w:val="30"/>
          <w:cs/>
        </w:rPr>
        <w:t>กรกฎาคม</w:t>
      </w:r>
      <w:r w:rsidR="00147019" w:rsidRPr="00F47817">
        <w:rPr>
          <w:rFonts w:ascii="Angsana New" w:hAnsi="Angsana New"/>
          <w:sz w:val="30"/>
          <w:szCs w:val="30"/>
        </w:rPr>
        <w:t xml:space="preserve"> 256</w:t>
      </w:r>
      <w:r w:rsidR="00082C3A" w:rsidRPr="00F47817">
        <w:rPr>
          <w:rFonts w:ascii="Angsana New" w:hAnsi="Angsana New"/>
          <w:sz w:val="30"/>
          <w:szCs w:val="30"/>
        </w:rPr>
        <w:t>4</w:t>
      </w:r>
      <w:r w:rsidR="00A93CD8" w:rsidRPr="00F47817">
        <w:rPr>
          <w:rFonts w:ascii="Angsana New" w:hAnsi="Angsana New"/>
          <w:sz w:val="30"/>
          <w:szCs w:val="30"/>
          <w:cs/>
        </w:rPr>
        <w:t xml:space="preserve"> </w:t>
      </w:r>
      <w:r w:rsidR="00A93CD8" w:rsidRPr="00F47817">
        <w:rPr>
          <w:rFonts w:ascii="Angsana New" w:hAnsi="Angsana New" w:hint="cs"/>
          <w:sz w:val="30"/>
          <w:szCs w:val="30"/>
          <w:cs/>
        </w:rPr>
        <w:t>โดย</w:t>
      </w:r>
      <w:r w:rsidR="00A93CD8" w:rsidRPr="00F47817">
        <w:rPr>
          <w:rFonts w:ascii="Angsana New" w:hAnsi="Angsana New"/>
          <w:sz w:val="30"/>
          <w:szCs w:val="30"/>
          <w:cs/>
        </w:rPr>
        <w:t>มีจำนวนเงิน</w:t>
      </w:r>
      <w:r w:rsidR="00A93CD8" w:rsidRPr="00F47817">
        <w:rPr>
          <w:rFonts w:ascii="Angsana New" w:hAnsi="Angsana New" w:hint="cs"/>
          <w:sz w:val="30"/>
          <w:szCs w:val="30"/>
          <w:cs/>
        </w:rPr>
        <w:t>ที่</w:t>
      </w:r>
      <w:r w:rsidR="00A93CD8" w:rsidRPr="00F47817">
        <w:rPr>
          <w:rFonts w:ascii="Angsana New" w:hAnsi="Angsana New"/>
          <w:sz w:val="30"/>
          <w:szCs w:val="30"/>
          <w:cs/>
        </w:rPr>
        <w:t>ต้องจ่ายตาม</w:t>
      </w:r>
      <w:r w:rsidR="00A93CD8" w:rsidRPr="00F47817">
        <w:rPr>
          <w:rFonts w:ascii="Angsana New" w:hAnsi="Angsana New" w:hint="cs"/>
          <w:sz w:val="30"/>
          <w:szCs w:val="30"/>
          <w:cs/>
        </w:rPr>
        <w:t>ที่ระบุใน</w:t>
      </w:r>
      <w:r w:rsidR="00A93CD8" w:rsidRPr="00F47817">
        <w:rPr>
          <w:rFonts w:ascii="Angsana New" w:hAnsi="Angsana New"/>
          <w:sz w:val="30"/>
          <w:szCs w:val="30"/>
          <w:cs/>
        </w:rPr>
        <w:t>สัญญาเช่า</w:t>
      </w:r>
    </w:p>
    <w:p w:rsidR="00316E3C" w:rsidRDefault="0031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:rsidR="001C5D07" w:rsidRPr="00F47817" w:rsidRDefault="001C5D07" w:rsidP="00F47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7817">
        <w:rPr>
          <w:rFonts w:ascii="Angsana New" w:hAnsi="Angsana New"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6F622F" w:rsidRPr="0077316F" w:rsidRDefault="006F622F" w:rsidP="001C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77316F" w:rsidRDefault="006F622F" w:rsidP="00773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>ณ วันที่ 31 ธันวาคม 25</w:t>
      </w:r>
      <w:r w:rsidR="00EF4480" w:rsidRPr="000746C7">
        <w:rPr>
          <w:rFonts w:ascii="Angsana New" w:hAnsi="Angsana New"/>
          <w:color w:val="000000"/>
          <w:sz w:val="30"/>
          <w:szCs w:val="30"/>
        </w:rPr>
        <w:t>6</w:t>
      </w:r>
      <w:r w:rsidR="00EF4480" w:rsidRPr="000746C7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กลุ่มบริษัทมีสัญญาซื้อเงินตราต่างประเทศล่วงหน้าคงเหลือ </w:t>
      </w:r>
      <w:r w:rsidR="00082C3A">
        <w:rPr>
          <w:rFonts w:ascii="Angsana New" w:hAnsi="Angsana New"/>
          <w:color w:val="000000"/>
          <w:sz w:val="30"/>
          <w:szCs w:val="30"/>
        </w:rPr>
        <w:t>1.9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 ล้านเหรียญสหรัฐอเมริกา เทียบเท่าเงินบาทจำนวน</w:t>
      </w:r>
      <w:r w:rsidRPr="00082C3A">
        <w:rPr>
          <w:rFonts w:ascii="Angsana New" w:hAnsi="Angsana New"/>
          <w:color w:val="000000"/>
          <w:sz w:val="30"/>
          <w:szCs w:val="30"/>
          <w:cs/>
        </w:rPr>
        <w:t>เงิ</w:t>
      </w:r>
      <w:r w:rsidR="00082C3A" w:rsidRPr="00082C3A">
        <w:rPr>
          <w:rFonts w:ascii="Angsana New" w:hAnsi="Angsana New" w:hint="cs"/>
          <w:color w:val="000000"/>
          <w:sz w:val="30"/>
          <w:szCs w:val="30"/>
          <w:cs/>
        </w:rPr>
        <w:t xml:space="preserve">น </w:t>
      </w:r>
      <w:r w:rsidR="00082C3A" w:rsidRPr="00082C3A">
        <w:rPr>
          <w:rFonts w:ascii="Angsana New" w:hAnsi="Angsana New"/>
          <w:color w:val="000000"/>
          <w:sz w:val="30"/>
          <w:szCs w:val="30"/>
        </w:rPr>
        <w:t>62.0</w:t>
      </w:r>
      <w:r w:rsidRPr="00082C3A">
        <w:rPr>
          <w:rFonts w:ascii="Angsana New" w:hAnsi="Angsana New"/>
          <w:color w:val="000000"/>
          <w:sz w:val="30"/>
          <w:szCs w:val="30"/>
          <w:cs/>
        </w:rPr>
        <w:t xml:space="preserve"> ล้าน</w:t>
      </w:r>
      <w:r w:rsidRPr="00E12502">
        <w:rPr>
          <w:rFonts w:ascii="Angsana New" w:hAnsi="Angsana New"/>
          <w:i/>
          <w:iCs/>
          <w:color w:val="000000"/>
          <w:sz w:val="30"/>
          <w:szCs w:val="30"/>
          <w:cs/>
        </w:rPr>
        <w:t>บาท</w:t>
      </w:r>
      <w:r w:rsidR="00EF4480" w:rsidRPr="00E1250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(2560</w:t>
      </w:r>
      <w:r w:rsidRPr="00E1250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: </w:t>
      </w:r>
      <w:r w:rsidR="00E12502" w:rsidRPr="00E1250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สัญญาซื้อเงินตราต่างประเทศล่วงหน้าคงเหลือ </w:t>
      </w:r>
      <w:r w:rsidR="00E12502" w:rsidRPr="00E12502">
        <w:rPr>
          <w:rFonts w:ascii="Angsana New" w:hAnsi="Angsana New"/>
          <w:i/>
          <w:iCs/>
          <w:color w:val="000000"/>
          <w:sz w:val="30"/>
          <w:szCs w:val="30"/>
        </w:rPr>
        <w:t>1.1</w:t>
      </w:r>
      <w:r w:rsidRPr="00E1250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ล้านเหรียญสหรัฐอเมริกา เทียบเท่าเงินบาทจำนวนเงิน </w:t>
      </w:r>
      <w:r w:rsidR="00E12502" w:rsidRPr="00E12502">
        <w:rPr>
          <w:rFonts w:ascii="Angsana New" w:hAnsi="Angsana New"/>
          <w:i/>
          <w:iCs/>
          <w:color w:val="000000"/>
          <w:sz w:val="30"/>
          <w:szCs w:val="30"/>
        </w:rPr>
        <w:t>37.6</w:t>
      </w:r>
      <w:r w:rsidRPr="00E1250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ล้านบาท</w:t>
      </w:r>
      <w:r w:rsidR="00E12502" w:rsidRPr="00E12502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E12502" w:rsidRPr="00E12502">
        <w:rPr>
          <w:rFonts w:ascii="Angsana New" w:hAnsi="Angsana New" w:hint="cs"/>
          <w:i/>
          <w:iCs/>
          <w:color w:val="000000"/>
          <w:sz w:val="30"/>
          <w:szCs w:val="30"/>
          <w:cs/>
        </w:rPr>
        <w:t>และ</w:t>
      </w:r>
      <w:r w:rsidR="00E12502" w:rsidRPr="00E12502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</w:t>
      </w:r>
      <w:r w:rsidR="00E12502" w:rsidRPr="00E1250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ขาย</w:t>
      </w:r>
      <w:r w:rsidR="00E12502" w:rsidRPr="00E1250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เงินตราต่างประเทศล่วงหน้าคงเหลือ </w:t>
      </w:r>
      <w:r w:rsidR="00E12502" w:rsidRPr="00E12502">
        <w:rPr>
          <w:rFonts w:ascii="Angsana New" w:hAnsi="Angsana New"/>
          <w:i/>
          <w:iCs/>
          <w:color w:val="000000"/>
          <w:sz w:val="30"/>
          <w:szCs w:val="30"/>
        </w:rPr>
        <w:t xml:space="preserve">0.6 </w:t>
      </w:r>
      <w:r w:rsidR="00E12502" w:rsidRPr="00E1250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ล้านเหรียญสหรัฐอเมริกา เทียบเท่าเงินบาทจำนวนเงิน </w:t>
      </w:r>
      <w:r w:rsidR="00E12502" w:rsidRPr="00E12502">
        <w:rPr>
          <w:rFonts w:ascii="Angsana New" w:hAnsi="Angsana New"/>
          <w:i/>
          <w:iCs/>
          <w:color w:val="000000"/>
          <w:sz w:val="30"/>
          <w:szCs w:val="30"/>
        </w:rPr>
        <w:t>18.3</w:t>
      </w:r>
      <w:r w:rsidR="00E12502" w:rsidRPr="00E1250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ล้านบาท</w:t>
      </w:r>
      <w:r w:rsidRPr="00E12502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:rsidR="00E12502" w:rsidRDefault="00E12502" w:rsidP="00773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</w:p>
    <w:p w:rsidR="00E72F51" w:rsidRPr="00E72F51" w:rsidRDefault="00E72F51" w:rsidP="0077316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</w:rPr>
      </w:pPr>
      <w:r w:rsidRPr="00E72F51">
        <w:rPr>
          <w:rFonts w:ascii="Angsana New" w:hAnsi="Angsana New"/>
          <w:b/>
          <w:bCs/>
          <w:color w:val="000000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C55439" w:rsidRPr="00BE1549" w:rsidRDefault="00C55439" w:rsidP="009D6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7F3C6A" w:rsidRDefault="007F3C6A" w:rsidP="007F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4437D6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4437D6">
        <w:rPr>
          <w:rFonts w:ascii="Angsana New" w:hAnsi="Angsana New" w:hint="cs"/>
          <w:sz w:val="30"/>
          <w:szCs w:val="30"/>
          <w:cs/>
        </w:rPr>
        <w:t>หลายฉบับ</w:t>
      </w:r>
      <w:r w:rsidRPr="004437D6">
        <w:rPr>
          <w:rFonts w:ascii="Angsana New" w:hAnsi="Angsana New"/>
          <w:sz w:val="30"/>
          <w:szCs w:val="30"/>
          <w:cs/>
        </w:rPr>
        <w:t xml:space="preserve">ได้มีการประกาศแล้ว แต่ยังไม่มีผลบังคับใช้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7F3C6A">
        <w:rPr>
          <w:rFonts w:ascii="Angsana New" w:hAnsi="Angsana New"/>
          <w:sz w:val="30"/>
          <w:szCs w:val="30"/>
          <w:cs/>
        </w:rPr>
        <w:t>กลุ่มบริษัทไม่ได้นำมาใช้ในการจัดทำงบการเงินรวม</w:t>
      </w:r>
      <w:r w:rsidRPr="007F3C6A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7F3C6A">
        <w:rPr>
          <w:rFonts w:ascii="Angsana New" w:hAnsi="Angsana New"/>
          <w:sz w:val="30"/>
          <w:szCs w:val="30"/>
          <w:cs/>
        </w:rPr>
        <w:t>นี้ มาตรฐานการรายงานทางการเงินที่ออกและปรับปรุงใหม่นี้</w:t>
      </w:r>
      <w:r w:rsidRPr="007F3C6A">
        <w:rPr>
          <w:rFonts w:ascii="Angsana New" w:hAnsi="Angsana New" w:hint="cs"/>
          <w:sz w:val="30"/>
          <w:szCs w:val="30"/>
          <w:cs/>
        </w:rPr>
        <w:t xml:space="preserve"> </w:t>
      </w:r>
      <w:r w:rsidRPr="007F3C6A">
        <w:rPr>
          <w:rFonts w:ascii="Angsana New" w:hAnsi="Angsana New"/>
          <w:sz w:val="30"/>
          <w:szCs w:val="30"/>
          <w:cs/>
        </w:rPr>
        <w:t>อาจเกี่ยวข้องกับการดำเนินงานของกลุ่มบริษัท</w:t>
      </w:r>
      <w:r w:rsidRPr="007F3C6A">
        <w:rPr>
          <w:rFonts w:ascii="Angsana New" w:hAnsi="Angsana New" w:hint="cs"/>
          <w:sz w:val="30"/>
          <w:szCs w:val="30"/>
          <w:cs/>
        </w:rPr>
        <w:t xml:space="preserve"> </w:t>
      </w:r>
      <w:r w:rsidRPr="007F3C6A">
        <w:rPr>
          <w:rFonts w:ascii="Angsana New" w:hAnsi="Angsana New"/>
          <w:sz w:val="30"/>
          <w:szCs w:val="30"/>
          <w:cs/>
        </w:rPr>
        <w:t>และถือปฏิบัติกับงบการเงินรวม</w:t>
      </w:r>
      <w:r w:rsidRPr="007F3C6A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7F3C6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สำหรับรอบระยะเวลาบัญชีที่เริ่มในหรือหลังวันที่ </w:t>
      </w:r>
      <w:r w:rsidRPr="007F3C6A">
        <w:rPr>
          <w:rFonts w:ascii="Angsana New" w:hAnsi="Angsana New"/>
          <w:sz w:val="30"/>
          <w:szCs w:val="30"/>
        </w:rPr>
        <w:t xml:space="preserve">1 </w:t>
      </w:r>
      <w:r w:rsidRPr="007F3C6A">
        <w:rPr>
          <w:rFonts w:ascii="Angsana New" w:hAnsi="Angsana New"/>
          <w:sz w:val="30"/>
          <w:szCs w:val="30"/>
          <w:cs/>
        </w:rPr>
        <w:t xml:space="preserve">มกราคม </w:t>
      </w:r>
      <w:r w:rsidRPr="007F3C6A">
        <w:rPr>
          <w:rFonts w:ascii="Angsana New" w:hAnsi="Angsana New"/>
          <w:sz w:val="30"/>
          <w:szCs w:val="30"/>
        </w:rPr>
        <w:t xml:space="preserve">2562 </w:t>
      </w:r>
      <w:r w:rsidRPr="007F3C6A">
        <w:rPr>
          <w:rFonts w:ascii="Angsana New" w:hAnsi="Angsana New"/>
          <w:sz w:val="30"/>
          <w:szCs w:val="30"/>
          <w:cs/>
        </w:rPr>
        <w:t xml:space="preserve">และ </w:t>
      </w:r>
      <w:r w:rsidRPr="007F3C6A">
        <w:rPr>
          <w:rFonts w:ascii="Angsana New" w:hAnsi="Angsana New"/>
          <w:sz w:val="30"/>
          <w:szCs w:val="30"/>
        </w:rPr>
        <w:t>2563</w:t>
      </w:r>
      <w:r w:rsidRPr="004437D6">
        <w:rPr>
          <w:rFonts w:ascii="Angsana New" w:hAnsi="Angsana New"/>
          <w:sz w:val="30"/>
          <w:szCs w:val="30"/>
        </w:rPr>
        <w:t xml:space="preserve"> </w:t>
      </w:r>
      <w:r w:rsidRPr="004437D6">
        <w:rPr>
          <w:rFonts w:ascii="Angsana New" w:hAnsi="Angsana New"/>
          <w:sz w:val="30"/>
          <w:szCs w:val="30"/>
          <w:cs/>
        </w:rPr>
        <w:t xml:space="preserve">กลุ่มบริษัทไม่มีแผนที่จะนำมาตรฐานการรายงานทางการเงินนี้มาใช้ก่อนวันถือปฏิบัติ </w:t>
      </w:r>
    </w:p>
    <w:p w:rsidR="007F3C6A" w:rsidRPr="007F3C6A" w:rsidRDefault="007F3C6A" w:rsidP="007F3C6A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7F3C6A" w:rsidRDefault="007F3C6A" w:rsidP="007F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7F3C6A">
        <w:rPr>
          <w:rFonts w:ascii="Angsana New" w:hAnsi="Angsana New"/>
          <w:sz w:val="30"/>
          <w:szCs w:val="30"/>
          <w:cs/>
        </w:rPr>
        <w:t>กลุ่มบริษัทได้ประเมิน</w:t>
      </w:r>
      <w:r w:rsidRPr="007F3C6A">
        <w:rPr>
          <w:rFonts w:ascii="Angsana New" w:hAnsi="Angsana New" w:hint="cs"/>
          <w:sz w:val="30"/>
          <w:szCs w:val="30"/>
          <w:cs/>
        </w:rPr>
        <w:t>ผลกระทบ</w:t>
      </w:r>
      <w:r w:rsidRPr="007F3C6A">
        <w:rPr>
          <w:rFonts w:ascii="Angsana New" w:hAnsi="Angsana New"/>
          <w:sz w:val="30"/>
          <w:szCs w:val="30"/>
          <w:cs/>
        </w:rPr>
        <w:t>ที่อาจเกิดขึ้นต่องบการเงินรวมและงบการเงินเฉพาะกิจการจากการ</w:t>
      </w:r>
      <w:r w:rsidRPr="003542E1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ถือปฏิบัติตามมาตรฐานการรายเงินที่ปรับปรุงใหม่ ซึ่งไม่มีผลกระทบที่มีสาระสำคัญต่องบการเงินในงวดที่ถือปฏิบัติ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7F4C53" w:rsidRDefault="007F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F27D59" w:rsidRDefault="00F27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7F3C6A" w:rsidRPr="004437D6" w:rsidRDefault="007F3C6A" w:rsidP="007F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720"/>
        <w:jc w:val="thaiDistribute"/>
        <w:rPr>
          <w:rFonts w:ascii="Angsana New" w:hAnsi="Angsana New"/>
          <w:sz w:val="30"/>
          <w:szCs w:val="30"/>
          <w:cs/>
        </w:rPr>
      </w:pPr>
      <w:r w:rsidRPr="004437D6">
        <w:rPr>
          <w:rFonts w:ascii="Angsana New" w:hAnsi="Angsana New" w:hint="cs"/>
          <w:sz w:val="30"/>
          <w:szCs w:val="30"/>
          <w:cs/>
        </w:rPr>
        <w:lastRenderedPageBreak/>
        <w:t xml:space="preserve">ทั้งนี้ 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4437D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มาตรฐานการรายงานทางการเงินที่ออกใหม่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437D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7F3C6A" w:rsidRPr="007F3C6A" w:rsidRDefault="007F3C6A" w:rsidP="007F3C6A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8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320"/>
        <w:gridCol w:w="1280"/>
      </w:tblGrid>
      <w:tr w:rsidR="007F3C6A" w:rsidRPr="004437D6" w:rsidTr="007F3C6A">
        <w:trPr>
          <w:tblHeader/>
        </w:trPr>
        <w:tc>
          <w:tcPr>
            <w:tcW w:w="3780" w:type="dxa"/>
            <w:vAlign w:val="bottom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437D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20" w:type="dxa"/>
            <w:vAlign w:val="bottom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8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7F3C6A" w:rsidRPr="004437D6" w:rsidTr="007F3C6A">
        <w:tc>
          <w:tcPr>
            <w:tcW w:w="378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437D6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32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28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F3C6A" w:rsidRPr="004437D6" w:rsidTr="007F3C6A">
        <w:tc>
          <w:tcPr>
            <w:tcW w:w="378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437D6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32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8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F3C6A" w:rsidRPr="004437D6" w:rsidTr="007F3C6A">
        <w:tc>
          <w:tcPr>
            <w:tcW w:w="378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437D6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32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8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7F3C6A" w:rsidRPr="004437D6" w:rsidTr="007F3C6A">
        <w:tc>
          <w:tcPr>
            <w:tcW w:w="378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437D6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32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28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F3C6A" w:rsidRPr="004437D6" w:rsidTr="007F3C6A">
        <w:tc>
          <w:tcPr>
            <w:tcW w:w="378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437D6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32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8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F3C6A" w:rsidRPr="004437D6" w:rsidTr="007F3C6A">
        <w:tc>
          <w:tcPr>
            <w:tcW w:w="378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437D6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32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80" w:type="dxa"/>
          </w:tcPr>
          <w:p w:rsidR="007F3C6A" w:rsidRPr="004437D6" w:rsidRDefault="007F3C6A" w:rsidP="002B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7F3C6A" w:rsidRPr="004437D6" w:rsidRDefault="007F3C6A" w:rsidP="007F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4437D6">
        <w:rPr>
          <w:rFonts w:ascii="Angsana New" w:hAnsi="Angsana New"/>
          <w:i/>
          <w:iCs/>
          <w:sz w:val="30"/>
          <w:szCs w:val="30"/>
        </w:rPr>
        <w:t xml:space="preserve">* </w:t>
      </w:r>
      <w:r w:rsidRPr="004437D6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316E3C" w:rsidRDefault="0031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FF"/>
          <w:sz w:val="24"/>
          <w:szCs w:val="24"/>
          <w:shd w:val="clear" w:color="auto" w:fill="E0E0E0"/>
        </w:rPr>
      </w:pPr>
    </w:p>
    <w:p w:rsidR="007F3C6A" w:rsidRPr="004437D6" w:rsidRDefault="007F3C6A" w:rsidP="007F3C6A">
      <w:pPr>
        <w:pStyle w:val="ListParagraph"/>
        <w:numPr>
          <w:ilvl w:val="0"/>
          <w:numId w:val="25"/>
        </w:numPr>
        <w:tabs>
          <w:tab w:val="clear" w:pos="1644"/>
          <w:tab w:val="clear" w:pos="1871"/>
          <w:tab w:val="left" w:pos="1170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437D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437D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4437D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7F3C6A" w:rsidRPr="007F3C6A" w:rsidRDefault="007F3C6A" w:rsidP="007F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inorBidi"/>
          <w:color w:val="000000"/>
          <w:sz w:val="24"/>
          <w:szCs w:val="24"/>
        </w:rPr>
      </w:pPr>
    </w:p>
    <w:p w:rsidR="007F3C6A" w:rsidRPr="004437D6" w:rsidRDefault="007F3C6A" w:rsidP="007F3C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437D6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มาตรฐานการรายงานทางการเงิน ฉบับที่ </w:t>
      </w:r>
      <w:r w:rsidRPr="004437D6">
        <w:rPr>
          <w:rFonts w:ascii="Angsana New" w:hAnsi="Angsana New"/>
          <w:color w:val="000000"/>
          <w:spacing w:val="2"/>
          <w:sz w:val="30"/>
          <w:szCs w:val="30"/>
        </w:rPr>
        <w:t>15</w:t>
      </w:r>
      <w:r w:rsidRPr="004437D6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</w:t>
      </w:r>
      <w:r w:rsidRPr="004437D6">
        <w:rPr>
          <w:rFonts w:ascii="Angsana New" w:hAnsi="Angsana New"/>
          <w:color w:val="000000"/>
          <w:sz w:val="30"/>
          <w:szCs w:val="30"/>
          <w:cs/>
        </w:rPr>
        <w:t>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7F3C6A" w:rsidRPr="007F3C6A" w:rsidRDefault="007F3C6A" w:rsidP="007F3C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7F3C6A" w:rsidRDefault="007F3C6A" w:rsidP="007F3C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7F3C6A">
        <w:rPr>
          <w:rFonts w:ascii="Angsana New" w:hAnsi="Angsana New" w:hint="cs"/>
          <w:color w:val="000000"/>
          <w:spacing w:val="2"/>
          <w:sz w:val="30"/>
          <w:szCs w:val="30"/>
          <w:cs/>
        </w:rPr>
        <w:t>กลุ่มบริษัทได้ประเมินผลกระทบที่อาจเกิดขึ้นต่องบการเงินรวมและงบการเงินเฉพาะกิจการของกลุ่มบริษัทจากการถือปฏิบัติ</w:t>
      </w:r>
      <w:r w:rsidRPr="007F3C6A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ตามมาตรฐานการรายงานทางการเงินฉบับที่ </w:t>
      </w:r>
      <w:r w:rsidRPr="007F3C6A">
        <w:rPr>
          <w:rFonts w:ascii="Angsana New" w:hAnsi="Angsana New"/>
          <w:color w:val="000000"/>
          <w:spacing w:val="2"/>
          <w:sz w:val="30"/>
          <w:szCs w:val="30"/>
        </w:rPr>
        <w:t xml:space="preserve">15 </w:t>
      </w:r>
      <w:r w:rsidRPr="007F3C6A">
        <w:rPr>
          <w:rFonts w:ascii="Angsana New" w:hAnsi="Angsana New"/>
          <w:color w:val="000000"/>
          <w:spacing w:val="2"/>
          <w:sz w:val="30"/>
          <w:szCs w:val="30"/>
          <w:cs/>
        </w:rPr>
        <w:t>เป็นครั้งแรก ซึ่งไม่มีผลกระทบที่มีสาระสำคัญต่อ</w:t>
      </w:r>
      <w:r w:rsidRPr="007F3C6A">
        <w:rPr>
          <w:rFonts w:ascii="Angsana New" w:hAnsi="Angsana New" w:hint="cs"/>
          <w:color w:val="000000"/>
          <w:spacing w:val="2"/>
          <w:sz w:val="30"/>
          <w:szCs w:val="30"/>
          <w:cs/>
        </w:rPr>
        <w:t>งบการเงินรวมและงบการเงินเฉพาะกิจการในงวดที่ถือปฏิบัติ</w:t>
      </w:r>
    </w:p>
    <w:p w:rsidR="007F4C53" w:rsidRDefault="007F4C53" w:rsidP="007F3C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color w:val="000000"/>
          <w:spacing w:val="2"/>
          <w:sz w:val="30"/>
          <w:szCs w:val="30"/>
          <w:cs/>
        </w:rPr>
      </w:pPr>
    </w:p>
    <w:p w:rsidR="007F3C6A" w:rsidRPr="004437D6" w:rsidRDefault="007F3C6A" w:rsidP="007F3C6A">
      <w:pPr>
        <w:pStyle w:val="ListParagraph"/>
        <w:numPr>
          <w:ilvl w:val="0"/>
          <w:numId w:val="25"/>
        </w:numPr>
        <w:tabs>
          <w:tab w:val="clear" w:pos="1644"/>
          <w:tab w:val="clear" w:pos="1871"/>
          <w:tab w:val="left" w:pos="1170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437D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7F3C6A" w:rsidRPr="004437D6" w:rsidRDefault="007F3C6A" w:rsidP="007F3C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7F3C6A" w:rsidRPr="007F3C6A" w:rsidRDefault="007F3C6A" w:rsidP="007F3C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7F3C6A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7F3C6A" w:rsidRPr="007F3C6A" w:rsidRDefault="007F3C6A" w:rsidP="007F3C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</w:p>
    <w:p w:rsidR="007F3C6A" w:rsidRPr="007F3C6A" w:rsidRDefault="007F3C6A" w:rsidP="007F3C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color w:val="000000"/>
          <w:spacing w:val="2"/>
          <w:sz w:val="30"/>
          <w:szCs w:val="30"/>
          <w:cs/>
        </w:rPr>
      </w:pPr>
      <w:r w:rsidRPr="007F3C6A">
        <w:rPr>
          <w:rFonts w:ascii="Angsana New" w:hAnsi="Angsana New"/>
          <w:color w:val="000000"/>
          <w:spacing w:val="2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รวม</w:t>
      </w:r>
      <w:r w:rsidRPr="007F3C6A">
        <w:rPr>
          <w:rFonts w:ascii="Angsana New" w:hAnsi="Angsana New" w:hint="cs"/>
          <w:color w:val="000000"/>
          <w:spacing w:val="2"/>
          <w:sz w:val="30"/>
          <w:szCs w:val="30"/>
          <w:cs/>
        </w:rPr>
        <w:t>และงบการเงินเฉพาะกิจการ</w:t>
      </w:r>
    </w:p>
    <w:p w:rsidR="00BE1549" w:rsidRDefault="00BE1549" w:rsidP="007F3C6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sectPr w:rsidR="00BE1549" w:rsidSect="00B34F70">
      <w:headerReference w:type="default" r:id="rId17"/>
      <w:pgSz w:w="11909" w:h="16834" w:code="9"/>
      <w:pgMar w:top="691" w:right="1152" w:bottom="576" w:left="1152" w:header="720" w:footer="5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84F" w:rsidRDefault="0036284F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:rsidR="0036284F" w:rsidRDefault="0036284F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84F" w:rsidRPr="00976801" w:rsidRDefault="0036284F" w:rsidP="00976801">
    <w:pPr>
      <w:pStyle w:val="Footer"/>
      <w:jc w:val="center"/>
      <w:rPr>
        <w:rFonts w:ascii="Angsana New" w:hAnsi="Angsana New"/>
        <w:sz w:val="30"/>
        <w:szCs w:val="30"/>
      </w:rPr>
    </w:pPr>
    <w:r w:rsidRPr="00CA7BFC">
      <w:rPr>
        <w:rFonts w:ascii="Angsana New" w:hAnsi="Angsana New"/>
        <w:sz w:val="30"/>
        <w:szCs w:val="30"/>
      </w:rPr>
      <w:fldChar w:fldCharType="begin"/>
    </w:r>
    <w:r w:rsidRPr="00CA7BFC">
      <w:rPr>
        <w:rFonts w:ascii="Angsana New" w:hAnsi="Angsana New"/>
        <w:sz w:val="30"/>
        <w:szCs w:val="30"/>
      </w:rPr>
      <w:instrText xml:space="preserve"> PAGE   \* MERGEFORMAT </w:instrText>
    </w:r>
    <w:r w:rsidRPr="00CA7BFC">
      <w:rPr>
        <w:rFonts w:ascii="Angsana New" w:hAnsi="Angsana New"/>
        <w:sz w:val="30"/>
        <w:szCs w:val="30"/>
      </w:rPr>
      <w:fldChar w:fldCharType="separate"/>
    </w:r>
    <w:r w:rsidR="00821169">
      <w:rPr>
        <w:rFonts w:ascii="Angsana New" w:hAnsi="Angsana New"/>
        <w:noProof/>
        <w:sz w:val="30"/>
        <w:szCs w:val="30"/>
      </w:rPr>
      <w:t>38</w:t>
    </w:r>
    <w:r w:rsidRPr="00CA7BF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84F" w:rsidRPr="00976801" w:rsidRDefault="0036284F" w:rsidP="00976801">
    <w:pPr>
      <w:pStyle w:val="Footer"/>
      <w:jc w:val="center"/>
      <w:rPr>
        <w:rFonts w:ascii="Angsana New" w:hAnsi="Angsana New"/>
        <w:sz w:val="30"/>
        <w:szCs w:val="30"/>
      </w:rPr>
    </w:pPr>
    <w:r w:rsidRPr="00CA7BFC">
      <w:rPr>
        <w:rFonts w:ascii="Angsana New" w:hAnsi="Angsana New"/>
        <w:sz w:val="30"/>
        <w:szCs w:val="30"/>
      </w:rPr>
      <w:fldChar w:fldCharType="begin"/>
    </w:r>
    <w:r w:rsidRPr="00CA7BFC">
      <w:rPr>
        <w:rFonts w:ascii="Angsana New" w:hAnsi="Angsana New"/>
        <w:sz w:val="30"/>
        <w:szCs w:val="30"/>
      </w:rPr>
      <w:instrText xml:space="preserve"> PAGE   \* MERGEFORMAT </w:instrText>
    </w:r>
    <w:r w:rsidRPr="00CA7BFC">
      <w:rPr>
        <w:rFonts w:ascii="Angsana New" w:hAnsi="Angsana New"/>
        <w:sz w:val="30"/>
        <w:szCs w:val="30"/>
      </w:rPr>
      <w:fldChar w:fldCharType="separate"/>
    </w:r>
    <w:r w:rsidR="00821169">
      <w:rPr>
        <w:rFonts w:ascii="Angsana New" w:hAnsi="Angsana New"/>
        <w:noProof/>
        <w:sz w:val="30"/>
        <w:szCs w:val="30"/>
      </w:rPr>
      <w:t>42</w:t>
    </w:r>
    <w:r w:rsidRPr="00CA7BFC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84F" w:rsidRPr="004523C8" w:rsidRDefault="0036284F" w:rsidP="004523C8">
    <w:pPr>
      <w:pStyle w:val="Footer"/>
      <w:jc w:val="center"/>
      <w:rPr>
        <w:rFonts w:ascii="Angsana New" w:hAnsi="Angsana New"/>
        <w:sz w:val="30"/>
        <w:szCs w:val="30"/>
      </w:rPr>
    </w:pPr>
    <w:r w:rsidRPr="004523C8">
      <w:rPr>
        <w:rFonts w:ascii="Angsana New" w:hAnsi="Angsana New"/>
        <w:sz w:val="30"/>
        <w:szCs w:val="30"/>
      </w:rPr>
      <w:fldChar w:fldCharType="begin"/>
    </w:r>
    <w:r w:rsidRPr="004523C8">
      <w:rPr>
        <w:rFonts w:ascii="Angsana New" w:hAnsi="Angsana New"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sz w:val="30"/>
        <w:szCs w:val="30"/>
      </w:rPr>
      <w:fldChar w:fldCharType="separate"/>
    </w:r>
    <w:r w:rsidR="00821169">
      <w:rPr>
        <w:rFonts w:ascii="Angsana New" w:hAnsi="Angsana New"/>
        <w:noProof/>
        <w:sz w:val="30"/>
        <w:szCs w:val="30"/>
      </w:rPr>
      <w:t>43</w:t>
    </w:r>
    <w:r w:rsidRPr="004523C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84F" w:rsidRPr="004523C8" w:rsidRDefault="0036284F" w:rsidP="004523C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4523C8">
      <w:rPr>
        <w:rFonts w:ascii="Angsana New" w:hAnsi="Angsana New"/>
        <w:caps/>
        <w:sz w:val="30"/>
        <w:szCs w:val="30"/>
      </w:rPr>
      <w:fldChar w:fldCharType="begin"/>
    </w:r>
    <w:r w:rsidRPr="004523C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caps/>
        <w:sz w:val="30"/>
        <w:szCs w:val="30"/>
      </w:rPr>
      <w:fldChar w:fldCharType="separate"/>
    </w:r>
    <w:r w:rsidR="00821169">
      <w:rPr>
        <w:rFonts w:ascii="Angsana New" w:hAnsi="Angsana New"/>
        <w:caps/>
        <w:noProof/>
        <w:sz w:val="30"/>
        <w:szCs w:val="30"/>
      </w:rPr>
      <w:t>45</w:t>
    </w:r>
    <w:r w:rsidRPr="004523C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84F" w:rsidRPr="00963F75" w:rsidRDefault="0036284F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 w:rsidR="00821169">
      <w:rPr>
        <w:rFonts w:ascii="Angsana New" w:hAnsi="Angsana New"/>
        <w:caps/>
        <w:noProof/>
        <w:sz w:val="30"/>
        <w:szCs w:val="30"/>
      </w:rPr>
      <w:t>48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84F" w:rsidRPr="00963F75" w:rsidRDefault="0036284F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 w:rsidR="00821169">
      <w:rPr>
        <w:rFonts w:ascii="Angsana New" w:hAnsi="Angsana New"/>
        <w:caps/>
        <w:noProof/>
        <w:sz w:val="30"/>
        <w:szCs w:val="30"/>
      </w:rPr>
      <w:t>51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84F" w:rsidRPr="00963F75" w:rsidRDefault="0036284F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 w:rsidR="00821169">
      <w:rPr>
        <w:rFonts w:ascii="Angsana New" w:hAnsi="Angsana New"/>
        <w:caps/>
        <w:noProof/>
        <w:sz w:val="30"/>
        <w:szCs w:val="30"/>
      </w:rPr>
      <w:t>77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84F" w:rsidRDefault="0036284F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:rsidR="0036284F" w:rsidRDefault="0036284F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84F" w:rsidRPr="00B34CCD" w:rsidRDefault="0036284F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36284F" w:rsidRDefault="0036284F" w:rsidP="00D4211E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:rsidR="0036284F" w:rsidRPr="0070359A" w:rsidRDefault="0036284F" w:rsidP="007035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70359A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0359A">
      <w:rPr>
        <w:rFonts w:ascii="Angsana New" w:hAnsi="Angsana New"/>
        <w:b/>
        <w:bCs/>
        <w:sz w:val="32"/>
        <w:szCs w:val="32"/>
      </w:rPr>
      <w:t>31</w:t>
    </w:r>
    <w:r w:rsidRPr="0070359A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0359A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:rsidR="0036284F" w:rsidRPr="007A52D5" w:rsidRDefault="0036284F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BC8" w:rsidRPr="00B34CCD" w:rsidRDefault="00A55BC8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55BC8" w:rsidRDefault="00A55BC8" w:rsidP="00D4211E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:rsidR="00A55BC8" w:rsidRPr="0070359A" w:rsidRDefault="00A55BC8" w:rsidP="007035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70359A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0359A">
      <w:rPr>
        <w:rFonts w:ascii="Angsana New" w:hAnsi="Angsana New"/>
        <w:b/>
        <w:bCs/>
        <w:sz w:val="32"/>
        <w:szCs w:val="32"/>
      </w:rPr>
      <w:t>31</w:t>
    </w:r>
    <w:r w:rsidRPr="0070359A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0359A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:rsidR="00A55BC8" w:rsidRPr="007A52D5" w:rsidRDefault="00A55BC8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FFB446C"/>
    <w:multiLevelType w:val="hybridMultilevel"/>
    <w:tmpl w:val="1D967EBC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7E47DDA"/>
    <w:multiLevelType w:val="hybridMultilevel"/>
    <w:tmpl w:val="CE449F0E"/>
    <w:lvl w:ilvl="0" w:tplc="0F64CC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5E436EB0"/>
    <w:multiLevelType w:val="hybridMultilevel"/>
    <w:tmpl w:val="51EA0A7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FC83C28"/>
    <w:multiLevelType w:val="hybridMultilevel"/>
    <w:tmpl w:val="5502B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30C643C"/>
    <w:multiLevelType w:val="hybridMultilevel"/>
    <w:tmpl w:val="0C068C04"/>
    <w:lvl w:ilvl="0" w:tplc="26DC543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5"/>
  </w:num>
  <w:num w:numId="14">
    <w:abstractNumId w:val="15"/>
  </w:num>
  <w:num w:numId="15">
    <w:abstractNumId w:val="17"/>
  </w:num>
  <w:num w:numId="16">
    <w:abstractNumId w:val="28"/>
  </w:num>
  <w:num w:numId="17">
    <w:abstractNumId w:val="23"/>
  </w:num>
  <w:num w:numId="18">
    <w:abstractNumId w:val="13"/>
  </w:num>
  <w:num w:numId="19">
    <w:abstractNumId w:val="22"/>
  </w:num>
  <w:num w:numId="20">
    <w:abstractNumId w:val="10"/>
  </w:num>
  <w:num w:numId="21">
    <w:abstractNumId w:val="18"/>
  </w:num>
  <w:num w:numId="22">
    <w:abstractNumId w:val="20"/>
  </w:num>
  <w:num w:numId="23">
    <w:abstractNumId w:val="26"/>
  </w:num>
  <w:num w:numId="24">
    <w:abstractNumId w:val="27"/>
  </w:num>
  <w:num w:numId="25">
    <w:abstractNumId w:val="11"/>
  </w:num>
  <w:num w:numId="26">
    <w:abstractNumId w:val="19"/>
  </w:num>
  <w:num w:numId="27">
    <w:abstractNumId w:val="24"/>
  </w:num>
  <w:num w:numId="28">
    <w:abstractNumId w:val="21"/>
  </w:num>
  <w:num w:numId="29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168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14"/>
    <w:rsid w:val="0000041E"/>
    <w:rsid w:val="000009B3"/>
    <w:rsid w:val="00000AC0"/>
    <w:rsid w:val="00000AF2"/>
    <w:rsid w:val="00001C79"/>
    <w:rsid w:val="0000200F"/>
    <w:rsid w:val="000020B4"/>
    <w:rsid w:val="00002C9A"/>
    <w:rsid w:val="00002DAC"/>
    <w:rsid w:val="00002EF9"/>
    <w:rsid w:val="0000332D"/>
    <w:rsid w:val="00003765"/>
    <w:rsid w:val="00003FEC"/>
    <w:rsid w:val="000044D5"/>
    <w:rsid w:val="00004617"/>
    <w:rsid w:val="00004C81"/>
    <w:rsid w:val="00004FDC"/>
    <w:rsid w:val="00005277"/>
    <w:rsid w:val="0000581A"/>
    <w:rsid w:val="000059D3"/>
    <w:rsid w:val="00005F73"/>
    <w:rsid w:val="0000701F"/>
    <w:rsid w:val="00007660"/>
    <w:rsid w:val="000101B0"/>
    <w:rsid w:val="00010238"/>
    <w:rsid w:val="000106DB"/>
    <w:rsid w:val="00010B8E"/>
    <w:rsid w:val="00011046"/>
    <w:rsid w:val="0001137C"/>
    <w:rsid w:val="000114F4"/>
    <w:rsid w:val="00011950"/>
    <w:rsid w:val="00012042"/>
    <w:rsid w:val="00012046"/>
    <w:rsid w:val="00013297"/>
    <w:rsid w:val="000133A0"/>
    <w:rsid w:val="0001358A"/>
    <w:rsid w:val="00013735"/>
    <w:rsid w:val="00013C44"/>
    <w:rsid w:val="00013F44"/>
    <w:rsid w:val="000143BB"/>
    <w:rsid w:val="0001441F"/>
    <w:rsid w:val="00014750"/>
    <w:rsid w:val="00015624"/>
    <w:rsid w:val="000158EA"/>
    <w:rsid w:val="00016080"/>
    <w:rsid w:val="00017128"/>
    <w:rsid w:val="0001725A"/>
    <w:rsid w:val="000177C6"/>
    <w:rsid w:val="00017BBE"/>
    <w:rsid w:val="00020AE7"/>
    <w:rsid w:val="00021635"/>
    <w:rsid w:val="00021AB1"/>
    <w:rsid w:val="00022081"/>
    <w:rsid w:val="00022692"/>
    <w:rsid w:val="000229A6"/>
    <w:rsid w:val="00023C76"/>
    <w:rsid w:val="00024401"/>
    <w:rsid w:val="00024599"/>
    <w:rsid w:val="00025ADF"/>
    <w:rsid w:val="00025BB2"/>
    <w:rsid w:val="000263F6"/>
    <w:rsid w:val="00026402"/>
    <w:rsid w:val="00026A4D"/>
    <w:rsid w:val="00027104"/>
    <w:rsid w:val="000271E8"/>
    <w:rsid w:val="0002778A"/>
    <w:rsid w:val="00027E91"/>
    <w:rsid w:val="00030689"/>
    <w:rsid w:val="00030DD8"/>
    <w:rsid w:val="0003164D"/>
    <w:rsid w:val="00031F52"/>
    <w:rsid w:val="00032BAA"/>
    <w:rsid w:val="00033630"/>
    <w:rsid w:val="0003389B"/>
    <w:rsid w:val="000340A9"/>
    <w:rsid w:val="00034B89"/>
    <w:rsid w:val="00035829"/>
    <w:rsid w:val="000361FC"/>
    <w:rsid w:val="000362D7"/>
    <w:rsid w:val="000363B0"/>
    <w:rsid w:val="000367CB"/>
    <w:rsid w:val="00036F6E"/>
    <w:rsid w:val="0003708E"/>
    <w:rsid w:val="000375EF"/>
    <w:rsid w:val="0003780A"/>
    <w:rsid w:val="00040238"/>
    <w:rsid w:val="00040756"/>
    <w:rsid w:val="00040C80"/>
    <w:rsid w:val="0004129E"/>
    <w:rsid w:val="0004179A"/>
    <w:rsid w:val="000417F2"/>
    <w:rsid w:val="000423A8"/>
    <w:rsid w:val="00042733"/>
    <w:rsid w:val="00042787"/>
    <w:rsid w:val="00042D60"/>
    <w:rsid w:val="000431EA"/>
    <w:rsid w:val="0004349E"/>
    <w:rsid w:val="00043799"/>
    <w:rsid w:val="0004457A"/>
    <w:rsid w:val="00044BA8"/>
    <w:rsid w:val="00044E4B"/>
    <w:rsid w:val="0004528E"/>
    <w:rsid w:val="00045813"/>
    <w:rsid w:val="00046AE4"/>
    <w:rsid w:val="00046F24"/>
    <w:rsid w:val="000470A3"/>
    <w:rsid w:val="00047852"/>
    <w:rsid w:val="00047B5C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CAD"/>
    <w:rsid w:val="00052CB5"/>
    <w:rsid w:val="00052D14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F0"/>
    <w:rsid w:val="00062018"/>
    <w:rsid w:val="0006230D"/>
    <w:rsid w:val="00062599"/>
    <w:rsid w:val="00062C9F"/>
    <w:rsid w:val="00062DDA"/>
    <w:rsid w:val="00062DE4"/>
    <w:rsid w:val="0006301C"/>
    <w:rsid w:val="000635AA"/>
    <w:rsid w:val="00063B2C"/>
    <w:rsid w:val="0006459F"/>
    <w:rsid w:val="000645CD"/>
    <w:rsid w:val="00064CB4"/>
    <w:rsid w:val="00064D05"/>
    <w:rsid w:val="00064E36"/>
    <w:rsid w:val="00065E8F"/>
    <w:rsid w:val="000666FB"/>
    <w:rsid w:val="000669EA"/>
    <w:rsid w:val="00066B95"/>
    <w:rsid w:val="00066C83"/>
    <w:rsid w:val="00066F27"/>
    <w:rsid w:val="000674DE"/>
    <w:rsid w:val="0006780A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6C7"/>
    <w:rsid w:val="00074735"/>
    <w:rsid w:val="00074E48"/>
    <w:rsid w:val="00075CD0"/>
    <w:rsid w:val="0007601D"/>
    <w:rsid w:val="000762FB"/>
    <w:rsid w:val="0007690A"/>
    <w:rsid w:val="00076C65"/>
    <w:rsid w:val="00076DD3"/>
    <w:rsid w:val="00076EA0"/>
    <w:rsid w:val="00077839"/>
    <w:rsid w:val="000779E1"/>
    <w:rsid w:val="00077B12"/>
    <w:rsid w:val="00077C07"/>
    <w:rsid w:val="00080EA3"/>
    <w:rsid w:val="00081054"/>
    <w:rsid w:val="00081087"/>
    <w:rsid w:val="0008166F"/>
    <w:rsid w:val="0008174B"/>
    <w:rsid w:val="000820AA"/>
    <w:rsid w:val="00082352"/>
    <w:rsid w:val="00082B89"/>
    <w:rsid w:val="00082C3A"/>
    <w:rsid w:val="0008334C"/>
    <w:rsid w:val="000833C8"/>
    <w:rsid w:val="000835A7"/>
    <w:rsid w:val="00084798"/>
    <w:rsid w:val="00085216"/>
    <w:rsid w:val="000858A0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BED"/>
    <w:rsid w:val="000902ED"/>
    <w:rsid w:val="00090C20"/>
    <w:rsid w:val="0009101F"/>
    <w:rsid w:val="0009129B"/>
    <w:rsid w:val="00091C22"/>
    <w:rsid w:val="00091E31"/>
    <w:rsid w:val="00092CF3"/>
    <w:rsid w:val="0009319A"/>
    <w:rsid w:val="00093405"/>
    <w:rsid w:val="00094013"/>
    <w:rsid w:val="00094723"/>
    <w:rsid w:val="000949F5"/>
    <w:rsid w:val="0009511E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13D8"/>
    <w:rsid w:val="000A14FC"/>
    <w:rsid w:val="000A1CA2"/>
    <w:rsid w:val="000A1CF8"/>
    <w:rsid w:val="000A251A"/>
    <w:rsid w:val="000A27A0"/>
    <w:rsid w:val="000A2E33"/>
    <w:rsid w:val="000A3118"/>
    <w:rsid w:val="000A32B1"/>
    <w:rsid w:val="000A37C1"/>
    <w:rsid w:val="000A411D"/>
    <w:rsid w:val="000A4A73"/>
    <w:rsid w:val="000A5925"/>
    <w:rsid w:val="000A6342"/>
    <w:rsid w:val="000A6740"/>
    <w:rsid w:val="000A6FC1"/>
    <w:rsid w:val="000A70AD"/>
    <w:rsid w:val="000A7219"/>
    <w:rsid w:val="000A739D"/>
    <w:rsid w:val="000A76BD"/>
    <w:rsid w:val="000A7A21"/>
    <w:rsid w:val="000B01BA"/>
    <w:rsid w:val="000B02BF"/>
    <w:rsid w:val="000B02F7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416"/>
    <w:rsid w:val="000C0C80"/>
    <w:rsid w:val="000C1002"/>
    <w:rsid w:val="000C1561"/>
    <w:rsid w:val="000C15F7"/>
    <w:rsid w:val="000C19F6"/>
    <w:rsid w:val="000C1B3D"/>
    <w:rsid w:val="000C33A7"/>
    <w:rsid w:val="000C3AAB"/>
    <w:rsid w:val="000C3B29"/>
    <w:rsid w:val="000C3FCA"/>
    <w:rsid w:val="000C4168"/>
    <w:rsid w:val="000C4A94"/>
    <w:rsid w:val="000C4B28"/>
    <w:rsid w:val="000C55DA"/>
    <w:rsid w:val="000C5709"/>
    <w:rsid w:val="000C585B"/>
    <w:rsid w:val="000C6160"/>
    <w:rsid w:val="000C65A9"/>
    <w:rsid w:val="000C6B46"/>
    <w:rsid w:val="000C6EB8"/>
    <w:rsid w:val="000C7041"/>
    <w:rsid w:val="000C77A0"/>
    <w:rsid w:val="000C7BF0"/>
    <w:rsid w:val="000D004C"/>
    <w:rsid w:val="000D0850"/>
    <w:rsid w:val="000D1A53"/>
    <w:rsid w:val="000D2391"/>
    <w:rsid w:val="000D2C4F"/>
    <w:rsid w:val="000D2F89"/>
    <w:rsid w:val="000D3EDB"/>
    <w:rsid w:val="000D3FCD"/>
    <w:rsid w:val="000D4250"/>
    <w:rsid w:val="000D4760"/>
    <w:rsid w:val="000D58C6"/>
    <w:rsid w:val="000D5990"/>
    <w:rsid w:val="000D5BE0"/>
    <w:rsid w:val="000D6594"/>
    <w:rsid w:val="000D6CFD"/>
    <w:rsid w:val="000D749E"/>
    <w:rsid w:val="000D74B4"/>
    <w:rsid w:val="000D7B14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2187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F2B"/>
    <w:rsid w:val="000E6288"/>
    <w:rsid w:val="000E6410"/>
    <w:rsid w:val="000E67A1"/>
    <w:rsid w:val="000E6C88"/>
    <w:rsid w:val="000F00F6"/>
    <w:rsid w:val="000F029D"/>
    <w:rsid w:val="000F077D"/>
    <w:rsid w:val="000F0BE7"/>
    <w:rsid w:val="000F1035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AD"/>
    <w:rsid w:val="000F6FD7"/>
    <w:rsid w:val="000F7143"/>
    <w:rsid w:val="000F788B"/>
    <w:rsid w:val="0010011A"/>
    <w:rsid w:val="001011B0"/>
    <w:rsid w:val="00101868"/>
    <w:rsid w:val="0010186F"/>
    <w:rsid w:val="00102074"/>
    <w:rsid w:val="00103246"/>
    <w:rsid w:val="00103510"/>
    <w:rsid w:val="001035C6"/>
    <w:rsid w:val="00103F50"/>
    <w:rsid w:val="00104D39"/>
    <w:rsid w:val="001050C8"/>
    <w:rsid w:val="0010552E"/>
    <w:rsid w:val="0010555F"/>
    <w:rsid w:val="0010593C"/>
    <w:rsid w:val="00105EFF"/>
    <w:rsid w:val="00106119"/>
    <w:rsid w:val="00106866"/>
    <w:rsid w:val="001069D8"/>
    <w:rsid w:val="00107AA3"/>
    <w:rsid w:val="00107C2D"/>
    <w:rsid w:val="00107DB0"/>
    <w:rsid w:val="00110851"/>
    <w:rsid w:val="00110857"/>
    <w:rsid w:val="00110A62"/>
    <w:rsid w:val="001118D5"/>
    <w:rsid w:val="00111ADF"/>
    <w:rsid w:val="00112321"/>
    <w:rsid w:val="00112699"/>
    <w:rsid w:val="001129FC"/>
    <w:rsid w:val="00113118"/>
    <w:rsid w:val="00113A0D"/>
    <w:rsid w:val="00113A7B"/>
    <w:rsid w:val="00114280"/>
    <w:rsid w:val="001143BF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48D8"/>
    <w:rsid w:val="001249E4"/>
    <w:rsid w:val="00124F4C"/>
    <w:rsid w:val="001251FF"/>
    <w:rsid w:val="00125FDD"/>
    <w:rsid w:val="00126108"/>
    <w:rsid w:val="00126219"/>
    <w:rsid w:val="00126477"/>
    <w:rsid w:val="00126D32"/>
    <w:rsid w:val="0012760C"/>
    <w:rsid w:val="00127836"/>
    <w:rsid w:val="001301D7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C18"/>
    <w:rsid w:val="0013732E"/>
    <w:rsid w:val="001375A7"/>
    <w:rsid w:val="001377EF"/>
    <w:rsid w:val="00137DC0"/>
    <w:rsid w:val="00140D25"/>
    <w:rsid w:val="00140FD2"/>
    <w:rsid w:val="001414D6"/>
    <w:rsid w:val="001417FE"/>
    <w:rsid w:val="0014226F"/>
    <w:rsid w:val="0014285E"/>
    <w:rsid w:val="00142A8C"/>
    <w:rsid w:val="00142AB8"/>
    <w:rsid w:val="0014301E"/>
    <w:rsid w:val="001431F0"/>
    <w:rsid w:val="001438B1"/>
    <w:rsid w:val="001438E1"/>
    <w:rsid w:val="00144707"/>
    <w:rsid w:val="001455FA"/>
    <w:rsid w:val="00145C36"/>
    <w:rsid w:val="00146032"/>
    <w:rsid w:val="0014605D"/>
    <w:rsid w:val="0014641B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2442"/>
    <w:rsid w:val="001524DD"/>
    <w:rsid w:val="00152EF4"/>
    <w:rsid w:val="001534B8"/>
    <w:rsid w:val="00153690"/>
    <w:rsid w:val="001538FE"/>
    <w:rsid w:val="00153965"/>
    <w:rsid w:val="00154A07"/>
    <w:rsid w:val="00154AE0"/>
    <w:rsid w:val="00155829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B96"/>
    <w:rsid w:val="00161C58"/>
    <w:rsid w:val="001622F6"/>
    <w:rsid w:val="001625FB"/>
    <w:rsid w:val="00162701"/>
    <w:rsid w:val="0016323E"/>
    <w:rsid w:val="001632B6"/>
    <w:rsid w:val="001639A6"/>
    <w:rsid w:val="001643B6"/>
    <w:rsid w:val="00164488"/>
    <w:rsid w:val="001645A3"/>
    <w:rsid w:val="00164AFB"/>
    <w:rsid w:val="0016539C"/>
    <w:rsid w:val="001658F5"/>
    <w:rsid w:val="00165944"/>
    <w:rsid w:val="0016595E"/>
    <w:rsid w:val="00165AB0"/>
    <w:rsid w:val="00166F4A"/>
    <w:rsid w:val="001706D8"/>
    <w:rsid w:val="00170B4E"/>
    <w:rsid w:val="00170D7B"/>
    <w:rsid w:val="00170F42"/>
    <w:rsid w:val="00170FBB"/>
    <w:rsid w:val="00171028"/>
    <w:rsid w:val="001722B3"/>
    <w:rsid w:val="001725AD"/>
    <w:rsid w:val="00172703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33C6"/>
    <w:rsid w:val="00183938"/>
    <w:rsid w:val="00183E74"/>
    <w:rsid w:val="00183F18"/>
    <w:rsid w:val="001848F9"/>
    <w:rsid w:val="00184FBF"/>
    <w:rsid w:val="00185266"/>
    <w:rsid w:val="00185DC4"/>
    <w:rsid w:val="0018665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329C"/>
    <w:rsid w:val="00193F35"/>
    <w:rsid w:val="00194C78"/>
    <w:rsid w:val="00194CDC"/>
    <w:rsid w:val="00195680"/>
    <w:rsid w:val="001957CF"/>
    <w:rsid w:val="001957E1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456"/>
    <w:rsid w:val="001A1949"/>
    <w:rsid w:val="001A257C"/>
    <w:rsid w:val="001A3F28"/>
    <w:rsid w:val="001A44E7"/>
    <w:rsid w:val="001A4610"/>
    <w:rsid w:val="001A473A"/>
    <w:rsid w:val="001A4810"/>
    <w:rsid w:val="001A5AFF"/>
    <w:rsid w:val="001A67A0"/>
    <w:rsid w:val="001A67D3"/>
    <w:rsid w:val="001A67DB"/>
    <w:rsid w:val="001A68D3"/>
    <w:rsid w:val="001A712A"/>
    <w:rsid w:val="001A730E"/>
    <w:rsid w:val="001A7448"/>
    <w:rsid w:val="001B03E5"/>
    <w:rsid w:val="001B058B"/>
    <w:rsid w:val="001B177D"/>
    <w:rsid w:val="001B178C"/>
    <w:rsid w:val="001B2515"/>
    <w:rsid w:val="001B302F"/>
    <w:rsid w:val="001B3236"/>
    <w:rsid w:val="001B33DF"/>
    <w:rsid w:val="001B362B"/>
    <w:rsid w:val="001B3C38"/>
    <w:rsid w:val="001B3F8B"/>
    <w:rsid w:val="001B50E4"/>
    <w:rsid w:val="001B5213"/>
    <w:rsid w:val="001B529D"/>
    <w:rsid w:val="001B53F0"/>
    <w:rsid w:val="001B5614"/>
    <w:rsid w:val="001B563C"/>
    <w:rsid w:val="001B599C"/>
    <w:rsid w:val="001B5BB8"/>
    <w:rsid w:val="001B65B5"/>
    <w:rsid w:val="001B65E2"/>
    <w:rsid w:val="001B65F8"/>
    <w:rsid w:val="001B6672"/>
    <w:rsid w:val="001B66A5"/>
    <w:rsid w:val="001B7BA0"/>
    <w:rsid w:val="001C0014"/>
    <w:rsid w:val="001C02BF"/>
    <w:rsid w:val="001C22B6"/>
    <w:rsid w:val="001C2586"/>
    <w:rsid w:val="001C2934"/>
    <w:rsid w:val="001C3896"/>
    <w:rsid w:val="001C3914"/>
    <w:rsid w:val="001C3CF0"/>
    <w:rsid w:val="001C3EB9"/>
    <w:rsid w:val="001C422C"/>
    <w:rsid w:val="001C43C1"/>
    <w:rsid w:val="001C489C"/>
    <w:rsid w:val="001C4A30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D00B0"/>
    <w:rsid w:val="001D0930"/>
    <w:rsid w:val="001D0AED"/>
    <w:rsid w:val="001D0E6E"/>
    <w:rsid w:val="001D1653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E22"/>
    <w:rsid w:val="001D471C"/>
    <w:rsid w:val="001D5BC7"/>
    <w:rsid w:val="001D6A07"/>
    <w:rsid w:val="001D6B6B"/>
    <w:rsid w:val="001D6FA1"/>
    <w:rsid w:val="001D7500"/>
    <w:rsid w:val="001D7ABA"/>
    <w:rsid w:val="001D7E6D"/>
    <w:rsid w:val="001E01D2"/>
    <w:rsid w:val="001E0248"/>
    <w:rsid w:val="001E10D9"/>
    <w:rsid w:val="001E1215"/>
    <w:rsid w:val="001E25B3"/>
    <w:rsid w:val="001E4AFB"/>
    <w:rsid w:val="001E66A3"/>
    <w:rsid w:val="001E671D"/>
    <w:rsid w:val="001E6803"/>
    <w:rsid w:val="001E6FC0"/>
    <w:rsid w:val="001E73A6"/>
    <w:rsid w:val="001E766E"/>
    <w:rsid w:val="001E77EF"/>
    <w:rsid w:val="001E7C1C"/>
    <w:rsid w:val="001F0B97"/>
    <w:rsid w:val="001F1540"/>
    <w:rsid w:val="001F181F"/>
    <w:rsid w:val="001F1854"/>
    <w:rsid w:val="001F1980"/>
    <w:rsid w:val="001F1DB3"/>
    <w:rsid w:val="001F2302"/>
    <w:rsid w:val="001F2365"/>
    <w:rsid w:val="001F24E6"/>
    <w:rsid w:val="001F336D"/>
    <w:rsid w:val="001F3565"/>
    <w:rsid w:val="001F3590"/>
    <w:rsid w:val="001F3B34"/>
    <w:rsid w:val="001F3DE6"/>
    <w:rsid w:val="001F3E59"/>
    <w:rsid w:val="001F4446"/>
    <w:rsid w:val="001F5BF8"/>
    <w:rsid w:val="001F5D4E"/>
    <w:rsid w:val="001F5F60"/>
    <w:rsid w:val="001F7451"/>
    <w:rsid w:val="001F7493"/>
    <w:rsid w:val="001F7DD3"/>
    <w:rsid w:val="002006D2"/>
    <w:rsid w:val="00200AD3"/>
    <w:rsid w:val="0020144D"/>
    <w:rsid w:val="002014E6"/>
    <w:rsid w:val="00201E1B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796"/>
    <w:rsid w:val="002058D8"/>
    <w:rsid w:val="00206D0F"/>
    <w:rsid w:val="00206E36"/>
    <w:rsid w:val="00207183"/>
    <w:rsid w:val="00207ADE"/>
    <w:rsid w:val="00207B2F"/>
    <w:rsid w:val="00207B9F"/>
    <w:rsid w:val="0021119C"/>
    <w:rsid w:val="0021143B"/>
    <w:rsid w:val="002118D6"/>
    <w:rsid w:val="00212068"/>
    <w:rsid w:val="002120AB"/>
    <w:rsid w:val="00213283"/>
    <w:rsid w:val="00213353"/>
    <w:rsid w:val="00213822"/>
    <w:rsid w:val="002143C7"/>
    <w:rsid w:val="00214420"/>
    <w:rsid w:val="002149E5"/>
    <w:rsid w:val="00214A58"/>
    <w:rsid w:val="00214F1F"/>
    <w:rsid w:val="0021537D"/>
    <w:rsid w:val="002155CC"/>
    <w:rsid w:val="002162F6"/>
    <w:rsid w:val="00216460"/>
    <w:rsid w:val="0021668F"/>
    <w:rsid w:val="00216EB4"/>
    <w:rsid w:val="00217418"/>
    <w:rsid w:val="00217512"/>
    <w:rsid w:val="0021782B"/>
    <w:rsid w:val="00217B69"/>
    <w:rsid w:val="00217CE0"/>
    <w:rsid w:val="0022097F"/>
    <w:rsid w:val="00220A16"/>
    <w:rsid w:val="00222209"/>
    <w:rsid w:val="00222727"/>
    <w:rsid w:val="0022294B"/>
    <w:rsid w:val="00222B55"/>
    <w:rsid w:val="00224118"/>
    <w:rsid w:val="0022429C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1394"/>
    <w:rsid w:val="0023159A"/>
    <w:rsid w:val="00231678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6EC7"/>
    <w:rsid w:val="00237589"/>
    <w:rsid w:val="00240BDC"/>
    <w:rsid w:val="0024137E"/>
    <w:rsid w:val="00241407"/>
    <w:rsid w:val="0024185B"/>
    <w:rsid w:val="00241A2B"/>
    <w:rsid w:val="00241E06"/>
    <w:rsid w:val="0024305D"/>
    <w:rsid w:val="002439ED"/>
    <w:rsid w:val="00243AB3"/>
    <w:rsid w:val="00243F2D"/>
    <w:rsid w:val="002443C8"/>
    <w:rsid w:val="00244491"/>
    <w:rsid w:val="0024451F"/>
    <w:rsid w:val="00245DCD"/>
    <w:rsid w:val="00245F53"/>
    <w:rsid w:val="0024602E"/>
    <w:rsid w:val="00247623"/>
    <w:rsid w:val="00247912"/>
    <w:rsid w:val="002479A1"/>
    <w:rsid w:val="00247AA6"/>
    <w:rsid w:val="00247DE2"/>
    <w:rsid w:val="00247DEB"/>
    <w:rsid w:val="00247ECB"/>
    <w:rsid w:val="00247ECF"/>
    <w:rsid w:val="00247FD4"/>
    <w:rsid w:val="002502FE"/>
    <w:rsid w:val="00250A52"/>
    <w:rsid w:val="00250FE0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9E9"/>
    <w:rsid w:val="002560B8"/>
    <w:rsid w:val="0025759F"/>
    <w:rsid w:val="00257655"/>
    <w:rsid w:val="002601AD"/>
    <w:rsid w:val="00260293"/>
    <w:rsid w:val="00261198"/>
    <w:rsid w:val="00261BEE"/>
    <w:rsid w:val="00262079"/>
    <w:rsid w:val="002620E1"/>
    <w:rsid w:val="0026239E"/>
    <w:rsid w:val="00262DFC"/>
    <w:rsid w:val="002634AD"/>
    <w:rsid w:val="002644CD"/>
    <w:rsid w:val="0026461C"/>
    <w:rsid w:val="00264997"/>
    <w:rsid w:val="00264D2F"/>
    <w:rsid w:val="00265762"/>
    <w:rsid w:val="00265D75"/>
    <w:rsid w:val="00266075"/>
    <w:rsid w:val="002661AF"/>
    <w:rsid w:val="0026782E"/>
    <w:rsid w:val="002678A3"/>
    <w:rsid w:val="00270414"/>
    <w:rsid w:val="002709B1"/>
    <w:rsid w:val="00270A57"/>
    <w:rsid w:val="00270D06"/>
    <w:rsid w:val="00270EF3"/>
    <w:rsid w:val="00271025"/>
    <w:rsid w:val="00272504"/>
    <w:rsid w:val="00272682"/>
    <w:rsid w:val="002727DE"/>
    <w:rsid w:val="00272D85"/>
    <w:rsid w:val="00272E27"/>
    <w:rsid w:val="002736C4"/>
    <w:rsid w:val="00273F13"/>
    <w:rsid w:val="00274004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170"/>
    <w:rsid w:val="00280348"/>
    <w:rsid w:val="002804AC"/>
    <w:rsid w:val="002811B7"/>
    <w:rsid w:val="00281C88"/>
    <w:rsid w:val="0028299D"/>
    <w:rsid w:val="002829A5"/>
    <w:rsid w:val="00282C71"/>
    <w:rsid w:val="0028398E"/>
    <w:rsid w:val="00283A04"/>
    <w:rsid w:val="00283A2A"/>
    <w:rsid w:val="00283D02"/>
    <w:rsid w:val="00283E95"/>
    <w:rsid w:val="0028488D"/>
    <w:rsid w:val="0028526C"/>
    <w:rsid w:val="002853B9"/>
    <w:rsid w:val="00285E21"/>
    <w:rsid w:val="00286AE1"/>
    <w:rsid w:val="0028704D"/>
    <w:rsid w:val="002874C3"/>
    <w:rsid w:val="00287825"/>
    <w:rsid w:val="00287A91"/>
    <w:rsid w:val="00287C40"/>
    <w:rsid w:val="00287CA8"/>
    <w:rsid w:val="002902CC"/>
    <w:rsid w:val="00290C13"/>
    <w:rsid w:val="00290CF4"/>
    <w:rsid w:val="00291155"/>
    <w:rsid w:val="002917D2"/>
    <w:rsid w:val="00291878"/>
    <w:rsid w:val="0029196B"/>
    <w:rsid w:val="00291A74"/>
    <w:rsid w:val="002921DC"/>
    <w:rsid w:val="00292FA7"/>
    <w:rsid w:val="00293179"/>
    <w:rsid w:val="002931C8"/>
    <w:rsid w:val="0029356C"/>
    <w:rsid w:val="00293CAE"/>
    <w:rsid w:val="002940EA"/>
    <w:rsid w:val="00294123"/>
    <w:rsid w:val="00294513"/>
    <w:rsid w:val="00294C3E"/>
    <w:rsid w:val="00294F40"/>
    <w:rsid w:val="00295C93"/>
    <w:rsid w:val="002962C6"/>
    <w:rsid w:val="002965A0"/>
    <w:rsid w:val="00296B6C"/>
    <w:rsid w:val="0029702E"/>
    <w:rsid w:val="002972AE"/>
    <w:rsid w:val="00297C74"/>
    <w:rsid w:val="002A0947"/>
    <w:rsid w:val="002A0E77"/>
    <w:rsid w:val="002A11C6"/>
    <w:rsid w:val="002A125D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783"/>
    <w:rsid w:val="002A5F07"/>
    <w:rsid w:val="002A643F"/>
    <w:rsid w:val="002A76A2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786"/>
    <w:rsid w:val="002B398D"/>
    <w:rsid w:val="002B4239"/>
    <w:rsid w:val="002B42FB"/>
    <w:rsid w:val="002B43FD"/>
    <w:rsid w:val="002B4721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E63"/>
    <w:rsid w:val="002C23C4"/>
    <w:rsid w:val="002C2919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9ED"/>
    <w:rsid w:val="002C6269"/>
    <w:rsid w:val="002C68AE"/>
    <w:rsid w:val="002C6994"/>
    <w:rsid w:val="002C6E6E"/>
    <w:rsid w:val="002C71DC"/>
    <w:rsid w:val="002C7967"/>
    <w:rsid w:val="002C798D"/>
    <w:rsid w:val="002C7E4A"/>
    <w:rsid w:val="002C7F31"/>
    <w:rsid w:val="002D01F3"/>
    <w:rsid w:val="002D0B62"/>
    <w:rsid w:val="002D1281"/>
    <w:rsid w:val="002D195C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87C"/>
    <w:rsid w:val="002D7EBE"/>
    <w:rsid w:val="002E061A"/>
    <w:rsid w:val="002E0B1C"/>
    <w:rsid w:val="002E112B"/>
    <w:rsid w:val="002E15D7"/>
    <w:rsid w:val="002E1F4B"/>
    <w:rsid w:val="002E1F6D"/>
    <w:rsid w:val="002E22CF"/>
    <w:rsid w:val="002E2712"/>
    <w:rsid w:val="002E2A11"/>
    <w:rsid w:val="002E2D04"/>
    <w:rsid w:val="002E338C"/>
    <w:rsid w:val="002E362E"/>
    <w:rsid w:val="002E387C"/>
    <w:rsid w:val="002E3925"/>
    <w:rsid w:val="002E3A9C"/>
    <w:rsid w:val="002E3AFB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F88"/>
    <w:rsid w:val="002F22E7"/>
    <w:rsid w:val="002F3193"/>
    <w:rsid w:val="002F3424"/>
    <w:rsid w:val="002F3DE5"/>
    <w:rsid w:val="002F4A86"/>
    <w:rsid w:val="002F61E7"/>
    <w:rsid w:val="002F64CA"/>
    <w:rsid w:val="002F65F8"/>
    <w:rsid w:val="002F6704"/>
    <w:rsid w:val="002F6F84"/>
    <w:rsid w:val="002F7ED6"/>
    <w:rsid w:val="002F7EE7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54A4"/>
    <w:rsid w:val="00305FDD"/>
    <w:rsid w:val="003060E1"/>
    <w:rsid w:val="00306178"/>
    <w:rsid w:val="00306213"/>
    <w:rsid w:val="003062F8"/>
    <w:rsid w:val="00306331"/>
    <w:rsid w:val="00306858"/>
    <w:rsid w:val="0030780B"/>
    <w:rsid w:val="00307849"/>
    <w:rsid w:val="003079A5"/>
    <w:rsid w:val="00307FF7"/>
    <w:rsid w:val="003100C5"/>
    <w:rsid w:val="00310508"/>
    <w:rsid w:val="003109E2"/>
    <w:rsid w:val="003116FB"/>
    <w:rsid w:val="003119DE"/>
    <w:rsid w:val="003127E9"/>
    <w:rsid w:val="00312C0A"/>
    <w:rsid w:val="00312D52"/>
    <w:rsid w:val="00312E76"/>
    <w:rsid w:val="00313196"/>
    <w:rsid w:val="003136E2"/>
    <w:rsid w:val="003139F6"/>
    <w:rsid w:val="00313A0E"/>
    <w:rsid w:val="00313F6F"/>
    <w:rsid w:val="00314002"/>
    <w:rsid w:val="003140FD"/>
    <w:rsid w:val="0031416D"/>
    <w:rsid w:val="00314A1F"/>
    <w:rsid w:val="00315644"/>
    <w:rsid w:val="00315A34"/>
    <w:rsid w:val="00315F58"/>
    <w:rsid w:val="003163DC"/>
    <w:rsid w:val="00316BE6"/>
    <w:rsid w:val="00316E3C"/>
    <w:rsid w:val="00316E7F"/>
    <w:rsid w:val="00317C9D"/>
    <w:rsid w:val="00320317"/>
    <w:rsid w:val="00320571"/>
    <w:rsid w:val="003206F5"/>
    <w:rsid w:val="00320884"/>
    <w:rsid w:val="00320B50"/>
    <w:rsid w:val="00321113"/>
    <w:rsid w:val="00321354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64DC"/>
    <w:rsid w:val="00326880"/>
    <w:rsid w:val="00326C4F"/>
    <w:rsid w:val="00327200"/>
    <w:rsid w:val="003272C0"/>
    <w:rsid w:val="00327FB8"/>
    <w:rsid w:val="003301C6"/>
    <w:rsid w:val="00330617"/>
    <w:rsid w:val="00330A27"/>
    <w:rsid w:val="00330D3B"/>
    <w:rsid w:val="0033148B"/>
    <w:rsid w:val="00331541"/>
    <w:rsid w:val="0033174D"/>
    <w:rsid w:val="00332084"/>
    <w:rsid w:val="003321E3"/>
    <w:rsid w:val="00332521"/>
    <w:rsid w:val="00332881"/>
    <w:rsid w:val="00332EEA"/>
    <w:rsid w:val="00333675"/>
    <w:rsid w:val="00333686"/>
    <w:rsid w:val="003336B2"/>
    <w:rsid w:val="003338E3"/>
    <w:rsid w:val="003349BA"/>
    <w:rsid w:val="00334D96"/>
    <w:rsid w:val="00334FDE"/>
    <w:rsid w:val="003364E8"/>
    <w:rsid w:val="0033675F"/>
    <w:rsid w:val="00336768"/>
    <w:rsid w:val="00336DEB"/>
    <w:rsid w:val="00337056"/>
    <w:rsid w:val="00337367"/>
    <w:rsid w:val="00337CD2"/>
    <w:rsid w:val="003402CC"/>
    <w:rsid w:val="003403F7"/>
    <w:rsid w:val="0034115E"/>
    <w:rsid w:val="00342222"/>
    <w:rsid w:val="00342337"/>
    <w:rsid w:val="00342731"/>
    <w:rsid w:val="00342812"/>
    <w:rsid w:val="00342CF7"/>
    <w:rsid w:val="00343CEC"/>
    <w:rsid w:val="00343DAB"/>
    <w:rsid w:val="00344637"/>
    <w:rsid w:val="00344A26"/>
    <w:rsid w:val="00344BAF"/>
    <w:rsid w:val="00344E3E"/>
    <w:rsid w:val="00344F3B"/>
    <w:rsid w:val="00345636"/>
    <w:rsid w:val="00345869"/>
    <w:rsid w:val="00345A98"/>
    <w:rsid w:val="00345B7D"/>
    <w:rsid w:val="00345D37"/>
    <w:rsid w:val="00346C18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6AB"/>
    <w:rsid w:val="0035177C"/>
    <w:rsid w:val="00351C5B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782"/>
    <w:rsid w:val="00354D75"/>
    <w:rsid w:val="00354DD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98C"/>
    <w:rsid w:val="00374394"/>
    <w:rsid w:val="0037455F"/>
    <w:rsid w:val="0037491C"/>
    <w:rsid w:val="003757A5"/>
    <w:rsid w:val="003762A9"/>
    <w:rsid w:val="0037659B"/>
    <w:rsid w:val="00376CC2"/>
    <w:rsid w:val="00377752"/>
    <w:rsid w:val="00377E97"/>
    <w:rsid w:val="0038023A"/>
    <w:rsid w:val="00380483"/>
    <w:rsid w:val="003806D5"/>
    <w:rsid w:val="0038151A"/>
    <w:rsid w:val="00381C3F"/>
    <w:rsid w:val="00381C64"/>
    <w:rsid w:val="00383198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D4"/>
    <w:rsid w:val="00395F91"/>
    <w:rsid w:val="00396551"/>
    <w:rsid w:val="00397446"/>
    <w:rsid w:val="0039748F"/>
    <w:rsid w:val="003978B7"/>
    <w:rsid w:val="00397F4D"/>
    <w:rsid w:val="003A08DB"/>
    <w:rsid w:val="003A0AC8"/>
    <w:rsid w:val="003A1690"/>
    <w:rsid w:val="003A2831"/>
    <w:rsid w:val="003A30F3"/>
    <w:rsid w:val="003A3294"/>
    <w:rsid w:val="003A3AE5"/>
    <w:rsid w:val="003A4B05"/>
    <w:rsid w:val="003A4FAD"/>
    <w:rsid w:val="003A51A8"/>
    <w:rsid w:val="003A5385"/>
    <w:rsid w:val="003A7CD3"/>
    <w:rsid w:val="003A7CFA"/>
    <w:rsid w:val="003A7E69"/>
    <w:rsid w:val="003B0008"/>
    <w:rsid w:val="003B0A58"/>
    <w:rsid w:val="003B0BC3"/>
    <w:rsid w:val="003B0FA5"/>
    <w:rsid w:val="003B13AE"/>
    <w:rsid w:val="003B2481"/>
    <w:rsid w:val="003B31B6"/>
    <w:rsid w:val="003B32C3"/>
    <w:rsid w:val="003B37CA"/>
    <w:rsid w:val="003B3CF0"/>
    <w:rsid w:val="003B3D1F"/>
    <w:rsid w:val="003B5693"/>
    <w:rsid w:val="003B5B16"/>
    <w:rsid w:val="003B5C81"/>
    <w:rsid w:val="003B5EEA"/>
    <w:rsid w:val="003B5F97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C22"/>
    <w:rsid w:val="003C546A"/>
    <w:rsid w:val="003C5704"/>
    <w:rsid w:val="003C6401"/>
    <w:rsid w:val="003C65E3"/>
    <w:rsid w:val="003C6E10"/>
    <w:rsid w:val="003C70C0"/>
    <w:rsid w:val="003C740B"/>
    <w:rsid w:val="003C7AD5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20BF"/>
    <w:rsid w:val="003D2F36"/>
    <w:rsid w:val="003D2FD2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D2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B5"/>
    <w:rsid w:val="003F2190"/>
    <w:rsid w:val="003F2485"/>
    <w:rsid w:val="003F2FD5"/>
    <w:rsid w:val="003F320C"/>
    <w:rsid w:val="003F368F"/>
    <w:rsid w:val="003F38F5"/>
    <w:rsid w:val="003F3C25"/>
    <w:rsid w:val="003F44EF"/>
    <w:rsid w:val="003F4FCC"/>
    <w:rsid w:val="003F5896"/>
    <w:rsid w:val="003F5D4E"/>
    <w:rsid w:val="003F60ED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412"/>
    <w:rsid w:val="0040360B"/>
    <w:rsid w:val="00403769"/>
    <w:rsid w:val="00403B78"/>
    <w:rsid w:val="00404742"/>
    <w:rsid w:val="00405298"/>
    <w:rsid w:val="004054A2"/>
    <w:rsid w:val="004054B1"/>
    <w:rsid w:val="00405C4D"/>
    <w:rsid w:val="004068D6"/>
    <w:rsid w:val="00406A74"/>
    <w:rsid w:val="0040704E"/>
    <w:rsid w:val="00407214"/>
    <w:rsid w:val="00407D0B"/>
    <w:rsid w:val="00410305"/>
    <w:rsid w:val="00410AC0"/>
    <w:rsid w:val="00411412"/>
    <w:rsid w:val="00412F18"/>
    <w:rsid w:val="00412F54"/>
    <w:rsid w:val="00413A88"/>
    <w:rsid w:val="00414056"/>
    <w:rsid w:val="004140C0"/>
    <w:rsid w:val="00415751"/>
    <w:rsid w:val="00415CFF"/>
    <w:rsid w:val="00415F77"/>
    <w:rsid w:val="00416DF1"/>
    <w:rsid w:val="0041764E"/>
    <w:rsid w:val="004178FE"/>
    <w:rsid w:val="00417AE0"/>
    <w:rsid w:val="00417C0C"/>
    <w:rsid w:val="00420174"/>
    <w:rsid w:val="004205C4"/>
    <w:rsid w:val="0042072A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4FC"/>
    <w:rsid w:val="00424A7F"/>
    <w:rsid w:val="00424CF5"/>
    <w:rsid w:val="0042585F"/>
    <w:rsid w:val="0042594D"/>
    <w:rsid w:val="00425B5A"/>
    <w:rsid w:val="00425D03"/>
    <w:rsid w:val="00425EC6"/>
    <w:rsid w:val="00425F88"/>
    <w:rsid w:val="00426467"/>
    <w:rsid w:val="004264C5"/>
    <w:rsid w:val="0042739C"/>
    <w:rsid w:val="0042754F"/>
    <w:rsid w:val="0043089D"/>
    <w:rsid w:val="00432109"/>
    <w:rsid w:val="00432581"/>
    <w:rsid w:val="00432DE6"/>
    <w:rsid w:val="00433860"/>
    <w:rsid w:val="00433AC6"/>
    <w:rsid w:val="00433E30"/>
    <w:rsid w:val="00434D9A"/>
    <w:rsid w:val="004352D0"/>
    <w:rsid w:val="00435688"/>
    <w:rsid w:val="004358AD"/>
    <w:rsid w:val="004366A9"/>
    <w:rsid w:val="00436E15"/>
    <w:rsid w:val="00436FC2"/>
    <w:rsid w:val="004371C0"/>
    <w:rsid w:val="004377B3"/>
    <w:rsid w:val="0043788B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A0A"/>
    <w:rsid w:val="00445CB8"/>
    <w:rsid w:val="00445F7E"/>
    <w:rsid w:val="0044634C"/>
    <w:rsid w:val="00446690"/>
    <w:rsid w:val="00446D4C"/>
    <w:rsid w:val="0044705A"/>
    <w:rsid w:val="0044725D"/>
    <w:rsid w:val="00447F1D"/>
    <w:rsid w:val="0045012E"/>
    <w:rsid w:val="0045013B"/>
    <w:rsid w:val="0045088A"/>
    <w:rsid w:val="00451288"/>
    <w:rsid w:val="004519EF"/>
    <w:rsid w:val="004523C8"/>
    <w:rsid w:val="00452C4D"/>
    <w:rsid w:val="00452C6A"/>
    <w:rsid w:val="0045328A"/>
    <w:rsid w:val="0045379C"/>
    <w:rsid w:val="00454ABF"/>
    <w:rsid w:val="00455C98"/>
    <w:rsid w:val="004564FE"/>
    <w:rsid w:val="004567D5"/>
    <w:rsid w:val="00456D05"/>
    <w:rsid w:val="004572B4"/>
    <w:rsid w:val="00457642"/>
    <w:rsid w:val="00457E94"/>
    <w:rsid w:val="00460507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C"/>
    <w:rsid w:val="0046589D"/>
    <w:rsid w:val="0046689A"/>
    <w:rsid w:val="00466E1A"/>
    <w:rsid w:val="00467292"/>
    <w:rsid w:val="004674E1"/>
    <w:rsid w:val="004677DE"/>
    <w:rsid w:val="0047048B"/>
    <w:rsid w:val="004708B8"/>
    <w:rsid w:val="004710F3"/>
    <w:rsid w:val="0047131A"/>
    <w:rsid w:val="0047196C"/>
    <w:rsid w:val="00471B49"/>
    <w:rsid w:val="004730E1"/>
    <w:rsid w:val="004734A4"/>
    <w:rsid w:val="0047471E"/>
    <w:rsid w:val="0047482F"/>
    <w:rsid w:val="00474873"/>
    <w:rsid w:val="0047545F"/>
    <w:rsid w:val="004757DB"/>
    <w:rsid w:val="00475B9C"/>
    <w:rsid w:val="00475CE8"/>
    <w:rsid w:val="004766BC"/>
    <w:rsid w:val="00476930"/>
    <w:rsid w:val="00476DC4"/>
    <w:rsid w:val="00477601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2DC"/>
    <w:rsid w:val="0049043D"/>
    <w:rsid w:val="0049044F"/>
    <w:rsid w:val="00490731"/>
    <w:rsid w:val="0049088C"/>
    <w:rsid w:val="00491474"/>
    <w:rsid w:val="00492227"/>
    <w:rsid w:val="00492521"/>
    <w:rsid w:val="00492A83"/>
    <w:rsid w:val="00492E4B"/>
    <w:rsid w:val="00493DC9"/>
    <w:rsid w:val="00493ED1"/>
    <w:rsid w:val="00494350"/>
    <w:rsid w:val="00494622"/>
    <w:rsid w:val="00495494"/>
    <w:rsid w:val="0049634F"/>
    <w:rsid w:val="00496B5A"/>
    <w:rsid w:val="00497252"/>
    <w:rsid w:val="00497285"/>
    <w:rsid w:val="004977DE"/>
    <w:rsid w:val="00497970"/>
    <w:rsid w:val="00497D7C"/>
    <w:rsid w:val="004A08F9"/>
    <w:rsid w:val="004A0DFA"/>
    <w:rsid w:val="004A122C"/>
    <w:rsid w:val="004A1285"/>
    <w:rsid w:val="004A1A51"/>
    <w:rsid w:val="004A1BFA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C05"/>
    <w:rsid w:val="004A61FF"/>
    <w:rsid w:val="004A620E"/>
    <w:rsid w:val="004A635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2177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246"/>
    <w:rsid w:val="004B538F"/>
    <w:rsid w:val="004B56D4"/>
    <w:rsid w:val="004B57A7"/>
    <w:rsid w:val="004B5B70"/>
    <w:rsid w:val="004B6F1E"/>
    <w:rsid w:val="004B75E6"/>
    <w:rsid w:val="004C091E"/>
    <w:rsid w:val="004C0AD0"/>
    <w:rsid w:val="004C0CDD"/>
    <w:rsid w:val="004C19CE"/>
    <w:rsid w:val="004C1C12"/>
    <w:rsid w:val="004C1C51"/>
    <w:rsid w:val="004C20FF"/>
    <w:rsid w:val="004C2200"/>
    <w:rsid w:val="004C2387"/>
    <w:rsid w:val="004C23A5"/>
    <w:rsid w:val="004C25E5"/>
    <w:rsid w:val="004C29A5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78A5"/>
    <w:rsid w:val="004C7E29"/>
    <w:rsid w:val="004D0703"/>
    <w:rsid w:val="004D0F75"/>
    <w:rsid w:val="004D12B1"/>
    <w:rsid w:val="004D14B4"/>
    <w:rsid w:val="004D185D"/>
    <w:rsid w:val="004D19CB"/>
    <w:rsid w:val="004D237D"/>
    <w:rsid w:val="004D2864"/>
    <w:rsid w:val="004D2B09"/>
    <w:rsid w:val="004D2E16"/>
    <w:rsid w:val="004D3B89"/>
    <w:rsid w:val="004D4E8A"/>
    <w:rsid w:val="004D4EF6"/>
    <w:rsid w:val="004D56AF"/>
    <w:rsid w:val="004D6A22"/>
    <w:rsid w:val="004D6C66"/>
    <w:rsid w:val="004D714A"/>
    <w:rsid w:val="004D7ED5"/>
    <w:rsid w:val="004E03C7"/>
    <w:rsid w:val="004E13F9"/>
    <w:rsid w:val="004E170A"/>
    <w:rsid w:val="004E18A9"/>
    <w:rsid w:val="004E249A"/>
    <w:rsid w:val="004E34C0"/>
    <w:rsid w:val="004E3623"/>
    <w:rsid w:val="004E3A59"/>
    <w:rsid w:val="004E5280"/>
    <w:rsid w:val="004E53C4"/>
    <w:rsid w:val="004E5AD6"/>
    <w:rsid w:val="004E5EF3"/>
    <w:rsid w:val="004E6764"/>
    <w:rsid w:val="004E6C15"/>
    <w:rsid w:val="004E6D01"/>
    <w:rsid w:val="004E70EF"/>
    <w:rsid w:val="004E74B7"/>
    <w:rsid w:val="004E757C"/>
    <w:rsid w:val="004E79B6"/>
    <w:rsid w:val="004E7D33"/>
    <w:rsid w:val="004F05A4"/>
    <w:rsid w:val="004F128D"/>
    <w:rsid w:val="004F195E"/>
    <w:rsid w:val="004F1B6F"/>
    <w:rsid w:val="004F1B89"/>
    <w:rsid w:val="004F1F59"/>
    <w:rsid w:val="004F209F"/>
    <w:rsid w:val="004F258B"/>
    <w:rsid w:val="004F25A9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62E6"/>
    <w:rsid w:val="004F6611"/>
    <w:rsid w:val="004F6E2B"/>
    <w:rsid w:val="004F75CC"/>
    <w:rsid w:val="004F7C4E"/>
    <w:rsid w:val="00500248"/>
    <w:rsid w:val="00500534"/>
    <w:rsid w:val="00500E9A"/>
    <w:rsid w:val="00500FEB"/>
    <w:rsid w:val="0050109A"/>
    <w:rsid w:val="0050169C"/>
    <w:rsid w:val="00501BBB"/>
    <w:rsid w:val="00501C31"/>
    <w:rsid w:val="00502610"/>
    <w:rsid w:val="005028DE"/>
    <w:rsid w:val="00503A9B"/>
    <w:rsid w:val="0050495E"/>
    <w:rsid w:val="00504BB8"/>
    <w:rsid w:val="0050505C"/>
    <w:rsid w:val="00505AC5"/>
    <w:rsid w:val="00505FC0"/>
    <w:rsid w:val="005060D1"/>
    <w:rsid w:val="0050619E"/>
    <w:rsid w:val="0050623C"/>
    <w:rsid w:val="00506488"/>
    <w:rsid w:val="00506B65"/>
    <w:rsid w:val="00506DC3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BF"/>
    <w:rsid w:val="0051459A"/>
    <w:rsid w:val="00514BF4"/>
    <w:rsid w:val="00515A51"/>
    <w:rsid w:val="00515BE4"/>
    <w:rsid w:val="00515D76"/>
    <w:rsid w:val="00516103"/>
    <w:rsid w:val="005165A5"/>
    <w:rsid w:val="005176F4"/>
    <w:rsid w:val="00517BBC"/>
    <w:rsid w:val="00520543"/>
    <w:rsid w:val="005209B6"/>
    <w:rsid w:val="00522F17"/>
    <w:rsid w:val="00522F45"/>
    <w:rsid w:val="005230CB"/>
    <w:rsid w:val="005235E2"/>
    <w:rsid w:val="00523CFC"/>
    <w:rsid w:val="005246C4"/>
    <w:rsid w:val="005247C8"/>
    <w:rsid w:val="00524B20"/>
    <w:rsid w:val="005252FD"/>
    <w:rsid w:val="00525434"/>
    <w:rsid w:val="00525633"/>
    <w:rsid w:val="00526007"/>
    <w:rsid w:val="00526B11"/>
    <w:rsid w:val="00526B9F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B22"/>
    <w:rsid w:val="00531F86"/>
    <w:rsid w:val="00532B60"/>
    <w:rsid w:val="00533561"/>
    <w:rsid w:val="005338FC"/>
    <w:rsid w:val="00534008"/>
    <w:rsid w:val="00534295"/>
    <w:rsid w:val="00535436"/>
    <w:rsid w:val="00535AF5"/>
    <w:rsid w:val="00537780"/>
    <w:rsid w:val="0054001E"/>
    <w:rsid w:val="00540EC6"/>
    <w:rsid w:val="00540FB3"/>
    <w:rsid w:val="005411E8"/>
    <w:rsid w:val="005419C3"/>
    <w:rsid w:val="00541B69"/>
    <w:rsid w:val="00541CDD"/>
    <w:rsid w:val="005424D1"/>
    <w:rsid w:val="0054279C"/>
    <w:rsid w:val="005427EF"/>
    <w:rsid w:val="00542A58"/>
    <w:rsid w:val="00543677"/>
    <w:rsid w:val="005437F2"/>
    <w:rsid w:val="00544426"/>
    <w:rsid w:val="00544823"/>
    <w:rsid w:val="00545338"/>
    <w:rsid w:val="005459B2"/>
    <w:rsid w:val="00545AB2"/>
    <w:rsid w:val="0054677D"/>
    <w:rsid w:val="005467CB"/>
    <w:rsid w:val="00546CE0"/>
    <w:rsid w:val="00546E28"/>
    <w:rsid w:val="005475C6"/>
    <w:rsid w:val="00547822"/>
    <w:rsid w:val="00547B5C"/>
    <w:rsid w:val="00550C9A"/>
    <w:rsid w:val="00550F9A"/>
    <w:rsid w:val="00551BE4"/>
    <w:rsid w:val="00551C87"/>
    <w:rsid w:val="00551C93"/>
    <w:rsid w:val="00551CF3"/>
    <w:rsid w:val="00552B18"/>
    <w:rsid w:val="00552F6E"/>
    <w:rsid w:val="00553050"/>
    <w:rsid w:val="00554D5F"/>
    <w:rsid w:val="00554D77"/>
    <w:rsid w:val="005551B6"/>
    <w:rsid w:val="00555E25"/>
    <w:rsid w:val="00556C9D"/>
    <w:rsid w:val="00556E0F"/>
    <w:rsid w:val="00557301"/>
    <w:rsid w:val="00557E1F"/>
    <w:rsid w:val="00560031"/>
    <w:rsid w:val="00560D2A"/>
    <w:rsid w:val="00560EEF"/>
    <w:rsid w:val="00560F4D"/>
    <w:rsid w:val="00561AE9"/>
    <w:rsid w:val="00562738"/>
    <w:rsid w:val="00562BB1"/>
    <w:rsid w:val="00562F89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D26"/>
    <w:rsid w:val="0058455E"/>
    <w:rsid w:val="00584E50"/>
    <w:rsid w:val="005852FF"/>
    <w:rsid w:val="00585AC2"/>
    <w:rsid w:val="00585B7C"/>
    <w:rsid w:val="00586B12"/>
    <w:rsid w:val="00586CB4"/>
    <w:rsid w:val="00586CE2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320"/>
    <w:rsid w:val="00594506"/>
    <w:rsid w:val="0059475C"/>
    <w:rsid w:val="005948D1"/>
    <w:rsid w:val="00594991"/>
    <w:rsid w:val="0059586F"/>
    <w:rsid w:val="0059592C"/>
    <w:rsid w:val="00595AAD"/>
    <w:rsid w:val="00595EB0"/>
    <w:rsid w:val="00595F94"/>
    <w:rsid w:val="00596107"/>
    <w:rsid w:val="0059624A"/>
    <w:rsid w:val="005966AA"/>
    <w:rsid w:val="005969E5"/>
    <w:rsid w:val="00596ECE"/>
    <w:rsid w:val="00596EFE"/>
    <w:rsid w:val="00597376"/>
    <w:rsid w:val="0059758E"/>
    <w:rsid w:val="00597ECB"/>
    <w:rsid w:val="005A1240"/>
    <w:rsid w:val="005A1429"/>
    <w:rsid w:val="005A1D6B"/>
    <w:rsid w:val="005A1EDB"/>
    <w:rsid w:val="005A24A1"/>
    <w:rsid w:val="005A259F"/>
    <w:rsid w:val="005A2691"/>
    <w:rsid w:val="005A3257"/>
    <w:rsid w:val="005A3A8C"/>
    <w:rsid w:val="005A3CEB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B0301"/>
    <w:rsid w:val="005B04F7"/>
    <w:rsid w:val="005B07D0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C51"/>
    <w:rsid w:val="005B7ED5"/>
    <w:rsid w:val="005C023C"/>
    <w:rsid w:val="005C0440"/>
    <w:rsid w:val="005C0EBB"/>
    <w:rsid w:val="005C0F91"/>
    <w:rsid w:val="005C108F"/>
    <w:rsid w:val="005C113C"/>
    <w:rsid w:val="005C1C31"/>
    <w:rsid w:val="005C273B"/>
    <w:rsid w:val="005C3082"/>
    <w:rsid w:val="005C30C6"/>
    <w:rsid w:val="005C3303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AF1"/>
    <w:rsid w:val="005D10DA"/>
    <w:rsid w:val="005D149A"/>
    <w:rsid w:val="005D225D"/>
    <w:rsid w:val="005D2F36"/>
    <w:rsid w:val="005D4A29"/>
    <w:rsid w:val="005D51AD"/>
    <w:rsid w:val="005D56EB"/>
    <w:rsid w:val="005D5A80"/>
    <w:rsid w:val="005D64F4"/>
    <w:rsid w:val="005D666D"/>
    <w:rsid w:val="005D6936"/>
    <w:rsid w:val="005D7CCF"/>
    <w:rsid w:val="005D7F41"/>
    <w:rsid w:val="005E0175"/>
    <w:rsid w:val="005E02BF"/>
    <w:rsid w:val="005E037C"/>
    <w:rsid w:val="005E1274"/>
    <w:rsid w:val="005E1808"/>
    <w:rsid w:val="005E2019"/>
    <w:rsid w:val="005E222D"/>
    <w:rsid w:val="005E2F63"/>
    <w:rsid w:val="005E388D"/>
    <w:rsid w:val="005E3A3C"/>
    <w:rsid w:val="005E3BA7"/>
    <w:rsid w:val="005E3C72"/>
    <w:rsid w:val="005E429E"/>
    <w:rsid w:val="005E46BD"/>
    <w:rsid w:val="005E4E3E"/>
    <w:rsid w:val="005E4F2A"/>
    <w:rsid w:val="005E6123"/>
    <w:rsid w:val="005E7103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BC5"/>
    <w:rsid w:val="005F1FB3"/>
    <w:rsid w:val="005F275F"/>
    <w:rsid w:val="005F3D6D"/>
    <w:rsid w:val="005F3E67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B3"/>
    <w:rsid w:val="006036DB"/>
    <w:rsid w:val="00603D72"/>
    <w:rsid w:val="00603FF6"/>
    <w:rsid w:val="006046DA"/>
    <w:rsid w:val="00605014"/>
    <w:rsid w:val="006053D5"/>
    <w:rsid w:val="00605806"/>
    <w:rsid w:val="00606D85"/>
    <w:rsid w:val="00606DE0"/>
    <w:rsid w:val="00607186"/>
    <w:rsid w:val="006076EF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4174"/>
    <w:rsid w:val="00614456"/>
    <w:rsid w:val="00614681"/>
    <w:rsid w:val="006146BC"/>
    <w:rsid w:val="00614BF4"/>
    <w:rsid w:val="0061542E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32F8"/>
    <w:rsid w:val="006243C6"/>
    <w:rsid w:val="00624922"/>
    <w:rsid w:val="006249A2"/>
    <w:rsid w:val="00624AC4"/>
    <w:rsid w:val="00625546"/>
    <w:rsid w:val="006258C5"/>
    <w:rsid w:val="00625AA2"/>
    <w:rsid w:val="00625D92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D61"/>
    <w:rsid w:val="00631DAB"/>
    <w:rsid w:val="0063216B"/>
    <w:rsid w:val="006322C2"/>
    <w:rsid w:val="006323FF"/>
    <w:rsid w:val="006327C1"/>
    <w:rsid w:val="00632B7A"/>
    <w:rsid w:val="00632E9A"/>
    <w:rsid w:val="006339FF"/>
    <w:rsid w:val="00633CEC"/>
    <w:rsid w:val="00633E2A"/>
    <w:rsid w:val="006343A2"/>
    <w:rsid w:val="00634542"/>
    <w:rsid w:val="00634768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E09"/>
    <w:rsid w:val="00641354"/>
    <w:rsid w:val="006414AA"/>
    <w:rsid w:val="00641BBF"/>
    <w:rsid w:val="006435E3"/>
    <w:rsid w:val="00643778"/>
    <w:rsid w:val="006438F3"/>
    <w:rsid w:val="006441BC"/>
    <w:rsid w:val="0064475A"/>
    <w:rsid w:val="00645388"/>
    <w:rsid w:val="00645710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665"/>
    <w:rsid w:val="006600B5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E1C"/>
    <w:rsid w:val="00662F79"/>
    <w:rsid w:val="0066314B"/>
    <w:rsid w:val="00663738"/>
    <w:rsid w:val="00664057"/>
    <w:rsid w:val="00664071"/>
    <w:rsid w:val="00664635"/>
    <w:rsid w:val="00664734"/>
    <w:rsid w:val="0066614A"/>
    <w:rsid w:val="0066676B"/>
    <w:rsid w:val="0066680A"/>
    <w:rsid w:val="006668C5"/>
    <w:rsid w:val="00666978"/>
    <w:rsid w:val="00666D47"/>
    <w:rsid w:val="0066722C"/>
    <w:rsid w:val="006674CB"/>
    <w:rsid w:val="006675B7"/>
    <w:rsid w:val="006701D2"/>
    <w:rsid w:val="006701EE"/>
    <w:rsid w:val="00670281"/>
    <w:rsid w:val="00670F12"/>
    <w:rsid w:val="00671916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C73"/>
    <w:rsid w:val="00677F14"/>
    <w:rsid w:val="006804CC"/>
    <w:rsid w:val="00680E9C"/>
    <w:rsid w:val="0068104A"/>
    <w:rsid w:val="0068136F"/>
    <w:rsid w:val="00681751"/>
    <w:rsid w:val="006829E0"/>
    <w:rsid w:val="00683251"/>
    <w:rsid w:val="00683654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812"/>
    <w:rsid w:val="00691E18"/>
    <w:rsid w:val="00691EB8"/>
    <w:rsid w:val="00691EC9"/>
    <w:rsid w:val="00691FBE"/>
    <w:rsid w:val="00692AD1"/>
    <w:rsid w:val="00693789"/>
    <w:rsid w:val="00693949"/>
    <w:rsid w:val="00693A01"/>
    <w:rsid w:val="00694283"/>
    <w:rsid w:val="006959E0"/>
    <w:rsid w:val="00696038"/>
    <w:rsid w:val="00696164"/>
    <w:rsid w:val="00696183"/>
    <w:rsid w:val="0069645A"/>
    <w:rsid w:val="00696A1E"/>
    <w:rsid w:val="00696C3F"/>
    <w:rsid w:val="00696D2A"/>
    <w:rsid w:val="0069701D"/>
    <w:rsid w:val="00697199"/>
    <w:rsid w:val="00697218"/>
    <w:rsid w:val="0069777C"/>
    <w:rsid w:val="006977A5"/>
    <w:rsid w:val="0069791D"/>
    <w:rsid w:val="00697F18"/>
    <w:rsid w:val="006A001B"/>
    <w:rsid w:val="006A030D"/>
    <w:rsid w:val="006A14AC"/>
    <w:rsid w:val="006A227E"/>
    <w:rsid w:val="006A2CCE"/>
    <w:rsid w:val="006A308D"/>
    <w:rsid w:val="006A354C"/>
    <w:rsid w:val="006A35DB"/>
    <w:rsid w:val="006A3EBF"/>
    <w:rsid w:val="006A4498"/>
    <w:rsid w:val="006A4921"/>
    <w:rsid w:val="006A498D"/>
    <w:rsid w:val="006A5725"/>
    <w:rsid w:val="006A5B92"/>
    <w:rsid w:val="006A71DA"/>
    <w:rsid w:val="006A721C"/>
    <w:rsid w:val="006A7294"/>
    <w:rsid w:val="006A7A0B"/>
    <w:rsid w:val="006B0538"/>
    <w:rsid w:val="006B0C0E"/>
    <w:rsid w:val="006B23ED"/>
    <w:rsid w:val="006B2674"/>
    <w:rsid w:val="006B2B25"/>
    <w:rsid w:val="006B3443"/>
    <w:rsid w:val="006B378E"/>
    <w:rsid w:val="006B3C57"/>
    <w:rsid w:val="006B3EBA"/>
    <w:rsid w:val="006B4426"/>
    <w:rsid w:val="006B4DBF"/>
    <w:rsid w:val="006B4FB4"/>
    <w:rsid w:val="006B6110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E9"/>
    <w:rsid w:val="006C32CD"/>
    <w:rsid w:val="006C3721"/>
    <w:rsid w:val="006C3DD8"/>
    <w:rsid w:val="006C4697"/>
    <w:rsid w:val="006C4899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B6F"/>
    <w:rsid w:val="006D018E"/>
    <w:rsid w:val="006D034E"/>
    <w:rsid w:val="006D0543"/>
    <w:rsid w:val="006D1E39"/>
    <w:rsid w:val="006D1EBE"/>
    <w:rsid w:val="006D228A"/>
    <w:rsid w:val="006D3182"/>
    <w:rsid w:val="006D35E2"/>
    <w:rsid w:val="006D45DB"/>
    <w:rsid w:val="006D5332"/>
    <w:rsid w:val="006D59B8"/>
    <w:rsid w:val="006D63AC"/>
    <w:rsid w:val="006D6DB9"/>
    <w:rsid w:val="006D6E9F"/>
    <w:rsid w:val="006D7949"/>
    <w:rsid w:val="006D7B05"/>
    <w:rsid w:val="006E00A1"/>
    <w:rsid w:val="006E011D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8F9"/>
    <w:rsid w:val="006E4AC2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93"/>
    <w:rsid w:val="006F0314"/>
    <w:rsid w:val="006F0510"/>
    <w:rsid w:val="006F0B61"/>
    <w:rsid w:val="006F0EBC"/>
    <w:rsid w:val="006F19F0"/>
    <w:rsid w:val="006F36C7"/>
    <w:rsid w:val="006F4420"/>
    <w:rsid w:val="006F4D7C"/>
    <w:rsid w:val="006F4E21"/>
    <w:rsid w:val="006F4E34"/>
    <w:rsid w:val="006F4F23"/>
    <w:rsid w:val="006F529F"/>
    <w:rsid w:val="006F53BE"/>
    <w:rsid w:val="006F5842"/>
    <w:rsid w:val="006F5B16"/>
    <w:rsid w:val="006F622F"/>
    <w:rsid w:val="006F725D"/>
    <w:rsid w:val="006F76F9"/>
    <w:rsid w:val="00700384"/>
    <w:rsid w:val="007006D0"/>
    <w:rsid w:val="007008E5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4226"/>
    <w:rsid w:val="0071428C"/>
    <w:rsid w:val="0071475B"/>
    <w:rsid w:val="00714CB8"/>
    <w:rsid w:val="00714FEF"/>
    <w:rsid w:val="00715AFB"/>
    <w:rsid w:val="00715E5A"/>
    <w:rsid w:val="007165C6"/>
    <w:rsid w:val="00716970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FAF"/>
    <w:rsid w:val="00722363"/>
    <w:rsid w:val="00722685"/>
    <w:rsid w:val="00722A6A"/>
    <w:rsid w:val="007232AA"/>
    <w:rsid w:val="0072377C"/>
    <w:rsid w:val="007237A6"/>
    <w:rsid w:val="00723D3A"/>
    <w:rsid w:val="00723FA6"/>
    <w:rsid w:val="0072457D"/>
    <w:rsid w:val="00724D6D"/>
    <w:rsid w:val="0072546B"/>
    <w:rsid w:val="007256E6"/>
    <w:rsid w:val="007264A8"/>
    <w:rsid w:val="00726622"/>
    <w:rsid w:val="007271E8"/>
    <w:rsid w:val="00727515"/>
    <w:rsid w:val="00727B0A"/>
    <w:rsid w:val="00727D42"/>
    <w:rsid w:val="007301AF"/>
    <w:rsid w:val="007304FF"/>
    <w:rsid w:val="007307D8"/>
    <w:rsid w:val="00730825"/>
    <w:rsid w:val="007308B0"/>
    <w:rsid w:val="007308F1"/>
    <w:rsid w:val="00730AD1"/>
    <w:rsid w:val="00730E8F"/>
    <w:rsid w:val="00730F77"/>
    <w:rsid w:val="00731943"/>
    <w:rsid w:val="00732548"/>
    <w:rsid w:val="00732DA2"/>
    <w:rsid w:val="00733196"/>
    <w:rsid w:val="00733D7F"/>
    <w:rsid w:val="00734038"/>
    <w:rsid w:val="0073437E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6BAE"/>
    <w:rsid w:val="00736D19"/>
    <w:rsid w:val="00737277"/>
    <w:rsid w:val="00740C59"/>
    <w:rsid w:val="007410B9"/>
    <w:rsid w:val="007410E9"/>
    <w:rsid w:val="00741529"/>
    <w:rsid w:val="0074212E"/>
    <w:rsid w:val="007423F6"/>
    <w:rsid w:val="00742467"/>
    <w:rsid w:val="00742639"/>
    <w:rsid w:val="00742E5F"/>
    <w:rsid w:val="00742EDD"/>
    <w:rsid w:val="00743000"/>
    <w:rsid w:val="0074309A"/>
    <w:rsid w:val="00743366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5E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6932"/>
    <w:rsid w:val="007570E9"/>
    <w:rsid w:val="00757658"/>
    <w:rsid w:val="00757A3F"/>
    <w:rsid w:val="00757B7E"/>
    <w:rsid w:val="00757C40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E80"/>
    <w:rsid w:val="00763FDE"/>
    <w:rsid w:val="00764B81"/>
    <w:rsid w:val="00764BD7"/>
    <w:rsid w:val="0076527F"/>
    <w:rsid w:val="007657A5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1A0B"/>
    <w:rsid w:val="00772367"/>
    <w:rsid w:val="00772BAD"/>
    <w:rsid w:val="00772FF4"/>
    <w:rsid w:val="0077316F"/>
    <w:rsid w:val="00773A18"/>
    <w:rsid w:val="00773F71"/>
    <w:rsid w:val="00774323"/>
    <w:rsid w:val="00774914"/>
    <w:rsid w:val="00774A5F"/>
    <w:rsid w:val="0077556F"/>
    <w:rsid w:val="00775F65"/>
    <w:rsid w:val="00776369"/>
    <w:rsid w:val="00776B72"/>
    <w:rsid w:val="00776F37"/>
    <w:rsid w:val="007775DE"/>
    <w:rsid w:val="007775F4"/>
    <w:rsid w:val="00777773"/>
    <w:rsid w:val="0077786C"/>
    <w:rsid w:val="007778EA"/>
    <w:rsid w:val="00777EEF"/>
    <w:rsid w:val="00780572"/>
    <w:rsid w:val="00780CC2"/>
    <w:rsid w:val="00780E2B"/>
    <w:rsid w:val="00781B0E"/>
    <w:rsid w:val="00781B8A"/>
    <w:rsid w:val="00781F20"/>
    <w:rsid w:val="007824FE"/>
    <w:rsid w:val="0078273E"/>
    <w:rsid w:val="007828EA"/>
    <w:rsid w:val="007828FE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58E"/>
    <w:rsid w:val="00790A0B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A1"/>
    <w:rsid w:val="00796EE7"/>
    <w:rsid w:val="007A0347"/>
    <w:rsid w:val="007A0BCE"/>
    <w:rsid w:val="007A0D64"/>
    <w:rsid w:val="007A1434"/>
    <w:rsid w:val="007A1502"/>
    <w:rsid w:val="007A1A69"/>
    <w:rsid w:val="007A1EC2"/>
    <w:rsid w:val="007A2330"/>
    <w:rsid w:val="007A2924"/>
    <w:rsid w:val="007A3F68"/>
    <w:rsid w:val="007A405C"/>
    <w:rsid w:val="007A433C"/>
    <w:rsid w:val="007A4745"/>
    <w:rsid w:val="007A477E"/>
    <w:rsid w:val="007A4A80"/>
    <w:rsid w:val="007A50BF"/>
    <w:rsid w:val="007A52D5"/>
    <w:rsid w:val="007A5C17"/>
    <w:rsid w:val="007A5EC1"/>
    <w:rsid w:val="007A5FDC"/>
    <w:rsid w:val="007A6540"/>
    <w:rsid w:val="007A6736"/>
    <w:rsid w:val="007A6C77"/>
    <w:rsid w:val="007A75F8"/>
    <w:rsid w:val="007A7DD7"/>
    <w:rsid w:val="007B0147"/>
    <w:rsid w:val="007B04A9"/>
    <w:rsid w:val="007B0793"/>
    <w:rsid w:val="007B09F3"/>
    <w:rsid w:val="007B0A42"/>
    <w:rsid w:val="007B0B0B"/>
    <w:rsid w:val="007B0EC1"/>
    <w:rsid w:val="007B1EB9"/>
    <w:rsid w:val="007B1F5F"/>
    <w:rsid w:val="007B3118"/>
    <w:rsid w:val="007B3343"/>
    <w:rsid w:val="007B3803"/>
    <w:rsid w:val="007B3AD8"/>
    <w:rsid w:val="007B3B13"/>
    <w:rsid w:val="007B458C"/>
    <w:rsid w:val="007B4E77"/>
    <w:rsid w:val="007B4E9C"/>
    <w:rsid w:val="007B4EB0"/>
    <w:rsid w:val="007B506D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B62"/>
    <w:rsid w:val="007C10D7"/>
    <w:rsid w:val="007C1389"/>
    <w:rsid w:val="007C255D"/>
    <w:rsid w:val="007C2CAF"/>
    <w:rsid w:val="007C311C"/>
    <w:rsid w:val="007C33E4"/>
    <w:rsid w:val="007C39E5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C2C"/>
    <w:rsid w:val="007D00EB"/>
    <w:rsid w:val="007D0300"/>
    <w:rsid w:val="007D0EFC"/>
    <w:rsid w:val="007D152E"/>
    <w:rsid w:val="007D169B"/>
    <w:rsid w:val="007D256A"/>
    <w:rsid w:val="007D282F"/>
    <w:rsid w:val="007D2E8B"/>
    <w:rsid w:val="007D3004"/>
    <w:rsid w:val="007D3057"/>
    <w:rsid w:val="007D32CD"/>
    <w:rsid w:val="007D3550"/>
    <w:rsid w:val="007D3ED9"/>
    <w:rsid w:val="007D4140"/>
    <w:rsid w:val="007D4239"/>
    <w:rsid w:val="007D46E3"/>
    <w:rsid w:val="007D4818"/>
    <w:rsid w:val="007D4D8D"/>
    <w:rsid w:val="007D4F26"/>
    <w:rsid w:val="007D572C"/>
    <w:rsid w:val="007D5748"/>
    <w:rsid w:val="007D5B41"/>
    <w:rsid w:val="007D5CA6"/>
    <w:rsid w:val="007D6620"/>
    <w:rsid w:val="007D66C3"/>
    <w:rsid w:val="007D7540"/>
    <w:rsid w:val="007D7B3E"/>
    <w:rsid w:val="007D7B61"/>
    <w:rsid w:val="007D7D25"/>
    <w:rsid w:val="007E00C9"/>
    <w:rsid w:val="007E0A7D"/>
    <w:rsid w:val="007E0DD4"/>
    <w:rsid w:val="007E1271"/>
    <w:rsid w:val="007E141C"/>
    <w:rsid w:val="007E1499"/>
    <w:rsid w:val="007E1D67"/>
    <w:rsid w:val="007E2021"/>
    <w:rsid w:val="007E2214"/>
    <w:rsid w:val="007E329F"/>
    <w:rsid w:val="007E3B27"/>
    <w:rsid w:val="007E3BBB"/>
    <w:rsid w:val="007E3BD5"/>
    <w:rsid w:val="007E45B3"/>
    <w:rsid w:val="007E4928"/>
    <w:rsid w:val="007E49D6"/>
    <w:rsid w:val="007E4AE0"/>
    <w:rsid w:val="007E534B"/>
    <w:rsid w:val="007E5845"/>
    <w:rsid w:val="007E633E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4617"/>
    <w:rsid w:val="007F46B6"/>
    <w:rsid w:val="007F4750"/>
    <w:rsid w:val="007F4AE9"/>
    <w:rsid w:val="007F4C53"/>
    <w:rsid w:val="007F527E"/>
    <w:rsid w:val="007F53D3"/>
    <w:rsid w:val="007F5A87"/>
    <w:rsid w:val="007F671E"/>
    <w:rsid w:val="007F6CDA"/>
    <w:rsid w:val="007F7184"/>
    <w:rsid w:val="007F71B6"/>
    <w:rsid w:val="007F73B1"/>
    <w:rsid w:val="007F7631"/>
    <w:rsid w:val="007F7A82"/>
    <w:rsid w:val="008000E3"/>
    <w:rsid w:val="00800A06"/>
    <w:rsid w:val="00800D28"/>
    <w:rsid w:val="00800E4E"/>
    <w:rsid w:val="008010AD"/>
    <w:rsid w:val="00801298"/>
    <w:rsid w:val="008019B6"/>
    <w:rsid w:val="00802A70"/>
    <w:rsid w:val="00804DB5"/>
    <w:rsid w:val="0080583E"/>
    <w:rsid w:val="00805AC3"/>
    <w:rsid w:val="00805DCC"/>
    <w:rsid w:val="00806E84"/>
    <w:rsid w:val="00807065"/>
    <w:rsid w:val="00810165"/>
    <w:rsid w:val="008106D1"/>
    <w:rsid w:val="00810B06"/>
    <w:rsid w:val="00810E87"/>
    <w:rsid w:val="00810F8E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43B"/>
    <w:rsid w:val="00815826"/>
    <w:rsid w:val="00815B4A"/>
    <w:rsid w:val="0081605D"/>
    <w:rsid w:val="00816917"/>
    <w:rsid w:val="00817465"/>
    <w:rsid w:val="008175F5"/>
    <w:rsid w:val="008178A4"/>
    <w:rsid w:val="00817C15"/>
    <w:rsid w:val="0082045F"/>
    <w:rsid w:val="00820D68"/>
    <w:rsid w:val="00821169"/>
    <w:rsid w:val="008219B6"/>
    <w:rsid w:val="00821FDB"/>
    <w:rsid w:val="00822410"/>
    <w:rsid w:val="008224DE"/>
    <w:rsid w:val="0082259E"/>
    <w:rsid w:val="00822631"/>
    <w:rsid w:val="0082324F"/>
    <w:rsid w:val="00823AE9"/>
    <w:rsid w:val="00823DDF"/>
    <w:rsid w:val="00823E8F"/>
    <w:rsid w:val="008240C0"/>
    <w:rsid w:val="00824BF0"/>
    <w:rsid w:val="00825179"/>
    <w:rsid w:val="008252D7"/>
    <w:rsid w:val="008254BA"/>
    <w:rsid w:val="00826494"/>
    <w:rsid w:val="0082670A"/>
    <w:rsid w:val="00826C29"/>
    <w:rsid w:val="008271AB"/>
    <w:rsid w:val="00827888"/>
    <w:rsid w:val="00830834"/>
    <w:rsid w:val="008310DF"/>
    <w:rsid w:val="00831222"/>
    <w:rsid w:val="008315E5"/>
    <w:rsid w:val="008324AE"/>
    <w:rsid w:val="00832526"/>
    <w:rsid w:val="008329B1"/>
    <w:rsid w:val="00832A62"/>
    <w:rsid w:val="00832C5A"/>
    <w:rsid w:val="008337C5"/>
    <w:rsid w:val="008337E0"/>
    <w:rsid w:val="008345B3"/>
    <w:rsid w:val="00835FCF"/>
    <w:rsid w:val="0083630C"/>
    <w:rsid w:val="008366C1"/>
    <w:rsid w:val="00836AF1"/>
    <w:rsid w:val="00836E55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230"/>
    <w:rsid w:val="008472C6"/>
    <w:rsid w:val="00847608"/>
    <w:rsid w:val="00847B91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C09"/>
    <w:rsid w:val="00855263"/>
    <w:rsid w:val="008552E5"/>
    <w:rsid w:val="00855662"/>
    <w:rsid w:val="00855D35"/>
    <w:rsid w:val="00856332"/>
    <w:rsid w:val="008566A1"/>
    <w:rsid w:val="00856FD5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1195"/>
    <w:rsid w:val="00871B4D"/>
    <w:rsid w:val="00871B6E"/>
    <w:rsid w:val="0087227E"/>
    <w:rsid w:val="00872A22"/>
    <w:rsid w:val="00873186"/>
    <w:rsid w:val="0087415F"/>
    <w:rsid w:val="0087598F"/>
    <w:rsid w:val="00875ACD"/>
    <w:rsid w:val="00875EFD"/>
    <w:rsid w:val="00875F6A"/>
    <w:rsid w:val="0087749C"/>
    <w:rsid w:val="00877E1F"/>
    <w:rsid w:val="00880031"/>
    <w:rsid w:val="0088083F"/>
    <w:rsid w:val="00880849"/>
    <w:rsid w:val="0088100C"/>
    <w:rsid w:val="00881BDF"/>
    <w:rsid w:val="00881DE0"/>
    <w:rsid w:val="00881EE0"/>
    <w:rsid w:val="00881F4B"/>
    <w:rsid w:val="00882699"/>
    <w:rsid w:val="0088277E"/>
    <w:rsid w:val="00882E2D"/>
    <w:rsid w:val="0088349E"/>
    <w:rsid w:val="00883520"/>
    <w:rsid w:val="00883869"/>
    <w:rsid w:val="00883D40"/>
    <w:rsid w:val="00884177"/>
    <w:rsid w:val="0088485F"/>
    <w:rsid w:val="00884D49"/>
    <w:rsid w:val="00884ED9"/>
    <w:rsid w:val="00885270"/>
    <w:rsid w:val="00885E27"/>
    <w:rsid w:val="008868DC"/>
    <w:rsid w:val="00886B9C"/>
    <w:rsid w:val="00886D64"/>
    <w:rsid w:val="008872B7"/>
    <w:rsid w:val="00887C4D"/>
    <w:rsid w:val="00887E14"/>
    <w:rsid w:val="00890496"/>
    <w:rsid w:val="00890BB8"/>
    <w:rsid w:val="00890D83"/>
    <w:rsid w:val="00892DB3"/>
    <w:rsid w:val="00893B28"/>
    <w:rsid w:val="00893ECF"/>
    <w:rsid w:val="00894AC7"/>
    <w:rsid w:val="00894EE5"/>
    <w:rsid w:val="00895592"/>
    <w:rsid w:val="00895A32"/>
    <w:rsid w:val="00895BB7"/>
    <w:rsid w:val="00896972"/>
    <w:rsid w:val="008969CA"/>
    <w:rsid w:val="008972B6"/>
    <w:rsid w:val="008973F8"/>
    <w:rsid w:val="00897991"/>
    <w:rsid w:val="00897C19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54E"/>
    <w:rsid w:val="008A69B1"/>
    <w:rsid w:val="008A793A"/>
    <w:rsid w:val="008A7DC3"/>
    <w:rsid w:val="008A7F4D"/>
    <w:rsid w:val="008B00B8"/>
    <w:rsid w:val="008B08BD"/>
    <w:rsid w:val="008B09A1"/>
    <w:rsid w:val="008B102E"/>
    <w:rsid w:val="008B1323"/>
    <w:rsid w:val="008B1824"/>
    <w:rsid w:val="008B1DE8"/>
    <w:rsid w:val="008B2A03"/>
    <w:rsid w:val="008B2AFB"/>
    <w:rsid w:val="008B3269"/>
    <w:rsid w:val="008B3DAA"/>
    <w:rsid w:val="008B429F"/>
    <w:rsid w:val="008B45C3"/>
    <w:rsid w:val="008B4B62"/>
    <w:rsid w:val="008B4E20"/>
    <w:rsid w:val="008B4E73"/>
    <w:rsid w:val="008B551C"/>
    <w:rsid w:val="008B56E7"/>
    <w:rsid w:val="008B5F48"/>
    <w:rsid w:val="008B604A"/>
    <w:rsid w:val="008B6E80"/>
    <w:rsid w:val="008B79B5"/>
    <w:rsid w:val="008B7ECD"/>
    <w:rsid w:val="008B7ECF"/>
    <w:rsid w:val="008C104D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7FD"/>
    <w:rsid w:val="008C4FC3"/>
    <w:rsid w:val="008C51B1"/>
    <w:rsid w:val="008C5796"/>
    <w:rsid w:val="008C5DA1"/>
    <w:rsid w:val="008C60D9"/>
    <w:rsid w:val="008C7826"/>
    <w:rsid w:val="008C7A60"/>
    <w:rsid w:val="008D01DE"/>
    <w:rsid w:val="008D087D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BB4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E62"/>
    <w:rsid w:val="008E10D0"/>
    <w:rsid w:val="008E1646"/>
    <w:rsid w:val="008E1652"/>
    <w:rsid w:val="008E1C18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76E"/>
    <w:rsid w:val="008E69B4"/>
    <w:rsid w:val="008E6D19"/>
    <w:rsid w:val="008E7997"/>
    <w:rsid w:val="008E7B8B"/>
    <w:rsid w:val="008E7FC1"/>
    <w:rsid w:val="008F01B1"/>
    <w:rsid w:val="008F0202"/>
    <w:rsid w:val="008F04A6"/>
    <w:rsid w:val="008F06F7"/>
    <w:rsid w:val="008F0B83"/>
    <w:rsid w:val="008F0D29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949"/>
    <w:rsid w:val="008F6AEE"/>
    <w:rsid w:val="008F6B89"/>
    <w:rsid w:val="008F72AB"/>
    <w:rsid w:val="008F7F9D"/>
    <w:rsid w:val="0090018C"/>
    <w:rsid w:val="00900457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6F1"/>
    <w:rsid w:val="00906C19"/>
    <w:rsid w:val="00906FF1"/>
    <w:rsid w:val="009075B2"/>
    <w:rsid w:val="00907667"/>
    <w:rsid w:val="009077A1"/>
    <w:rsid w:val="00907AB5"/>
    <w:rsid w:val="009107E3"/>
    <w:rsid w:val="00910BB7"/>
    <w:rsid w:val="00910CB0"/>
    <w:rsid w:val="009115D0"/>
    <w:rsid w:val="00911BDB"/>
    <w:rsid w:val="00911C6A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A3B"/>
    <w:rsid w:val="00917FF2"/>
    <w:rsid w:val="00920129"/>
    <w:rsid w:val="009203B4"/>
    <w:rsid w:val="00921188"/>
    <w:rsid w:val="00921194"/>
    <w:rsid w:val="009212C8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F22"/>
    <w:rsid w:val="009254C8"/>
    <w:rsid w:val="00925985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386"/>
    <w:rsid w:val="00934C76"/>
    <w:rsid w:val="00935065"/>
    <w:rsid w:val="00935BAC"/>
    <w:rsid w:val="00935FD8"/>
    <w:rsid w:val="009363ED"/>
    <w:rsid w:val="009368D3"/>
    <w:rsid w:val="00936C94"/>
    <w:rsid w:val="00937444"/>
    <w:rsid w:val="00937583"/>
    <w:rsid w:val="0094011D"/>
    <w:rsid w:val="009409A9"/>
    <w:rsid w:val="009409B2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48F"/>
    <w:rsid w:val="009514A3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610F"/>
    <w:rsid w:val="00956124"/>
    <w:rsid w:val="00956342"/>
    <w:rsid w:val="00956668"/>
    <w:rsid w:val="0095788F"/>
    <w:rsid w:val="00957E91"/>
    <w:rsid w:val="0096009E"/>
    <w:rsid w:val="00960B30"/>
    <w:rsid w:val="00960BBE"/>
    <w:rsid w:val="00960C53"/>
    <w:rsid w:val="00960D49"/>
    <w:rsid w:val="009613D8"/>
    <w:rsid w:val="0096315A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5930"/>
    <w:rsid w:val="00965A07"/>
    <w:rsid w:val="00966B64"/>
    <w:rsid w:val="00966CD9"/>
    <w:rsid w:val="00966F60"/>
    <w:rsid w:val="00967A40"/>
    <w:rsid w:val="00967F5A"/>
    <w:rsid w:val="009701F4"/>
    <w:rsid w:val="009707AD"/>
    <w:rsid w:val="009707D2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A1E"/>
    <w:rsid w:val="00977D1C"/>
    <w:rsid w:val="00980675"/>
    <w:rsid w:val="009808DE"/>
    <w:rsid w:val="009816DE"/>
    <w:rsid w:val="00981841"/>
    <w:rsid w:val="00981F76"/>
    <w:rsid w:val="00982161"/>
    <w:rsid w:val="009821F5"/>
    <w:rsid w:val="00983376"/>
    <w:rsid w:val="0098353A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6ECD"/>
    <w:rsid w:val="009870C3"/>
    <w:rsid w:val="00987DDA"/>
    <w:rsid w:val="009901F5"/>
    <w:rsid w:val="009909CC"/>
    <w:rsid w:val="00990A26"/>
    <w:rsid w:val="00991296"/>
    <w:rsid w:val="00991549"/>
    <w:rsid w:val="009917FD"/>
    <w:rsid w:val="00991CA2"/>
    <w:rsid w:val="009920B7"/>
    <w:rsid w:val="00992471"/>
    <w:rsid w:val="009924A9"/>
    <w:rsid w:val="00992C37"/>
    <w:rsid w:val="00993139"/>
    <w:rsid w:val="00993147"/>
    <w:rsid w:val="009939B3"/>
    <w:rsid w:val="00993BB4"/>
    <w:rsid w:val="00994770"/>
    <w:rsid w:val="00995619"/>
    <w:rsid w:val="00995DCE"/>
    <w:rsid w:val="00996945"/>
    <w:rsid w:val="00996F06"/>
    <w:rsid w:val="00997128"/>
    <w:rsid w:val="009974D8"/>
    <w:rsid w:val="0099765C"/>
    <w:rsid w:val="00997A4E"/>
    <w:rsid w:val="009A0D63"/>
    <w:rsid w:val="009A10A1"/>
    <w:rsid w:val="009A12D7"/>
    <w:rsid w:val="009A1C3D"/>
    <w:rsid w:val="009A1E9C"/>
    <w:rsid w:val="009A2968"/>
    <w:rsid w:val="009A30B1"/>
    <w:rsid w:val="009A3444"/>
    <w:rsid w:val="009A3BAE"/>
    <w:rsid w:val="009A3DFA"/>
    <w:rsid w:val="009A3EE8"/>
    <w:rsid w:val="009A442F"/>
    <w:rsid w:val="009A4754"/>
    <w:rsid w:val="009A4923"/>
    <w:rsid w:val="009A4F59"/>
    <w:rsid w:val="009A5F4E"/>
    <w:rsid w:val="009A64FB"/>
    <w:rsid w:val="009A6570"/>
    <w:rsid w:val="009A6BAB"/>
    <w:rsid w:val="009A6BDB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38F"/>
    <w:rsid w:val="009B4832"/>
    <w:rsid w:val="009B502E"/>
    <w:rsid w:val="009B5135"/>
    <w:rsid w:val="009B580C"/>
    <w:rsid w:val="009B5B77"/>
    <w:rsid w:val="009B5CB6"/>
    <w:rsid w:val="009B6AC3"/>
    <w:rsid w:val="009B6FBC"/>
    <w:rsid w:val="009B7103"/>
    <w:rsid w:val="009B7BEC"/>
    <w:rsid w:val="009B7FD7"/>
    <w:rsid w:val="009C108F"/>
    <w:rsid w:val="009C1407"/>
    <w:rsid w:val="009C17F6"/>
    <w:rsid w:val="009C2199"/>
    <w:rsid w:val="009C2989"/>
    <w:rsid w:val="009C2DF2"/>
    <w:rsid w:val="009C3991"/>
    <w:rsid w:val="009C3B16"/>
    <w:rsid w:val="009C3D16"/>
    <w:rsid w:val="009C41A9"/>
    <w:rsid w:val="009C46E1"/>
    <w:rsid w:val="009C6964"/>
    <w:rsid w:val="009C6B9E"/>
    <w:rsid w:val="009C759F"/>
    <w:rsid w:val="009C75EB"/>
    <w:rsid w:val="009C763A"/>
    <w:rsid w:val="009D030F"/>
    <w:rsid w:val="009D0C0B"/>
    <w:rsid w:val="009D119D"/>
    <w:rsid w:val="009D136F"/>
    <w:rsid w:val="009D1409"/>
    <w:rsid w:val="009D1A9B"/>
    <w:rsid w:val="009D1DBE"/>
    <w:rsid w:val="009D1E67"/>
    <w:rsid w:val="009D20E5"/>
    <w:rsid w:val="009D234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E0692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30B1"/>
    <w:rsid w:val="009E5A2C"/>
    <w:rsid w:val="009E5AEB"/>
    <w:rsid w:val="009E60F0"/>
    <w:rsid w:val="009E77D1"/>
    <w:rsid w:val="009F09F4"/>
    <w:rsid w:val="009F1157"/>
    <w:rsid w:val="009F1291"/>
    <w:rsid w:val="009F17E1"/>
    <w:rsid w:val="009F2010"/>
    <w:rsid w:val="009F2442"/>
    <w:rsid w:val="009F26EB"/>
    <w:rsid w:val="009F2A56"/>
    <w:rsid w:val="009F49C7"/>
    <w:rsid w:val="009F4C5A"/>
    <w:rsid w:val="009F6029"/>
    <w:rsid w:val="009F66B1"/>
    <w:rsid w:val="009F6798"/>
    <w:rsid w:val="009F69BC"/>
    <w:rsid w:val="009F6D21"/>
    <w:rsid w:val="009F6E87"/>
    <w:rsid w:val="009F71CA"/>
    <w:rsid w:val="009F7423"/>
    <w:rsid w:val="009F75EE"/>
    <w:rsid w:val="009F7703"/>
    <w:rsid w:val="00A000E9"/>
    <w:rsid w:val="00A00334"/>
    <w:rsid w:val="00A008BE"/>
    <w:rsid w:val="00A00ACE"/>
    <w:rsid w:val="00A01590"/>
    <w:rsid w:val="00A01CD4"/>
    <w:rsid w:val="00A0208D"/>
    <w:rsid w:val="00A02214"/>
    <w:rsid w:val="00A02654"/>
    <w:rsid w:val="00A02CF0"/>
    <w:rsid w:val="00A02D45"/>
    <w:rsid w:val="00A03203"/>
    <w:rsid w:val="00A04048"/>
    <w:rsid w:val="00A04225"/>
    <w:rsid w:val="00A04941"/>
    <w:rsid w:val="00A04D8E"/>
    <w:rsid w:val="00A04FA0"/>
    <w:rsid w:val="00A05156"/>
    <w:rsid w:val="00A05BA3"/>
    <w:rsid w:val="00A06338"/>
    <w:rsid w:val="00A071B9"/>
    <w:rsid w:val="00A07208"/>
    <w:rsid w:val="00A07694"/>
    <w:rsid w:val="00A100D8"/>
    <w:rsid w:val="00A10D0F"/>
    <w:rsid w:val="00A10E08"/>
    <w:rsid w:val="00A11505"/>
    <w:rsid w:val="00A11762"/>
    <w:rsid w:val="00A118FD"/>
    <w:rsid w:val="00A124A3"/>
    <w:rsid w:val="00A12552"/>
    <w:rsid w:val="00A12831"/>
    <w:rsid w:val="00A128E9"/>
    <w:rsid w:val="00A131AB"/>
    <w:rsid w:val="00A1333E"/>
    <w:rsid w:val="00A138A0"/>
    <w:rsid w:val="00A13E68"/>
    <w:rsid w:val="00A1457C"/>
    <w:rsid w:val="00A1466E"/>
    <w:rsid w:val="00A149B9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739D"/>
    <w:rsid w:val="00A3003F"/>
    <w:rsid w:val="00A303F5"/>
    <w:rsid w:val="00A305BE"/>
    <w:rsid w:val="00A308DA"/>
    <w:rsid w:val="00A309C2"/>
    <w:rsid w:val="00A314D6"/>
    <w:rsid w:val="00A3164D"/>
    <w:rsid w:val="00A31D95"/>
    <w:rsid w:val="00A32BE8"/>
    <w:rsid w:val="00A32D36"/>
    <w:rsid w:val="00A32E5D"/>
    <w:rsid w:val="00A338D3"/>
    <w:rsid w:val="00A33BE3"/>
    <w:rsid w:val="00A33D2A"/>
    <w:rsid w:val="00A3439B"/>
    <w:rsid w:val="00A3466E"/>
    <w:rsid w:val="00A34DEB"/>
    <w:rsid w:val="00A35106"/>
    <w:rsid w:val="00A357D0"/>
    <w:rsid w:val="00A35916"/>
    <w:rsid w:val="00A36E15"/>
    <w:rsid w:val="00A36F30"/>
    <w:rsid w:val="00A4018D"/>
    <w:rsid w:val="00A40519"/>
    <w:rsid w:val="00A40D55"/>
    <w:rsid w:val="00A41012"/>
    <w:rsid w:val="00A41067"/>
    <w:rsid w:val="00A41C95"/>
    <w:rsid w:val="00A41D00"/>
    <w:rsid w:val="00A4256A"/>
    <w:rsid w:val="00A43045"/>
    <w:rsid w:val="00A43199"/>
    <w:rsid w:val="00A43368"/>
    <w:rsid w:val="00A43DAD"/>
    <w:rsid w:val="00A4400A"/>
    <w:rsid w:val="00A44343"/>
    <w:rsid w:val="00A44791"/>
    <w:rsid w:val="00A44B5F"/>
    <w:rsid w:val="00A44C2A"/>
    <w:rsid w:val="00A4518C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136C"/>
    <w:rsid w:val="00A5160E"/>
    <w:rsid w:val="00A516D4"/>
    <w:rsid w:val="00A51A74"/>
    <w:rsid w:val="00A51DDA"/>
    <w:rsid w:val="00A52025"/>
    <w:rsid w:val="00A527CC"/>
    <w:rsid w:val="00A528EB"/>
    <w:rsid w:val="00A53368"/>
    <w:rsid w:val="00A53733"/>
    <w:rsid w:val="00A5376E"/>
    <w:rsid w:val="00A53779"/>
    <w:rsid w:val="00A549A5"/>
    <w:rsid w:val="00A5502C"/>
    <w:rsid w:val="00A55A46"/>
    <w:rsid w:val="00A55A6F"/>
    <w:rsid w:val="00A55BC8"/>
    <w:rsid w:val="00A55D21"/>
    <w:rsid w:val="00A56A77"/>
    <w:rsid w:val="00A56B0D"/>
    <w:rsid w:val="00A56CF4"/>
    <w:rsid w:val="00A57105"/>
    <w:rsid w:val="00A57388"/>
    <w:rsid w:val="00A57850"/>
    <w:rsid w:val="00A57A40"/>
    <w:rsid w:val="00A57AE9"/>
    <w:rsid w:val="00A57BAE"/>
    <w:rsid w:val="00A60BE0"/>
    <w:rsid w:val="00A60C04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478"/>
    <w:rsid w:val="00A71398"/>
    <w:rsid w:val="00A71ABE"/>
    <w:rsid w:val="00A71B43"/>
    <w:rsid w:val="00A71BFA"/>
    <w:rsid w:val="00A71DA2"/>
    <w:rsid w:val="00A72968"/>
    <w:rsid w:val="00A72C66"/>
    <w:rsid w:val="00A73A22"/>
    <w:rsid w:val="00A74489"/>
    <w:rsid w:val="00A74C1C"/>
    <w:rsid w:val="00A7514E"/>
    <w:rsid w:val="00A75BF7"/>
    <w:rsid w:val="00A75F11"/>
    <w:rsid w:val="00A75F2B"/>
    <w:rsid w:val="00A76126"/>
    <w:rsid w:val="00A766AF"/>
    <w:rsid w:val="00A76D33"/>
    <w:rsid w:val="00A77580"/>
    <w:rsid w:val="00A775BB"/>
    <w:rsid w:val="00A77790"/>
    <w:rsid w:val="00A814C3"/>
    <w:rsid w:val="00A81556"/>
    <w:rsid w:val="00A817FE"/>
    <w:rsid w:val="00A82929"/>
    <w:rsid w:val="00A838E3"/>
    <w:rsid w:val="00A83DC1"/>
    <w:rsid w:val="00A840D7"/>
    <w:rsid w:val="00A845D0"/>
    <w:rsid w:val="00A84731"/>
    <w:rsid w:val="00A85124"/>
    <w:rsid w:val="00A85467"/>
    <w:rsid w:val="00A85B50"/>
    <w:rsid w:val="00A85C32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116A"/>
    <w:rsid w:val="00A9131C"/>
    <w:rsid w:val="00A91914"/>
    <w:rsid w:val="00A9192F"/>
    <w:rsid w:val="00A91981"/>
    <w:rsid w:val="00A91B57"/>
    <w:rsid w:val="00A91D24"/>
    <w:rsid w:val="00A9290A"/>
    <w:rsid w:val="00A930D8"/>
    <w:rsid w:val="00A93B0E"/>
    <w:rsid w:val="00A93CD8"/>
    <w:rsid w:val="00A93EB1"/>
    <w:rsid w:val="00A94E35"/>
    <w:rsid w:val="00A967C1"/>
    <w:rsid w:val="00A96B29"/>
    <w:rsid w:val="00A9748D"/>
    <w:rsid w:val="00AA1071"/>
    <w:rsid w:val="00AA167F"/>
    <w:rsid w:val="00AA1F9D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B0546"/>
    <w:rsid w:val="00AB0C99"/>
    <w:rsid w:val="00AB0F51"/>
    <w:rsid w:val="00AB159A"/>
    <w:rsid w:val="00AB2315"/>
    <w:rsid w:val="00AB2657"/>
    <w:rsid w:val="00AB2876"/>
    <w:rsid w:val="00AB2909"/>
    <w:rsid w:val="00AB30BC"/>
    <w:rsid w:val="00AB358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5F2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B5"/>
    <w:rsid w:val="00AC2B9A"/>
    <w:rsid w:val="00AC31CE"/>
    <w:rsid w:val="00AC33D0"/>
    <w:rsid w:val="00AC3576"/>
    <w:rsid w:val="00AC3966"/>
    <w:rsid w:val="00AC3C92"/>
    <w:rsid w:val="00AC4309"/>
    <w:rsid w:val="00AC47E2"/>
    <w:rsid w:val="00AC5864"/>
    <w:rsid w:val="00AC5FEF"/>
    <w:rsid w:val="00AC63F0"/>
    <w:rsid w:val="00AC705C"/>
    <w:rsid w:val="00AC71EB"/>
    <w:rsid w:val="00AC7910"/>
    <w:rsid w:val="00AD0C7E"/>
    <w:rsid w:val="00AD0D24"/>
    <w:rsid w:val="00AD0E98"/>
    <w:rsid w:val="00AD180E"/>
    <w:rsid w:val="00AD1D47"/>
    <w:rsid w:val="00AD2176"/>
    <w:rsid w:val="00AD234D"/>
    <w:rsid w:val="00AD2D0E"/>
    <w:rsid w:val="00AD30DE"/>
    <w:rsid w:val="00AD3B8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4A0"/>
    <w:rsid w:val="00AE2558"/>
    <w:rsid w:val="00AE2630"/>
    <w:rsid w:val="00AE2863"/>
    <w:rsid w:val="00AE329E"/>
    <w:rsid w:val="00AE36C7"/>
    <w:rsid w:val="00AE4021"/>
    <w:rsid w:val="00AE434E"/>
    <w:rsid w:val="00AE4415"/>
    <w:rsid w:val="00AE545F"/>
    <w:rsid w:val="00AE564B"/>
    <w:rsid w:val="00AE633F"/>
    <w:rsid w:val="00AE68C1"/>
    <w:rsid w:val="00AE6E4F"/>
    <w:rsid w:val="00AE7439"/>
    <w:rsid w:val="00AE7F61"/>
    <w:rsid w:val="00AF035E"/>
    <w:rsid w:val="00AF06BD"/>
    <w:rsid w:val="00AF071D"/>
    <w:rsid w:val="00AF13A4"/>
    <w:rsid w:val="00AF13B3"/>
    <w:rsid w:val="00AF1B77"/>
    <w:rsid w:val="00AF2D82"/>
    <w:rsid w:val="00AF31AB"/>
    <w:rsid w:val="00AF356E"/>
    <w:rsid w:val="00AF45DA"/>
    <w:rsid w:val="00AF5CE6"/>
    <w:rsid w:val="00AF5FA6"/>
    <w:rsid w:val="00AF6788"/>
    <w:rsid w:val="00AF6CE2"/>
    <w:rsid w:val="00AF6D25"/>
    <w:rsid w:val="00AF6EF7"/>
    <w:rsid w:val="00AF78CE"/>
    <w:rsid w:val="00AF7ACB"/>
    <w:rsid w:val="00B00816"/>
    <w:rsid w:val="00B00BD2"/>
    <w:rsid w:val="00B00EBE"/>
    <w:rsid w:val="00B01B13"/>
    <w:rsid w:val="00B02137"/>
    <w:rsid w:val="00B0236A"/>
    <w:rsid w:val="00B0370B"/>
    <w:rsid w:val="00B037BD"/>
    <w:rsid w:val="00B03EC9"/>
    <w:rsid w:val="00B0463E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206BA"/>
    <w:rsid w:val="00B20852"/>
    <w:rsid w:val="00B20E1E"/>
    <w:rsid w:val="00B20E73"/>
    <w:rsid w:val="00B2157E"/>
    <w:rsid w:val="00B2185B"/>
    <w:rsid w:val="00B2242E"/>
    <w:rsid w:val="00B23218"/>
    <w:rsid w:val="00B2394E"/>
    <w:rsid w:val="00B23DB5"/>
    <w:rsid w:val="00B23ED4"/>
    <w:rsid w:val="00B25001"/>
    <w:rsid w:val="00B254F8"/>
    <w:rsid w:val="00B25F21"/>
    <w:rsid w:val="00B26A03"/>
    <w:rsid w:val="00B26A29"/>
    <w:rsid w:val="00B26B95"/>
    <w:rsid w:val="00B27691"/>
    <w:rsid w:val="00B276C9"/>
    <w:rsid w:val="00B278DA"/>
    <w:rsid w:val="00B27E55"/>
    <w:rsid w:val="00B27EE7"/>
    <w:rsid w:val="00B30472"/>
    <w:rsid w:val="00B30850"/>
    <w:rsid w:val="00B3099D"/>
    <w:rsid w:val="00B30F39"/>
    <w:rsid w:val="00B31272"/>
    <w:rsid w:val="00B31291"/>
    <w:rsid w:val="00B31B8F"/>
    <w:rsid w:val="00B323F2"/>
    <w:rsid w:val="00B3302D"/>
    <w:rsid w:val="00B3336A"/>
    <w:rsid w:val="00B33793"/>
    <w:rsid w:val="00B33A08"/>
    <w:rsid w:val="00B33BF6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8A"/>
    <w:rsid w:val="00B35FFA"/>
    <w:rsid w:val="00B360D7"/>
    <w:rsid w:val="00B36FF0"/>
    <w:rsid w:val="00B40254"/>
    <w:rsid w:val="00B408A9"/>
    <w:rsid w:val="00B409B3"/>
    <w:rsid w:val="00B4152B"/>
    <w:rsid w:val="00B41711"/>
    <w:rsid w:val="00B4184B"/>
    <w:rsid w:val="00B41B17"/>
    <w:rsid w:val="00B41CBB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748"/>
    <w:rsid w:val="00B457B1"/>
    <w:rsid w:val="00B45A12"/>
    <w:rsid w:val="00B46792"/>
    <w:rsid w:val="00B47DAE"/>
    <w:rsid w:val="00B50319"/>
    <w:rsid w:val="00B504F6"/>
    <w:rsid w:val="00B50E9A"/>
    <w:rsid w:val="00B5196A"/>
    <w:rsid w:val="00B51A93"/>
    <w:rsid w:val="00B51A9D"/>
    <w:rsid w:val="00B51C65"/>
    <w:rsid w:val="00B51E26"/>
    <w:rsid w:val="00B51EAB"/>
    <w:rsid w:val="00B523E3"/>
    <w:rsid w:val="00B528C3"/>
    <w:rsid w:val="00B53272"/>
    <w:rsid w:val="00B5346C"/>
    <w:rsid w:val="00B53619"/>
    <w:rsid w:val="00B537EE"/>
    <w:rsid w:val="00B53CAF"/>
    <w:rsid w:val="00B544A7"/>
    <w:rsid w:val="00B54ACC"/>
    <w:rsid w:val="00B54CBF"/>
    <w:rsid w:val="00B55CD4"/>
    <w:rsid w:val="00B55FB2"/>
    <w:rsid w:val="00B56114"/>
    <w:rsid w:val="00B56E55"/>
    <w:rsid w:val="00B57005"/>
    <w:rsid w:val="00B57783"/>
    <w:rsid w:val="00B57833"/>
    <w:rsid w:val="00B6000F"/>
    <w:rsid w:val="00B61252"/>
    <w:rsid w:val="00B61832"/>
    <w:rsid w:val="00B618BD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B1F"/>
    <w:rsid w:val="00B64B7C"/>
    <w:rsid w:val="00B65433"/>
    <w:rsid w:val="00B663CB"/>
    <w:rsid w:val="00B6641F"/>
    <w:rsid w:val="00B666CD"/>
    <w:rsid w:val="00B666F7"/>
    <w:rsid w:val="00B66722"/>
    <w:rsid w:val="00B66794"/>
    <w:rsid w:val="00B66B6A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A9D"/>
    <w:rsid w:val="00B71C68"/>
    <w:rsid w:val="00B71D1E"/>
    <w:rsid w:val="00B7280D"/>
    <w:rsid w:val="00B73139"/>
    <w:rsid w:val="00B740E2"/>
    <w:rsid w:val="00B743E3"/>
    <w:rsid w:val="00B74C84"/>
    <w:rsid w:val="00B75167"/>
    <w:rsid w:val="00B7612D"/>
    <w:rsid w:val="00B76179"/>
    <w:rsid w:val="00B764C4"/>
    <w:rsid w:val="00B766F9"/>
    <w:rsid w:val="00B76E90"/>
    <w:rsid w:val="00B77103"/>
    <w:rsid w:val="00B77528"/>
    <w:rsid w:val="00B775E5"/>
    <w:rsid w:val="00B775F2"/>
    <w:rsid w:val="00B77636"/>
    <w:rsid w:val="00B77C45"/>
    <w:rsid w:val="00B77D0A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64AA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A0100"/>
    <w:rsid w:val="00BA0708"/>
    <w:rsid w:val="00BA09FE"/>
    <w:rsid w:val="00BA0A82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5ECC"/>
    <w:rsid w:val="00BA6472"/>
    <w:rsid w:val="00BA6D3F"/>
    <w:rsid w:val="00BA6D50"/>
    <w:rsid w:val="00BA6ED6"/>
    <w:rsid w:val="00BA72CE"/>
    <w:rsid w:val="00BA72DA"/>
    <w:rsid w:val="00BA7C4E"/>
    <w:rsid w:val="00BB08A8"/>
    <w:rsid w:val="00BB1002"/>
    <w:rsid w:val="00BB368B"/>
    <w:rsid w:val="00BB38C5"/>
    <w:rsid w:val="00BB3C07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7535"/>
    <w:rsid w:val="00BB765F"/>
    <w:rsid w:val="00BC09D4"/>
    <w:rsid w:val="00BC0B9E"/>
    <w:rsid w:val="00BC0C17"/>
    <w:rsid w:val="00BC1C1D"/>
    <w:rsid w:val="00BC2015"/>
    <w:rsid w:val="00BC2506"/>
    <w:rsid w:val="00BC2526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D44"/>
    <w:rsid w:val="00BC6394"/>
    <w:rsid w:val="00BC65E6"/>
    <w:rsid w:val="00BC68AB"/>
    <w:rsid w:val="00BC772C"/>
    <w:rsid w:val="00BD071B"/>
    <w:rsid w:val="00BD0F32"/>
    <w:rsid w:val="00BD1397"/>
    <w:rsid w:val="00BD1D06"/>
    <w:rsid w:val="00BD1FF4"/>
    <w:rsid w:val="00BD24A9"/>
    <w:rsid w:val="00BD2980"/>
    <w:rsid w:val="00BD314A"/>
    <w:rsid w:val="00BD3746"/>
    <w:rsid w:val="00BD41CA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9AE"/>
    <w:rsid w:val="00BE0E99"/>
    <w:rsid w:val="00BE1549"/>
    <w:rsid w:val="00BE1EE9"/>
    <w:rsid w:val="00BE27AD"/>
    <w:rsid w:val="00BE2F3F"/>
    <w:rsid w:val="00BE2FD4"/>
    <w:rsid w:val="00BE3C8F"/>
    <w:rsid w:val="00BE4291"/>
    <w:rsid w:val="00BE463A"/>
    <w:rsid w:val="00BE4AAB"/>
    <w:rsid w:val="00BE4B62"/>
    <w:rsid w:val="00BE5EE7"/>
    <w:rsid w:val="00BE650E"/>
    <w:rsid w:val="00BE6920"/>
    <w:rsid w:val="00BE76E7"/>
    <w:rsid w:val="00BF0B94"/>
    <w:rsid w:val="00BF0D31"/>
    <w:rsid w:val="00BF0D48"/>
    <w:rsid w:val="00BF0E57"/>
    <w:rsid w:val="00BF1455"/>
    <w:rsid w:val="00BF3475"/>
    <w:rsid w:val="00BF34DD"/>
    <w:rsid w:val="00BF395A"/>
    <w:rsid w:val="00BF3A93"/>
    <w:rsid w:val="00BF3B78"/>
    <w:rsid w:val="00BF3FB3"/>
    <w:rsid w:val="00BF4308"/>
    <w:rsid w:val="00BF4E24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87A"/>
    <w:rsid w:val="00BF7C1D"/>
    <w:rsid w:val="00C00004"/>
    <w:rsid w:val="00C01242"/>
    <w:rsid w:val="00C01578"/>
    <w:rsid w:val="00C0168B"/>
    <w:rsid w:val="00C01E0A"/>
    <w:rsid w:val="00C020F1"/>
    <w:rsid w:val="00C02DE2"/>
    <w:rsid w:val="00C02E00"/>
    <w:rsid w:val="00C0355E"/>
    <w:rsid w:val="00C03755"/>
    <w:rsid w:val="00C04057"/>
    <w:rsid w:val="00C0426F"/>
    <w:rsid w:val="00C04287"/>
    <w:rsid w:val="00C0455F"/>
    <w:rsid w:val="00C04AD2"/>
    <w:rsid w:val="00C04C36"/>
    <w:rsid w:val="00C052AA"/>
    <w:rsid w:val="00C054AD"/>
    <w:rsid w:val="00C055E8"/>
    <w:rsid w:val="00C058C2"/>
    <w:rsid w:val="00C0623D"/>
    <w:rsid w:val="00C0647D"/>
    <w:rsid w:val="00C0652C"/>
    <w:rsid w:val="00C0658C"/>
    <w:rsid w:val="00C066A9"/>
    <w:rsid w:val="00C06F59"/>
    <w:rsid w:val="00C07113"/>
    <w:rsid w:val="00C07702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79D"/>
    <w:rsid w:val="00C12B03"/>
    <w:rsid w:val="00C12F5D"/>
    <w:rsid w:val="00C13742"/>
    <w:rsid w:val="00C13BBE"/>
    <w:rsid w:val="00C14464"/>
    <w:rsid w:val="00C14B22"/>
    <w:rsid w:val="00C14C60"/>
    <w:rsid w:val="00C1537D"/>
    <w:rsid w:val="00C156DE"/>
    <w:rsid w:val="00C15BEA"/>
    <w:rsid w:val="00C15E7C"/>
    <w:rsid w:val="00C177DF"/>
    <w:rsid w:val="00C17B89"/>
    <w:rsid w:val="00C17D49"/>
    <w:rsid w:val="00C20267"/>
    <w:rsid w:val="00C203EB"/>
    <w:rsid w:val="00C2054B"/>
    <w:rsid w:val="00C2077F"/>
    <w:rsid w:val="00C209DA"/>
    <w:rsid w:val="00C20A9E"/>
    <w:rsid w:val="00C20F29"/>
    <w:rsid w:val="00C2115F"/>
    <w:rsid w:val="00C219AF"/>
    <w:rsid w:val="00C221E9"/>
    <w:rsid w:val="00C23A93"/>
    <w:rsid w:val="00C23CCC"/>
    <w:rsid w:val="00C23D3E"/>
    <w:rsid w:val="00C23FEE"/>
    <w:rsid w:val="00C246E1"/>
    <w:rsid w:val="00C24930"/>
    <w:rsid w:val="00C24CC5"/>
    <w:rsid w:val="00C24E14"/>
    <w:rsid w:val="00C2520D"/>
    <w:rsid w:val="00C25924"/>
    <w:rsid w:val="00C25E6D"/>
    <w:rsid w:val="00C25EC6"/>
    <w:rsid w:val="00C262D7"/>
    <w:rsid w:val="00C2683C"/>
    <w:rsid w:val="00C2705E"/>
    <w:rsid w:val="00C27BEE"/>
    <w:rsid w:val="00C27F0C"/>
    <w:rsid w:val="00C30597"/>
    <w:rsid w:val="00C311BF"/>
    <w:rsid w:val="00C314A5"/>
    <w:rsid w:val="00C319AC"/>
    <w:rsid w:val="00C31D7B"/>
    <w:rsid w:val="00C32EAC"/>
    <w:rsid w:val="00C330A3"/>
    <w:rsid w:val="00C33890"/>
    <w:rsid w:val="00C3407E"/>
    <w:rsid w:val="00C344A0"/>
    <w:rsid w:val="00C34B78"/>
    <w:rsid w:val="00C351F4"/>
    <w:rsid w:val="00C35C70"/>
    <w:rsid w:val="00C365CB"/>
    <w:rsid w:val="00C37D6F"/>
    <w:rsid w:val="00C37D96"/>
    <w:rsid w:val="00C400EB"/>
    <w:rsid w:val="00C40267"/>
    <w:rsid w:val="00C40472"/>
    <w:rsid w:val="00C406CD"/>
    <w:rsid w:val="00C40B3C"/>
    <w:rsid w:val="00C4180F"/>
    <w:rsid w:val="00C41E5F"/>
    <w:rsid w:val="00C4203F"/>
    <w:rsid w:val="00C426AE"/>
    <w:rsid w:val="00C429D3"/>
    <w:rsid w:val="00C42C60"/>
    <w:rsid w:val="00C43282"/>
    <w:rsid w:val="00C43D09"/>
    <w:rsid w:val="00C44C0D"/>
    <w:rsid w:val="00C44CA9"/>
    <w:rsid w:val="00C45D0A"/>
    <w:rsid w:val="00C474E0"/>
    <w:rsid w:val="00C47D4E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C66"/>
    <w:rsid w:val="00C52F3D"/>
    <w:rsid w:val="00C53564"/>
    <w:rsid w:val="00C535C8"/>
    <w:rsid w:val="00C53AA6"/>
    <w:rsid w:val="00C54119"/>
    <w:rsid w:val="00C54A35"/>
    <w:rsid w:val="00C55155"/>
    <w:rsid w:val="00C55439"/>
    <w:rsid w:val="00C5559F"/>
    <w:rsid w:val="00C560D9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C7F"/>
    <w:rsid w:val="00C65749"/>
    <w:rsid w:val="00C66290"/>
    <w:rsid w:val="00C6695F"/>
    <w:rsid w:val="00C66FD4"/>
    <w:rsid w:val="00C67309"/>
    <w:rsid w:val="00C67EB6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32BE"/>
    <w:rsid w:val="00C73487"/>
    <w:rsid w:val="00C73E30"/>
    <w:rsid w:val="00C74154"/>
    <w:rsid w:val="00C74B54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4304"/>
    <w:rsid w:val="00C84A60"/>
    <w:rsid w:val="00C86489"/>
    <w:rsid w:val="00C865A8"/>
    <w:rsid w:val="00C86A0B"/>
    <w:rsid w:val="00C87014"/>
    <w:rsid w:val="00C87721"/>
    <w:rsid w:val="00C878E0"/>
    <w:rsid w:val="00C87F73"/>
    <w:rsid w:val="00C90097"/>
    <w:rsid w:val="00C90116"/>
    <w:rsid w:val="00C90B44"/>
    <w:rsid w:val="00C91DFF"/>
    <w:rsid w:val="00C9299D"/>
    <w:rsid w:val="00C92C3D"/>
    <w:rsid w:val="00C93097"/>
    <w:rsid w:val="00C93A85"/>
    <w:rsid w:val="00C93D22"/>
    <w:rsid w:val="00C9443A"/>
    <w:rsid w:val="00C94D8F"/>
    <w:rsid w:val="00C95BBB"/>
    <w:rsid w:val="00C964EF"/>
    <w:rsid w:val="00C96837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48A"/>
    <w:rsid w:val="00CA46C4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276F"/>
    <w:rsid w:val="00CB2B49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93B"/>
    <w:rsid w:val="00CB6B74"/>
    <w:rsid w:val="00CB6C60"/>
    <w:rsid w:val="00CB7644"/>
    <w:rsid w:val="00CB7881"/>
    <w:rsid w:val="00CB7B72"/>
    <w:rsid w:val="00CC0219"/>
    <w:rsid w:val="00CC05FC"/>
    <w:rsid w:val="00CC1138"/>
    <w:rsid w:val="00CC17F6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539A"/>
    <w:rsid w:val="00CC5512"/>
    <w:rsid w:val="00CC55CA"/>
    <w:rsid w:val="00CC5824"/>
    <w:rsid w:val="00CC5A90"/>
    <w:rsid w:val="00CC5B01"/>
    <w:rsid w:val="00CC5C96"/>
    <w:rsid w:val="00CC62F8"/>
    <w:rsid w:val="00CC6449"/>
    <w:rsid w:val="00CC64C6"/>
    <w:rsid w:val="00CC6762"/>
    <w:rsid w:val="00CC7072"/>
    <w:rsid w:val="00CC70AB"/>
    <w:rsid w:val="00CD0874"/>
    <w:rsid w:val="00CD0C30"/>
    <w:rsid w:val="00CD16C4"/>
    <w:rsid w:val="00CD1FEE"/>
    <w:rsid w:val="00CD25E3"/>
    <w:rsid w:val="00CD27FF"/>
    <w:rsid w:val="00CD356F"/>
    <w:rsid w:val="00CD370D"/>
    <w:rsid w:val="00CD452C"/>
    <w:rsid w:val="00CD4B86"/>
    <w:rsid w:val="00CD4EEC"/>
    <w:rsid w:val="00CD5584"/>
    <w:rsid w:val="00CD5816"/>
    <w:rsid w:val="00CD5C5A"/>
    <w:rsid w:val="00CD5F90"/>
    <w:rsid w:val="00CD6AAC"/>
    <w:rsid w:val="00CD6CBD"/>
    <w:rsid w:val="00CD7568"/>
    <w:rsid w:val="00CE022A"/>
    <w:rsid w:val="00CE07D7"/>
    <w:rsid w:val="00CE07E0"/>
    <w:rsid w:val="00CE1621"/>
    <w:rsid w:val="00CE16E2"/>
    <w:rsid w:val="00CE1780"/>
    <w:rsid w:val="00CE1951"/>
    <w:rsid w:val="00CE253F"/>
    <w:rsid w:val="00CE2A76"/>
    <w:rsid w:val="00CE2B42"/>
    <w:rsid w:val="00CE2B82"/>
    <w:rsid w:val="00CE3AC5"/>
    <w:rsid w:val="00CE420D"/>
    <w:rsid w:val="00CE487B"/>
    <w:rsid w:val="00CE4A20"/>
    <w:rsid w:val="00CE56D5"/>
    <w:rsid w:val="00CE5954"/>
    <w:rsid w:val="00CE6015"/>
    <w:rsid w:val="00CE61F7"/>
    <w:rsid w:val="00CE6527"/>
    <w:rsid w:val="00CE6C0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F0F"/>
    <w:rsid w:val="00D01441"/>
    <w:rsid w:val="00D01713"/>
    <w:rsid w:val="00D01A8D"/>
    <w:rsid w:val="00D01CC2"/>
    <w:rsid w:val="00D029D4"/>
    <w:rsid w:val="00D02E43"/>
    <w:rsid w:val="00D0325E"/>
    <w:rsid w:val="00D03612"/>
    <w:rsid w:val="00D037F5"/>
    <w:rsid w:val="00D0392C"/>
    <w:rsid w:val="00D03C7F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102B2"/>
    <w:rsid w:val="00D10B61"/>
    <w:rsid w:val="00D119D8"/>
    <w:rsid w:val="00D11BA7"/>
    <w:rsid w:val="00D11D6E"/>
    <w:rsid w:val="00D125C0"/>
    <w:rsid w:val="00D138CF"/>
    <w:rsid w:val="00D139BD"/>
    <w:rsid w:val="00D13D73"/>
    <w:rsid w:val="00D13DBF"/>
    <w:rsid w:val="00D1404E"/>
    <w:rsid w:val="00D14219"/>
    <w:rsid w:val="00D15054"/>
    <w:rsid w:val="00D153CD"/>
    <w:rsid w:val="00D15B40"/>
    <w:rsid w:val="00D15D61"/>
    <w:rsid w:val="00D160D1"/>
    <w:rsid w:val="00D16900"/>
    <w:rsid w:val="00D16DE8"/>
    <w:rsid w:val="00D16FDA"/>
    <w:rsid w:val="00D174A3"/>
    <w:rsid w:val="00D174AD"/>
    <w:rsid w:val="00D177D7"/>
    <w:rsid w:val="00D17DC8"/>
    <w:rsid w:val="00D203C8"/>
    <w:rsid w:val="00D204B2"/>
    <w:rsid w:val="00D20961"/>
    <w:rsid w:val="00D20A37"/>
    <w:rsid w:val="00D20C85"/>
    <w:rsid w:val="00D20D5C"/>
    <w:rsid w:val="00D21066"/>
    <w:rsid w:val="00D21439"/>
    <w:rsid w:val="00D21BFE"/>
    <w:rsid w:val="00D2209B"/>
    <w:rsid w:val="00D220C1"/>
    <w:rsid w:val="00D223CE"/>
    <w:rsid w:val="00D22DDE"/>
    <w:rsid w:val="00D22EBC"/>
    <w:rsid w:val="00D23333"/>
    <w:rsid w:val="00D23CA1"/>
    <w:rsid w:val="00D23D4D"/>
    <w:rsid w:val="00D2422A"/>
    <w:rsid w:val="00D24AA4"/>
    <w:rsid w:val="00D24EF3"/>
    <w:rsid w:val="00D258DD"/>
    <w:rsid w:val="00D25E3A"/>
    <w:rsid w:val="00D2650D"/>
    <w:rsid w:val="00D26631"/>
    <w:rsid w:val="00D266CD"/>
    <w:rsid w:val="00D26EE7"/>
    <w:rsid w:val="00D2727E"/>
    <w:rsid w:val="00D2760C"/>
    <w:rsid w:val="00D27E30"/>
    <w:rsid w:val="00D3060C"/>
    <w:rsid w:val="00D30DB0"/>
    <w:rsid w:val="00D31260"/>
    <w:rsid w:val="00D315B2"/>
    <w:rsid w:val="00D318E1"/>
    <w:rsid w:val="00D31E13"/>
    <w:rsid w:val="00D31EAC"/>
    <w:rsid w:val="00D32954"/>
    <w:rsid w:val="00D329F4"/>
    <w:rsid w:val="00D32D47"/>
    <w:rsid w:val="00D330D7"/>
    <w:rsid w:val="00D341B1"/>
    <w:rsid w:val="00D34392"/>
    <w:rsid w:val="00D350FB"/>
    <w:rsid w:val="00D35102"/>
    <w:rsid w:val="00D35328"/>
    <w:rsid w:val="00D35650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E17"/>
    <w:rsid w:val="00D4211E"/>
    <w:rsid w:val="00D422D3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75AB"/>
    <w:rsid w:val="00D47D95"/>
    <w:rsid w:val="00D47DEC"/>
    <w:rsid w:val="00D50244"/>
    <w:rsid w:val="00D5032E"/>
    <w:rsid w:val="00D5047A"/>
    <w:rsid w:val="00D50E8C"/>
    <w:rsid w:val="00D510C9"/>
    <w:rsid w:val="00D512BB"/>
    <w:rsid w:val="00D51632"/>
    <w:rsid w:val="00D52009"/>
    <w:rsid w:val="00D527C0"/>
    <w:rsid w:val="00D52AAD"/>
    <w:rsid w:val="00D52D42"/>
    <w:rsid w:val="00D53334"/>
    <w:rsid w:val="00D5366F"/>
    <w:rsid w:val="00D53692"/>
    <w:rsid w:val="00D538FD"/>
    <w:rsid w:val="00D5421B"/>
    <w:rsid w:val="00D54702"/>
    <w:rsid w:val="00D54AF2"/>
    <w:rsid w:val="00D56692"/>
    <w:rsid w:val="00D567A3"/>
    <w:rsid w:val="00D56BA8"/>
    <w:rsid w:val="00D56CB2"/>
    <w:rsid w:val="00D56D8B"/>
    <w:rsid w:val="00D5722A"/>
    <w:rsid w:val="00D57F75"/>
    <w:rsid w:val="00D60518"/>
    <w:rsid w:val="00D6078E"/>
    <w:rsid w:val="00D60D49"/>
    <w:rsid w:val="00D60F08"/>
    <w:rsid w:val="00D60FC3"/>
    <w:rsid w:val="00D61399"/>
    <w:rsid w:val="00D613E5"/>
    <w:rsid w:val="00D61A9A"/>
    <w:rsid w:val="00D61DB3"/>
    <w:rsid w:val="00D62D66"/>
    <w:rsid w:val="00D63447"/>
    <w:rsid w:val="00D63A6D"/>
    <w:rsid w:val="00D63B2D"/>
    <w:rsid w:val="00D64243"/>
    <w:rsid w:val="00D647F3"/>
    <w:rsid w:val="00D649B3"/>
    <w:rsid w:val="00D64FAB"/>
    <w:rsid w:val="00D651D0"/>
    <w:rsid w:val="00D6577A"/>
    <w:rsid w:val="00D6599D"/>
    <w:rsid w:val="00D65CBB"/>
    <w:rsid w:val="00D65D02"/>
    <w:rsid w:val="00D6628B"/>
    <w:rsid w:val="00D665F0"/>
    <w:rsid w:val="00D669E2"/>
    <w:rsid w:val="00D670BF"/>
    <w:rsid w:val="00D671FE"/>
    <w:rsid w:val="00D67D5F"/>
    <w:rsid w:val="00D7004F"/>
    <w:rsid w:val="00D7037C"/>
    <w:rsid w:val="00D70700"/>
    <w:rsid w:val="00D70829"/>
    <w:rsid w:val="00D709BA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CCE"/>
    <w:rsid w:val="00D74F17"/>
    <w:rsid w:val="00D7517E"/>
    <w:rsid w:val="00D75B2C"/>
    <w:rsid w:val="00D75B3C"/>
    <w:rsid w:val="00D7635E"/>
    <w:rsid w:val="00D76C91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56E"/>
    <w:rsid w:val="00D95A8E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D64"/>
    <w:rsid w:val="00DA5516"/>
    <w:rsid w:val="00DA5619"/>
    <w:rsid w:val="00DA6061"/>
    <w:rsid w:val="00DA6308"/>
    <w:rsid w:val="00DA67FA"/>
    <w:rsid w:val="00DA7572"/>
    <w:rsid w:val="00DA7C36"/>
    <w:rsid w:val="00DA7E0B"/>
    <w:rsid w:val="00DB00C1"/>
    <w:rsid w:val="00DB0296"/>
    <w:rsid w:val="00DB0979"/>
    <w:rsid w:val="00DB1313"/>
    <w:rsid w:val="00DB1320"/>
    <w:rsid w:val="00DB22A6"/>
    <w:rsid w:val="00DB23A9"/>
    <w:rsid w:val="00DB2484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771A"/>
    <w:rsid w:val="00DB7A44"/>
    <w:rsid w:val="00DB7DF9"/>
    <w:rsid w:val="00DC0581"/>
    <w:rsid w:val="00DC0808"/>
    <w:rsid w:val="00DC1563"/>
    <w:rsid w:val="00DC1970"/>
    <w:rsid w:val="00DC23E2"/>
    <w:rsid w:val="00DC2749"/>
    <w:rsid w:val="00DC3EF6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BFE"/>
    <w:rsid w:val="00DD2F60"/>
    <w:rsid w:val="00DD32E6"/>
    <w:rsid w:val="00DD352D"/>
    <w:rsid w:val="00DD35FC"/>
    <w:rsid w:val="00DD363F"/>
    <w:rsid w:val="00DD3D7A"/>
    <w:rsid w:val="00DD4649"/>
    <w:rsid w:val="00DD4991"/>
    <w:rsid w:val="00DD5BBF"/>
    <w:rsid w:val="00DD6360"/>
    <w:rsid w:val="00DD63FF"/>
    <w:rsid w:val="00DD67D5"/>
    <w:rsid w:val="00DD7750"/>
    <w:rsid w:val="00DD77C8"/>
    <w:rsid w:val="00DE03F4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4DDE"/>
    <w:rsid w:val="00DE4F2F"/>
    <w:rsid w:val="00DE5D47"/>
    <w:rsid w:val="00DE62CF"/>
    <w:rsid w:val="00DE71F4"/>
    <w:rsid w:val="00DE7596"/>
    <w:rsid w:val="00DF00B5"/>
    <w:rsid w:val="00DF10C2"/>
    <w:rsid w:val="00DF203E"/>
    <w:rsid w:val="00DF2679"/>
    <w:rsid w:val="00DF3340"/>
    <w:rsid w:val="00DF38C6"/>
    <w:rsid w:val="00DF3920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7ECB"/>
    <w:rsid w:val="00E07F71"/>
    <w:rsid w:val="00E100A7"/>
    <w:rsid w:val="00E103E6"/>
    <w:rsid w:val="00E106ED"/>
    <w:rsid w:val="00E10B5F"/>
    <w:rsid w:val="00E110E7"/>
    <w:rsid w:val="00E12502"/>
    <w:rsid w:val="00E12E9E"/>
    <w:rsid w:val="00E13364"/>
    <w:rsid w:val="00E13CB6"/>
    <w:rsid w:val="00E1461A"/>
    <w:rsid w:val="00E148B9"/>
    <w:rsid w:val="00E153B3"/>
    <w:rsid w:val="00E1563E"/>
    <w:rsid w:val="00E159F8"/>
    <w:rsid w:val="00E1615F"/>
    <w:rsid w:val="00E166D2"/>
    <w:rsid w:val="00E16892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864"/>
    <w:rsid w:val="00E21AC0"/>
    <w:rsid w:val="00E21FFC"/>
    <w:rsid w:val="00E22926"/>
    <w:rsid w:val="00E23A7D"/>
    <w:rsid w:val="00E23B03"/>
    <w:rsid w:val="00E24377"/>
    <w:rsid w:val="00E24389"/>
    <w:rsid w:val="00E24B8F"/>
    <w:rsid w:val="00E24BC5"/>
    <w:rsid w:val="00E25490"/>
    <w:rsid w:val="00E2561B"/>
    <w:rsid w:val="00E25628"/>
    <w:rsid w:val="00E2570F"/>
    <w:rsid w:val="00E25AB0"/>
    <w:rsid w:val="00E265DA"/>
    <w:rsid w:val="00E26730"/>
    <w:rsid w:val="00E26F9D"/>
    <w:rsid w:val="00E27174"/>
    <w:rsid w:val="00E271E2"/>
    <w:rsid w:val="00E27DD6"/>
    <w:rsid w:val="00E27E18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81"/>
    <w:rsid w:val="00E32FA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752"/>
    <w:rsid w:val="00E37B05"/>
    <w:rsid w:val="00E410C8"/>
    <w:rsid w:val="00E41224"/>
    <w:rsid w:val="00E41673"/>
    <w:rsid w:val="00E41FBB"/>
    <w:rsid w:val="00E426DF"/>
    <w:rsid w:val="00E42A3A"/>
    <w:rsid w:val="00E42D34"/>
    <w:rsid w:val="00E42FF2"/>
    <w:rsid w:val="00E4314E"/>
    <w:rsid w:val="00E435F8"/>
    <w:rsid w:val="00E44029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5044B"/>
    <w:rsid w:val="00E510F5"/>
    <w:rsid w:val="00E51879"/>
    <w:rsid w:val="00E51D7C"/>
    <w:rsid w:val="00E51E83"/>
    <w:rsid w:val="00E5268E"/>
    <w:rsid w:val="00E52D2D"/>
    <w:rsid w:val="00E52D55"/>
    <w:rsid w:val="00E53BB3"/>
    <w:rsid w:val="00E53C81"/>
    <w:rsid w:val="00E53D27"/>
    <w:rsid w:val="00E541E5"/>
    <w:rsid w:val="00E5433F"/>
    <w:rsid w:val="00E5437A"/>
    <w:rsid w:val="00E55312"/>
    <w:rsid w:val="00E55359"/>
    <w:rsid w:val="00E55652"/>
    <w:rsid w:val="00E557B8"/>
    <w:rsid w:val="00E55A87"/>
    <w:rsid w:val="00E55E8D"/>
    <w:rsid w:val="00E5624A"/>
    <w:rsid w:val="00E56507"/>
    <w:rsid w:val="00E5676C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2966"/>
    <w:rsid w:val="00E62E1D"/>
    <w:rsid w:val="00E62FEB"/>
    <w:rsid w:val="00E63067"/>
    <w:rsid w:val="00E63070"/>
    <w:rsid w:val="00E643C4"/>
    <w:rsid w:val="00E64DE5"/>
    <w:rsid w:val="00E650B8"/>
    <w:rsid w:val="00E65183"/>
    <w:rsid w:val="00E654E3"/>
    <w:rsid w:val="00E6560B"/>
    <w:rsid w:val="00E65BC2"/>
    <w:rsid w:val="00E662C1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BD3"/>
    <w:rsid w:val="00E72BD4"/>
    <w:rsid w:val="00E72F51"/>
    <w:rsid w:val="00E73277"/>
    <w:rsid w:val="00E733F2"/>
    <w:rsid w:val="00E73673"/>
    <w:rsid w:val="00E7371E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59A"/>
    <w:rsid w:val="00E7768C"/>
    <w:rsid w:val="00E77C3C"/>
    <w:rsid w:val="00E77F8D"/>
    <w:rsid w:val="00E80023"/>
    <w:rsid w:val="00E81044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5B"/>
    <w:rsid w:val="00E96680"/>
    <w:rsid w:val="00E973C7"/>
    <w:rsid w:val="00E97F80"/>
    <w:rsid w:val="00EA0252"/>
    <w:rsid w:val="00EA0446"/>
    <w:rsid w:val="00EA050E"/>
    <w:rsid w:val="00EA098C"/>
    <w:rsid w:val="00EA0C61"/>
    <w:rsid w:val="00EA1436"/>
    <w:rsid w:val="00EA17C3"/>
    <w:rsid w:val="00EA19CE"/>
    <w:rsid w:val="00EA243B"/>
    <w:rsid w:val="00EA2C5F"/>
    <w:rsid w:val="00EA3DB9"/>
    <w:rsid w:val="00EA400F"/>
    <w:rsid w:val="00EA427C"/>
    <w:rsid w:val="00EA44F6"/>
    <w:rsid w:val="00EA4538"/>
    <w:rsid w:val="00EA462F"/>
    <w:rsid w:val="00EA4D1D"/>
    <w:rsid w:val="00EA50BC"/>
    <w:rsid w:val="00EA53FD"/>
    <w:rsid w:val="00EA543C"/>
    <w:rsid w:val="00EA5EED"/>
    <w:rsid w:val="00EA61FB"/>
    <w:rsid w:val="00EA6573"/>
    <w:rsid w:val="00EA6978"/>
    <w:rsid w:val="00EA69A0"/>
    <w:rsid w:val="00EA6AB9"/>
    <w:rsid w:val="00EA6F7A"/>
    <w:rsid w:val="00EA7210"/>
    <w:rsid w:val="00EA7813"/>
    <w:rsid w:val="00EA7D6C"/>
    <w:rsid w:val="00EB0539"/>
    <w:rsid w:val="00EB1191"/>
    <w:rsid w:val="00EB1278"/>
    <w:rsid w:val="00EB1361"/>
    <w:rsid w:val="00EB2579"/>
    <w:rsid w:val="00EB2973"/>
    <w:rsid w:val="00EB2ADD"/>
    <w:rsid w:val="00EB2CD0"/>
    <w:rsid w:val="00EB32F0"/>
    <w:rsid w:val="00EB3359"/>
    <w:rsid w:val="00EB335D"/>
    <w:rsid w:val="00EB46DE"/>
    <w:rsid w:val="00EB4763"/>
    <w:rsid w:val="00EB4821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CE5"/>
    <w:rsid w:val="00EC3878"/>
    <w:rsid w:val="00EC4AF6"/>
    <w:rsid w:val="00EC4DA8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BC"/>
    <w:rsid w:val="00ED0F4F"/>
    <w:rsid w:val="00ED1796"/>
    <w:rsid w:val="00ED1E39"/>
    <w:rsid w:val="00ED1F44"/>
    <w:rsid w:val="00ED1FA6"/>
    <w:rsid w:val="00ED22DE"/>
    <w:rsid w:val="00ED3A39"/>
    <w:rsid w:val="00ED49E2"/>
    <w:rsid w:val="00ED4CAB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A7D"/>
    <w:rsid w:val="00EE1305"/>
    <w:rsid w:val="00EE15C3"/>
    <w:rsid w:val="00EE1889"/>
    <w:rsid w:val="00EE1DDA"/>
    <w:rsid w:val="00EE1DFA"/>
    <w:rsid w:val="00EE2330"/>
    <w:rsid w:val="00EE3321"/>
    <w:rsid w:val="00EE343B"/>
    <w:rsid w:val="00EE3E96"/>
    <w:rsid w:val="00EE429E"/>
    <w:rsid w:val="00EE54D7"/>
    <w:rsid w:val="00EE5D54"/>
    <w:rsid w:val="00EE6DEF"/>
    <w:rsid w:val="00EE6E2C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3786"/>
    <w:rsid w:val="00EF39B7"/>
    <w:rsid w:val="00EF3AA2"/>
    <w:rsid w:val="00EF3D4C"/>
    <w:rsid w:val="00EF3EE0"/>
    <w:rsid w:val="00EF3F34"/>
    <w:rsid w:val="00EF41BD"/>
    <w:rsid w:val="00EF4480"/>
    <w:rsid w:val="00EF454F"/>
    <w:rsid w:val="00EF491F"/>
    <w:rsid w:val="00EF49B6"/>
    <w:rsid w:val="00EF4EB6"/>
    <w:rsid w:val="00EF4F13"/>
    <w:rsid w:val="00EF5305"/>
    <w:rsid w:val="00EF58D2"/>
    <w:rsid w:val="00EF5DBA"/>
    <w:rsid w:val="00EF6439"/>
    <w:rsid w:val="00EF693E"/>
    <w:rsid w:val="00EF718C"/>
    <w:rsid w:val="00EF7974"/>
    <w:rsid w:val="00EF7F31"/>
    <w:rsid w:val="00F003E1"/>
    <w:rsid w:val="00F00417"/>
    <w:rsid w:val="00F004F8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4190"/>
    <w:rsid w:val="00F042CE"/>
    <w:rsid w:val="00F04D81"/>
    <w:rsid w:val="00F0507B"/>
    <w:rsid w:val="00F056D2"/>
    <w:rsid w:val="00F05BFF"/>
    <w:rsid w:val="00F05D9F"/>
    <w:rsid w:val="00F060A2"/>
    <w:rsid w:val="00F06248"/>
    <w:rsid w:val="00F065D2"/>
    <w:rsid w:val="00F06A25"/>
    <w:rsid w:val="00F075B0"/>
    <w:rsid w:val="00F0778E"/>
    <w:rsid w:val="00F079D8"/>
    <w:rsid w:val="00F07AD8"/>
    <w:rsid w:val="00F1053E"/>
    <w:rsid w:val="00F107A6"/>
    <w:rsid w:val="00F11B2B"/>
    <w:rsid w:val="00F11C5E"/>
    <w:rsid w:val="00F12131"/>
    <w:rsid w:val="00F12D3D"/>
    <w:rsid w:val="00F134EE"/>
    <w:rsid w:val="00F13AE6"/>
    <w:rsid w:val="00F13B30"/>
    <w:rsid w:val="00F1415D"/>
    <w:rsid w:val="00F14E28"/>
    <w:rsid w:val="00F15637"/>
    <w:rsid w:val="00F15DB6"/>
    <w:rsid w:val="00F15FAA"/>
    <w:rsid w:val="00F16518"/>
    <w:rsid w:val="00F171AB"/>
    <w:rsid w:val="00F17240"/>
    <w:rsid w:val="00F1732A"/>
    <w:rsid w:val="00F17349"/>
    <w:rsid w:val="00F17FA9"/>
    <w:rsid w:val="00F20525"/>
    <w:rsid w:val="00F205E1"/>
    <w:rsid w:val="00F20BD0"/>
    <w:rsid w:val="00F20E77"/>
    <w:rsid w:val="00F20F5F"/>
    <w:rsid w:val="00F22A96"/>
    <w:rsid w:val="00F23336"/>
    <w:rsid w:val="00F235E6"/>
    <w:rsid w:val="00F238D6"/>
    <w:rsid w:val="00F23B8E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E4"/>
    <w:rsid w:val="00F31492"/>
    <w:rsid w:val="00F32469"/>
    <w:rsid w:val="00F32707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F67"/>
    <w:rsid w:val="00F41610"/>
    <w:rsid w:val="00F41A4E"/>
    <w:rsid w:val="00F41E99"/>
    <w:rsid w:val="00F428EC"/>
    <w:rsid w:val="00F42998"/>
    <w:rsid w:val="00F42A0D"/>
    <w:rsid w:val="00F439FD"/>
    <w:rsid w:val="00F43A2D"/>
    <w:rsid w:val="00F45982"/>
    <w:rsid w:val="00F46529"/>
    <w:rsid w:val="00F47817"/>
    <w:rsid w:val="00F47FC3"/>
    <w:rsid w:val="00F50885"/>
    <w:rsid w:val="00F51364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A8F"/>
    <w:rsid w:val="00F62172"/>
    <w:rsid w:val="00F624AC"/>
    <w:rsid w:val="00F62B6C"/>
    <w:rsid w:val="00F62D59"/>
    <w:rsid w:val="00F64201"/>
    <w:rsid w:val="00F642E5"/>
    <w:rsid w:val="00F6439E"/>
    <w:rsid w:val="00F64DC5"/>
    <w:rsid w:val="00F65915"/>
    <w:rsid w:val="00F65A75"/>
    <w:rsid w:val="00F6616D"/>
    <w:rsid w:val="00F667AD"/>
    <w:rsid w:val="00F66C15"/>
    <w:rsid w:val="00F670CC"/>
    <w:rsid w:val="00F671BA"/>
    <w:rsid w:val="00F6722D"/>
    <w:rsid w:val="00F67358"/>
    <w:rsid w:val="00F674FC"/>
    <w:rsid w:val="00F67AB7"/>
    <w:rsid w:val="00F710E1"/>
    <w:rsid w:val="00F71CBF"/>
    <w:rsid w:val="00F72E30"/>
    <w:rsid w:val="00F733D1"/>
    <w:rsid w:val="00F738E9"/>
    <w:rsid w:val="00F73A4C"/>
    <w:rsid w:val="00F73C78"/>
    <w:rsid w:val="00F749BF"/>
    <w:rsid w:val="00F74D97"/>
    <w:rsid w:val="00F75056"/>
    <w:rsid w:val="00F753BA"/>
    <w:rsid w:val="00F75717"/>
    <w:rsid w:val="00F758C3"/>
    <w:rsid w:val="00F759B4"/>
    <w:rsid w:val="00F75AC7"/>
    <w:rsid w:val="00F760B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72F"/>
    <w:rsid w:val="00F828A2"/>
    <w:rsid w:val="00F83BA5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629"/>
    <w:rsid w:val="00F876A1"/>
    <w:rsid w:val="00F876E2"/>
    <w:rsid w:val="00F87DE7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513D"/>
    <w:rsid w:val="00F954BA"/>
    <w:rsid w:val="00F955D6"/>
    <w:rsid w:val="00F956CD"/>
    <w:rsid w:val="00F95B25"/>
    <w:rsid w:val="00F95B5D"/>
    <w:rsid w:val="00F96128"/>
    <w:rsid w:val="00F961E5"/>
    <w:rsid w:val="00F962F9"/>
    <w:rsid w:val="00F96586"/>
    <w:rsid w:val="00F96812"/>
    <w:rsid w:val="00F96D6B"/>
    <w:rsid w:val="00F96E9E"/>
    <w:rsid w:val="00FA053D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7FB"/>
    <w:rsid w:val="00FA2B26"/>
    <w:rsid w:val="00FA30B1"/>
    <w:rsid w:val="00FA38F2"/>
    <w:rsid w:val="00FA392D"/>
    <w:rsid w:val="00FA3E9A"/>
    <w:rsid w:val="00FA425D"/>
    <w:rsid w:val="00FA4B25"/>
    <w:rsid w:val="00FA4BCD"/>
    <w:rsid w:val="00FA583B"/>
    <w:rsid w:val="00FA6921"/>
    <w:rsid w:val="00FA6AF4"/>
    <w:rsid w:val="00FA6FD6"/>
    <w:rsid w:val="00FA77EC"/>
    <w:rsid w:val="00FB01E5"/>
    <w:rsid w:val="00FB0478"/>
    <w:rsid w:val="00FB1299"/>
    <w:rsid w:val="00FB247A"/>
    <w:rsid w:val="00FB2F6E"/>
    <w:rsid w:val="00FB301E"/>
    <w:rsid w:val="00FB3486"/>
    <w:rsid w:val="00FB3701"/>
    <w:rsid w:val="00FB37F1"/>
    <w:rsid w:val="00FB3919"/>
    <w:rsid w:val="00FB3C69"/>
    <w:rsid w:val="00FB3F8D"/>
    <w:rsid w:val="00FB42DE"/>
    <w:rsid w:val="00FB4345"/>
    <w:rsid w:val="00FB473E"/>
    <w:rsid w:val="00FB4BAA"/>
    <w:rsid w:val="00FB4F45"/>
    <w:rsid w:val="00FB5157"/>
    <w:rsid w:val="00FB62E9"/>
    <w:rsid w:val="00FB6E05"/>
    <w:rsid w:val="00FB702E"/>
    <w:rsid w:val="00FB76AE"/>
    <w:rsid w:val="00FC01E6"/>
    <w:rsid w:val="00FC05B3"/>
    <w:rsid w:val="00FC0753"/>
    <w:rsid w:val="00FC08A1"/>
    <w:rsid w:val="00FC0C7B"/>
    <w:rsid w:val="00FC1149"/>
    <w:rsid w:val="00FC13CD"/>
    <w:rsid w:val="00FC1919"/>
    <w:rsid w:val="00FC1A46"/>
    <w:rsid w:val="00FC1E3E"/>
    <w:rsid w:val="00FC3230"/>
    <w:rsid w:val="00FC3BE1"/>
    <w:rsid w:val="00FC4143"/>
    <w:rsid w:val="00FC44DB"/>
    <w:rsid w:val="00FC485E"/>
    <w:rsid w:val="00FC4E1E"/>
    <w:rsid w:val="00FC4EDF"/>
    <w:rsid w:val="00FC51B7"/>
    <w:rsid w:val="00FC51CF"/>
    <w:rsid w:val="00FC6065"/>
    <w:rsid w:val="00FC611E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E0437"/>
    <w:rsid w:val="00FE0654"/>
    <w:rsid w:val="00FE1397"/>
    <w:rsid w:val="00FE27A4"/>
    <w:rsid w:val="00FE2FFD"/>
    <w:rsid w:val="00FE32BB"/>
    <w:rsid w:val="00FE348E"/>
    <w:rsid w:val="00FE3AFA"/>
    <w:rsid w:val="00FE3D25"/>
    <w:rsid w:val="00FE46D3"/>
    <w:rsid w:val="00FE490E"/>
    <w:rsid w:val="00FE5571"/>
    <w:rsid w:val="00FE6009"/>
    <w:rsid w:val="00FE64CA"/>
    <w:rsid w:val="00FE67F9"/>
    <w:rsid w:val="00FE6E5A"/>
    <w:rsid w:val="00FE6FC4"/>
    <w:rsid w:val="00FE7ACD"/>
    <w:rsid w:val="00FE7EEF"/>
    <w:rsid w:val="00FF021B"/>
    <w:rsid w:val="00FF0369"/>
    <w:rsid w:val="00FF0C91"/>
    <w:rsid w:val="00FF0D96"/>
    <w:rsid w:val="00FF0E3F"/>
    <w:rsid w:val="00FF0F70"/>
    <w:rsid w:val="00FF16D0"/>
    <w:rsid w:val="00FF2989"/>
    <w:rsid w:val="00FF2E8F"/>
    <w:rsid w:val="00FF32CD"/>
    <w:rsid w:val="00FF3802"/>
    <w:rsid w:val="00FF3B1E"/>
    <w:rsid w:val="00FF4EE0"/>
    <w:rsid w:val="00FF5077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ACB54DE1-AFDB-43EF-B33C-66782269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000E3"/>
    <w:pPr>
      <w:ind w:left="284"/>
    </w:pPr>
  </w:style>
  <w:style w:type="paragraph" w:customStyle="1" w:styleId="AAFrameAddress">
    <w:name w:val="AA Frame Address"/>
    <w:basedOn w:val="Heading1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semiHidden/>
    <w:rsid w:val="008000E3"/>
    <w:pPr>
      <w:ind w:left="1134"/>
    </w:pPr>
  </w:style>
  <w:style w:type="paragraph" w:styleId="TOC6">
    <w:name w:val="toc 6"/>
    <w:basedOn w:val="Normal"/>
    <w:next w:val="Normal"/>
    <w:semiHidden/>
    <w:rsid w:val="008000E3"/>
    <w:pPr>
      <w:ind w:left="1418"/>
    </w:pPr>
  </w:style>
  <w:style w:type="paragraph" w:styleId="TOC7">
    <w:name w:val="toc 7"/>
    <w:basedOn w:val="Normal"/>
    <w:next w:val="Normal"/>
    <w:semiHidden/>
    <w:rsid w:val="008000E3"/>
    <w:pPr>
      <w:ind w:left="1701"/>
    </w:pPr>
  </w:style>
  <w:style w:type="paragraph" w:styleId="TOC8">
    <w:name w:val="toc 8"/>
    <w:basedOn w:val="Normal"/>
    <w:next w:val="Normal"/>
    <w:semiHidden/>
    <w:rsid w:val="008000E3"/>
    <w:pPr>
      <w:ind w:left="1985"/>
    </w:pPr>
  </w:style>
  <w:style w:type="paragraph" w:styleId="TOC9">
    <w:name w:val="toc 9"/>
    <w:basedOn w:val="Normal"/>
    <w:next w:val="Normal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semiHidden/>
    <w:rsid w:val="008000E3"/>
    <w:pPr>
      <w:ind w:left="567" w:hanging="567"/>
    </w:pPr>
  </w:style>
  <w:style w:type="paragraph" w:styleId="ListBullet5">
    <w:name w:val="List Bullet 5"/>
    <w:basedOn w:val="Normal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8000E3"/>
    <w:pPr>
      <w:ind w:left="284" w:firstLine="284"/>
    </w:pPr>
  </w:style>
  <w:style w:type="character" w:styleId="Strong">
    <w:name w:val="Strong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rsid w:val="00B537EE"/>
  </w:style>
  <w:style w:type="paragraph" w:styleId="PlainText">
    <w:name w:val="Plain Text"/>
    <w:basedOn w:val="Normal"/>
    <w:link w:val="Plain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rsid w:val="00B537EE"/>
    <w:rPr>
      <w:rFonts w:cs="Times New Roman"/>
    </w:rPr>
  </w:style>
  <w:style w:type="character" w:customStyle="1" w:styleId="gt-icon-text1">
    <w:name w:val="gt-icon-text1"/>
    <w:rsid w:val="00B537EE"/>
    <w:rPr>
      <w:rFonts w:cs="Times New Roman"/>
    </w:rPr>
  </w:style>
  <w:style w:type="character" w:customStyle="1" w:styleId="longtext">
    <w:name w:val="long_text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55BCF4-EA1C-4C76-BC58-70ECBE16D7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620BF4-0A65-4340-9C65-F1A8A61F5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1392</TotalTime>
  <Pages>1</Pages>
  <Words>14795</Words>
  <Characters>62361</Characters>
  <Application>Microsoft Office Word</Application>
  <DocSecurity>0</DocSecurity>
  <Lines>519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77002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Kornsiri, Chongaksorn</cp:lastModifiedBy>
  <cp:revision>335</cp:revision>
  <cp:lastPrinted>2019-02-18T17:29:00Z</cp:lastPrinted>
  <dcterms:created xsi:type="dcterms:W3CDTF">2019-01-29T02:58:00Z</dcterms:created>
  <dcterms:modified xsi:type="dcterms:W3CDTF">2019-02-19T03:29:00Z</dcterms:modified>
</cp:coreProperties>
</file>